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098"/>
        <w:gridCol w:w="6012"/>
      </w:tblGrid>
      <w:tr w:rsidR="003B6C8F" w:rsidRPr="00676A93" w14:paraId="5665FAAE" w14:textId="77777777" w:rsidTr="00997C36">
        <w:trPr>
          <w:tblHeader/>
        </w:trPr>
        <w:tc>
          <w:tcPr>
            <w:tcW w:w="1098" w:type="dxa"/>
            <w:shd w:val="clear" w:color="auto" w:fill="auto"/>
          </w:tcPr>
          <w:p w14:paraId="4053791A" w14:textId="294A8007" w:rsidR="003B6C8F" w:rsidRPr="00676A93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6012" w:type="dxa"/>
            <w:shd w:val="clear" w:color="auto" w:fill="auto"/>
          </w:tcPr>
          <w:p w14:paraId="5D59BAF4" w14:textId="77777777" w:rsidR="003B6C8F" w:rsidRPr="00676A93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676A93" w14:paraId="41A4BD23" w14:textId="77777777" w:rsidTr="00997C36">
        <w:trPr>
          <w:tblHeader/>
        </w:trPr>
        <w:tc>
          <w:tcPr>
            <w:tcW w:w="1098" w:type="dxa"/>
            <w:shd w:val="clear" w:color="auto" w:fill="auto"/>
          </w:tcPr>
          <w:p w14:paraId="214ECF76" w14:textId="77777777" w:rsidR="00301C45" w:rsidRPr="00676A93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6779AB12" w14:textId="77777777" w:rsidR="00301C45" w:rsidRPr="00676A93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B6C8F" w:rsidRPr="00676A93" w14:paraId="1EE19C8D" w14:textId="77777777" w:rsidTr="00997C36">
        <w:tc>
          <w:tcPr>
            <w:tcW w:w="1098" w:type="dxa"/>
            <w:shd w:val="clear" w:color="auto" w:fill="auto"/>
          </w:tcPr>
          <w:p w14:paraId="67F8BB42" w14:textId="77777777" w:rsidR="003B6C8F" w:rsidRPr="00676A93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6012" w:type="dxa"/>
            <w:shd w:val="clear" w:color="auto" w:fill="auto"/>
          </w:tcPr>
          <w:p w14:paraId="4C34C11F" w14:textId="77777777" w:rsidR="003B6C8F" w:rsidRPr="00676A93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3B6C8F" w:rsidRPr="00676A93" w14:paraId="27C17954" w14:textId="77777777" w:rsidTr="00997C36">
        <w:tc>
          <w:tcPr>
            <w:tcW w:w="1098" w:type="dxa"/>
            <w:shd w:val="clear" w:color="auto" w:fill="auto"/>
          </w:tcPr>
          <w:p w14:paraId="503FA257" w14:textId="77777777" w:rsidR="003B6C8F" w:rsidRPr="00676A93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6012" w:type="dxa"/>
            <w:shd w:val="clear" w:color="auto" w:fill="auto"/>
          </w:tcPr>
          <w:p w14:paraId="3443CAA2" w14:textId="77777777" w:rsidR="003B6C8F" w:rsidRPr="00676A93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  <w:r w:rsidR="000B469A" w:rsidRPr="00676A9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ระหว่างกาล</w:t>
            </w:r>
          </w:p>
        </w:tc>
      </w:tr>
      <w:tr w:rsidR="008D4535" w:rsidRPr="00676A93" w14:paraId="32AEE7B6" w14:textId="77777777" w:rsidTr="00997C36">
        <w:tc>
          <w:tcPr>
            <w:tcW w:w="1098" w:type="dxa"/>
            <w:shd w:val="clear" w:color="auto" w:fill="auto"/>
          </w:tcPr>
          <w:p w14:paraId="44584223" w14:textId="77777777" w:rsidR="008D4535" w:rsidRPr="00676A93" w:rsidRDefault="008D453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6012" w:type="dxa"/>
            <w:shd w:val="clear" w:color="auto" w:fill="auto"/>
          </w:tcPr>
          <w:p w14:paraId="08EE2284" w14:textId="343FA472" w:rsidR="008D4535" w:rsidRPr="00676A93" w:rsidRDefault="008D4535" w:rsidP="005670D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rtl/>
                <w:lang w:val="en-US" w:bidi="th-TH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การเปลี่ยนแปลงนโยบาย</w:t>
            </w:r>
            <w:r w:rsidR="00C944E8" w:rsidRPr="00676A9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บัญชี</w:t>
            </w:r>
          </w:p>
        </w:tc>
      </w:tr>
      <w:tr w:rsidR="00E20A51" w:rsidRPr="00676A93" w14:paraId="551EE297" w14:textId="77777777" w:rsidTr="00997C36">
        <w:tc>
          <w:tcPr>
            <w:tcW w:w="1098" w:type="dxa"/>
            <w:shd w:val="clear" w:color="auto" w:fill="auto"/>
          </w:tcPr>
          <w:p w14:paraId="2A114D7A" w14:textId="38E78657" w:rsidR="00E20A51" w:rsidRPr="00676A93" w:rsidRDefault="00E20A51" w:rsidP="00E20A5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6012" w:type="dxa"/>
            <w:shd w:val="clear" w:color="auto" w:fill="auto"/>
          </w:tcPr>
          <w:p w14:paraId="74D61CE1" w14:textId="2E2E40FF" w:rsidR="00E20A51" w:rsidRPr="00676A93" w:rsidRDefault="00997C36" w:rsidP="00E20A5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ผลกระทบจากการแพร่ระบาดของโรคติดเชื้อ</w:t>
            </w:r>
            <w:r w:rsidR="00CA2CA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ไวรัส</w:t>
            </w: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โคโรนา</w:t>
            </w: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 xml:space="preserve"> 2019 (C</w:t>
            </w:r>
            <w:r w:rsidR="00F46DDE"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OVID</w:t>
            </w: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-19)</w:t>
            </w:r>
          </w:p>
        </w:tc>
      </w:tr>
      <w:tr w:rsidR="00E20A51" w:rsidRPr="00676A93" w14:paraId="3766D7E8" w14:textId="77777777" w:rsidTr="00997C36">
        <w:tc>
          <w:tcPr>
            <w:tcW w:w="1098" w:type="dxa"/>
            <w:shd w:val="clear" w:color="auto" w:fill="auto"/>
          </w:tcPr>
          <w:p w14:paraId="1A214446" w14:textId="251995A4" w:rsidR="00E20A51" w:rsidRPr="00676A93" w:rsidRDefault="00E20A51" w:rsidP="00E20A5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6012" w:type="dxa"/>
            <w:shd w:val="clear" w:color="auto" w:fill="auto"/>
          </w:tcPr>
          <w:p w14:paraId="094501E8" w14:textId="464D60EC" w:rsidR="00E20A51" w:rsidRPr="00676A93" w:rsidRDefault="00E20A51" w:rsidP="00E20A5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00348B" w:rsidRPr="00676A93" w14:paraId="18D30E1D" w14:textId="77777777" w:rsidTr="00997C36">
        <w:tc>
          <w:tcPr>
            <w:tcW w:w="1098" w:type="dxa"/>
            <w:shd w:val="clear" w:color="auto" w:fill="auto"/>
          </w:tcPr>
          <w:p w14:paraId="3C1329AC" w14:textId="6B109032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6012" w:type="dxa"/>
            <w:shd w:val="clear" w:color="auto" w:fill="auto"/>
          </w:tcPr>
          <w:p w14:paraId="46327583" w14:textId="67CE4CD4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</w:tr>
      <w:tr w:rsidR="0000348B" w:rsidRPr="00676A93" w14:paraId="20BBC84D" w14:textId="77777777" w:rsidTr="00997C36">
        <w:tc>
          <w:tcPr>
            <w:tcW w:w="1098" w:type="dxa"/>
            <w:shd w:val="clear" w:color="auto" w:fill="auto"/>
          </w:tcPr>
          <w:p w14:paraId="7AFC0F13" w14:textId="687F201D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6012" w:type="dxa"/>
            <w:shd w:val="clear" w:color="auto" w:fill="auto"/>
          </w:tcPr>
          <w:p w14:paraId="32DB4390" w14:textId="70664E09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</w:tr>
      <w:tr w:rsidR="0000348B" w:rsidRPr="00676A93" w14:paraId="4541A924" w14:textId="77777777" w:rsidTr="00997C36">
        <w:tc>
          <w:tcPr>
            <w:tcW w:w="1098" w:type="dxa"/>
            <w:shd w:val="clear" w:color="auto" w:fill="auto"/>
          </w:tcPr>
          <w:p w14:paraId="585DDAE3" w14:textId="6FFFF4B0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6012" w:type="dxa"/>
            <w:shd w:val="clear" w:color="auto" w:fill="auto"/>
          </w:tcPr>
          <w:p w14:paraId="23A327FC" w14:textId="1FCC9420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อสังหาริมทรัพย์พัฒนาเพื่อขาย</w:t>
            </w:r>
          </w:p>
        </w:tc>
      </w:tr>
      <w:tr w:rsidR="0000348B" w:rsidRPr="00676A93" w14:paraId="6DCF5647" w14:textId="77777777" w:rsidTr="00997C36">
        <w:tc>
          <w:tcPr>
            <w:tcW w:w="1098" w:type="dxa"/>
            <w:shd w:val="clear" w:color="auto" w:fill="auto"/>
          </w:tcPr>
          <w:p w14:paraId="651AC2BB" w14:textId="495B0351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6012" w:type="dxa"/>
            <w:shd w:val="clear" w:color="auto" w:fill="auto"/>
          </w:tcPr>
          <w:p w14:paraId="4EAD6A2E" w14:textId="065B55FD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เงินลงทุนในบริษัทร่วม</w:t>
            </w:r>
          </w:p>
        </w:tc>
      </w:tr>
      <w:tr w:rsidR="0000348B" w:rsidRPr="00676A93" w14:paraId="0988B5E2" w14:textId="77777777" w:rsidTr="00997C36">
        <w:tc>
          <w:tcPr>
            <w:tcW w:w="1098" w:type="dxa"/>
            <w:shd w:val="clear" w:color="auto" w:fill="auto"/>
          </w:tcPr>
          <w:p w14:paraId="5EFFF568" w14:textId="439B0C2C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6012" w:type="dxa"/>
            <w:shd w:val="clear" w:color="auto" w:fill="auto"/>
          </w:tcPr>
          <w:p w14:paraId="1C7682E8" w14:textId="78FE6D86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  <w:tr w:rsidR="0000348B" w:rsidRPr="00676A93" w14:paraId="21037F8B" w14:textId="77777777" w:rsidTr="00997C36">
        <w:tc>
          <w:tcPr>
            <w:tcW w:w="1098" w:type="dxa"/>
            <w:shd w:val="clear" w:color="auto" w:fill="auto"/>
          </w:tcPr>
          <w:p w14:paraId="5CB64A09" w14:textId="2E2ED458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6012" w:type="dxa"/>
            <w:shd w:val="clear" w:color="auto" w:fill="auto"/>
          </w:tcPr>
          <w:p w14:paraId="5843182E" w14:textId="53BCAABC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00348B" w:rsidRPr="00676A93" w14:paraId="0DD94CB0" w14:textId="77777777" w:rsidTr="00997C36">
        <w:tc>
          <w:tcPr>
            <w:tcW w:w="1098" w:type="dxa"/>
            <w:shd w:val="clear" w:color="auto" w:fill="auto"/>
          </w:tcPr>
          <w:p w14:paraId="1E40C161" w14:textId="5594FE12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6012" w:type="dxa"/>
            <w:shd w:val="clear" w:color="auto" w:fill="auto"/>
          </w:tcPr>
          <w:p w14:paraId="35475D76" w14:textId="07EECE49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00348B" w:rsidRPr="00676A93" w14:paraId="5A773E8C" w14:textId="77777777" w:rsidTr="00997C36">
        <w:tc>
          <w:tcPr>
            <w:tcW w:w="1098" w:type="dxa"/>
            <w:shd w:val="clear" w:color="auto" w:fill="auto"/>
          </w:tcPr>
          <w:p w14:paraId="645FC717" w14:textId="4FE3EB07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6012" w:type="dxa"/>
            <w:shd w:val="clear" w:color="auto" w:fill="auto"/>
          </w:tcPr>
          <w:p w14:paraId="49659E50" w14:textId="6F6C6DC8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</w:tr>
      <w:tr w:rsidR="0000348B" w:rsidRPr="00676A93" w14:paraId="1109C893" w14:textId="77777777" w:rsidTr="00997C36">
        <w:tc>
          <w:tcPr>
            <w:tcW w:w="1098" w:type="dxa"/>
            <w:shd w:val="clear" w:color="auto" w:fill="auto"/>
          </w:tcPr>
          <w:p w14:paraId="2BA778BF" w14:textId="75BC5A5C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6012" w:type="dxa"/>
            <w:shd w:val="clear" w:color="auto" w:fill="auto"/>
          </w:tcPr>
          <w:p w14:paraId="52D002D7" w14:textId="78DC895B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00348B" w:rsidRPr="00676A93" w14:paraId="2EBF2E34" w14:textId="77777777" w:rsidTr="00997C36">
        <w:tc>
          <w:tcPr>
            <w:tcW w:w="1098" w:type="dxa"/>
            <w:shd w:val="clear" w:color="auto" w:fill="auto"/>
          </w:tcPr>
          <w:p w14:paraId="3F607A68" w14:textId="55E36E10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6012" w:type="dxa"/>
            <w:shd w:val="clear" w:color="auto" w:fill="auto"/>
          </w:tcPr>
          <w:p w14:paraId="7344BACD" w14:textId="3C5E4829" w:rsidR="0000348B" w:rsidRPr="00676A93" w:rsidRDefault="0000348B" w:rsidP="0000348B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</w:t>
            </w:r>
            <w:r w:rsidRPr="00676A93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นงานและการจำแนกรายได้</w:t>
            </w:r>
          </w:p>
        </w:tc>
      </w:tr>
      <w:tr w:rsidR="00712C3F" w:rsidRPr="00676A93" w14:paraId="63D735F7" w14:textId="77777777" w:rsidTr="00997C36">
        <w:tc>
          <w:tcPr>
            <w:tcW w:w="1098" w:type="dxa"/>
            <w:shd w:val="clear" w:color="auto" w:fill="auto"/>
          </w:tcPr>
          <w:p w14:paraId="775C51BC" w14:textId="1102325C" w:rsidR="00712C3F" w:rsidRPr="00676A93" w:rsidRDefault="00712C3F" w:rsidP="00712C3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6012" w:type="dxa"/>
            <w:shd w:val="clear" w:color="auto" w:fill="auto"/>
          </w:tcPr>
          <w:p w14:paraId="2BB89920" w14:textId="2A0C47FB" w:rsidR="00712C3F" w:rsidRPr="00676A93" w:rsidRDefault="00712C3F" w:rsidP="00712C3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712C3F" w:rsidRPr="00676A93" w14:paraId="6D408BC2" w14:textId="77777777" w:rsidTr="00997C36">
        <w:tc>
          <w:tcPr>
            <w:tcW w:w="1098" w:type="dxa"/>
            <w:shd w:val="clear" w:color="auto" w:fill="auto"/>
          </w:tcPr>
          <w:p w14:paraId="523E40A9" w14:textId="1C529F08" w:rsidR="00712C3F" w:rsidRPr="00676A93" w:rsidRDefault="00712C3F" w:rsidP="00712C3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6012" w:type="dxa"/>
            <w:shd w:val="clear" w:color="auto" w:fill="auto"/>
          </w:tcPr>
          <w:p w14:paraId="39437DDE" w14:textId="34323789" w:rsidR="00712C3F" w:rsidRPr="00676A93" w:rsidRDefault="00712C3F" w:rsidP="00712C3F">
            <w:pPr>
              <w:pStyle w:val="index"/>
              <w:tabs>
                <w:tab w:val="clear" w:pos="1134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712C3F" w:rsidRPr="00676A93" w14:paraId="26514479" w14:textId="77777777" w:rsidTr="00997C36">
        <w:tc>
          <w:tcPr>
            <w:tcW w:w="1098" w:type="dxa"/>
            <w:shd w:val="clear" w:color="auto" w:fill="auto"/>
          </w:tcPr>
          <w:p w14:paraId="603E70B5" w14:textId="28ABC4CF" w:rsidR="00712C3F" w:rsidRPr="00676A93" w:rsidRDefault="00712C3F" w:rsidP="00712C3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6012" w:type="dxa"/>
            <w:shd w:val="clear" w:color="auto" w:fill="auto"/>
          </w:tcPr>
          <w:p w14:paraId="5676CADC" w14:textId="058943F6" w:rsidR="00712C3F" w:rsidRPr="00676A93" w:rsidRDefault="00712C3F" w:rsidP="00712C3F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712C3F" w:rsidRPr="00676A93" w14:paraId="336673A0" w14:textId="77777777" w:rsidTr="00997C36">
        <w:tc>
          <w:tcPr>
            <w:tcW w:w="1098" w:type="dxa"/>
            <w:shd w:val="clear" w:color="auto" w:fill="auto"/>
          </w:tcPr>
          <w:p w14:paraId="16BC94AD" w14:textId="60A9F6F0" w:rsidR="00712C3F" w:rsidRPr="00676A93" w:rsidRDefault="00712C3F" w:rsidP="00712C3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6012" w:type="dxa"/>
            <w:shd w:val="clear" w:color="auto" w:fill="auto"/>
          </w:tcPr>
          <w:p w14:paraId="5BA06599" w14:textId="7E00E8E3" w:rsidR="00712C3F" w:rsidRPr="00676A93" w:rsidRDefault="00712C3F" w:rsidP="00712C3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712C3F" w:rsidRPr="00676A93" w14:paraId="6331E8CE" w14:textId="77777777" w:rsidTr="00997C36">
        <w:tc>
          <w:tcPr>
            <w:tcW w:w="1098" w:type="dxa"/>
            <w:shd w:val="clear" w:color="auto" w:fill="auto"/>
          </w:tcPr>
          <w:p w14:paraId="7C6EA12E" w14:textId="737348CD" w:rsidR="00712C3F" w:rsidRPr="00676A93" w:rsidRDefault="00712C3F" w:rsidP="00712C3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6012" w:type="dxa"/>
            <w:shd w:val="clear" w:color="auto" w:fill="auto"/>
          </w:tcPr>
          <w:p w14:paraId="3B2A5CAB" w14:textId="6D61FB6A" w:rsidR="00712C3F" w:rsidRPr="00676A93" w:rsidRDefault="000C23C6" w:rsidP="00712C3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  <w:tr w:rsidR="00712C3F" w:rsidRPr="00676A93" w14:paraId="50E4D11C" w14:textId="77777777" w:rsidTr="00997C36">
        <w:tc>
          <w:tcPr>
            <w:tcW w:w="1098" w:type="dxa"/>
            <w:shd w:val="clear" w:color="auto" w:fill="auto"/>
          </w:tcPr>
          <w:p w14:paraId="0CBD1B21" w14:textId="62F6F6E2" w:rsidR="00712C3F" w:rsidRPr="00676A93" w:rsidRDefault="00712C3F" w:rsidP="00712C3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4DC670DE" w14:textId="5B8AA97A" w:rsidR="00712C3F" w:rsidRPr="00676A93" w:rsidRDefault="00712C3F" w:rsidP="00712C3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712C3F" w:rsidRPr="00676A93" w14:paraId="019D545B" w14:textId="77777777" w:rsidTr="00997C36">
        <w:tc>
          <w:tcPr>
            <w:tcW w:w="1098" w:type="dxa"/>
            <w:shd w:val="clear" w:color="auto" w:fill="auto"/>
          </w:tcPr>
          <w:p w14:paraId="1F1254F8" w14:textId="02570666" w:rsidR="00712C3F" w:rsidRPr="00676A93" w:rsidRDefault="00712C3F" w:rsidP="00712C3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1D5283F7" w14:textId="01F0EE4E" w:rsidR="00712C3F" w:rsidRPr="00676A93" w:rsidRDefault="00712C3F" w:rsidP="00712C3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</w:tbl>
    <w:p w14:paraId="3696B369" w14:textId="77777777" w:rsidR="003B6C8F" w:rsidRPr="00676A93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4E6DA48D" w14:textId="77777777" w:rsidR="003B14EA" w:rsidRPr="00676A93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F4E9428" w14:textId="77777777" w:rsidR="003B14EA" w:rsidRPr="00676A93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496A1B0" w14:textId="52BFA662" w:rsidR="0003521A" w:rsidRPr="00676A93" w:rsidRDefault="003B14EA" w:rsidP="0003521A">
      <w:pPr>
        <w:pStyle w:val="index"/>
        <w:tabs>
          <w:tab w:val="clear" w:pos="1134"/>
          <w:tab w:val="left" w:pos="1260"/>
        </w:tabs>
        <w:spacing w:after="0" w:line="240" w:lineRule="auto"/>
        <w:ind w:left="-7" w:firstLine="54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676A93">
        <w:rPr>
          <w:rFonts w:ascii="Angsana New" w:hAnsi="Angsana New" w:cs="Angsana New"/>
          <w:sz w:val="28"/>
          <w:szCs w:val="28"/>
        </w:rPr>
        <w:br w:type="page"/>
      </w:r>
      <w:r w:rsidR="0003521A" w:rsidRPr="00676A93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1C5D101" w14:textId="77777777" w:rsidR="0003521A" w:rsidRPr="00676A93" w:rsidRDefault="0003521A" w:rsidP="0003521A">
      <w:pPr>
        <w:ind w:left="540" w:right="-45"/>
        <w:rPr>
          <w:rFonts w:ascii="Angsana New" w:hAnsi="Angsana New"/>
          <w:sz w:val="28"/>
          <w:szCs w:val="28"/>
        </w:rPr>
      </w:pPr>
    </w:p>
    <w:p w14:paraId="1CEFD4B4" w14:textId="7956320A" w:rsidR="00A93C94" w:rsidRPr="00676A93" w:rsidRDefault="0003521A" w:rsidP="0003521A">
      <w:pPr>
        <w:pStyle w:val="index"/>
        <w:tabs>
          <w:tab w:val="clear" w:pos="1134"/>
          <w:tab w:val="left" w:pos="1260"/>
        </w:tabs>
        <w:spacing w:after="0" w:line="240" w:lineRule="auto"/>
        <w:ind w:left="-7" w:firstLine="547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676A93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676A93">
        <w:rPr>
          <w:rFonts w:ascii="Angsana New" w:hAnsi="Angsana New" w:cs="Angsana New"/>
          <w:sz w:val="28"/>
          <w:szCs w:val="28"/>
          <w:cs/>
          <w:lang w:val="en-US" w:bidi="th-TH"/>
        </w:rPr>
        <w:t>การเงินระหว่างกาลนี้ได้รับอนุมัติให้ออกงบการเงินจากคณะกรรมการเมื่อ</w:t>
      </w:r>
      <w:r w:rsidR="0028121B" w:rsidRPr="00676A93">
        <w:rPr>
          <w:rFonts w:ascii="Angsana New" w:hAnsi="Angsana New" w:cs="Angsana New" w:hint="cs"/>
          <w:sz w:val="28"/>
          <w:szCs w:val="28"/>
          <w:cs/>
          <w:lang w:val="en-US" w:bidi="th-TH"/>
        </w:rPr>
        <w:t>วันที่</w:t>
      </w:r>
      <w:r w:rsidR="00363EB2" w:rsidRPr="00676A93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5F40BC" w:rsidRPr="00676A93">
        <w:rPr>
          <w:rFonts w:ascii="Angsana New" w:hAnsi="Angsana New" w:cs="Angsana New"/>
          <w:sz w:val="28"/>
          <w:szCs w:val="28"/>
          <w:lang w:val="en-US" w:bidi="th-TH"/>
        </w:rPr>
        <w:t>7</w:t>
      </w:r>
      <w:r w:rsidR="002E5594" w:rsidRPr="00676A93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5F40BC" w:rsidRPr="00676A93">
        <w:rPr>
          <w:rFonts w:ascii="Angsana New" w:hAnsi="Angsana New" w:cs="Angsana New" w:hint="cs"/>
          <w:sz w:val="28"/>
          <w:szCs w:val="28"/>
          <w:cs/>
          <w:lang w:val="en-US" w:bidi="th-TH"/>
        </w:rPr>
        <w:t>พฤษภาคม</w:t>
      </w:r>
      <w:r w:rsidR="00E013AE" w:rsidRPr="00676A93">
        <w:rPr>
          <w:rFonts w:ascii="Angsana New" w:hAnsi="Angsana New" w:cs="Angsana New"/>
          <w:sz w:val="28"/>
          <w:szCs w:val="28"/>
          <w:lang w:val="en-US" w:bidi="th-TH"/>
        </w:rPr>
        <w:t xml:space="preserve"> 256</w:t>
      </w:r>
      <w:r w:rsidR="00F4585B" w:rsidRPr="00676A93">
        <w:rPr>
          <w:rFonts w:ascii="Angsana New" w:hAnsi="Angsana New" w:cs="Angsana New"/>
          <w:sz w:val="28"/>
          <w:szCs w:val="28"/>
          <w:lang w:val="en-US" w:bidi="th-TH"/>
        </w:rPr>
        <w:t>4</w:t>
      </w:r>
    </w:p>
    <w:p w14:paraId="37BFBFDB" w14:textId="77777777" w:rsidR="00A14CAB" w:rsidRPr="00676A93" w:rsidRDefault="00A14CAB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52300375" w14:textId="77777777" w:rsidR="003B14EA" w:rsidRPr="00676A93" w:rsidRDefault="003B14EA" w:rsidP="004B4285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</w:rPr>
      </w:pPr>
      <w:r w:rsidRPr="00676A93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ข้อมูลทั่วไป</w:t>
      </w:r>
    </w:p>
    <w:p w14:paraId="1701839C" w14:textId="77777777" w:rsidR="004539E5" w:rsidRPr="00676A93" w:rsidRDefault="004539E5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20B82EB3" w14:textId="77777777" w:rsidR="003402F2" w:rsidRPr="00676A93" w:rsidRDefault="003402F2" w:rsidP="003402F2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</w:t>
      </w:r>
      <w:r w:rsidRPr="00676A93">
        <w:rPr>
          <w:rFonts w:ascii="Angsana New" w:hAnsi="Angsana New" w:hint="cs"/>
          <w:sz w:val="28"/>
          <w:szCs w:val="28"/>
          <w:cs/>
        </w:rPr>
        <w:t>และบริการที่เกี่ยวข้องกับธุรกิจอสังหาริมทรัพย์</w:t>
      </w:r>
      <w:r w:rsidRPr="00676A93">
        <w:rPr>
          <w:rFonts w:ascii="Angsana New" w:hAnsi="Angsana New"/>
          <w:sz w:val="28"/>
          <w:szCs w:val="28"/>
          <w:cs/>
        </w:rPr>
        <w:t xml:space="preserve"> ธุรกิจให้เช่าและบริการอาคารเพื่อการพาณิชย์ กิจการโรงแรม และธุรกิจผลิตและขายสังกะสีอ๊อกไซด์ และเคมีภัณฑ์</w:t>
      </w:r>
    </w:p>
    <w:p w14:paraId="40E975FD" w14:textId="77777777" w:rsidR="004539E5" w:rsidRPr="00676A93" w:rsidRDefault="004539E5" w:rsidP="006C665B">
      <w:pPr>
        <w:pStyle w:val="NoSpacing"/>
        <w:rPr>
          <w:rFonts w:ascii="Angsana New" w:hAnsi="Angsana New"/>
          <w:sz w:val="28"/>
          <w:szCs w:val="28"/>
          <w:lang w:val="en-GB"/>
        </w:rPr>
      </w:pPr>
    </w:p>
    <w:p w14:paraId="57604619" w14:textId="77777777" w:rsidR="003B14EA" w:rsidRPr="00676A93" w:rsidRDefault="00DC4150" w:rsidP="004B4285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76A93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236E0919" w14:textId="77777777" w:rsidR="004539E5" w:rsidRPr="00676A93" w:rsidRDefault="004539E5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4F5FB9A8" w14:textId="77777777" w:rsidR="003B14EA" w:rsidRPr="00676A93" w:rsidRDefault="003B14EA" w:rsidP="004B4285">
      <w:pPr>
        <w:pStyle w:val="ListParagraph"/>
        <w:numPr>
          <w:ilvl w:val="0"/>
          <w:numId w:val="5"/>
        </w:numPr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676A93">
        <w:rPr>
          <w:rFonts w:ascii="Angsana New" w:hAnsi="Angsana New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26623700" w14:textId="77777777" w:rsidR="004539E5" w:rsidRPr="00676A93" w:rsidRDefault="004539E5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20E4D418" w14:textId="270F0A95" w:rsidR="00BB58E1" w:rsidRPr="00676A93" w:rsidRDefault="00BB58E1" w:rsidP="00BB58E1">
      <w:pPr>
        <w:ind w:left="540" w:right="-45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 w:hint="cs"/>
          <w:sz w:val="28"/>
          <w:szCs w:val="28"/>
          <w:cs/>
        </w:rPr>
        <w:t>งบ</w:t>
      </w:r>
      <w:r w:rsidRPr="00676A93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="007E5EC1" w:rsidRPr="00676A93">
        <w:rPr>
          <w:rFonts w:ascii="Angsana New" w:hAnsi="Angsana New" w:hint="cs"/>
          <w:sz w:val="28"/>
          <w:szCs w:val="28"/>
          <w:cs/>
        </w:rPr>
        <w:t>แบบย่อ</w:t>
      </w:r>
      <w:r w:rsidRPr="00676A93">
        <w:rPr>
          <w:rFonts w:ascii="Angsana New" w:hAnsi="Angsana New"/>
          <w:sz w:val="28"/>
          <w:szCs w:val="28"/>
          <w:cs/>
        </w:rPr>
        <w:t>นี้</w:t>
      </w:r>
      <w:r w:rsidRPr="00676A93">
        <w:rPr>
          <w:rFonts w:ascii="Angsana New" w:hAnsi="Angsana New" w:hint="cs"/>
          <w:sz w:val="28"/>
          <w:szCs w:val="28"/>
          <w:cs/>
        </w:rPr>
        <w:t>นำเสนอรายการในงบการเงิน</w:t>
      </w:r>
      <w:r w:rsidRPr="00676A93">
        <w:rPr>
          <w:rFonts w:ascii="Angsana New" w:hAnsi="Angsana New"/>
          <w:sz w:val="28"/>
          <w:szCs w:val="28"/>
          <w:cs/>
        </w:rPr>
        <w:t>ในรูปแบบเดียวกับ</w:t>
      </w:r>
      <w:r w:rsidRPr="00676A93">
        <w:rPr>
          <w:rFonts w:ascii="Angsana New" w:hAnsi="Angsana New" w:hint="cs"/>
          <w:sz w:val="28"/>
          <w:szCs w:val="28"/>
          <w:cs/>
        </w:rPr>
        <w:t>งบการเงินประจำปี และ</w:t>
      </w:r>
      <w:r w:rsidRPr="00676A93">
        <w:rPr>
          <w:rFonts w:ascii="Angsana New" w:hAnsi="Angsana New"/>
          <w:sz w:val="28"/>
          <w:szCs w:val="28"/>
          <w:cs/>
        </w:rPr>
        <w:t>จัดทำ</w:t>
      </w:r>
      <w:r w:rsidRPr="00676A93">
        <w:rPr>
          <w:rFonts w:ascii="Angsana New" w:hAnsi="Angsana New" w:hint="cs"/>
          <w:sz w:val="28"/>
          <w:szCs w:val="28"/>
          <w:cs/>
        </w:rPr>
        <w:t>หมายเหตุประกอบงบการเงิน</w:t>
      </w:r>
      <w:r w:rsidRPr="00676A93">
        <w:rPr>
          <w:rFonts w:ascii="Angsana New" w:hAnsi="Angsana New"/>
          <w:sz w:val="28"/>
          <w:szCs w:val="28"/>
          <w:cs/>
        </w:rPr>
        <w:t>ระหว่างกาลในรูปแบบย่อ</w:t>
      </w:r>
      <w:r w:rsidR="000859EB" w:rsidRPr="00676A93">
        <w:rPr>
          <w:rFonts w:ascii="Angsana New" w:hAnsi="Angsana New" w:hint="cs"/>
          <w:sz w:val="28"/>
          <w:szCs w:val="28"/>
          <w:cs/>
        </w:rPr>
        <w:t xml:space="preserve"> (“งบการเงินระหว่างกาล”) </w:t>
      </w:r>
      <w:r w:rsidRPr="00676A93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Pr="00676A93">
        <w:rPr>
          <w:rFonts w:ascii="Angsana New" w:hAnsi="Angsana New"/>
          <w:sz w:val="28"/>
          <w:szCs w:val="28"/>
        </w:rPr>
        <w:t xml:space="preserve">34 </w:t>
      </w:r>
      <w:r w:rsidRPr="00676A93">
        <w:rPr>
          <w:rFonts w:ascii="Angsana New" w:hAnsi="Angsana New"/>
          <w:sz w:val="28"/>
          <w:szCs w:val="28"/>
          <w:cs/>
        </w:rPr>
        <w:t xml:space="preserve">เรื่อง </w:t>
      </w:r>
      <w:r w:rsidRPr="00676A93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676A93">
        <w:rPr>
          <w:rFonts w:ascii="Angsana New" w:hAnsi="Angsana New"/>
          <w:i/>
          <w:iCs/>
          <w:sz w:val="28"/>
          <w:szCs w:val="28"/>
          <w:cs/>
        </w:rPr>
        <w:t>การเงินระหว่างกา</w:t>
      </w:r>
      <w:r w:rsidR="00C13C47">
        <w:rPr>
          <w:rFonts w:ascii="Angsana New" w:hAnsi="Angsana New" w:hint="cs"/>
          <w:i/>
          <w:iCs/>
          <w:sz w:val="28"/>
          <w:szCs w:val="28"/>
          <w:cs/>
        </w:rPr>
        <w:t xml:space="preserve">ล </w:t>
      </w:r>
      <w:r w:rsidRPr="00676A93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676A93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กฎระเบียบ</w:t>
      </w:r>
      <w:r w:rsidR="00A118E3" w:rsidRPr="00676A93">
        <w:rPr>
          <w:rFonts w:ascii="Angsana New" w:hAnsi="Angsana New"/>
          <w:sz w:val="28"/>
          <w:szCs w:val="28"/>
          <w:cs/>
        </w:rPr>
        <w:br/>
      </w:r>
      <w:r w:rsidRPr="00676A93">
        <w:rPr>
          <w:rFonts w:ascii="Angsana New" w:hAnsi="Angsana New"/>
          <w:sz w:val="28"/>
          <w:szCs w:val="28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676A93">
        <w:rPr>
          <w:rFonts w:ascii="Angsana New" w:hAnsi="Angsana New"/>
          <w:sz w:val="28"/>
          <w:szCs w:val="28"/>
        </w:rPr>
        <w:t xml:space="preserve"> </w:t>
      </w:r>
    </w:p>
    <w:p w14:paraId="05A94F13" w14:textId="77777777" w:rsidR="00DC4150" w:rsidRPr="00676A93" w:rsidRDefault="00DC4150" w:rsidP="00DC4150">
      <w:pPr>
        <w:pStyle w:val="ListParagraph"/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4B4B41C7" w14:textId="639FAB4C" w:rsidR="00DC4150" w:rsidRPr="00676A93" w:rsidRDefault="00DD4492" w:rsidP="00413CFA">
      <w:pPr>
        <w:ind w:left="540" w:right="-45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BB7615"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="00CE551E" w:rsidRPr="00676A93">
        <w:rPr>
          <w:rFonts w:ascii="Angsana New" w:hAnsi="Angsana New"/>
          <w:sz w:val="28"/>
          <w:szCs w:val="28"/>
        </w:rPr>
        <w:t xml:space="preserve">30 </w:t>
      </w:r>
      <w:r w:rsidR="00CE551E" w:rsidRPr="00676A93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CE551E" w:rsidRPr="00676A93">
        <w:rPr>
          <w:rFonts w:ascii="Angsana New" w:hAnsi="Angsana New"/>
          <w:sz w:val="28"/>
          <w:szCs w:val="28"/>
        </w:rPr>
        <w:t>256</w:t>
      </w:r>
      <w:r w:rsidR="00441B12" w:rsidRPr="00676A93">
        <w:rPr>
          <w:rFonts w:ascii="Angsana New" w:hAnsi="Angsana New"/>
          <w:sz w:val="28"/>
          <w:szCs w:val="28"/>
        </w:rPr>
        <w:t>3</w:t>
      </w:r>
    </w:p>
    <w:p w14:paraId="212739C6" w14:textId="115A9239" w:rsidR="001B4305" w:rsidRPr="00676A93" w:rsidRDefault="001B4305" w:rsidP="00413CFA">
      <w:pPr>
        <w:ind w:left="540" w:right="-45"/>
        <w:rPr>
          <w:rFonts w:ascii="Angsana New" w:hAnsi="Angsana New"/>
          <w:sz w:val="28"/>
          <w:szCs w:val="28"/>
        </w:rPr>
      </w:pPr>
    </w:p>
    <w:p w14:paraId="5AA85286" w14:textId="3A48A511" w:rsidR="00413CFA" w:rsidRPr="00676A93" w:rsidRDefault="00413CFA" w:rsidP="00413CFA">
      <w:pPr>
        <w:ind w:left="540" w:right="-45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76A93">
        <w:rPr>
          <w:rFonts w:ascii="Angsana New" w:hAnsi="Angsana New"/>
          <w:sz w:val="28"/>
          <w:szCs w:val="28"/>
        </w:rPr>
        <w:t xml:space="preserve">16 </w:t>
      </w:r>
      <w:r w:rsidRPr="00676A93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676A93">
        <w:rPr>
          <w:rFonts w:ascii="Angsana New" w:hAnsi="Angsana New"/>
          <w:sz w:val="28"/>
          <w:szCs w:val="28"/>
          <w:cs/>
        </w:rPr>
        <w:t>สัญญาเช่า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(</w:t>
      </w:r>
      <w:r w:rsidRPr="00676A93">
        <w:rPr>
          <w:rFonts w:ascii="Angsana New" w:hAnsi="Angsana New"/>
          <w:sz w:val="28"/>
          <w:szCs w:val="28"/>
        </w:rPr>
        <w:t>TFRS 16</w:t>
      </w:r>
      <w:r w:rsidRPr="00676A93">
        <w:rPr>
          <w:rFonts w:ascii="Angsana New" w:hAnsi="Angsana New"/>
          <w:sz w:val="28"/>
          <w:szCs w:val="28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676A93">
        <w:rPr>
          <w:rFonts w:ascii="Angsana New" w:hAnsi="Angsana New"/>
          <w:sz w:val="28"/>
          <w:szCs w:val="28"/>
        </w:rPr>
        <w:t>3</w:t>
      </w:r>
    </w:p>
    <w:p w14:paraId="794601AF" w14:textId="776A73EB" w:rsidR="00413CFA" w:rsidRPr="00676A93" w:rsidRDefault="00413CFA" w:rsidP="00413CFA">
      <w:pPr>
        <w:ind w:left="540" w:right="-45"/>
        <w:rPr>
          <w:rFonts w:ascii="Angsana New" w:hAnsi="Angsana New"/>
          <w:sz w:val="28"/>
          <w:szCs w:val="28"/>
        </w:rPr>
      </w:pPr>
    </w:p>
    <w:p w14:paraId="4732C2D8" w14:textId="11E227BB" w:rsidR="00632BE9" w:rsidRPr="00676A93" w:rsidRDefault="00632BE9" w:rsidP="00632BE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676A93">
        <w:rPr>
          <w:rFonts w:asciiTheme="majorBidi" w:hAnsiTheme="majorBidi" w:cstheme="majorBidi"/>
          <w:sz w:val="28"/>
          <w:szCs w:val="28"/>
          <w:cs/>
        </w:rPr>
        <w:t>นอกจากนี้</w:t>
      </w:r>
      <w:r w:rsidRPr="00676A93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676A93">
        <w:rPr>
          <w:rFonts w:asciiTheme="majorBidi" w:hAnsiTheme="majorBidi" w:cstheme="majorBidi"/>
          <w:sz w:val="28"/>
          <w:szCs w:val="28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 w:rsidR="00D4690A" w:rsidRPr="00676A93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676A93">
        <w:rPr>
          <w:rFonts w:asciiTheme="majorBidi" w:hAnsiTheme="majorBidi" w:cstheme="majorBidi"/>
          <w:sz w:val="28"/>
          <w:szCs w:val="28"/>
          <w:cs/>
        </w:rPr>
        <w:t>นี้ก่อนวันที่มีผลบังคับใช้</w:t>
      </w:r>
      <w:r w:rsidRPr="00676A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76A93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676A93">
        <w:rPr>
          <w:rFonts w:asciiTheme="majorBidi" w:hAnsiTheme="majorBidi" w:cstheme="majorBidi"/>
          <w:color w:val="000000"/>
          <w:sz w:val="28"/>
          <w:szCs w:val="28"/>
          <w:cs/>
        </w:rPr>
        <w:t>ได้ประเมิน</w:t>
      </w:r>
      <w:r w:rsidRPr="00676A93">
        <w:rPr>
          <w:rFonts w:asciiTheme="majorBidi" w:hAnsiTheme="majorBidi" w:cstheme="majorBidi"/>
          <w:sz w:val="28"/>
          <w:szCs w:val="28"/>
          <w:cs/>
        </w:rPr>
        <w:t>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676A9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ซึ่งคาดว่าไม่มีผลกระทบที่มีสาระสำคัญต่อ</w:t>
      </w:r>
      <w:r w:rsidRPr="00676A93">
        <w:rPr>
          <w:rFonts w:asciiTheme="majorBidi" w:hAnsiTheme="majorBidi" w:cstheme="majorBidi"/>
          <w:sz w:val="28"/>
          <w:szCs w:val="28"/>
          <w:cs/>
        </w:rPr>
        <w:t>งบการเงินในงวดที่ถือปฏิบัติ</w:t>
      </w:r>
    </w:p>
    <w:p w14:paraId="49EDE9E5" w14:textId="77777777" w:rsidR="00632BE9" w:rsidRPr="00676A93" w:rsidRDefault="00632BE9" w:rsidP="00413CFA">
      <w:pPr>
        <w:ind w:left="540" w:right="-45"/>
        <w:rPr>
          <w:rFonts w:ascii="Angsana New" w:hAnsi="Angsana New"/>
          <w:sz w:val="28"/>
          <w:szCs w:val="28"/>
        </w:rPr>
      </w:pPr>
    </w:p>
    <w:p w14:paraId="6F1C3F4D" w14:textId="77777777" w:rsidR="00632BE9" w:rsidRPr="00676A93" w:rsidRDefault="00632BE9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676A93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78E02988" w14:textId="5526DB59" w:rsidR="003B14EA" w:rsidRPr="00676A93" w:rsidRDefault="00AB4534" w:rsidP="004B4285">
      <w:pPr>
        <w:pStyle w:val="ListParagraph"/>
        <w:numPr>
          <w:ilvl w:val="0"/>
          <w:numId w:val="5"/>
        </w:numPr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676A93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การ</w:t>
      </w:r>
      <w:r w:rsidR="003B14EA" w:rsidRPr="00676A93">
        <w:rPr>
          <w:rFonts w:ascii="Angsana New" w:hAnsi="Angsana New"/>
          <w:b/>
          <w:bCs/>
          <w:i/>
          <w:iCs/>
          <w:sz w:val="28"/>
          <w:szCs w:val="28"/>
          <w:cs/>
        </w:rPr>
        <w:t>ใช้วิจารณญาณ</w:t>
      </w:r>
      <w:r w:rsidR="00564548" w:rsidRPr="00676A93">
        <w:rPr>
          <w:rFonts w:ascii="Angsana New" w:hAnsi="Angsana New"/>
          <w:b/>
          <w:bCs/>
          <w:i/>
          <w:iCs/>
          <w:sz w:val="28"/>
          <w:szCs w:val="28"/>
        </w:rPr>
        <w:t xml:space="preserve"> </w:t>
      </w:r>
      <w:r w:rsidRPr="00676A93">
        <w:rPr>
          <w:rFonts w:ascii="Angsana New" w:hAnsi="Angsana New"/>
          <w:b/>
          <w:bCs/>
          <w:i/>
          <w:iCs/>
          <w:sz w:val="28"/>
          <w:szCs w:val="28"/>
          <w:cs/>
        </w:rPr>
        <w:t>การประมาณการ</w:t>
      </w:r>
      <w:r w:rsidR="00564548" w:rsidRPr="00676A93">
        <w:rPr>
          <w:rFonts w:ascii="Angsana New" w:hAnsi="Angsana New" w:hint="cs"/>
          <w:b/>
          <w:bCs/>
          <w:i/>
          <w:iCs/>
          <w:sz w:val="28"/>
          <w:szCs w:val="28"/>
          <w:cs/>
        </w:rPr>
        <w:t>และนโยบายการบัญชี</w:t>
      </w:r>
    </w:p>
    <w:p w14:paraId="4AA646FC" w14:textId="77777777" w:rsidR="004539E5" w:rsidRPr="00676A93" w:rsidRDefault="004539E5" w:rsidP="004539E5">
      <w:pPr>
        <w:pStyle w:val="NoSpacing"/>
        <w:rPr>
          <w:rFonts w:ascii="Angsana New" w:hAnsi="Angsana New"/>
          <w:sz w:val="28"/>
          <w:szCs w:val="28"/>
        </w:rPr>
      </w:pPr>
    </w:p>
    <w:p w14:paraId="678A1851" w14:textId="25236ED2" w:rsidR="00E73176" w:rsidRPr="00676A93" w:rsidRDefault="00E73176" w:rsidP="00E73176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  <w:r w:rsidRPr="00676A93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676A93">
        <w:rPr>
          <w:rFonts w:ascii="Angsana New" w:hAnsi="Angsana New" w:hint="cs"/>
          <w:sz w:val="28"/>
          <w:szCs w:val="28"/>
          <w:cs/>
        </w:rPr>
        <w:t>ไว้</w:t>
      </w:r>
      <w:r w:rsidRPr="00676A93">
        <w:rPr>
          <w:rFonts w:ascii="Angsana New" w:hAnsi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Pr="00676A93">
        <w:rPr>
          <w:rFonts w:ascii="Angsana New" w:hAnsi="Angsana New"/>
          <w:sz w:val="28"/>
          <w:szCs w:val="28"/>
        </w:rPr>
        <w:t>30</w:t>
      </w:r>
      <w:r w:rsidRPr="00676A93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Pr="00676A93">
        <w:rPr>
          <w:rFonts w:ascii="Angsana New" w:hAnsi="Angsana New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</w:rPr>
        <w:t>2563</w:t>
      </w:r>
      <w:r w:rsidRPr="00676A93">
        <w:rPr>
          <w:rFonts w:ascii="Angsana New" w:hAnsi="Angsana New"/>
          <w:sz w:val="28"/>
          <w:szCs w:val="28"/>
          <w:cs/>
        </w:rPr>
        <w:t xml:space="preserve"> เว้นแต่</w:t>
      </w:r>
      <w:r w:rsidR="00A118E3" w:rsidRPr="00676A93">
        <w:rPr>
          <w:rFonts w:ascii="Angsana New" w:hAnsi="Angsana New"/>
          <w:sz w:val="28"/>
          <w:szCs w:val="28"/>
          <w:cs/>
        </w:rPr>
        <w:t xml:space="preserve">ที่ได้อธิบายไว้ในหมายเหตุข้อ </w:t>
      </w:r>
      <w:r w:rsidR="00A118E3" w:rsidRPr="00676A93">
        <w:rPr>
          <w:rFonts w:ascii="Angsana New" w:hAnsi="Angsana New"/>
          <w:sz w:val="28"/>
          <w:szCs w:val="28"/>
        </w:rPr>
        <w:t>3</w:t>
      </w:r>
      <w:r w:rsidR="002A7194" w:rsidRPr="00676A93">
        <w:rPr>
          <w:rFonts w:ascii="Angsana New" w:hAnsi="Angsana New"/>
          <w:sz w:val="28"/>
          <w:szCs w:val="28"/>
        </w:rPr>
        <w:t xml:space="preserve"> </w:t>
      </w:r>
      <w:r w:rsidR="002A7194" w:rsidRPr="00676A93">
        <w:rPr>
          <w:rFonts w:ascii="Angsana New" w:hAnsi="Angsana New" w:hint="cs"/>
          <w:sz w:val="28"/>
          <w:szCs w:val="28"/>
          <w:cs/>
        </w:rPr>
        <w:t xml:space="preserve">และ </w:t>
      </w:r>
      <w:r w:rsidR="002A7194" w:rsidRPr="00676A93">
        <w:rPr>
          <w:rFonts w:ascii="Angsana New" w:hAnsi="Angsana New"/>
          <w:sz w:val="28"/>
          <w:szCs w:val="28"/>
        </w:rPr>
        <w:t>4</w:t>
      </w:r>
    </w:p>
    <w:p w14:paraId="2E8C3BB8" w14:textId="77777777" w:rsidR="00632BE9" w:rsidRPr="00676A93" w:rsidRDefault="00632BE9" w:rsidP="00E73176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</w:p>
    <w:p w14:paraId="0AAC7CD2" w14:textId="5650744A" w:rsidR="002400B3" w:rsidRPr="00676A93" w:rsidRDefault="002400B3" w:rsidP="00E73176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  <w:r w:rsidRPr="00676A93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การ</w:t>
      </w:r>
      <w:r w:rsidR="008D4535" w:rsidRPr="00676A93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เปลี่ยนแปลงนโยบาย</w:t>
      </w:r>
      <w:r w:rsidR="00C944E8" w:rsidRPr="00676A93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การ</w:t>
      </w:r>
      <w:r w:rsidR="008D4535" w:rsidRPr="00676A93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บัญชี</w:t>
      </w:r>
    </w:p>
    <w:p w14:paraId="163D499A" w14:textId="77777777" w:rsidR="002400B3" w:rsidRPr="00676A93" w:rsidRDefault="002400B3" w:rsidP="002400B3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</w:rPr>
      </w:pPr>
    </w:p>
    <w:p w14:paraId="5FDB6795" w14:textId="658C2C1A" w:rsidR="00E52E24" w:rsidRPr="00676A93" w:rsidRDefault="00E52E24" w:rsidP="00E52E2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 xml:space="preserve">ตั้งแต่วันที่ </w:t>
      </w:r>
      <w:r w:rsidRPr="00676A93">
        <w:rPr>
          <w:rFonts w:ascii="Angsana New" w:hAnsi="Angsana New"/>
          <w:sz w:val="28"/>
          <w:szCs w:val="28"/>
        </w:rPr>
        <w:t xml:space="preserve">1 </w:t>
      </w:r>
      <w:r w:rsidRPr="00676A93">
        <w:rPr>
          <w:rFonts w:ascii="Angsana New" w:hAnsi="Angsana New" w:hint="cs"/>
          <w:sz w:val="28"/>
          <w:szCs w:val="28"/>
          <w:cs/>
        </w:rPr>
        <w:t>ตุลาคม</w:t>
      </w:r>
      <w:r w:rsidRPr="00676A93">
        <w:rPr>
          <w:rFonts w:ascii="Angsana New" w:hAnsi="Angsana New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</w:rPr>
        <w:t xml:space="preserve">2563 </w:t>
      </w:r>
      <w:r w:rsidRPr="00676A93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676A93">
        <w:rPr>
          <w:rFonts w:ascii="Angsana New" w:hAnsi="Angsana New"/>
          <w:sz w:val="28"/>
          <w:szCs w:val="28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676A93">
        <w:rPr>
          <w:rFonts w:ascii="Angsana New" w:hAnsi="Angsana New"/>
          <w:sz w:val="28"/>
          <w:szCs w:val="28"/>
        </w:rPr>
        <w:t xml:space="preserve">TFRS 16 </w:t>
      </w:r>
      <w:r w:rsidRPr="00676A93">
        <w:rPr>
          <w:rFonts w:ascii="Angsana New" w:hAnsi="Angsana New" w:hint="cs"/>
          <w:sz w:val="28"/>
          <w:szCs w:val="28"/>
          <w:cs/>
        </w:rPr>
        <w:t>เป็นครั้งแร</w:t>
      </w:r>
      <w:r w:rsidRPr="00676A93">
        <w:rPr>
          <w:rFonts w:ascii="Angsana New" w:hAnsi="Angsana New"/>
          <w:sz w:val="28"/>
          <w:szCs w:val="28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483D4D18" w14:textId="6CD26E39" w:rsidR="008D4535" w:rsidRPr="00676A93" w:rsidRDefault="008D4535" w:rsidP="008D4535">
      <w:pPr>
        <w:pStyle w:val="ListParagraph"/>
        <w:ind w:left="540"/>
        <w:rPr>
          <w:rFonts w:asciiTheme="majorBidi" w:hAnsiTheme="majorBidi" w:cstheme="majorBidi"/>
          <w:sz w:val="28"/>
          <w:szCs w:val="28"/>
        </w:rPr>
      </w:pPr>
      <w:r w:rsidRPr="00676A9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80"/>
        <w:gridCol w:w="180"/>
        <w:gridCol w:w="1170"/>
        <w:gridCol w:w="180"/>
        <w:gridCol w:w="1440"/>
        <w:gridCol w:w="180"/>
        <w:gridCol w:w="1620"/>
      </w:tblGrid>
      <w:tr w:rsidR="00D237B6" w:rsidRPr="00676A93" w14:paraId="2EFF6382" w14:textId="77777777" w:rsidTr="009A085A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971B4CF" w14:textId="77777777" w:rsidR="00D237B6" w:rsidRPr="00676A93" w:rsidRDefault="00D237B6" w:rsidP="00586916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A3237F4" w14:textId="77777777" w:rsidR="00D237B6" w:rsidRPr="00676A93" w:rsidRDefault="00D237B6" w:rsidP="005869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3993B72" w14:textId="77777777" w:rsidR="00D237B6" w:rsidRPr="00676A93" w:rsidRDefault="00D237B6" w:rsidP="0058691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8A59E8" w14:textId="77777777" w:rsidR="00D237B6" w:rsidRPr="00676A93" w:rsidRDefault="00D237B6" w:rsidP="005869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A7FCCA" w14:textId="7448C96D" w:rsidR="00D237B6" w:rsidRPr="00676A93" w:rsidRDefault="00D237B6" w:rsidP="0058691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D998D41" w14:textId="77777777" w:rsidR="00D237B6" w:rsidRPr="00676A93" w:rsidRDefault="00D237B6" w:rsidP="00586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CCAF1B" w14:textId="504CC27B" w:rsidR="00D237B6" w:rsidRPr="00676A93" w:rsidRDefault="00D237B6" w:rsidP="0058691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5669D5D" w14:textId="77777777" w:rsidR="00D237B6" w:rsidRPr="00676A93" w:rsidRDefault="00D237B6" w:rsidP="0058691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9FF725" w14:textId="77777777" w:rsidR="00D237B6" w:rsidRPr="00676A93" w:rsidRDefault="00D237B6" w:rsidP="0058691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14:paraId="6CAFCAAE" w14:textId="4040022B" w:rsidR="00D237B6" w:rsidRPr="00676A93" w:rsidRDefault="00D237B6" w:rsidP="0058691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52E24" w:rsidRPr="00676A93" w14:paraId="6EAD1D68" w14:textId="77777777" w:rsidTr="009A085A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2D41133" w14:textId="77777777" w:rsidR="00E52E24" w:rsidRPr="00676A93" w:rsidRDefault="00E52E24" w:rsidP="00586916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CA4CE95" w14:textId="77777777" w:rsidR="00E52E24" w:rsidRPr="00676A93" w:rsidRDefault="00E52E24" w:rsidP="005869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96187F" w14:textId="76FF40B6" w:rsidR="00E52E24" w:rsidRPr="00676A93" w:rsidRDefault="00E52E24" w:rsidP="0058691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36AF55" w14:textId="77777777" w:rsidR="00E52E24" w:rsidRPr="00676A93" w:rsidRDefault="00E52E24" w:rsidP="005869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8CD747" w14:textId="276453C2" w:rsidR="00E52E24" w:rsidRPr="00676A93" w:rsidRDefault="00184151" w:rsidP="0058691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702B5DF6" w14:textId="77777777" w:rsidR="00E52E24" w:rsidRPr="00676A93" w:rsidRDefault="00E52E24" w:rsidP="00586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C095CA" w14:textId="40A095E2" w:rsidR="00E52E24" w:rsidRPr="00676A93" w:rsidRDefault="00D237B6" w:rsidP="00AB559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593F34AF" w14:textId="77777777" w:rsidR="00E52E24" w:rsidRPr="00676A93" w:rsidRDefault="00E52E24" w:rsidP="0058691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DA8C57D" w14:textId="6BA2CB14" w:rsidR="00E52E24" w:rsidRPr="00676A93" w:rsidRDefault="00D237B6" w:rsidP="00AB5590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EE4123" w:rsidRPr="00676A93" w14:paraId="19FD532C" w14:textId="77777777" w:rsidTr="009A085A">
        <w:trPr>
          <w:cantSplit/>
          <w:trHeight w:val="20"/>
        </w:trPr>
        <w:tc>
          <w:tcPr>
            <w:tcW w:w="4050" w:type="dxa"/>
          </w:tcPr>
          <w:p w14:paraId="03DDF8ED" w14:textId="77777777" w:rsidR="00EE4123" w:rsidRPr="00676A93" w:rsidRDefault="00EE4123" w:rsidP="00EE4123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75A33EB6" w14:textId="0819B93A" w:rsidR="00EE4123" w:rsidRPr="00676A9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A9C92D" w14:textId="77777777" w:rsidR="00EE4123" w:rsidRPr="00676A9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977CF8" w14:textId="77777777" w:rsidR="00EE4123" w:rsidRPr="00676A93" w:rsidRDefault="00EE4123" w:rsidP="00EE4123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A203B8" w14:textId="297FBFB9" w:rsidR="00EE4123" w:rsidRPr="00676A93" w:rsidRDefault="00EE4123" w:rsidP="00EE4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758A93" w14:textId="77777777" w:rsidR="00EE4123" w:rsidRPr="00676A9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A09187E" w14:textId="10149132" w:rsidR="00EE4123" w:rsidRPr="00676A93" w:rsidRDefault="00EE4123" w:rsidP="00EE41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E4123" w:rsidRPr="00676A93" w14:paraId="050F2208" w14:textId="77777777" w:rsidTr="009A085A">
        <w:trPr>
          <w:cantSplit/>
          <w:trHeight w:val="20"/>
        </w:trPr>
        <w:tc>
          <w:tcPr>
            <w:tcW w:w="4050" w:type="dxa"/>
          </w:tcPr>
          <w:p w14:paraId="5F8EA394" w14:textId="3D386895" w:rsidR="00EE4123" w:rsidRPr="00676A93" w:rsidRDefault="00EE4123" w:rsidP="00EE4123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76A93">
              <w:rPr>
                <w:rFonts w:ascii="Angsana New" w:hAnsi="Angsana New"/>
                <w:sz w:val="28"/>
                <w:szCs w:val="28"/>
              </w:rPr>
              <w:t>30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676A93">
              <w:rPr>
                <w:rFonts w:ascii="Angsana New" w:hAnsi="Angsana New"/>
                <w:sz w:val="28"/>
                <w:szCs w:val="28"/>
              </w:rPr>
              <w:t>2563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180" w:type="dxa"/>
            <w:vAlign w:val="bottom"/>
          </w:tcPr>
          <w:p w14:paraId="7E264D96" w14:textId="77777777" w:rsidR="00EE4123" w:rsidRPr="00676A9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7B781E" w14:textId="102D1321" w:rsidR="00EE4123" w:rsidRPr="00676A9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BBDDDC" w14:textId="77777777" w:rsidR="00EE4123" w:rsidRPr="00676A93" w:rsidRDefault="00EE4123" w:rsidP="00EE4123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3AF4ED" w14:textId="39626E45" w:rsidR="00EE4123" w:rsidRPr="00676A93" w:rsidRDefault="00EE4123" w:rsidP="00EE412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D2DDD3" w14:textId="77777777" w:rsidR="00EE4123" w:rsidRPr="00676A9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94BB33" w14:textId="50306D97" w:rsidR="00EE4123" w:rsidRPr="00676A93" w:rsidRDefault="00EE4123" w:rsidP="00EE41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676A93">
              <w:rPr>
                <w:rFonts w:ascii="Angsana New" w:hAnsi="Angsana New"/>
                <w:sz w:val="28"/>
                <w:szCs w:val="28"/>
                <w:lang w:val="en-US"/>
              </w:rPr>
              <w:t>,995.</w:t>
            </w:r>
            <w:r w:rsidR="00515D00"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53DE5B4F" w14:textId="77777777" w:rsidR="00EE4123" w:rsidRPr="00676A9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461BFFE" w14:textId="66E15EED" w:rsidR="00EE4123" w:rsidRPr="00676A93" w:rsidRDefault="00EE4123" w:rsidP="00EE412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2,017.56</w:t>
            </w:r>
          </w:p>
        </w:tc>
      </w:tr>
      <w:tr w:rsidR="00EE4123" w:rsidRPr="00676A93" w14:paraId="77ECAFC5" w14:textId="77777777" w:rsidTr="009A085A">
        <w:trPr>
          <w:cantSplit/>
          <w:trHeight w:val="254"/>
        </w:trPr>
        <w:tc>
          <w:tcPr>
            <w:tcW w:w="4050" w:type="dxa"/>
          </w:tcPr>
          <w:p w14:paraId="30994D92" w14:textId="3176F08E" w:rsidR="00EE4123" w:rsidRPr="00676A93" w:rsidRDefault="00EE4123" w:rsidP="00EE4123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เพิ่มขึ้</w:t>
            </w:r>
            <w:r w:rsidR="009A085A"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น</w:t>
            </w: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180" w:type="dxa"/>
            <w:vAlign w:val="bottom"/>
          </w:tcPr>
          <w:p w14:paraId="0441AA84" w14:textId="77777777" w:rsidR="00EE4123" w:rsidRPr="00676A9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374093" w14:textId="77777777" w:rsidR="00EE4123" w:rsidRPr="00676A9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B53133" w14:textId="77777777" w:rsidR="00EE4123" w:rsidRPr="00676A93" w:rsidRDefault="00EE4123" w:rsidP="00EE4123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2D5DA5" w14:textId="77777777" w:rsidR="00EE4123" w:rsidRPr="00676A93" w:rsidRDefault="00EE4123" w:rsidP="00EE412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6E8757" w14:textId="77777777" w:rsidR="00EE4123" w:rsidRPr="00676A9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4AECF3" w14:textId="77777777" w:rsidR="00EE4123" w:rsidRPr="00676A9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70DFAD" w14:textId="77777777" w:rsidR="00EE4123" w:rsidRPr="00676A9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E41A892" w14:textId="77777777" w:rsidR="00EE4123" w:rsidRPr="00676A9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E4123" w:rsidRPr="00676A93" w14:paraId="51D4EFE5" w14:textId="77777777" w:rsidTr="009A085A">
        <w:trPr>
          <w:cantSplit/>
          <w:trHeight w:val="20"/>
        </w:trPr>
        <w:tc>
          <w:tcPr>
            <w:tcW w:w="4050" w:type="dxa"/>
          </w:tcPr>
          <w:p w14:paraId="269A33DA" w14:textId="30504FB3" w:rsidR="00EE4123" w:rsidRPr="00676A93" w:rsidRDefault="00EE4123" w:rsidP="009A085A">
            <w:pPr>
              <w:spacing w:line="240" w:lineRule="auto"/>
              <w:ind w:right="-80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การถือปฏิบัติตาม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 TFRS 16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378ED" w:rsidRPr="00676A93">
              <w:rPr>
                <w:rFonts w:ascii="Angsana New" w:hAnsi="Angsana New"/>
                <w:sz w:val="28"/>
                <w:szCs w:val="28"/>
              </w:rPr>
              <w:t>-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สุทธิภาษีเงินได้</w:t>
            </w:r>
          </w:p>
        </w:tc>
        <w:tc>
          <w:tcPr>
            <w:tcW w:w="180" w:type="dxa"/>
            <w:vAlign w:val="bottom"/>
          </w:tcPr>
          <w:p w14:paraId="04C3FAA8" w14:textId="5DE3A77B" w:rsidR="00EE4123" w:rsidRPr="00676A9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73A4F1" w14:textId="18FD0C00" w:rsidR="00EE4123" w:rsidRPr="00676A9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8BAE4F" w14:textId="77777777" w:rsidR="00EE4123" w:rsidRPr="00676A93" w:rsidRDefault="00EE4123" w:rsidP="00EE412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AAD0CE" w14:textId="5CF13E05" w:rsidR="00EE4123" w:rsidRPr="00676A93" w:rsidRDefault="00EE4123" w:rsidP="00EE4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80" w:type="dxa"/>
            <w:vAlign w:val="bottom"/>
          </w:tcPr>
          <w:p w14:paraId="4119734F" w14:textId="77777777" w:rsidR="00EE4123" w:rsidRPr="00676A93" w:rsidRDefault="00EE4123" w:rsidP="00EE412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697CF0" w14:textId="6607E59D" w:rsidR="00EE4123" w:rsidRPr="00676A93" w:rsidRDefault="00EE4123" w:rsidP="00EE41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810.69</w:t>
            </w:r>
          </w:p>
        </w:tc>
        <w:tc>
          <w:tcPr>
            <w:tcW w:w="180" w:type="dxa"/>
            <w:vAlign w:val="bottom"/>
          </w:tcPr>
          <w:p w14:paraId="51EAB17E" w14:textId="77777777" w:rsidR="00EE4123" w:rsidRPr="00676A93" w:rsidRDefault="00EE4123" w:rsidP="00EE4123">
            <w:pPr>
              <w:pStyle w:val="acctfourfigures"/>
              <w:tabs>
                <w:tab w:val="clear" w:pos="765"/>
                <w:tab w:val="decimal" w:pos="82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3A8125B" w14:textId="3A89FB89" w:rsidR="00EE4123" w:rsidRPr="00676A93" w:rsidRDefault="00EE4123" w:rsidP="00EE412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237B6" w:rsidRPr="00676A93" w14:paraId="38AB0E22" w14:textId="77777777" w:rsidTr="009A085A">
        <w:trPr>
          <w:cantSplit/>
          <w:trHeight w:val="20"/>
        </w:trPr>
        <w:tc>
          <w:tcPr>
            <w:tcW w:w="4050" w:type="dxa"/>
          </w:tcPr>
          <w:p w14:paraId="7103FEED" w14:textId="03720DAB" w:rsidR="00D237B6" w:rsidRPr="00676A93" w:rsidRDefault="00D237B6" w:rsidP="00D237B6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2563 -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80" w:type="dxa"/>
            <w:vAlign w:val="bottom"/>
          </w:tcPr>
          <w:p w14:paraId="4157C907" w14:textId="77777777" w:rsidR="00D237B6" w:rsidRPr="00676A93" w:rsidRDefault="00D237B6" w:rsidP="00D237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C7DFFE" w14:textId="356B51E8" w:rsidR="00D237B6" w:rsidRPr="00676A93" w:rsidRDefault="00D237B6" w:rsidP="00D237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E8F3EF" w14:textId="77777777" w:rsidR="00D237B6" w:rsidRPr="00676A93" w:rsidRDefault="00D237B6" w:rsidP="00D237B6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E2D771" w14:textId="3EC20CA1" w:rsidR="00D237B6" w:rsidRPr="00676A93" w:rsidRDefault="00D237B6" w:rsidP="00D237B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6FC5B3" w14:textId="77777777" w:rsidR="00D237B6" w:rsidRPr="00676A93" w:rsidRDefault="00D237B6" w:rsidP="00D237B6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0079F" w14:textId="2DB1AFF5" w:rsidR="00D237B6" w:rsidRPr="00676A93" w:rsidRDefault="00D237B6" w:rsidP="00EE41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2,805.93</w:t>
            </w:r>
          </w:p>
        </w:tc>
        <w:tc>
          <w:tcPr>
            <w:tcW w:w="180" w:type="dxa"/>
            <w:vAlign w:val="bottom"/>
          </w:tcPr>
          <w:p w14:paraId="3C311CF4" w14:textId="77777777" w:rsidR="00D237B6" w:rsidRPr="00676A93" w:rsidRDefault="00D237B6" w:rsidP="00D237B6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08D57" w14:textId="036F4C6F" w:rsidR="00D237B6" w:rsidRPr="00676A93" w:rsidRDefault="00D237B6" w:rsidP="00EE412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2,017.56</w:t>
            </w:r>
          </w:p>
        </w:tc>
      </w:tr>
    </w:tbl>
    <w:p w14:paraId="72C37BBD" w14:textId="77777777" w:rsidR="008D4535" w:rsidRPr="00676A93" w:rsidRDefault="008D4535" w:rsidP="008D4535">
      <w:pPr>
        <w:ind w:left="540" w:right="-45"/>
        <w:rPr>
          <w:rFonts w:ascii="Angsana New" w:hAnsi="Angsana New"/>
          <w:sz w:val="28"/>
          <w:szCs w:val="28"/>
        </w:rPr>
      </w:pPr>
    </w:p>
    <w:p w14:paraId="08BF81D6" w14:textId="77777777" w:rsidR="00DE2ED9" w:rsidRPr="00676A93" w:rsidRDefault="00DE2ED9" w:rsidP="00DE2ED9">
      <w:pPr>
        <w:pStyle w:val="ListParagraph"/>
        <w:numPr>
          <w:ilvl w:val="0"/>
          <w:numId w:val="3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676A93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</w:t>
      </w:r>
      <w:r w:rsidRPr="00676A93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กลุ่ม</w:t>
      </w:r>
      <w:r w:rsidRPr="00676A93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645B894F" w14:textId="53B0D5BC" w:rsidR="008D4535" w:rsidRPr="00676A93" w:rsidRDefault="008D4535" w:rsidP="008D4535">
      <w:pPr>
        <w:ind w:left="540" w:right="-45"/>
        <w:rPr>
          <w:rFonts w:ascii="Angsana New" w:hAnsi="Angsana New"/>
          <w:sz w:val="28"/>
          <w:szCs w:val="28"/>
        </w:rPr>
      </w:pPr>
    </w:p>
    <w:p w14:paraId="74FA8815" w14:textId="77777777" w:rsidR="00C72010" w:rsidRPr="00676A93" w:rsidRDefault="00C72010" w:rsidP="00C72010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676A93">
        <w:rPr>
          <w:rFonts w:ascii="Angsana New" w:hAnsi="Angsana New"/>
          <w:sz w:val="28"/>
          <w:szCs w:val="28"/>
        </w:rPr>
        <w:t xml:space="preserve"> </w:t>
      </w:r>
    </w:p>
    <w:p w14:paraId="4A43855D" w14:textId="77777777" w:rsidR="00C72010" w:rsidRPr="00676A93" w:rsidRDefault="00C72010" w:rsidP="00C72010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rPr>
          <w:rFonts w:ascii="Angsana New" w:hAnsi="Angsana New"/>
          <w:sz w:val="28"/>
          <w:szCs w:val="28"/>
        </w:rPr>
      </w:pPr>
    </w:p>
    <w:p w14:paraId="1B6024D1" w14:textId="200EBD25" w:rsidR="00C72010" w:rsidRPr="00676A93" w:rsidRDefault="00C72010" w:rsidP="008947A2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กลุ่มบริษัทประเมินผลกระทบจากการถือปฏิบัติตามมาตรฐานการรายงานทางการเงินกลุ่มเครื่องมือทางการเงินโดยใช้วิธีรับรู้ผลกระทบสะสม</w:t>
      </w:r>
      <w:r w:rsidR="008947A2" w:rsidRPr="00676A93">
        <w:rPr>
          <w:rFonts w:ascii="Angsana New" w:hAnsi="Angsana New"/>
          <w:sz w:val="28"/>
          <w:szCs w:val="28"/>
        </w:rPr>
        <w:t xml:space="preserve"> </w:t>
      </w:r>
      <w:r w:rsidR="008947A2" w:rsidRPr="00676A93">
        <w:rPr>
          <w:rFonts w:ascii="Angsana New" w:hAnsi="Angsana New"/>
          <w:sz w:val="28"/>
          <w:szCs w:val="28"/>
          <w:cs/>
        </w:rPr>
        <w:t xml:space="preserve">โดยผลกระทบตาม </w:t>
      </w:r>
      <w:r w:rsidR="008947A2" w:rsidRPr="00676A93">
        <w:rPr>
          <w:rFonts w:ascii="Angsana New" w:hAnsi="Angsana New"/>
          <w:sz w:val="28"/>
          <w:szCs w:val="28"/>
        </w:rPr>
        <w:t xml:space="preserve">TFRS 9 </w:t>
      </w:r>
      <w:r w:rsidR="008947A2" w:rsidRPr="00676A93">
        <w:rPr>
          <w:rFonts w:ascii="Angsana New" w:hAnsi="Angsana New"/>
          <w:sz w:val="28"/>
          <w:szCs w:val="28"/>
          <w:cs/>
        </w:rPr>
        <w:t>อนุพันธ์จะวัดมูลค่าด้วยมูลค่ายุติธรรมผ่านกำไรหรือขาดทุน</w:t>
      </w:r>
      <w:r w:rsidRPr="00676A93">
        <w:rPr>
          <w:rFonts w:ascii="Angsana New" w:hAnsi="Angsana New"/>
          <w:sz w:val="28"/>
          <w:szCs w:val="28"/>
          <w:cs/>
        </w:rPr>
        <w:t xml:space="preserve"> ซึ่งผลกระทบไม่มีสาระสำคัญต่อกำไรสะสม ณ วันที่ </w:t>
      </w:r>
      <w:r w:rsidRPr="00676A93">
        <w:rPr>
          <w:rFonts w:ascii="Angsana New" w:hAnsi="Angsana New"/>
          <w:sz w:val="28"/>
          <w:szCs w:val="28"/>
        </w:rPr>
        <w:t xml:space="preserve">1 </w:t>
      </w:r>
      <w:r w:rsidRPr="00676A93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676A93">
        <w:rPr>
          <w:rFonts w:ascii="Angsana New" w:hAnsi="Angsana New"/>
          <w:sz w:val="28"/>
          <w:szCs w:val="28"/>
        </w:rPr>
        <w:t xml:space="preserve">2563 </w:t>
      </w:r>
      <w:r w:rsidRPr="00676A93">
        <w:rPr>
          <w:rFonts w:ascii="Angsana New" w:hAnsi="Angsana New"/>
          <w:sz w:val="28"/>
          <w:szCs w:val="28"/>
          <w:cs/>
        </w:rPr>
        <w:t xml:space="preserve">ดังนั้น กลุ่มบริษัทจึงไม่ได้ปรับปรุงกำไรสะสม ณ วันที่ </w:t>
      </w:r>
      <w:r w:rsidRPr="00676A93">
        <w:rPr>
          <w:rFonts w:ascii="Angsana New" w:hAnsi="Angsana New"/>
          <w:sz w:val="28"/>
          <w:szCs w:val="28"/>
        </w:rPr>
        <w:t xml:space="preserve">1 </w:t>
      </w:r>
      <w:r w:rsidRPr="00676A93">
        <w:rPr>
          <w:rFonts w:ascii="Angsana New" w:hAnsi="Angsana New" w:hint="cs"/>
          <w:sz w:val="28"/>
          <w:szCs w:val="28"/>
          <w:cs/>
        </w:rPr>
        <w:t>ตุลาคม</w:t>
      </w:r>
      <w:r w:rsidRPr="00676A93">
        <w:rPr>
          <w:rFonts w:ascii="Angsana New" w:hAnsi="Angsana New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</w:rPr>
        <w:t xml:space="preserve">2563 </w:t>
      </w:r>
      <w:r w:rsidRPr="00676A93">
        <w:rPr>
          <w:rFonts w:ascii="Angsana New" w:hAnsi="Angsana New"/>
          <w:sz w:val="28"/>
          <w:szCs w:val="28"/>
          <w:cs/>
        </w:rPr>
        <w:t xml:space="preserve">และไม่ปรับปรุงข้อมูลที่นำเสนอในปี </w:t>
      </w:r>
      <w:r w:rsidRPr="00676A93">
        <w:rPr>
          <w:rFonts w:ascii="Angsana New" w:hAnsi="Angsana New"/>
          <w:sz w:val="28"/>
          <w:szCs w:val="28"/>
        </w:rPr>
        <w:t>2563</w:t>
      </w:r>
    </w:p>
    <w:p w14:paraId="52712C35" w14:textId="77777777" w:rsidR="00C72010" w:rsidRPr="00676A93" w:rsidRDefault="00C72010" w:rsidP="00C72010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rPr>
          <w:rFonts w:ascii="Angsana New" w:hAnsi="Angsana New"/>
          <w:sz w:val="28"/>
          <w:szCs w:val="28"/>
        </w:rPr>
      </w:pPr>
    </w:p>
    <w:p w14:paraId="59F0C604" w14:textId="77777777" w:rsidR="00163AF2" w:rsidRPr="00676A93" w:rsidRDefault="00163AF2">
      <w:pPr>
        <w:spacing w:line="240" w:lineRule="auto"/>
        <w:jc w:val="left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676A93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br w:type="page"/>
      </w:r>
    </w:p>
    <w:p w14:paraId="508722DE" w14:textId="0F5F66A0" w:rsidR="008E37FE" w:rsidRPr="00676A93" w:rsidRDefault="008E37FE" w:rsidP="008E37FE">
      <w:pPr>
        <w:pStyle w:val="ListParagraph"/>
        <w:numPr>
          <w:ilvl w:val="0"/>
          <w:numId w:val="3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676A93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lastRenderedPageBreak/>
        <w:t xml:space="preserve">TFRS 16 </w:t>
      </w:r>
      <w:r w:rsidRPr="00676A93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6B517736" w14:textId="77777777" w:rsidR="008E37FE" w:rsidRPr="00676A93" w:rsidRDefault="008E37FE" w:rsidP="008E37FE">
      <w:pPr>
        <w:spacing w:line="240" w:lineRule="auto"/>
        <w:ind w:left="1260"/>
        <w:rPr>
          <w:rFonts w:ascii="Angsana New" w:hAnsi="Angsana New"/>
          <w:sz w:val="20"/>
          <w:szCs w:val="20"/>
        </w:rPr>
      </w:pPr>
    </w:p>
    <w:p w14:paraId="2F574748" w14:textId="289398E9" w:rsidR="008E37FE" w:rsidRPr="00676A93" w:rsidRDefault="008E37FE" w:rsidP="008E37FE">
      <w:pPr>
        <w:pStyle w:val="BodyText"/>
        <w:spacing w:after="0" w:line="240" w:lineRule="auto"/>
        <w:ind w:left="900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676A93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676A93">
        <w:rPr>
          <w:rFonts w:asciiTheme="majorBidi" w:hAnsiTheme="majorBidi" w:cstheme="majorBidi"/>
          <w:sz w:val="28"/>
          <w:szCs w:val="28"/>
        </w:rPr>
        <w:t xml:space="preserve">1 </w:t>
      </w:r>
      <w:r w:rsidRPr="00676A93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676A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76A93">
        <w:rPr>
          <w:rFonts w:asciiTheme="majorBidi" w:hAnsiTheme="majorBidi" w:cstheme="majorBidi"/>
          <w:sz w:val="28"/>
          <w:szCs w:val="28"/>
        </w:rPr>
        <w:t xml:space="preserve">2563 </w:t>
      </w:r>
      <w:r w:rsidRPr="00676A93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676A93">
        <w:rPr>
          <w:rFonts w:asciiTheme="majorBidi" w:hAnsiTheme="majorBidi" w:cstheme="majorBidi"/>
          <w:sz w:val="28"/>
          <w:szCs w:val="28"/>
        </w:rPr>
        <w:t xml:space="preserve">TFRS 16 </w:t>
      </w:r>
      <w:r w:rsidRPr="00676A93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Pr="00676A93">
        <w:rPr>
          <w:rFonts w:asciiTheme="majorBidi" w:hAnsiTheme="majorBidi" w:cstheme="majorBidi" w:hint="cs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676A93">
        <w:rPr>
          <w:rFonts w:asciiTheme="majorBidi" w:hAnsiTheme="majorBidi" w:cstheme="majorBidi"/>
          <w:sz w:val="28"/>
          <w:szCs w:val="28"/>
        </w:rPr>
        <w:t xml:space="preserve">17 </w:t>
      </w:r>
      <w:r w:rsidRPr="00676A93">
        <w:rPr>
          <w:rFonts w:asciiTheme="majorBidi" w:hAnsiTheme="majorBidi" w:cstheme="majorBidi" w:hint="cs"/>
          <w:sz w:val="28"/>
          <w:szCs w:val="28"/>
          <w:cs/>
        </w:rPr>
        <w:t xml:space="preserve">เรื่อง </w:t>
      </w:r>
      <w:r w:rsidRPr="00676A93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676A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76A93">
        <w:rPr>
          <w:rFonts w:asciiTheme="majorBidi" w:hAnsiTheme="majorBidi" w:cstheme="majorBidi"/>
          <w:sz w:val="28"/>
          <w:szCs w:val="28"/>
        </w:rPr>
        <w:t xml:space="preserve">(TAS 17) </w:t>
      </w:r>
      <w:r w:rsidRPr="00676A93">
        <w:rPr>
          <w:rFonts w:asciiTheme="majorBidi" w:hAnsiTheme="majorBidi" w:cstheme="majorBidi" w:hint="cs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676A93">
        <w:rPr>
          <w:rFonts w:asciiTheme="majorBidi" w:hAnsiTheme="majorBidi" w:cstheme="majorBidi"/>
          <w:sz w:val="28"/>
          <w:szCs w:val="28"/>
        </w:rPr>
        <w:t xml:space="preserve">4 </w:t>
      </w:r>
      <w:r w:rsidRPr="00676A93">
        <w:rPr>
          <w:rFonts w:asciiTheme="majorBidi" w:hAnsiTheme="majorBidi" w:cstheme="majorBidi" w:hint="cs"/>
          <w:sz w:val="28"/>
          <w:szCs w:val="28"/>
          <w:cs/>
        </w:rPr>
        <w:t xml:space="preserve">เรื่อง </w:t>
      </w:r>
      <w:r w:rsidRPr="00676A93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</w:t>
      </w:r>
      <w:r w:rsidRPr="00676A93">
        <w:rPr>
          <w:rFonts w:asciiTheme="majorBidi" w:hAnsiTheme="majorBidi" w:cstheme="majorBidi" w:hint="cs"/>
          <w:i/>
          <w:iCs/>
          <w:sz w:val="28"/>
          <w:szCs w:val="28"/>
          <w:cs/>
        </w:rPr>
        <w:t>หรือไม่</w:t>
      </w:r>
      <w:r w:rsidRPr="00676A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76A93">
        <w:rPr>
          <w:rFonts w:asciiTheme="majorBidi" w:hAnsiTheme="majorBidi" w:cstheme="majorBidi"/>
          <w:sz w:val="28"/>
          <w:szCs w:val="28"/>
        </w:rPr>
        <w:t xml:space="preserve">(TFRIC 4) </w:t>
      </w:r>
      <w:r w:rsidRPr="00676A93">
        <w:rPr>
          <w:rFonts w:asciiTheme="majorBidi" w:hAnsiTheme="majorBidi" w:cstheme="majorBidi" w:hint="cs"/>
          <w:sz w:val="28"/>
          <w:szCs w:val="28"/>
          <w:cs/>
        </w:rPr>
        <w:t>ด้วย</w:t>
      </w:r>
      <w:r w:rsidRPr="00676A93">
        <w:rPr>
          <w:rFonts w:asciiTheme="majorBidi" w:hAnsiTheme="majorBidi" w:cstheme="majorBidi"/>
          <w:sz w:val="28"/>
          <w:szCs w:val="28"/>
          <w:cs/>
        </w:rPr>
        <w:t>วิธีปรับปรุงย้อนหลังโดยรับรู้ผลกระทบสะสม</w:t>
      </w:r>
      <w:r w:rsidRPr="00676A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76A93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676A9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25667F4" w14:textId="77777777" w:rsidR="008E37FE" w:rsidRPr="00676A93" w:rsidRDefault="008E37FE" w:rsidP="008E37FE">
      <w:pPr>
        <w:pStyle w:val="BodyText"/>
        <w:spacing w:after="0" w:line="240" w:lineRule="auto"/>
        <w:ind w:left="900"/>
        <w:rPr>
          <w:rFonts w:asciiTheme="majorBidi" w:hAnsiTheme="majorBidi" w:cstheme="majorBidi"/>
          <w:b/>
          <w:bCs/>
          <w:sz w:val="20"/>
          <w:szCs w:val="20"/>
        </w:rPr>
      </w:pPr>
    </w:p>
    <w:p w14:paraId="07DECA78" w14:textId="7C391036" w:rsidR="008E37FE" w:rsidRPr="00676A93" w:rsidRDefault="008E37FE" w:rsidP="008E37FE">
      <w:pPr>
        <w:pStyle w:val="ListParagraph"/>
        <w:autoSpaceDE w:val="0"/>
        <w:autoSpaceDN w:val="0"/>
        <w:adjustRightInd w:val="0"/>
        <w:spacing w:line="240" w:lineRule="auto"/>
        <w:ind w:left="900"/>
        <w:rPr>
          <w:rFonts w:asciiTheme="majorBidi" w:eastAsia="Calibri" w:hAnsiTheme="majorBidi" w:cstheme="majorBidi"/>
          <w:sz w:val="28"/>
          <w:szCs w:val="28"/>
        </w:rPr>
      </w:pPr>
      <w:r w:rsidRPr="00676A93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676A93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676A9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676A93">
        <w:rPr>
          <w:rFonts w:asciiTheme="majorBidi" w:eastAsia="Calibri" w:hAnsiTheme="majorBidi" w:cstheme="majorBidi"/>
          <w:sz w:val="28"/>
          <w:szCs w:val="28"/>
        </w:rPr>
        <w:t xml:space="preserve">16 </w:t>
      </w:r>
      <w:r w:rsidRPr="00676A93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Pr="00676A93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676A93">
        <w:rPr>
          <w:rFonts w:asciiTheme="majorBidi" w:eastAsia="Calibri" w:hAnsiTheme="majorBidi" w:cstheme="majorBidi"/>
          <w:sz w:val="28"/>
          <w:szCs w:val="28"/>
          <w:cs/>
        </w:rPr>
        <w:t>กลุ่มบริษัทจะปันส่วนสิ่งตอบแทนที่ต้องจ่าย</w:t>
      </w:r>
      <w:r w:rsidRPr="00676A93">
        <w:rPr>
          <w:rFonts w:asciiTheme="majorBidi" w:eastAsia="Calibri" w:hAnsiTheme="majorBidi" w:cstheme="majorBidi" w:hint="cs"/>
          <w:sz w:val="28"/>
          <w:szCs w:val="28"/>
          <w:cs/>
        </w:rPr>
        <w:t xml:space="preserve">ตามราคาขายที่เป็นเอกเทศ </w:t>
      </w:r>
      <w:r w:rsidRPr="00676A93">
        <w:rPr>
          <w:rFonts w:asciiTheme="majorBidi" w:eastAsia="Calibri" w:hAnsiTheme="majorBidi" w:cstheme="majorBidi"/>
          <w:sz w:val="28"/>
          <w:szCs w:val="28"/>
        </w:rPr>
        <w:t xml:space="preserve">(Transaction price) </w:t>
      </w:r>
      <w:r w:rsidRPr="00676A93">
        <w:rPr>
          <w:rFonts w:asciiTheme="majorBidi" w:eastAsia="Calibri" w:hAnsiTheme="majorBidi" w:cstheme="majorBidi" w:hint="cs"/>
          <w:sz w:val="28"/>
          <w:szCs w:val="28"/>
          <w:cs/>
        </w:rPr>
        <w:t xml:space="preserve">ณ </w:t>
      </w:r>
      <w:r w:rsidRPr="00676A93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676A93">
        <w:rPr>
          <w:rFonts w:asciiTheme="majorBidi" w:hAnsiTheme="majorBidi" w:cstheme="majorBidi"/>
          <w:sz w:val="28"/>
          <w:szCs w:val="28"/>
        </w:rPr>
        <w:t xml:space="preserve"> 1</w:t>
      </w:r>
      <w:r w:rsidR="00BB671D" w:rsidRPr="00676A93">
        <w:rPr>
          <w:rFonts w:asciiTheme="majorBidi" w:hAnsiTheme="majorBidi" w:cstheme="majorBidi"/>
          <w:sz w:val="28"/>
          <w:szCs w:val="28"/>
        </w:rPr>
        <w:t xml:space="preserve"> </w:t>
      </w:r>
      <w:r w:rsidRPr="00676A93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676A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76A93">
        <w:rPr>
          <w:rFonts w:asciiTheme="majorBidi" w:hAnsiTheme="majorBidi" w:cstheme="majorBidi"/>
          <w:sz w:val="28"/>
          <w:szCs w:val="28"/>
        </w:rPr>
        <w:t>2563</w:t>
      </w:r>
      <w:r w:rsidRPr="00676A9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76A93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676A93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 w:rsidRPr="00676A93">
        <w:rPr>
          <w:rFonts w:asciiTheme="majorBidi" w:eastAsia="Calibri" w:hAnsiTheme="majorBidi" w:cstheme="majorBidi"/>
          <w:sz w:val="28"/>
          <w:szCs w:val="28"/>
          <w:cs/>
        </w:rPr>
        <w:t>บริษัทรับรู้สินทรัพย์สิทธิการใช้และหนี้สินตามสัญญาเช่า</w:t>
      </w:r>
      <w:r w:rsidRPr="00676A9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76A93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393832" w:rsidRPr="00676A9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76A93">
        <w:rPr>
          <w:rFonts w:asciiTheme="majorBidi" w:eastAsia="Calibri" w:hAnsiTheme="majorBidi" w:cstheme="majorBidi"/>
          <w:sz w:val="28"/>
          <w:szCs w:val="28"/>
          <w:cs/>
        </w:rPr>
        <w:t xml:space="preserve"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90A145F" w14:textId="77777777" w:rsidR="008E37FE" w:rsidRPr="00676A93" w:rsidRDefault="008E37FE" w:rsidP="008E37FE">
      <w:pPr>
        <w:autoSpaceDE w:val="0"/>
        <w:autoSpaceDN w:val="0"/>
        <w:adjustRightInd w:val="0"/>
        <w:spacing w:line="240" w:lineRule="auto"/>
        <w:ind w:left="900"/>
        <w:rPr>
          <w:rFonts w:asciiTheme="majorBidi" w:hAnsiTheme="majorBidi" w:cstheme="majorBidi"/>
          <w:sz w:val="20"/>
          <w:szCs w:val="20"/>
        </w:rPr>
      </w:pPr>
    </w:p>
    <w:p w14:paraId="62BC2B85" w14:textId="342FEC2B" w:rsidR="008E37FE" w:rsidRPr="00676A93" w:rsidRDefault="008E37FE" w:rsidP="008E37FE">
      <w:pPr>
        <w:autoSpaceDE w:val="0"/>
        <w:autoSpaceDN w:val="0"/>
        <w:adjustRightInd w:val="0"/>
        <w:spacing w:line="240" w:lineRule="auto"/>
        <w:ind w:left="90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76A93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กลุ่มบริษัทให้เช่าช่วงสินทรัพย์บางรายการ</w:t>
      </w:r>
      <w:r w:rsidR="00BB671D" w:rsidRPr="00676A9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6A93">
        <w:rPr>
          <w:rFonts w:asciiTheme="majorBidi" w:hAnsiTheme="majorBidi" w:cstheme="majorBidi"/>
          <w:color w:val="000000"/>
          <w:sz w:val="28"/>
          <w:szCs w:val="28"/>
          <w:cs/>
        </w:rPr>
        <w:t>ซึ่งเดิมสัญญาเช่าหลักและสัญญาเช่าช่วงถูกจัดประเภทเป็นสัญญาเช่าดำเนินงานและรับรู้รายได้ค่าเช่าและค่าเช่าจ่ายในกำไรหรือขาดทุน</w:t>
      </w:r>
      <w:r w:rsidRPr="00676A93">
        <w:rPr>
          <w:rFonts w:asciiTheme="majorBidi" w:eastAsia="Calibri" w:hAnsiTheme="majorBidi" w:cstheme="majorBidi"/>
          <w:sz w:val="28"/>
          <w:szCs w:val="28"/>
          <w:cs/>
        </w:rPr>
        <w:t xml:space="preserve">โดยวิธีเส้นตรงตลอดอายุสัญญาเช่า ตาม </w:t>
      </w:r>
      <w:r w:rsidRPr="00676A93">
        <w:rPr>
          <w:rFonts w:asciiTheme="majorBidi" w:eastAsia="Calibri" w:hAnsiTheme="majorBidi" w:cstheme="majorBidi"/>
          <w:sz w:val="28"/>
          <w:szCs w:val="28"/>
        </w:rPr>
        <w:t xml:space="preserve">TFRS 16 </w:t>
      </w:r>
      <w:r w:rsidRPr="00676A93">
        <w:rPr>
          <w:rFonts w:asciiTheme="majorBidi" w:eastAsia="Calibri" w:hAnsiTheme="majorBidi" w:cstheme="majorBidi"/>
          <w:sz w:val="28"/>
          <w:szCs w:val="28"/>
          <w:cs/>
        </w:rPr>
        <w:t>สินทรัพย์สิทธิการใช้ที่รับรู้ตามสัญญาเช่าหลักแสดงรายการเป็นอสังหาริมทรัพย์เพื่อการลงทุนและวัดมูลค่าด้วยวิธีราคาทุน กลุ่มบริษัท</w:t>
      </w:r>
      <w:r w:rsidRPr="00676A9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ได้ทบทวนการจัดประเภทสัญญาให้เช่าช่วงโดยอ้างอิงจากสินทรัพย์สิทธิการใช้แทนสินทรัพย์อ้างอิง และได้จัดประเภทเป็นสัญญาเช่าเงินทุน ส่งผลให้มีการรับรู้ลูกหนี้สัญญาเช่าเงินทุน </w:t>
      </w:r>
    </w:p>
    <w:p w14:paraId="67DE7132" w14:textId="77777777" w:rsidR="008E37FE" w:rsidRPr="00676A93" w:rsidRDefault="008E37FE" w:rsidP="008E37FE">
      <w:pPr>
        <w:autoSpaceDE w:val="0"/>
        <w:autoSpaceDN w:val="0"/>
        <w:adjustRightInd w:val="0"/>
        <w:spacing w:line="240" w:lineRule="auto"/>
        <w:ind w:left="900"/>
        <w:rPr>
          <w:rFonts w:asciiTheme="majorBidi" w:eastAsia="Calibri" w:hAnsiTheme="majorBidi" w:cstheme="majorBidi"/>
          <w:sz w:val="28"/>
          <w:szCs w:val="28"/>
        </w:rPr>
      </w:pPr>
    </w:p>
    <w:p w14:paraId="01CBEDC5" w14:textId="4C72C2E1" w:rsidR="008E37FE" w:rsidRPr="00676A93" w:rsidRDefault="008E37FE" w:rsidP="008E37FE">
      <w:pPr>
        <w:autoSpaceDE w:val="0"/>
        <w:autoSpaceDN w:val="0"/>
        <w:adjustRightInd w:val="0"/>
        <w:spacing w:line="240" w:lineRule="auto"/>
        <w:ind w:left="900"/>
        <w:rPr>
          <w:rFonts w:asciiTheme="majorBidi" w:eastAsia="Calibri" w:hAnsiTheme="majorBidi" w:cstheme="majorBidi"/>
          <w:sz w:val="28"/>
          <w:szCs w:val="28"/>
        </w:rPr>
      </w:pPr>
      <w:r w:rsidRPr="00676A93">
        <w:rPr>
          <w:rFonts w:asciiTheme="majorBidi" w:eastAsia="Calibri" w:hAnsiTheme="majorBidi" w:cstheme="majorBidi"/>
          <w:sz w:val="28"/>
          <w:szCs w:val="28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0D4F80A2" w14:textId="28CAA941" w:rsidR="008E37FE" w:rsidRPr="00676A93" w:rsidRDefault="008E37FE" w:rsidP="008E37FE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1080" w:hanging="180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676A93">
        <w:rPr>
          <w:rFonts w:asciiTheme="majorBidi" w:eastAsia="Calibri" w:hAnsiTheme="majorBidi" w:cstheme="majorBidi"/>
          <w:sz w:val="28"/>
          <w:szCs w:val="28"/>
          <w:cs/>
        </w:rPr>
        <w:t xml:space="preserve"> 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676A93">
        <w:rPr>
          <w:rFonts w:asciiTheme="majorBidi" w:eastAsia="Calibri" w:hAnsiTheme="majorBidi" w:cstheme="majorBidi"/>
          <w:sz w:val="28"/>
          <w:szCs w:val="28"/>
        </w:rPr>
        <w:t xml:space="preserve">12 </w:t>
      </w:r>
      <w:r w:rsidRPr="00676A93">
        <w:rPr>
          <w:rFonts w:asciiTheme="majorBidi" w:eastAsia="Calibri" w:hAnsiTheme="majorBidi" w:cstheme="majorBidi"/>
          <w:sz w:val="28"/>
          <w:szCs w:val="28"/>
          <w:cs/>
        </w:rPr>
        <w:t xml:space="preserve">เดือน </w:t>
      </w:r>
      <w:r w:rsidRPr="00676A93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3E067A8D" w14:textId="2A6C451E" w:rsidR="008E37FE" w:rsidRPr="00676A93" w:rsidRDefault="00A118E3" w:rsidP="008E37FE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1080" w:hanging="180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676A93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BB671D" w:rsidRPr="00676A93">
        <w:rPr>
          <w:rFonts w:asciiTheme="majorBidi" w:eastAsia="Calibri" w:hAnsiTheme="majorBidi" w:cstheme="majorBidi" w:hint="cs"/>
          <w:sz w:val="28"/>
          <w:szCs w:val="28"/>
          <w:cs/>
        </w:rPr>
        <w:t>ไม่รับรู้สินทรัพย์สิทธิการใช้และหนี้สินตามสัญญาเช่า ซึ่งสินทรัพย์อ้างอิงมีมูลค่าต่ำ</w:t>
      </w:r>
      <w:r w:rsidR="008E37FE" w:rsidRPr="00676A9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8E37FE" w:rsidRPr="00676A93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199859CD" w14:textId="62FEBB53" w:rsidR="008E37FE" w:rsidRPr="00676A93" w:rsidRDefault="00A118E3" w:rsidP="008E37FE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1080" w:hanging="180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676A93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8E37FE" w:rsidRPr="00676A93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8E37FE" w:rsidRPr="00676A93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5C2BF2E4" w14:textId="56096044" w:rsidR="0045392F" w:rsidRPr="00676A93" w:rsidRDefault="0045392F" w:rsidP="007E3954">
      <w:pPr>
        <w:pStyle w:val="ListParagraph"/>
        <w:spacing w:line="240" w:lineRule="auto"/>
        <w:ind w:left="1267" w:right="-58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40BF067E" w14:textId="7B68D7ED" w:rsidR="0045392F" w:rsidRPr="00676A93" w:rsidRDefault="0045392F" w:rsidP="007E3954">
      <w:pPr>
        <w:pStyle w:val="ListParagraph"/>
        <w:spacing w:line="240" w:lineRule="auto"/>
        <w:ind w:left="1267" w:right="-58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00309C3B" w14:textId="1C39C3EA" w:rsidR="00095668" w:rsidRPr="00676A93" w:rsidRDefault="00095668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676A93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  <w:br w:type="page"/>
      </w:r>
    </w:p>
    <w:tbl>
      <w:tblPr>
        <w:tblW w:w="876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900"/>
        <w:gridCol w:w="1364"/>
        <w:gridCol w:w="182"/>
        <w:gridCol w:w="1364"/>
      </w:tblGrid>
      <w:tr w:rsidR="00E24D84" w:rsidRPr="00676A93" w14:paraId="521F0B8A" w14:textId="77777777" w:rsidTr="00E24D84">
        <w:trPr>
          <w:cantSplit/>
          <w:trHeight w:val="20"/>
          <w:tblHeader/>
        </w:trPr>
        <w:tc>
          <w:tcPr>
            <w:tcW w:w="4950" w:type="dxa"/>
            <w:shd w:val="clear" w:color="auto" w:fill="auto"/>
            <w:vAlign w:val="bottom"/>
          </w:tcPr>
          <w:p w14:paraId="51DC4485" w14:textId="4D59F4E2" w:rsidR="00E24D84" w:rsidRPr="00676A93" w:rsidRDefault="00E24D84" w:rsidP="005869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676A9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ผลกระทบจากการ</w:t>
            </w:r>
            <w:r w:rsidRPr="00676A9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676A9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676A9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676A9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676A9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TFRS 16</w:t>
            </w:r>
            <w:r w:rsidRPr="00676A93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A4DF035" w14:textId="77777777" w:rsidR="00E24D84" w:rsidRPr="00676A93" w:rsidRDefault="00E24D84" w:rsidP="005869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3CFA6169" w14:textId="151E6D52" w:rsidR="00E24D84" w:rsidRPr="00676A93" w:rsidRDefault="00184151" w:rsidP="005869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76A9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364" w:type="dxa"/>
            <w:vAlign w:val="bottom"/>
          </w:tcPr>
          <w:p w14:paraId="0A3D92B7" w14:textId="4055F73B" w:rsidR="00E24D84" w:rsidRPr="00676A93" w:rsidRDefault="00E24D84" w:rsidP="005869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77322C47" w14:textId="77777777" w:rsidR="00E24D84" w:rsidRPr="00676A93" w:rsidRDefault="00E24D84" w:rsidP="005869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5AD989AA" w14:textId="77777777" w:rsidR="00E24D84" w:rsidRPr="00676A93" w:rsidRDefault="00E24D84" w:rsidP="005869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68331EC" w14:textId="1E33F600" w:rsidR="00E24D84" w:rsidRPr="00676A93" w:rsidRDefault="00E24D84" w:rsidP="005869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24D84" w:rsidRPr="00676A93" w14:paraId="083D4D55" w14:textId="77777777" w:rsidTr="00E24D84">
        <w:trPr>
          <w:cantSplit/>
          <w:trHeight w:val="20"/>
          <w:tblHeader/>
        </w:trPr>
        <w:tc>
          <w:tcPr>
            <w:tcW w:w="4950" w:type="dxa"/>
          </w:tcPr>
          <w:p w14:paraId="0C0AA10D" w14:textId="77777777" w:rsidR="00E24D84" w:rsidRPr="00676A93" w:rsidRDefault="00E24D84" w:rsidP="00586916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8BB43B0" w14:textId="690237AA" w:rsidR="00E24D84" w:rsidRPr="00676A93" w:rsidRDefault="00E24D84" w:rsidP="005869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10" w:type="dxa"/>
            <w:gridSpan w:val="3"/>
          </w:tcPr>
          <w:p w14:paraId="0ED12320" w14:textId="6C77BDDA" w:rsidR="00E24D84" w:rsidRPr="00676A93" w:rsidRDefault="00E24D84" w:rsidP="005869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76A9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24D84" w:rsidRPr="00676A93" w14:paraId="1F7AB8F8" w14:textId="77777777" w:rsidTr="00E24D84">
        <w:trPr>
          <w:cantSplit/>
          <w:trHeight w:val="20"/>
        </w:trPr>
        <w:tc>
          <w:tcPr>
            <w:tcW w:w="4950" w:type="dxa"/>
          </w:tcPr>
          <w:p w14:paraId="32CC6D07" w14:textId="63DC8C9A" w:rsidR="00E24D84" w:rsidRPr="00676A93" w:rsidRDefault="00E24D84" w:rsidP="00586916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76A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676A9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ตุลาคม</w:t>
            </w:r>
            <w:r w:rsidRPr="00676A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24FCE158" w14:textId="77777777" w:rsidR="00E24D84" w:rsidRPr="00676A93" w:rsidRDefault="00E24D84" w:rsidP="005869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10" w:type="dxa"/>
            <w:gridSpan w:val="3"/>
          </w:tcPr>
          <w:p w14:paraId="677F7364" w14:textId="53209B91" w:rsidR="00E24D84" w:rsidRPr="00676A93" w:rsidRDefault="00E24D84" w:rsidP="005869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24D84" w:rsidRPr="00676A93" w14:paraId="032E00D5" w14:textId="77777777" w:rsidTr="00E24D84">
        <w:trPr>
          <w:cantSplit/>
          <w:trHeight w:val="20"/>
        </w:trPr>
        <w:tc>
          <w:tcPr>
            <w:tcW w:w="4950" w:type="dxa"/>
          </w:tcPr>
          <w:p w14:paraId="7D3C8B1C" w14:textId="2EA48E84" w:rsidR="00E24D84" w:rsidRPr="00676A93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A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900" w:type="dxa"/>
          </w:tcPr>
          <w:p w14:paraId="69DDA4AF" w14:textId="77777777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16B1B307" w14:textId="145DB461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310.98</w:t>
            </w:r>
          </w:p>
        </w:tc>
        <w:tc>
          <w:tcPr>
            <w:tcW w:w="182" w:type="dxa"/>
            <w:vAlign w:val="bottom"/>
          </w:tcPr>
          <w:p w14:paraId="3A2DBEC7" w14:textId="77777777" w:rsidR="00E24D84" w:rsidRPr="00676A93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7FCAAB8" w14:textId="3D3FC7D1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D84" w:rsidRPr="00676A93" w14:paraId="0D50BAB6" w14:textId="77777777" w:rsidTr="00E24D84">
        <w:trPr>
          <w:cantSplit/>
          <w:trHeight w:val="20"/>
        </w:trPr>
        <w:tc>
          <w:tcPr>
            <w:tcW w:w="4950" w:type="dxa"/>
          </w:tcPr>
          <w:p w14:paraId="16E29065" w14:textId="79FC3517" w:rsidR="00E24D84" w:rsidRPr="00676A93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A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900" w:type="dxa"/>
          </w:tcPr>
          <w:p w14:paraId="649BC3C3" w14:textId="6A196C52" w:rsidR="00E24D84" w:rsidRPr="00676A93" w:rsidRDefault="00202A61" w:rsidP="00E24D84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1</w:t>
            </w:r>
            <w:r w:rsidR="008730B9" w:rsidRPr="00676A93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2</w:t>
            </w:r>
          </w:p>
        </w:tc>
        <w:tc>
          <w:tcPr>
            <w:tcW w:w="1364" w:type="dxa"/>
            <w:vAlign w:val="bottom"/>
          </w:tcPr>
          <w:p w14:paraId="0CCA4232" w14:textId="6B34137A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907BA" w:rsidRPr="00676A9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730B9" w:rsidRPr="00676A93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82" w:type="dxa"/>
            <w:vAlign w:val="bottom"/>
          </w:tcPr>
          <w:p w14:paraId="465A37EE" w14:textId="77777777" w:rsidR="00E24D84" w:rsidRPr="00676A93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E206F0B" w14:textId="398E7D5A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07BA" w:rsidRPr="00676A9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907BA" w:rsidRPr="00676A93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E24D84" w:rsidRPr="00676A93" w14:paraId="0D1E8F24" w14:textId="77777777" w:rsidTr="00E24D84">
        <w:trPr>
          <w:cantSplit/>
          <w:trHeight w:val="20"/>
        </w:trPr>
        <w:tc>
          <w:tcPr>
            <w:tcW w:w="4950" w:type="dxa"/>
          </w:tcPr>
          <w:p w14:paraId="6D17970E" w14:textId="5B8DBD13" w:rsidR="00E24D84" w:rsidRPr="00676A93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A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676A9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900" w:type="dxa"/>
          </w:tcPr>
          <w:p w14:paraId="33A07B66" w14:textId="1310691F" w:rsidR="00E24D84" w:rsidRPr="00676A93" w:rsidRDefault="00202A61" w:rsidP="00E24D84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364" w:type="dxa"/>
            <w:vAlign w:val="bottom"/>
          </w:tcPr>
          <w:p w14:paraId="3D0AE41B" w14:textId="46B1F212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(1,488.70)</w:t>
            </w:r>
          </w:p>
        </w:tc>
        <w:tc>
          <w:tcPr>
            <w:tcW w:w="182" w:type="dxa"/>
            <w:vAlign w:val="bottom"/>
          </w:tcPr>
          <w:p w14:paraId="65DDA890" w14:textId="77777777" w:rsidR="00E24D84" w:rsidRPr="00676A93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3988478" w14:textId="1F515CF8" w:rsidR="00E24D84" w:rsidRPr="00676A93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4D84" w:rsidRPr="00676A93" w14:paraId="30749F8F" w14:textId="77777777" w:rsidTr="00E24D84">
        <w:trPr>
          <w:cantSplit/>
          <w:trHeight w:val="20"/>
        </w:trPr>
        <w:tc>
          <w:tcPr>
            <w:tcW w:w="4950" w:type="dxa"/>
          </w:tcPr>
          <w:p w14:paraId="68661D9C" w14:textId="679B5658" w:rsidR="00E24D84" w:rsidRPr="00676A93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A9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สิทธิการเช่าที่ดินลดลง</w:t>
            </w:r>
          </w:p>
        </w:tc>
        <w:tc>
          <w:tcPr>
            <w:tcW w:w="900" w:type="dxa"/>
          </w:tcPr>
          <w:p w14:paraId="6A03D2B5" w14:textId="6F9D1C74" w:rsidR="00E24D84" w:rsidRPr="00676A93" w:rsidRDefault="00E24D84" w:rsidP="00E24D84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202A61" w:rsidRPr="00676A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64" w:type="dxa"/>
            <w:vAlign w:val="bottom"/>
          </w:tcPr>
          <w:p w14:paraId="308AD917" w14:textId="2EAAD03F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(161.81)</w:t>
            </w:r>
          </w:p>
        </w:tc>
        <w:tc>
          <w:tcPr>
            <w:tcW w:w="182" w:type="dxa"/>
            <w:vAlign w:val="bottom"/>
          </w:tcPr>
          <w:p w14:paraId="59B72504" w14:textId="77777777" w:rsidR="00E24D84" w:rsidRPr="00676A93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6213E63D" w14:textId="0F6862D3" w:rsidR="00E24D84" w:rsidRPr="00676A93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4D84" w:rsidRPr="00676A93" w14:paraId="37BADFF9" w14:textId="77777777" w:rsidTr="00E24D84">
        <w:trPr>
          <w:cantSplit/>
          <w:trHeight w:val="20"/>
        </w:trPr>
        <w:tc>
          <w:tcPr>
            <w:tcW w:w="4950" w:type="dxa"/>
          </w:tcPr>
          <w:p w14:paraId="4216BC50" w14:textId="067F12EE" w:rsidR="00E24D84" w:rsidRPr="00676A93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A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900" w:type="dxa"/>
          </w:tcPr>
          <w:p w14:paraId="26AE589D" w14:textId="77777777" w:rsidR="00E24D84" w:rsidRPr="00676A93" w:rsidRDefault="00E24D84" w:rsidP="00E24D84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7D432811" w14:textId="6077AEB5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2907BA" w:rsidRPr="00676A9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907BA" w:rsidRPr="00676A9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730B9" w:rsidRPr="00676A9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146520AB" w14:textId="77777777" w:rsidR="00E24D84" w:rsidRPr="00676A93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6A309C8" w14:textId="3F1D27D1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07BA" w:rsidRPr="00676A93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907BA" w:rsidRPr="00676A93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4D84" w:rsidRPr="00676A93" w14:paraId="02244FE9" w14:textId="77777777" w:rsidTr="00E24D84">
        <w:trPr>
          <w:cantSplit/>
          <w:trHeight w:val="20"/>
        </w:trPr>
        <w:tc>
          <w:tcPr>
            <w:tcW w:w="4950" w:type="dxa"/>
          </w:tcPr>
          <w:p w14:paraId="172F34A4" w14:textId="01971440" w:rsidR="00E24D84" w:rsidRPr="00676A93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รายได้สิทธิการเช่ารอการตัดบัญชีจากกิจการที่เกี่ยวข้องกันลดลง</w:t>
            </w:r>
          </w:p>
        </w:tc>
        <w:tc>
          <w:tcPr>
            <w:tcW w:w="900" w:type="dxa"/>
          </w:tcPr>
          <w:p w14:paraId="1980B212" w14:textId="50243353" w:rsidR="00E24D84" w:rsidRPr="00676A93" w:rsidRDefault="00463B6F" w:rsidP="00E24D8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64" w:type="dxa"/>
            <w:vAlign w:val="bottom"/>
          </w:tcPr>
          <w:p w14:paraId="0903419C" w14:textId="098A4B8A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2,778.40</w:t>
            </w:r>
          </w:p>
        </w:tc>
        <w:tc>
          <w:tcPr>
            <w:tcW w:w="182" w:type="dxa"/>
            <w:vAlign w:val="bottom"/>
          </w:tcPr>
          <w:p w14:paraId="5CF8C2D4" w14:textId="77777777" w:rsidR="00E24D84" w:rsidRPr="00676A93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4E5731F4" w14:textId="52E182E7" w:rsidR="00E24D84" w:rsidRPr="00676A93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D84" w:rsidRPr="00676A93" w14:paraId="52E8B5AE" w14:textId="77777777" w:rsidTr="00E24D84">
        <w:trPr>
          <w:cantSplit/>
          <w:trHeight w:val="20"/>
        </w:trPr>
        <w:tc>
          <w:tcPr>
            <w:tcW w:w="4950" w:type="dxa"/>
          </w:tcPr>
          <w:p w14:paraId="461A5132" w14:textId="786952AD" w:rsidR="00E24D84" w:rsidRPr="00676A93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900" w:type="dxa"/>
          </w:tcPr>
          <w:p w14:paraId="10E033E3" w14:textId="77777777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7AA9C3CE" w14:textId="793C1435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(184.25)</w:t>
            </w:r>
          </w:p>
        </w:tc>
        <w:tc>
          <w:tcPr>
            <w:tcW w:w="182" w:type="dxa"/>
          </w:tcPr>
          <w:p w14:paraId="5DC9A21B" w14:textId="77777777" w:rsidR="00E24D84" w:rsidRPr="00676A93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1B5CD1C8" w14:textId="3067B9ED" w:rsidR="00E24D84" w:rsidRPr="00676A93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D84" w:rsidRPr="00676A93" w14:paraId="667444D5" w14:textId="77777777" w:rsidTr="00E24D84">
        <w:trPr>
          <w:cantSplit/>
          <w:trHeight w:val="20"/>
        </w:trPr>
        <w:tc>
          <w:tcPr>
            <w:tcW w:w="4950" w:type="dxa"/>
          </w:tcPr>
          <w:p w14:paraId="448EADC0" w14:textId="3ACE61A9" w:rsidR="00E24D84" w:rsidRPr="00676A93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676A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กำไรสะสมเพิ่มขึ้น</w:t>
            </w:r>
          </w:p>
        </w:tc>
        <w:tc>
          <w:tcPr>
            <w:tcW w:w="900" w:type="dxa"/>
          </w:tcPr>
          <w:p w14:paraId="3CDFF6C6" w14:textId="77777777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0AC7AEA" w14:textId="04333E0C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(810.69)</w:t>
            </w:r>
          </w:p>
        </w:tc>
        <w:tc>
          <w:tcPr>
            <w:tcW w:w="182" w:type="dxa"/>
          </w:tcPr>
          <w:p w14:paraId="63F42684" w14:textId="77777777" w:rsidR="00E24D84" w:rsidRPr="00676A93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2876890B" w14:textId="1654830E" w:rsidR="00E24D84" w:rsidRPr="00676A93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D84" w:rsidRPr="00676A93" w14:paraId="27304A4B" w14:textId="77777777" w:rsidTr="00E24D84">
        <w:trPr>
          <w:cantSplit/>
          <w:trHeight w:val="20"/>
        </w:trPr>
        <w:tc>
          <w:tcPr>
            <w:tcW w:w="4950" w:type="dxa"/>
          </w:tcPr>
          <w:p w14:paraId="5BD55D5E" w14:textId="77777777" w:rsidR="00E24D84" w:rsidRPr="00676A93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968FBDF" w14:textId="77777777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BC281" w14:textId="770AEE68" w:rsidR="00E24D84" w:rsidRPr="00676A93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811A328" w14:textId="77777777" w:rsidR="00E24D84" w:rsidRPr="00676A93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D1CA2" w14:textId="4820AE75" w:rsidR="00E24D84" w:rsidRPr="00676A93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1B32D44" w14:textId="4A4458A4" w:rsidR="008E37FE" w:rsidRPr="00676A93" w:rsidRDefault="008E37FE" w:rsidP="007E3954">
      <w:pPr>
        <w:pStyle w:val="ListParagraph"/>
        <w:spacing w:line="240" w:lineRule="auto"/>
        <w:ind w:left="1267" w:right="-58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tbl>
      <w:tblPr>
        <w:tblW w:w="876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364"/>
        <w:gridCol w:w="183"/>
        <w:gridCol w:w="1363"/>
      </w:tblGrid>
      <w:tr w:rsidR="00E81514" w:rsidRPr="00676A93" w14:paraId="6D14F754" w14:textId="77777777" w:rsidTr="00E24D84">
        <w:trPr>
          <w:cantSplit/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496B6C38" w14:textId="6FF478C4" w:rsidR="00E81514" w:rsidRPr="00676A93" w:rsidRDefault="00E81514" w:rsidP="00E8151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676A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676A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64" w:type="dxa"/>
            <w:vAlign w:val="bottom"/>
          </w:tcPr>
          <w:p w14:paraId="39236C06" w14:textId="394D4D42" w:rsidR="00E81514" w:rsidRPr="00676A93" w:rsidRDefault="00E81514" w:rsidP="00E8151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1EF3E731" w14:textId="77777777" w:rsidR="00E81514" w:rsidRPr="00676A93" w:rsidRDefault="00E81514" w:rsidP="00E815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2F93943" w14:textId="77777777" w:rsidR="00E81514" w:rsidRPr="00676A93" w:rsidRDefault="00E81514" w:rsidP="00E8151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24B92032" w14:textId="3E16B1FB" w:rsidR="00E81514" w:rsidRPr="00676A93" w:rsidRDefault="00E81514" w:rsidP="00E8151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E6F5C" w:rsidRPr="00676A93" w14:paraId="307DE9AB" w14:textId="77777777" w:rsidTr="00E24D84">
        <w:trPr>
          <w:cantSplit/>
          <w:trHeight w:val="20"/>
          <w:tblHeader/>
        </w:trPr>
        <w:tc>
          <w:tcPr>
            <w:tcW w:w="5850" w:type="dxa"/>
          </w:tcPr>
          <w:p w14:paraId="58613133" w14:textId="77777777" w:rsidR="003E6F5C" w:rsidRPr="00676A93" w:rsidRDefault="003E6F5C" w:rsidP="003E6F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0" w:type="dxa"/>
            <w:gridSpan w:val="3"/>
          </w:tcPr>
          <w:p w14:paraId="23A949B8" w14:textId="63835A94" w:rsidR="003E6F5C" w:rsidRPr="00676A93" w:rsidRDefault="003E6F5C" w:rsidP="003E6F5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76A9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E6F5C" w:rsidRPr="00676A93" w14:paraId="6FB97645" w14:textId="77777777" w:rsidTr="00E24D84">
        <w:trPr>
          <w:cantSplit/>
          <w:trHeight w:val="20"/>
        </w:trPr>
        <w:tc>
          <w:tcPr>
            <w:tcW w:w="5850" w:type="dxa"/>
            <w:vAlign w:val="bottom"/>
          </w:tcPr>
          <w:p w14:paraId="26AC4E88" w14:textId="6B3F7083" w:rsidR="003E6F5C" w:rsidRPr="00676A93" w:rsidRDefault="003E6F5C" w:rsidP="003E6F5C">
            <w:pPr>
              <w:spacing w:line="240" w:lineRule="auto"/>
              <w:ind w:left="175" w:right="95" w:hanging="16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676A9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ภาระผูกพันตามสัญญาเช่าดำเนินงาน</w:t>
            </w:r>
            <w:r w:rsidRPr="00676A93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และบริการอื่น</w:t>
            </w:r>
            <w:r w:rsidRPr="00676A9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ที่เปิดเผยไว้</w:t>
            </w:r>
          </w:p>
        </w:tc>
        <w:tc>
          <w:tcPr>
            <w:tcW w:w="1364" w:type="dxa"/>
            <w:vAlign w:val="bottom"/>
          </w:tcPr>
          <w:p w14:paraId="3B4D6C75" w14:textId="77777777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468F0F" w14:textId="77777777" w:rsidR="003E6F5C" w:rsidRPr="00676A93" w:rsidRDefault="003E6F5C" w:rsidP="003E6F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1EB0206" w14:textId="77777777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F5C" w:rsidRPr="00676A93" w14:paraId="30A54107" w14:textId="77777777" w:rsidTr="00E24D84">
        <w:trPr>
          <w:cantSplit/>
          <w:trHeight w:val="20"/>
        </w:trPr>
        <w:tc>
          <w:tcPr>
            <w:tcW w:w="5850" w:type="dxa"/>
            <w:vAlign w:val="bottom"/>
          </w:tcPr>
          <w:p w14:paraId="697A0615" w14:textId="05FE7EF3" w:rsidR="003E6F5C" w:rsidRPr="00676A93" w:rsidRDefault="003E6F5C" w:rsidP="003E6F5C">
            <w:pPr>
              <w:spacing w:line="240" w:lineRule="auto"/>
              <w:ind w:left="175" w:right="95" w:firstLine="15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676A9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30 </w:t>
            </w:r>
            <w:r w:rsidRPr="00676A93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676A9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364" w:type="dxa"/>
            <w:vAlign w:val="bottom"/>
          </w:tcPr>
          <w:p w14:paraId="09483FFB" w14:textId="285B378F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1,116.69</w:t>
            </w:r>
          </w:p>
        </w:tc>
        <w:tc>
          <w:tcPr>
            <w:tcW w:w="183" w:type="dxa"/>
            <w:vAlign w:val="bottom"/>
          </w:tcPr>
          <w:p w14:paraId="33CB2653" w14:textId="77777777" w:rsidR="003E6F5C" w:rsidRPr="00676A93" w:rsidRDefault="003E6F5C" w:rsidP="003E6F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138A0317" w14:textId="7C8FA4E9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0.75</w:t>
            </w:r>
          </w:p>
        </w:tc>
      </w:tr>
      <w:tr w:rsidR="003E6F5C" w:rsidRPr="00676A93" w14:paraId="627121CF" w14:textId="77777777" w:rsidTr="00E24D84">
        <w:trPr>
          <w:cantSplit/>
          <w:trHeight w:val="20"/>
        </w:trPr>
        <w:tc>
          <w:tcPr>
            <w:tcW w:w="5850" w:type="dxa"/>
          </w:tcPr>
          <w:p w14:paraId="4CCAE608" w14:textId="419FCE78" w:rsidR="003E6F5C" w:rsidRPr="00676A93" w:rsidRDefault="003E6F5C" w:rsidP="003E6F5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/>
                <w:sz w:val="28"/>
                <w:szCs w:val="28"/>
                <w:cs/>
              </w:rPr>
              <w:t>สัญญาที่พิจ</w:t>
            </w:r>
            <w:r w:rsidRPr="00676A93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676A93">
              <w:rPr>
                <w:rFonts w:asciiTheme="majorBidi" w:hAnsiTheme="majorBidi"/>
                <w:sz w:val="28"/>
                <w:szCs w:val="28"/>
                <w:cs/>
              </w:rPr>
              <w:t>รณาเป็นสัญญาบริการ</w:t>
            </w:r>
          </w:p>
        </w:tc>
        <w:tc>
          <w:tcPr>
            <w:tcW w:w="1364" w:type="dxa"/>
            <w:vAlign w:val="bottom"/>
          </w:tcPr>
          <w:p w14:paraId="1EE7920E" w14:textId="7627E46C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(14.25)</w:t>
            </w:r>
          </w:p>
        </w:tc>
        <w:tc>
          <w:tcPr>
            <w:tcW w:w="183" w:type="dxa"/>
            <w:vAlign w:val="bottom"/>
          </w:tcPr>
          <w:p w14:paraId="34DAF210" w14:textId="77777777" w:rsidR="003E6F5C" w:rsidRPr="00676A93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E851485" w14:textId="73730070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F5C" w:rsidRPr="00676A93" w14:paraId="032654F6" w14:textId="77777777" w:rsidTr="00E24D84">
        <w:trPr>
          <w:cantSplit/>
          <w:trHeight w:val="20"/>
        </w:trPr>
        <w:tc>
          <w:tcPr>
            <w:tcW w:w="5850" w:type="dxa"/>
          </w:tcPr>
          <w:p w14:paraId="4EBC81CF" w14:textId="77777777" w:rsidR="003E6F5C" w:rsidRPr="00676A93" w:rsidRDefault="003E6F5C" w:rsidP="003E6F5C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64" w:type="dxa"/>
          </w:tcPr>
          <w:p w14:paraId="30CCBAFE" w14:textId="6FBD6D9E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(10.64)</w:t>
            </w:r>
          </w:p>
        </w:tc>
        <w:tc>
          <w:tcPr>
            <w:tcW w:w="183" w:type="dxa"/>
          </w:tcPr>
          <w:p w14:paraId="392E5F1E" w14:textId="77777777" w:rsidR="003E6F5C" w:rsidRPr="00676A93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303C842" w14:textId="0F003C2B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(0.18)</w:t>
            </w:r>
          </w:p>
        </w:tc>
      </w:tr>
      <w:tr w:rsidR="003E6F5C" w:rsidRPr="00676A93" w14:paraId="4FDB427E" w14:textId="77777777" w:rsidTr="00E24D84">
        <w:trPr>
          <w:cantSplit/>
          <w:trHeight w:val="20"/>
        </w:trPr>
        <w:tc>
          <w:tcPr>
            <w:tcW w:w="5850" w:type="dxa"/>
          </w:tcPr>
          <w:p w14:paraId="6975655A" w14:textId="7E6C4652" w:rsidR="003E6F5C" w:rsidRPr="00676A93" w:rsidRDefault="003E6F5C" w:rsidP="003E6F5C">
            <w:pPr>
              <w:spacing w:line="240" w:lineRule="auto"/>
              <w:ind w:left="175" w:right="95" w:hanging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76A93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วามแน่นอนอย่างสมเหตุสมผลว่าจะได้ใช้สิทธิ</w:t>
            </w:r>
          </w:p>
        </w:tc>
        <w:tc>
          <w:tcPr>
            <w:tcW w:w="1364" w:type="dxa"/>
            <w:vAlign w:val="bottom"/>
          </w:tcPr>
          <w:p w14:paraId="57BE2880" w14:textId="08914685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248D6" w:rsidRPr="00676A9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2.66</w:t>
            </w:r>
          </w:p>
        </w:tc>
        <w:tc>
          <w:tcPr>
            <w:tcW w:w="183" w:type="dxa"/>
          </w:tcPr>
          <w:p w14:paraId="3524AB8A" w14:textId="77777777" w:rsidR="003E6F5C" w:rsidRPr="00676A93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AD59C55" w14:textId="04B61607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248D6" w:rsidRPr="00676A9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2.00</w:t>
            </w:r>
          </w:p>
        </w:tc>
      </w:tr>
      <w:tr w:rsidR="003E6F5C" w:rsidRPr="00676A93" w14:paraId="2B57AD37" w14:textId="77777777" w:rsidTr="00E24D84">
        <w:trPr>
          <w:cantSplit/>
          <w:trHeight w:val="20"/>
        </w:trPr>
        <w:tc>
          <w:tcPr>
            <w:tcW w:w="5850" w:type="dxa"/>
          </w:tcPr>
          <w:p w14:paraId="6848538D" w14:textId="60E1BEF3" w:rsidR="003E6F5C" w:rsidRPr="00676A93" w:rsidRDefault="00A75398" w:rsidP="003E6F5C">
            <w:pPr>
              <w:spacing w:line="240" w:lineRule="auto"/>
              <w:ind w:left="175" w:right="9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A93">
              <w:rPr>
                <w:rFonts w:asciiTheme="majorBidi" w:hAnsiTheme="majorBidi" w:hint="cs"/>
                <w:sz w:val="28"/>
                <w:szCs w:val="28"/>
                <w:cs/>
              </w:rPr>
              <w:t>สัญญาที่ยังไม่เริ่มมีผล</w:t>
            </w:r>
          </w:p>
        </w:tc>
        <w:tc>
          <w:tcPr>
            <w:tcW w:w="1364" w:type="dxa"/>
            <w:vAlign w:val="bottom"/>
          </w:tcPr>
          <w:p w14:paraId="39BA24C3" w14:textId="10D2A2D8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(369.21)</w:t>
            </w:r>
          </w:p>
        </w:tc>
        <w:tc>
          <w:tcPr>
            <w:tcW w:w="183" w:type="dxa"/>
          </w:tcPr>
          <w:p w14:paraId="35210CD4" w14:textId="77777777" w:rsidR="003E6F5C" w:rsidRPr="00676A93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FF5FF80" w14:textId="09EAD701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6A9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E6F5C" w:rsidRPr="00676A93" w14:paraId="5A8BBE0A" w14:textId="77777777" w:rsidTr="00E24D84">
        <w:trPr>
          <w:cantSplit/>
          <w:trHeight w:val="20"/>
        </w:trPr>
        <w:tc>
          <w:tcPr>
            <w:tcW w:w="5850" w:type="dxa"/>
          </w:tcPr>
          <w:p w14:paraId="045A98EB" w14:textId="77777777" w:rsidR="003E6F5C" w:rsidRPr="00676A93" w:rsidRDefault="003E6F5C" w:rsidP="003E6F5C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2A9332F" w14:textId="553CA1E4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C248D6" w:rsidRPr="00676A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65.25</w:t>
            </w:r>
          </w:p>
        </w:tc>
        <w:tc>
          <w:tcPr>
            <w:tcW w:w="183" w:type="dxa"/>
            <w:vAlign w:val="bottom"/>
          </w:tcPr>
          <w:p w14:paraId="501D544F" w14:textId="77777777" w:rsidR="003E6F5C" w:rsidRPr="00676A93" w:rsidRDefault="003E6F5C" w:rsidP="003E6F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0384A6C" w14:textId="7A45F9B5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248D6" w:rsidRPr="00676A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2.57</w:t>
            </w:r>
          </w:p>
        </w:tc>
      </w:tr>
      <w:tr w:rsidR="003E6F5C" w:rsidRPr="00676A93" w14:paraId="03A4505A" w14:textId="77777777" w:rsidTr="00E24D84">
        <w:trPr>
          <w:cantSplit/>
          <w:trHeight w:val="20"/>
        </w:trPr>
        <w:tc>
          <w:tcPr>
            <w:tcW w:w="5850" w:type="dxa"/>
          </w:tcPr>
          <w:p w14:paraId="3E06774D" w14:textId="77777777" w:rsidR="003E6F5C" w:rsidRPr="00676A93" w:rsidRDefault="003E6F5C" w:rsidP="003E6F5C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มูลค่าปัจจุบันของค่าเช่าที่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191B8D82" w14:textId="2699FFF4" w:rsidR="003E6F5C" w:rsidRPr="00676A93" w:rsidRDefault="003E6F5C" w:rsidP="003E6F5C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76A9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ตุลาคม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110611C" w14:textId="55822F91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C248D6" w:rsidRPr="00676A9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  <w:r w:rsidR="008730B9" w:rsidRPr="00676A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3" w:type="dxa"/>
            <w:vAlign w:val="bottom"/>
          </w:tcPr>
          <w:p w14:paraId="7C6A4171" w14:textId="77777777" w:rsidR="003E6F5C" w:rsidRPr="00676A93" w:rsidRDefault="003E6F5C" w:rsidP="003E6F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35D76D4" w14:textId="5C302341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248D6" w:rsidRPr="00676A9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7.57</w:t>
            </w:r>
          </w:p>
        </w:tc>
      </w:tr>
      <w:tr w:rsidR="003E6F5C" w:rsidRPr="00676A93" w14:paraId="02E72167" w14:textId="77777777" w:rsidTr="00E24D84">
        <w:trPr>
          <w:cantSplit/>
          <w:trHeight w:val="20"/>
        </w:trPr>
        <w:tc>
          <w:tcPr>
            <w:tcW w:w="5850" w:type="dxa"/>
          </w:tcPr>
          <w:p w14:paraId="51AB3C0D" w14:textId="5334C1D8" w:rsidR="003E6F5C" w:rsidRPr="00676A93" w:rsidRDefault="003E6F5C" w:rsidP="003E6F5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76A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4" w:type="dxa"/>
          </w:tcPr>
          <w:p w14:paraId="312B90C5" w14:textId="5F19363B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10.27</w:t>
            </w:r>
          </w:p>
        </w:tc>
        <w:tc>
          <w:tcPr>
            <w:tcW w:w="183" w:type="dxa"/>
          </w:tcPr>
          <w:p w14:paraId="6F5DAB6F" w14:textId="77777777" w:rsidR="003E6F5C" w:rsidRPr="00676A93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786A14E" w14:textId="358E5C9B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5.08</w:t>
            </w:r>
          </w:p>
        </w:tc>
      </w:tr>
      <w:tr w:rsidR="003E6F5C" w:rsidRPr="00676A93" w14:paraId="33405C9D" w14:textId="77777777" w:rsidTr="00E24D84">
        <w:trPr>
          <w:cantSplit/>
          <w:trHeight w:val="20"/>
        </w:trPr>
        <w:tc>
          <w:tcPr>
            <w:tcW w:w="5850" w:type="dxa"/>
            <w:vAlign w:val="bottom"/>
          </w:tcPr>
          <w:p w14:paraId="77F92DD4" w14:textId="24DE2F6C" w:rsidR="003E6F5C" w:rsidRPr="00676A93" w:rsidRDefault="003E6F5C" w:rsidP="003E6F5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76A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ตุลาคม</w:t>
            </w: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00DD0" w14:textId="1887C12F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="00C248D6" w:rsidRPr="00676A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0.</w:t>
            </w:r>
            <w:r w:rsidR="008730B9" w:rsidRPr="00676A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79</w:t>
            </w:r>
          </w:p>
        </w:tc>
        <w:tc>
          <w:tcPr>
            <w:tcW w:w="183" w:type="dxa"/>
          </w:tcPr>
          <w:p w14:paraId="58FEAF6A" w14:textId="77777777" w:rsidR="003E6F5C" w:rsidRPr="00676A93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C60F5" w14:textId="549372FE" w:rsidR="003E6F5C" w:rsidRPr="00676A93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248D6" w:rsidRPr="00676A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2.65</w:t>
            </w:r>
          </w:p>
        </w:tc>
      </w:tr>
      <w:tr w:rsidR="003E6F5C" w:rsidRPr="00676A93" w14:paraId="51D87C3C" w14:textId="77777777" w:rsidTr="00E24D84">
        <w:trPr>
          <w:cantSplit/>
          <w:trHeight w:val="20"/>
        </w:trPr>
        <w:tc>
          <w:tcPr>
            <w:tcW w:w="5850" w:type="dxa"/>
            <w:vAlign w:val="bottom"/>
          </w:tcPr>
          <w:p w14:paraId="472DC30F" w14:textId="0AA91F7E" w:rsidR="003E6F5C" w:rsidRPr="00676A93" w:rsidRDefault="003E6F5C" w:rsidP="003E6F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6A9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A0EFFD" w14:textId="45A4B3EA" w:rsidR="003E6F5C" w:rsidRPr="00676A93" w:rsidRDefault="00322496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E6F5C"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3E6F5C" w:rsidRPr="00676A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E6F5C"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="003E6F5C" w:rsidRPr="00676A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E6F5C"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5.30</w:t>
            </w:r>
          </w:p>
        </w:tc>
        <w:tc>
          <w:tcPr>
            <w:tcW w:w="183" w:type="dxa"/>
          </w:tcPr>
          <w:p w14:paraId="56239912" w14:textId="77777777" w:rsidR="003E6F5C" w:rsidRPr="00676A93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B4316A" w14:textId="473F8E28" w:rsidR="003E6F5C" w:rsidRPr="00676A93" w:rsidRDefault="00322496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E6F5C"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.5</w:t>
            </w: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E6F5C" w:rsidRPr="00676A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E6F5C"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="003E6F5C" w:rsidRPr="00676A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3E6F5C"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</w:tr>
    </w:tbl>
    <w:p w14:paraId="0B58AC98" w14:textId="77777777" w:rsidR="008E37FE" w:rsidRPr="00676A93" w:rsidRDefault="008E37FE" w:rsidP="00E82FFE">
      <w:pPr>
        <w:rPr>
          <w:rFonts w:ascii="Angsana New" w:hAnsi="Angsana New"/>
          <w:sz w:val="28"/>
          <w:szCs w:val="28"/>
        </w:rPr>
      </w:pPr>
    </w:p>
    <w:p w14:paraId="324FA9A0" w14:textId="352B22F0" w:rsidR="004E3162" w:rsidRPr="00676A93" w:rsidRDefault="008E37FE" w:rsidP="004E3162">
      <w:pPr>
        <w:autoSpaceDE w:val="0"/>
        <w:autoSpaceDN w:val="0"/>
        <w:adjustRightInd w:val="0"/>
        <w:spacing w:line="240" w:lineRule="auto"/>
        <w:ind w:left="990"/>
        <w:rPr>
          <w:rFonts w:ascii="Angsana New" w:hAnsi="Angsana New"/>
          <w:sz w:val="28"/>
          <w:szCs w:val="28"/>
          <w:cs/>
        </w:rPr>
      </w:pPr>
      <w:r w:rsidRPr="00676A93">
        <w:rPr>
          <w:rFonts w:ascii="Angsana New" w:hAnsi="Angsana New"/>
          <w:sz w:val="28"/>
          <w:szCs w:val="28"/>
          <w:cs/>
        </w:rPr>
        <w:t>สินทรัพย์สิทธิการใช้และหนี้สินตามสัญญาเช่าข้างต้น</w:t>
      </w:r>
      <w:r w:rsidRPr="00676A93">
        <w:rPr>
          <w:rFonts w:ascii="Angsana New" w:hAnsi="Angsana New" w:hint="cs"/>
          <w:sz w:val="28"/>
          <w:szCs w:val="28"/>
          <w:cs/>
        </w:rPr>
        <w:t>แสดง</w:t>
      </w:r>
      <w:r w:rsidRPr="00676A93">
        <w:rPr>
          <w:rFonts w:ascii="Angsana New" w:hAnsi="Angsana New"/>
          <w:sz w:val="28"/>
          <w:szCs w:val="28"/>
          <w:cs/>
        </w:rPr>
        <w:t>เป็นส่วนหนึ่งของส่วน</w:t>
      </w:r>
      <w:r w:rsidR="00EB47B5" w:rsidRPr="00676A93">
        <w:rPr>
          <w:rFonts w:ascii="Angsana New" w:hAnsi="Angsana New" w:hint="cs"/>
          <w:sz w:val="28"/>
          <w:szCs w:val="28"/>
          <w:cs/>
        </w:rPr>
        <w:t>งาน</w:t>
      </w:r>
      <w:r w:rsidR="00EB47B5" w:rsidRPr="00676A93">
        <w:rPr>
          <w:rFonts w:ascii="Angsana New" w:hAnsi="Angsana New"/>
          <w:sz w:val="28"/>
          <w:szCs w:val="28"/>
          <w:cs/>
        </w:rPr>
        <w:t>ธุรกิจอสังหาริมทรัพย์เพื่อขาย</w:t>
      </w:r>
      <w:r w:rsidR="00EB47B5" w:rsidRPr="00676A93">
        <w:rPr>
          <w:rFonts w:ascii="Angsana New" w:hAnsi="Angsana New" w:hint="cs"/>
          <w:sz w:val="28"/>
          <w:szCs w:val="28"/>
          <w:cs/>
        </w:rPr>
        <w:t xml:space="preserve"> ส่วนงาน</w:t>
      </w:r>
      <w:r w:rsidR="00EB47B5" w:rsidRPr="00676A93">
        <w:rPr>
          <w:rFonts w:ascii="Angsana New" w:hAnsi="Angsana New"/>
          <w:sz w:val="28"/>
          <w:szCs w:val="28"/>
          <w:cs/>
        </w:rPr>
        <w:t>ธุรกิจอสังหาริมทรัพย์เพื่อให้เช่าและบริการ</w:t>
      </w:r>
      <w:r w:rsidR="00EB47B5" w:rsidRPr="00676A93">
        <w:rPr>
          <w:rFonts w:ascii="Angsana New" w:hAnsi="Angsana New" w:hint="cs"/>
          <w:sz w:val="28"/>
          <w:szCs w:val="28"/>
          <w:cs/>
        </w:rPr>
        <w:t xml:space="preserve"> ส่วนงาน</w:t>
      </w:r>
      <w:r w:rsidR="00EB47B5" w:rsidRPr="00676A93">
        <w:rPr>
          <w:rFonts w:ascii="Angsana New" w:hAnsi="Angsana New"/>
          <w:sz w:val="28"/>
          <w:szCs w:val="28"/>
          <w:cs/>
        </w:rPr>
        <w:t>ธุรกิจผลิตและขายสังกะสีอ๊อกไซด์ และเคมีภัณฑ์</w:t>
      </w:r>
      <w:r w:rsidR="00EB47B5" w:rsidRPr="00676A93">
        <w:rPr>
          <w:rFonts w:ascii="Angsana New" w:hAnsi="Angsana New" w:hint="cs"/>
          <w:sz w:val="28"/>
          <w:szCs w:val="28"/>
          <w:cs/>
        </w:rPr>
        <w:t xml:space="preserve"> และ</w:t>
      </w:r>
      <w:r w:rsidR="00EB47B5" w:rsidRPr="00676A93">
        <w:rPr>
          <w:rFonts w:ascii="Angsana New" w:hAnsi="Angsana New"/>
          <w:sz w:val="28"/>
          <w:szCs w:val="28"/>
          <w:cs/>
        </w:rPr>
        <w:t>ธุรกิจอื่น</w:t>
      </w:r>
      <w:r w:rsidR="00BB7615"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="00EB47B5" w:rsidRPr="00676A93">
        <w:rPr>
          <w:rFonts w:ascii="Angsana New" w:hAnsi="Angsana New"/>
          <w:sz w:val="28"/>
          <w:szCs w:val="28"/>
          <w:cs/>
        </w:rPr>
        <w:t>ๆ</w:t>
      </w:r>
      <w:r w:rsidR="004E3162" w:rsidRPr="00676A93">
        <w:rPr>
          <w:rFonts w:ascii="Angsana New" w:hAnsi="Angsana New"/>
          <w:sz w:val="28"/>
          <w:szCs w:val="28"/>
          <w:cs/>
        </w:rPr>
        <w:br w:type="page"/>
      </w:r>
    </w:p>
    <w:p w14:paraId="2C3E05F4" w14:textId="527EBD1F" w:rsidR="004E3162" w:rsidRPr="00676A93" w:rsidRDefault="004E3162" w:rsidP="004E3162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  <w:r w:rsidRPr="00676A93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ผลกระทบจากการแพร่ระบาดของโรคติดเชื้อ</w:t>
      </w:r>
      <w:r w:rsidR="00EA0320">
        <w:rPr>
          <w:rFonts w:ascii="Angsana New" w:hAnsi="Angsana New" w:hint="cs"/>
          <w:b/>
          <w:bCs/>
          <w:sz w:val="28"/>
          <w:szCs w:val="28"/>
          <w:cs/>
          <w:lang w:val="th-TH"/>
        </w:rPr>
        <w:t>ไวรัส</w:t>
      </w:r>
      <w:r w:rsidRPr="00676A93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โคโรนา </w:t>
      </w:r>
      <w:r w:rsidRPr="00676A93">
        <w:rPr>
          <w:rFonts w:ascii="Angsana New" w:hAnsi="Angsana New"/>
          <w:b/>
          <w:bCs/>
          <w:sz w:val="28"/>
          <w:szCs w:val="28"/>
        </w:rPr>
        <w:t>2019 (COVID-19)</w:t>
      </w:r>
    </w:p>
    <w:p w14:paraId="7C910B3E" w14:textId="7FEC9EBC" w:rsidR="00C72010" w:rsidRPr="003A33E1" w:rsidRDefault="00C72010" w:rsidP="00A41FAF">
      <w:pPr>
        <w:autoSpaceDE w:val="0"/>
        <w:autoSpaceDN w:val="0"/>
        <w:adjustRightInd w:val="0"/>
        <w:spacing w:line="240" w:lineRule="auto"/>
        <w:ind w:left="990"/>
        <w:rPr>
          <w:rFonts w:ascii="Angsana New" w:hAnsi="Angsana New"/>
          <w:bCs/>
          <w:sz w:val="24"/>
          <w:szCs w:val="24"/>
        </w:rPr>
      </w:pPr>
    </w:p>
    <w:p w14:paraId="0E897C88" w14:textId="152C6C0C" w:rsidR="00144BAC" w:rsidRPr="00676A93" w:rsidRDefault="00144BAC" w:rsidP="00E77E55">
      <w:pPr>
        <w:spacing w:after="240" w:line="240" w:lineRule="auto"/>
        <w:ind w:left="547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 w:hint="cs"/>
          <w:sz w:val="28"/>
          <w:szCs w:val="28"/>
          <w:cs/>
        </w:rPr>
        <w:t xml:space="preserve">สถานการณ์การแพร่ระบาดของ </w:t>
      </w:r>
      <w:r w:rsidRPr="00676A93">
        <w:rPr>
          <w:rFonts w:ascii="Angsana New" w:hAnsi="Angsana New"/>
          <w:sz w:val="28"/>
          <w:szCs w:val="28"/>
        </w:rPr>
        <w:t xml:space="preserve">COVID-19 </w:t>
      </w:r>
      <w:r w:rsidRPr="00676A93">
        <w:rPr>
          <w:rFonts w:ascii="Angsana New" w:hAnsi="Angsana New" w:hint="cs"/>
          <w:sz w:val="28"/>
          <w:szCs w:val="28"/>
          <w:cs/>
        </w:rPr>
        <w:t>ยังคงเกิดขึ้นอย่างต่อเ</w:t>
      </w:r>
      <w:r w:rsidRPr="00676A93">
        <w:rPr>
          <w:rFonts w:ascii="Angsana New" w:hAnsi="Angsana New"/>
          <w:sz w:val="28"/>
          <w:szCs w:val="28"/>
          <w:cs/>
        </w:rPr>
        <w:t xml:space="preserve">นื่อง โดยเริ่มมีการแจกจ่ายวัคซีนในระหว่างปี </w:t>
      </w:r>
      <w:r w:rsidRPr="00676A93">
        <w:rPr>
          <w:rFonts w:ascii="Angsana New" w:hAnsi="Angsana New"/>
          <w:sz w:val="28"/>
          <w:szCs w:val="28"/>
        </w:rPr>
        <w:t xml:space="preserve">2564 </w:t>
      </w:r>
      <w:r w:rsidRPr="00676A93">
        <w:rPr>
          <w:rFonts w:ascii="Angsana New" w:hAnsi="Angsana New"/>
          <w:sz w:val="28"/>
          <w:szCs w:val="28"/>
          <w:cs/>
        </w:rPr>
        <w:t>จา</w:t>
      </w:r>
      <w:r w:rsidRPr="00676A93">
        <w:rPr>
          <w:rFonts w:ascii="Angsana New" w:hAnsi="Angsana New" w:hint="cs"/>
          <w:sz w:val="28"/>
          <w:szCs w:val="28"/>
          <w:cs/>
        </w:rPr>
        <w:t xml:space="preserve">กความไม่แน่นอนของสถานการณ์ในปี </w:t>
      </w:r>
      <w:r w:rsidRPr="00676A93">
        <w:rPr>
          <w:rFonts w:ascii="Angsana New" w:hAnsi="Angsana New"/>
          <w:sz w:val="28"/>
          <w:szCs w:val="28"/>
        </w:rPr>
        <w:t>2563</w:t>
      </w:r>
      <w:r w:rsidRPr="00676A93">
        <w:rPr>
          <w:rFonts w:ascii="Angsana New" w:hAnsi="Angsana New" w:hint="cs"/>
          <w:sz w:val="28"/>
          <w:szCs w:val="28"/>
          <w:cs/>
        </w:rPr>
        <w:t xml:space="preserve"> กลุ่มบริษัท</w:t>
      </w:r>
      <w:r w:rsidRPr="00676A93">
        <w:rPr>
          <w:rFonts w:ascii="Angsana New" w:hAnsi="Angsana New"/>
          <w:sz w:val="28"/>
          <w:szCs w:val="28"/>
          <w:cs/>
        </w:rPr>
        <w:t>จึงจัดทำงบการเงินสำหรับปีสิ้นสุด</w:t>
      </w:r>
      <w:r w:rsidRPr="00676A9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676A93">
        <w:rPr>
          <w:rFonts w:ascii="Angsana New" w:hAnsi="Angsana New"/>
          <w:sz w:val="28"/>
          <w:szCs w:val="28"/>
        </w:rPr>
        <w:t>3</w:t>
      </w:r>
      <w:r w:rsidR="002A7194" w:rsidRPr="00676A93">
        <w:rPr>
          <w:rFonts w:ascii="Angsana New" w:hAnsi="Angsana New"/>
          <w:sz w:val="28"/>
          <w:szCs w:val="28"/>
        </w:rPr>
        <w:t>0</w:t>
      </w:r>
      <w:r w:rsidRPr="00676A93">
        <w:rPr>
          <w:rFonts w:ascii="Angsana New" w:hAnsi="Angsana New"/>
          <w:sz w:val="28"/>
          <w:szCs w:val="28"/>
          <w:cs/>
        </w:rPr>
        <w:t xml:space="preserve"> </w:t>
      </w:r>
      <w:r w:rsidR="002A7194" w:rsidRPr="00676A93">
        <w:rPr>
          <w:rFonts w:ascii="Angsana New" w:hAnsi="Angsana New" w:hint="cs"/>
          <w:sz w:val="28"/>
          <w:szCs w:val="28"/>
          <w:cs/>
        </w:rPr>
        <w:t>กันยายน</w:t>
      </w:r>
      <w:r w:rsidRPr="00676A93">
        <w:rPr>
          <w:rFonts w:ascii="Angsana New" w:hAnsi="Angsana New"/>
          <w:sz w:val="28"/>
          <w:szCs w:val="28"/>
        </w:rPr>
        <w:t xml:space="preserve"> 2563</w:t>
      </w:r>
      <w:r w:rsidRPr="00676A93">
        <w:rPr>
          <w:rFonts w:ascii="Angsana New" w:hAnsi="Angsana New"/>
          <w:sz w:val="28"/>
          <w:szCs w:val="28"/>
          <w:cs/>
        </w:rPr>
        <w:t xml:space="preserve"> โดยถือปฏิบัติตามแนวปฏิบัติทางการบัญชี เรื่อง </w:t>
      </w:r>
      <w:r w:rsidRPr="003A33E1">
        <w:rPr>
          <w:rFonts w:ascii="Angsana New" w:hAnsi="Angsana New"/>
          <w:i/>
          <w:iCs/>
          <w:sz w:val="28"/>
          <w:szCs w:val="28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r w:rsidR="00EA0320">
        <w:rPr>
          <w:rFonts w:ascii="Angsana New" w:hAnsi="Angsana New" w:hint="cs"/>
          <w:i/>
          <w:iCs/>
          <w:sz w:val="28"/>
          <w:szCs w:val="28"/>
          <w:cs/>
        </w:rPr>
        <w:t>ไวรัส</w:t>
      </w:r>
      <w:r w:rsidRPr="003A33E1">
        <w:rPr>
          <w:rFonts w:ascii="Angsana New" w:hAnsi="Angsana New"/>
          <w:i/>
          <w:iCs/>
          <w:sz w:val="28"/>
          <w:szCs w:val="28"/>
          <w:cs/>
        </w:rPr>
        <w:t xml:space="preserve">โคโรนา </w:t>
      </w:r>
      <w:r w:rsidRPr="003A33E1">
        <w:rPr>
          <w:rFonts w:ascii="Angsana New" w:hAnsi="Angsana New"/>
          <w:i/>
          <w:iCs/>
          <w:sz w:val="28"/>
          <w:szCs w:val="28"/>
        </w:rPr>
        <w:t>2019</w:t>
      </w:r>
      <w:r w:rsidRPr="003A33E1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676A93">
        <w:rPr>
          <w:rFonts w:ascii="Angsana New" w:hAnsi="Angsana New" w:hint="cs"/>
          <w:sz w:val="28"/>
          <w:szCs w:val="28"/>
          <w:cs/>
        </w:rPr>
        <w:t xml:space="preserve">ในเรื่องการไม่นำสถานการณ์ </w:t>
      </w:r>
      <w:r w:rsidRPr="00676A93">
        <w:rPr>
          <w:rFonts w:ascii="Angsana New" w:hAnsi="Angsana New"/>
          <w:sz w:val="28"/>
          <w:szCs w:val="28"/>
        </w:rPr>
        <w:t>COVID-19</w:t>
      </w:r>
      <w:r w:rsidRPr="00676A93">
        <w:rPr>
          <w:rFonts w:ascii="Angsana New" w:hAnsi="Angsana New" w:hint="cs"/>
          <w:sz w:val="28"/>
          <w:szCs w:val="28"/>
          <w:cs/>
        </w:rPr>
        <w:t xml:space="preserve"> มาพิจารณา</w:t>
      </w:r>
      <w:r w:rsidR="002A7194" w:rsidRPr="00676A93">
        <w:rPr>
          <w:rFonts w:ascii="Angsana New" w:hAnsi="Angsana New" w:hint="cs"/>
          <w:sz w:val="28"/>
          <w:szCs w:val="28"/>
          <w:cs/>
        </w:rPr>
        <w:t>การด้อยค่าของสินทรัพย์และภาษีเงินได้รอการตัดบัญชี</w:t>
      </w:r>
      <w:r w:rsidRPr="00676A93">
        <w:rPr>
          <w:rFonts w:ascii="Angsana New" w:hAnsi="Angsana New" w:hint="cs"/>
          <w:sz w:val="28"/>
          <w:szCs w:val="28"/>
          <w:cs/>
        </w:rPr>
        <w:t xml:space="preserve"> เนื่องด้วยแนวปฏิบัติดังกล่าวสิ้นสุดการมีผลบังคับใช้ ณ วันที่ </w:t>
      </w:r>
      <w:r w:rsidRPr="00676A93">
        <w:rPr>
          <w:rFonts w:ascii="Angsana New" w:hAnsi="Angsana New"/>
          <w:sz w:val="28"/>
          <w:szCs w:val="28"/>
        </w:rPr>
        <w:t xml:space="preserve">31 </w:t>
      </w:r>
      <w:r w:rsidRPr="00676A9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76A93">
        <w:rPr>
          <w:rFonts w:ascii="Angsana New" w:hAnsi="Angsana New"/>
          <w:sz w:val="28"/>
          <w:szCs w:val="28"/>
        </w:rPr>
        <w:t>2563</w:t>
      </w:r>
      <w:r w:rsidR="008730B9"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B0426D">
        <w:rPr>
          <w:rFonts w:ascii="Angsana New" w:hAnsi="Angsana New" w:hint="cs"/>
          <w:sz w:val="28"/>
          <w:szCs w:val="28"/>
          <w:cs/>
        </w:rPr>
        <w:t>จึง</w:t>
      </w:r>
      <w:r w:rsidR="003A33E1">
        <w:rPr>
          <w:rFonts w:ascii="Angsana New" w:hAnsi="Angsana New" w:hint="cs"/>
          <w:sz w:val="28"/>
          <w:szCs w:val="28"/>
          <w:cs/>
        </w:rPr>
        <w:t>ได้</w:t>
      </w:r>
      <w:r w:rsidR="00924432" w:rsidRPr="00676A93">
        <w:rPr>
          <w:rFonts w:ascii="Angsana New" w:hAnsi="Angsana New" w:hint="cs"/>
          <w:sz w:val="28"/>
          <w:szCs w:val="28"/>
          <w:cs/>
        </w:rPr>
        <w:t>พิจารณา</w:t>
      </w:r>
      <w:r w:rsidR="00B0426D">
        <w:rPr>
          <w:rFonts w:ascii="Angsana New" w:hAnsi="Angsana New" w:hint="cs"/>
          <w:sz w:val="28"/>
          <w:szCs w:val="28"/>
          <w:cs/>
        </w:rPr>
        <w:t>ผลกระทบต่อมูลค่า</w:t>
      </w:r>
      <w:r w:rsidR="008730B9" w:rsidRPr="00676A93">
        <w:rPr>
          <w:rFonts w:ascii="Angsana New" w:hAnsi="Angsana New" w:hint="cs"/>
          <w:sz w:val="28"/>
          <w:szCs w:val="28"/>
          <w:cs/>
        </w:rPr>
        <w:t>ของสินทรัพย์</w:t>
      </w:r>
      <w:r w:rsidR="00B0426D">
        <w:rPr>
          <w:rFonts w:ascii="Angsana New" w:hAnsi="Angsana New" w:hint="cs"/>
          <w:sz w:val="28"/>
          <w:szCs w:val="28"/>
          <w:cs/>
        </w:rPr>
        <w:t xml:space="preserve">ดังกล่าวในปี </w:t>
      </w:r>
      <w:r w:rsidR="00B0426D">
        <w:rPr>
          <w:rFonts w:ascii="Angsana New" w:hAnsi="Angsana New"/>
          <w:sz w:val="28"/>
          <w:szCs w:val="28"/>
        </w:rPr>
        <w:t xml:space="preserve">2564 </w:t>
      </w:r>
      <w:r w:rsidR="007B5CDD">
        <w:rPr>
          <w:rFonts w:ascii="Angsana New" w:hAnsi="Angsana New" w:hint="cs"/>
          <w:sz w:val="28"/>
          <w:szCs w:val="28"/>
          <w:cs/>
        </w:rPr>
        <w:t>ใหม่อย่างเหมาะสมแล้ว</w:t>
      </w:r>
      <w:r w:rsidR="00AC369F">
        <w:rPr>
          <w:rFonts w:ascii="Angsana New" w:hAnsi="Angsana New" w:hint="cs"/>
          <w:sz w:val="28"/>
          <w:szCs w:val="28"/>
          <w:cs/>
        </w:rPr>
        <w:t xml:space="preserve"> ซึ่งไม่มีผลกระทบ</w:t>
      </w:r>
      <w:r w:rsidR="00FA6BA8">
        <w:rPr>
          <w:rFonts w:ascii="Angsana New" w:hAnsi="Angsana New" w:hint="cs"/>
          <w:sz w:val="28"/>
          <w:szCs w:val="28"/>
          <w:cs/>
        </w:rPr>
        <w:t>อย่าง</w:t>
      </w:r>
      <w:r w:rsidR="00AC369F">
        <w:rPr>
          <w:rFonts w:ascii="Angsana New" w:hAnsi="Angsana New" w:hint="cs"/>
          <w:sz w:val="28"/>
          <w:szCs w:val="28"/>
          <w:cs/>
        </w:rPr>
        <w:t>มีสาระสำคัญต่องบการเงิน</w:t>
      </w:r>
    </w:p>
    <w:p w14:paraId="3519741D" w14:textId="4BA8EEA4" w:rsidR="003B14EA" w:rsidRPr="00676A93" w:rsidRDefault="003B14EA" w:rsidP="001D67F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  <w:r w:rsidRPr="00676A93">
        <w:rPr>
          <w:rFonts w:ascii="Angsana New" w:hAnsi="Angsana New"/>
          <w:bCs/>
          <w:sz w:val="28"/>
          <w:szCs w:val="28"/>
          <w:cs/>
        </w:rPr>
        <w:t>บุคคลหรือกิจการที่เกี่ยวข้องกัน</w:t>
      </w:r>
      <w:r w:rsidR="002A3E96" w:rsidRPr="00676A93">
        <w:rPr>
          <w:rFonts w:ascii="Angsana New" w:hAnsi="Angsana New"/>
          <w:bCs/>
          <w:sz w:val="28"/>
          <w:szCs w:val="28"/>
          <w:cs/>
        </w:rPr>
        <w:t xml:space="preserve"> </w:t>
      </w:r>
    </w:p>
    <w:p w14:paraId="2C8845E4" w14:textId="77777777" w:rsidR="00ED2A04" w:rsidRPr="00676A93" w:rsidRDefault="00ED2A04" w:rsidP="00ED2A04">
      <w:pPr>
        <w:pStyle w:val="NoSpacing"/>
        <w:rPr>
          <w:rFonts w:ascii="Angsana New" w:hAnsi="Angsana New"/>
          <w:sz w:val="22"/>
        </w:rPr>
      </w:pPr>
    </w:p>
    <w:p w14:paraId="01C23E4F" w14:textId="2C0D2B4F" w:rsidR="00364F63" w:rsidRPr="00676A93" w:rsidRDefault="00511D98" w:rsidP="001056D6">
      <w:pPr>
        <w:spacing w:after="240" w:line="240" w:lineRule="auto"/>
        <w:ind w:left="547"/>
        <w:rPr>
          <w:rFonts w:ascii="Angsana New" w:hAnsi="Angsana New"/>
          <w:b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ความสัมพันธ์ที่มีกับบริษัทร่วมและ</w:t>
      </w:r>
      <w:r w:rsidR="008C1635" w:rsidRPr="00676A93">
        <w:rPr>
          <w:rFonts w:ascii="Angsana New" w:hAnsi="Angsana New"/>
          <w:sz w:val="28"/>
          <w:szCs w:val="28"/>
          <w:cs/>
        </w:rPr>
        <w:t xml:space="preserve">บริษัทย่อย </w:t>
      </w:r>
      <w:r w:rsidRPr="00676A93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="00463B6F" w:rsidRPr="00676A93">
        <w:rPr>
          <w:rFonts w:ascii="Angsana New" w:hAnsi="Angsana New"/>
          <w:sz w:val="28"/>
          <w:szCs w:val="28"/>
        </w:rPr>
        <w:t>9</w:t>
      </w:r>
      <w:r w:rsidRPr="00676A93">
        <w:rPr>
          <w:rFonts w:ascii="Angsana New" w:hAnsi="Angsana New"/>
          <w:sz w:val="28"/>
          <w:szCs w:val="28"/>
          <w:cs/>
        </w:rPr>
        <w:t xml:space="preserve"> และ </w:t>
      </w:r>
      <w:r w:rsidR="00463B6F" w:rsidRPr="00676A93">
        <w:rPr>
          <w:rFonts w:ascii="Angsana New" w:hAnsi="Angsana New"/>
          <w:sz w:val="28"/>
          <w:szCs w:val="28"/>
        </w:rPr>
        <w:t>10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676A93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676A93">
        <w:rPr>
          <w:rFonts w:ascii="Angsana New" w:hAnsi="Angsana New"/>
          <w:sz w:val="28"/>
          <w:szCs w:val="28"/>
          <w:cs/>
        </w:rPr>
        <w:t>กลุ่มบริษัท</w:t>
      </w:r>
      <w:r w:rsidRPr="00676A93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tbl>
      <w:tblPr>
        <w:tblW w:w="96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12"/>
        <w:gridCol w:w="1275"/>
        <w:gridCol w:w="3825"/>
      </w:tblGrid>
      <w:tr w:rsidR="0043277B" w:rsidRPr="00676A93" w14:paraId="3F4FFEA3" w14:textId="77777777" w:rsidTr="00B6777F">
        <w:trPr>
          <w:trHeight w:val="20"/>
          <w:tblHeader/>
        </w:trPr>
        <w:tc>
          <w:tcPr>
            <w:tcW w:w="4512" w:type="dxa"/>
            <w:hideMark/>
          </w:tcPr>
          <w:p w14:paraId="202A74E5" w14:textId="4A66866F" w:rsidR="0043277B" w:rsidRPr="00676A93" w:rsidRDefault="0043277B" w:rsidP="0043277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76A93">
              <w:rPr>
                <w:rFonts w:ascii="Angsana New" w:hAnsi="Angsana New"/>
                <w:sz w:val="28"/>
                <w:szCs w:val="28"/>
              </w:rPr>
              <w:br w:type="page"/>
            </w:r>
            <w:r w:rsidRPr="00676A93">
              <w:rPr>
                <w:rFonts w:ascii="Angsana New" w:hAnsi="Angsana New"/>
                <w:sz w:val="28"/>
                <w:szCs w:val="28"/>
              </w:rPr>
              <w:br w:type="page"/>
            </w:r>
            <w:r w:rsidRPr="00676A93">
              <w:rPr>
                <w:rFonts w:ascii="Angsana New" w:hAnsi="Angsana New"/>
                <w:sz w:val="28"/>
                <w:szCs w:val="28"/>
              </w:rPr>
              <w:br w:type="page"/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76A93">
              <w:rPr>
                <w:rFonts w:ascii="Angsana New" w:hAnsi="Angsana New"/>
                <w:sz w:val="28"/>
                <w:szCs w:val="28"/>
              </w:rPr>
              <w:br w:type="page"/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75" w:type="dxa"/>
            <w:hideMark/>
          </w:tcPr>
          <w:p w14:paraId="17D336C6" w14:textId="5F1E42E8" w:rsidR="0043277B" w:rsidRPr="00676A93" w:rsidRDefault="0043277B" w:rsidP="0043277B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825" w:type="dxa"/>
          </w:tcPr>
          <w:p w14:paraId="35816016" w14:textId="53220E58" w:rsidR="0043277B" w:rsidRPr="00676A93" w:rsidRDefault="0043277B" w:rsidP="000709ED">
            <w:pPr>
              <w:spacing w:line="240" w:lineRule="auto"/>
              <w:ind w:left="340" w:right="54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330CB" w:rsidRPr="00676A93" w14:paraId="437A32BA" w14:textId="77777777" w:rsidTr="00B6777F">
        <w:trPr>
          <w:trHeight w:val="20"/>
          <w:tblHeader/>
        </w:trPr>
        <w:tc>
          <w:tcPr>
            <w:tcW w:w="4512" w:type="dxa"/>
          </w:tcPr>
          <w:p w14:paraId="6776E8F4" w14:textId="347E1DD6" w:rsidR="009330CB" w:rsidRPr="00676A93" w:rsidRDefault="003B1EB0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C6767D" w:rsidRPr="00676A93">
              <w:rPr>
                <w:rFonts w:ascii="Angsana New" w:hAnsi="Angsana New"/>
                <w:sz w:val="28"/>
                <w:szCs w:val="28"/>
                <w:cs/>
              </w:rPr>
              <w:t>ช้างเบียร์ จำกัด</w:t>
            </w:r>
          </w:p>
        </w:tc>
        <w:tc>
          <w:tcPr>
            <w:tcW w:w="1275" w:type="dxa"/>
          </w:tcPr>
          <w:p w14:paraId="57D3CC54" w14:textId="6E651A9C" w:rsidR="009330CB" w:rsidRPr="00676A93" w:rsidRDefault="00C6767D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25" w:type="dxa"/>
          </w:tcPr>
          <w:p w14:paraId="73529DBC" w14:textId="2CBD4BA8" w:rsidR="009330CB" w:rsidRPr="00676A93" w:rsidRDefault="009330CB" w:rsidP="00B6777F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6777F" w:rsidRPr="00676A93" w14:paraId="62504D1B" w14:textId="77777777" w:rsidTr="00B6777F">
        <w:trPr>
          <w:trHeight w:val="20"/>
          <w:tblHeader/>
        </w:trPr>
        <w:tc>
          <w:tcPr>
            <w:tcW w:w="4512" w:type="dxa"/>
          </w:tcPr>
          <w:p w14:paraId="49A79DBE" w14:textId="62699B35" w:rsidR="00B6777F" w:rsidRPr="00676A93" w:rsidRDefault="00B6777F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พร็อพเพอร์ตี้ โฮม (ประเทศไทย) จำกัด</w:t>
            </w:r>
          </w:p>
        </w:tc>
        <w:tc>
          <w:tcPr>
            <w:tcW w:w="1275" w:type="dxa"/>
          </w:tcPr>
          <w:p w14:paraId="3E5B5485" w14:textId="726EBE45" w:rsidR="00B6777F" w:rsidRPr="00676A93" w:rsidRDefault="00B6777F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25" w:type="dxa"/>
          </w:tcPr>
          <w:p w14:paraId="50C64BA1" w14:textId="278A3D22" w:rsidR="00B6777F" w:rsidRPr="00676A93" w:rsidRDefault="00360881" w:rsidP="00755598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B6777F" w:rsidRPr="00676A93" w14:paraId="326020FF" w14:textId="77777777" w:rsidTr="00B6777F">
        <w:trPr>
          <w:trHeight w:val="20"/>
          <w:tblHeader/>
        </w:trPr>
        <w:tc>
          <w:tcPr>
            <w:tcW w:w="4512" w:type="dxa"/>
          </w:tcPr>
          <w:p w14:paraId="5B74BB64" w14:textId="77777777" w:rsidR="00B6777F" w:rsidRPr="00676A93" w:rsidRDefault="00B6777F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อินดัสเทรียล รีท </w:t>
            </w:r>
          </w:p>
          <w:p w14:paraId="354201B1" w14:textId="15F957B9" w:rsidR="00B6777F" w:rsidRPr="00676A93" w:rsidRDefault="00B6777F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แมนเนจเม้นท์ (ประเทศไทย) จำกัด</w:t>
            </w:r>
          </w:p>
        </w:tc>
        <w:tc>
          <w:tcPr>
            <w:tcW w:w="1275" w:type="dxa"/>
          </w:tcPr>
          <w:p w14:paraId="17AA7E72" w14:textId="77777777" w:rsidR="00B6777F" w:rsidRPr="00676A93" w:rsidRDefault="00B6777F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47B712" w14:textId="16640F45" w:rsidR="00B6777F" w:rsidRPr="00676A93" w:rsidRDefault="00B6777F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25" w:type="dxa"/>
          </w:tcPr>
          <w:p w14:paraId="3E80C44A" w14:textId="77777777" w:rsidR="00B6777F" w:rsidRPr="00676A93" w:rsidRDefault="00B6777F" w:rsidP="001B021B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A470A3A" w14:textId="6CF71B0E" w:rsidR="00B12B6C" w:rsidRPr="00676A93" w:rsidRDefault="00B12B6C" w:rsidP="001B021B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B6777F" w:rsidRPr="00676A93" w14:paraId="53BFACF3" w14:textId="77777777" w:rsidTr="00B6777F">
        <w:trPr>
          <w:trHeight w:val="20"/>
          <w:tblHeader/>
        </w:trPr>
        <w:tc>
          <w:tcPr>
            <w:tcW w:w="4512" w:type="dxa"/>
          </w:tcPr>
          <w:p w14:paraId="3A2BDBBC" w14:textId="77777777" w:rsidR="00B6777F" w:rsidRPr="00676A93" w:rsidRDefault="00B6777F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อินดัสเทรียล </w:t>
            </w:r>
          </w:p>
          <w:p w14:paraId="3EA4F453" w14:textId="64E9EF00" w:rsidR="00B6777F" w:rsidRPr="00676A93" w:rsidRDefault="00B6777F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275" w:type="dxa"/>
          </w:tcPr>
          <w:p w14:paraId="5662B4B3" w14:textId="77777777" w:rsidR="00B6777F" w:rsidRPr="00676A93" w:rsidRDefault="00B6777F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3DF675" w14:textId="02C18D9F" w:rsidR="00B6777F" w:rsidRPr="00676A93" w:rsidRDefault="00B6777F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25" w:type="dxa"/>
          </w:tcPr>
          <w:p w14:paraId="4B889B4F" w14:textId="77777777" w:rsidR="00B6777F" w:rsidRPr="00676A93" w:rsidRDefault="00B6777F" w:rsidP="001B021B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924CC55" w14:textId="52BAF0ED" w:rsidR="00B12B6C" w:rsidRPr="00676A93" w:rsidRDefault="00B12B6C" w:rsidP="001B021B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DA1C95" w:rsidRPr="00676A93" w14:paraId="0F28EF59" w14:textId="77777777" w:rsidTr="00B6777F">
        <w:trPr>
          <w:trHeight w:val="20"/>
          <w:tblHeader/>
        </w:trPr>
        <w:tc>
          <w:tcPr>
            <w:tcW w:w="4512" w:type="dxa"/>
          </w:tcPr>
          <w:p w14:paraId="65650DB3" w14:textId="54220A56" w:rsidR="00DA1C95" w:rsidRPr="00676A93" w:rsidRDefault="00DA1C95" w:rsidP="00DA1C95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 ภักดี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ฮอสพิทาลิตี้ จำกัด</w:t>
            </w:r>
          </w:p>
        </w:tc>
        <w:tc>
          <w:tcPr>
            <w:tcW w:w="1275" w:type="dxa"/>
          </w:tcPr>
          <w:p w14:paraId="70CB7C6B" w14:textId="31863564" w:rsidR="00DA1C95" w:rsidRPr="00676A93" w:rsidRDefault="00DA1C95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25" w:type="dxa"/>
          </w:tcPr>
          <w:p w14:paraId="49710065" w14:textId="14CA0B1D" w:rsidR="00DA1C95" w:rsidRPr="00676A93" w:rsidRDefault="00360881" w:rsidP="001B021B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</w:tbl>
    <w:p w14:paraId="4DD2EAFD" w14:textId="39D62367" w:rsidR="00CB5B30" w:rsidRPr="00676A93" w:rsidRDefault="00CA629D" w:rsidP="00CA629D">
      <w:pPr>
        <w:spacing w:after="240" w:line="240" w:lineRule="auto"/>
        <w:ind w:left="547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</w:rPr>
        <w:br/>
      </w:r>
      <w:r w:rsidR="00511D98" w:rsidRPr="00676A93">
        <w:rPr>
          <w:rFonts w:ascii="Angsana New" w:hAnsi="Angsana New"/>
          <w:sz w:val="28"/>
          <w:szCs w:val="28"/>
          <w:cs/>
        </w:rPr>
        <w:t>นโยบายการกำหนดราคา</w:t>
      </w:r>
      <w:r w:rsidR="00CB5B30" w:rsidRPr="00676A93">
        <w:rPr>
          <w:rFonts w:ascii="Angsana New" w:hAnsi="Angsana New" w:hint="cs"/>
          <w:sz w:val="28"/>
          <w:szCs w:val="28"/>
          <w:cs/>
        </w:rPr>
        <w:t>ไม่</w:t>
      </w:r>
      <w:r w:rsidR="00511D98" w:rsidRPr="00676A93">
        <w:rPr>
          <w:rFonts w:ascii="Angsana New" w:hAnsi="Angsana New"/>
          <w:sz w:val="28"/>
          <w:szCs w:val="28"/>
          <w:cs/>
        </w:rPr>
        <w:t>มีการเปลี่ยนแปลงอย่างมี</w:t>
      </w:r>
      <w:r w:rsidR="00511D98" w:rsidRPr="00676A93">
        <w:rPr>
          <w:rFonts w:ascii="Angsana New" w:hAnsi="Angsana New" w:hint="cs"/>
          <w:sz w:val="28"/>
          <w:szCs w:val="28"/>
          <w:cs/>
        </w:rPr>
        <w:t>สาระ</w:t>
      </w:r>
      <w:r w:rsidR="00511D98" w:rsidRPr="00676A93">
        <w:rPr>
          <w:rFonts w:ascii="Angsana New" w:hAnsi="Angsana New"/>
          <w:sz w:val="28"/>
          <w:szCs w:val="28"/>
          <w:cs/>
        </w:rPr>
        <w:t>สำคัญ</w:t>
      </w:r>
      <w:r w:rsidR="00511D98" w:rsidRPr="00676A93">
        <w:rPr>
          <w:rFonts w:ascii="Angsana New" w:hAnsi="Angsana New" w:hint="cs"/>
          <w:sz w:val="28"/>
          <w:szCs w:val="28"/>
          <w:cs/>
        </w:rPr>
        <w:t>ใน</w:t>
      </w:r>
      <w:r w:rsidR="00511D98" w:rsidRPr="00676A93">
        <w:rPr>
          <w:rFonts w:ascii="Angsana New" w:hAnsi="Angsana New"/>
          <w:sz w:val="28"/>
          <w:szCs w:val="28"/>
          <w:cs/>
        </w:rPr>
        <w:t>ระหว่างงวด</w:t>
      </w:r>
      <w:r w:rsidRPr="00676A93">
        <w:rPr>
          <w:rFonts w:ascii="Angsana New" w:hAnsi="Angsana New" w:hint="cs"/>
          <w:sz w:val="28"/>
          <w:szCs w:val="28"/>
          <w:cs/>
        </w:rPr>
        <w:t>หก</w:t>
      </w:r>
      <w:r w:rsidR="00511D98" w:rsidRPr="00676A93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511D98" w:rsidRPr="00676A93">
        <w:rPr>
          <w:rFonts w:ascii="Angsana New" w:hAnsi="Angsana New"/>
          <w:sz w:val="28"/>
          <w:szCs w:val="28"/>
        </w:rPr>
        <w:t>31</w:t>
      </w:r>
      <w:r w:rsidRPr="00676A93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511D98" w:rsidRPr="00676A93">
        <w:rPr>
          <w:rFonts w:ascii="Angsana New" w:hAnsi="Angsana New"/>
          <w:sz w:val="28"/>
          <w:szCs w:val="28"/>
          <w:cs/>
        </w:rPr>
        <w:t xml:space="preserve"> </w:t>
      </w:r>
      <w:r w:rsidR="00511D98" w:rsidRPr="00676A93">
        <w:rPr>
          <w:rFonts w:ascii="Angsana New" w:hAnsi="Angsana New"/>
          <w:sz w:val="28"/>
          <w:szCs w:val="28"/>
        </w:rPr>
        <w:t>256</w:t>
      </w:r>
      <w:r w:rsidRPr="00676A93">
        <w:rPr>
          <w:rFonts w:ascii="Angsana New" w:hAnsi="Angsana New"/>
          <w:sz w:val="28"/>
          <w:szCs w:val="28"/>
        </w:rPr>
        <w:t>4</w:t>
      </w:r>
      <w:r w:rsidR="00511D98" w:rsidRPr="00676A93">
        <w:rPr>
          <w:rFonts w:ascii="Angsana New" w:hAnsi="Angsana New"/>
          <w:sz w:val="28"/>
          <w:szCs w:val="28"/>
        </w:rPr>
        <w:t xml:space="preserve"> </w:t>
      </w:r>
    </w:p>
    <w:p w14:paraId="22A7D850" w14:textId="7C4B91A8" w:rsidR="003B14EA" w:rsidRPr="00676A93" w:rsidRDefault="00FF11B5" w:rsidP="00CA629D">
      <w:pPr>
        <w:spacing w:after="240" w:line="240" w:lineRule="auto"/>
        <w:ind w:left="547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374299" w:rsidRPr="00676A93">
        <w:rPr>
          <w:rFonts w:ascii="Angsana New" w:hAnsi="Angsana New" w:hint="cs"/>
          <w:sz w:val="28"/>
          <w:szCs w:val="28"/>
          <w:cs/>
        </w:rPr>
        <w:t>และหกเดือน</w:t>
      </w:r>
      <w:r w:rsidRPr="00676A93">
        <w:rPr>
          <w:rFonts w:ascii="Angsana New" w:hAnsi="Angsana New"/>
          <w:sz w:val="28"/>
          <w:szCs w:val="28"/>
          <w:cs/>
        </w:rPr>
        <w:t>สิ้นสุดวันที่</w:t>
      </w:r>
      <w:r w:rsidRPr="00676A93">
        <w:rPr>
          <w:rFonts w:ascii="Angsana New" w:hAnsi="Angsana New"/>
          <w:sz w:val="28"/>
          <w:szCs w:val="28"/>
          <w:rtl/>
          <w:cs/>
        </w:rPr>
        <w:t xml:space="preserve"> </w:t>
      </w:r>
      <w:r w:rsidRPr="00676A93">
        <w:rPr>
          <w:rFonts w:ascii="Angsana New" w:hAnsi="Angsana New"/>
          <w:sz w:val="28"/>
          <w:szCs w:val="28"/>
        </w:rPr>
        <w:t xml:space="preserve">31 </w:t>
      </w:r>
      <w:r w:rsidR="00A739E4" w:rsidRPr="00676A93">
        <w:rPr>
          <w:rFonts w:ascii="Angsana New" w:hAnsi="Angsana New" w:hint="cs"/>
          <w:sz w:val="28"/>
          <w:szCs w:val="28"/>
          <w:cs/>
        </w:rPr>
        <w:t>มีนาคม</w:t>
      </w:r>
      <w:r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="00781BA7" w:rsidRPr="00676A93">
        <w:rPr>
          <w:rFonts w:ascii="Angsana New" w:hAnsi="Angsana New"/>
          <w:sz w:val="28"/>
          <w:szCs w:val="28"/>
        </w:rPr>
        <w:t>256</w:t>
      </w:r>
      <w:r w:rsidR="00A739E4" w:rsidRPr="00676A93">
        <w:rPr>
          <w:rFonts w:ascii="Angsana New" w:hAnsi="Angsana New"/>
          <w:sz w:val="28"/>
          <w:szCs w:val="28"/>
        </w:rPr>
        <w:t>4</w:t>
      </w:r>
      <w:r w:rsidR="00781BA7" w:rsidRPr="00676A93">
        <w:rPr>
          <w:rFonts w:ascii="Angsana New" w:hAnsi="Angsana New"/>
          <w:sz w:val="28"/>
          <w:szCs w:val="28"/>
        </w:rPr>
        <w:t xml:space="preserve"> </w:t>
      </w:r>
      <w:r w:rsidR="00781BA7" w:rsidRPr="00676A93">
        <w:rPr>
          <w:rFonts w:ascii="Angsana New" w:hAnsi="Angsana New"/>
          <w:sz w:val="28"/>
          <w:szCs w:val="28"/>
          <w:cs/>
        </w:rPr>
        <w:t xml:space="preserve">และ </w:t>
      </w:r>
      <w:r w:rsidR="00781BA7" w:rsidRPr="00676A93">
        <w:rPr>
          <w:rFonts w:ascii="Angsana New" w:hAnsi="Angsana New"/>
          <w:sz w:val="28"/>
          <w:szCs w:val="28"/>
        </w:rPr>
        <w:t>256</w:t>
      </w:r>
      <w:r w:rsidR="00A739E4" w:rsidRPr="00676A93">
        <w:rPr>
          <w:rFonts w:ascii="Angsana New" w:hAnsi="Angsana New"/>
          <w:sz w:val="28"/>
          <w:szCs w:val="28"/>
        </w:rPr>
        <w:t>3</w:t>
      </w:r>
      <w:r w:rsidR="00D1715B"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43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59"/>
        <w:gridCol w:w="898"/>
        <w:gridCol w:w="900"/>
        <w:gridCol w:w="277"/>
        <w:gridCol w:w="987"/>
        <w:gridCol w:w="279"/>
        <w:gridCol w:w="891"/>
        <w:gridCol w:w="255"/>
        <w:gridCol w:w="979"/>
        <w:gridCol w:w="9"/>
      </w:tblGrid>
      <w:tr w:rsidR="00EC3D31" w:rsidRPr="00676A93" w14:paraId="34AB1B80" w14:textId="77777777" w:rsidTr="006D7C78">
        <w:trPr>
          <w:gridAfter w:val="1"/>
          <w:wAfter w:w="5" w:type="pct"/>
        </w:trPr>
        <w:tc>
          <w:tcPr>
            <w:tcW w:w="2098" w:type="pct"/>
          </w:tcPr>
          <w:p w14:paraId="14EDBC97" w14:textId="525CCC65" w:rsidR="008C752B" w:rsidRPr="00676A93" w:rsidRDefault="00EC3D31" w:rsidP="008E4DD6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476" w:type="pct"/>
          </w:tcPr>
          <w:p w14:paraId="29BD0297" w14:textId="77777777" w:rsidR="008C752B" w:rsidRPr="00676A93" w:rsidRDefault="008C752B" w:rsidP="00DF55C5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7" w:type="pct"/>
            <w:gridSpan w:val="3"/>
          </w:tcPr>
          <w:p w14:paraId="42702193" w14:textId="63E02A20" w:rsidR="008C752B" w:rsidRPr="00676A93" w:rsidRDefault="008C752B" w:rsidP="00DF55C5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62C4E86E" w14:textId="77777777" w:rsidR="008C752B" w:rsidRPr="00676A93" w:rsidRDefault="008C752B" w:rsidP="00DF55C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shd w:val="clear" w:color="auto" w:fill="auto"/>
          </w:tcPr>
          <w:p w14:paraId="674A9E63" w14:textId="472AC9F6" w:rsidR="008C752B" w:rsidRPr="00676A93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D31" w:rsidRPr="00676A93" w14:paraId="4834FE65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234AC7AE" w14:textId="46CF2180" w:rsidR="00B723CA" w:rsidRPr="00676A93" w:rsidRDefault="00EC3D31" w:rsidP="00B723C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  <w:r w:rsidR="00B723CA"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B723CA"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B723CA"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476" w:type="pct"/>
          </w:tcPr>
          <w:p w14:paraId="0663E0BB" w14:textId="2F4D7FB8" w:rsidR="00B723CA" w:rsidRPr="00676A93" w:rsidRDefault="00B723CA" w:rsidP="00B723C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06DB314F" w14:textId="2E2E985B" w:rsidR="00B723CA" w:rsidRPr="00676A93" w:rsidRDefault="00B723CA" w:rsidP="00EC3D31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21FF6809" w14:textId="77777777" w:rsidR="00B723CA" w:rsidRPr="00676A93" w:rsidRDefault="00B723CA" w:rsidP="00EC3D31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E46EDEB" w14:textId="73AA65B9" w:rsidR="00B723CA" w:rsidRPr="00676A93" w:rsidRDefault="00B723CA" w:rsidP="00EC3D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6222499A" w14:textId="77777777" w:rsidR="00B723CA" w:rsidRPr="00676A93" w:rsidRDefault="00B723CA" w:rsidP="00EC3D31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86E951A" w14:textId="7B539FED" w:rsidR="00B723CA" w:rsidRPr="00676A93" w:rsidRDefault="00B723CA" w:rsidP="00EC3D31">
            <w:pPr>
              <w:pStyle w:val="BodyText"/>
              <w:tabs>
                <w:tab w:val="decimal" w:pos="49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255ADF76" w14:textId="77777777" w:rsidR="00B723CA" w:rsidRPr="00676A93" w:rsidRDefault="00B723CA" w:rsidP="00EC3D31">
            <w:pPr>
              <w:pStyle w:val="NoSpacing"/>
              <w:tabs>
                <w:tab w:val="decimal" w:pos="4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A3B839E" w14:textId="5E6FC858" w:rsidR="00B723CA" w:rsidRPr="00676A93" w:rsidRDefault="00B723CA" w:rsidP="00EC3D31">
            <w:pPr>
              <w:pStyle w:val="BodyText"/>
              <w:tabs>
                <w:tab w:val="decimal" w:pos="49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EC3D31" w:rsidRPr="00676A93" w14:paraId="03C2A18F" w14:textId="77777777" w:rsidTr="006D7C78">
        <w:trPr>
          <w:gridAfter w:val="1"/>
          <w:wAfter w:w="5" w:type="pct"/>
        </w:trPr>
        <w:tc>
          <w:tcPr>
            <w:tcW w:w="2098" w:type="pct"/>
          </w:tcPr>
          <w:p w14:paraId="68B56064" w14:textId="77777777" w:rsidR="008C752B" w:rsidRPr="00676A93" w:rsidRDefault="008C752B" w:rsidP="00BF356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667EB36D" w14:textId="77777777" w:rsidR="008C752B" w:rsidRPr="00676A93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1" w:type="pct"/>
            <w:gridSpan w:val="7"/>
          </w:tcPr>
          <w:p w14:paraId="6B10EF8B" w14:textId="40B12253" w:rsidR="008C752B" w:rsidRPr="00676A93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B07BA" w:rsidRPr="00676A93" w14:paraId="4D45E132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6E370B0E" w14:textId="6DF7B8FE" w:rsidR="00BB07BA" w:rsidRPr="00676A93" w:rsidRDefault="00BB07BA" w:rsidP="00BB07B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476" w:type="pct"/>
          </w:tcPr>
          <w:p w14:paraId="50B00063" w14:textId="77777777" w:rsidR="00BB07BA" w:rsidRPr="00676A93" w:rsidRDefault="00BB07BA" w:rsidP="00BB07B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B0BA9D0" w14:textId="20C33C87" w:rsidR="00BB07BA" w:rsidRPr="00676A93" w:rsidRDefault="00BB07BA" w:rsidP="00BB07B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97E4DDA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D7D945D" w14:textId="1A53ED4C" w:rsidR="00BB07BA" w:rsidRPr="00676A93" w:rsidRDefault="00BB07BA" w:rsidP="00BB07B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35B18A67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77176A5B" w14:textId="25D292BC" w:rsidR="00BB07BA" w:rsidRPr="00676A93" w:rsidRDefault="00BB07BA" w:rsidP="00BB07B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8581633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46588728" w14:textId="59C997D4" w:rsidR="00BB07BA" w:rsidRPr="00676A93" w:rsidRDefault="00BB07BA" w:rsidP="00BB07B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07BA" w:rsidRPr="00676A93" w14:paraId="55C2ABA3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5F5CD730" w14:textId="12D96847" w:rsidR="00BB07BA" w:rsidRPr="00676A93" w:rsidRDefault="00BB07BA" w:rsidP="00BB07B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76" w:type="pct"/>
          </w:tcPr>
          <w:p w14:paraId="07B837D0" w14:textId="77777777" w:rsidR="00BB07BA" w:rsidRPr="00676A93" w:rsidRDefault="00BB07BA" w:rsidP="00BB07B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141E534" w14:textId="58776AC9" w:rsidR="00BB07BA" w:rsidRPr="00676A93" w:rsidRDefault="00BB07BA" w:rsidP="00BB07B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47" w:type="pct"/>
          </w:tcPr>
          <w:p w14:paraId="1802D00A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3EF3C26F" w14:textId="0F2C2C9D" w:rsidR="00BB07BA" w:rsidRPr="00676A93" w:rsidRDefault="003F202F" w:rsidP="00BB07B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48" w:type="pct"/>
            <w:shd w:val="clear" w:color="auto" w:fill="auto"/>
          </w:tcPr>
          <w:p w14:paraId="2876FC02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77AEB0D7" w14:textId="2B50ED70" w:rsidR="00BB07BA" w:rsidRPr="00676A93" w:rsidRDefault="00BB07BA" w:rsidP="00BB07B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35" w:type="pct"/>
            <w:shd w:val="clear" w:color="auto" w:fill="auto"/>
          </w:tcPr>
          <w:p w14:paraId="03C31953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EAF4A4F" w14:textId="49CEFF09" w:rsidR="00BB07BA" w:rsidRPr="00676A93" w:rsidRDefault="003F202F" w:rsidP="00BB07B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</w:tr>
      <w:tr w:rsidR="00EC3D31" w:rsidRPr="00676A93" w14:paraId="76637572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283F7EA2" w14:textId="77777777" w:rsidR="00256D76" w:rsidRPr="00676A93" w:rsidRDefault="00256D76" w:rsidP="00256D7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26E9CE57" w14:textId="77777777" w:rsidR="00256D76" w:rsidRPr="00676A93" w:rsidRDefault="00256D76" w:rsidP="00256D7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729DB000" w14:textId="77777777" w:rsidR="00256D76" w:rsidRPr="00676A93" w:rsidRDefault="00256D76" w:rsidP="00256D7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675EC62" w14:textId="77777777" w:rsidR="00256D76" w:rsidRPr="00676A93" w:rsidRDefault="00256D76" w:rsidP="00256D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14FA3329" w14:textId="77777777" w:rsidR="00256D76" w:rsidRPr="00676A93" w:rsidRDefault="00256D76" w:rsidP="00256D76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D897147" w14:textId="77777777" w:rsidR="00256D76" w:rsidRPr="00676A93" w:rsidRDefault="00256D76" w:rsidP="00256D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7CCB9245" w14:textId="77777777" w:rsidR="00256D76" w:rsidRPr="00676A93" w:rsidRDefault="00256D76" w:rsidP="00256D7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8B76D55" w14:textId="77777777" w:rsidR="00256D76" w:rsidRPr="00676A93" w:rsidRDefault="00256D76" w:rsidP="00256D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FEA30EB" w14:textId="77777777" w:rsidR="00256D76" w:rsidRPr="00676A93" w:rsidRDefault="00256D76" w:rsidP="00256D76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7E96" w:rsidRPr="00676A93" w14:paraId="113A9209" w14:textId="77777777" w:rsidTr="00752BFA">
        <w:trPr>
          <w:gridAfter w:val="1"/>
          <w:wAfter w:w="5" w:type="pct"/>
        </w:trPr>
        <w:tc>
          <w:tcPr>
            <w:tcW w:w="2098" w:type="pct"/>
          </w:tcPr>
          <w:p w14:paraId="68BD0A55" w14:textId="77777777" w:rsidR="00F17E96" w:rsidRPr="00676A93" w:rsidRDefault="00F17E96" w:rsidP="003F202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374252B8" w14:textId="77777777" w:rsidR="00F17E96" w:rsidRPr="00676A93" w:rsidRDefault="00F17E96" w:rsidP="003F202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pct"/>
            <w:gridSpan w:val="3"/>
          </w:tcPr>
          <w:p w14:paraId="066C2FA5" w14:textId="77777777" w:rsidR="00F17E96" w:rsidRPr="00676A93" w:rsidRDefault="00F17E96" w:rsidP="003F202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F6C7566" w14:textId="77777777" w:rsidR="00F17E96" w:rsidRPr="00676A93" w:rsidRDefault="00F17E96" w:rsidP="003F202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shd w:val="clear" w:color="auto" w:fill="auto"/>
          </w:tcPr>
          <w:p w14:paraId="7EE0CD8D" w14:textId="77777777" w:rsidR="00F17E96" w:rsidRPr="00676A93" w:rsidRDefault="00F17E96" w:rsidP="003F202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3F202F" w:rsidRPr="00676A93" w14:paraId="239CC2F6" w14:textId="77777777" w:rsidTr="00752BFA">
        <w:trPr>
          <w:gridAfter w:val="1"/>
          <w:wAfter w:w="5" w:type="pct"/>
        </w:trPr>
        <w:tc>
          <w:tcPr>
            <w:tcW w:w="2098" w:type="pct"/>
          </w:tcPr>
          <w:p w14:paraId="44D80BA4" w14:textId="2685577F" w:rsidR="003F202F" w:rsidRPr="00676A93" w:rsidRDefault="003F202F" w:rsidP="003F202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476" w:type="pct"/>
          </w:tcPr>
          <w:p w14:paraId="2F4371E3" w14:textId="77777777" w:rsidR="003F202F" w:rsidRPr="00676A93" w:rsidRDefault="003F202F" w:rsidP="003F202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pct"/>
            <w:gridSpan w:val="3"/>
          </w:tcPr>
          <w:p w14:paraId="4025D07E" w14:textId="1DC3F990" w:rsidR="003F202F" w:rsidRPr="00676A93" w:rsidRDefault="003F202F" w:rsidP="003F202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05BC48FE" w14:textId="77777777" w:rsidR="003F202F" w:rsidRPr="00676A93" w:rsidRDefault="003F202F" w:rsidP="003F202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shd w:val="clear" w:color="auto" w:fill="auto"/>
          </w:tcPr>
          <w:p w14:paraId="48E56692" w14:textId="0249DA8A" w:rsidR="003F202F" w:rsidRPr="00676A93" w:rsidRDefault="003F202F" w:rsidP="003F202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202F" w:rsidRPr="00676A93" w14:paraId="4E5ECAA3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4FF01BA0" w14:textId="13450558" w:rsidR="003F202F" w:rsidRPr="00676A93" w:rsidRDefault="003F202F" w:rsidP="003F202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476" w:type="pct"/>
          </w:tcPr>
          <w:p w14:paraId="4960B52C" w14:textId="2C5576B6" w:rsidR="003F202F" w:rsidRPr="00676A93" w:rsidRDefault="003F202F" w:rsidP="003F202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1E132FFB" w14:textId="2CBBDB94" w:rsidR="003F202F" w:rsidRPr="00676A93" w:rsidRDefault="003F202F" w:rsidP="003F202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61245F3D" w14:textId="77777777" w:rsidR="003F202F" w:rsidRPr="00676A93" w:rsidRDefault="003F202F" w:rsidP="003F202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4B6683B2" w14:textId="3DE3945B" w:rsidR="003F202F" w:rsidRPr="00676A93" w:rsidRDefault="003F202F" w:rsidP="003F202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36D72A04" w14:textId="77777777" w:rsidR="003F202F" w:rsidRPr="00676A93" w:rsidRDefault="003F202F" w:rsidP="003F202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7773B9EF" w14:textId="5EBF4DDC" w:rsidR="003F202F" w:rsidRPr="00676A93" w:rsidRDefault="003F202F" w:rsidP="003F202F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2DB107E7" w14:textId="77777777" w:rsidR="003F202F" w:rsidRPr="00676A93" w:rsidRDefault="003F202F" w:rsidP="003F202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B88E8FA" w14:textId="6C1AD2DA" w:rsidR="003F202F" w:rsidRPr="00676A93" w:rsidRDefault="003F202F" w:rsidP="003F202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752BFA" w:rsidRPr="00676A93" w14:paraId="663C115E" w14:textId="77777777" w:rsidTr="00752BFA">
        <w:trPr>
          <w:gridAfter w:val="1"/>
          <w:wAfter w:w="5" w:type="pct"/>
        </w:trPr>
        <w:tc>
          <w:tcPr>
            <w:tcW w:w="2098" w:type="pct"/>
          </w:tcPr>
          <w:p w14:paraId="128151C1" w14:textId="77777777" w:rsidR="00752BFA" w:rsidRPr="00676A93" w:rsidRDefault="00752BFA" w:rsidP="00256D7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062A0D58" w14:textId="77777777" w:rsidR="00752BFA" w:rsidRPr="00676A93" w:rsidRDefault="00752BFA" w:rsidP="00256D7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1" w:type="pct"/>
            <w:gridSpan w:val="7"/>
          </w:tcPr>
          <w:p w14:paraId="3E629006" w14:textId="4AAF9B52" w:rsidR="00752BFA" w:rsidRPr="00676A93" w:rsidRDefault="00752BFA" w:rsidP="00752BF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C3D31" w:rsidRPr="00676A93" w14:paraId="4C4A8A8E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609D7A97" w14:textId="39822BC8" w:rsidR="00256D76" w:rsidRPr="00676A93" w:rsidRDefault="00256D76" w:rsidP="00256D7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76" w:type="pct"/>
          </w:tcPr>
          <w:p w14:paraId="1474ED84" w14:textId="77777777" w:rsidR="00256D76" w:rsidRPr="00676A93" w:rsidRDefault="00256D76" w:rsidP="00256D7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4C8A1B0" w14:textId="77777777" w:rsidR="00256D76" w:rsidRPr="00676A93" w:rsidRDefault="00256D76" w:rsidP="00256D7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FEFDABD" w14:textId="77777777" w:rsidR="00256D76" w:rsidRPr="00676A93" w:rsidRDefault="00256D76" w:rsidP="00256D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2FA783E4" w14:textId="77777777" w:rsidR="00256D76" w:rsidRPr="00676A93" w:rsidRDefault="00256D76" w:rsidP="00256D76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487B85CA" w14:textId="77777777" w:rsidR="00256D76" w:rsidRPr="00676A93" w:rsidRDefault="00256D76" w:rsidP="00256D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45C8668E" w14:textId="77777777" w:rsidR="00256D76" w:rsidRPr="00676A93" w:rsidRDefault="00256D76" w:rsidP="00256D7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4133D10" w14:textId="77777777" w:rsidR="00256D76" w:rsidRPr="00676A93" w:rsidRDefault="00256D76" w:rsidP="00256D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11A62BB" w14:textId="77777777" w:rsidR="00256D76" w:rsidRPr="00676A93" w:rsidRDefault="00256D76" w:rsidP="00256D76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6BB9" w:rsidRPr="00676A93" w14:paraId="7D44106B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62B255A1" w14:textId="51D67624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76" w:type="pct"/>
          </w:tcPr>
          <w:p w14:paraId="6E8BFED7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BBC79E4" w14:textId="3AF93C12" w:rsidR="00A56BB9" w:rsidRPr="00676A93" w:rsidRDefault="00A56BB9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89CD600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13CAA45B" w14:textId="1E241A96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00FEF2E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E57936C" w14:textId="6AFEE83E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27.62</w:t>
            </w:r>
          </w:p>
        </w:tc>
        <w:tc>
          <w:tcPr>
            <w:tcW w:w="135" w:type="pct"/>
            <w:shd w:val="clear" w:color="auto" w:fill="auto"/>
          </w:tcPr>
          <w:p w14:paraId="60BF7CA9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D1E44D9" w14:textId="773CAC4A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31.72</w:t>
            </w:r>
          </w:p>
        </w:tc>
      </w:tr>
      <w:tr w:rsidR="00A56BB9" w:rsidRPr="00676A93" w14:paraId="4D63C933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3736E609" w14:textId="2B7F1ECB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76" w:type="pct"/>
          </w:tcPr>
          <w:p w14:paraId="5023C933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7EA92E1" w14:textId="068249FE" w:rsidR="00A56BB9" w:rsidRPr="00676A93" w:rsidRDefault="00A56BB9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D11840D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3403B70C" w14:textId="6A1CAC1B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D92166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87285D3" w14:textId="538142FF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37.83</w:t>
            </w:r>
          </w:p>
        </w:tc>
        <w:tc>
          <w:tcPr>
            <w:tcW w:w="135" w:type="pct"/>
            <w:shd w:val="clear" w:color="auto" w:fill="auto"/>
          </w:tcPr>
          <w:p w14:paraId="1C84B4A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A139C66" w14:textId="719C4495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55.32</w:t>
            </w:r>
          </w:p>
        </w:tc>
      </w:tr>
      <w:tr w:rsidR="00A56BB9" w:rsidRPr="00676A93" w14:paraId="3FB0194C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082A82B2" w14:textId="46CD11CF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76" w:type="pct"/>
          </w:tcPr>
          <w:p w14:paraId="61E49FFC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1ADA5EAA" w14:textId="4F5D3DBC" w:rsidR="00A56BB9" w:rsidRPr="00676A93" w:rsidRDefault="00A56BB9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66E6A9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14FCCE1F" w14:textId="690369D0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7C40DF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6D17B09" w14:textId="1A6EEBC1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100.20</w:t>
            </w:r>
          </w:p>
        </w:tc>
        <w:tc>
          <w:tcPr>
            <w:tcW w:w="135" w:type="pct"/>
            <w:shd w:val="clear" w:color="auto" w:fill="auto"/>
          </w:tcPr>
          <w:p w14:paraId="3D69E1CF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2089E5D" w14:textId="12FFEBD3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152.00</w:t>
            </w:r>
          </w:p>
        </w:tc>
      </w:tr>
      <w:tr w:rsidR="00A56BB9" w:rsidRPr="00676A93" w14:paraId="4514B220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61C74556" w14:textId="443117A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476" w:type="pct"/>
          </w:tcPr>
          <w:p w14:paraId="34BBCE15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3DDCD4E" w14:textId="4716326F" w:rsidR="00A56BB9" w:rsidRPr="00676A93" w:rsidRDefault="00A56BB9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F19DC5E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E27AA02" w14:textId="42FF40E1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2B200D9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01D72A86" w14:textId="6CF3E076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35" w:type="pct"/>
            <w:shd w:val="clear" w:color="auto" w:fill="auto"/>
          </w:tcPr>
          <w:p w14:paraId="3687182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7B71104" w14:textId="3FC8C505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</w:tr>
      <w:tr w:rsidR="00A56BB9" w:rsidRPr="00676A93" w14:paraId="5A3DD33E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6699A51B" w14:textId="6BE2B343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76" w:type="pct"/>
          </w:tcPr>
          <w:p w14:paraId="2F5FDF57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C07E0FA" w14:textId="39999DB2" w:rsidR="00A56BB9" w:rsidRPr="00676A93" w:rsidRDefault="00A56BB9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54E9E87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424745D" w14:textId="1F1C2401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590ED07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73E1E5D4" w14:textId="6A21AEB4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</w:t>
            </w:r>
            <w:r w:rsidR="00A72A2B" w:rsidRPr="00676A9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" w:type="pct"/>
            <w:shd w:val="clear" w:color="auto" w:fill="auto"/>
          </w:tcPr>
          <w:p w14:paraId="3C3AF060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C245E2E" w14:textId="36F1EE78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0.46</w:t>
            </w:r>
          </w:p>
        </w:tc>
      </w:tr>
      <w:tr w:rsidR="00A56BB9" w:rsidRPr="00676A93" w14:paraId="3F5A8F53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10DDC4C6" w14:textId="7303F332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76" w:type="pct"/>
          </w:tcPr>
          <w:p w14:paraId="26D28BD7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764B7B83" w14:textId="5543998B" w:rsidR="00A56BB9" w:rsidRPr="00676A93" w:rsidRDefault="00A56BB9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8CE4A93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2D0FB827" w14:textId="159DEC32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F188656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7AE666BB" w14:textId="06140314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0.2</w:t>
            </w:r>
            <w:r w:rsidR="004E1ACD" w:rsidRPr="00676A9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74001DC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438423B4" w14:textId="7A565386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0.23</w:t>
            </w:r>
          </w:p>
        </w:tc>
      </w:tr>
      <w:tr w:rsidR="00A56BB9" w:rsidRPr="00676A93" w14:paraId="5D7904D8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10394251" w14:textId="7995A7B1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76" w:type="pct"/>
          </w:tcPr>
          <w:p w14:paraId="7FB1C4C2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1D6548A" w14:textId="1D664835" w:rsidR="00A56BB9" w:rsidRPr="00676A93" w:rsidRDefault="00A56BB9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6761AF4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2BF50744" w14:textId="667AFCA0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22482A8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7DB567C1" w14:textId="24D5FCD6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35" w:type="pct"/>
            <w:shd w:val="clear" w:color="auto" w:fill="auto"/>
          </w:tcPr>
          <w:p w14:paraId="335A59B7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C308C09" w14:textId="5CCF2507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0.01</w:t>
            </w:r>
          </w:p>
        </w:tc>
      </w:tr>
      <w:tr w:rsidR="00A56BB9" w:rsidRPr="00676A93" w14:paraId="0D0DD986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06BBA891" w14:textId="7D4F2C1B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76" w:type="pct"/>
          </w:tcPr>
          <w:p w14:paraId="683E6AD6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D957B5E" w14:textId="77ECE381" w:rsidR="00A56BB9" w:rsidRPr="00676A93" w:rsidRDefault="00A56BB9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AAAA702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FD5B3BE" w14:textId="173A6463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45D6CD1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F24843D" w14:textId="73980C40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1.61</w:t>
            </w:r>
          </w:p>
        </w:tc>
        <w:tc>
          <w:tcPr>
            <w:tcW w:w="135" w:type="pct"/>
            <w:shd w:val="clear" w:color="auto" w:fill="auto"/>
          </w:tcPr>
          <w:p w14:paraId="76F1EACE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9C9C816" w14:textId="11CC665F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4.85</w:t>
            </w:r>
          </w:p>
        </w:tc>
      </w:tr>
      <w:tr w:rsidR="00A56BB9" w:rsidRPr="00676A93" w14:paraId="3BB4B1C4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675EA1E0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3474F10E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5508865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D8D4A27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3062B49A" w14:textId="77777777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5B74A4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73A9EA9F" w14:textId="77777777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89ACB9F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45828853" w14:textId="77777777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6BB9" w:rsidRPr="00676A93" w14:paraId="2DB8C6FE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6E91A1DA" w14:textId="0018704B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76" w:type="pct"/>
          </w:tcPr>
          <w:p w14:paraId="63FB2BEB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5D0BCCD" w14:textId="6686C632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3E7C390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0D4642E8" w14:textId="772BCDE5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B817EB8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11E73AC7" w14:textId="77777777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EC6A747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60C3777" w14:textId="253CA69B" w:rsidR="00A56BB9" w:rsidRPr="00676A93" w:rsidRDefault="00A56BB9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6BB9" w:rsidRPr="00676A93" w14:paraId="4C569647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23E2D6ED" w14:textId="300F9739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76" w:type="pct"/>
          </w:tcPr>
          <w:p w14:paraId="505C1185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771909D5" w14:textId="1E011D96" w:rsidR="00A56BB9" w:rsidRPr="00676A93" w:rsidRDefault="00D478C2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7.64</w:t>
            </w:r>
          </w:p>
        </w:tc>
        <w:tc>
          <w:tcPr>
            <w:tcW w:w="147" w:type="pct"/>
          </w:tcPr>
          <w:p w14:paraId="169B2D83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A2DBB40" w14:textId="23638857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12.86</w:t>
            </w:r>
          </w:p>
        </w:tc>
        <w:tc>
          <w:tcPr>
            <w:tcW w:w="148" w:type="pct"/>
            <w:shd w:val="clear" w:color="auto" w:fill="auto"/>
          </w:tcPr>
          <w:p w14:paraId="27757D17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614C91FA" w14:textId="340CBD2B" w:rsidR="00A56BB9" w:rsidRPr="00676A93" w:rsidRDefault="00D478C2" w:rsidP="00F22148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1890D9E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1DC5286" w14:textId="30D0AD19" w:rsidR="00A56BB9" w:rsidRPr="00676A93" w:rsidRDefault="00A56BB9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56BB9" w:rsidRPr="00676A93" w14:paraId="178E7ABC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30CFF317" w14:textId="61294025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76" w:type="pct"/>
          </w:tcPr>
          <w:p w14:paraId="34AD9644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26A918A" w14:textId="082E66D6" w:rsidR="00A56BB9" w:rsidRPr="00676A93" w:rsidRDefault="00D478C2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0.81</w:t>
            </w:r>
          </w:p>
        </w:tc>
        <w:tc>
          <w:tcPr>
            <w:tcW w:w="147" w:type="pct"/>
          </w:tcPr>
          <w:p w14:paraId="4D5DFEA6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29FF03E5" w14:textId="455E8DC5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7452DA7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73F521C0" w14:textId="67C1F61B" w:rsidR="00A56BB9" w:rsidRPr="00676A93" w:rsidRDefault="00D478C2" w:rsidP="00F22148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E1CCAE6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1A08EAE" w14:textId="57719D80" w:rsidR="00A56BB9" w:rsidRPr="00676A93" w:rsidRDefault="00A56BB9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56BB9" w:rsidRPr="00676A93" w14:paraId="3082FB68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1E148F56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15CB95A2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E3834F4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D544AF6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75CC7C6E" w14:textId="77777777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40CE8996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4E81229F" w14:textId="77777777" w:rsidR="00A56BB9" w:rsidRPr="00676A93" w:rsidRDefault="00A56BB9" w:rsidP="00767F7E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B1A1384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426B7C0E" w14:textId="77777777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6BB9" w:rsidRPr="00676A93" w14:paraId="23C50721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0077BC2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476" w:type="pct"/>
          </w:tcPr>
          <w:p w14:paraId="5B810AC7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C7A47F7" w14:textId="25B63E4E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A2784C1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91CC407" w14:textId="77777777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F9935E2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03B4E3D1" w14:textId="77777777" w:rsidR="00A56BB9" w:rsidRPr="00676A93" w:rsidRDefault="00A56BB9" w:rsidP="00767F7E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D946BB1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1F449EE" w14:textId="77777777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6BB9" w:rsidRPr="00676A93" w14:paraId="180278FE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58AF4465" w14:textId="595C4916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476" w:type="pct"/>
          </w:tcPr>
          <w:p w14:paraId="65E0B113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56DFB480" w14:textId="213C72D8" w:rsidR="00A56BB9" w:rsidRPr="00676A93" w:rsidRDefault="00CA6F63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E3BDF" w:rsidRPr="00676A93">
              <w:rPr>
                <w:rFonts w:ascii="Angsana New" w:hAnsi="Angsana New" w:cs="Angsana New"/>
                <w:sz w:val="28"/>
                <w:szCs w:val="28"/>
              </w:rPr>
              <w:t>7.16</w:t>
            </w:r>
          </w:p>
        </w:tc>
        <w:tc>
          <w:tcPr>
            <w:tcW w:w="147" w:type="pct"/>
          </w:tcPr>
          <w:p w14:paraId="5F1C7C39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2D67BDC" w14:textId="1252C3FE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E3BDF" w:rsidRPr="00676A93">
              <w:rPr>
                <w:rFonts w:ascii="Angsana New" w:hAnsi="Angsana New" w:cs="Angsana New"/>
                <w:sz w:val="28"/>
                <w:szCs w:val="28"/>
              </w:rPr>
              <w:t>3.40</w:t>
            </w:r>
          </w:p>
        </w:tc>
        <w:tc>
          <w:tcPr>
            <w:tcW w:w="148" w:type="pct"/>
            <w:shd w:val="clear" w:color="auto" w:fill="auto"/>
          </w:tcPr>
          <w:p w14:paraId="595A8900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0146BC4A" w14:textId="1786F4E0" w:rsidR="00A56BB9" w:rsidRPr="00676A93" w:rsidRDefault="009E20EF" w:rsidP="00767F7E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1B21CF5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90D8DB6" w14:textId="5511B07E" w:rsidR="00A56BB9" w:rsidRPr="00676A93" w:rsidRDefault="00EF296A" w:rsidP="0002793F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56BB9" w:rsidRPr="00676A93" w14:paraId="29738A3E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31E85981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76" w:type="pct"/>
          </w:tcPr>
          <w:p w14:paraId="39181755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9BE6A4D" w14:textId="177D4D44" w:rsidR="00A56BB9" w:rsidRPr="00676A93" w:rsidRDefault="00CA6F63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900EDE7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13B3A045" w14:textId="49E95D87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38.84</w:t>
            </w:r>
          </w:p>
        </w:tc>
        <w:tc>
          <w:tcPr>
            <w:tcW w:w="148" w:type="pct"/>
            <w:shd w:val="clear" w:color="auto" w:fill="auto"/>
          </w:tcPr>
          <w:p w14:paraId="6D183960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55E0E8F" w14:textId="2F6D03C0" w:rsidR="00A56BB9" w:rsidRPr="00676A93" w:rsidRDefault="009E20EF" w:rsidP="00767F7E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461795D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A79B076" w14:textId="10026AF8" w:rsidR="00A56BB9" w:rsidRPr="00676A93" w:rsidRDefault="00A56BB9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56BB9" w:rsidRPr="00676A93" w14:paraId="3A8A27C8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730F2FAD" w14:textId="440FAA2D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76" w:type="pct"/>
          </w:tcPr>
          <w:p w14:paraId="06326ACB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28A501DA" w14:textId="32CC4FD4" w:rsidR="00A56BB9" w:rsidRPr="00676A93" w:rsidRDefault="00CA6F63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1.5</w:t>
            </w:r>
            <w:r w:rsidR="005E3BDF" w:rsidRPr="00676A9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5D44C15D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31BAFD54" w14:textId="1EA4903B" w:rsidR="00A56BB9" w:rsidRPr="00676A93" w:rsidRDefault="005E3BDF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  <w:tc>
          <w:tcPr>
            <w:tcW w:w="148" w:type="pct"/>
            <w:shd w:val="clear" w:color="auto" w:fill="auto"/>
          </w:tcPr>
          <w:p w14:paraId="6D95529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148F155F" w14:textId="6DBC2424" w:rsidR="00A56BB9" w:rsidRPr="00676A93" w:rsidRDefault="009E20EF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1.58</w:t>
            </w:r>
          </w:p>
        </w:tc>
        <w:tc>
          <w:tcPr>
            <w:tcW w:w="135" w:type="pct"/>
            <w:shd w:val="clear" w:color="auto" w:fill="auto"/>
          </w:tcPr>
          <w:p w14:paraId="5033AA2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913E020" w14:textId="2BD02B4D" w:rsidR="00A56BB9" w:rsidRPr="00676A93" w:rsidRDefault="005E3BDF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</w:tr>
      <w:tr w:rsidR="00A56BB9" w:rsidRPr="00676A93" w14:paraId="2D2B87EC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4702A490" w14:textId="25F19670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476" w:type="pct"/>
          </w:tcPr>
          <w:p w14:paraId="0E86BE7C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B70145C" w14:textId="09243F9A" w:rsidR="00A56BB9" w:rsidRPr="00676A93" w:rsidRDefault="00CA6F63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5C9E46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4D4C8BED" w14:textId="62C86FA7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4.72</w:t>
            </w:r>
          </w:p>
        </w:tc>
        <w:tc>
          <w:tcPr>
            <w:tcW w:w="148" w:type="pct"/>
            <w:shd w:val="clear" w:color="auto" w:fill="auto"/>
          </w:tcPr>
          <w:p w14:paraId="0CA0DFA3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12B03035" w14:textId="65C3723C" w:rsidR="00A56BB9" w:rsidRPr="00676A93" w:rsidRDefault="009E20EF" w:rsidP="00F22148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C361961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2785397" w14:textId="42F5F0C3" w:rsidR="00A56BB9" w:rsidRPr="00676A93" w:rsidRDefault="00A56BB9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56BB9" w:rsidRPr="00676A93" w14:paraId="5EF88A19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508B2B3D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76" w:type="pct"/>
          </w:tcPr>
          <w:p w14:paraId="57166F50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6069E47" w14:textId="3FA58B75" w:rsidR="00A56BB9" w:rsidRPr="00676A93" w:rsidRDefault="00CA6F63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47" w:type="pct"/>
          </w:tcPr>
          <w:p w14:paraId="46F2B879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89BDA03" w14:textId="07C6EF82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  <w:tc>
          <w:tcPr>
            <w:tcW w:w="148" w:type="pct"/>
          </w:tcPr>
          <w:p w14:paraId="3E07A00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4593C8F9" w14:textId="200BA9A4" w:rsidR="00A56BB9" w:rsidRPr="00676A93" w:rsidRDefault="009E20EF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35" w:type="pct"/>
          </w:tcPr>
          <w:p w14:paraId="5191BF6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5F691FDF" w14:textId="0D1AE637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0.03</w:t>
            </w:r>
          </w:p>
        </w:tc>
      </w:tr>
      <w:tr w:rsidR="005E3BDF" w:rsidRPr="00676A93" w14:paraId="4D41D0FB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711A6AFA" w14:textId="3AD58C6A" w:rsidR="005E3BDF" w:rsidRPr="00676A93" w:rsidRDefault="005E3BDF" w:rsidP="00A56B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76" w:type="pct"/>
          </w:tcPr>
          <w:p w14:paraId="1D86E924" w14:textId="77777777" w:rsidR="005E3BDF" w:rsidRPr="00676A93" w:rsidRDefault="005E3BDF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5BAAC858" w14:textId="6A468785" w:rsidR="005E3BDF" w:rsidRPr="00676A93" w:rsidRDefault="005E3BDF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3.05</w:t>
            </w:r>
          </w:p>
        </w:tc>
        <w:tc>
          <w:tcPr>
            <w:tcW w:w="147" w:type="pct"/>
          </w:tcPr>
          <w:p w14:paraId="41D4AFA3" w14:textId="77777777" w:rsidR="005E3BDF" w:rsidRPr="00676A93" w:rsidRDefault="005E3BDF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762C7A0" w14:textId="2EC9DCAC" w:rsidR="005E3BDF" w:rsidRPr="00676A93" w:rsidRDefault="005E3BDF" w:rsidP="00F22148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390FC92" w14:textId="77777777" w:rsidR="005E3BDF" w:rsidRPr="00676A93" w:rsidRDefault="005E3BDF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2C3656C4" w14:textId="112386C8" w:rsidR="005E3BDF" w:rsidRPr="00676A93" w:rsidRDefault="005E3BDF" w:rsidP="00F22148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BAB5BFE" w14:textId="77777777" w:rsidR="005E3BDF" w:rsidRPr="00676A93" w:rsidRDefault="005E3BDF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37F5015B" w14:textId="1AF66766" w:rsidR="005E3BDF" w:rsidRPr="00676A93" w:rsidRDefault="005E3BDF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56BB9" w:rsidRPr="00676A93" w14:paraId="5FDDEAD0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7FD6C3F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76" w:type="pct"/>
          </w:tcPr>
          <w:p w14:paraId="667D7E16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D2991C1" w14:textId="5FBD445D" w:rsidR="00A56BB9" w:rsidRPr="00676A93" w:rsidRDefault="00CA6F63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1.78</w:t>
            </w:r>
          </w:p>
        </w:tc>
        <w:tc>
          <w:tcPr>
            <w:tcW w:w="147" w:type="pct"/>
          </w:tcPr>
          <w:p w14:paraId="6EC99903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7000AB1" w14:textId="75DEF436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48" w:type="pct"/>
          </w:tcPr>
          <w:p w14:paraId="67A6F2D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0ABF8B23" w14:textId="7A77C1C8" w:rsidR="00A56BB9" w:rsidRPr="00676A93" w:rsidRDefault="009E20EF" w:rsidP="00F22148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1496D71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28F87CF1" w14:textId="5BFE89B8" w:rsidR="00A56BB9" w:rsidRPr="00676A93" w:rsidRDefault="00A56BB9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56BB9" w:rsidRPr="00676A93" w14:paraId="6932BB04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318090D7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476" w:type="pct"/>
          </w:tcPr>
          <w:p w14:paraId="05169D67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C414CBE" w14:textId="0616D9C7" w:rsidR="00A56BB9" w:rsidRPr="00676A93" w:rsidRDefault="00CA6F63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3.9</w:t>
            </w:r>
            <w:r w:rsidR="009C4000" w:rsidRPr="00676A9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6029D72F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0310ED3" w14:textId="45F85308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3.54</w:t>
            </w:r>
          </w:p>
        </w:tc>
        <w:tc>
          <w:tcPr>
            <w:tcW w:w="148" w:type="pct"/>
          </w:tcPr>
          <w:p w14:paraId="35128BF2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238F8DD8" w14:textId="7D9A3988" w:rsidR="00A56BB9" w:rsidRPr="00676A93" w:rsidRDefault="009E20EF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1.64</w:t>
            </w:r>
          </w:p>
        </w:tc>
        <w:tc>
          <w:tcPr>
            <w:tcW w:w="135" w:type="pct"/>
          </w:tcPr>
          <w:p w14:paraId="55416385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4893CD2B" w14:textId="59B9ABC2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1.64</w:t>
            </w:r>
          </w:p>
        </w:tc>
      </w:tr>
      <w:tr w:rsidR="00A56BB9" w:rsidRPr="00676A93" w14:paraId="19F1AE65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5A3D84D5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476" w:type="pct"/>
          </w:tcPr>
          <w:p w14:paraId="73157945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51DCD4D" w14:textId="2CB7C6B3" w:rsidR="00A56BB9" w:rsidRPr="00676A93" w:rsidRDefault="00CA6F63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</w:t>
            </w:r>
            <w:r w:rsidR="006252B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7" w:type="pct"/>
          </w:tcPr>
          <w:p w14:paraId="6359C85B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06682C8B" w14:textId="62963F5B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0.32</w:t>
            </w:r>
          </w:p>
        </w:tc>
        <w:tc>
          <w:tcPr>
            <w:tcW w:w="148" w:type="pct"/>
          </w:tcPr>
          <w:p w14:paraId="65819009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367F844F" w14:textId="209E22D3" w:rsidR="00A56BB9" w:rsidRPr="00676A93" w:rsidRDefault="009E20EF" w:rsidP="00F22148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50398C6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0608C81D" w14:textId="42FF0CAA" w:rsidR="00A56BB9" w:rsidRPr="00676A93" w:rsidRDefault="00A56BB9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56BB9" w:rsidRPr="00676A93" w14:paraId="561A1DDD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32DD516B" w14:textId="00BE68BC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76" w:type="pct"/>
          </w:tcPr>
          <w:p w14:paraId="63684A5F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F894FA2" w14:textId="0894CD0B" w:rsidR="00A56BB9" w:rsidRPr="00676A93" w:rsidRDefault="00CA6F63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7.76</w:t>
            </w:r>
          </w:p>
        </w:tc>
        <w:tc>
          <w:tcPr>
            <w:tcW w:w="147" w:type="pct"/>
          </w:tcPr>
          <w:p w14:paraId="01C0EAE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10116F4" w14:textId="39098404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8.09</w:t>
            </w:r>
          </w:p>
        </w:tc>
        <w:tc>
          <w:tcPr>
            <w:tcW w:w="148" w:type="pct"/>
          </w:tcPr>
          <w:p w14:paraId="01DA89D4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37E645CF" w14:textId="5D050959" w:rsidR="00A56BB9" w:rsidRPr="00676A93" w:rsidRDefault="009E20EF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7.76</w:t>
            </w:r>
          </w:p>
        </w:tc>
        <w:tc>
          <w:tcPr>
            <w:tcW w:w="135" w:type="pct"/>
          </w:tcPr>
          <w:p w14:paraId="1810EE18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5C8ADBAB" w14:textId="4D95B1C5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7.50</w:t>
            </w:r>
          </w:p>
        </w:tc>
      </w:tr>
      <w:tr w:rsidR="00A56BB9" w:rsidRPr="00676A93" w14:paraId="4403FA5B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67BC1276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476" w:type="pct"/>
          </w:tcPr>
          <w:p w14:paraId="3C2675F1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51D146E" w14:textId="3789DBE4" w:rsidR="00A56BB9" w:rsidRPr="00676A93" w:rsidRDefault="00CA6F63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  <w:tc>
          <w:tcPr>
            <w:tcW w:w="147" w:type="pct"/>
          </w:tcPr>
          <w:p w14:paraId="37A59874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6D66178" w14:textId="3D1A4DE4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0.51</w:t>
            </w:r>
          </w:p>
        </w:tc>
        <w:tc>
          <w:tcPr>
            <w:tcW w:w="148" w:type="pct"/>
          </w:tcPr>
          <w:p w14:paraId="496635C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712AC0F4" w14:textId="3ED8CD3D" w:rsidR="00A56BB9" w:rsidRPr="00676A93" w:rsidRDefault="009E20EF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35" w:type="pct"/>
          </w:tcPr>
          <w:p w14:paraId="1039356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7DC32F8C" w14:textId="02D1AE82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0.35</w:t>
            </w:r>
          </w:p>
        </w:tc>
      </w:tr>
      <w:tr w:rsidR="00A56BB9" w:rsidRPr="00676A93" w14:paraId="2C53A175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67A84F7F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76" w:type="pct"/>
          </w:tcPr>
          <w:p w14:paraId="2C1F2F1C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EFE9E31" w14:textId="66E8199A" w:rsidR="00A56BB9" w:rsidRPr="00676A93" w:rsidRDefault="005E3BDF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6.</w:t>
            </w:r>
            <w:r w:rsidR="006252B7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47" w:type="pct"/>
          </w:tcPr>
          <w:p w14:paraId="49079C96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40EF7B7" w14:textId="352B05C3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7.82</w:t>
            </w:r>
          </w:p>
        </w:tc>
        <w:tc>
          <w:tcPr>
            <w:tcW w:w="148" w:type="pct"/>
          </w:tcPr>
          <w:p w14:paraId="0D41FD6D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37A3FF30" w14:textId="76637CCA" w:rsidR="00A56BB9" w:rsidRPr="00676A93" w:rsidRDefault="009E20EF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1.79</w:t>
            </w:r>
          </w:p>
        </w:tc>
        <w:tc>
          <w:tcPr>
            <w:tcW w:w="135" w:type="pct"/>
          </w:tcPr>
          <w:p w14:paraId="29819DF2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6C9507A8" w14:textId="41205FD5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2.58</w:t>
            </w:r>
          </w:p>
        </w:tc>
      </w:tr>
      <w:tr w:rsidR="00A56BB9" w:rsidRPr="00676A93" w14:paraId="7F50FF3E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1F65CED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76" w:type="pct"/>
          </w:tcPr>
          <w:p w14:paraId="33102972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1FBDA118" w14:textId="350A64E3" w:rsidR="00A56BB9" w:rsidRPr="00676A93" w:rsidRDefault="00CA6F63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F3536A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47" w:type="pct"/>
          </w:tcPr>
          <w:p w14:paraId="48D9E105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99A6BB5" w14:textId="4E88CCD3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0.18</w:t>
            </w:r>
          </w:p>
        </w:tc>
        <w:tc>
          <w:tcPr>
            <w:tcW w:w="148" w:type="pct"/>
          </w:tcPr>
          <w:p w14:paraId="6422F85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2C9EDA0F" w14:textId="40FA86A5" w:rsidR="00A56BB9" w:rsidRPr="00676A93" w:rsidRDefault="009E20EF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F3536A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35" w:type="pct"/>
          </w:tcPr>
          <w:p w14:paraId="652035DB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1FBF0C8B" w14:textId="12094779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0.04</w:t>
            </w:r>
          </w:p>
        </w:tc>
      </w:tr>
      <w:tr w:rsidR="004D3DA8" w:rsidRPr="00676A93" w14:paraId="6673F6BD" w14:textId="77777777" w:rsidTr="00752BFA">
        <w:trPr>
          <w:gridAfter w:val="1"/>
          <w:wAfter w:w="5" w:type="pct"/>
        </w:trPr>
        <w:tc>
          <w:tcPr>
            <w:tcW w:w="2098" w:type="pct"/>
          </w:tcPr>
          <w:p w14:paraId="3BA2CE48" w14:textId="77777777" w:rsidR="004D3DA8" w:rsidRPr="00676A93" w:rsidRDefault="004D3DA8" w:rsidP="00A56BB9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6FD075B9" w14:textId="77777777" w:rsidR="004D3DA8" w:rsidRPr="00676A93" w:rsidRDefault="004D3DA8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pct"/>
            <w:gridSpan w:val="3"/>
          </w:tcPr>
          <w:p w14:paraId="2B4124AF" w14:textId="77777777" w:rsidR="004D3DA8" w:rsidRPr="00676A93" w:rsidRDefault="004D3DA8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D290564" w14:textId="77777777" w:rsidR="004D3DA8" w:rsidRPr="00676A93" w:rsidRDefault="004D3DA8" w:rsidP="00A56B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pct"/>
            <w:gridSpan w:val="3"/>
          </w:tcPr>
          <w:p w14:paraId="29C0D9E5" w14:textId="77777777" w:rsidR="004D3DA8" w:rsidRPr="00676A93" w:rsidRDefault="004D3DA8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4D3DA8" w:rsidRPr="00676A93" w14:paraId="334875E0" w14:textId="77777777" w:rsidTr="00752BFA">
        <w:trPr>
          <w:gridAfter w:val="1"/>
          <w:wAfter w:w="5" w:type="pct"/>
        </w:trPr>
        <w:tc>
          <w:tcPr>
            <w:tcW w:w="2098" w:type="pct"/>
          </w:tcPr>
          <w:p w14:paraId="09CD949E" w14:textId="77777777" w:rsidR="004D3DA8" w:rsidRPr="00676A93" w:rsidRDefault="004D3DA8" w:rsidP="00A56BB9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2ECB30B7" w14:textId="77777777" w:rsidR="004D3DA8" w:rsidRPr="00676A93" w:rsidRDefault="004D3DA8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pct"/>
            <w:gridSpan w:val="3"/>
          </w:tcPr>
          <w:p w14:paraId="4418A29D" w14:textId="77777777" w:rsidR="004D3DA8" w:rsidRPr="00676A93" w:rsidRDefault="004D3DA8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0233B7A" w14:textId="77777777" w:rsidR="004D3DA8" w:rsidRPr="00676A93" w:rsidRDefault="004D3DA8" w:rsidP="00A56B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pct"/>
            <w:gridSpan w:val="3"/>
          </w:tcPr>
          <w:p w14:paraId="62AD7403" w14:textId="77777777" w:rsidR="004D3DA8" w:rsidRPr="00676A93" w:rsidRDefault="004D3DA8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3F202F" w:rsidRPr="00676A93" w14:paraId="72C954F9" w14:textId="77777777" w:rsidTr="00752BFA">
        <w:trPr>
          <w:gridAfter w:val="1"/>
          <w:wAfter w:w="5" w:type="pct"/>
        </w:trPr>
        <w:tc>
          <w:tcPr>
            <w:tcW w:w="2098" w:type="pct"/>
          </w:tcPr>
          <w:p w14:paraId="19974386" w14:textId="77777777" w:rsidR="003F202F" w:rsidRPr="00676A93" w:rsidRDefault="003F202F" w:rsidP="00A56BB9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5B062BAB" w14:textId="77777777" w:rsidR="003F202F" w:rsidRPr="00676A93" w:rsidRDefault="003F202F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pct"/>
            <w:gridSpan w:val="3"/>
          </w:tcPr>
          <w:p w14:paraId="16C61D9C" w14:textId="77777777" w:rsidR="003F202F" w:rsidRPr="00676A93" w:rsidRDefault="003F202F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496A9F05" w14:textId="77777777" w:rsidR="003F202F" w:rsidRPr="00676A93" w:rsidRDefault="003F202F" w:rsidP="00A56B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pct"/>
            <w:gridSpan w:val="3"/>
          </w:tcPr>
          <w:p w14:paraId="1A63693F" w14:textId="77777777" w:rsidR="003F202F" w:rsidRPr="00676A93" w:rsidRDefault="003F202F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A56BB9" w:rsidRPr="00676A93" w14:paraId="3CBCF3E6" w14:textId="77777777" w:rsidTr="00752BFA">
        <w:trPr>
          <w:gridAfter w:val="1"/>
          <w:wAfter w:w="5" w:type="pct"/>
        </w:trPr>
        <w:tc>
          <w:tcPr>
            <w:tcW w:w="2098" w:type="pct"/>
          </w:tcPr>
          <w:p w14:paraId="6DE15B29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7973293B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pct"/>
            <w:gridSpan w:val="3"/>
          </w:tcPr>
          <w:p w14:paraId="5201A7A8" w14:textId="77777777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489AF2D" w14:textId="77777777" w:rsidR="00A56BB9" w:rsidRPr="00676A93" w:rsidRDefault="00A56BB9" w:rsidP="00A56B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pct"/>
            <w:gridSpan w:val="3"/>
          </w:tcPr>
          <w:p w14:paraId="51120E57" w14:textId="77777777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3F202F" w:rsidRPr="00676A93" w14:paraId="2A129428" w14:textId="77777777" w:rsidTr="00752BFA">
        <w:trPr>
          <w:gridAfter w:val="1"/>
          <w:wAfter w:w="5" w:type="pct"/>
        </w:trPr>
        <w:tc>
          <w:tcPr>
            <w:tcW w:w="2098" w:type="pct"/>
          </w:tcPr>
          <w:p w14:paraId="615CEA0D" w14:textId="3298F1A3" w:rsidR="003F202F" w:rsidRPr="00676A93" w:rsidRDefault="003F202F" w:rsidP="003F202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476" w:type="pct"/>
          </w:tcPr>
          <w:p w14:paraId="7FDC1C05" w14:textId="77777777" w:rsidR="003F202F" w:rsidRPr="00676A93" w:rsidRDefault="003F202F" w:rsidP="003F202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pct"/>
            <w:gridSpan w:val="3"/>
          </w:tcPr>
          <w:p w14:paraId="39F6AA14" w14:textId="2B5EF753" w:rsidR="003F202F" w:rsidRPr="00676A93" w:rsidRDefault="003F202F" w:rsidP="003F202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6E7A0E0" w14:textId="77777777" w:rsidR="003F202F" w:rsidRPr="00676A93" w:rsidRDefault="003F202F" w:rsidP="003F202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pct"/>
            <w:gridSpan w:val="3"/>
          </w:tcPr>
          <w:p w14:paraId="43157ABE" w14:textId="75430630" w:rsidR="003F202F" w:rsidRPr="00676A93" w:rsidRDefault="003F202F" w:rsidP="003F202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202F" w:rsidRPr="00676A93" w14:paraId="342070D4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5C1B09C8" w14:textId="3CC461DA" w:rsidR="003F202F" w:rsidRPr="00676A93" w:rsidRDefault="003F202F" w:rsidP="003F202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476" w:type="pct"/>
          </w:tcPr>
          <w:p w14:paraId="14531566" w14:textId="77777777" w:rsidR="003F202F" w:rsidRPr="00676A93" w:rsidRDefault="003F202F" w:rsidP="003F202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5268B86E" w14:textId="7A095547" w:rsidR="003F202F" w:rsidRPr="00676A93" w:rsidRDefault="003F202F" w:rsidP="003F202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16782DA7" w14:textId="77777777" w:rsidR="003F202F" w:rsidRPr="00676A93" w:rsidRDefault="003F202F" w:rsidP="003F202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B7C2368" w14:textId="5319769C" w:rsidR="003F202F" w:rsidRPr="00676A93" w:rsidRDefault="003F202F" w:rsidP="003F202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8" w:type="pct"/>
          </w:tcPr>
          <w:p w14:paraId="0467080E" w14:textId="77777777" w:rsidR="003F202F" w:rsidRPr="00676A93" w:rsidRDefault="003F202F" w:rsidP="003F202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7FACA832" w14:textId="12E81538" w:rsidR="003F202F" w:rsidRPr="00676A93" w:rsidRDefault="003F202F" w:rsidP="003F202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" w:type="pct"/>
          </w:tcPr>
          <w:p w14:paraId="1DBD7F53" w14:textId="77777777" w:rsidR="003F202F" w:rsidRPr="00676A93" w:rsidRDefault="003F202F" w:rsidP="003F202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09CA620E" w14:textId="6C82B0F3" w:rsidR="003F202F" w:rsidRPr="00676A93" w:rsidRDefault="003F202F" w:rsidP="003F202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A56BB9" w:rsidRPr="00676A93" w14:paraId="4421B809" w14:textId="77777777" w:rsidTr="00752BFA">
        <w:trPr>
          <w:gridAfter w:val="1"/>
          <w:wAfter w:w="5" w:type="pct"/>
        </w:trPr>
        <w:tc>
          <w:tcPr>
            <w:tcW w:w="2098" w:type="pct"/>
          </w:tcPr>
          <w:p w14:paraId="5B954244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081C0EF6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1" w:type="pct"/>
            <w:gridSpan w:val="7"/>
          </w:tcPr>
          <w:p w14:paraId="503609C5" w14:textId="4EB74550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56BB9" w:rsidRPr="00676A93" w14:paraId="0235FE98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25CA80C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476" w:type="pct"/>
          </w:tcPr>
          <w:p w14:paraId="410A7926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64BBE9C6" w14:textId="3A2BE55A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8043EB4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5E636D6" w14:textId="77777777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1BD29978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79564F75" w14:textId="77777777" w:rsidR="00A56BB9" w:rsidRPr="00676A93" w:rsidRDefault="00A56BB9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7F33248D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680E2889" w14:textId="77777777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56BB9" w:rsidRPr="00676A93" w14:paraId="55ADE73F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6D0B459B" w14:textId="00577689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="00F3536A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476" w:type="pct"/>
          </w:tcPr>
          <w:p w14:paraId="4490B16F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47A38ED" w14:textId="47A18B97" w:rsidR="00A56BB9" w:rsidRPr="00676A93" w:rsidRDefault="00C34A9A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5.34</w:t>
            </w:r>
          </w:p>
        </w:tc>
        <w:tc>
          <w:tcPr>
            <w:tcW w:w="147" w:type="pct"/>
          </w:tcPr>
          <w:p w14:paraId="3FE6D269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522D8B8" w14:textId="2515F655" w:rsidR="00A56BB9" w:rsidRPr="00676A93" w:rsidRDefault="00A56BB9" w:rsidP="00F22148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4E0C4C3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6DE95656" w14:textId="344AD231" w:rsidR="00A56BB9" w:rsidRPr="00676A93" w:rsidRDefault="00C34A9A" w:rsidP="00F22148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BA217DB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0479F4B8" w14:textId="5697EEF3" w:rsidR="00A56BB9" w:rsidRPr="00676A93" w:rsidRDefault="00A56BB9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56BB9" w:rsidRPr="00676A93" w14:paraId="1F68A8FE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6C74B321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76" w:type="pct"/>
          </w:tcPr>
          <w:p w14:paraId="0B738DB4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5408F5BF" w14:textId="1B74F99F" w:rsidR="00A56BB9" w:rsidRPr="00676A93" w:rsidRDefault="00C34A9A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6C87B6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0433D2AD" w14:textId="549AA484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0.22</w:t>
            </w:r>
          </w:p>
        </w:tc>
        <w:tc>
          <w:tcPr>
            <w:tcW w:w="148" w:type="pct"/>
          </w:tcPr>
          <w:p w14:paraId="5325F4D0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722DB1B7" w14:textId="356E6038" w:rsidR="00A56BB9" w:rsidRPr="00676A93" w:rsidRDefault="00C34A9A" w:rsidP="00F22148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E07B7B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692083AE" w14:textId="543A0C7D" w:rsidR="00A56BB9" w:rsidRPr="00676A93" w:rsidRDefault="00A56BB9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56BB9" w:rsidRPr="00676A93" w14:paraId="12561B4D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67016BFD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3C98B7A8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9CA6D57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5D17D1E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00B9D1ED" w14:textId="77777777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3B72578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54256B86" w14:textId="77777777" w:rsidR="00A56BB9" w:rsidRPr="00676A93" w:rsidRDefault="00A56BB9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A9ACD85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5FCB38FD" w14:textId="77777777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56BB9" w:rsidRPr="00676A93" w14:paraId="630499E2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24743333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76" w:type="pct"/>
          </w:tcPr>
          <w:p w14:paraId="59700F29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18DCE9A5" w14:textId="29B32A72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DFC28AB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7DB11E21" w14:textId="77777777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EDDDB7E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703A1BDB" w14:textId="77777777" w:rsidR="00A56BB9" w:rsidRPr="00676A93" w:rsidRDefault="00A56BB9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04B8B69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D2FEF84" w14:textId="77777777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6BB9" w:rsidRPr="00676A93" w14:paraId="18499C50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42904FC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476" w:type="pct"/>
          </w:tcPr>
          <w:p w14:paraId="68A101A8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551C64F" w14:textId="3B027721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D319AF2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1311EC04" w14:textId="77777777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31980E7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1701A90" w14:textId="77777777" w:rsidR="00A56BB9" w:rsidRPr="00676A93" w:rsidRDefault="00A56BB9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4B7E1A7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0D588742" w14:textId="77777777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6BB9" w:rsidRPr="00676A93" w14:paraId="6C1C0855" w14:textId="77777777" w:rsidTr="00EC3D31">
        <w:trPr>
          <w:gridAfter w:val="1"/>
          <w:wAfter w:w="5" w:type="pct"/>
          <w:trHeight w:val="299"/>
        </w:trPr>
        <w:tc>
          <w:tcPr>
            <w:tcW w:w="2098" w:type="pct"/>
          </w:tcPr>
          <w:p w14:paraId="5AFE586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476" w:type="pct"/>
          </w:tcPr>
          <w:p w14:paraId="617EE2DF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A92D2EA" w14:textId="3D6FDAE1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15.59</w:t>
            </w:r>
          </w:p>
        </w:tc>
        <w:tc>
          <w:tcPr>
            <w:tcW w:w="147" w:type="pct"/>
          </w:tcPr>
          <w:p w14:paraId="1DB2573E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DC99F24" w14:textId="4CE31DC6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18.84</w:t>
            </w:r>
          </w:p>
        </w:tc>
        <w:tc>
          <w:tcPr>
            <w:tcW w:w="148" w:type="pct"/>
            <w:shd w:val="clear" w:color="auto" w:fill="auto"/>
          </w:tcPr>
          <w:p w14:paraId="1AEB1C12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48A098E8" w14:textId="5FC92E7D" w:rsidR="00A56BB9" w:rsidRPr="00676A93" w:rsidRDefault="00A56BB9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5.71</w:t>
            </w:r>
          </w:p>
        </w:tc>
        <w:tc>
          <w:tcPr>
            <w:tcW w:w="135" w:type="pct"/>
            <w:shd w:val="clear" w:color="auto" w:fill="auto"/>
          </w:tcPr>
          <w:p w14:paraId="5416E93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0DFE33F5" w14:textId="423C181C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7.04</w:t>
            </w:r>
          </w:p>
        </w:tc>
      </w:tr>
      <w:tr w:rsidR="00A56BB9" w:rsidRPr="00676A93" w14:paraId="671FBDE8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0A7885EA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476" w:type="pct"/>
          </w:tcPr>
          <w:p w14:paraId="30B02151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4CB61E2D" w14:textId="704CCB71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1.73</w:t>
            </w:r>
          </w:p>
        </w:tc>
        <w:tc>
          <w:tcPr>
            <w:tcW w:w="147" w:type="pct"/>
          </w:tcPr>
          <w:p w14:paraId="01B078B9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14:paraId="6A13F28C" w14:textId="6CF621B1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1.4</w:t>
            </w:r>
            <w:r w:rsidR="004D3DA8" w:rsidRPr="00676A9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1A4CDE8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14:paraId="12026ABE" w14:textId="34858694" w:rsidR="00A56BB9" w:rsidRPr="00676A93" w:rsidRDefault="00A56BB9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0.75</w:t>
            </w:r>
          </w:p>
        </w:tc>
        <w:tc>
          <w:tcPr>
            <w:tcW w:w="135" w:type="pct"/>
            <w:shd w:val="clear" w:color="auto" w:fill="auto"/>
          </w:tcPr>
          <w:p w14:paraId="01C5B240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1853EFB5" w14:textId="42F7AB68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0.78</w:t>
            </w:r>
          </w:p>
        </w:tc>
      </w:tr>
      <w:tr w:rsidR="00A56BB9" w:rsidRPr="00676A93" w14:paraId="0A2CC48F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47C5653E" w14:textId="0DB4CAE8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476" w:type="pct"/>
          </w:tcPr>
          <w:p w14:paraId="08A5284B" w14:textId="77777777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7AC9CDF1" w14:textId="324BE825" w:rsidR="00A56BB9" w:rsidRPr="00676A93" w:rsidRDefault="00A56BB9" w:rsidP="00A56BB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17.32</w:t>
            </w:r>
          </w:p>
        </w:tc>
        <w:tc>
          <w:tcPr>
            <w:tcW w:w="147" w:type="pct"/>
          </w:tcPr>
          <w:p w14:paraId="2AEE8F43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AC8CC" w14:textId="375ED03C" w:rsidR="00A56BB9" w:rsidRPr="00676A93" w:rsidRDefault="00A56BB9" w:rsidP="00A56BB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20.2</w:t>
            </w:r>
            <w:r w:rsidR="004D3DA8"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5BF5EA36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70AFD" w14:textId="4DE7BDE5" w:rsidR="00A56BB9" w:rsidRPr="00676A93" w:rsidRDefault="00A56BB9" w:rsidP="00A56BB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6.46</w:t>
            </w:r>
          </w:p>
        </w:tc>
        <w:tc>
          <w:tcPr>
            <w:tcW w:w="135" w:type="pct"/>
            <w:shd w:val="clear" w:color="auto" w:fill="auto"/>
          </w:tcPr>
          <w:p w14:paraId="68DD3891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FF669" w14:textId="3AD1040B" w:rsidR="00A56BB9" w:rsidRPr="00676A93" w:rsidRDefault="00A56BB9" w:rsidP="00A56BB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7.82</w:t>
            </w:r>
          </w:p>
        </w:tc>
      </w:tr>
      <w:tr w:rsidR="00A56BB9" w:rsidRPr="00676A93" w14:paraId="0FB27AEE" w14:textId="77777777" w:rsidTr="006D7C78">
        <w:tc>
          <w:tcPr>
            <w:tcW w:w="2098" w:type="pct"/>
          </w:tcPr>
          <w:p w14:paraId="239B7430" w14:textId="17A7C702" w:rsidR="00A56BB9" w:rsidRPr="00676A93" w:rsidRDefault="00A56BB9" w:rsidP="00A56BB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1DC50CD0" w14:textId="77777777" w:rsidR="00A56BB9" w:rsidRPr="00676A93" w:rsidRDefault="00A56BB9" w:rsidP="00A56BB9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7" w:type="pct"/>
            <w:gridSpan w:val="3"/>
          </w:tcPr>
          <w:p w14:paraId="2B8943F5" w14:textId="1BB912D3" w:rsidR="00A56BB9" w:rsidRPr="00676A93" w:rsidRDefault="00A56BB9" w:rsidP="00A56BB9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C00D0EA" w14:textId="77777777" w:rsidR="00A56BB9" w:rsidRPr="00676A93" w:rsidRDefault="00A56BB9" w:rsidP="00A56B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pct"/>
            <w:gridSpan w:val="4"/>
            <w:shd w:val="clear" w:color="auto" w:fill="auto"/>
          </w:tcPr>
          <w:p w14:paraId="565B82B7" w14:textId="4FD78FEB" w:rsidR="00A56BB9" w:rsidRPr="00676A93" w:rsidRDefault="00A56BB9" w:rsidP="00A56BB9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202F" w:rsidRPr="00676A93" w14:paraId="42CDE423" w14:textId="77777777" w:rsidTr="002B5215">
        <w:tc>
          <w:tcPr>
            <w:tcW w:w="2098" w:type="pct"/>
          </w:tcPr>
          <w:p w14:paraId="233223D2" w14:textId="52676524" w:rsidR="003F202F" w:rsidRPr="00676A93" w:rsidRDefault="003F202F" w:rsidP="003F202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476" w:type="pct"/>
          </w:tcPr>
          <w:p w14:paraId="5594FA97" w14:textId="77777777" w:rsidR="003F202F" w:rsidRPr="00676A93" w:rsidRDefault="003F202F" w:rsidP="003F202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pct"/>
            <w:gridSpan w:val="3"/>
          </w:tcPr>
          <w:p w14:paraId="039669E9" w14:textId="79B5E1A7" w:rsidR="003F202F" w:rsidRPr="00676A93" w:rsidRDefault="003F202F" w:rsidP="003F202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C69D434" w14:textId="77777777" w:rsidR="003F202F" w:rsidRPr="00676A93" w:rsidRDefault="003F202F" w:rsidP="003F202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pct"/>
            <w:gridSpan w:val="4"/>
            <w:shd w:val="clear" w:color="auto" w:fill="auto"/>
          </w:tcPr>
          <w:p w14:paraId="5B32B16F" w14:textId="53658BED" w:rsidR="003F202F" w:rsidRPr="00676A93" w:rsidRDefault="003F202F" w:rsidP="003F202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202F" w:rsidRPr="00676A93" w14:paraId="459E3571" w14:textId="77777777" w:rsidTr="00EC3D31">
        <w:tc>
          <w:tcPr>
            <w:tcW w:w="2098" w:type="pct"/>
          </w:tcPr>
          <w:p w14:paraId="72D06EE8" w14:textId="54EABB24" w:rsidR="003F202F" w:rsidRPr="00676A93" w:rsidRDefault="003F202F" w:rsidP="003F202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476" w:type="pct"/>
          </w:tcPr>
          <w:p w14:paraId="413BB95C" w14:textId="77777777" w:rsidR="003F202F" w:rsidRPr="00676A93" w:rsidRDefault="003F202F" w:rsidP="003F202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B42DAA9" w14:textId="4F8DA8C6" w:rsidR="003F202F" w:rsidRPr="00676A93" w:rsidRDefault="003F202F" w:rsidP="003F202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ECB4FE0" w14:textId="77777777" w:rsidR="003F202F" w:rsidRPr="00676A93" w:rsidRDefault="003F202F" w:rsidP="003F202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18C40CFC" w14:textId="74F0A8EE" w:rsidR="003F202F" w:rsidRPr="00676A93" w:rsidRDefault="003F202F" w:rsidP="003F202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3432D366" w14:textId="77777777" w:rsidR="003F202F" w:rsidRPr="00676A93" w:rsidRDefault="003F202F" w:rsidP="003F202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1CE4BE35" w14:textId="5420447F" w:rsidR="003F202F" w:rsidRPr="00676A93" w:rsidRDefault="003F202F" w:rsidP="003F202F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E61BC0B" w14:textId="77777777" w:rsidR="003F202F" w:rsidRPr="00676A93" w:rsidRDefault="003F202F" w:rsidP="003F202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6779BBB" w14:textId="519ECCB6" w:rsidR="003F202F" w:rsidRPr="00676A93" w:rsidRDefault="003F202F" w:rsidP="003F202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B5215" w:rsidRPr="00676A93" w14:paraId="77EB665C" w14:textId="77777777" w:rsidTr="002B5215">
        <w:tc>
          <w:tcPr>
            <w:tcW w:w="2098" w:type="pct"/>
          </w:tcPr>
          <w:p w14:paraId="2E282EC8" w14:textId="77777777" w:rsidR="002B5215" w:rsidRPr="00676A93" w:rsidRDefault="002B5215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56977191" w14:textId="77777777" w:rsidR="002B5215" w:rsidRPr="00676A93" w:rsidRDefault="002B5215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6" w:type="pct"/>
            <w:gridSpan w:val="8"/>
          </w:tcPr>
          <w:p w14:paraId="03874840" w14:textId="08908694" w:rsidR="002B5215" w:rsidRPr="00676A93" w:rsidRDefault="002B5215" w:rsidP="002B521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07BA" w:rsidRPr="00676A93" w14:paraId="6A3CEA30" w14:textId="77777777" w:rsidTr="00EC3D31">
        <w:tc>
          <w:tcPr>
            <w:tcW w:w="2098" w:type="pct"/>
          </w:tcPr>
          <w:p w14:paraId="045DEE04" w14:textId="3ECF9F82" w:rsidR="00BB07BA" w:rsidRPr="00676A93" w:rsidRDefault="00BB07BA" w:rsidP="00BB07B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476" w:type="pct"/>
          </w:tcPr>
          <w:p w14:paraId="2280D4B0" w14:textId="77777777" w:rsidR="00BB07BA" w:rsidRPr="00676A93" w:rsidRDefault="00BB07BA" w:rsidP="00BB07B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36C377C" w14:textId="316B852B" w:rsidR="00BB07BA" w:rsidRPr="00676A93" w:rsidRDefault="00BB07BA" w:rsidP="00BB07B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99957D4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7ACB3A4D" w14:textId="2E8B4F3C" w:rsidR="00BB07BA" w:rsidRPr="00676A93" w:rsidRDefault="00BB07BA" w:rsidP="00BB07B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61889774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027242B" w14:textId="32096C45" w:rsidR="00BB07BA" w:rsidRPr="00676A93" w:rsidRDefault="00BB07BA" w:rsidP="00BB07B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8A35619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7D2AB3B4" w14:textId="7AC9FD5A" w:rsidR="00BB07BA" w:rsidRPr="00676A93" w:rsidRDefault="00BB07BA" w:rsidP="00BB07B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07BA" w:rsidRPr="00676A93" w14:paraId="17187CC1" w14:textId="77777777" w:rsidTr="00EC3D31">
        <w:tc>
          <w:tcPr>
            <w:tcW w:w="2098" w:type="pct"/>
          </w:tcPr>
          <w:p w14:paraId="3DF11F8F" w14:textId="3E270E8D" w:rsidR="00BB07BA" w:rsidRPr="00676A93" w:rsidRDefault="00BB07BA" w:rsidP="00BB07B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476" w:type="pct"/>
          </w:tcPr>
          <w:p w14:paraId="66548EE8" w14:textId="77777777" w:rsidR="00BB07BA" w:rsidRPr="00676A93" w:rsidRDefault="00BB07BA" w:rsidP="00BB07B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54FB51F1" w14:textId="49D40B3A" w:rsidR="00BB07BA" w:rsidRPr="00676A93" w:rsidRDefault="00BB07BA" w:rsidP="00BB07B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2.40</w:t>
            </w:r>
          </w:p>
        </w:tc>
        <w:tc>
          <w:tcPr>
            <w:tcW w:w="147" w:type="pct"/>
          </w:tcPr>
          <w:p w14:paraId="48836776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7424FCB2" w14:textId="5EC6CE0C" w:rsidR="00BB07BA" w:rsidRPr="00676A93" w:rsidRDefault="00BB07BA" w:rsidP="00BB07B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9FF28E8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CD12A04" w14:textId="7E1EA35C" w:rsidR="00BB07BA" w:rsidRPr="00676A93" w:rsidRDefault="00BB07BA" w:rsidP="00F22148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F45BE35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119EE088" w14:textId="2ED8AEC6" w:rsidR="00BB07BA" w:rsidRPr="00676A93" w:rsidRDefault="00BB07BA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B07BA" w:rsidRPr="00676A93" w14:paraId="14DD432E" w14:textId="77777777" w:rsidTr="00EC3D31">
        <w:tc>
          <w:tcPr>
            <w:tcW w:w="2098" w:type="pct"/>
          </w:tcPr>
          <w:p w14:paraId="2176A632" w14:textId="16E53255" w:rsidR="00BB07BA" w:rsidRPr="00676A93" w:rsidRDefault="00BB07BA" w:rsidP="00BB07B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76" w:type="pct"/>
          </w:tcPr>
          <w:p w14:paraId="5FD29AD6" w14:textId="77777777" w:rsidR="00BB07BA" w:rsidRPr="00676A93" w:rsidRDefault="00BB07BA" w:rsidP="00BB07B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D8AF94E" w14:textId="7085371E" w:rsidR="00BB07BA" w:rsidRPr="00676A93" w:rsidRDefault="00BB07BA" w:rsidP="00BB07B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47" w:type="pct"/>
          </w:tcPr>
          <w:p w14:paraId="478AFEF3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3A639368" w14:textId="0E16DC83" w:rsidR="00BB07BA" w:rsidRPr="00676A93" w:rsidRDefault="004D3DA8" w:rsidP="00BB07B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48" w:type="pct"/>
            <w:shd w:val="clear" w:color="auto" w:fill="auto"/>
          </w:tcPr>
          <w:p w14:paraId="191AE289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7716EDF" w14:textId="73437E96" w:rsidR="00BB07BA" w:rsidRPr="00676A93" w:rsidRDefault="00BB07BA" w:rsidP="00BB07B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35" w:type="pct"/>
            <w:shd w:val="clear" w:color="auto" w:fill="auto"/>
          </w:tcPr>
          <w:p w14:paraId="15B73755" w14:textId="77777777" w:rsidR="00BB07BA" w:rsidRPr="00676A93" w:rsidRDefault="00BB07BA" w:rsidP="00BB07B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30D274F2" w14:textId="748EF350" w:rsidR="00BB07BA" w:rsidRPr="00676A93" w:rsidRDefault="004D3DA8" w:rsidP="00BB07B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</w:tr>
      <w:tr w:rsidR="00A56BB9" w:rsidRPr="00676A93" w14:paraId="5B35111D" w14:textId="77777777" w:rsidTr="00EC3D31">
        <w:tc>
          <w:tcPr>
            <w:tcW w:w="2098" w:type="pct"/>
          </w:tcPr>
          <w:p w14:paraId="0766F855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14518656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169B403A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FBA046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3C4087E7" w14:textId="77777777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12AA8708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30AF6C7" w14:textId="77777777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6AA04F6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38D34F3" w14:textId="77777777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6BB9" w:rsidRPr="00676A93" w14:paraId="76D63C68" w14:textId="77777777" w:rsidTr="00EC3D31">
        <w:tc>
          <w:tcPr>
            <w:tcW w:w="2098" w:type="pct"/>
          </w:tcPr>
          <w:p w14:paraId="1DDE6047" w14:textId="15902B2E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76" w:type="pct"/>
          </w:tcPr>
          <w:p w14:paraId="772035FE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9C445F0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9BBDAFB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6CCC45F" w14:textId="77777777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8964DA5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192DAAAE" w14:textId="77777777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7F992BB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C7EC848" w14:textId="77777777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78C2" w:rsidRPr="00676A93" w14:paraId="628270E9" w14:textId="77777777" w:rsidTr="00EC3D31">
        <w:tc>
          <w:tcPr>
            <w:tcW w:w="2098" w:type="pct"/>
          </w:tcPr>
          <w:p w14:paraId="60761FF7" w14:textId="5E6446A0" w:rsidR="00D478C2" w:rsidRPr="00676A93" w:rsidRDefault="00D478C2" w:rsidP="00D478C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76" w:type="pct"/>
          </w:tcPr>
          <w:p w14:paraId="2EB528D0" w14:textId="77777777" w:rsidR="00D478C2" w:rsidRPr="00676A93" w:rsidRDefault="00D478C2" w:rsidP="00D478C2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76EB847B" w14:textId="73EC5AFF" w:rsidR="00D478C2" w:rsidRPr="00676A93" w:rsidRDefault="00D478C2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446697B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C4964D4" w14:textId="6ED0E53B" w:rsidR="00D478C2" w:rsidRPr="00676A93" w:rsidRDefault="00D478C2" w:rsidP="00D478C2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6AE0E5B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E697DC4" w14:textId="434DC767" w:rsidR="00D478C2" w:rsidRPr="00676A93" w:rsidRDefault="00D478C2" w:rsidP="00D478C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55.63</w:t>
            </w:r>
          </w:p>
        </w:tc>
        <w:tc>
          <w:tcPr>
            <w:tcW w:w="135" w:type="pct"/>
            <w:shd w:val="clear" w:color="auto" w:fill="auto"/>
          </w:tcPr>
          <w:p w14:paraId="100AB7B3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6360C4C" w14:textId="05213A95" w:rsidR="00D478C2" w:rsidRPr="00676A93" w:rsidRDefault="00D478C2" w:rsidP="00D478C2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63.45</w:t>
            </w:r>
          </w:p>
        </w:tc>
      </w:tr>
      <w:tr w:rsidR="00D478C2" w:rsidRPr="00676A93" w14:paraId="35A14BAF" w14:textId="77777777" w:rsidTr="00EC3D31">
        <w:tc>
          <w:tcPr>
            <w:tcW w:w="2098" w:type="pct"/>
          </w:tcPr>
          <w:p w14:paraId="4132886A" w14:textId="47F64F14" w:rsidR="00D478C2" w:rsidRPr="00676A93" w:rsidRDefault="00D478C2" w:rsidP="00D478C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76" w:type="pct"/>
          </w:tcPr>
          <w:p w14:paraId="4AA82851" w14:textId="77777777" w:rsidR="00D478C2" w:rsidRPr="00676A93" w:rsidRDefault="00D478C2" w:rsidP="00D478C2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01F9527" w14:textId="4D6BE099" w:rsidR="00D478C2" w:rsidRPr="00676A93" w:rsidRDefault="00D478C2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6A9B7F5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78031415" w14:textId="5EF6F168" w:rsidR="00D478C2" w:rsidRPr="00676A93" w:rsidRDefault="00D478C2" w:rsidP="00D478C2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92660EB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4060D171" w14:textId="7386CBC8" w:rsidR="00D478C2" w:rsidRPr="00676A93" w:rsidRDefault="00D478C2" w:rsidP="00D478C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78.60</w:t>
            </w:r>
          </w:p>
        </w:tc>
        <w:tc>
          <w:tcPr>
            <w:tcW w:w="135" w:type="pct"/>
            <w:shd w:val="clear" w:color="auto" w:fill="auto"/>
          </w:tcPr>
          <w:p w14:paraId="5D4FAD1F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4B16CA1" w14:textId="024462AE" w:rsidR="00D478C2" w:rsidRPr="00676A93" w:rsidRDefault="00D478C2" w:rsidP="00D478C2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109.65</w:t>
            </w:r>
          </w:p>
        </w:tc>
      </w:tr>
      <w:tr w:rsidR="00D478C2" w:rsidRPr="00676A93" w14:paraId="5AFF3D68" w14:textId="77777777" w:rsidTr="00EC3D31">
        <w:tc>
          <w:tcPr>
            <w:tcW w:w="2098" w:type="pct"/>
          </w:tcPr>
          <w:p w14:paraId="07E14155" w14:textId="4F447BC5" w:rsidR="00D478C2" w:rsidRPr="00676A93" w:rsidRDefault="00D478C2" w:rsidP="00D478C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76" w:type="pct"/>
          </w:tcPr>
          <w:p w14:paraId="67941BAA" w14:textId="77777777" w:rsidR="00D478C2" w:rsidRPr="00676A93" w:rsidRDefault="00D478C2" w:rsidP="00D478C2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7F63508" w14:textId="3E942014" w:rsidR="00D478C2" w:rsidRPr="00676A93" w:rsidRDefault="00D478C2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B5D3970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42716D1B" w14:textId="42980F0E" w:rsidR="00D478C2" w:rsidRPr="00676A93" w:rsidRDefault="00D478C2" w:rsidP="00D478C2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473828C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2E63F141" w14:textId="487F73FA" w:rsidR="00D478C2" w:rsidRPr="00676A93" w:rsidRDefault="00D478C2" w:rsidP="00D478C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134.75</w:t>
            </w:r>
          </w:p>
        </w:tc>
        <w:tc>
          <w:tcPr>
            <w:tcW w:w="135" w:type="pct"/>
            <w:shd w:val="clear" w:color="auto" w:fill="auto"/>
          </w:tcPr>
          <w:p w14:paraId="4B2B0D86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4DB2AF63" w14:textId="148A57D9" w:rsidR="00D478C2" w:rsidRPr="00676A93" w:rsidRDefault="00D478C2" w:rsidP="00D478C2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202.40</w:t>
            </w:r>
          </w:p>
        </w:tc>
      </w:tr>
      <w:tr w:rsidR="00D478C2" w:rsidRPr="00676A93" w14:paraId="619E32E3" w14:textId="77777777" w:rsidTr="00EC3D31">
        <w:tc>
          <w:tcPr>
            <w:tcW w:w="2098" w:type="pct"/>
          </w:tcPr>
          <w:p w14:paraId="0CE3B3D3" w14:textId="114D15AD" w:rsidR="00D478C2" w:rsidRPr="00676A93" w:rsidRDefault="00D478C2" w:rsidP="00D478C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476" w:type="pct"/>
          </w:tcPr>
          <w:p w14:paraId="16764E7E" w14:textId="77777777" w:rsidR="00D478C2" w:rsidRPr="00676A93" w:rsidRDefault="00D478C2" w:rsidP="00D478C2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53ADEB06" w14:textId="539F7894" w:rsidR="00D478C2" w:rsidRPr="00676A93" w:rsidRDefault="00D478C2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21E284F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9FD4473" w14:textId="5E86519E" w:rsidR="00D478C2" w:rsidRPr="00676A93" w:rsidRDefault="00D478C2" w:rsidP="00D478C2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437E33E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F1597D7" w14:textId="58796447" w:rsidR="00D478C2" w:rsidRPr="00676A93" w:rsidRDefault="00D478C2" w:rsidP="00D478C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0.13</w:t>
            </w:r>
          </w:p>
        </w:tc>
        <w:tc>
          <w:tcPr>
            <w:tcW w:w="135" w:type="pct"/>
            <w:shd w:val="clear" w:color="auto" w:fill="auto"/>
          </w:tcPr>
          <w:p w14:paraId="5A6EF689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6DF4C108" w14:textId="1A58E0E0" w:rsidR="00D478C2" w:rsidRPr="00676A93" w:rsidRDefault="00D478C2" w:rsidP="00D478C2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</w:tr>
      <w:tr w:rsidR="00D478C2" w:rsidRPr="00676A93" w14:paraId="70EB2ADA" w14:textId="77777777" w:rsidTr="00EC3D31">
        <w:tc>
          <w:tcPr>
            <w:tcW w:w="2098" w:type="pct"/>
          </w:tcPr>
          <w:p w14:paraId="13D86236" w14:textId="2091D3BB" w:rsidR="00D478C2" w:rsidRPr="00676A93" w:rsidRDefault="00D478C2" w:rsidP="00D478C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76" w:type="pct"/>
          </w:tcPr>
          <w:p w14:paraId="6F3C71FA" w14:textId="77777777" w:rsidR="00D478C2" w:rsidRPr="00676A93" w:rsidRDefault="00D478C2" w:rsidP="00D478C2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7CED8525" w14:textId="27E1B363" w:rsidR="00D478C2" w:rsidRPr="00676A93" w:rsidRDefault="00D478C2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F19CA10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B6997C2" w14:textId="61F609D1" w:rsidR="00D478C2" w:rsidRPr="00676A93" w:rsidRDefault="00D478C2" w:rsidP="00D478C2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CEFE668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1A672A6E" w14:textId="00DBB338" w:rsidR="00D478C2" w:rsidRPr="00676A93" w:rsidRDefault="00D478C2" w:rsidP="00D478C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0.3</w:t>
            </w:r>
            <w:r w:rsidR="004D3DA8"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5" w:type="pct"/>
            <w:shd w:val="clear" w:color="auto" w:fill="auto"/>
          </w:tcPr>
          <w:p w14:paraId="02D3812D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70F4C34" w14:textId="5EB7AEF7" w:rsidR="00D478C2" w:rsidRPr="00676A93" w:rsidRDefault="00D478C2" w:rsidP="00D478C2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2.74</w:t>
            </w:r>
          </w:p>
        </w:tc>
      </w:tr>
      <w:tr w:rsidR="00D478C2" w:rsidRPr="00676A93" w14:paraId="1C5DAA39" w14:textId="77777777" w:rsidTr="00EC3D31">
        <w:tc>
          <w:tcPr>
            <w:tcW w:w="2098" w:type="pct"/>
          </w:tcPr>
          <w:p w14:paraId="08D7D45E" w14:textId="157470E5" w:rsidR="00D478C2" w:rsidRPr="00676A93" w:rsidRDefault="00D478C2" w:rsidP="00D478C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76" w:type="pct"/>
          </w:tcPr>
          <w:p w14:paraId="5AFAC2FC" w14:textId="77777777" w:rsidR="00D478C2" w:rsidRPr="00676A93" w:rsidRDefault="00D478C2" w:rsidP="00D478C2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1171729" w14:textId="18ABACD7" w:rsidR="00D478C2" w:rsidRPr="00676A93" w:rsidRDefault="00D478C2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DE06306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3443C2EF" w14:textId="36E37496" w:rsidR="00D478C2" w:rsidRPr="00676A93" w:rsidRDefault="00D478C2" w:rsidP="00D478C2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69A17ED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0094B56B" w14:textId="18DB2330" w:rsidR="00D478C2" w:rsidRPr="00676A93" w:rsidRDefault="00D478C2" w:rsidP="00D478C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0.49</w:t>
            </w:r>
          </w:p>
        </w:tc>
        <w:tc>
          <w:tcPr>
            <w:tcW w:w="135" w:type="pct"/>
            <w:shd w:val="clear" w:color="auto" w:fill="auto"/>
          </w:tcPr>
          <w:p w14:paraId="640086F0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3458075" w14:textId="47C01F68" w:rsidR="00D478C2" w:rsidRPr="00676A93" w:rsidRDefault="00D478C2" w:rsidP="00D478C2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0.46</w:t>
            </w:r>
          </w:p>
        </w:tc>
      </w:tr>
      <w:tr w:rsidR="00D478C2" w:rsidRPr="00676A93" w14:paraId="6F6AD343" w14:textId="77777777" w:rsidTr="00EC3D31">
        <w:tc>
          <w:tcPr>
            <w:tcW w:w="2098" w:type="pct"/>
          </w:tcPr>
          <w:p w14:paraId="50581C82" w14:textId="2F1BD15E" w:rsidR="00D478C2" w:rsidRPr="00676A93" w:rsidRDefault="00D478C2" w:rsidP="00D478C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76" w:type="pct"/>
          </w:tcPr>
          <w:p w14:paraId="5F4A82DD" w14:textId="77777777" w:rsidR="00D478C2" w:rsidRPr="00676A93" w:rsidRDefault="00D478C2" w:rsidP="00D478C2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88B37BE" w14:textId="0D127FB6" w:rsidR="00D478C2" w:rsidRPr="00676A93" w:rsidRDefault="00D478C2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FE65D9A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3A18DCC" w14:textId="4EFC7A47" w:rsidR="00D478C2" w:rsidRPr="00676A93" w:rsidRDefault="00D478C2" w:rsidP="00D478C2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C9B56F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20423380" w14:textId="20E88812" w:rsidR="00D478C2" w:rsidRPr="00676A93" w:rsidRDefault="00D478C2" w:rsidP="00D478C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35" w:type="pct"/>
            <w:shd w:val="clear" w:color="auto" w:fill="auto"/>
          </w:tcPr>
          <w:p w14:paraId="26BE769D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73D938F4" w14:textId="3081C547" w:rsidR="00D478C2" w:rsidRPr="00676A93" w:rsidRDefault="00D478C2" w:rsidP="00D478C2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0.96</w:t>
            </w:r>
          </w:p>
        </w:tc>
      </w:tr>
      <w:tr w:rsidR="00D478C2" w:rsidRPr="00676A93" w14:paraId="204610EF" w14:textId="77777777" w:rsidTr="00EC3D31">
        <w:tc>
          <w:tcPr>
            <w:tcW w:w="2098" w:type="pct"/>
          </w:tcPr>
          <w:p w14:paraId="70379D75" w14:textId="593BC443" w:rsidR="00D478C2" w:rsidRPr="00676A93" w:rsidRDefault="00D478C2" w:rsidP="00D478C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76" w:type="pct"/>
          </w:tcPr>
          <w:p w14:paraId="20A095E8" w14:textId="77777777" w:rsidR="00D478C2" w:rsidRPr="00676A93" w:rsidRDefault="00D478C2" w:rsidP="00D478C2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BA39742" w14:textId="19BA2729" w:rsidR="00D478C2" w:rsidRPr="00676A93" w:rsidRDefault="00D478C2" w:rsidP="00767F7E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DEE9EBC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264C7162" w14:textId="46EBE330" w:rsidR="00D478C2" w:rsidRPr="00676A93" w:rsidRDefault="00D478C2" w:rsidP="00D478C2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DA68355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8093FB3" w14:textId="53D9BD4F" w:rsidR="00D478C2" w:rsidRPr="00676A93" w:rsidRDefault="00D478C2" w:rsidP="00D478C2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3.76</w:t>
            </w:r>
          </w:p>
        </w:tc>
        <w:tc>
          <w:tcPr>
            <w:tcW w:w="135" w:type="pct"/>
            <w:shd w:val="clear" w:color="auto" w:fill="auto"/>
          </w:tcPr>
          <w:p w14:paraId="75DD9E79" w14:textId="77777777" w:rsidR="00D478C2" w:rsidRPr="00676A93" w:rsidRDefault="00D478C2" w:rsidP="00D478C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215901A" w14:textId="7D7A0F3A" w:rsidR="00D478C2" w:rsidRPr="00676A93" w:rsidRDefault="00D478C2" w:rsidP="00D478C2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9.98</w:t>
            </w:r>
          </w:p>
        </w:tc>
      </w:tr>
      <w:tr w:rsidR="00A56BB9" w:rsidRPr="00676A93" w14:paraId="27AEEC92" w14:textId="77777777" w:rsidTr="00EC3D31">
        <w:tc>
          <w:tcPr>
            <w:tcW w:w="2098" w:type="pct"/>
          </w:tcPr>
          <w:p w14:paraId="51FC5994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59056838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F7C03EF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3AFCEA1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A96B20E" w14:textId="1EED2289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6239AC6F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99906FF" w14:textId="77777777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EAE5B52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61F24E33" w14:textId="77777777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6BB9" w:rsidRPr="00676A93" w14:paraId="519BAC87" w14:textId="77777777" w:rsidTr="00EC3D31">
        <w:tc>
          <w:tcPr>
            <w:tcW w:w="2098" w:type="pct"/>
          </w:tcPr>
          <w:p w14:paraId="7CB6620B" w14:textId="1AE59A9F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76" w:type="pct"/>
          </w:tcPr>
          <w:p w14:paraId="7BDC4B5C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D4402EE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5313DB3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0D18E2AF" w14:textId="77777777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EBD0135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03E4197C" w14:textId="77777777" w:rsidR="00A56BB9" w:rsidRPr="00676A93" w:rsidRDefault="00A56BB9" w:rsidP="00A56BB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0B26B9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37D7170A" w14:textId="77777777" w:rsidR="00A56BB9" w:rsidRPr="00676A93" w:rsidRDefault="00A56BB9" w:rsidP="00A56BB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6BB9" w:rsidRPr="00676A93" w14:paraId="0D6450D1" w14:textId="77777777" w:rsidTr="00EC3D31">
        <w:tc>
          <w:tcPr>
            <w:tcW w:w="2098" w:type="pct"/>
          </w:tcPr>
          <w:p w14:paraId="5C36A556" w14:textId="7569860C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476" w:type="pct"/>
          </w:tcPr>
          <w:p w14:paraId="3771BC78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1581479" w14:textId="31B4A9E2" w:rsidR="00A56BB9" w:rsidRPr="00676A93" w:rsidRDefault="00D478C2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0.30</w:t>
            </w:r>
          </w:p>
        </w:tc>
        <w:tc>
          <w:tcPr>
            <w:tcW w:w="147" w:type="pct"/>
          </w:tcPr>
          <w:p w14:paraId="4B16275E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2BF130F1" w14:textId="513F3417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EEF67B0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2169B87C" w14:textId="39627FF0" w:rsidR="00A56BB9" w:rsidRPr="00676A93" w:rsidRDefault="00D478C2" w:rsidP="00F22148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FD735F3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2E3DA15E" w14:textId="05012E5B" w:rsidR="00A56BB9" w:rsidRPr="00676A93" w:rsidRDefault="00A56BB9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56BB9" w:rsidRPr="00676A93" w14:paraId="2F61BB80" w14:textId="77777777" w:rsidTr="00EC3D31">
        <w:tc>
          <w:tcPr>
            <w:tcW w:w="2098" w:type="pct"/>
          </w:tcPr>
          <w:p w14:paraId="5C7D2835" w14:textId="6C4874B7" w:rsidR="00A56BB9" w:rsidRPr="00676A93" w:rsidRDefault="00A56BB9" w:rsidP="00A56B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76" w:type="pct"/>
          </w:tcPr>
          <w:p w14:paraId="487C61A1" w14:textId="77777777" w:rsidR="00A56BB9" w:rsidRPr="00676A93" w:rsidRDefault="00A56BB9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6BA384D" w14:textId="2783DA26" w:rsidR="00A56BB9" w:rsidRPr="00676A93" w:rsidRDefault="00D478C2" w:rsidP="00A56BB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15.53</w:t>
            </w:r>
          </w:p>
        </w:tc>
        <w:tc>
          <w:tcPr>
            <w:tcW w:w="147" w:type="pct"/>
          </w:tcPr>
          <w:p w14:paraId="110EC182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7E226267" w14:textId="00BE2483" w:rsidR="00A56BB9" w:rsidRPr="00676A93" w:rsidRDefault="00A56BB9" w:rsidP="00A56BB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25.54</w:t>
            </w:r>
          </w:p>
        </w:tc>
        <w:tc>
          <w:tcPr>
            <w:tcW w:w="148" w:type="pct"/>
            <w:shd w:val="clear" w:color="auto" w:fill="auto"/>
          </w:tcPr>
          <w:p w14:paraId="082602E1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5493626" w14:textId="12D2F65A" w:rsidR="00A56BB9" w:rsidRPr="00676A93" w:rsidRDefault="00D478C2" w:rsidP="00F22148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4AF236C" w14:textId="77777777" w:rsidR="00A56BB9" w:rsidRPr="00676A93" w:rsidRDefault="00A56BB9" w:rsidP="00A56B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DEEDB59" w14:textId="195C0FD5" w:rsidR="00A56BB9" w:rsidRPr="00676A93" w:rsidRDefault="00A56BB9" w:rsidP="00F22148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F96983" w:rsidRPr="00676A93" w14:paraId="39BD9B32" w14:textId="77777777" w:rsidTr="00EC3D31">
        <w:tc>
          <w:tcPr>
            <w:tcW w:w="2098" w:type="pct"/>
          </w:tcPr>
          <w:p w14:paraId="6B5056A4" w14:textId="581FB87D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76" w:type="pct"/>
          </w:tcPr>
          <w:p w14:paraId="0418C220" w14:textId="77777777" w:rsidR="00F96983" w:rsidRPr="00676A93" w:rsidRDefault="00F96983" w:rsidP="00F9698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4DBF282" w14:textId="53F578B6" w:rsidR="00F96983" w:rsidRPr="00676A93" w:rsidRDefault="00F96983" w:rsidP="00F9698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1.82</w:t>
            </w:r>
          </w:p>
        </w:tc>
        <w:tc>
          <w:tcPr>
            <w:tcW w:w="147" w:type="pct"/>
          </w:tcPr>
          <w:p w14:paraId="44F3377F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41A4EDE9" w14:textId="0B24CE23" w:rsidR="00F96983" w:rsidRPr="00676A93" w:rsidRDefault="00F96983" w:rsidP="00F9698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F47D743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21A1A74" w14:textId="1E04DD66" w:rsidR="00F96983" w:rsidRPr="00676A93" w:rsidRDefault="00F96983" w:rsidP="00F96983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E75AA62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73164E0F" w14:textId="3BAE4CE0" w:rsidR="00F96983" w:rsidRPr="00676A93" w:rsidRDefault="00F96983" w:rsidP="00F96983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1B6592" w:rsidRPr="00676A93" w14:paraId="6A3BF486" w14:textId="77777777" w:rsidTr="006D7C78">
        <w:tc>
          <w:tcPr>
            <w:tcW w:w="2098" w:type="pct"/>
          </w:tcPr>
          <w:p w14:paraId="21971FA1" w14:textId="77777777" w:rsidR="001B6592" w:rsidRPr="00676A93" w:rsidRDefault="001B6592" w:rsidP="00F96983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3DA51FBB" w14:textId="77777777" w:rsidR="001B6592" w:rsidRPr="00676A93" w:rsidRDefault="001B6592" w:rsidP="00F9698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pct"/>
            <w:gridSpan w:val="3"/>
          </w:tcPr>
          <w:p w14:paraId="02BF2446" w14:textId="77777777" w:rsidR="001B6592" w:rsidRPr="00676A93" w:rsidRDefault="001B6592" w:rsidP="00F9698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9DF5503" w14:textId="77777777" w:rsidR="001B6592" w:rsidRPr="00676A93" w:rsidRDefault="001B6592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pct"/>
            <w:gridSpan w:val="4"/>
            <w:shd w:val="clear" w:color="auto" w:fill="auto"/>
          </w:tcPr>
          <w:p w14:paraId="07CD4E27" w14:textId="77777777" w:rsidR="001B6592" w:rsidRPr="00676A93" w:rsidRDefault="001B6592" w:rsidP="00F96983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F96983" w:rsidRPr="00676A93" w14:paraId="73A79804" w14:textId="77777777" w:rsidTr="006D7C78">
        <w:tc>
          <w:tcPr>
            <w:tcW w:w="2098" w:type="pct"/>
          </w:tcPr>
          <w:p w14:paraId="3EE112EF" w14:textId="2C475D6F" w:rsidR="00F96983" w:rsidRPr="00676A93" w:rsidRDefault="00F96983" w:rsidP="00F96983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476" w:type="pct"/>
          </w:tcPr>
          <w:p w14:paraId="5BA038DC" w14:textId="77777777" w:rsidR="00F96983" w:rsidRPr="00676A93" w:rsidRDefault="00F96983" w:rsidP="00F9698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pct"/>
            <w:gridSpan w:val="3"/>
          </w:tcPr>
          <w:p w14:paraId="62429E46" w14:textId="75E059C9" w:rsidR="00F96983" w:rsidRPr="00676A93" w:rsidRDefault="00F96983" w:rsidP="00F9698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30BED027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pct"/>
            <w:gridSpan w:val="4"/>
            <w:shd w:val="clear" w:color="auto" w:fill="auto"/>
          </w:tcPr>
          <w:p w14:paraId="48C2C90B" w14:textId="3AE1604B" w:rsidR="00F96983" w:rsidRPr="00676A93" w:rsidRDefault="00F96983" w:rsidP="00F96983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6983" w:rsidRPr="00676A93" w14:paraId="7F49C974" w14:textId="77777777" w:rsidTr="00EC3D31">
        <w:tc>
          <w:tcPr>
            <w:tcW w:w="2098" w:type="pct"/>
          </w:tcPr>
          <w:p w14:paraId="34668059" w14:textId="3ADAA7B3" w:rsidR="00F96983" w:rsidRPr="00676A93" w:rsidRDefault="00F96983" w:rsidP="00F96983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476" w:type="pct"/>
          </w:tcPr>
          <w:p w14:paraId="5B56A3E2" w14:textId="40650BE5" w:rsidR="00F96983" w:rsidRPr="00676A93" w:rsidRDefault="00F96983" w:rsidP="00F9698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77" w:type="pct"/>
          </w:tcPr>
          <w:p w14:paraId="25D9EEDE" w14:textId="001C5350" w:rsidR="00F96983" w:rsidRPr="00676A93" w:rsidRDefault="00F96983" w:rsidP="00F9698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34AD855A" w14:textId="77777777" w:rsidR="00F96983" w:rsidRPr="00676A93" w:rsidRDefault="00F96983" w:rsidP="00F96983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7FE1AB34" w14:textId="59B4E553" w:rsidR="00F96983" w:rsidRPr="00676A93" w:rsidRDefault="00F96983" w:rsidP="00F9698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0F71DE1C" w14:textId="77777777" w:rsidR="00F96983" w:rsidRPr="00676A93" w:rsidRDefault="00F96983" w:rsidP="00F96983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1E628129" w14:textId="0BCE8303" w:rsidR="00F96983" w:rsidRPr="00676A93" w:rsidRDefault="00F96983" w:rsidP="00F96983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4401C315" w14:textId="77777777" w:rsidR="00F96983" w:rsidRPr="00676A93" w:rsidRDefault="00F96983" w:rsidP="00F96983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12A5D785" w14:textId="0C84D47F" w:rsidR="00F96983" w:rsidRPr="00676A93" w:rsidRDefault="00F96983" w:rsidP="00F96983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96983" w:rsidRPr="00676A93" w14:paraId="1192CEE4" w14:textId="77777777" w:rsidTr="006D7C78">
        <w:trPr>
          <w:gridAfter w:val="1"/>
          <w:wAfter w:w="5" w:type="pct"/>
        </w:trPr>
        <w:tc>
          <w:tcPr>
            <w:tcW w:w="2098" w:type="pct"/>
          </w:tcPr>
          <w:p w14:paraId="44FD0D5F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3AF6BF77" w14:textId="77777777" w:rsidR="00F96983" w:rsidRPr="00676A93" w:rsidRDefault="00F96983" w:rsidP="00F9698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1" w:type="pct"/>
            <w:gridSpan w:val="7"/>
          </w:tcPr>
          <w:p w14:paraId="4830C217" w14:textId="6C2F0FB2" w:rsidR="00F96983" w:rsidRPr="00676A93" w:rsidRDefault="00F96983" w:rsidP="00F96983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6983" w:rsidRPr="00676A93" w14:paraId="59581177" w14:textId="77777777" w:rsidTr="00EC3D31">
        <w:tc>
          <w:tcPr>
            <w:tcW w:w="2098" w:type="pct"/>
          </w:tcPr>
          <w:p w14:paraId="2EE00D7C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476" w:type="pct"/>
          </w:tcPr>
          <w:p w14:paraId="64722530" w14:textId="77777777" w:rsidR="00F96983" w:rsidRPr="00676A93" w:rsidRDefault="00F96983" w:rsidP="00F9698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A0985CC" w14:textId="77777777" w:rsidR="00F96983" w:rsidRPr="00676A93" w:rsidRDefault="00F96983" w:rsidP="00F9698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A5E910B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08EF13BD" w14:textId="77777777" w:rsidR="00F96983" w:rsidRPr="00676A93" w:rsidRDefault="00F96983" w:rsidP="00F9698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6D4EABD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413E2D86" w14:textId="77777777" w:rsidR="00F96983" w:rsidRPr="00676A93" w:rsidRDefault="00F96983" w:rsidP="00F9698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96557DB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FE82ECC" w14:textId="77777777" w:rsidR="00F96983" w:rsidRPr="00676A93" w:rsidRDefault="00F96983" w:rsidP="00F96983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6983" w:rsidRPr="00676A93" w14:paraId="23031E5C" w14:textId="77777777" w:rsidTr="00EC3D31">
        <w:tc>
          <w:tcPr>
            <w:tcW w:w="2098" w:type="pct"/>
          </w:tcPr>
          <w:p w14:paraId="22A2D567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476" w:type="pct"/>
          </w:tcPr>
          <w:p w14:paraId="5BE19BB8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791FD0BC" w14:textId="6CBF0C01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31.84</w:t>
            </w:r>
          </w:p>
        </w:tc>
        <w:tc>
          <w:tcPr>
            <w:tcW w:w="147" w:type="pct"/>
          </w:tcPr>
          <w:p w14:paraId="5497B5E8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B2A57A0" w14:textId="19029898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56.41</w:t>
            </w:r>
          </w:p>
        </w:tc>
        <w:tc>
          <w:tcPr>
            <w:tcW w:w="148" w:type="pct"/>
            <w:shd w:val="clear" w:color="auto" w:fill="auto"/>
          </w:tcPr>
          <w:p w14:paraId="027086DF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1F2C226" w14:textId="59D5EE79" w:rsidR="00F96983" w:rsidRPr="00676A93" w:rsidRDefault="00F96983" w:rsidP="00F96983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90EFAEE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EBD661C" w14:textId="45441F66" w:rsidR="00F96983" w:rsidRPr="00676A93" w:rsidRDefault="00F96983" w:rsidP="00F96983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6983" w:rsidRPr="00676A93" w14:paraId="2303F96D" w14:textId="77777777" w:rsidTr="00EC3D31">
        <w:tc>
          <w:tcPr>
            <w:tcW w:w="2098" w:type="pct"/>
          </w:tcPr>
          <w:p w14:paraId="49B06F43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76" w:type="pct"/>
          </w:tcPr>
          <w:p w14:paraId="10A92DE4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552416B" w14:textId="239C2B4A" w:rsidR="00F96983" w:rsidRPr="00676A93" w:rsidRDefault="00F96983" w:rsidP="00F96983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FA48B8C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68A665A" w14:textId="3543CFD1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78.10</w:t>
            </w:r>
          </w:p>
        </w:tc>
        <w:tc>
          <w:tcPr>
            <w:tcW w:w="148" w:type="pct"/>
            <w:shd w:val="clear" w:color="auto" w:fill="auto"/>
          </w:tcPr>
          <w:p w14:paraId="66858B7F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2C456A32" w14:textId="7F2A90BD" w:rsidR="00F96983" w:rsidRPr="00676A93" w:rsidRDefault="00F96983" w:rsidP="00F96983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E07B895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94123B8" w14:textId="6175740E" w:rsidR="00F96983" w:rsidRPr="00676A93" w:rsidRDefault="00F96983" w:rsidP="00F96983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6983" w:rsidRPr="00676A93" w14:paraId="0853F98D" w14:textId="77777777" w:rsidTr="00EC3D31">
        <w:tc>
          <w:tcPr>
            <w:tcW w:w="2098" w:type="pct"/>
          </w:tcPr>
          <w:p w14:paraId="6A848B2F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76" w:type="pct"/>
          </w:tcPr>
          <w:p w14:paraId="79DC79F0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1A3EF3A9" w14:textId="674F9E9C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3.</w:t>
            </w:r>
            <w:r w:rsidR="00CD4DD9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47" w:type="pct"/>
          </w:tcPr>
          <w:p w14:paraId="7C165D74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010C1ACA" w14:textId="1753B7BF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2.65</w:t>
            </w:r>
          </w:p>
        </w:tc>
        <w:tc>
          <w:tcPr>
            <w:tcW w:w="148" w:type="pct"/>
            <w:shd w:val="clear" w:color="auto" w:fill="auto"/>
          </w:tcPr>
          <w:p w14:paraId="486C5D5F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0046E2E1" w14:textId="65062787" w:rsidR="00F96983" w:rsidRPr="00676A93" w:rsidRDefault="00F96983" w:rsidP="00F96983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3.57</w:t>
            </w:r>
          </w:p>
        </w:tc>
        <w:tc>
          <w:tcPr>
            <w:tcW w:w="135" w:type="pct"/>
            <w:shd w:val="clear" w:color="auto" w:fill="auto"/>
          </w:tcPr>
          <w:p w14:paraId="3A7A76C1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72A999E" w14:textId="42C52DDF" w:rsidR="00F96983" w:rsidRPr="00676A93" w:rsidRDefault="00F96983" w:rsidP="00F96983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2.65</w:t>
            </w:r>
          </w:p>
        </w:tc>
      </w:tr>
      <w:tr w:rsidR="00F96983" w:rsidRPr="00676A93" w14:paraId="1972B42F" w14:textId="77777777" w:rsidTr="00EC3D31">
        <w:tc>
          <w:tcPr>
            <w:tcW w:w="2098" w:type="pct"/>
          </w:tcPr>
          <w:p w14:paraId="18993DB6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476" w:type="pct"/>
          </w:tcPr>
          <w:p w14:paraId="49E13E64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12362E9" w14:textId="7B02AC08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3.14</w:t>
            </w:r>
          </w:p>
        </w:tc>
        <w:tc>
          <w:tcPr>
            <w:tcW w:w="147" w:type="pct"/>
          </w:tcPr>
          <w:p w14:paraId="259663A8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1579E3CC" w14:textId="6BAF0327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9.43</w:t>
            </w:r>
          </w:p>
        </w:tc>
        <w:tc>
          <w:tcPr>
            <w:tcW w:w="148" w:type="pct"/>
            <w:shd w:val="clear" w:color="auto" w:fill="auto"/>
          </w:tcPr>
          <w:p w14:paraId="0024D2B1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1FB39204" w14:textId="0927E056" w:rsidR="00F96983" w:rsidRPr="00676A93" w:rsidRDefault="00F96983" w:rsidP="00F96983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6F56265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4ECC94BB" w14:textId="7012CC02" w:rsidR="00F96983" w:rsidRPr="00676A93" w:rsidRDefault="00F96983" w:rsidP="00F96983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6983" w:rsidRPr="00676A93" w14:paraId="6DB05D0A" w14:textId="77777777" w:rsidTr="00EC3D31">
        <w:tc>
          <w:tcPr>
            <w:tcW w:w="2098" w:type="pct"/>
          </w:tcPr>
          <w:p w14:paraId="60773847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476" w:type="pct"/>
          </w:tcPr>
          <w:p w14:paraId="58B6E764" w14:textId="0AAA425B" w:rsidR="00F96983" w:rsidRPr="00676A93" w:rsidRDefault="00F96983" w:rsidP="00F96983">
            <w:pPr>
              <w:pStyle w:val="BodyText"/>
              <w:tabs>
                <w:tab w:val="decimal" w:pos="16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477" w:type="pct"/>
          </w:tcPr>
          <w:p w14:paraId="7BD7BADF" w14:textId="1163F5EA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18.63</w:t>
            </w:r>
          </w:p>
        </w:tc>
        <w:tc>
          <w:tcPr>
            <w:tcW w:w="147" w:type="pct"/>
          </w:tcPr>
          <w:p w14:paraId="1E28EB29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2D237F9" w14:textId="3BB5207C" w:rsidR="00F96983" w:rsidRPr="00676A93" w:rsidRDefault="00F96983" w:rsidP="00F9698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5BA0825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7CD77896" w14:textId="46D5928D" w:rsidR="00F96983" w:rsidRPr="00676A93" w:rsidRDefault="00F96983" w:rsidP="00F96983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21.97</w:t>
            </w:r>
          </w:p>
        </w:tc>
        <w:tc>
          <w:tcPr>
            <w:tcW w:w="135" w:type="pct"/>
          </w:tcPr>
          <w:p w14:paraId="713A0A26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5AA45727" w14:textId="1C29578C" w:rsidR="00F96983" w:rsidRPr="00676A93" w:rsidRDefault="00F96983" w:rsidP="00F96983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6983" w:rsidRPr="00676A93" w14:paraId="1F282DF9" w14:textId="77777777" w:rsidTr="00EC3D31">
        <w:tc>
          <w:tcPr>
            <w:tcW w:w="2098" w:type="pct"/>
          </w:tcPr>
          <w:p w14:paraId="21EE3BBA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76" w:type="pct"/>
          </w:tcPr>
          <w:p w14:paraId="4B76020C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9395809" w14:textId="13E09904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147" w:type="pct"/>
          </w:tcPr>
          <w:p w14:paraId="77F3044B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0F8A5D6" w14:textId="1F558F15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0.13</w:t>
            </w:r>
          </w:p>
        </w:tc>
        <w:tc>
          <w:tcPr>
            <w:tcW w:w="148" w:type="pct"/>
          </w:tcPr>
          <w:p w14:paraId="1DFECE7F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5344AA1D" w14:textId="00F88A72" w:rsidR="00F96983" w:rsidRPr="00676A93" w:rsidRDefault="00F96983" w:rsidP="00F96983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135" w:type="pct"/>
          </w:tcPr>
          <w:p w14:paraId="0C3EFB6C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67400C63" w14:textId="79106235" w:rsidR="00F96983" w:rsidRPr="00676A93" w:rsidRDefault="00F96983" w:rsidP="00F96983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</w:tr>
      <w:tr w:rsidR="00F96983" w:rsidRPr="00676A93" w14:paraId="0C966DEB" w14:textId="77777777" w:rsidTr="00EC3D31">
        <w:tc>
          <w:tcPr>
            <w:tcW w:w="2098" w:type="pct"/>
          </w:tcPr>
          <w:p w14:paraId="26D25037" w14:textId="5E146728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76" w:type="pct"/>
          </w:tcPr>
          <w:p w14:paraId="6D5C1BFA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1AA4966" w14:textId="0EEC623A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6.13</w:t>
            </w:r>
          </w:p>
        </w:tc>
        <w:tc>
          <w:tcPr>
            <w:tcW w:w="147" w:type="pct"/>
          </w:tcPr>
          <w:p w14:paraId="7CCE8007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91292AB" w14:textId="1D80FCD3" w:rsidR="00F96983" w:rsidRPr="00676A93" w:rsidRDefault="00F96983" w:rsidP="00F9698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8916E61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7E446B48" w14:textId="786FF581" w:rsidR="00F96983" w:rsidRPr="00676A93" w:rsidRDefault="00F96983" w:rsidP="000F1595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1D4A6AA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760A84D2" w14:textId="7A2A414F" w:rsidR="00F96983" w:rsidRPr="00676A93" w:rsidRDefault="00F96983" w:rsidP="00F96983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6983" w:rsidRPr="00676A93" w14:paraId="07717A0A" w14:textId="77777777" w:rsidTr="00EC3D31">
        <w:tc>
          <w:tcPr>
            <w:tcW w:w="2098" w:type="pct"/>
          </w:tcPr>
          <w:p w14:paraId="63787489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76" w:type="pct"/>
          </w:tcPr>
          <w:p w14:paraId="1F1B85C3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7DE74315" w14:textId="5199A6AF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1.99</w:t>
            </w:r>
          </w:p>
        </w:tc>
        <w:tc>
          <w:tcPr>
            <w:tcW w:w="147" w:type="pct"/>
          </w:tcPr>
          <w:p w14:paraId="2C057424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8455820" w14:textId="305EC9C8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148" w:type="pct"/>
          </w:tcPr>
          <w:p w14:paraId="4752B5AA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4B102621" w14:textId="31509EA0" w:rsidR="00F96983" w:rsidRPr="00676A93" w:rsidRDefault="00F96983" w:rsidP="00F96983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593A4FE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4C2D786B" w14:textId="04948EFB" w:rsidR="00F96983" w:rsidRPr="00676A93" w:rsidRDefault="00F96983" w:rsidP="00F96983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6983" w:rsidRPr="00676A93" w14:paraId="36EB406E" w14:textId="77777777" w:rsidTr="00EC3D31">
        <w:tc>
          <w:tcPr>
            <w:tcW w:w="2098" w:type="pct"/>
          </w:tcPr>
          <w:p w14:paraId="27638AF4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76" w:type="pct"/>
          </w:tcPr>
          <w:p w14:paraId="30D68AC2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195FF55" w14:textId="0E9C775F" w:rsidR="00F96983" w:rsidRPr="00676A93" w:rsidRDefault="00F96983" w:rsidP="00FE1C08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27124F6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9A3DD57" w14:textId="3F6FDD7D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148" w:type="pct"/>
          </w:tcPr>
          <w:p w14:paraId="0E6F22A2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58905407" w14:textId="7CE21AB7" w:rsidR="00F96983" w:rsidRPr="00676A93" w:rsidRDefault="00F96983" w:rsidP="00F96983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3F46CB5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42FB1F44" w14:textId="523DF33F" w:rsidR="00F96983" w:rsidRPr="00676A93" w:rsidRDefault="00F96983" w:rsidP="00F96983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6983" w:rsidRPr="00676A93" w14:paraId="6F4E8B9E" w14:textId="77777777" w:rsidTr="00EC3D31">
        <w:tc>
          <w:tcPr>
            <w:tcW w:w="2098" w:type="pct"/>
          </w:tcPr>
          <w:p w14:paraId="7A1395CC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476" w:type="pct"/>
          </w:tcPr>
          <w:p w14:paraId="5C66AB25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9C083FA" w14:textId="6B851836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7.71</w:t>
            </w:r>
          </w:p>
        </w:tc>
        <w:tc>
          <w:tcPr>
            <w:tcW w:w="147" w:type="pct"/>
          </w:tcPr>
          <w:p w14:paraId="19941059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043E9D7" w14:textId="4190EA76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7.01</w:t>
            </w:r>
          </w:p>
        </w:tc>
        <w:tc>
          <w:tcPr>
            <w:tcW w:w="148" w:type="pct"/>
          </w:tcPr>
          <w:p w14:paraId="286ED032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3E35E801" w14:textId="0343D435" w:rsidR="00F96983" w:rsidRPr="00676A93" w:rsidRDefault="00F96983" w:rsidP="00F96983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3.27</w:t>
            </w:r>
          </w:p>
        </w:tc>
        <w:tc>
          <w:tcPr>
            <w:tcW w:w="135" w:type="pct"/>
          </w:tcPr>
          <w:p w14:paraId="35124009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182F72A9" w14:textId="2DA99D57" w:rsidR="00F96983" w:rsidRPr="00676A93" w:rsidRDefault="00F96983" w:rsidP="00F96983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3.32</w:t>
            </w:r>
          </w:p>
        </w:tc>
      </w:tr>
      <w:tr w:rsidR="00F96983" w:rsidRPr="00676A93" w14:paraId="1F7CC89A" w14:textId="77777777" w:rsidTr="00EC3D31">
        <w:tc>
          <w:tcPr>
            <w:tcW w:w="2098" w:type="pct"/>
          </w:tcPr>
          <w:p w14:paraId="334F1E84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476" w:type="pct"/>
          </w:tcPr>
          <w:p w14:paraId="7D527A00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01F6036" w14:textId="74531606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0.2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7" w:type="pct"/>
          </w:tcPr>
          <w:p w14:paraId="2EBAEE88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545D94FF" w14:textId="6F7F99D7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0.95</w:t>
            </w:r>
          </w:p>
        </w:tc>
        <w:tc>
          <w:tcPr>
            <w:tcW w:w="148" w:type="pct"/>
          </w:tcPr>
          <w:p w14:paraId="2529E051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528F498F" w14:textId="2CE63B8A" w:rsidR="00F96983" w:rsidRPr="00676A93" w:rsidRDefault="00F96983" w:rsidP="00F96983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E05CD63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1FA53206" w14:textId="5F05EA32" w:rsidR="00F96983" w:rsidRPr="00676A93" w:rsidRDefault="00F96983" w:rsidP="00F96983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6983" w:rsidRPr="00676A93" w14:paraId="16D1455B" w14:textId="77777777" w:rsidTr="00EC3D31">
        <w:tc>
          <w:tcPr>
            <w:tcW w:w="2098" w:type="pct"/>
          </w:tcPr>
          <w:p w14:paraId="11288D2C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76" w:type="pct"/>
          </w:tcPr>
          <w:p w14:paraId="5BBC8090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99CFB43" w14:textId="45F3BC1D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15.56</w:t>
            </w:r>
          </w:p>
        </w:tc>
        <w:tc>
          <w:tcPr>
            <w:tcW w:w="147" w:type="pct"/>
          </w:tcPr>
          <w:p w14:paraId="46602935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219B75C" w14:textId="0D3DB94E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15.52</w:t>
            </w:r>
          </w:p>
        </w:tc>
        <w:tc>
          <w:tcPr>
            <w:tcW w:w="148" w:type="pct"/>
          </w:tcPr>
          <w:p w14:paraId="5F9C2DD8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0597A731" w14:textId="15A9B763" w:rsidR="00F96983" w:rsidRPr="00676A93" w:rsidRDefault="00F96983" w:rsidP="00F96983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15.56</w:t>
            </w:r>
          </w:p>
        </w:tc>
        <w:tc>
          <w:tcPr>
            <w:tcW w:w="135" w:type="pct"/>
          </w:tcPr>
          <w:p w14:paraId="25F5AF9C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5D5EBEF9" w14:textId="00F666F8" w:rsidR="00F96983" w:rsidRPr="00676A93" w:rsidRDefault="00F96983" w:rsidP="00F96983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14.93</w:t>
            </w:r>
          </w:p>
        </w:tc>
      </w:tr>
      <w:tr w:rsidR="00F96983" w:rsidRPr="00676A93" w14:paraId="222661B5" w14:textId="77777777" w:rsidTr="00EC3D31">
        <w:tc>
          <w:tcPr>
            <w:tcW w:w="2098" w:type="pct"/>
          </w:tcPr>
          <w:p w14:paraId="755E60F0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476" w:type="pct"/>
          </w:tcPr>
          <w:p w14:paraId="40B9CFD3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3669636" w14:textId="0E4B6034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0.22</w:t>
            </w:r>
          </w:p>
        </w:tc>
        <w:tc>
          <w:tcPr>
            <w:tcW w:w="147" w:type="pct"/>
          </w:tcPr>
          <w:p w14:paraId="019D772E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0F1BFDC" w14:textId="13FAA3E7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1.03</w:t>
            </w:r>
          </w:p>
        </w:tc>
        <w:tc>
          <w:tcPr>
            <w:tcW w:w="148" w:type="pct"/>
          </w:tcPr>
          <w:p w14:paraId="255A0B7B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0A772146" w14:textId="63418255" w:rsidR="00F96983" w:rsidRPr="00676A93" w:rsidRDefault="00F96983" w:rsidP="00F96983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  <w:tc>
          <w:tcPr>
            <w:tcW w:w="135" w:type="pct"/>
          </w:tcPr>
          <w:p w14:paraId="17444360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30D979E7" w14:textId="07D8F3AA" w:rsidR="00F96983" w:rsidRPr="00676A93" w:rsidRDefault="00F96983" w:rsidP="00F96983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0.70</w:t>
            </w:r>
          </w:p>
        </w:tc>
      </w:tr>
      <w:tr w:rsidR="00F96983" w:rsidRPr="00676A93" w14:paraId="20867D90" w14:textId="77777777" w:rsidTr="00EC3D31">
        <w:tc>
          <w:tcPr>
            <w:tcW w:w="2098" w:type="pct"/>
          </w:tcPr>
          <w:p w14:paraId="357F233A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76" w:type="pct"/>
          </w:tcPr>
          <w:p w14:paraId="69772852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1B52B572" w14:textId="42D27AD1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10.1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7" w:type="pct"/>
          </w:tcPr>
          <w:p w14:paraId="4F07A038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29A5AF5" w14:textId="116EA219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16.00</w:t>
            </w:r>
          </w:p>
        </w:tc>
        <w:tc>
          <w:tcPr>
            <w:tcW w:w="148" w:type="pct"/>
          </w:tcPr>
          <w:p w14:paraId="26A0684F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72CE698D" w14:textId="7FA6610D" w:rsidR="00F96983" w:rsidRPr="00676A93" w:rsidRDefault="00F96983" w:rsidP="00F96983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2.49</w:t>
            </w:r>
          </w:p>
        </w:tc>
        <w:tc>
          <w:tcPr>
            <w:tcW w:w="135" w:type="pct"/>
          </w:tcPr>
          <w:p w14:paraId="73B431AB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62E2593E" w14:textId="290883BF" w:rsidR="00F96983" w:rsidRPr="00676A93" w:rsidRDefault="00F96983" w:rsidP="00F96983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3.49</w:t>
            </w:r>
          </w:p>
        </w:tc>
      </w:tr>
      <w:tr w:rsidR="00F96983" w:rsidRPr="00676A93" w14:paraId="7671D152" w14:textId="77777777" w:rsidTr="00EC3D31">
        <w:tc>
          <w:tcPr>
            <w:tcW w:w="2098" w:type="pct"/>
          </w:tcPr>
          <w:p w14:paraId="628BAF37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76" w:type="pct"/>
          </w:tcPr>
          <w:p w14:paraId="23CDA9C6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3F6CDC6" w14:textId="1CEA1109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0.9</w:t>
            </w:r>
            <w:r w:rsidR="001533C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7" w:type="pct"/>
          </w:tcPr>
          <w:p w14:paraId="4E40EB49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B8F3EDD" w14:textId="5C4D5001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0.36</w:t>
            </w:r>
          </w:p>
        </w:tc>
        <w:tc>
          <w:tcPr>
            <w:tcW w:w="148" w:type="pct"/>
          </w:tcPr>
          <w:p w14:paraId="316B7AFA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0359A8BC" w14:textId="4A556BD3" w:rsidR="00F96983" w:rsidRPr="00676A93" w:rsidRDefault="00F96983" w:rsidP="00F96983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0.67</w:t>
            </w:r>
          </w:p>
        </w:tc>
        <w:tc>
          <w:tcPr>
            <w:tcW w:w="135" w:type="pct"/>
          </w:tcPr>
          <w:p w14:paraId="21AAD498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31AA89B6" w14:textId="46B30433" w:rsidR="00F96983" w:rsidRPr="00676A93" w:rsidRDefault="00F96983" w:rsidP="00F96983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</w:tr>
      <w:tr w:rsidR="00F96983" w:rsidRPr="00676A93" w14:paraId="52A0C4FE" w14:textId="77777777" w:rsidTr="00EC3D31">
        <w:tc>
          <w:tcPr>
            <w:tcW w:w="2098" w:type="pct"/>
          </w:tcPr>
          <w:p w14:paraId="07783E90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2B04D2E3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731B0742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EF2630A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3CE5E68" w14:textId="77777777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F08ABA5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0AADE06A" w14:textId="77777777" w:rsidR="00F96983" w:rsidRPr="00676A93" w:rsidRDefault="00F96983" w:rsidP="00F96983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4B870591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15ED7B52" w14:textId="77777777" w:rsidR="00F96983" w:rsidRPr="00676A93" w:rsidRDefault="00F96983" w:rsidP="00F96983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96983" w:rsidRPr="00676A93" w14:paraId="7BAEE7AC" w14:textId="77777777" w:rsidTr="00EC3D31">
        <w:tc>
          <w:tcPr>
            <w:tcW w:w="2098" w:type="pct"/>
          </w:tcPr>
          <w:p w14:paraId="7CB213B2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476" w:type="pct"/>
          </w:tcPr>
          <w:p w14:paraId="56AA822F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66511BEA" w14:textId="77777777" w:rsidR="00F96983" w:rsidRPr="00676A93" w:rsidRDefault="00F96983" w:rsidP="00F96983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0A8CDDA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6EE08F9" w14:textId="77777777" w:rsidR="00F96983" w:rsidRPr="00676A93" w:rsidRDefault="00F96983" w:rsidP="00F9698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4DB1E10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051D0AFB" w14:textId="77777777" w:rsidR="00F96983" w:rsidRPr="00676A93" w:rsidRDefault="00F96983" w:rsidP="00F96983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463AF761" w14:textId="77777777" w:rsidR="00F96983" w:rsidRPr="00676A93" w:rsidRDefault="00F96983" w:rsidP="00F9698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5F3126EB" w14:textId="77777777" w:rsidR="00F96983" w:rsidRPr="00676A93" w:rsidRDefault="00F96983" w:rsidP="000F1595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F1595" w:rsidRPr="00676A93" w14:paraId="763F8735" w14:textId="77777777" w:rsidTr="00EC3D31">
        <w:tc>
          <w:tcPr>
            <w:tcW w:w="2098" w:type="pct"/>
          </w:tcPr>
          <w:p w14:paraId="7B60EAB3" w14:textId="46692B57" w:rsidR="000F1595" w:rsidRPr="00676A93" w:rsidRDefault="000F1595" w:rsidP="000F159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476" w:type="pct"/>
          </w:tcPr>
          <w:p w14:paraId="5018C20C" w14:textId="77777777" w:rsidR="000F1595" w:rsidRPr="00676A93" w:rsidRDefault="000F1595" w:rsidP="000F159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60D92B49" w14:textId="4BB071A9" w:rsidR="000F1595" w:rsidRPr="00676A93" w:rsidRDefault="000F1595" w:rsidP="000F159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47" w:type="pct"/>
          </w:tcPr>
          <w:p w14:paraId="065E8310" w14:textId="77777777" w:rsidR="000F1595" w:rsidRPr="00676A93" w:rsidRDefault="000F1595" w:rsidP="000F159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2D6B3BB" w14:textId="4B053E0E" w:rsidR="000F1595" w:rsidRPr="00676A93" w:rsidRDefault="000F1595" w:rsidP="005E2B1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31BA129B" w14:textId="77777777" w:rsidR="000F1595" w:rsidRPr="00676A93" w:rsidRDefault="000F1595" w:rsidP="000F159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4A689FF2" w14:textId="7D361E4C" w:rsidR="000F1595" w:rsidRPr="00676A93" w:rsidRDefault="000F1595" w:rsidP="000F1595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ACCE660" w14:textId="77777777" w:rsidR="000F1595" w:rsidRPr="00676A93" w:rsidRDefault="000F1595" w:rsidP="000F1595">
            <w:pPr>
              <w:pStyle w:val="NoSpacing"/>
              <w:tabs>
                <w:tab w:val="decimal" w:pos="41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11AEB417" w14:textId="4A835E1B" w:rsidR="000F1595" w:rsidRPr="00676A93" w:rsidRDefault="000F1595" w:rsidP="000F1595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185BC0" w:rsidRPr="00676A93" w14:paraId="6863F679" w14:textId="77777777" w:rsidTr="00EC3D31">
        <w:tc>
          <w:tcPr>
            <w:tcW w:w="2098" w:type="pct"/>
          </w:tcPr>
          <w:p w14:paraId="7FFABDAC" w14:textId="0116DA2B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476" w:type="pct"/>
          </w:tcPr>
          <w:p w14:paraId="514B69FE" w14:textId="77777777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552E0E83" w14:textId="1CE90F65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5.34</w:t>
            </w:r>
          </w:p>
        </w:tc>
        <w:tc>
          <w:tcPr>
            <w:tcW w:w="147" w:type="pct"/>
          </w:tcPr>
          <w:p w14:paraId="62EF9E3D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D968485" w14:textId="7E611858" w:rsidR="00185BC0" w:rsidRPr="00676A93" w:rsidRDefault="00185BC0" w:rsidP="00185BC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3266AD8C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281C956C" w14:textId="6DEFE5B2" w:rsidR="00185BC0" w:rsidRPr="00676A93" w:rsidRDefault="00185BC0" w:rsidP="00185BC0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B9D2799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070510D9" w14:textId="274BD613" w:rsidR="00185BC0" w:rsidRPr="00676A93" w:rsidRDefault="00185BC0" w:rsidP="00185BC0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185BC0" w:rsidRPr="00676A93" w14:paraId="26D0E7F4" w14:textId="77777777" w:rsidTr="00EC3D31">
        <w:tc>
          <w:tcPr>
            <w:tcW w:w="2098" w:type="pct"/>
          </w:tcPr>
          <w:p w14:paraId="5DF36F26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76" w:type="pct"/>
          </w:tcPr>
          <w:p w14:paraId="5EFBF3EC" w14:textId="77777777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2C98CE4" w14:textId="1C9BA2BB" w:rsidR="00185BC0" w:rsidRPr="00676A93" w:rsidRDefault="00185BC0" w:rsidP="00185BC0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92EA660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5DB17669" w14:textId="1EDF6DC5" w:rsidR="00185BC0" w:rsidRPr="00676A93" w:rsidRDefault="00185BC0" w:rsidP="00185BC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0.44</w:t>
            </w:r>
          </w:p>
        </w:tc>
        <w:tc>
          <w:tcPr>
            <w:tcW w:w="148" w:type="pct"/>
          </w:tcPr>
          <w:p w14:paraId="7C187A31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52149579" w14:textId="017A4B2C" w:rsidR="00185BC0" w:rsidRPr="00676A93" w:rsidRDefault="00185BC0" w:rsidP="00185BC0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AB71D8B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5DF54E7D" w14:textId="4B35C751" w:rsidR="00185BC0" w:rsidRPr="00676A93" w:rsidRDefault="00185BC0" w:rsidP="00185BC0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85BC0" w:rsidRPr="00676A93" w14:paraId="4C1A8C18" w14:textId="77777777" w:rsidTr="00EC3D31">
        <w:tc>
          <w:tcPr>
            <w:tcW w:w="2098" w:type="pct"/>
          </w:tcPr>
          <w:p w14:paraId="375F4D9D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76" w:type="pct"/>
          </w:tcPr>
          <w:p w14:paraId="5E314EEF" w14:textId="77777777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4AE0AEE" w14:textId="0F27DBF0" w:rsidR="00185BC0" w:rsidRPr="00676A93" w:rsidRDefault="00185BC0" w:rsidP="00185BC0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3E619B6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D753F5E" w14:textId="7C82E3F2" w:rsidR="00185BC0" w:rsidRPr="00676A93" w:rsidRDefault="00185BC0" w:rsidP="00185BC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48" w:type="pct"/>
          </w:tcPr>
          <w:p w14:paraId="460CFAB3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7AFA811C" w14:textId="4BA28165" w:rsidR="00185BC0" w:rsidRPr="00676A93" w:rsidRDefault="00185BC0" w:rsidP="00185BC0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7381870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3E0E77E6" w14:textId="692C57EC" w:rsidR="00185BC0" w:rsidRPr="00676A93" w:rsidRDefault="00185BC0" w:rsidP="00185BC0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85BC0" w:rsidRPr="00676A93" w14:paraId="28DDA49E" w14:textId="77777777" w:rsidTr="00EC3D31">
        <w:tc>
          <w:tcPr>
            <w:tcW w:w="2098" w:type="pct"/>
          </w:tcPr>
          <w:p w14:paraId="01445617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35A75D3D" w14:textId="77777777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70B0BF6E" w14:textId="77777777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7ACD533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C7BD148" w14:textId="77777777" w:rsidR="00185BC0" w:rsidRPr="00676A93" w:rsidRDefault="00185BC0" w:rsidP="00185BC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45188322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586B903C" w14:textId="77777777" w:rsidR="00185BC0" w:rsidRPr="00676A93" w:rsidRDefault="00185BC0" w:rsidP="00185BC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31892251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74F65311" w14:textId="77777777" w:rsidR="00185BC0" w:rsidRPr="00676A93" w:rsidRDefault="00185BC0" w:rsidP="00185BC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85BC0" w:rsidRPr="00676A93" w14:paraId="0DD428D1" w14:textId="77777777" w:rsidTr="00EC3D31">
        <w:tc>
          <w:tcPr>
            <w:tcW w:w="2098" w:type="pct"/>
          </w:tcPr>
          <w:p w14:paraId="32CEC7D6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76" w:type="pct"/>
          </w:tcPr>
          <w:p w14:paraId="41D520C7" w14:textId="77777777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85754F0" w14:textId="77777777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96246DE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0A4577A9" w14:textId="77777777" w:rsidR="00185BC0" w:rsidRPr="00676A93" w:rsidRDefault="00185BC0" w:rsidP="00185BC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260C4D09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40F4266A" w14:textId="77777777" w:rsidR="00185BC0" w:rsidRPr="00676A93" w:rsidRDefault="00185BC0" w:rsidP="00185BC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17289AB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2186B2B" w14:textId="77777777" w:rsidR="00185BC0" w:rsidRPr="00676A93" w:rsidRDefault="00185BC0" w:rsidP="00185BC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5BC0" w:rsidRPr="00676A93" w14:paraId="7B29E4E1" w14:textId="77777777" w:rsidTr="00EC3D31">
        <w:tc>
          <w:tcPr>
            <w:tcW w:w="2098" w:type="pct"/>
          </w:tcPr>
          <w:p w14:paraId="1F2E8563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476" w:type="pct"/>
          </w:tcPr>
          <w:p w14:paraId="56BFE7ED" w14:textId="77777777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1B315B72" w14:textId="77777777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F8DF0EA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13602C4F" w14:textId="77777777" w:rsidR="00185BC0" w:rsidRPr="00676A93" w:rsidRDefault="00185BC0" w:rsidP="00185BC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6B908A5E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231936C8" w14:textId="77777777" w:rsidR="00185BC0" w:rsidRPr="00676A93" w:rsidRDefault="00185BC0" w:rsidP="00185BC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957493C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44A14D93" w14:textId="77777777" w:rsidR="00185BC0" w:rsidRPr="00676A93" w:rsidRDefault="00185BC0" w:rsidP="00185BC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5BC0" w:rsidRPr="00676A93" w14:paraId="40420723" w14:textId="77777777" w:rsidTr="00EC3D31">
        <w:trPr>
          <w:trHeight w:val="299"/>
        </w:trPr>
        <w:tc>
          <w:tcPr>
            <w:tcW w:w="2098" w:type="pct"/>
          </w:tcPr>
          <w:p w14:paraId="113E7BD6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476" w:type="pct"/>
          </w:tcPr>
          <w:p w14:paraId="25216A08" w14:textId="77777777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DED6B9B" w14:textId="1DF3D51B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38.66</w:t>
            </w:r>
          </w:p>
        </w:tc>
        <w:tc>
          <w:tcPr>
            <w:tcW w:w="147" w:type="pct"/>
          </w:tcPr>
          <w:p w14:paraId="6845E3B6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C3DA51E" w14:textId="1BB99AD9" w:rsidR="00185BC0" w:rsidRPr="00676A93" w:rsidRDefault="00185BC0" w:rsidP="00185BC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51.09</w:t>
            </w:r>
          </w:p>
        </w:tc>
        <w:tc>
          <w:tcPr>
            <w:tcW w:w="148" w:type="pct"/>
            <w:shd w:val="clear" w:color="auto" w:fill="auto"/>
          </w:tcPr>
          <w:p w14:paraId="43F44E3C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0E6A2193" w14:textId="22128571" w:rsidR="00185BC0" w:rsidRPr="00676A93" w:rsidRDefault="00185BC0" w:rsidP="00185BC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19.97</w:t>
            </w:r>
          </w:p>
        </w:tc>
        <w:tc>
          <w:tcPr>
            <w:tcW w:w="135" w:type="pct"/>
            <w:shd w:val="clear" w:color="auto" w:fill="auto"/>
          </w:tcPr>
          <w:p w14:paraId="1896CCB6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6C382075" w14:textId="3E52FB46" w:rsidR="00185BC0" w:rsidRPr="00676A93" w:rsidRDefault="00185BC0" w:rsidP="00185BC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26.75</w:t>
            </w:r>
          </w:p>
        </w:tc>
      </w:tr>
      <w:tr w:rsidR="00185BC0" w:rsidRPr="00676A93" w14:paraId="0B284B28" w14:textId="77777777" w:rsidTr="00EC3D31">
        <w:tc>
          <w:tcPr>
            <w:tcW w:w="2098" w:type="pct"/>
          </w:tcPr>
          <w:p w14:paraId="4018B370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476" w:type="pct"/>
          </w:tcPr>
          <w:p w14:paraId="0EA8B4D8" w14:textId="77777777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792E7E2F" w14:textId="51E39E8E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3.55</w:t>
            </w:r>
          </w:p>
        </w:tc>
        <w:tc>
          <w:tcPr>
            <w:tcW w:w="147" w:type="pct"/>
          </w:tcPr>
          <w:p w14:paraId="07ABC85D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14:paraId="643251DA" w14:textId="196432E3" w:rsidR="00185BC0" w:rsidRPr="00676A93" w:rsidRDefault="00185BC0" w:rsidP="00185BC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2.57</w:t>
            </w:r>
          </w:p>
        </w:tc>
        <w:tc>
          <w:tcPr>
            <w:tcW w:w="148" w:type="pct"/>
            <w:shd w:val="clear" w:color="auto" w:fill="auto"/>
          </w:tcPr>
          <w:p w14:paraId="797B0FA1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14:paraId="011381DD" w14:textId="74E17FDF" w:rsidR="00185BC0" w:rsidRPr="00676A93" w:rsidRDefault="00185BC0" w:rsidP="00185BC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1.41</w:t>
            </w:r>
          </w:p>
        </w:tc>
        <w:tc>
          <w:tcPr>
            <w:tcW w:w="135" w:type="pct"/>
            <w:shd w:val="clear" w:color="auto" w:fill="auto"/>
          </w:tcPr>
          <w:p w14:paraId="64699DD3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89DBE" w14:textId="6AB7DE1A" w:rsidR="00185BC0" w:rsidRPr="00676A93" w:rsidRDefault="00185BC0" w:rsidP="00185BC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1.52</w:t>
            </w:r>
          </w:p>
        </w:tc>
      </w:tr>
      <w:tr w:rsidR="00185BC0" w:rsidRPr="00676A93" w14:paraId="1FE13730" w14:textId="77777777" w:rsidTr="00EC3D31">
        <w:tc>
          <w:tcPr>
            <w:tcW w:w="2098" w:type="pct"/>
          </w:tcPr>
          <w:p w14:paraId="23D7FBCC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476" w:type="pct"/>
          </w:tcPr>
          <w:p w14:paraId="2FE398C7" w14:textId="77777777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4968D1B3" w14:textId="15ADCB18" w:rsidR="00185BC0" w:rsidRPr="00676A93" w:rsidRDefault="00185BC0" w:rsidP="00185BC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42.21</w:t>
            </w:r>
          </w:p>
        </w:tc>
        <w:tc>
          <w:tcPr>
            <w:tcW w:w="147" w:type="pct"/>
          </w:tcPr>
          <w:p w14:paraId="55419DD6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10477" w14:textId="2CE62E5B" w:rsidR="00185BC0" w:rsidRPr="00676A93" w:rsidRDefault="00185BC0" w:rsidP="00185BC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53.66</w:t>
            </w:r>
          </w:p>
        </w:tc>
        <w:tc>
          <w:tcPr>
            <w:tcW w:w="148" w:type="pct"/>
            <w:shd w:val="clear" w:color="auto" w:fill="auto"/>
          </w:tcPr>
          <w:p w14:paraId="2C252E63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147AF" w14:textId="008FB45E" w:rsidR="00185BC0" w:rsidRPr="00676A93" w:rsidRDefault="00185BC0" w:rsidP="00185BC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21.38</w:t>
            </w:r>
          </w:p>
        </w:tc>
        <w:tc>
          <w:tcPr>
            <w:tcW w:w="135" w:type="pct"/>
            <w:shd w:val="clear" w:color="auto" w:fill="auto"/>
          </w:tcPr>
          <w:p w14:paraId="79D7D57E" w14:textId="77777777" w:rsidR="00185BC0" w:rsidRPr="00676A93" w:rsidRDefault="00185BC0" w:rsidP="00185BC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64991" w14:textId="134C6DDF" w:rsidR="00185BC0" w:rsidRPr="00676A93" w:rsidRDefault="00185BC0" w:rsidP="00185BC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28.27</w:t>
            </w:r>
          </w:p>
        </w:tc>
      </w:tr>
    </w:tbl>
    <w:p w14:paraId="6529CA44" w14:textId="77777777" w:rsidR="00156CE5" w:rsidRPr="00676A93" w:rsidRDefault="00156CE5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676A93">
        <w:rPr>
          <w:rFonts w:ascii="Angsana New" w:hAnsi="Angsana New"/>
          <w:sz w:val="28"/>
          <w:szCs w:val="28"/>
          <w:cs/>
        </w:rPr>
        <w:br w:type="page"/>
      </w:r>
    </w:p>
    <w:p w14:paraId="727D4E14" w14:textId="0166F0A0" w:rsidR="00703D51" w:rsidRPr="00676A93" w:rsidRDefault="00703D51" w:rsidP="00703D51">
      <w:pPr>
        <w:ind w:left="540" w:right="-45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ยอดคงเหลือกับบุคคลหรือกิจการที่เกี่ยวข้องกัน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30002" w:rsidRPr="00676A93">
        <w:rPr>
          <w:rFonts w:ascii="Angsana New" w:hAnsi="Angsana New"/>
          <w:sz w:val="28"/>
          <w:szCs w:val="28"/>
        </w:rPr>
        <w:t>3</w:t>
      </w:r>
      <w:r w:rsidR="00C42606" w:rsidRPr="00676A93">
        <w:rPr>
          <w:rFonts w:ascii="Angsana New" w:hAnsi="Angsana New"/>
          <w:sz w:val="28"/>
          <w:szCs w:val="28"/>
        </w:rPr>
        <w:t xml:space="preserve">1 </w:t>
      </w:r>
      <w:r w:rsidR="00D76B06" w:rsidRPr="00676A93">
        <w:rPr>
          <w:rFonts w:ascii="Angsana New" w:hAnsi="Angsana New" w:hint="cs"/>
          <w:sz w:val="28"/>
          <w:szCs w:val="28"/>
          <w:cs/>
        </w:rPr>
        <w:t>มีนาคม</w:t>
      </w:r>
      <w:r w:rsidR="00C42606" w:rsidRPr="00676A93">
        <w:rPr>
          <w:rFonts w:ascii="Angsana New" w:hAnsi="Angsana New"/>
          <w:sz w:val="28"/>
          <w:szCs w:val="28"/>
          <w:cs/>
        </w:rPr>
        <w:t xml:space="preserve"> </w:t>
      </w:r>
      <w:r w:rsidR="00C42606" w:rsidRPr="00676A93">
        <w:rPr>
          <w:rFonts w:ascii="Angsana New" w:hAnsi="Angsana New"/>
          <w:sz w:val="28"/>
          <w:szCs w:val="28"/>
        </w:rPr>
        <w:t>256</w:t>
      </w:r>
      <w:r w:rsidR="00D76B06" w:rsidRPr="00676A93">
        <w:rPr>
          <w:rFonts w:ascii="Angsana New" w:hAnsi="Angsana New"/>
          <w:sz w:val="28"/>
          <w:szCs w:val="28"/>
        </w:rPr>
        <w:t>4</w:t>
      </w:r>
      <w:r w:rsidR="00C42606" w:rsidRPr="00676A93">
        <w:rPr>
          <w:rFonts w:ascii="Angsana New" w:hAnsi="Angsana New"/>
          <w:sz w:val="28"/>
          <w:szCs w:val="28"/>
        </w:rPr>
        <w:t xml:space="preserve"> </w:t>
      </w:r>
      <w:r w:rsidR="00C42606" w:rsidRPr="00676A93">
        <w:rPr>
          <w:rFonts w:ascii="Angsana New" w:hAnsi="Angsana New"/>
          <w:sz w:val="28"/>
          <w:szCs w:val="28"/>
          <w:cs/>
        </w:rPr>
        <w:t xml:space="preserve">และ </w:t>
      </w:r>
      <w:r w:rsidR="00C42606" w:rsidRPr="00676A93">
        <w:rPr>
          <w:rFonts w:ascii="Angsana New" w:hAnsi="Angsana New"/>
          <w:sz w:val="28"/>
          <w:szCs w:val="28"/>
        </w:rPr>
        <w:t>30</w:t>
      </w:r>
      <w:r w:rsidRPr="00676A93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A7184" w:rsidRPr="00676A93">
        <w:rPr>
          <w:rFonts w:ascii="Angsana New" w:hAnsi="Angsana New"/>
          <w:sz w:val="28"/>
          <w:szCs w:val="28"/>
        </w:rPr>
        <w:t>256</w:t>
      </w:r>
      <w:r w:rsidR="002B54DB" w:rsidRPr="00676A93">
        <w:rPr>
          <w:rFonts w:ascii="Angsana New" w:hAnsi="Angsana New"/>
          <w:sz w:val="28"/>
          <w:szCs w:val="28"/>
        </w:rPr>
        <w:t>3</w:t>
      </w:r>
      <w:r w:rsidRPr="00676A93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4C2954F1" w14:textId="77777777" w:rsidR="00715C33" w:rsidRPr="00676A93" w:rsidRDefault="00715C33" w:rsidP="00703D51">
      <w:pPr>
        <w:ind w:left="540" w:right="-45"/>
        <w:rPr>
          <w:rFonts w:ascii="Angsana New" w:hAnsi="Angsana New"/>
          <w:sz w:val="28"/>
          <w:szCs w:val="28"/>
        </w:rPr>
      </w:pPr>
    </w:p>
    <w:tbl>
      <w:tblPr>
        <w:tblW w:w="98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0"/>
        <w:gridCol w:w="269"/>
        <w:gridCol w:w="1174"/>
        <w:gridCol w:w="277"/>
        <w:gridCol w:w="1170"/>
        <w:gridCol w:w="269"/>
        <w:gridCol w:w="1256"/>
      </w:tblGrid>
      <w:tr w:rsidR="00EA592E" w:rsidRPr="00676A93" w14:paraId="4F2860C1" w14:textId="77777777" w:rsidTr="00C460CD">
        <w:trPr>
          <w:tblHeader/>
        </w:trPr>
        <w:tc>
          <w:tcPr>
            <w:tcW w:w="2155" w:type="pct"/>
          </w:tcPr>
          <w:p w14:paraId="68AC8F2B" w14:textId="77777777" w:rsidR="00EA592E" w:rsidRPr="00676A93" w:rsidRDefault="00EA592E" w:rsidP="00C426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pct"/>
            <w:gridSpan w:val="3"/>
          </w:tcPr>
          <w:p w14:paraId="3EFD5ADC" w14:textId="77777777" w:rsidR="00EA592E" w:rsidRPr="00676A93" w:rsidRDefault="00EA592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8937587" w14:textId="77777777" w:rsidR="00EA592E" w:rsidRPr="00676A93" w:rsidRDefault="00EA592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pct"/>
            <w:gridSpan w:val="3"/>
          </w:tcPr>
          <w:p w14:paraId="6C107A15" w14:textId="77777777" w:rsidR="00EA592E" w:rsidRPr="00676A93" w:rsidRDefault="00EA592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5AD2" w:rsidRPr="00676A93" w14:paraId="462B42FF" w14:textId="77777777" w:rsidTr="00C460CD">
        <w:trPr>
          <w:tblHeader/>
        </w:trPr>
        <w:tc>
          <w:tcPr>
            <w:tcW w:w="2155" w:type="pct"/>
          </w:tcPr>
          <w:p w14:paraId="5B149FF5" w14:textId="77777777" w:rsidR="00C42606" w:rsidRPr="00676A93" w:rsidRDefault="00C42606" w:rsidP="00C426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41495DA9" w14:textId="69C5C0EB" w:rsidR="00C42606" w:rsidRPr="00676A93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D76B06"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</w:tcPr>
          <w:p w14:paraId="369AE633" w14:textId="77777777" w:rsidR="00C42606" w:rsidRPr="00676A93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6F7E0924" w14:textId="77777777" w:rsidR="00C42606" w:rsidRPr="00676A93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</w:tcPr>
          <w:p w14:paraId="5131A961" w14:textId="77777777" w:rsidR="00C42606" w:rsidRPr="00676A93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793BDF74" w14:textId="78E1F1BE" w:rsidR="00C42606" w:rsidRPr="00676A93" w:rsidRDefault="00D76B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</w:tcPr>
          <w:p w14:paraId="08F85097" w14:textId="77777777" w:rsidR="00C42606" w:rsidRPr="00676A93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938769D" w14:textId="77777777" w:rsidR="00C42606" w:rsidRPr="00676A93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485AD2" w:rsidRPr="00676A93" w14:paraId="0E69F634" w14:textId="77777777" w:rsidTr="00C460CD">
        <w:trPr>
          <w:tblHeader/>
        </w:trPr>
        <w:tc>
          <w:tcPr>
            <w:tcW w:w="2155" w:type="pct"/>
          </w:tcPr>
          <w:p w14:paraId="04B601F0" w14:textId="77777777" w:rsidR="00C42606" w:rsidRPr="00676A93" w:rsidRDefault="00C42606" w:rsidP="00C426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55750ABC" w14:textId="573B110B" w:rsidR="00C42606" w:rsidRPr="00676A93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443137"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7" w:type="pct"/>
          </w:tcPr>
          <w:p w14:paraId="0629B122" w14:textId="77777777" w:rsidR="00C42606" w:rsidRPr="00676A93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87D08DF" w14:textId="19945CA0" w:rsidR="00C42606" w:rsidRPr="00676A93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653193"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3FCA0A3C" w14:textId="77777777" w:rsidR="00C42606" w:rsidRPr="00676A93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4F7749E" w14:textId="5F26F4AE" w:rsidR="00C42606" w:rsidRPr="00676A93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443137"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7" w:type="pct"/>
          </w:tcPr>
          <w:p w14:paraId="64419C8D" w14:textId="77777777" w:rsidR="00C42606" w:rsidRPr="00676A93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441FAE2E" w14:textId="29E921FE" w:rsidR="00C42606" w:rsidRPr="00676A93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653193"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C42606" w:rsidRPr="00676A93" w14:paraId="5A130ED0" w14:textId="77777777" w:rsidTr="00C460CD">
        <w:trPr>
          <w:tblHeader/>
        </w:trPr>
        <w:tc>
          <w:tcPr>
            <w:tcW w:w="2155" w:type="pct"/>
          </w:tcPr>
          <w:p w14:paraId="1216D40D" w14:textId="77777777" w:rsidR="00C42606" w:rsidRPr="00676A93" w:rsidRDefault="00C42606" w:rsidP="00C426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7"/>
          </w:tcPr>
          <w:p w14:paraId="10D1C22E" w14:textId="77777777" w:rsidR="00C42606" w:rsidRPr="00676A93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85AD2" w:rsidRPr="00676A93" w14:paraId="4AA7C4B8" w14:textId="77777777" w:rsidTr="00C460CD">
        <w:tc>
          <w:tcPr>
            <w:tcW w:w="2155" w:type="pct"/>
          </w:tcPr>
          <w:p w14:paraId="282C32EE" w14:textId="77777777" w:rsidR="00C42606" w:rsidRPr="00676A93" w:rsidRDefault="00C42606" w:rsidP="00C42606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6" w:type="pct"/>
          </w:tcPr>
          <w:p w14:paraId="42AAA77B" w14:textId="77777777" w:rsidR="00C42606" w:rsidRPr="00676A93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7E7FD6A" w14:textId="77777777" w:rsidR="00C42606" w:rsidRPr="00676A93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9F19C49" w14:textId="77777777" w:rsidR="00C42606" w:rsidRPr="00676A93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50548A8" w14:textId="77777777" w:rsidR="00C42606" w:rsidRPr="00676A93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6C107FC" w14:textId="77777777" w:rsidR="00C42606" w:rsidRPr="00676A93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65C15CE" w14:textId="77777777" w:rsidR="00C42606" w:rsidRPr="00676A93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05BD4FB7" w14:textId="77777777" w:rsidR="00C42606" w:rsidRPr="00676A93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4A76" w:rsidRPr="00676A93" w14:paraId="40BF41B3" w14:textId="77777777" w:rsidTr="00C460CD">
        <w:tc>
          <w:tcPr>
            <w:tcW w:w="2155" w:type="pct"/>
          </w:tcPr>
          <w:p w14:paraId="7D2D9DFF" w14:textId="6599CC0F" w:rsidR="00DA4A76" w:rsidRPr="00676A93" w:rsidRDefault="00DA4A76" w:rsidP="00AB44C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shd w:val="clear" w:color="auto" w:fill="auto"/>
          </w:tcPr>
          <w:p w14:paraId="5A132949" w14:textId="03CA01EC" w:rsidR="00DA4A76" w:rsidRPr="00676A93" w:rsidRDefault="00350A80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13.99</w:t>
            </w:r>
          </w:p>
        </w:tc>
        <w:tc>
          <w:tcPr>
            <w:tcW w:w="137" w:type="pct"/>
          </w:tcPr>
          <w:p w14:paraId="2C23B3DB" w14:textId="77777777" w:rsidR="00DA4A76" w:rsidRPr="00676A93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70B7A655" w14:textId="7C00D99C" w:rsidR="00DA4A76" w:rsidRPr="00676A93" w:rsidRDefault="00DA4A76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31.72</w:t>
            </w:r>
          </w:p>
        </w:tc>
        <w:tc>
          <w:tcPr>
            <w:tcW w:w="141" w:type="pct"/>
          </w:tcPr>
          <w:p w14:paraId="5074F98C" w14:textId="77777777" w:rsidR="00DA4A76" w:rsidRPr="00676A93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329654A4" w14:textId="51F8DCAB" w:rsidR="00DA4A76" w:rsidRPr="00676A93" w:rsidRDefault="00350A80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C39D6D1" w14:textId="77777777" w:rsidR="00DA4A76" w:rsidRPr="00676A93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61F2F574" w14:textId="06B0860F" w:rsidR="00DA4A76" w:rsidRPr="00676A93" w:rsidRDefault="00DA4A76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485AD2" w:rsidRPr="00676A93" w14:paraId="319C3016" w14:textId="77777777" w:rsidTr="00C460CD">
        <w:tc>
          <w:tcPr>
            <w:tcW w:w="2155" w:type="pct"/>
          </w:tcPr>
          <w:p w14:paraId="3143222E" w14:textId="77777777" w:rsidR="00AB44C4" w:rsidRPr="00676A93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783024B" w14:textId="77777777" w:rsidR="00AB44C4" w:rsidRPr="00676A93" w:rsidRDefault="00AB44C4" w:rsidP="00A21FC4">
            <w:pPr>
              <w:pStyle w:val="NoSpacing"/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7FBF14D" w14:textId="77777777" w:rsidR="00AB44C4" w:rsidRPr="00676A93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17651322" w14:textId="77777777" w:rsidR="00AB44C4" w:rsidRPr="00676A93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B9BB215" w14:textId="77777777" w:rsidR="00AB44C4" w:rsidRPr="00676A93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3F0B81FB" w14:textId="77777777" w:rsidR="00AB44C4" w:rsidRPr="00676A93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786566C" w14:textId="77777777" w:rsidR="00AB44C4" w:rsidRPr="00676A93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37AE37B7" w14:textId="77777777" w:rsidR="00AB44C4" w:rsidRPr="00676A93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AD2" w:rsidRPr="00676A93" w14:paraId="04BF3473" w14:textId="77777777" w:rsidTr="00C460CD">
        <w:tc>
          <w:tcPr>
            <w:tcW w:w="2155" w:type="pct"/>
          </w:tcPr>
          <w:p w14:paraId="4FED9635" w14:textId="59624B16" w:rsidR="00AB44C4" w:rsidRPr="00676A93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  <w:r w:rsidR="001912A1"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1912A1"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แสดงเป็นส่วนหนึ่งของลูกหนี้การค้า)</w:t>
            </w:r>
          </w:p>
        </w:tc>
        <w:tc>
          <w:tcPr>
            <w:tcW w:w="596" w:type="pct"/>
          </w:tcPr>
          <w:p w14:paraId="68A83D67" w14:textId="77777777" w:rsidR="00AB44C4" w:rsidRPr="00676A93" w:rsidRDefault="00AB44C4" w:rsidP="00A21F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9488391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DEC21C7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6D88970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C1D65BB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ED47AD1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878937F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D2" w:rsidRPr="00676A93" w14:paraId="3F2C12B8" w14:textId="77777777" w:rsidTr="00C460CD">
        <w:tc>
          <w:tcPr>
            <w:tcW w:w="2155" w:type="pct"/>
          </w:tcPr>
          <w:p w14:paraId="7DB47B83" w14:textId="4EA0C0AC" w:rsidR="00AB44C4" w:rsidRPr="00676A93" w:rsidRDefault="00C52BDB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0FF35D76" w14:textId="6BB93DC1" w:rsidR="00AB44C4" w:rsidRPr="00676A93" w:rsidRDefault="00350A80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5.</w:t>
            </w:r>
            <w:r w:rsidR="0006362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37" w:type="pct"/>
          </w:tcPr>
          <w:p w14:paraId="0655231B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0B306EDF" w14:textId="59ECE6B1" w:rsidR="00AB44C4" w:rsidRPr="00676A93" w:rsidRDefault="00653193" w:rsidP="00A21F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2.23</w:t>
            </w:r>
          </w:p>
        </w:tc>
        <w:tc>
          <w:tcPr>
            <w:tcW w:w="141" w:type="pct"/>
          </w:tcPr>
          <w:p w14:paraId="5C1A0CFE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6E715E03" w14:textId="48CECB70" w:rsidR="00AB44C4" w:rsidRPr="00676A93" w:rsidRDefault="00696891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E308EF5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77E8F5D6" w14:textId="77777777" w:rsidR="00AB44C4" w:rsidRPr="00676A93" w:rsidRDefault="00AB44C4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485AD2" w:rsidRPr="00676A93" w14:paraId="2E35DF6A" w14:textId="77777777" w:rsidTr="00C460CD">
        <w:tc>
          <w:tcPr>
            <w:tcW w:w="2155" w:type="pct"/>
          </w:tcPr>
          <w:p w14:paraId="18D6FFFA" w14:textId="77777777" w:rsidR="00AB44C4" w:rsidRPr="00676A93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0B26D937" w14:textId="77777777" w:rsidR="00AB44C4" w:rsidRPr="00676A93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C67B9B7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624C9E29" w14:textId="77777777" w:rsidR="00AB44C4" w:rsidRPr="00676A93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05C6E53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501416A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C37627C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73CA2D39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D2" w:rsidRPr="00676A93" w14:paraId="095FCEAB" w14:textId="77777777" w:rsidTr="00C460CD">
        <w:tc>
          <w:tcPr>
            <w:tcW w:w="2155" w:type="pct"/>
          </w:tcPr>
          <w:p w14:paraId="63C8BB26" w14:textId="0BFDF2BB" w:rsidR="00AB44C4" w:rsidRPr="00676A93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1A53A3"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96" w:type="pct"/>
          </w:tcPr>
          <w:p w14:paraId="26C0923F" w14:textId="77777777" w:rsidR="00AB44C4" w:rsidRPr="00676A93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4B754E0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483FF4FC" w14:textId="77777777" w:rsidR="00AB44C4" w:rsidRPr="00676A93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8A638B1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7BD9D3A3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E98FF49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7E868316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6891" w:rsidRPr="00676A93" w14:paraId="45CDA226" w14:textId="77777777" w:rsidTr="00C460CD">
        <w:tc>
          <w:tcPr>
            <w:tcW w:w="2155" w:type="pct"/>
          </w:tcPr>
          <w:p w14:paraId="234C603D" w14:textId="7A6C941D" w:rsidR="00696891" w:rsidRPr="00676A93" w:rsidRDefault="00696891" w:rsidP="00653193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96" w:type="pct"/>
          </w:tcPr>
          <w:p w14:paraId="4414BF6E" w14:textId="19B6F330" w:rsidR="00696891" w:rsidRPr="00676A93" w:rsidRDefault="00696891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37" w:type="pct"/>
          </w:tcPr>
          <w:p w14:paraId="6B00AC6F" w14:textId="77777777" w:rsidR="00696891" w:rsidRPr="00676A93" w:rsidRDefault="00696891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13E4177C" w14:textId="576A3823" w:rsidR="00696891" w:rsidRPr="00676A93" w:rsidRDefault="00696891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065BEF3" w14:textId="77777777" w:rsidR="00696891" w:rsidRPr="00676A93" w:rsidRDefault="00696891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A5B2E05" w14:textId="19882F13" w:rsidR="00696891" w:rsidRPr="00676A93" w:rsidRDefault="00696891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37" w:type="pct"/>
          </w:tcPr>
          <w:p w14:paraId="27014312" w14:textId="77777777" w:rsidR="00696891" w:rsidRPr="00676A93" w:rsidRDefault="00696891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7676C76D" w14:textId="747E7ABE" w:rsidR="00696891" w:rsidRPr="00676A93" w:rsidRDefault="00696891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85AD2" w:rsidRPr="00676A93" w14:paraId="04EB6A1B" w14:textId="77777777" w:rsidTr="00C460CD">
        <w:tc>
          <w:tcPr>
            <w:tcW w:w="2155" w:type="pct"/>
          </w:tcPr>
          <w:p w14:paraId="3B882A59" w14:textId="77777777" w:rsidR="00653193" w:rsidRPr="00676A93" w:rsidRDefault="00653193" w:rsidP="00653193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71CD62F5" w14:textId="7A1DCC15" w:rsidR="00653193" w:rsidRPr="00676A93" w:rsidRDefault="00696891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F5A4DE8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766BB5B0" w14:textId="53269755" w:rsidR="00653193" w:rsidRPr="00676A93" w:rsidRDefault="00653193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D261D3F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A3CBA8C" w14:textId="23F26E7B" w:rsidR="00653193" w:rsidRPr="00676A93" w:rsidRDefault="00696891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37" w:type="pct"/>
          </w:tcPr>
          <w:p w14:paraId="66CD83B2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754220A6" w14:textId="2F0A42EA" w:rsidR="00653193" w:rsidRPr="00676A93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56.54</w:t>
            </w:r>
          </w:p>
        </w:tc>
      </w:tr>
      <w:tr w:rsidR="00485AD2" w:rsidRPr="00676A93" w14:paraId="60C77201" w14:textId="77777777" w:rsidTr="00C460CD">
        <w:tc>
          <w:tcPr>
            <w:tcW w:w="2155" w:type="pct"/>
          </w:tcPr>
          <w:p w14:paraId="56525391" w14:textId="77777777" w:rsidR="00653193" w:rsidRPr="00676A93" w:rsidRDefault="00653193" w:rsidP="00653193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</w:tcPr>
          <w:p w14:paraId="2F5CBFA3" w14:textId="3337BC2B" w:rsidR="00653193" w:rsidRPr="00676A93" w:rsidRDefault="00696891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430A184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28B0FB81" w14:textId="325990AB" w:rsidR="00653193" w:rsidRPr="00676A93" w:rsidRDefault="00653193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1.13</w:t>
            </w:r>
          </w:p>
        </w:tc>
        <w:tc>
          <w:tcPr>
            <w:tcW w:w="141" w:type="pct"/>
          </w:tcPr>
          <w:p w14:paraId="28AD4055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989C6C3" w14:textId="7C3A7BE2" w:rsidR="00653193" w:rsidRPr="00676A93" w:rsidRDefault="00696891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59ADE10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145E0A2" w14:textId="543C56FE" w:rsidR="00653193" w:rsidRPr="00676A93" w:rsidRDefault="00653193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85AD2" w:rsidRPr="00676A93" w14:paraId="48316113" w14:textId="77777777" w:rsidTr="00C460CD">
        <w:tc>
          <w:tcPr>
            <w:tcW w:w="2155" w:type="pct"/>
          </w:tcPr>
          <w:p w14:paraId="5E6D7152" w14:textId="77777777" w:rsidR="00653193" w:rsidRPr="00676A93" w:rsidRDefault="00653193" w:rsidP="00653193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7A13247" w14:textId="1EC93E2F" w:rsidR="00653193" w:rsidRPr="00676A93" w:rsidRDefault="00063626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6891" w:rsidRPr="00676A9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42E4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96891" w:rsidRPr="00676A9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7" w:type="pct"/>
          </w:tcPr>
          <w:p w14:paraId="6E129F50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B76B1E1" w14:textId="440EC7B2" w:rsidR="00653193" w:rsidRPr="00676A93" w:rsidRDefault="00653193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5.24</w:t>
            </w:r>
          </w:p>
        </w:tc>
        <w:tc>
          <w:tcPr>
            <w:tcW w:w="141" w:type="pct"/>
          </w:tcPr>
          <w:p w14:paraId="7392DB47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3F32B20" w14:textId="2E31AC2D" w:rsidR="00653193" w:rsidRPr="00676A93" w:rsidRDefault="00696891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0.65</w:t>
            </w:r>
          </w:p>
        </w:tc>
        <w:tc>
          <w:tcPr>
            <w:tcW w:w="137" w:type="pct"/>
          </w:tcPr>
          <w:p w14:paraId="02CA600B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8D32B50" w14:textId="63D37616" w:rsidR="00653193" w:rsidRPr="00676A93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2.39</w:t>
            </w:r>
          </w:p>
        </w:tc>
      </w:tr>
      <w:tr w:rsidR="00485AD2" w:rsidRPr="00676A93" w14:paraId="002A963E" w14:textId="77777777" w:rsidTr="00C460CD">
        <w:tc>
          <w:tcPr>
            <w:tcW w:w="2155" w:type="pct"/>
          </w:tcPr>
          <w:p w14:paraId="2965EB8C" w14:textId="77777777" w:rsidR="00653193" w:rsidRPr="00676A93" w:rsidRDefault="00653193" w:rsidP="00653193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60A24F0" w14:textId="0A405E02" w:rsidR="00653193" w:rsidRPr="00676A93" w:rsidRDefault="00063626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96891"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C42E4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37" w:type="pct"/>
          </w:tcPr>
          <w:p w14:paraId="0E37E52E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115FCEF6" w14:textId="29B6BE96" w:rsidR="00653193" w:rsidRPr="00676A93" w:rsidRDefault="00653193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6.37</w:t>
            </w:r>
          </w:p>
        </w:tc>
        <w:tc>
          <w:tcPr>
            <w:tcW w:w="141" w:type="pct"/>
          </w:tcPr>
          <w:p w14:paraId="23935E27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78FCD24" w14:textId="0396A5D4" w:rsidR="00653193" w:rsidRPr="00676A93" w:rsidRDefault="00696891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0.71</w:t>
            </w:r>
          </w:p>
        </w:tc>
        <w:tc>
          <w:tcPr>
            <w:tcW w:w="137" w:type="pct"/>
          </w:tcPr>
          <w:p w14:paraId="12BDC927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5DAA64D" w14:textId="5FE44615" w:rsidR="00653193" w:rsidRPr="00676A93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58.93</w:t>
            </w:r>
          </w:p>
        </w:tc>
      </w:tr>
      <w:tr w:rsidR="00485AD2" w:rsidRPr="00676A93" w14:paraId="2B299619" w14:textId="77777777" w:rsidTr="00C460CD">
        <w:tc>
          <w:tcPr>
            <w:tcW w:w="2155" w:type="pct"/>
          </w:tcPr>
          <w:p w14:paraId="7CD279D3" w14:textId="3FEB9D59" w:rsidR="00653193" w:rsidRPr="00676A93" w:rsidRDefault="007165D1" w:rsidP="0008549D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676A93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 xml:space="preserve"> </w:t>
            </w:r>
            <w:r w:rsidR="00BB3003" w:rsidRPr="00676A93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</w:t>
            </w:r>
            <w:r w:rsidR="009C4000" w:rsidRPr="00676A93">
              <w:rPr>
                <w:rFonts w:asciiTheme="majorBidi" w:hAnsi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198816D" w14:textId="02375A1E" w:rsidR="00470824" w:rsidRPr="00676A93" w:rsidRDefault="00696891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2A9F882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DAF58C3" w14:textId="141D4C74" w:rsidR="00653193" w:rsidRPr="00676A93" w:rsidRDefault="00653193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(1.13)</w:t>
            </w:r>
          </w:p>
        </w:tc>
        <w:tc>
          <w:tcPr>
            <w:tcW w:w="141" w:type="pct"/>
          </w:tcPr>
          <w:p w14:paraId="1AECF9E6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03BA3DB" w14:textId="45647135" w:rsidR="00EA772C" w:rsidRPr="00676A93" w:rsidRDefault="00696891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B09BDFB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FCA3395" w14:textId="2254D864" w:rsidR="00653193" w:rsidRPr="00676A93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85AD2" w:rsidRPr="00676A93" w14:paraId="02EE9E0F" w14:textId="77777777" w:rsidTr="00C460CD">
        <w:tc>
          <w:tcPr>
            <w:tcW w:w="2155" w:type="pct"/>
          </w:tcPr>
          <w:p w14:paraId="7570150B" w14:textId="77777777" w:rsidR="00653193" w:rsidRPr="00676A93" w:rsidRDefault="00653193" w:rsidP="00653193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7E450A3" w14:textId="03D67898" w:rsidR="00653193" w:rsidRPr="00676A93" w:rsidRDefault="00063626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96891"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C42E4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37" w:type="pct"/>
          </w:tcPr>
          <w:p w14:paraId="3CF670FB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5591903" w14:textId="0F3FFC47" w:rsidR="00653193" w:rsidRPr="00676A93" w:rsidRDefault="00653193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5.24</w:t>
            </w:r>
          </w:p>
        </w:tc>
        <w:tc>
          <w:tcPr>
            <w:tcW w:w="141" w:type="pct"/>
          </w:tcPr>
          <w:p w14:paraId="56215B09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8AE4508" w14:textId="1736C7A6" w:rsidR="00653193" w:rsidRPr="00676A93" w:rsidRDefault="00696891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0.71</w:t>
            </w:r>
          </w:p>
        </w:tc>
        <w:tc>
          <w:tcPr>
            <w:tcW w:w="137" w:type="pct"/>
          </w:tcPr>
          <w:p w14:paraId="309B18CD" w14:textId="77777777" w:rsidR="00653193" w:rsidRPr="00676A93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134298" w14:textId="7B882717" w:rsidR="00653193" w:rsidRPr="00676A93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58.93</w:t>
            </w:r>
          </w:p>
        </w:tc>
      </w:tr>
      <w:tr w:rsidR="00485AD2" w:rsidRPr="00676A93" w14:paraId="676CE301" w14:textId="77777777" w:rsidTr="00C460CD">
        <w:tc>
          <w:tcPr>
            <w:tcW w:w="2155" w:type="pct"/>
          </w:tcPr>
          <w:p w14:paraId="7520B940" w14:textId="77777777" w:rsidR="00653193" w:rsidRPr="00676A93" w:rsidRDefault="00653193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36FCE68" w14:textId="77777777" w:rsidR="00653193" w:rsidRPr="00676A93" w:rsidRDefault="00653193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734E0C86" w14:textId="77777777" w:rsidR="00653193" w:rsidRPr="00676A93" w:rsidRDefault="00653193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144358FC" w14:textId="77777777" w:rsidR="00653193" w:rsidRPr="00676A93" w:rsidRDefault="00653193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76B96906" w14:textId="77777777" w:rsidR="00653193" w:rsidRPr="00676A93" w:rsidRDefault="00653193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1FF1533" w14:textId="77777777" w:rsidR="00653193" w:rsidRPr="00676A93" w:rsidRDefault="00653193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71DD0F7B" w14:textId="77777777" w:rsidR="00653193" w:rsidRPr="00676A93" w:rsidRDefault="00653193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48A7C63D" w14:textId="77777777" w:rsidR="00653193" w:rsidRPr="00676A93" w:rsidRDefault="00653193" w:rsidP="00AB44C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66C64950" w14:textId="0E984D07" w:rsidR="002A1F25" w:rsidRPr="00676A93" w:rsidRDefault="002A1F25"/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26"/>
        <w:gridCol w:w="313"/>
        <w:gridCol w:w="1189"/>
        <w:gridCol w:w="278"/>
        <w:gridCol w:w="1161"/>
        <w:gridCol w:w="270"/>
        <w:gridCol w:w="1224"/>
      </w:tblGrid>
      <w:tr w:rsidR="002A1F25" w:rsidRPr="00676A93" w14:paraId="490087DF" w14:textId="77777777" w:rsidTr="002A1F25">
        <w:trPr>
          <w:tblHeader/>
        </w:trPr>
        <w:tc>
          <w:tcPr>
            <w:tcW w:w="2160" w:type="pct"/>
          </w:tcPr>
          <w:p w14:paraId="7250E76E" w14:textId="77777777" w:rsidR="002A1F25" w:rsidRPr="00676A93" w:rsidRDefault="002A1F25" w:rsidP="00A7539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pct"/>
            <w:gridSpan w:val="3"/>
            <w:shd w:val="clear" w:color="auto" w:fill="auto"/>
          </w:tcPr>
          <w:p w14:paraId="24CB60B9" w14:textId="77777777" w:rsidR="002A1F25" w:rsidRPr="00676A93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294A5321" w14:textId="77777777" w:rsidR="002A1F25" w:rsidRPr="00676A93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2363DC20" w14:textId="77777777" w:rsidR="002A1F25" w:rsidRPr="00676A93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6B7" w:rsidRPr="00676A93" w14:paraId="143AC6EF" w14:textId="77777777" w:rsidTr="002A1F25">
        <w:trPr>
          <w:tblHeader/>
        </w:trPr>
        <w:tc>
          <w:tcPr>
            <w:tcW w:w="2160" w:type="pct"/>
          </w:tcPr>
          <w:p w14:paraId="34696475" w14:textId="77777777" w:rsidR="008956B7" w:rsidRPr="00676A93" w:rsidRDefault="008956B7" w:rsidP="008956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4A3FAC4D" w14:textId="7AF28F4B" w:rsidR="008956B7" w:rsidRPr="00676A93" w:rsidRDefault="008956B7" w:rsidP="008956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0" w:type="pct"/>
            <w:shd w:val="clear" w:color="auto" w:fill="auto"/>
          </w:tcPr>
          <w:p w14:paraId="07C1F0F9" w14:textId="77777777" w:rsidR="008956B7" w:rsidRPr="00676A93" w:rsidRDefault="008956B7" w:rsidP="008956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646429F" w14:textId="5822278E" w:rsidR="008956B7" w:rsidRPr="00676A93" w:rsidRDefault="008956B7" w:rsidP="008956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40769026" w14:textId="77777777" w:rsidR="008956B7" w:rsidRPr="00676A93" w:rsidRDefault="008956B7" w:rsidP="008956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F84D919" w14:textId="67713A50" w:rsidR="008956B7" w:rsidRPr="00676A93" w:rsidRDefault="008956B7" w:rsidP="008956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8" w:type="pct"/>
            <w:shd w:val="clear" w:color="auto" w:fill="auto"/>
          </w:tcPr>
          <w:p w14:paraId="46895F03" w14:textId="77777777" w:rsidR="008956B7" w:rsidRPr="00676A93" w:rsidRDefault="008956B7" w:rsidP="008956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F0EC225" w14:textId="39B74BD2" w:rsidR="008956B7" w:rsidRPr="00676A93" w:rsidRDefault="008956B7" w:rsidP="008956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A1F25" w:rsidRPr="00676A93" w14:paraId="723A061B" w14:textId="77777777" w:rsidTr="009C4000">
        <w:trPr>
          <w:tblHeader/>
        </w:trPr>
        <w:tc>
          <w:tcPr>
            <w:tcW w:w="2160" w:type="pct"/>
          </w:tcPr>
          <w:p w14:paraId="2DEE68DC" w14:textId="77777777" w:rsidR="002A1F25" w:rsidRPr="00676A93" w:rsidRDefault="002A1F25" w:rsidP="00A7539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7"/>
          </w:tcPr>
          <w:p w14:paraId="2E3995F1" w14:textId="77777777" w:rsidR="002A1F25" w:rsidRPr="00676A93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A1F25" w:rsidRPr="00676A93" w14:paraId="45040190" w14:textId="77777777" w:rsidTr="009C4000">
        <w:tc>
          <w:tcPr>
            <w:tcW w:w="2160" w:type="pct"/>
          </w:tcPr>
          <w:p w14:paraId="3709258E" w14:textId="0036F928" w:rsidR="002A1F25" w:rsidRPr="00676A93" w:rsidRDefault="001112E8" w:rsidP="00D92910">
            <w:pPr>
              <w:spacing w:line="240" w:lineRule="auto"/>
              <w:ind w:left="-24"/>
              <w:rPr>
                <w:rFonts w:asciiTheme="majorBidi" w:hAnsiTheme="majorBidi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กลับ</w:t>
            </w:r>
            <w:r w:rsidR="002A7194" w:rsidRPr="00676A93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D92910" w:rsidRPr="00676A93">
              <w:rPr>
                <w:rFonts w:asciiTheme="majorBidi" w:hAnsiTheme="majorBidi" w:hint="cs"/>
                <w:sz w:val="28"/>
                <w:szCs w:val="28"/>
                <w:cs/>
              </w:rPr>
              <w:t>ผลขาดทุน</w:t>
            </w:r>
            <w:r w:rsidR="009C4000" w:rsidRPr="00676A93">
              <w:rPr>
                <w:rFonts w:asciiTheme="majorBidi" w:hAnsi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575" w:type="pct"/>
            <w:shd w:val="clear" w:color="auto" w:fill="auto"/>
          </w:tcPr>
          <w:p w14:paraId="6B52023B" w14:textId="5FCF7584" w:rsidR="002A1F25" w:rsidRPr="00676A93" w:rsidRDefault="002A1F25" w:rsidP="001235D9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" w:type="pct"/>
          </w:tcPr>
          <w:p w14:paraId="442C948F" w14:textId="77777777" w:rsidR="002A1F25" w:rsidRPr="00676A93" w:rsidRDefault="002A1F25" w:rsidP="00A75398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75977A0" w14:textId="766D7286" w:rsidR="002A1F25" w:rsidRPr="00676A93" w:rsidRDefault="002A1F25" w:rsidP="001235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E4EF950" w14:textId="77777777" w:rsidR="002A1F25" w:rsidRPr="00676A93" w:rsidRDefault="002A1F25" w:rsidP="00A75398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1D7F3D4" w14:textId="67530180" w:rsidR="002A1F25" w:rsidRPr="00676A93" w:rsidRDefault="002A1F25" w:rsidP="001235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4B1C5CA" w14:textId="77777777" w:rsidR="002A1F25" w:rsidRPr="00676A93" w:rsidRDefault="002A1F25" w:rsidP="00A75398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3D24BA18" w14:textId="5B9B13CA" w:rsidR="002A1F25" w:rsidRPr="00676A93" w:rsidRDefault="002A1F25" w:rsidP="001235D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4000" w:rsidRPr="00676A93" w14:paraId="19408781" w14:textId="77777777" w:rsidTr="009C4000">
        <w:tc>
          <w:tcPr>
            <w:tcW w:w="2160" w:type="pct"/>
          </w:tcPr>
          <w:p w14:paraId="1988F0B6" w14:textId="56DD44CB" w:rsidR="009C4000" w:rsidRPr="00676A93" w:rsidRDefault="004F0F78" w:rsidP="009C4000">
            <w:pPr>
              <w:spacing w:line="240" w:lineRule="auto"/>
              <w:ind w:left="66" w:firstLine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9C4000"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งวดหกเดือนสิ้นสุดวันที่ </w:t>
            </w:r>
            <w:r w:rsidR="009C4000" w:rsidRPr="0067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9C4000" w:rsidRPr="00676A9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35874637" w14:textId="2A5F41F8" w:rsidR="009C4000" w:rsidRPr="00676A93" w:rsidRDefault="009C4000" w:rsidP="009C4000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(1.13)</w:t>
            </w:r>
          </w:p>
        </w:tc>
        <w:tc>
          <w:tcPr>
            <w:tcW w:w="160" w:type="pct"/>
          </w:tcPr>
          <w:p w14:paraId="219D8C7E" w14:textId="77777777" w:rsidR="009C4000" w:rsidRPr="00676A93" w:rsidRDefault="009C4000" w:rsidP="009C4000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34236F74" w14:textId="49DD7EDA" w:rsidR="009C4000" w:rsidRPr="00676A93" w:rsidRDefault="009C4000" w:rsidP="009C4000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4E777906" w14:textId="77777777" w:rsidR="009C4000" w:rsidRPr="00676A93" w:rsidRDefault="009C4000" w:rsidP="009C4000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586ACABF" w14:textId="56D0263C" w:rsidR="009C4000" w:rsidRPr="00676A93" w:rsidRDefault="009C4000" w:rsidP="009C400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13F0ECFD" w14:textId="77777777" w:rsidR="009C4000" w:rsidRPr="00676A93" w:rsidRDefault="009C4000" w:rsidP="009C4000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CC05318" w14:textId="7707C419" w:rsidR="009C4000" w:rsidRPr="00676A93" w:rsidRDefault="009C4000" w:rsidP="009C400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7E55B44" w14:textId="74EB0994" w:rsidR="002A1F25" w:rsidRPr="00676A93" w:rsidRDefault="002A1F25"/>
    <w:p w14:paraId="42CC414B" w14:textId="77777777" w:rsidR="00CB2544" w:rsidRPr="00676A93" w:rsidRDefault="00CB2544">
      <w:r w:rsidRPr="00676A93">
        <w:br w:type="page"/>
      </w:r>
    </w:p>
    <w:tbl>
      <w:tblPr>
        <w:tblW w:w="98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0"/>
        <w:gridCol w:w="269"/>
        <w:gridCol w:w="1174"/>
        <w:gridCol w:w="277"/>
        <w:gridCol w:w="1170"/>
        <w:gridCol w:w="269"/>
        <w:gridCol w:w="1256"/>
      </w:tblGrid>
      <w:tr w:rsidR="002A1F25" w:rsidRPr="00676A93" w14:paraId="22C53B71" w14:textId="77777777" w:rsidTr="002A1F25">
        <w:tc>
          <w:tcPr>
            <w:tcW w:w="2155" w:type="pct"/>
          </w:tcPr>
          <w:p w14:paraId="0C57F813" w14:textId="53997FE4" w:rsidR="002A1F25" w:rsidRPr="00676A93" w:rsidRDefault="002A1F25" w:rsidP="00586916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</w:tcPr>
          <w:p w14:paraId="08C98CAD" w14:textId="7C084275" w:rsidR="002A1F25" w:rsidRPr="00676A93" w:rsidRDefault="002A1F25" w:rsidP="002A1F25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726797A" w14:textId="77777777" w:rsidR="002A1F25" w:rsidRPr="00676A93" w:rsidRDefault="002A1F25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</w:tcPr>
          <w:p w14:paraId="5A239984" w14:textId="1E59C253" w:rsidR="002A1F25" w:rsidRPr="00676A93" w:rsidRDefault="002A1F25" w:rsidP="002A1F2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2DE" w:rsidRPr="00676A93" w14:paraId="16272346" w14:textId="77777777" w:rsidTr="00C460CD">
        <w:tc>
          <w:tcPr>
            <w:tcW w:w="2155" w:type="pct"/>
          </w:tcPr>
          <w:p w14:paraId="03861367" w14:textId="77777777" w:rsidR="001F42DE" w:rsidRPr="00676A93" w:rsidRDefault="001F42DE" w:rsidP="001F42DE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49A3167B" w14:textId="068AEA6C" w:rsidR="001F42DE" w:rsidRPr="00676A93" w:rsidRDefault="001F42DE" w:rsidP="001F42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</w:tcPr>
          <w:p w14:paraId="10A25224" w14:textId="77777777" w:rsidR="001F42DE" w:rsidRPr="00676A93" w:rsidRDefault="001F42DE" w:rsidP="001F42D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3E35E04E" w14:textId="0DA562DA" w:rsidR="001F42DE" w:rsidRPr="00676A93" w:rsidRDefault="001F42DE" w:rsidP="001F42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</w:tcPr>
          <w:p w14:paraId="33EAF723" w14:textId="77777777" w:rsidR="001F42DE" w:rsidRPr="00676A93" w:rsidRDefault="001F42DE" w:rsidP="001F42D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817DBA5" w14:textId="3F8FBFB0" w:rsidR="001F42DE" w:rsidRPr="00676A93" w:rsidRDefault="001F42DE" w:rsidP="001F42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</w:tcPr>
          <w:p w14:paraId="2652324B" w14:textId="77777777" w:rsidR="001F42DE" w:rsidRPr="00676A93" w:rsidRDefault="001F42DE" w:rsidP="001F42D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A60298F" w14:textId="4E201BC7" w:rsidR="001F42DE" w:rsidRPr="00676A93" w:rsidRDefault="001F42DE" w:rsidP="001F42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1F42DE" w:rsidRPr="00676A93" w14:paraId="6C24333D" w14:textId="77777777" w:rsidTr="00C460CD">
        <w:tc>
          <w:tcPr>
            <w:tcW w:w="2155" w:type="pct"/>
          </w:tcPr>
          <w:p w14:paraId="7681037A" w14:textId="77777777" w:rsidR="001F42DE" w:rsidRPr="00676A93" w:rsidRDefault="001F42DE" w:rsidP="001F42DE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4E6F515C" w14:textId="07369E16" w:rsidR="001F42DE" w:rsidRPr="00676A93" w:rsidRDefault="001F42DE" w:rsidP="001F42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7" w:type="pct"/>
          </w:tcPr>
          <w:p w14:paraId="1F9121F2" w14:textId="77777777" w:rsidR="001F42DE" w:rsidRPr="00676A93" w:rsidRDefault="001F42DE" w:rsidP="001F42D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1DD00D7E" w14:textId="1CCDFAB2" w:rsidR="001F42DE" w:rsidRPr="00676A93" w:rsidRDefault="001F42DE" w:rsidP="001F42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51A266AD" w14:textId="77777777" w:rsidR="001F42DE" w:rsidRPr="00676A93" w:rsidRDefault="001F42DE" w:rsidP="001F42D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E49D4C3" w14:textId="517BAA17" w:rsidR="001F42DE" w:rsidRPr="00676A93" w:rsidRDefault="001F42DE" w:rsidP="001F42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7" w:type="pct"/>
          </w:tcPr>
          <w:p w14:paraId="5174157B" w14:textId="77777777" w:rsidR="001F42DE" w:rsidRPr="00676A93" w:rsidRDefault="001F42DE" w:rsidP="001F42D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6D68E4F3" w14:textId="40D670F1" w:rsidR="001F42DE" w:rsidRPr="00676A93" w:rsidRDefault="001F42DE" w:rsidP="001F42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A1F25" w:rsidRPr="00676A93" w14:paraId="59CA0826" w14:textId="77777777" w:rsidTr="002A1F25">
        <w:tc>
          <w:tcPr>
            <w:tcW w:w="2155" w:type="pct"/>
          </w:tcPr>
          <w:p w14:paraId="578CD3B8" w14:textId="77777777" w:rsidR="002A1F25" w:rsidRPr="00676A93" w:rsidRDefault="002A1F25" w:rsidP="00586916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7"/>
          </w:tcPr>
          <w:p w14:paraId="4E16BFD4" w14:textId="64ECA64E" w:rsidR="002A1F25" w:rsidRPr="00676A93" w:rsidRDefault="002A1F25" w:rsidP="002A1F2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85AD2" w:rsidRPr="00676A93" w14:paraId="7DD15A6F" w14:textId="77777777" w:rsidTr="00C460CD">
        <w:tc>
          <w:tcPr>
            <w:tcW w:w="2155" w:type="pct"/>
          </w:tcPr>
          <w:p w14:paraId="561F218F" w14:textId="68C3851B" w:rsidR="00586916" w:rsidRPr="00676A93" w:rsidRDefault="00586916" w:rsidP="00586916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เงินล่วงหน้าค่าก่อสร้าง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สังหาริมทรัพย์พัฒนา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596" w:type="pct"/>
          </w:tcPr>
          <w:p w14:paraId="03575D85" w14:textId="032891C3" w:rsidR="002C111F" w:rsidRPr="00676A93" w:rsidRDefault="002C111F" w:rsidP="002C111F">
            <w:pPr>
              <w:pStyle w:val="BodyText"/>
              <w:tabs>
                <w:tab w:val="decimal" w:pos="627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9AB6060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4E9D3165" w14:textId="77777777" w:rsidR="00586916" w:rsidRPr="00676A93" w:rsidRDefault="00586916" w:rsidP="005869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7F7CC674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70D65D61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AC93B36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44F172E3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D2" w:rsidRPr="00676A93" w14:paraId="3EBF146B" w14:textId="77777777" w:rsidTr="00C460CD">
        <w:tc>
          <w:tcPr>
            <w:tcW w:w="2155" w:type="pct"/>
          </w:tcPr>
          <w:p w14:paraId="61427084" w14:textId="774400F9" w:rsidR="00586916" w:rsidRPr="00676A93" w:rsidRDefault="00586916" w:rsidP="00586916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4CE366C6" w14:textId="1B2EAB10" w:rsidR="00586916" w:rsidRPr="00676A93" w:rsidRDefault="00DA691B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2.82</w:t>
            </w:r>
          </w:p>
        </w:tc>
        <w:tc>
          <w:tcPr>
            <w:tcW w:w="137" w:type="pct"/>
          </w:tcPr>
          <w:p w14:paraId="4AEA8635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22B75A6" w14:textId="25C7E28C" w:rsidR="00586916" w:rsidRPr="00676A93" w:rsidRDefault="006D2528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2.82</w:t>
            </w:r>
          </w:p>
        </w:tc>
        <w:tc>
          <w:tcPr>
            <w:tcW w:w="141" w:type="pct"/>
          </w:tcPr>
          <w:p w14:paraId="784D2556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429E51BF" w14:textId="6865538F" w:rsidR="00586916" w:rsidRPr="00676A93" w:rsidRDefault="00DA691B" w:rsidP="005869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EB2EFD1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41A70030" w14:textId="417ABD48" w:rsidR="00586916" w:rsidRPr="00676A93" w:rsidRDefault="006D2528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485AD2" w:rsidRPr="00676A93" w14:paraId="1C790447" w14:textId="77777777" w:rsidTr="00C460CD">
        <w:tc>
          <w:tcPr>
            <w:tcW w:w="2155" w:type="pct"/>
          </w:tcPr>
          <w:p w14:paraId="437F24B0" w14:textId="1F987B8A" w:rsidR="002C111F" w:rsidRPr="00676A93" w:rsidRDefault="002C111F" w:rsidP="00586916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7FAF4947" w14:textId="77777777" w:rsidR="00586916" w:rsidRPr="00676A93" w:rsidRDefault="00586916" w:rsidP="005869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29B24BA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14DCB7D5" w14:textId="77777777" w:rsidR="00586916" w:rsidRPr="00676A93" w:rsidRDefault="00586916" w:rsidP="005869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72852C10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9F84FCE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461A848D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025BF2AA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485AD2" w:rsidRPr="00676A93" w14:paraId="48359F55" w14:textId="77777777" w:rsidTr="00C460CD">
        <w:tc>
          <w:tcPr>
            <w:tcW w:w="2155" w:type="pct"/>
          </w:tcPr>
          <w:p w14:paraId="5385184E" w14:textId="77777777" w:rsidR="00586916" w:rsidRPr="00676A93" w:rsidRDefault="00586916" w:rsidP="00586916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596" w:type="pct"/>
          </w:tcPr>
          <w:p w14:paraId="34024E9D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78EB48D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18B1650F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87EB023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F3817B0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05F1A723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22A5A848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D2" w:rsidRPr="00676A93" w14:paraId="4F4BC102" w14:textId="77777777" w:rsidTr="00C460CD">
        <w:tc>
          <w:tcPr>
            <w:tcW w:w="2155" w:type="pct"/>
          </w:tcPr>
          <w:p w14:paraId="6CE66E91" w14:textId="13293402" w:rsidR="00586916" w:rsidRPr="00676A93" w:rsidRDefault="00586916" w:rsidP="00586916">
            <w:pPr>
              <w:spacing w:line="240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5F2C92D5" w14:textId="5364EB32" w:rsidR="00586916" w:rsidRPr="00676A93" w:rsidRDefault="00DA691B" w:rsidP="00637FC3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7.39</w:t>
            </w:r>
          </w:p>
        </w:tc>
        <w:tc>
          <w:tcPr>
            <w:tcW w:w="137" w:type="pct"/>
          </w:tcPr>
          <w:p w14:paraId="4C09CD6B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F1A6C1F" w14:textId="606CA3C0" w:rsidR="00586916" w:rsidRPr="00676A93" w:rsidRDefault="006D2528" w:rsidP="00637FC3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7.00</w:t>
            </w:r>
          </w:p>
        </w:tc>
        <w:tc>
          <w:tcPr>
            <w:tcW w:w="141" w:type="pct"/>
          </w:tcPr>
          <w:p w14:paraId="23B2AA78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184282D5" w14:textId="0C9F78AB" w:rsidR="00586916" w:rsidRPr="00676A93" w:rsidRDefault="00DA691B" w:rsidP="00637FC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7.39</w:t>
            </w:r>
          </w:p>
        </w:tc>
        <w:tc>
          <w:tcPr>
            <w:tcW w:w="137" w:type="pct"/>
          </w:tcPr>
          <w:p w14:paraId="4AA1D28F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3D17A618" w14:textId="2E4606B2" w:rsidR="00586916" w:rsidRPr="00676A93" w:rsidRDefault="006D2528" w:rsidP="005869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7.00</w:t>
            </w:r>
          </w:p>
        </w:tc>
      </w:tr>
      <w:tr w:rsidR="00485AD2" w:rsidRPr="00676A93" w14:paraId="4BBA5296" w14:textId="77777777" w:rsidTr="00C460CD">
        <w:tc>
          <w:tcPr>
            <w:tcW w:w="2155" w:type="pct"/>
          </w:tcPr>
          <w:p w14:paraId="366EA3BC" w14:textId="5602A29B" w:rsidR="00E04146" w:rsidRPr="00676A93" w:rsidRDefault="00E04146" w:rsidP="00586916">
            <w:pPr>
              <w:spacing w:line="240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D8C459A" w14:textId="77777777" w:rsidR="00586916" w:rsidRPr="00676A93" w:rsidRDefault="00586916" w:rsidP="00586916">
            <w:pPr>
              <w:pStyle w:val="BodyText"/>
              <w:tabs>
                <w:tab w:val="decimal" w:pos="610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19570AC7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3B452200" w14:textId="77777777" w:rsidR="00586916" w:rsidRPr="00676A93" w:rsidRDefault="00586916" w:rsidP="00586916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66362C32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74A5DF8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B03CAD7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2B89421E" w14:textId="77777777" w:rsidR="00586916" w:rsidRPr="00676A93" w:rsidRDefault="00586916" w:rsidP="00586916">
            <w:pPr>
              <w:pStyle w:val="BodyText"/>
              <w:tabs>
                <w:tab w:val="decimal" w:pos="55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85AD2" w:rsidRPr="00676A93" w14:paraId="3E06D5C2" w14:textId="77777777" w:rsidTr="00DA691B">
        <w:tc>
          <w:tcPr>
            <w:tcW w:w="2155" w:type="pct"/>
          </w:tcPr>
          <w:p w14:paraId="43991887" w14:textId="77777777" w:rsidR="00586916" w:rsidRPr="00676A93" w:rsidRDefault="00586916" w:rsidP="00586916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เงินมัดจำ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96" w:type="pct"/>
          </w:tcPr>
          <w:p w14:paraId="634EBCEC" w14:textId="77777777" w:rsidR="00586916" w:rsidRPr="00676A93" w:rsidRDefault="00586916" w:rsidP="00586916">
            <w:pPr>
              <w:pStyle w:val="BodyText"/>
              <w:tabs>
                <w:tab w:val="decimal" w:pos="610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5EB28751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01FE299D" w14:textId="77777777" w:rsidR="00586916" w:rsidRPr="00676A93" w:rsidRDefault="00586916" w:rsidP="00586916">
            <w:pPr>
              <w:pStyle w:val="BodyText"/>
              <w:tabs>
                <w:tab w:val="decimal" w:pos="4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0E8F10D4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21854F9D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124C062A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099541B8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85AD2" w:rsidRPr="00676A93" w14:paraId="381271AB" w14:textId="77777777" w:rsidTr="00DA691B">
        <w:tc>
          <w:tcPr>
            <w:tcW w:w="2155" w:type="pct"/>
          </w:tcPr>
          <w:p w14:paraId="274349DF" w14:textId="77777777" w:rsidR="00586916" w:rsidRPr="00676A93" w:rsidRDefault="00586916" w:rsidP="00586916">
            <w:pPr>
              <w:spacing w:line="240" w:lineRule="auto"/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5B75B40C" w14:textId="11F32C45" w:rsidR="00586916" w:rsidRPr="00676A93" w:rsidRDefault="00DA691B" w:rsidP="00637FC3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0.06</w:t>
            </w:r>
          </w:p>
        </w:tc>
        <w:tc>
          <w:tcPr>
            <w:tcW w:w="137" w:type="pct"/>
          </w:tcPr>
          <w:p w14:paraId="4D890780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1CF19CDB" w14:textId="209C1BE1" w:rsidR="00586916" w:rsidRPr="00676A93" w:rsidRDefault="006D2528" w:rsidP="00637FC3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 w:rsidRPr="00676A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17</w:t>
            </w:r>
          </w:p>
        </w:tc>
        <w:tc>
          <w:tcPr>
            <w:tcW w:w="141" w:type="pct"/>
          </w:tcPr>
          <w:p w14:paraId="7C1B51D9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3F1FFF4C" w14:textId="4C8A980F" w:rsidR="00586916" w:rsidRPr="00676A93" w:rsidRDefault="00DA691B" w:rsidP="00637FC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991DE0D" w14:textId="77777777" w:rsidR="00586916" w:rsidRPr="00676A93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7C007196" w14:textId="6ECBAE4D" w:rsidR="00586916" w:rsidRPr="00676A93" w:rsidRDefault="006D2528" w:rsidP="00637FC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3E544D1" w14:textId="77777777" w:rsidR="002A1F25" w:rsidRPr="00676A93" w:rsidRDefault="002A1F25" w:rsidP="005B7A57">
      <w:pPr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3CE5405B" w14:textId="7A9813CD" w:rsidR="005B7A57" w:rsidRPr="00676A93" w:rsidRDefault="005B7A57" w:rsidP="005B7A5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รายการเคลื่อนไหวของเงินให้กู้ยืมระยะสั้นและดอกเบี้ยค้างรับแก่</w:t>
      </w:r>
      <w:r w:rsidRPr="00676A93">
        <w:rPr>
          <w:rFonts w:ascii="Angsana New" w:hAnsi="Angsana New" w:hint="cs"/>
          <w:sz w:val="28"/>
          <w:szCs w:val="28"/>
          <w:cs/>
        </w:rPr>
        <w:t>บุคคลหรือ</w:t>
      </w:r>
      <w:r w:rsidRPr="00676A93">
        <w:rPr>
          <w:rFonts w:ascii="Angsana New" w:hAnsi="Angsana New"/>
          <w:sz w:val="28"/>
          <w:szCs w:val="28"/>
          <w:cs/>
        </w:rPr>
        <w:t>กิจการที่เกี่ยวข้องกันสำหรับ</w:t>
      </w:r>
      <w:r w:rsidRPr="00676A93">
        <w:rPr>
          <w:rFonts w:ascii="Angsana New" w:hAnsi="Angsana New" w:hint="cs"/>
          <w:sz w:val="28"/>
          <w:szCs w:val="28"/>
          <w:cs/>
        </w:rPr>
        <w:t>งวด</w:t>
      </w:r>
      <w:r w:rsidR="00301A64" w:rsidRPr="00676A93">
        <w:rPr>
          <w:rFonts w:ascii="Angsana New" w:hAnsi="Angsana New" w:hint="cs"/>
          <w:sz w:val="28"/>
          <w:szCs w:val="28"/>
          <w:cs/>
        </w:rPr>
        <w:t>หกเดือน</w:t>
      </w:r>
      <w:r w:rsidRPr="00676A9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676A93">
        <w:rPr>
          <w:rFonts w:ascii="Angsana New" w:hAnsi="Angsana New"/>
          <w:sz w:val="28"/>
          <w:szCs w:val="28"/>
        </w:rPr>
        <w:t xml:space="preserve">31 </w:t>
      </w:r>
      <w:r w:rsidR="005B1614" w:rsidRPr="00676A93">
        <w:rPr>
          <w:rFonts w:ascii="Angsana New" w:hAnsi="Angsana New" w:hint="cs"/>
          <w:sz w:val="28"/>
          <w:szCs w:val="28"/>
          <w:cs/>
        </w:rPr>
        <w:t>มีนาคม</w:t>
      </w:r>
      <w:r w:rsidR="007717E5" w:rsidRPr="00676A93">
        <w:rPr>
          <w:rFonts w:ascii="Angsana New" w:hAnsi="Angsana New"/>
          <w:sz w:val="28"/>
          <w:szCs w:val="28"/>
        </w:rPr>
        <w:t xml:space="preserve"> </w:t>
      </w:r>
      <w:r w:rsidR="000B1383" w:rsidRPr="00676A93">
        <w:rPr>
          <w:rFonts w:ascii="Angsana New" w:hAnsi="Angsana New"/>
          <w:sz w:val="28"/>
          <w:szCs w:val="28"/>
        </w:rPr>
        <w:t>256</w:t>
      </w:r>
      <w:r w:rsidR="005B1614" w:rsidRPr="00676A93">
        <w:rPr>
          <w:rFonts w:ascii="Angsana New" w:hAnsi="Angsana New"/>
          <w:sz w:val="28"/>
          <w:szCs w:val="28"/>
        </w:rPr>
        <w:t>4</w:t>
      </w:r>
      <w:r w:rsidR="000B1383"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มีดังนี้</w:t>
      </w:r>
    </w:p>
    <w:p w14:paraId="41E2AEBD" w14:textId="77777777" w:rsidR="006D0F4A" w:rsidRPr="00676A93" w:rsidRDefault="006D0F4A" w:rsidP="005B7A57">
      <w:pPr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8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85"/>
        <w:gridCol w:w="236"/>
        <w:gridCol w:w="1018"/>
        <w:gridCol w:w="236"/>
        <w:gridCol w:w="1019"/>
        <w:gridCol w:w="236"/>
        <w:gridCol w:w="968"/>
        <w:gridCol w:w="236"/>
        <w:gridCol w:w="976"/>
        <w:gridCol w:w="236"/>
        <w:gridCol w:w="1025"/>
      </w:tblGrid>
      <w:tr w:rsidR="006D0F4A" w:rsidRPr="00676A93" w14:paraId="35D5387D" w14:textId="77777777" w:rsidTr="00CD32FE">
        <w:tc>
          <w:tcPr>
            <w:tcW w:w="2790" w:type="dxa"/>
            <w:shd w:val="clear" w:color="auto" w:fill="auto"/>
            <w:vAlign w:val="bottom"/>
          </w:tcPr>
          <w:p w14:paraId="30564DAC" w14:textId="77777777" w:rsidR="006D0F4A" w:rsidRPr="00676A93" w:rsidRDefault="006D0F4A" w:rsidP="00EA784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9" w:type="dxa"/>
            <w:gridSpan w:val="3"/>
            <w:shd w:val="clear" w:color="auto" w:fill="auto"/>
            <w:vAlign w:val="bottom"/>
          </w:tcPr>
          <w:p w14:paraId="79EE7E1F" w14:textId="77777777" w:rsidR="006D0F4A" w:rsidRPr="00676A93" w:rsidRDefault="006D0F4A" w:rsidP="00EA784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965C5" w14:textId="77777777" w:rsidR="006D0F4A" w:rsidRPr="00676A93" w:rsidRDefault="006D0F4A" w:rsidP="00EA784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6" w:type="dxa"/>
            <w:gridSpan w:val="7"/>
            <w:shd w:val="clear" w:color="auto" w:fill="auto"/>
            <w:vAlign w:val="bottom"/>
          </w:tcPr>
          <w:p w14:paraId="5F720FCE" w14:textId="77777777" w:rsidR="006D0F4A" w:rsidRPr="00676A93" w:rsidRDefault="006D0F4A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0F4A" w:rsidRPr="00676A93" w14:paraId="61A60394" w14:textId="77777777" w:rsidTr="00CD3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4E767" w14:textId="77777777" w:rsidR="006D0F4A" w:rsidRPr="00676A93" w:rsidRDefault="006D0F4A" w:rsidP="006D0F4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E4C03" w14:textId="77777777" w:rsidR="006D0F4A" w:rsidRPr="00676A93" w:rsidRDefault="006D0F4A" w:rsidP="006D0F4A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3D06D0A7" w14:textId="77777777" w:rsidR="006D0F4A" w:rsidRPr="00676A93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6E09" w14:textId="77777777" w:rsidR="006D0F4A" w:rsidRPr="00676A93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212B" w14:textId="77777777" w:rsidR="006D0F4A" w:rsidRPr="00676A93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64DE368D" w14:textId="4168F448" w:rsidR="006D0F4A" w:rsidRPr="00676A93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719D2" w:rsidRPr="00676A9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A773" w14:textId="77777777" w:rsidR="006D0F4A" w:rsidRPr="00676A93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B3A8" w14:textId="77777777" w:rsidR="006D0F4A" w:rsidRPr="00676A93" w:rsidRDefault="006D0F4A" w:rsidP="006D0F4A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2423F572" w14:textId="77777777" w:rsidR="006D0F4A" w:rsidRPr="00676A93" w:rsidRDefault="006D0F4A" w:rsidP="006D0F4A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BDFD9" w14:textId="77777777" w:rsidR="006D0F4A" w:rsidRPr="00676A93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73B9C" w14:textId="77777777" w:rsidR="006D0F4A" w:rsidRPr="00676A93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696DA" w14:textId="77777777" w:rsidR="006D0F4A" w:rsidRPr="00676A93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61877" w14:textId="77777777" w:rsidR="006D0F4A" w:rsidRPr="00676A93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55CF5" w14:textId="77777777" w:rsidR="006D0F4A" w:rsidRPr="00676A93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BE0AC" w14:textId="77777777" w:rsidR="006D0F4A" w:rsidRPr="00676A93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1B6ECC5" w14:textId="1448B969" w:rsidR="006D0F4A" w:rsidRPr="00676A93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719D2" w:rsidRPr="00676A9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6D0F4A" w:rsidRPr="00676A93" w14:paraId="69802578" w14:textId="77777777" w:rsidTr="00CD32FE">
        <w:tc>
          <w:tcPr>
            <w:tcW w:w="2790" w:type="dxa"/>
            <w:shd w:val="clear" w:color="auto" w:fill="auto"/>
            <w:vAlign w:val="bottom"/>
          </w:tcPr>
          <w:p w14:paraId="38E41F95" w14:textId="77777777" w:rsidR="006D0F4A" w:rsidRPr="00676A93" w:rsidRDefault="006D0F4A" w:rsidP="006D0F4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29C674E" w14:textId="10926EA6" w:rsidR="006D0F4A" w:rsidRPr="00676A93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256</w:t>
            </w:r>
            <w:r w:rsidR="00DC53B7" w:rsidRPr="00676A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33DC72" w14:textId="77777777" w:rsidR="006D0F4A" w:rsidRPr="00676A93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19CFBB3" w14:textId="46CE8F61" w:rsidR="006D0F4A" w:rsidRPr="00676A93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</w:rPr>
              <w:t>256</w:t>
            </w:r>
            <w:r w:rsidR="001719D2" w:rsidRPr="00676A9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0C649" w14:textId="77777777" w:rsidR="006D0F4A" w:rsidRPr="00676A93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773CA91" w14:textId="2D63C37C" w:rsidR="006D0F4A" w:rsidRPr="00676A93" w:rsidRDefault="006D0F4A" w:rsidP="006D0F4A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256</w:t>
            </w:r>
            <w:r w:rsidR="00DC53B7" w:rsidRPr="00676A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EF3AC" w14:textId="77777777" w:rsidR="006D0F4A" w:rsidRPr="00676A93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446BC89" w14:textId="77777777" w:rsidR="006D0F4A" w:rsidRPr="00676A93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BBD6AB" w14:textId="77777777" w:rsidR="006D0F4A" w:rsidRPr="00676A93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927448C" w14:textId="77777777" w:rsidR="006D0F4A" w:rsidRPr="00676A93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D9450" w14:textId="77777777" w:rsidR="006D0F4A" w:rsidRPr="00676A93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6AF98A8" w14:textId="65BD2BD4" w:rsidR="006D0F4A" w:rsidRPr="00676A93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</w:rPr>
              <w:t>256</w:t>
            </w:r>
            <w:r w:rsidR="001719D2" w:rsidRPr="00676A9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D0F4A" w:rsidRPr="00676A93" w14:paraId="0EF6281B" w14:textId="77777777" w:rsidTr="00CD32FE">
        <w:tc>
          <w:tcPr>
            <w:tcW w:w="2790" w:type="dxa"/>
            <w:shd w:val="clear" w:color="auto" w:fill="auto"/>
          </w:tcPr>
          <w:p w14:paraId="742A4E86" w14:textId="77777777" w:rsidR="006D0F4A" w:rsidRPr="00676A93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9" w:type="dxa"/>
            <w:gridSpan w:val="3"/>
            <w:shd w:val="clear" w:color="auto" w:fill="auto"/>
          </w:tcPr>
          <w:p w14:paraId="16135408" w14:textId="77777777" w:rsidR="006D0F4A" w:rsidRPr="00676A93" w:rsidRDefault="006D0F4A" w:rsidP="00EA784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E8B795D" w14:textId="77777777" w:rsidR="006D0F4A" w:rsidRPr="00676A93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6" w:type="dxa"/>
            <w:gridSpan w:val="7"/>
            <w:shd w:val="clear" w:color="auto" w:fill="auto"/>
          </w:tcPr>
          <w:p w14:paraId="47BBE968" w14:textId="77777777" w:rsidR="006D0F4A" w:rsidRPr="00676A93" w:rsidRDefault="006D0F4A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D0F4A" w:rsidRPr="00676A93" w14:paraId="7C848C50" w14:textId="77777777" w:rsidTr="00CD32FE">
        <w:tc>
          <w:tcPr>
            <w:tcW w:w="2790" w:type="dxa"/>
            <w:shd w:val="clear" w:color="auto" w:fill="auto"/>
          </w:tcPr>
          <w:p w14:paraId="146D47D0" w14:textId="77777777" w:rsidR="006D0F4A" w:rsidRPr="00676A93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85" w:type="dxa"/>
            <w:shd w:val="clear" w:color="auto" w:fill="auto"/>
          </w:tcPr>
          <w:p w14:paraId="3F68AC49" w14:textId="77777777" w:rsidR="006D0F4A" w:rsidRPr="00676A93" w:rsidRDefault="006D0F4A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A64F6D" w14:textId="77777777" w:rsidR="006D0F4A" w:rsidRPr="00676A93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6041D972" w14:textId="77777777" w:rsidR="006D0F4A" w:rsidRPr="00676A93" w:rsidRDefault="006D0F4A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3FC3E1" w14:textId="77777777" w:rsidR="006D0F4A" w:rsidRPr="00676A93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E4A63EE" w14:textId="77777777" w:rsidR="006D0F4A" w:rsidRPr="00676A93" w:rsidRDefault="006D0F4A" w:rsidP="00EA784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E88F76" w14:textId="77777777" w:rsidR="006D0F4A" w:rsidRPr="00676A93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22D447DC" w14:textId="77777777" w:rsidR="006D0F4A" w:rsidRPr="00676A93" w:rsidRDefault="006D0F4A" w:rsidP="00EA784C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D579EB" w14:textId="77777777" w:rsidR="006D0F4A" w:rsidRPr="00676A93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CB312A6" w14:textId="77777777" w:rsidR="006D0F4A" w:rsidRPr="00676A93" w:rsidRDefault="006D0F4A" w:rsidP="00EA784C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DF41D3" w14:textId="77777777" w:rsidR="006D0F4A" w:rsidRPr="00676A93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6BECF51F" w14:textId="77777777" w:rsidR="006D0F4A" w:rsidRPr="00676A93" w:rsidRDefault="006D0F4A" w:rsidP="00EA784C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44C4" w:rsidRPr="00676A93" w14:paraId="35D3823B" w14:textId="77777777" w:rsidTr="00CD32FE">
        <w:tc>
          <w:tcPr>
            <w:tcW w:w="2790" w:type="dxa"/>
            <w:shd w:val="clear" w:color="auto" w:fill="auto"/>
          </w:tcPr>
          <w:p w14:paraId="0407C231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เงินให้กู้ยืมระยะสั้น</w:t>
            </w:r>
          </w:p>
        </w:tc>
        <w:tc>
          <w:tcPr>
            <w:tcW w:w="885" w:type="dxa"/>
            <w:shd w:val="clear" w:color="auto" w:fill="auto"/>
          </w:tcPr>
          <w:p w14:paraId="38B17F48" w14:textId="77777777" w:rsidR="00AB44C4" w:rsidRPr="00676A93" w:rsidRDefault="00AB44C4" w:rsidP="00AB44C4">
            <w:pPr>
              <w:spacing w:line="240" w:lineRule="auto"/>
              <w:ind w:lef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8.00</w:t>
            </w:r>
            <w:r w:rsidRPr="00676A93">
              <w:rPr>
                <w:rFonts w:ascii="Angsana New" w:hAnsi="Angsana New"/>
                <w:sz w:val="28"/>
                <w:szCs w:val="28"/>
              </w:rPr>
              <w:t>, 9.00</w:t>
            </w:r>
          </w:p>
        </w:tc>
        <w:tc>
          <w:tcPr>
            <w:tcW w:w="236" w:type="dxa"/>
            <w:shd w:val="clear" w:color="auto" w:fill="auto"/>
          </w:tcPr>
          <w:p w14:paraId="0C6CD0D0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593855E" w14:textId="15F36DFD" w:rsidR="00AB44C4" w:rsidRPr="00676A93" w:rsidRDefault="00CD2226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9.00</w:t>
            </w:r>
          </w:p>
        </w:tc>
        <w:tc>
          <w:tcPr>
            <w:tcW w:w="236" w:type="dxa"/>
            <w:shd w:val="clear" w:color="auto" w:fill="auto"/>
          </w:tcPr>
          <w:p w14:paraId="47703DC4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37FE6125" w14:textId="77777777" w:rsidR="00AB44C4" w:rsidRPr="00676A93" w:rsidRDefault="00AB44C4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7.24</w:t>
            </w:r>
          </w:p>
        </w:tc>
        <w:tc>
          <w:tcPr>
            <w:tcW w:w="236" w:type="dxa"/>
            <w:shd w:val="clear" w:color="auto" w:fill="auto"/>
          </w:tcPr>
          <w:p w14:paraId="34E19339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4CD9AFD2" w14:textId="5517E41E" w:rsidR="00AB44C4" w:rsidRPr="00676A93" w:rsidRDefault="00CD2226" w:rsidP="00DF7FF4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3AFB61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2FCAAE40" w14:textId="2AEABEA1" w:rsidR="00AB44C4" w:rsidRPr="00676A93" w:rsidRDefault="00CD2226" w:rsidP="00DF7FF4">
            <w:pPr>
              <w:pStyle w:val="BodyText"/>
              <w:tabs>
                <w:tab w:val="decimal" w:pos="44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(0.74)</w:t>
            </w:r>
          </w:p>
        </w:tc>
        <w:tc>
          <w:tcPr>
            <w:tcW w:w="236" w:type="dxa"/>
            <w:shd w:val="clear" w:color="auto" w:fill="auto"/>
          </w:tcPr>
          <w:p w14:paraId="0D8BAA50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42118977" w14:textId="66A99C88" w:rsidR="00AB44C4" w:rsidRPr="00676A93" w:rsidRDefault="00CD2226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6.50</w:t>
            </w:r>
          </w:p>
        </w:tc>
      </w:tr>
      <w:tr w:rsidR="00AB44C4" w:rsidRPr="00676A93" w14:paraId="349EF04E" w14:textId="77777777" w:rsidTr="00CD32FE">
        <w:tc>
          <w:tcPr>
            <w:tcW w:w="2790" w:type="dxa"/>
            <w:shd w:val="clear" w:color="auto" w:fill="auto"/>
          </w:tcPr>
          <w:p w14:paraId="0E37EFC6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885" w:type="dxa"/>
            <w:shd w:val="clear" w:color="auto" w:fill="auto"/>
          </w:tcPr>
          <w:p w14:paraId="12F62658" w14:textId="77777777" w:rsidR="00AB44C4" w:rsidRPr="00676A93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29C647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5A85022" w14:textId="77777777" w:rsidR="00AB44C4" w:rsidRPr="00676A93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1706FC" w14:textId="77777777" w:rsidR="00AB44C4" w:rsidRPr="00676A93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3F73DB32" w14:textId="77777777" w:rsidR="00AB44C4" w:rsidRPr="00676A93" w:rsidRDefault="00AB44C4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2.79</w:t>
            </w:r>
          </w:p>
        </w:tc>
        <w:tc>
          <w:tcPr>
            <w:tcW w:w="236" w:type="dxa"/>
            <w:shd w:val="clear" w:color="auto" w:fill="auto"/>
          </w:tcPr>
          <w:p w14:paraId="5AACEB59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CD9B89" w14:textId="1097435E" w:rsidR="00AB44C4" w:rsidRPr="00676A93" w:rsidRDefault="00CD2226" w:rsidP="00DF7FF4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D4A752" w14:textId="77777777" w:rsidR="00AB44C4" w:rsidRPr="00676A93" w:rsidRDefault="00AB44C4" w:rsidP="00AB44C4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123B261" w14:textId="162CF0A0" w:rsidR="00AB44C4" w:rsidRPr="00676A93" w:rsidRDefault="00CD2226" w:rsidP="00DF7FF4">
            <w:pPr>
              <w:tabs>
                <w:tab w:val="decimal" w:pos="440"/>
              </w:tabs>
              <w:spacing w:line="240" w:lineRule="auto"/>
              <w:ind w:left="-110" w:right="-104" w:firstLine="92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(0.37)</w:t>
            </w:r>
          </w:p>
        </w:tc>
        <w:tc>
          <w:tcPr>
            <w:tcW w:w="236" w:type="dxa"/>
            <w:shd w:val="clear" w:color="auto" w:fill="auto"/>
          </w:tcPr>
          <w:p w14:paraId="317F18EB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73EBB580" w14:textId="5A5C5928" w:rsidR="00AB44C4" w:rsidRPr="00676A93" w:rsidRDefault="00CD2226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2.42</w:t>
            </w:r>
          </w:p>
        </w:tc>
      </w:tr>
      <w:tr w:rsidR="00AB44C4" w:rsidRPr="00676A93" w14:paraId="75D78F44" w14:textId="77777777" w:rsidTr="00CD32FE">
        <w:tc>
          <w:tcPr>
            <w:tcW w:w="2790" w:type="dxa"/>
            <w:shd w:val="clear" w:color="auto" w:fill="auto"/>
          </w:tcPr>
          <w:p w14:paraId="50759D1A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shd w:val="clear" w:color="auto" w:fill="auto"/>
          </w:tcPr>
          <w:p w14:paraId="4B18D433" w14:textId="77777777" w:rsidR="00AB44C4" w:rsidRPr="00676A93" w:rsidRDefault="00AB44C4" w:rsidP="00AB44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9175A2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15A77CE" w14:textId="77777777" w:rsidR="00AB44C4" w:rsidRPr="00676A93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B2FD44" w14:textId="77777777" w:rsidR="00AB44C4" w:rsidRPr="00676A93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0BAAF50B" w14:textId="77777777" w:rsidR="00AB44C4" w:rsidRPr="00676A93" w:rsidRDefault="00AB44C4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10.03</w:t>
            </w:r>
          </w:p>
        </w:tc>
        <w:tc>
          <w:tcPr>
            <w:tcW w:w="236" w:type="dxa"/>
            <w:shd w:val="clear" w:color="auto" w:fill="auto"/>
          </w:tcPr>
          <w:p w14:paraId="38876A95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3E10A9D3" w14:textId="77777777" w:rsidR="00AB44C4" w:rsidRPr="00676A93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4FD95F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252E38F" w14:textId="77777777" w:rsidR="00AB44C4" w:rsidRPr="00676A93" w:rsidRDefault="00AB44C4" w:rsidP="000365AA">
            <w:pPr>
              <w:tabs>
                <w:tab w:val="decimal" w:pos="440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F0BAD1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</w:tcPr>
          <w:p w14:paraId="1E3BC3E9" w14:textId="3121D1AA" w:rsidR="00AB44C4" w:rsidRPr="00676A93" w:rsidRDefault="00CD2226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8.92</w:t>
            </w:r>
          </w:p>
        </w:tc>
      </w:tr>
      <w:tr w:rsidR="00AB44C4" w:rsidRPr="00676A93" w14:paraId="12A103ED" w14:textId="77777777" w:rsidTr="00CD32FE">
        <w:tc>
          <w:tcPr>
            <w:tcW w:w="2790" w:type="dxa"/>
            <w:shd w:val="clear" w:color="auto" w:fill="auto"/>
          </w:tcPr>
          <w:p w14:paraId="1C1D307B" w14:textId="77777777" w:rsidR="0008014F" w:rsidRDefault="00185400" w:rsidP="009C4000">
            <w:pPr>
              <w:pStyle w:val="CommentText"/>
              <w:ind w:left="160" w:hanging="160"/>
              <w:rPr>
                <w:rFonts w:asciiTheme="majorBidi" w:hAnsi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7194" w:rsidRPr="00676A93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</w:t>
            </w:r>
            <w:r w:rsidR="009C4000" w:rsidRPr="00676A93">
              <w:rPr>
                <w:rFonts w:asciiTheme="majorBidi" w:hAnsiTheme="majorBidi" w:hint="cs"/>
                <w:sz w:val="28"/>
                <w:szCs w:val="28"/>
                <w:cs/>
              </w:rPr>
              <w:t>ด้านเครดิตที่</w:t>
            </w:r>
          </w:p>
          <w:p w14:paraId="69A02ACC" w14:textId="5D64C311" w:rsidR="00AB44C4" w:rsidRPr="00676A93" w:rsidRDefault="0008014F" w:rsidP="0008014F">
            <w:pPr>
              <w:pStyle w:val="CommentText"/>
              <w:ind w:left="516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9C4000" w:rsidRPr="00676A93">
              <w:rPr>
                <w:rFonts w:asciiTheme="majorBidi" w:hAnsi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885" w:type="dxa"/>
            <w:shd w:val="clear" w:color="auto" w:fill="auto"/>
          </w:tcPr>
          <w:p w14:paraId="4096C121" w14:textId="77777777" w:rsidR="00AB44C4" w:rsidRPr="00676A93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7BF3D7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8466BAE" w14:textId="77777777" w:rsidR="00AB44C4" w:rsidRPr="00676A93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9DAD54" w14:textId="77777777" w:rsidR="00AB44C4" w:rsidRPr="00676A93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0FCDE0E9" w14:textId="77777777" w:rsidR="009C4000" w:rsidRPr="00676A93" w:rsidRDefault="009C4000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  <w:p w14:paraId="1C0F556C" w14:textId="605DF6B1" w:rsidR="00AB44C4" w:rsidRPr="00676A93" w:rsidRDefault="00AB44C4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(10.03)</w:t>
            </w:r>
          </w:p>
        </w:tc>
        <w:tc>
          <w:tcPr>
            <w:tcW w:w="236" w:type="dxa"/>
            <w:shd w:val="clear" w:color="auto" w:fill="auto"/>
          </w:tcPr>
          <w:p w14:paraId="134CC4E9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32AECB9" w14:textId="16003947" w:rsidR="00AB44C4" w:rsidRPr="00676A93" w:rsidRDefault="00CD222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C83306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B5A4167" w14:textId="0C4419BA" w:rsidR="00AB44C4" w:rsidRPr="00676A93" w:rsidRDefault="00CD2226" w:rsidP="00E44E5A">
            <w:pPr>
              <w:tabs>
                <w:tab w:val="decimal" w:pos="44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1.11</w:t>
            </w:r>
          </w:p>
        </w:tc>
        <w:tc>
          <w:tcPr>
            <w:tcW w:w="236" w:type="dxa"/>
            <w:shd w:val="clear" w:color="auto" w:fill="auto"/>
          </w:tcPr>
          <w:p w14:paraId="108BDD32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143B5869" w14:textId="77777777" w:rsidR="009C4000" w:rsidRPr="00676A93" w:rsidRDefault="009C4000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  <w:p w14:paraId="60B1734C" w14:textId="683A00BE" w:rsidR="00CD2226" w:rsidRPr="00676A93" w:rsidRDefault="00CD2226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</w:tr>
      <w:tr w:rsidR="00AB44C4" w:rsidRPr="00676A93" w14:paraId="3A565090" w14:textId="77777777" w:rsidTr="00CD32FE">
        <w:tc>
          <w:tcPr>
            <w:tcW w:w="2790" w:type="dxa"/>
            <w:shd w:val="clear" w:color="auto" w:fill="auto"/>
          </w:tcPr>
          <w:p w14:paraId="4620625B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85" w:type="dxa"/>
            <w:shd w:val="clear" w:color="auto" w:fill="auto"/>
          </w:tcPr>
          <w:p w14:paraId="636A0CEE" w14:textId="77777777" w:rsidR="00AB44C4" w:rsidRPr="00676A93" w:rsidRDefault="00AB44C4" w:rsidP="00AB44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7EF86D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000D5201" w14:textId="77777777" w:rsidR="00AB44C4" w:rsidRPr="00676A93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0FB321" w14:textId="77777777" w:rsidR="00AB44C4" w:rsidRPr="00676A93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7A665" w14:textId="77777777" w:rsidR="00AB44C4" w:rsidRPr="00676A93" w:rsidRDefault="00AB44C4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975B09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518C3093" w14:textId="77777777" w:rsidR="00AB44C4" w:rsidRPr="00676A93" w:rsidRDefault="00AB44C4" w:rsidP="00AB44C4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305C1C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C4A5671" w14:textId="77777777" w:rsidR="00AB44C4" w:rsidRPr="00676A93" w:rsidRDefault="00AB44C4" w:rsidP="00AB44C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E316B3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AAF5E" w14:textId="51B4FEBF" w:rsidR="00AB44C4" w:rsidRPr="00676A93" w:rsidRDefault="00CD2226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01D3449" w14:textId="43E9A69A" w:rsidR="002A7194" w:rsidRPr="00676A93" w:rsidRDefault="002A7194"/>
    <w:tbl>
      <w:tblPr>
        <w:tblW w:w="9900" w:type="dxa"/>
        <w:tblInd w:w="450" w:type="dxa"/>
        <w:tblLook w:val="0000" w:firstRow="0" w:lastRow="0" w:firstColumn="0" w:lastColumn="0" w:noHBand="0" w:noVBand="0"/>
      </w:tblPr>
      <w:tblGrid>
        <w:gridCol w:w="7380"/>
        <w:gridCol w:w="1170"/>
        <w:gridCol w:w="251"/>
        <w:gridCol w:w="1099"/>
      </w:tblGrid>
      <w:tr w:rsidR="000F3EDF" w:rsidRPr="00676A93" w14:paraId="7D18E729" w14:textId="77777777" w:rsidTr="000F3EDF">
        <w:tc>
          <w:tcPr>
            <w:tcW w:w="7380" w:type="dxa"/>
          </w:tcPr>
          <w:p w14:paraId="74FD1F08" w14:textId="467E234E" w:rsidR="000F3EDF" w:rsidRPr="00676A93" w:rsidRDefault="000F3EDF" w:rsidP="00593B6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D9C5BF6" w14:textId="77777777" w:rsidR="000F3EDF" w:rsidRPr="00676A93" w:rsidRDefault="000F3EDF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EDF" w:rsidRPr="00676A93" w14:paraId="4AFCDF4F" w14:textId="77777777" w:rsidTr="000F3EDF">
        <w:tc>
          <w:tcPr>
            <w:tcW w:w="7380" w:type="dxa"/>
          </w:tcPr>
          <w:p w14:paraId="3F690442" w14:textId="77777777" w:rsidR="000F3EDF" w:rsidRPr="00676A93" w:rsidRDefault="000F3EDF" w:rsidP="00593B6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D53543" w14:textId="4CC08E73" w:rsidR="000F3EDF" w:rsidRPr="00676A93" w:rsidRDefault="000F3EDF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14:paraId="20692AA7" w14:textId="77777777" w:rsidR="000F3EDF" w:rsidRPr="00676A93" w:rsidRDefault="000F3EDF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7D95FDF0" w14:textId="497506BC" w:rsidR="000F3EDF" w:rsidRPr="00676A93" w:rsidRDefault="000F3EDF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0F3EDF" w:rsidRPr="00676A93" w14:paraId="79294A36" w14:textId="77777777" w:rsidTr="000F3EDF">
        <w:tc>
          <w:tcPr>
            <w:tcW w:w="7380" w:type="dxa"/>
          </w:tcPr>
          <w:p w14:paraId="2C523ED5" w14:textId="77777777" w:rsidR="000F3EDF" w:rsidRPr="00676A93" w:rsidRDefault="000F3EDF" w:rsidP="00593B6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37C1D5F" w14:textId="241E24D7" w:rsidR="000F3EDF" w:rsidRPr="00676A93" w:rsidRDefault="000F3EDF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F3EDF" w:rsidRPr="00676A93" w14:paraId="5628EF82" w14:textId="77777777" w:rsidTr="000F3EDF">
        <w:tc>
          <w:tcPr>
            <w:tcW w:w="7380" w:type="dxa"/>
          </w:tcPr>
          <w:p w14:paraId="2A36B028" w14:textId="38FC71A2" w:rsidR="000F3EDF" w:rsidRPr="00676A93" w:rsidRDefault="000F3EDF" w:rsidP="000D1726">
            <w:pPr>
              <w:spacing w:line="240" w:lineRule="auto"/>
              <w:ind w:left="147" w:right="753" w:hanging="147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676A93">
              <w:rPr>
                <w:rFonts w:asciiTheme="majorBidi" w:hAnsi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0CB0D211" w14:textId="4D78BD40" w:rsidR="000F3EDF" w:rsidRPr="00676A93" w:rsidRDefault="000F3EDF" w:rsidP="00593B64">
            <w:pPr>
              <w:pStyle w:val="BodyText"/>
              <w:tabs>
                <w:tab w:val="decimal" w:pos="50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" w:type="dxa"/>
          </w:tcPr>
          <w:p w14:paraId="76777F15" w14:textId="77777777" w:rsidR="000F3EDF" w:rsidRPr="00676A93" w:rsidRDefault="000F3EDF" w:rsidP="00593B6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420997C" w14:textId="7A6D4839" w:rsidR="000F3EDF" w:rsidRPr="00676A93" w:rsidRDefault="000F3EDF" w:rsidP="00593B6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3EDF" w:rsidRPr="00676A93" w14:paraId="527C3BC7" w14:textId="77777777" w:rsidTr="000F3EDF">
        <w:tc>
          <w:tcPr>
            <w:tcW w:w="7380" w:type="dxa"/>
          </w:tcPr>
          <w:p w14:paraId="58E427D9" w14:textId="601944E8" w:rsidR="000F3EDF" w:rsidRPr="00676A93" w:rsidRDefault="0049011B" w:rsidP="000D1726">
            <w:pPr>
              <w:spacing w:line="240" w:lineRule="auto"/>
              <w:ind w:left="147" w:right="753" w:firstLine="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F3EDF"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งวดหกเดือนสิ้นสุดวันที่ </w:t>
            </w:r>
            <w:r w:rsidR="000F3EDF" w:rsidRPr="0067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0F3EDF" w:rsidRPr="00676A9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3D99EBA" w14:textId="776CB41F" w:rsidR="000F3EDF" w:rsidRPr="00676A93" w:rsidRDefault="000F3EDF" w:rsidP="000F3EDF">
            <w:pPr>
              <w:pStyle w:val="BodyText"/>
              <w:tabs>
                <w:tab w:val="decimal" w:pos="60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(1.11)</w:t>
            </w:r>
          </w:p>
        </w:tc>
        <w:tc>
          <w:tcPr>
            <w:tcW w:w="251" w:type="dxa"/>
          </w:tcPr>
          <w:p w14:paraId="0EAB18D2" w14:textId="77777777" w:rsidR="000F3EDF" w:rsidRPr="00676A93" w:rsidRDefault="000F3EDF" w:rsidP="00593B6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54E3DC32" w14:textId="27DA03B3" w:rsidR="000F3EDF" w:rsidRPr="00676A93" w:rsidRDefault="000F3EDF" w:rsidP="00593B6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40BB0CE2" w14:textId="62EA0674" w:rsidR="00B4694D" w:rsidRPr="00676A93" w:rsidRDefault="00B4694D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tbl>
      <w:tblPr>
        <w:tblW w:w="98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88"/>
        <w:gridCol w:w="236"/>
        <w:gridCol w:w="1031"/>
        <w:gridCol w:w="270"/>
        <w:gridCol w:w="990"/>
        <w:gridCol w:w="270"/>
        <w:gridCol w:w="900"/>
        <w:gridCol w:w="270"/>
        <w:gridCol w:w="900"/>
        <w:gridCol w:w="270"/>
        <w:gridCol w:w="990"/>
      </w:tblGrid>
      <w:tr w:rsidR="00EA784C" w:rsidRPr="00676A93" w14:paraId="40973B01" w14:textId="77777777" w:rsidTr="00FD1E7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471CCE1A" w14:textId="77777777" w:rsidR="00EA784C" w:rsidRPr="00676A93" w:rsidRDefault="00EA784C" w:rsidP="00EA784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3"/>
            <w:shd w:val="clear" w:color="auto" w:fill="auto"/>
            <w:vAlign w:val="bottom"/>
          </w:tcPr>
          <w:p w14:paraId="371B9A15" w14:textId="77777777" w:rsidR="00EA784C" w:rsidRPr="00676A93" w:rsidRDefault="00EA784C" w:rsidP="00EA784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F2DAEA" w14:textId="77777777" w:rsidR="00EA784C" w:rsidRPr="00676A93" w:rsidRDefault="00EA784C" w:rsidP="00EA784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14:paraId="57C52131" w14:textId="77777777" w:rsidR="00EA784C" w:rsidRPr="00676A93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84C" w:rsidRPr="00676A93" w14:paraId="7693E058" w14:textId="77777777" w:rsidTr="00FD1E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F65EA" w14:textId="77777777" w:rsidR="00EA784C" w:rsidRPr="00676A93" w:rsidRDefault="00EA784C" w:rsidP="00EA784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57F99" w14:textId="77777777" w:rsidR="00EA784C" w:rsidRPr="00676A93" w:rsidRDefault="00EA784C" w:rsidP="00EA784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6ECF642" w14:textId="77777777" w:rsidR="00EA784C" w:rsidRPr="00676A93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02E78" w14:textId="77777777" w:rsidR="00EA784C" w:rsidRPr="00676A93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3B266" w14:textId="77777777" w:rsidR="00EA784C" w:rsidRPr="00676A93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100FAFD3" w14:textId="03C89341" w:rsidR="00EA784C" w:rsidRPr="00676A93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56D1B" w:rsidRPr="00676A9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8F10B" w14:textId="77777777" w:rsidR="00EA784C" w:rsidRPr="00676A93" w:rsidRDefault="00EA784C" w:rsidP="00EF4B34">
            <w:pPr>
              <w:spacing w:line="240" w:lineRule="auto"/>
              <w:ind w:left="-38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40019" w14:textId="77777777" w:rsidR="00EA784C" w:rsidRPr="00676A93" w:rsidRDefault="00EA784C" w:rsidP="00EA784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1BA49567" w14:textId="77777777" w:rsidR="00EA784C" w:rsidRPr="00676A93" w:rsidRDefault="00EA784C" w:rsidP="00EA784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44D7D" w14:textId="77777777" w:rsidR="00EA784C" w:rsidRPr="00676A93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6950" w14:textId="77777777" w:rsidR="00EA784C" w:rsidRPr="00676A93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DDEAD" w14:textId="77777777" w:rsidR="00EA784C" w:rsidRPr="00676A93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49106" w14:textId="77777777" w:rsidR="00EA784C" w:rsidRPr="00676A93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8EE2" w14:textId="77777777" w:rsidR="00EA784C" w:rsidRPr="00676A93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27009" w14:textId="77777777" w:rsidR="00EA784C" w:rsidRPr="00676A93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63C0CD61" w14:textId="0DEDDDAD" w:rsidR="00EA784C" w:rsidRPr="00676A93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56D1B" w:rsidRPr="00676A9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C53B7" w:rsidRPr="00676A93" w14:paraId="2143D93A" w14:textId="77777777" w:rsidTr="00FD1E7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2129591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00B06C" w14:textId="63E66C60" w:rsidR="00DC53B7" w:rsidRPr="00676A93" w:rsidRDefault="00DC53B7" w:rsidP="00DC53B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CE36B" w14:textId="77777777" w:rsidR="00DC53B7" w:rsidRPr="00676A93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12D64F3" w14:textId="0788CFCC" w:rsidR="00DC53B7" w:rsidRPr="00676A93" w:rsidRDefault="00DC53B7" w:rsidP="00DC53B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</w:rPr>
              <w:t>256</w:t>
            </w:r>
            <w:r w:rsidR="00C56D1B" w:rsidRPr="00676A9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69965" w14:textId="77777777" w:rsidR="00DC53B7" w:rsidRPr="00676A93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B76660" w14:textId="4B8DF5A5" w:rsidR="00DC53B7" w:rsidRPr="00676A93" w:rsidRDefault="00DC53B7" w:rsidP="00DC53B7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2A91" w14:textId="77777777" w:rsidR="00DC53B7" w:rsidRPr="00676A93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70F7A3" w14:textId="76727467" w:rsidR="00DC53B7" w:rsidRPr="00676A93" w:rsidRDefault="00DC53B7" w:rsidP="00DC53B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D8DE8A" w14:textId="77777777" w:rsidR="00DC53B7" w:rsidRPr="00676A93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DE220F" w14:textId="38AAAA21" w:rsidR="00DC53B7" w:rsidRPr="00676A93" w:rsidRDefault="00DC53B7" w:rsidP="00DC53B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D6FB2" w14:textId="77777777" w:rsidR="00DC53B7" w:rsidRPr="00676A93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42B5C3" w14:textId="055D7F3D" w:rsidR="00DC53B7" w:rsidRPr="00676A93" w:rsidRDefault="00DC53B7" w:rsidP="00DC53B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</w:rPr>
              <w:t>256</w:t>
            </w:r>
            <w:r w:rsidR="00C56D1B" w:rsidRPr="00676A9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A784C" w:rsidRPr="00676A93" w14:paraId="746E0C2A" w14:textId="77777777" w:rsidTr="00FD1E7F">
        <w:trPr>
          <w:tblHeader/>
        </w:trPr>
        <w:tc>
          <w:tcPr>
            <w:tcW w:w="2700" w:type="dxa"/>
            <w:shd w:val="clear" w:color="auto" w:fill="auto"/>
          </w:tcPr>
          <w:p w14:paraId="42F14250" w14:textId="77777777" w:rsidR="00EA784C" w:rsidRPr="00676A93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3C89D267" w14:textId="77777777" w:rsidR="00EA784C" w:rsidRPr="00676A93" w:rsidRDefault="00EA784C" w:rsidP="00EA784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0E597D02" w14:textId="77777777" w:rsidR="00EA784C" w:rsidRPr="00676A93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1A1D6310" w14:textId="77777777" w:rsidR="00EA784C" w:rsidRPr="00676A93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A784C" w:rsidRPr="00676A93" w14:paraId="0B388639" w14:textId="77777777" w:rsidTr="00FD1E7F">
        <w:tc>
          <w:tcPr>
            <w:tcW w:w="2700" w:type="dxa"/>
            <w:shd w:val="clear" w:color="auto" w:fill="auto"/>
          </w:tcPr>
          <w:p w14:paraId="3CD59FAB" w14:textId="77777777" w:rsidR="00EA784C" w:rsidRPr="00676A93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988" w:type="dxa"/>
            <w:shd w:val="clear" w:color="auto" w:fill="auto"/>
          </w:tcPr>
          <w:p w14:paraId="6A5B3910" w14:textId="77777777" w:rsidR="00EA784C" w:rsidRPr="00676A93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A901C4" w14:textId="77777777" w:rsidR="00EA784C" w:rsidRPr="00676A93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16B585B6" w14:textId="77777777" w:rsidR="00EA784C" w:rsidRPr="00676A93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D751DC" w14:textId="77777777" w:rsidR="00EA784C" w:rsidRPr="00676A93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6C4E58" w14:textId="77777777" w:rsidR="00EA784C" w:rsidRPr="00676A93" w:rsidRDefault="00EA784C" w:rsidP="00EA784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06759E" w14:textId="77777777" w:rsidR="00EA784C" w:rsidRPr="00676A93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3DAD463" w14:textId="77777777" w:rsidR="00EA784C" w:rsidRPr="00676A93" w:rsidRDefault="00EA784C" w:rsidP="00EA784C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12B753" w14:textId="77777777" w:rsidR="00EA784C" w:rsidRPr="00676A93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20FD16E" w14:textId="77777777" w:rsidR="00EA784C" w:rsidRPr="00676A93" w:rsidRDefault="00EA784C" w:rsidP="00EA784C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E2407B" w14:textId="77777777" w:rsidR="00EA784C" w:rsidRPr="00676A93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D06828" w14:textId="77777777" w:rsidR="00EA784C" w:rsidRPr="00676A93" w:rsidRDefault="00EA784C" w:rsidP="00EA784C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53B7" w:rsidRPr="00676A93" w14:paraId="746D0E9E" w14:textId="77777777" w:rsidTr="00FD1E7F">
        <w:tc>
          <w:tcPr>
            <w:tcW w:w="2700" w:type="dxa"/>
            <w:shd w:val="clear" w:color="auto" w:fill="auto"/>
          </w:tcPr>
          <w:p w14:paraId="1281FB52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เงินให้กู้ยืมระยะสั้น</w:t>
            </w:r>
          </w:p>
        </w:tc>
        <w:tc>
          <w:tcPr>
            <w:tcW w:w="988" w:type="dxa"/>
            <w:shd w:val="clear" w:color="auto" w:fill="auto"/>
          </w:tcPr>
          <w:p w14:paraId="1F933EA0" w14:textId="389FBFC3" w:rsidR="00DC53B7" w:rsidRPr="00676A93" w:rsidRDefault="00DC53B7" w:rsidP="00314611">
            <w:pPr>
              <w:pStyle w:val="BodyText"/>
              <w:tabs>
                <w:tab w:val="decimal" w:pos="165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2.35</w:t>
            </w:r>
          </w:p>
        </w:tc>
        <w:tc>
          <w:tcPr>
            <w:tcW w:w="236" w:type="dxa"/>
            <w:shd w:val="clear" w:color="auto" w:fill="auto"/>
          </w:tcPr>
          <w:p w14:paraId="6ED63EB0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2C2FD97A" w14:textId="72651BC5" w:rsidR="00DC53B7" w:rsidRPr="00676A93" w:rsidRDefault="00B93E2D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2.35</w:t>
            </w:r>
          </w:p>
        </w:tc>
        <w:tc>
          <w:tcPr>
            <w:tcW w:w="270" w:type="dxa"/>
            <w:shd w:val="clear" w:color="auto" w:fill="auto"/>
          </w:tcPr>
          <w:p w14:paraId="42B6FAC2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BEAB5D" w14:textId="1D1A6FD6" w:rsidR="00DC53B7" w:rsidRPr="00676A93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6,882.90</w:t>
            </w:r>
          </w:p>
        </w:tc>
        <w:tc>
          <w:tcPr>
            <w:tcW w:w="270" w:type="dxa"/>
            <w:shd w:val="clear" w:color="auto" w:fill="auto"/>
          </w:tcPr>
          <w:p w14:paraId="2DC0BBD2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5F22122" w14:textId="2DD618C6" w:rsidR="00DC53B7" w:rsidRPr="00676A93" w:rsidRDefault="00B93E2D" w:rsidP="00DC53B7">
            <w:pPr>
              <w:pStyle w:val="BodyText"/>
              <w:tabs>
                <w:tab w:val="left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674.50</w:t>
            </w:r>
          </w:p>
        </w:tc>
        <w:tc>
          <w:tcPr>
            <w:tcW w:w="270" w:type="dxa"/>
            <w:shd w:val="clear" w:color="auto" w:fill="auto"/>
          </w:tcPr>
          <w:p w14:paraId="44EE0362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A04A9A7" w14:textId="21EC96F2" w:rsidR="00DC53B7" w:rsidRPr="00676A93" w:rsidRDefault="00CD2226" w:rsidP="00DC53B7">
            <w:pPr>
              <w:pStyle w:val="BodyText"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93E2D" w:rsidRPr="00676A93">
              <w:rPr>
                <w:rFonts w:ascii="Angsana New" w:hAnsi="Angsana New" w:cs="Angsana New"/>
                <w:sz w:val="28"/>
                <w:szCs w:val="28"/>
              </w:rPr>
              <w:t>967.00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ED70D1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0DD338" w14:textId="12FA0EAD" w:rsidR="00DC53B7" w:rsidRPr="00676A93" w:rsidRDefault="00CD2226" w:rsidP="00DC53B7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93E2D" w:rsidRPr="00676A93">
              <w:rPr>
                <w:rFonts w:ascii="Angsana New" w:hAnsi="Angsana New" w:cs="Angsana New"/>
                <w:sz w:val="28"/>
                <w:szCs w:val="28"/>
              </w:rPr>
              <w:t>,590.40</w:t>
            </w:r>
          </w:p>
        </w:tc>
      </w:tr>
      <w:tr w:rsidR="00DC53B7" w:rsidRPr="00676A93" w14:paraId="2EE9B59B" w14:textId="77777777" w:rsidTr="00FD1E7F">
        <w:tc>
          <w:tcPr>
            <w:tcW w:w="2700" w:type="dxa"/>
            <w:shd w:val="clear" w:color="auto" w:fill="auto"/>
          </w:tcPr>
          <w:p w14:paraId="16D6A63B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988" w:type="dxa"/>
            <w:shd w:val="clear" w:color="auto" w:fill="auto"/>
          </w:tcPr>
          <w:p w14:paraId="43B3EF63" w14:textId="77777777" w:rsidR="00DC53B7" w:rsidRPr="00676A93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F38D84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6288F803" w14:textId="77777777" w:rsidR="00DC53B7" w:rsidRPr="00676A93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9F7CFB" w14:textId="77777777" w:rsidR="00DC53B7" w:rsidRPr="00676A93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8A869E" w14:textId="52F99816" w:rsidR="00DC53B7" w:rsidRPr="00676A93" w:rsidRDefault="00DC53B7" w:rsidP="00DC53B7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32.97</w:t>
            </w:r>
          </w:p>
        </w:tc>
        <w:tc>
          <w:tcPr>
            <w:tcW w:w="270" w:type="dxa"/>
            <w:shd w:val="clear" w:color="auto" w:fill="auto"/>
          </w:tcPr>
          <w:p w14:paraId="0D5B48A6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FEB57E" w14:textId="201AC45C" w:rsidR="00DC53B7" w:rsidRPr="00676A93" w:rsidRDefault="00FB381A" w:rsidP="00DC53B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78.60</w:t>
            </w:r>
          </w:p>
        </w:tc>
        <w:tc>
          <w:tcPr>
            <w:tcW w:w="270" w:type="dxa"/>
            <w:shd w:val="clear" w:color="auto" w:fill="auto"/>
          </w:tcPr>
          <w:p w14:paraId="23854432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A95E617" w14:textId="3601E2C4" w:rsidR="00DC53B7" w:rsidRPr="00676A93" w:rsidRDefault="00B93E2D" w:rsidP="00DC53B7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-32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B381A"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111.57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A8EC79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84E248" w14:textId="541E02AA" w:rsidR="00DC53B7" w:rsidRPr="00676A93" w:rsidRDefault="00B93E2D" w:rsidP="00DC53B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C53B7" w:rsidRPr="00676A93" w14:paraId="54C3D634" w14:textId="77777777" w:rsidTr="00FD1E7F">
        <w:tc>
          <w:tcPr>
            <w:tcW w:w="2700" w:type="dxa"/>
            <w:shd w:val="clear" w:color="auto" w:fill="auto"/>
          </w:tcPr>
          <w:p w14:paraId="56E8BFCB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88" w:type="dxa"/>
            <w:shd w:val="clear" w:color="auto" w:fill="auto"/>
          </w:tcPr>
          <w:p w14:paraId="3A12A956" w14:textId="77777777" w:rsidR="00DC53B7" w:rsidRPr="00676A93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F712DE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399BCB8E" w14:textId="77777777" w:rsidR="00DC53B7" w:rsidRPr="00676A93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DCD8A2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6F94B8" w14:textId="77777777" w:rsidR="00DC53B7" w:rsidRPr="00676A93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A936D4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0A930A4" w14:textId="77777777" w:rsidR="00DC53B7" w:rsidRPr="00676A93" w:rsidRDefault="00DC53B7" w:rsidP="00DC53B7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BBE450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43297B9" w14:textId="77777777" w:rsidR="00DC53B7" w:rsidRPr="00676A93" w:rsidRDefault="00DC53B7" w:rsidP="00DC53B7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F352B3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B8633B" w14:textId="77777777" w:rsidR="00DC53B7" w:rsidRPr="00676A93" w:rsidRDefault="00DC53B7" w:rsidP="00DC53B7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53B7" w:rsidRPr="00676A93" w14:paraId="7DD02E3F" w14:textId="77777777" w:rsidTr="00FD1E7F">
        <w:tc>
          <w:tcPr>
            <w:tcW w:w="2700" w:type="dxa"/>
            <w:shd w:val="clear" w:color="auto" w:fill="auto"/>
          </w:tcPr>
          <w:p w14:paraId="77FD67D2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เงินให้กู้ยืมระยะสั้น</w:t>
            </w:r>
          </w:p>
        </w:tc>
        <w:tc>
          <w:tcPr>
            <w:tcW w:w="988" w:type="dxa"/>
            <w:shd w:val="clear" w:color="auto" w:fill="auto"/>
          </w:tcPr>
          <w:p w14:paraId="4F84E8D0" w14:textId="1D82F1C8" w:rsidR="00DC53B7" w:rsidRPr="00676A93" w:rsidRDefault="00DC53B7" w:rsidP="00314611">
            <w:pPr>
              <w:pStyle w:val="BodyText"/>
              <w:tabs>
                <w:tab w:val="decimal" w:pos="165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9.00</w:t>
            </w:r>
          </w:p>
        </w:tc>
        <w:tc>
          <w:tcPr>
            <w:tcW w:w="236" w:type="dxa"/>
            <w:shd w:val="clear" w:color="auto" w:fill="auto"/>
          </w:tcPr>
          <w:p w14:paraId="38E4416A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27AE4EC9" w14:textId="0332895A" w:rsidR="00DC53B7" w:rsidRPr="00676A93" w:rsidRDefault="00B93E2D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9.00</w:t>
            </w:r>
          </w:p>
        </w:tc>
        <w:tc>
          <w:tcPr>
            <w:tcW w:w="270" w:type="dxa"/>
            <w:shd w:val="clear" w:color="auto" w:fill="auto"/>
          </w:tcPr>
          <w:p w14:paraId="65112F3D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4E162B" w14:textId="29D51940" w:rsidR="00DC53B7" w:rsidRPr="00676A93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6.50</w:t>
            </w:r>
          </w:p>
        </w:tc>
        <w:tc>
          <w:tcPr>
            <w:tcW w:w="270" w:type="dxa"/>
            <w:shd w:val="clear" w:color="auto" w:fill="auto"/>
          </w:tcPr>
          <w:p w14:paraId="51B555BF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4A77055" w14:textId="1E11B102" w:rsidR="00DC53B7" w:rsidRPr="00676A93" w:rsidRDefault="00B93E2D" w:rsidP="00DC53B7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D2E98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1413C29" w14:textId="27C04902" w:rsidR="00DC53B7" w:rsidRPr="00676A93" w:rsidRDefault="00B93E2D" w:rsidP="00DC53B7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ADBA8C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DA7BE7" w14:textId="20B4257E" w:rsidR="00DC53B7" w:rsidRPr="00676A93" w:rsidRDefault="00B93E2D" w:rsidP="00DC53B7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6.50</w:t>
            </w:r>
          </w:p>
        </w:tc>
      </w:tr>
      <w:tr w:rsidR="00DC53B7" w:rsidRPr="00676A93" w14:paraId="6F3D3E33" w14:textId="77777777" w:rsidTr="00FD1E7F">
        <w:tc>
          <w:tcPr>
            <w:tcW w:w="2700" w:type="dxa"/>
            <w:shd w:val="clear" w:color="auto" w:fill="auto"/>
          </w:tcPr>
          <w:p w14:paraId="368B2537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988" w:type="dxa"/>
            <w:shd w:val="clear" w:color="auto" w:fill="auto"/>
          </w:tcPr>
          <w:p w14:paraId="131F926A" w14:textId="77777777" w:rsidR="00DC53B7" w:rsidRPr="00676A93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40A168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737CF5C2" w14:textId="77777777" w:rsidR="00DC53B7" w:rsidRPr="00676A93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ED11A9" w14:textId="77777777" w:rsidR="00DC53B7" w:rsidRPr="00676A93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CB2F5F" w14:textId="160B7CD6" w:rsidR="00DC53B7" w:rsidRPr="00676A93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2.42</w:t>
            </w:r>
          </w:p>
        </w:tc>
        <w:tc>
          <w:tcPr>
            <w:tcW w:w="270" w:type="dxa"/>
            <w:shd w:val="clear" w:color="auto" w:fill="auto"/>
          </w:tcPr>
          <w:p w14:paraId="3DE54B72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08C18AD" w14:textId="7D439B3B" w:rsidR="00DC53B7" w:rsidRPr="00676A93" w:rsidRDefault="00B93E2D" w:rsidP="00DC53B7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9B6A88" w14:textId="77777777" w:rsidR="00DC53B7" w:rsidRPr="00676A93" w:rsidRDefault="00DC53B7" w:rsidP="00DC53B7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52BA67" w14:textId="25A72C08" w:rsidR="00DC53B7" w:rsidRPr="00676A93" w:rsidRDefault="00B93E2D" w:rsidP="00DC53B7">
            <w:pPr>
              <w:tabs>
                <w:tab w:val="decimal" w:pos="430"/>
              </w:tabs>
              <w:spacing w:line="240" w:lineRule="auto"/>
              <w:ind w:left="-110" w:right="-104" w:firstLine="92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C5B078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0FEE7F" w14:textId="6CBF518A" w:rsidR="00DC53B7" w:rsidRPr="00676A93" w:rsidRDefault="00B93E2D" w:rsidP="00DC53B7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2.42</w:t>
            </w:r>
          </w:p>
        </w:tc>
      </w:tr>
      <w:tr w:rsidR="00DC53B7" w:rsidRPr="00676A93" w14:paraId="1974EDE0" w14:textId="77777777" w:rsidTr="00FD1E7F">
        <w:tc>
          <w:tcPr>
            <w:tcW w:w="2700" w:type="dxa"/>
            <w:shd w:val="clear" w:color="auto" w:fill="auto"/>
          </w:tcPr>
          <w:p w14:paraId="1B880FFC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4DD9E7ED" w14:textId="77777777" w:rsidR="00DC53B7" w:rsidRPr="00676A93" w:rsidRDefault="00DC53B7" w:rsidP="00DC53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A33D79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007A24A7" w14:textId="77777777" w:rsidR="00DC53B7" w:rsidRPr="00676A93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DCB80A" w14:textId="77777777" w:rsidR="00DC53B7" w:rsidRPr="00676A93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68D3943" w14:textId="704BFECD" w:rsidR="00DC53B7" w:rsidRPr="00676A93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6,924.79</w:t>
            </w:r>
          </w:p>
        </w:tc>
        <w:tc>
          <w:tcPr>
            <w:tcW w:w="270" w:type="dxa"/>
            <w:shd w:val="clear" w:color="auto" w:fill="auto"/>
          </w:tcPr>
          <w:p w14:paraId="22DABEA5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CD08ACC" w14:textId="77777777" w:rsidR="00DC53B7" w:rsidRPr="00676A93" w:rsidRDefault="00DC53B7" w:rsidP="00DC53B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697932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5B38C7" w14:textId="77777777" w:rsidR="00DC53B7" w:rsidRPr="00676A93" w:rsidRDefault="00DC53B7" w:rsidP="00DC53B7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9DD3F5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D9112E" w14:textId="44A8EACA" w:rsidR="00DC53B7" w:rsidRPr="00676A93" w:rsidRDefault="00B93E2D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6,599.32</w:t>
            </w:r>
          </w:p>
        </w:tc>
      </w:tr>
      <w:tr w:rsidR="00DC53B7" w:rsidRPr="00676A93" w14:paraId="323231BC" w14:textId="77777777" w:rsidTr="00FD1E7F">
        <w:tc>
          <w:tcPr>
            <w:tcW w:w="2700" w:type="dxa"/>
            <w:shd w:val="clear" w:color="auto" w:fill="auto"/>
          </w:tcPr>
          <w:p w14:paraId="6E472E7A" w14:textId="77777777" w:rsidR="00BE6A91" w:rsidRDefault="005972E0" w:rsidP="009C4000">
            <w:pPr>
              <w:pStyle w:val="CommentText"/>
              <w:ind w:left="160" w:hanging="160"/>
              <w:rPr>
                <w:rFonts w:asciiTheme="majorBidi" w:hAnsi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34E98" w:rsidRPr="00676A9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="00BB3003" w:rsidRPr="00676A93">
              <w:rPr>
                <w:rFonts w:asciiTheme="majorBidi" w:hAnsiTheme="majorBidi" w:hint="cs"/>
                <w:sz w:val="28"/>
                <w:szCs w:val="28"/>
                <w:cs/>
              </w:rPr>
              <w:t>เผื่อผลขาดทุน</w:t>
            </w:r>
            <w:r w:rsidR="009C4000" w:rsidRPr="00676A93">
              <w:rPr>
                <w:rFonts w:asciiTheme="majorBidi" w:hAnsiTheme="majorBidi" w:hint="cs"/>
                <w:sz w:val="28"/>
                <w:szCs w:val="28"/>
                <w:cs/>
              </w:rPr>
              <w:t>ด้านเครดิตที่</w:t>
            </w:r>
          </w:p>
          <w:p w14:paraId="35D66DE3" w14:textId="024D9F48" w:rsidR="00DC53B7" w:rsidRPr="00676A93" w:rsidRDefault="00BE6A91" w:rsidP="00BE6A91">
            <w:pPr>
              <w:pStyle w:val="CommentText"/>
              <w:ind w:left="336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</w:t>
            </w:r>
            <w:r w:rsidR="009C4000" w:rsidRPr="00676A93">
              <w:rPr>
                <w:rFonts w:asciiTheme="majorBidi" w:hAnsi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988" w:type="dxa"/>
            <w:shd w:val="clear" w:color="auto" w:fill="auto"/>
          </w:tcPr>
          <w:p w14:paraId="7E426A30" w14:textId="77777777" w:rsidR="00DC53B7" w:rsidRPr="00676A93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F0B3A4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31286C53" w14:textId="77777777" w:rsidR="00DC53B7" w:rsidRPr="00676A93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D08C82" w14:textId="77777777" w:rsidR="00DC53B7" w:rsidRPr="00676A93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587A8E" w14:textId="77777777" w:rsidR="00BB3003" w:rsidRPr="00676A93" w:rsidRDefault="00BB3003" w:rsidP="00DC53B7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  <w:p w14:paraId="39AB47B2" w14:textId="47DAEA39" w:rsidR="00DC53B7" w:rsidRPr="00676A93" w:rsidRDefault="00DC53B7" w:rsidP="00DC53B7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  <w:tc>
          <w:tcPr>
            <w:tcW w:w="270" w:type="dxa"/>
            <w:shd w:val="clear" w:color="auto" w:fill="auto"/>
          </w:tcPr>
          <w:p w14:paraId="7AEA43DD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452A7F5" w14:textId="77777777" w:rsidR="00DC53B7" w:rsidRDefault="00DC53B7" w:rsidP="00217B6D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  <w:p w14:paraId="083A6B13" w14:textId="72021BC5" w:rsidR="00217B6D" w:rsidRPr="00676A93" w:rsidRDefault="00217B6D" w:rsidP="00217B6D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2A800F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7F9638" w14:textId="3E70CFC7" w:rsidR="00DC53B7" w:rsidRPr="00676A93" w:rsidRDefault="00217B6D" w:rsidP="00217B6D">
            <w:pPr>
              <w:tabs>
                <w:tab w:val="decimal" w:pos="430"/>
              </w:tabs>
              <w:spacing w:line="240" w:lineRule="auto"/>
              <w:ind w:left="-110" w:right="-104" w:firstLine="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B2A2DC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92C42C" w14:textId="77777777" w:rsidR="00BE28A9" w:rsidRPr="00676A93" w:rsidRDefault="00BE28A9" w:rsidP="00DC53B7">
            <w:pPr>
              <w:pStyle w:val="BodyText"/>
              <w:tabs>
                <w:tab w:val="decimal" w:pos="430"/>
                <w:tab w:val="left" w:pos="6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A1E9475" w14:textId="44580536" w:rsidR="00B93E2D" w:rsidRPr="00676A93" w:rsidRDefault="00B93E2D" w:rsidP="00DC53B7">
            <w:pPr>
              <w:pStyle w:val="BodyText"/>
              <w:tabs>
                <w:tab w:val="decimal" w:pos="430"/>
                <w:tab w:val="left" w:pos="6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</w:tr>
      <w:tr w:rsidR="00DC53B7" w:rsidRPr="00676A93" w14:paraId="447F611D" w14:textId="77777777" w:rsidTr="00FD1E7F">
        <w:tc>
          <w:tcPr>
            <w:tcW w:w="2700" w:type="dxa"/>
            <w:shd w:val="clear" w:color="auto" w:fill="auto"/>
          </w:tcPr>
          <w:p w14:paraId="4AAABBFC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8" w:type="dxa"/>
            <w:shd w:val="clear" w:color="auto" w:fill="auto"/>
          </w:tcPr>
          <w:p w14:paraId="12FA7F5A" w14:textId="77777777" w:rsidR="00DC53B7" w:rsidRPr="00676A93" w:rsidRDefault="00DC53B7" w:rsidP="00DC53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F45A24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6F32E4A0" w14:textId="77777777" w:rsidR="00DC53B7" w:rsidRPr="00676A93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79CE41" w14:textId="77777777" w:rsidR="00DC53B7" w:rsidRPr="00676A93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A5E77" w14:textId="30B25D8B" w:rsidR="00DC53B7" w:rsidRPr="00676A93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6,915.87</w:t>
            </w:r>
          </w:p>
        </w:tc>
        <w:tc>
          <w:tcPr>
            <w:tcW w:w="270" w:type="dxa"/>
            <w:shd w:val="clear" w:color="auto" w:fill="auto"/>
          </w:tcPr>
          <w:p w14:paraId="4736E6AD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03C66F9" w14:textId="77777777" w:rsidR="00DC53B7" w:rsidRPr="00676A93" w:rsidRDefault="00DC53B7" w:rsidP="00DC53B7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47160E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A25E862" w14:textId="77777777" w:rsidR="00DC53B7" w:rsidRPr="00676A93" w:rsidRDefault="00DC53B7" w:rsidP="00DC53B7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50D483" w14:textId="77777777" w:rsidR="00DC53B7" w:rsidRPr="00676A93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5886B" w14:textId="4045D0A9" w:rsidR="00DC53B7" w:rsidRPr="00676A93" w:rsidRDefault="00B93E2D" w:rsidP="00DC53B7">
            <w:pPr>
              <w:pStyle w:val="BodyText"/>
              <w:tabs>
                <w:tab w:val="decimal" w:pos="4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6,590.40</w:t>
            </w:r>
          </w:p>
        </w:tc>
      </w:tr>
    </w:tbl>
    <w:p w14:paraId="4B129F35" w14:textId="77777777" w:rsidR="0074266B" w:rsidRPr="00676A93" w:rsidRDefault="0074266B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8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6"/>
        <w:gridCol w:w="277"/>
        <w:gridCol w:w="1089"/>
        <w:gridCol w:w="277"/>
        <w:gridCol w:w="987"/>
        <w:gridCol w:w="237"/>
        <w:gridCol w:w="1121"/>
      </w:tblGrid>
      <w:tr w:rsidR="00684E9F" w:rsidRPr="00676A93" w14:paraId="66908968" w14:textId="77777777" w:rsidTr="00C36988">
        <w:trPr>
          <w:tblHeader/>
        </w:trPr>
        <w:tc>
          <w:tcPr>
            <w:tcW w:w="2384" w:type="pct"/>
          </w:tcPr>
          <w:p w14:paraId="2AD5A41B" w14:textId="2BD446F9" w:rsidR="00684E9F" w:rsidRPr="00676A93" w:rsidRDefault="00831E71" w:rsidP="00D1654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676A9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 w:type="page"/>
            </w:r>
            <w:r w:rsidR="00684E9F" w:rsidRPr="00676A9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676A9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676A9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676A9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676A9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280" w:type="pct"/>
            <w:gridSpan w:val="3"/>
          </w:tcPr>
          <w:p w14:paraId="610578BF" w14:textId="77777777" w:rsidR="00684E9F" w:rsidRPr="00676A93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9F62888" w14:textId="77777777" w:rsidR="00684E9F" w:rsidRPr="00676A93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pct"/>
            <w:gridSpan w:val="3"/>
          </w:tcPr>
          <w:p w14:paraId="637DA785" w14:textId="77777777" w:rsidR="00684E9F" w:rsidRPr="00676A93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2B18" w:rsidRPr="00676A93" w14:paraId="59BE8867" w14:textId="77777777" w:rsidTr="00C62B18">
        <w:trPr>
          <w:tblHeader/>
        </w:trPr>
        <w:tc>
          <w:tcPr>
            <w:tcW w:w="2384" w:type="pct"/>
          </w:tcPr>
          <w:p w14:paraId="51F450CB" w14:textId="77777777" w:rsidR="00C62B18" w:rsidRPr="00676A93" w:rsidRDefault="00C62B18" w:rsidP="00C62B18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24CC58CF" w14:textId="72CD15AB" w:rsidR="00C62B18" w:rsidRPr="00676A93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" w:type="pct"/>
          </w:tcPr>
          <w:p w14:paraId="4E77C79A" w14:textId="77777777" w:rsidR="00C62B18" w:rsidRPr="00676A93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643146F2" w14:textId="77777777" w:rsidR="00C62B18" w:rsidRPr="00676A93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</w:tcPr>
          <w:p w14:paraId="517B903F" w14:textId="77777777" w:rsidR="00C62B18" w:rsidRPr="00676A93" w:rsidRDefault="00C62B18" w:rsidP="00C62B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</w:tcPr>
          <w:p w14:paraId="0C59B507" w14:textId="0637D8C3" w:rsidR="00C62B18" w:rsidRPr="00676A93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1" w:type="pct"/>
          </w:tcPr>
          <w:p w14:paraId="688295D9" w14:textId="77777777" w:rsidR="00C62B18" w:rsidRPr="00676A93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74BB8A88" w14:textId="77777777" w:rsidR="00C62B18" w:rsidRPr="00676A93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C62B18" w:rsidRPr="00676A93" w14:paraId="49BB4B10" w14:textId="77777777" w:rsidTr="00C62B18">
        <w:trPr>
          <w:tblHeader/>
        </w:trPr>
        <w:tc>
          <w:tcPr>
            <w:tcW w:w="2384" w:type="pct"/>
          </w:tcPr>
          <w:p w14:paraId="7D83C123" w14:textId="77777777" w:rsidR="00C62B18" w:rsidRPr="00676A93" w:rsidRDefault="00C62B18" w:rsidP="00C62B18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4295673B" w14:textId="05AEE468" w:rsidR="00C62B18" w:rsidRPr="00676A93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1" w:type="pct"/>
          </w:tcPr>
          <w:p w14:paraId="78A624A9" w14:textId="77777777" w:rsidR="00C62B18" w:rsidRPr="00676A93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18D96C9F" w14:textId="4801B142" w:rsidR="00C62B18" w:rsidRPr="00676A93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6828C1BD" w14:textId="77777777" w:rsidR="00C62B18" w:rsidRPr="00676A93" w:rsidRDefault="00C62B18" w:rsidP="00C62B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</w:tcPr>
          <w:p w14:paraId="7E9D4F6A" w14:textId="747322B4" w:rsidR="00C62B18" w:rsidRPr="00676A93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" w:type="pct"/>
          </w:tcPr>
          <w:p w14:paraId="73FC9AF4" w14:textId="77777777" w:rsidR="00C62B18" w:rsidRPr="00676A93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3CD16FD0" w14:textId="1A281C34" w:rsidR="00C62B18" w:rsidRPr="00676A93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DA5593" w:rsidRPr="00676A93" w14:paraId="09BBA986" w14:textId="77777777" w:rsidTr="00C36988">
        <w:trPr>
          <w:tblHeader/>
        </w:trPr>
        <w:tc>
          <w:tcPr>
            <w:tcW w:w="2384" w:type="pct"/>
          </w:tcPr>
          <w:p w14:paraId="313B901C" w14:textId="77777777" w:rsidR="00DA5593" w:rsidRPr="00676A93" w:rsidRDefault="00DA5593" w:rsidP="00DA5593">
            <w:pPr>
              <w:pStyle w:val="BodyText"/>
              <w:spacing w:after="0"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6" w:type="pct"/>
            <w:gridSpan w:val="7"/>
          </w:tcPr>
          <w:p w14:paraId="55146035" w14:textId="77777777" w:rsidR="00DA5593" w:rsidRPr="00676A93" w:rsidRDefault="00DA5593" w:rsidP="00DA5593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5593" w:rsidRPr="00676A93" w14:paraId="6F575969" w14:textId="77777777" w:rsidTr="00C62B18">
        <w:tc>
          <w:tcPr>
            <w:tcW w:w="2384" w:type="pct"/>
          </w:tcPr>
          <w:p w14:paraId="7F632C1A" w14:textId="77777777" w:rsidR="00DA5593" w:rsidRPr="00676A93" w:rsidRDefault="00DA5593" w:rsidP="00DA5593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4" w:type="pct"/>
          </w:tcPr>
          <w:p w14:paraId="1A9FEB04" w14:textId="77777777" w:rsidR="00DA5593" w:rsidRPr="00676A93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407BED1" w14:textId="77777777" w:rsidR="00DA5593" w:rsidRPr="00676A93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82FFA8B" w14:textId="77777777" w:rsidR="00DA5593" w:rsidRPr="00676A93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3AB7D31" w14:textId="77777777" w:rsidR="00DA5593" w:rsidRPr="00676A93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04EE7A5A" w14:textId="77777777" w:rsidR="00DA5593" w:rsidRPr="00676A93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4BD86EFD" w14:textId="77777777" w:rsidR="00DA5593" w:rsidRPr="00676A93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4926C4C3" w14:textId="77777777" w:rsidR="00DA5593" w:rsidRPr="00676A93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5AAD" w:rsidRPr="00676A93" w14:paraId="7BC1F08D" w14:textId="77777777" w:rsidTr="00C62B18">
        <w:tc>
          <w:tcPr>
            <w:tcW w:w="2384" w:type="pct"/>
          </w:tcPr>
          <w:p w14:paraId="050DF28E" w14:textId="77777777" w:rsidR="00A55AAD" w:rsidRPr="00676A93" w:rsidRDefault="00A55AAD" w:rsidP="00A55AAD">
            <w:pPr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031EEA29" w14:textId="2D7083FC" w:rsidR="00A55AAD" w:rsidRPr="00676A93" w:rsidRDefault="00B93E2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2.55</w:t>
            </w:r>
          </w:p>
        </w:tc>
        <w:tc>
          <w:tcPr>
            <w:tcW w:w="141" w:type="pct"/>
          </w:tcPr>
          <w:p w14:paraId="5409DFB0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9D75702" w14:textId="600F5AA1" w:rsidR="00A55AAD" w:rsidRPr="00676A93" w:rsidRDefault="00A55AAD" w:rsidP="00A55AAD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3.08</w:t>
            </w:r>
          </w:p>
        </w:tc>
        <w:tc>
          <w:tcPr>
            <w:tcW w:w="141" w:type="pct"/>
            <w:shd w:val="clear" w:color="auto" w:fill="auto"/>
          </w:tcPr>
          <w:p w14:paraId="753199B3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0AE26E27" w14:textId="17506C91" w:rsidR="00A55AAD" w:rsidRPr="00676A93" w:rsidRDefault="00B93E2D" w:rsidP="00A55AAD">
            <w:pPr>
              <w:pStyle w:val="BodyText"/>
              <w:tabs>
                <w:tab w:val="decimal" w:pos="53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2BA8870A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7B515F4C" w14:textId="61DF6188" w:rsidR="00A55AAD" w:rsidRPr="00676A93" w:rsidRDefault="00A55AAD" w:rsidP="00A55AAD">
            <w:pPr>
              <w:pStyle w:val="BodyText"/>
              <w:tabs>
                <w:tab w:val="decimal" w:pos="53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55AAD" w:rsidRPr="00676A93" w14:paraId="2CD1F0D7" w14:textId="77777777" w:rsidTr="00E34E98">
        <w:tc>
          <w:tcPr>
            <w:tcW w:w="2384" w:type="pct"/>
          </w:tcPr>
          <w:p w14:paraId="5A363A7F" w14:textId="77777777" w:rsidR="00A55AAD" w:rsidRPr="00676A93" w:rsidRDefault="00A55AAD" w:rsidP="00A55AAD">
            <w:pPr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D6EFBEA" w14:textId="616FAF8D" w:rsidR="00A55AAD" w:rsidRPr="00676A93" w:rsidRDefault="00B93E2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0.37</w:t>
            </w:r>
          </w:p>
        </w:tc>
        <w:tc>
          <w:tcPr>
            <w:tcW w:w="141" w:type="pct"/>
          </w:tcPr>
          <w:p w14:paraId="55C341C8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3EBF8693" w14:textId="4814C428" w:rsidR="00A55AAD" w:rsidRPr="00676A93" w:rsidRDefault="00A55AAD" w:rsidP="00A55AAD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0.27</w:t>
            </w:r>
          </w:p>
        </w:tc>
        <w:tc>
          <w:tcPr>
            <w:tcW w:w="141" w:type="pct"/>
            <w:shd w:val="clear" w:color="auto" w:fill="auto"/>
          </w:tcPr>
          <w:p w14:paraId="549A84FA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46EC40EA" w14:textId="0361A848" w:rsidR="00A55AAD" w:rsidRPr="00676A93" w:rsidRDefault="00B93E2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70831F88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715D8C08" w14:textId="51AD7FE3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55AAD" w:rsidRPr="00676A93" w14:paraId="025D6AF4" w14:textId="77777777" w:rsidTr="00E34E98">
        <w:tc>
          <w:tcPr>
            <w:tcW w:w="2384" w:type="pct"/>
          </w:tcPr>
          <w:p w14:paraId="0D112B2B" w14:textId="77777777" w:rsidR="00A55AAD" w:rsidRPr="00676A93" w:rsidRDefault="00A55AAD" w:rsidP="00A55AA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000000"/>
            </w:tcBorders>
          </w:tcPr>
          <w:p w14:paraId="66B1D9E6" w14:textId="3BB12E77" w:rsidR="00A55AAD" w:rsidRPr="00676A93" w:rsidRDefault="00B93E2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2.92</w:t>
            </w:r>
          </w:p>
        </w:tc>
        <w:tc>
          <w:tcPr>
            <w:tcW w:w="141" w:type="pct"/>
          </w:tcPr>
          <w:p w14:paraId="50013F1F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F57AF" w14:textId="5FB5FB0F" w:rsidR="00A55AAD" w:rsidRPr="00676A93" w:rsidRDefault="00A55AAD" w:rsidP="00A55AAD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3.35</w:t>
            </w:r>
          </w:p>
        </w:tc>
        <w:tc>
          <w:tcPr>
            <w:tcW w:w="141" w:type="pct"/>
            <w:shd w:val="clear" w:color="auto" w:fill="auto"/>
          </w:tcPr>
          <w:p w14:paraId="4533C318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DD0467C" w14:textId="54818F12" w:rsidR="00A55AAD" w:rsidRPr="00676A93" w:rsidRDefault="00B93E2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6A2CE9EC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5816EBB5" w14:textId="08100D5F" w:rsidR="00A55AAD" w:rsidRPr="00A66F91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66F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E34E98" w:rsidRPr="00676A93" w14:paraId="7441BC71" w14:textId="77777777" w:rsidTr="00E34E98">
        <w:tc>
          <w:tcPr>
            <w:tcW w:w="2384" w:type="pct"/>
          </w:tcPr>
          <w:p w14:paraId="173BCD36" w14:textId="77777777" w:rsidR="00E34E98" w:rsidRPr="00676A93" w:rsidRDefault="00E34E98" w:rsidP="00A55AA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double" w:sz="4" w:space="0" w:color="000000"/>
            </w:tcBorders>
          </w:tcPr>
          <w:p w14:paraId="6C3C6030" w14:textId="77777777" w:rsidR="00E34E98" w:rsidRPr="00676A93" w:rsidRDefault="00E34E98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63430DE4" w14:textId="77777777" w:rsidR="00E34E98" w:rsidRPr="00676A93" w:rsidRDefault="00E34E98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1E78D8CB" w14:textId="77777777" w:rsidR="00E34E98" w:rsidRPr="00676A93" w:rsidRDefault="00E34E98" w:rsidP="00A55AAD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D21ABFB" w14:textId="77777777" w:rsidR="00E34E98" w:rsidRPr="00676A93" w:rsidRDefault="00E34E98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double" w:sz="4" w:space="0" w:color="000000"/>
            </w:tcBorders>
            <w:shd w:val="clear" w:color="auto" w:fill="auto"/>
          </w:tcPr>
          <w:p w14:paraId="2FCF738F" w14:textId="77777777" w:rsidR="00E34E98" w:rsidRPr="00676A93" w:rsidRDefault="00E34E98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4490F157" w14:textId="77777777" w:rsidR="00E34E98" w:rsidRPr="00676A93" w:rsidRDefault="00E34E98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000000"/>
            </w:tcBorders>
            <w:shd w:val="clear" w:color="auto" w:fill="auto"/>
          </w:tcPr>
          <w:p w14:paraId="07877FE2" w14:textId="77777777" w:rsidR="00E34E98" w:rsidRPr="00676A93" w:rsidRDefault="00E34E98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55AAD" w:rsidRPr="00676A93" w14:paraId="1889FD10" w14:textId="77777777" w:rsidTr="00E34E98">
        <w:trPr>
          <w:trHeight w:val="80"/>
        </w:trPr>
        <w:tc>
          <w:tcPr>
            <w:tcW w:w="2384" w:type="pct"/>
          </w:tcPr>
          <w:p w14:paraId="3D81C748" w14:textId="2A09DA81" w:rsidR="00A55AAD" w:rsidRPr="00676A93" w:rsidRDefault="00A55AAD" w:rsidP="00A55AA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FA3D77"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84" w:type="pct"/>
          </w:tcPr>
          <w:p w14:paraId="36C6E75A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7A64B81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1AB453F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28C29E5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0630363F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029DD2B3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7BA8DF43" w14:textId="77777777" w:rsidR="00A55AAD" w:rsidRPr="00676A93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34F3" w:rsidRPr="00676A93" w14:paraId="55BA0FBE" w14:textId="77777777" w:rsidTr="00C62B18">
        <w:trPr>
          <w:trHeight w:val="80"/>
        </w:trPr>
        <w:tc>
          <w:tcPr>
            <w:tcW w:w="2384" w:type="pct"/>
          </w:tcPr>
          <w:p w14:paraId="79DB5544" w14:textId="6DA12013" w:rsidR="00A834F3" w:rsidRPr="00676A93" w:rsidRDefault="00A834F3" w:rsidP="00A834F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84" w:type="pct"/>
          </w:tcPr>
          <w:p w14:paraId="6E62FF9F" w14:textId="73723593" w:rsidR="00A834F3" w:rsidRPr="00676A93" w:rsidRDefault="0039010F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6F56295" w14:textId="77777777" w:rsidR="00A834F3" w:rsidRPr="00676A93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ED3D6A7" w14:textId="2CC3C9DC" w:rsidR="00A834F3" w:rsidRPr="00676A93" w:rsidRDefault="00A834F3" w:rsidP="00E34E98">
            <w:pPr>
              <w:pStyle w:val="BodyText"/>
              <w:tabs>
                <w:tab w:val="decimal" w:pos="56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FDEAD6B" w14:textId="77777777" w:rsidR="00A834F3" w:rsidRPr="00676A93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2CAFB950" w14:textId="73774A6F" w:rsidR="00A834F3" w:rsidRPr="00676A93" w:rsidRDefault="0039010F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2.35</w:t>
            </w:r>
          </w:p>
        </w:tc>
        <w:tc>
          <w:tcPr>
            <w:tcW w:w="121" w:type="pct"/>
            <w:shd w:val="clear" w:color="auto" w:fill="auto"/>
          </w:tcPr>
          <w:p w14:paraId="6C650AED" w14:textId="77777777" w:rsidR="00A834F3" w:rsidRPr="00676A93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7B611045" w14:textId="6B977AB0" w:rsidR="00A834F3" w:rsidRPr="00676A93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27.46</w:t>
            </w:r>
          </w:p>
        </w:tc>
      </w:tr>
      <w:tr w:rsidR="00A834F3" w:rsidRPr="00676A93" w14:paraId="1E4F0759" w14:textId="77777777" w:rsidTr="00C62B18">
        <w:trPr>
          <w:trHeight w:val="80"/>
        </w:trPr>
        <w:tc>
          <w:tcPr>
            <w:tcW w:w="2384" w:type="pct"/>
          </w:tcPr>
          <w:p w14:paraId="00BE12A0" w14:textId="7C6BD06D" w:rsidR="00A834F3" w:rsidRPr="00676A93" w:rsidRDefault="00A834F3" w:rsidP="00A834F3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584" w:type="pct"/>
          </w:tcPr>
          <w:p w14:paraId="16DD465D" w14:textId="4B606E9A" w:rsidR="00A834F3" w:rsidRPr="00676A93" w:rsidRDefault="0039010F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0.29</w:t>
            </w:r>
          </w:p>
        </w:tc>
        <w:tc>
          <w:tcPr>
            <w:tcW w:w="141" w:type="pct"/>
          </w:tcPr>
          <w:p w14:paraId="41E12724" w14:textId="77777777" w:rsidR="00A834F3" w:rsidRPr="00676A93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A76EBF" w14:textId="300359D3" w:rsidR="00A834F3" w:rsidRPr="00676A93" w:rsidRDefault="00A834F3" w:rsidP="00A834F3">
            <w:pPr>
              <w:pStyle w:val="BodyText"/>
              <w:tabs>
                <w:tab w:val="decimal" w:pos="56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35095AA" w14:textId="77777777" w:rsidR="00A834F3" w:rsidRPr="00676A93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358A7366" w14:textId="426F6CB3" w:rsidR="00A834F3" w:rsidRPr="00676A93" w:rsidRDefault="0039010F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1B79E553" w14:textId="77777777" w:rsidR="00A834F3" w:rsidRPr="00676A93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2E5F6FC1" w14:textId="42E7EB0C" w:rsidR="00A834F3" w:rsidRPr="00676A93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360435" w:rsidRPr="00676A93" w14:paraId="7BA1736B" w14:textId="77777777" w:rsidTr="00C62B18">
        <w:trPr>
          <w:trHeight w:val="80"/>
        </w:trPr>
        <w:tc>
          <w:tcPr>
            <w:tcW w:w="2384" w:type="pct"/>
          </w:tcPr>
          <w:p w14:paraId="271A0EE1" w14:textId="0C2B5405" w:rsidR="00360435" w:rsidRPr="00676A93" w:rsidRDefault="00360435" w:rsidP="00360435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</w:tcPr>
          <w:p w14:paraId="2DB993CD" w14:textId="7542FB2F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2.81</w:t>
            </w:r>
          </w:p>
        </w:tc>
        <w:tc>
          <w:tcPr>
            <w:tcW w:w="141" w:type="pct"/>
          </w:tcPr>
          <w:p w14:paraId="4367D815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01D96D18" w14:textId="25AB4332" w:rsidR="00360435" w:rsidRPr="00676A93" w:rsidRDefault="00360435" w:rsidP="00360435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3.43</w:t>
            </w:r>
          </w:p>
        </w:tc>
        <w:tc>
          <w:tcPr>
            <w:tcW w:w="141" w:type="pct"/>
            <w:shd w:val="clear" w:color="auto" w:fill="auto"/>
          </w:tcPr>
          <w:p w14:paraId="0D3AEA38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2838182D" w14:textId="363D983A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0.83</w:t>
            </w:r>
          </w:p>
        </w:tc>
        <w:tc>
          <w:tcPr>
            <w:tcW w:w="121" w:type="pct"/>
            <w:shd w:val="clear" w:color="auto" w:fill="auto"/>
          </w:tcPr>
          <w:p w14:paraId="0B0438CE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3C03DF7C" w14:textId="7405B259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1.24</w:t>
            </w:r>
          </w:p>
        </w:tc>
      </w:tr>
      <w:tr w:rsidR="00360435" w:rsidRPr="00676A93" w14:paraId="278EF42F" w14:textId="77777777" w:rsidTr="00C62B18">
        <w:trPr>
          <w:trHeight w:val="80"/>
        </w:trPr>
        <w:tc>
          <w:tcPr>
            <w:tcW w:w="2384" w:type="pct"/>
          </w:tcPr>
          <w:p w14:paraId="785C0E04" w14:textId="028DCE7F" w:rsidR="00360435" w:rsidRPr="00676A93" w:rsidRDefault="00360435" w:rsidP="00360435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E929DAB" w14:textId="15377F68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0.15</w:t>
            </w:r>
          </w:p>
        </w:tc>
        <w:tc>
          <w:tcPr>
            <w:tcW w:w="141" w:type="pct"/>
          </w:tcPr>
          <w:p w14:paraId="59B7B0D1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770719F7" w14:textId="0D1F8524" w:rsidR="00360435" w:rsidRPr="00676A93" w:rsidRDefault="00360435" w:rsidP="00360435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67C02FA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3E8B208A" w14:textId="0D435DB8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7A6C214D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214678A4" w14:textId="6C6F12B0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0435" w:rsidRPr="00676A93" w14:paraId="4F92E584" w14:textId="77777777" w:rsidTr="00C62B18">
        <w:trPr>
          <w:trHeight w:val="80"/>
        </w:trPr>
        <w:tc>
          <w:tcPr>
            <w:tcW w:w="2384" w:type="pct"/>
          </w:tcPr>
          <w:p w14:paraId="7BD5D072" w14:textId="77777777" w:rsidR="00360435" w:rsidRPr="00676A93" w:rsidRDefault="00360435" w:rsidP="00360435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4AA99ED" w14:textId="2DDA833F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3.25</w:t>
            </w:r>
          </w:p>
        </w:tc>
        <w:tc>
          <w:tcPr>
            <w:tcW w:w="141" w:type="pct"/>
          </w:tcPr>
          <w:p w14:paraId="2FE00452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294DB" w14:textId="68E437A4" w:rsidR="00360435" w:rsidRPr="00676A93" w:rsidRDefault="00360435" w:rsidP="00360435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3.43</w:t>
            </w:r>
          </w:p>
        </w:tc>
        <w:tc>
          <w:tcPr>
            <w:tcW w:w="141" w:type="pct"/>
            <w:shd w:val="clear" w:color="auto" w:fill="auto"/>
          </w:tcPr>
          <w:p w14:paraId="23E571F2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12955" w14:textId="0BF0696B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3.18</w:t>
            </w:r>
          </w:p>
        </w:tc>
        <w:tc>
          <w:tcPr>
            <w:tcW w:w="121" w:type="pct"/>
            <w:shd w:val="clear" w:color="auto" w:fill="auto"/>
          </w:tcPr>
          <w:p w14:paraId="28AB623E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4BF7C" w14:textId="1E3BAB70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28.70</w:t>
            </w:r>
          </w:p>
        </w:tc>
      </w:tr>
      <w:tr w:rsidR="00360435" w:rsidRPr="00676A93" w14:paraId="71496EF2" w14:textId="77777777" w:rsidTr="00C62B18">
        <w:trPr>
          <w:trHeight w:val="80"/>
        </w:trPr>
        <w:tc>
          <w:tcPr>
            <w:tcW w:w="2384" w:type="pct"/>
          </w:tcPr>
          <w:p w14:paraId="4A49CC2C" w14:textId="77777777" w:rsidR="00360435" w:rsidRPr="00676A93" w:rsidRDefault="00360435" w:rsidP="00360435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84" w:type="pct"/>
          </w:tcPr>
          <w:p w14:paraId="0C2A8C1B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</w:tcPr>
          <w:p w14:paraId="574D8C4C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550C2B0E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4EDCA40F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018EA37A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" w:type="pct"/>
            <w:shd w:val="clear" w:color="auto" w:fill="auto"/>
          </w:tcPr>
          <w:p w14:paraId="5822327F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</w:tcPr>
          <w:p w14:paraId="32F80E4D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60435" w:rsidRPr="00676A93" w14:paraId="5D37B852" w14:textId="77777777" w:rsidTr="00C62B18">
        <w:trPr>
          <w:trHeight w:val="80"/>
        </w:trPr>
        <w:tc>
          <w:tcPr>
            <w:tcW w:w="2384" w:type="pct"/>
          </w:tcPr>
          <w:p w14:paraId="4916AD98" w14:textId="77777777" w:rsidR="00360435" w:rsidRPr="00676A93" w:rsidRDefault="00360435" w:rsidP="00360435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060E86B9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76532D43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FFC5D2C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F8F4850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76D5EB1E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07A9D7BC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19C60843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0435" w:rsidRPr="00676A93" w14:paraId="5B8E8D19" w14:textId="77777777" w:rsidTr="00C62B18">
        <w:trPr>
          <w:trHeight w:val="80"/>
        </w:trPr>
        <w:tc>
          <w:tcPr>
            <w:tcW w:w="2384" w:type="pct"/>
          </w:tcPr>
          <w:p w14:paraId="3DA714A8" w14:textId="77777777" w:rsidR="00360435" w:rsidRPr="00676A93" w:rsidRDefault="00360435" w:rsidP="00360435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4DD035F7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47B322C4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E499178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75E8163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6F966FCE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794C1E8E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783D1D00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0435" w:rsidRPr="00676A93" w14:paraId="21FC553E" w14:textId="77777777" w:rsidTr="00C62B18">
        <w:trPr>
          <w:trHeight w:val="80"/>
        </w:trPr>
        <w:tc>
          <w:tcPr>
            <w:tcW w:w="2384" w:type="pct"/>
          </w:tcPr>
          <w:p w14:paraId="06C7DAEB" w14:textId="77777777" w:rsidR="00360435" w:rsidRPr="00676A93" w:rsidRDefault="00360435" w:rsidP="00360435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3C260CE3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AC93E0E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55E4D8B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DD198A5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6CD9F942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013C5AFB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037B085C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0435" w:rsidRPr="00676A93" w14:paraId="4DBBA29D" w14:textId="77777777" w:rsidTr="00C62B18">
        <w:trPr>
          <w:trHeight w:val="80"/>
        </w:trPr>
        <w:tc>
          <w:tcPr>
            <w:tcW w:w="2384" w:type="pct"/>
          </w:tcPr>
          <w:p w14:paraId="5F6AF18D" w14:textId="77777777" w:rsidR="00360435" w:rsidRPr="00676A93" w:rsidRDefault="00360435" w:rsidP="00360435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84" w:type="pct"/>
          </w:tcPr>
          <w:p w14:paraId="24C18B49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00939ED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CFFFABC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342DCA2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271700B4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3882C8AA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0C590258" w14:textId="77777777" w:rsidR="00360435" w:rsidRPr="00676A93" w:rsidRDefault="00360435" w:rsidP="00360435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2CC1" w:rsidRPr="00676A93" w14:paraId="30697155" w14:textId="77777777" w:rsidTr="00C62B18">
        <w:trPr>
          <w:trHeight w:val="80"/>
        </w:trPr>
        <w:tc>
          <w:tcPr>
            <w:tcW w:w="2384" w:type="pct"/>
          </w:tcPr>
          <w:p w14:paraId="1B8F8D09" w14:textId="65B40242" w:rsidR="00BE2CC1" w:rsidRPr="00676A93" w:rsidRDefault="00BE2CC1" w:rsidP="00BE2CC1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</w:tcPr>
          <w:p w14:paraId="6D225960" w14:textId="45C7781E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0.95</w:t>
            </w:r>
          </w:p>
        </w:tc>
        <w:tc>
          <w:tcPr>
            <w:tcW w:w="141" w:type="pct"/>
          </w:tcPr>
          <w:p w14:paraId="59CBA02D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3CCB231" w14:textId="1057DE15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41" w:type="pct"/>
            <w:shd w:val="clear" w:color="auto" w:fill="auto"/>
          </w:tcPr>
          <w:p w14:paraId="0EDCE575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4B5B8375" w14:textId="15EF9489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10CF0410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70DB8425" w14:textId="23221B7F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2CC1" w:rsidRPr="00676A93" w14:paraId="2C41ABAD" w14:textId="77777777" w:rsidTr="00C62B18">
        <w:trPr>
          <w:trHeight w:val="80"/>
        </w:trPr>
        <w:tc>
          <w:tcPr>
            <w:tcW w:w="2384" w:type="pct"/>
          </w:tcPr>
          <w:p w14:paraId="6631E963" w14:textId="10FD2C8E" w:rsidR="00BE2CC1" w:rsidRPr="00676A93" w:rsidRDefault="00BE2CC1" w:rsidP="00BE2CC1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3D358B4" w14:textId="5BA30D8A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20.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76</w:t>
            </w:r>
          </w:p>
        </w:tc>
        <w:tc>
          <w:tcPr>
            <w:tcW w:w="141" w:type="pct"/>
          </w:tcPr>
          <w:p w14:paraId="7DFEADC8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2E5DBAEF" w14:textId="194B4BB0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16.71</w:t>
            </w:r>
          </w:p>
        </w:tc>
        <w:tc>
          <w:tcPr>
            <w:tcW w:w="141" w:type="pct"/>
            <w:shd w:val="clear" w:color="auto" w:fill="auto"/>
          </w:tcPr>
          <w:p w14:paraId="5CD91E3E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106A0BF0" w14:textId="78A36FA2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4F58C0BE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1AE7089A" w14:textId="30FE8BBE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2CC1" w:rsidRPr="00676A93" w14:paraId="6B23ECCB" w14:textId="77777777" w:rsidTr="00C62B18">
        <w:trPr>
          <w:trHeight w:val="80"/>
        </w:trPr>
        <w:tc>
          <w:tcPr>
            <w:tcW w:w="2384" w:type="pct"/>
          </w:tcPr>
          <w:p w14:paraId="6E63DA5F" w14:textId="77777777" w:rsidR="00BE2CC1" w:rsidRPr="00676A93" w:rsidRDefault="00BE2CC1" w:rsidP="00BE2CC1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7BD5624" w14:textId="63D1B413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21.71</w:t>
            </w:r>
          </w:p>
        </w:tc>
        <w:tc>
          <w:tcPr>
            <w:tcW w:w="141" w:type="pct"/>
          </w:tcPr>
          <w:p w14:paraId="059E5EA6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1C94B" w14:textId="70673500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16.7</w:t>
            </w: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04B40490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FB247" w14:textId="4E4E433B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2006F67B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A985C" w14:textId="6095C11E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BE2CC1" w:rsidRPr="00676A93" w14:paraId="58DA13A3" w14:textId="77777777" w:rsidTr="00C62B18">
        <w:trPr>
          <w:trHeight w:val="80"/>
        </w:trPr>
        <w:tc>
          <w:tcPr>
            <w:tcW w:w="2384" w:type="pct"/>
          </w:tcPr>
          <w:p w14:paraId="5C400CBF" w14:textId="77777777" w:rsidR="00BE2CC1" w:rsidRPr="00676A93" w:rsidRDefault="00BE2CC1" w:rsidP="00BE2CC1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035F5E6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51272B5B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66B721BD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A964E24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</w:tcPr>
          <w:p w14:paraId="134085EF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2D5EE6E9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2CCD3E41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E2CC1" w:rsidRPr="00676A93" w14:paraId="122A2C76" w14:textId="77777777" w:rsidTr="00C62B18">
        <w:trPr>
          <w:trHeight w:val="80"/>
        </w:trPr>
        <w:tc>
          <w:tcPr>
            <w:tcW w:w="2384" w:type="pct"/>
          </w:tcPr>
          <w:p w14:paraId="41302DC1" w14:textId="2B7DB944" w:rsidR="00BE2CC1" w:rsidRPr="00676A93" w:rsidRDefault="00BE2CC1" w:rsidP="00BE2CC1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584" w:type="pct"/>
            <w:shd w:val="clear" w:color="auto" w:fill="auto"/>
          </w:tcPr>
          <w:p w14:paraId="70582146" w14:textId="288F37C5" w:rsidR="00BE2CC1" w:rsidRPr="00676A93" w:rsidRDefault="00BE2CC1" w:rsidP="00BE2CC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001644F" w14:textId="77777777" w:rsidR="00BE2CC1" w:rsidRPr="00676A93" w:rsidRDefault="00BE2CC1" w:rsidP="00BE2CC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071D123" w14:textId="25D2F1B3" w:rsidR="00BE2CC1" w:rsidRPr="00676A93" w:rsidRDefault="00BE2CC1" w:rsidP="00BE2CC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9710C86" w14:textId="77777777" w:rsidR="00BE2CC1" w:rsidRPr="00676A93" w:rsidRDefault="00BE2CC1" w:rsidP="00BE2CC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40FA4C18" w14:textId="3ECEFD29" w:rsidR="00BE2CC1" w:rsidRPr="00676A93" w:rsidRDefault="00BE2CC1" w:rsidP="00BE2CC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5D45FF45" w14:textId="77777777" w:rsidR="00BE2CC1" w:rsidRPr="00676A93" w:rsidRDefault="00BE2CC1" w:rsidP="00BE2CC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615EF000" w14:textId="30015963" w:rsidR="00BE2CC1" w:rsidRPr="00676A93" w:rsidRDefault="00BE2CC1" w:rsidP="00BE2CC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2CC1" w:rsidRPr="00676A93" w14:paraId="33238269" w14:textId="77777777" w:rsidTr="00C62B18">
        <w:trPr>
          <w:trHeight w:val="80"/>
        </w:trPr>
        <w:tc>
          <w:tcPr>
            <w:tcW w:w="2384" w:type="pct"/>
          </w:tcPr>
          <w:p w14:paraId="499AB6C8" w14:textId="12345D3C" w:rsidR="00BE2CC1" w:rsidRPr="00676A93" w:rsidRDefault="00BE2CC1" w:rsidP="00BE2CC1">
            <w:pPr>
              <w:spacing w:line="38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F62EACD" w14:textId="04C82809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41" w:type="pct"/>
          </w:tcPr>
          <w:p w14:paraId="20D693A4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62EAB3E5" w14:textId="644B5F9E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2.54</w:t>
            </w:r>
          </w:p>
        </w:tc>
        <w:tc>
          <w:tcPr>
            <w:tcW w:w="141" w:type="pct"/>
            <w:shd w:val="clear" w:color="auto" w:fill="auto"/>
          </w:tcPr>
          <w:p w14:paraId="610456AB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double" w:sz="4" w:space="0" w:color="auto"/>
            </w:tcBorders>
            <w:shd w:val="clear" w:color="auto" w:fill="auto"/>
          </w:tcPr>
          <w:p w14:paraId="7E7DCF56" w14:textId="575F6B92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16.20</w:t>
            </w:r>
          </w:p>
        </w:tc>
        <w:tc>
          <w:tcPr>
            <w:tcW w:w="121" w:type="pct"/>
            <w:shd w:val="clear" w:color="auto" w:fill="auto"/>
          </w:tcPr>
          <w:p w14:paraId="3B8801B1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6BB5A90F" w14:textId="6076224F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1.55</w:t>
            </w:r>
          </w:p>
        </w:tc>
      </w:tr>
      <w:tr w:rsidR="00BE2CC1" w:rsidRPr="00676A93" w14:paraId="36857910" w14:textId="77777777" w:rsidTr="00C62B18">
        <w:trPr>
          <w:trHeight w:val="80"/>
        </w:trPr>
        <w:tc>
          <w:tcPr>
            <w:tcW w:w="2384" w:type="pct"/>
          </w:tcPr>
          <w:p w14:paraId="744EC797" w14:textId="77777777" w:rsidR="00BE2CC1" w:rsidRPr="00676A93" w:rsidRDefault="00BE2CC1" w:rsidP="00BE2CC1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D4BD6B5" w14:textId="77777777" w:rsidR="00BE2CC1" w:rsidRPr="00676A93" w:rsidRDefault="00BE2CC1" w:rsidP="00BE2CC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1789221" w14:textId="77777777" w:rsidR="00BE2CC1" w:rsidRPr="00676A93" w:rsidRDefault="00BE2CC1" w:rsidP="00BE2CC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798AD48D" w14:textId="77777777" w:rsidR="00BE2CC1" w:rsidRPr="00676A93" w:rsidRDefault="00BE2CC1" w:rsidP="00BE2CC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E0919E2" w14:textId="77777777" w:rsidR="00BE2CC1" w:rsidRPr="00676A93" w:rsidRDefault="00BE2CC1" w:rsidP="00BE2CC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double" w:sz="4" w:space="0" w:color="auto"/>
            </w:tcBorders>
            <w:shd w:val="clear" w:color="auto" w:fill="auto"/>
          </w:tcPr>
          <w:p w14:paraId="1E32EC43" w14:textId="77777777" w:rsidR="00BE2CC1" w:rsidRPr="00676A93" w:rsidRDefault="00BE2CC1" w:rsidP="00BE2CC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229E952B" w14:textId="77777777" w:rsidR="00BE2CC1" w:rsidRPr="00676A93" w:rsidRDefault="00BE2CC1" w:rsidP="00BE2CC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38CD4965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E2CC1" w:rsidRPr="00676A93" w14:paraId="3D0A1283" w14:textId="77777777" w:rsidTr="00C62B18">
        <w:trPr>
          <w:trHeight w:val="80"/>
        </w:trPr>
        <w:tc>
          <w:tcPr>
            <w:tcW w:w="2384" w:type="pct"/>
          </w:tcPr>
          <w:p w14:paraId="39823EB1" w14:textId="0CF48DCA" w:rsidR="00BE2CC1" w:rsidRPr="00676A93" w:rsidRDefault="00BE2CC1" w:rsidP="00BE2CC1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4" w:type="pct"/>
          </w:tcPr>
          <w:p w14:paraId="54ABEB02" w14:textId="77777777" w:rsidR="00BE2CC1" w:rsidRPr="00676A93" w:rsidRDefault="00BE2CC1" w:rsidP="00BE2CC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2639C58" w14:textId="77777777" w:rsidR="00BE2CC1" w:rsidRPr="00676A93" w:rsidRDefault="00BE2CC1" w:rsidP="00BE2CC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271B609" w14:textId="77777777" w:rsidR="00BE2CC1" w:rsidRPr="00676A93" w:rsidRDefault="00BE2CC1" w:rsidP="00BE2CC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F61377B" w14:textId="77777777" w:rsidR="00BE2CC1" w:rsidRPr="00676A93" w:rsidRDefault="00BE2CC1" w:rsidP="00BE2CC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4F9A5D13" w14:textId="77777777" w:rsidR="00BE2CC1" w:rsidRPr="00676A93" w:rsidRDefault="00BE2CC1" w:rsidP="00BE2CC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6FF17140" w14:textId="77777777" w:rsidR="00BE2CC1" w:rsidRPr="00676A93" w:rsidRDefault="00BE2CC1" w:rsidP="00BE2CC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1C928BCE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E2CC1" w:rsidRPr="00676A93" w14:paraId="4534763E" w14:textId="77777777" w:rsidTr="00C62B18">
        <w:trPr>
          <w:trHeight w:val="80"/>
        </w:trPr>
        <w:tc>
          <w:tcPr>
            <w:tcW w:w="2384" w:type="pct"/>
          </w:tcPr>
          <w:p w14:paraId="5EE8E4BF" w14:textId="447924D8" w:rsidR="00BE2CC1" w:rsidRPr="00676A93" w:rsidRDefault="00BE2CC1" w:rsidP="00BE2CC1">
            <w:pPr>
              <w:spacing w:line="38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79C58FE" w14:textId="59D9F47E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141" w:type="pct"/>
          </w:tcPr>
          <w:p w14:paraId="340EC770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3605F23F" w14:textId="3AA021FE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6.62</w:t>
            </w:r>
          </w:p>
        </w:tc>
        <w:tc>
          <w:tcPr>
            <w:tcW w:w="141" w:type="pct"/>
            <w:shd w:val="clear" w:color="auto" w:fill="auto"/>
          </w:tcPr>
          <w:p w14:paraId="1D2B3D92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double" w:sz="4" w:space="0" w:color="auto"/>
            </w:tcBorders>
            <w:shd w:val="clear" w:color="auto" w:fill="auto"/>
          </w:tcPr>
          <w:p w14:paraId="1EE5C5FC" w14:textId="02B3DED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18.91</w:t>
            </w:r>
          </w:p>
        </w:tc>
        <w:tc>
          <w:tcPr>
            <w:tcW w:w="121" w:type="pct"/>
            <w:shd w:val="clear" w:color="auto" w:fill="auto"/>
          </w:tcPr>
          <w:p w14:paraId="6FE91402" w14:textId="77777777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5BB18B28" w14:textId="2F0F1BB3" w:rsidR="00BE2CC1" w:rsidRPr="00676A93" w:rsidRDefault="00BE2CC1" w:rsidP="00BE2CC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3.53</w:t>
            </w:r>
          </w:p>
        </w:tc>
      </w:tr>
    </w:tbl>
    <w:p w14:paraId="2C88A740" w14:textId="693C41F5" w:rsidR="00B41D2A" w:rsidRPr="00676A93" w:rsidRDefault="00B41D2A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2BB56FCC" w14:textId="16E5F3F2" w:rsidR="00363011" w:rsidRPr="00676A93" w:rsidRDefault="00437A44" w:rsidP="00E07552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</w:t>
      </w:r>
      <w:r w:rsidRPr="00676A93">
        <w:rPr>
          <w:rFonts w:ascii="Angsana New" w:hAnsi="Angsana New" w:hint="cs"/>
          <w:sz w:val="28"/>
          <w:szCs w:val="28"/>
          <w:cs/>
        </w:rPr>
        <w:t>ระยะสั้น</w:t>
      </w:r>
      <w:r w:rsidRPr="00676A93">
        <w:rPr>
          <w:rFonts w:ascii="Angsana New" w:hAnsi="Angsana New"/>
          <w:sz w:val="28"/>
          <w:szCs w:val="28"/>
          <w:cs/>
        </w:rPr>
        <w:t>จากกิจการที่เกี่ยวข้องกัน</w:t>
      </w:r>
      <w:r w:rsidRPr="00676A93">
        <w:rPr>
          <w:rFonts w:ascii="Angsana New" w:hAnsi="Angsana New" w:hint="cs"/>
          <w:sz w:val="28"/>
          <w:szCs w:val="28"/>
          <w:cs/>
        </w:rPr>
        <w:t>สำหรับงวด</w:t>
      </w:r>
      <w:r w:rsidR="00C62B18" w:rsidRPr="00676A93">
        <w:rPr>
          <w:rFonts w:ascii="Angsana New" w:hAnsi="Angsana New" w:hint="cs"/>
          <w:sz w:val="28"/>
          <w:szCs w:val="28"/>
          <w:cs/>
        </w:rPr>
        <w:t>หก</w:t>
      </w:r>
      <w:r w:rsidRPr="00676A93">
        <w:rPr>
          <w:rFonts w:ascii="Angsana New" w:hAnsi="Angsana New" w:hint="cs"/>
          <w:sz w:val="28"/>
          <w:szCs w:val="28"/>
          <w:cs/>
        </w:rPr>
        <w:t>เดือน</w:t>
      </w:r>
      <w:r w:rsidRPr="00676A9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676A93">
        <w:rPr>
          <w:rFonts w:ascii="Angsana New" w:hAnsi="Angsana New"/>
          <w:sz w:val="28"/>
          <w:szCs w:val="28"/>
        </w:rPr>
        <w:t xml:space="preserve">31 </w:t>
      </w:r>
      <w:r w:rsidR="00C62B18" w:rsidRPr="00676A93">
        <w:rPr>
          <w:rFonts w:ascii="Angsana New" w:hAnsi="Angsana New" w:hint="cs"/>
          <w:sz w:val="28"/>
          <w:szCs w:val="28"/>
          <w:cs/>
        </w:rPr>
        <w:t>มีนาคม</w:t>
      </w:r>
      <w:r w:rsidR="000B1383" w:rsidRPr="00676A93">
        <w:rPr>
          <w:rFonts w:ascii="Angsana New" w:hAnsi="Angsana New"/>
          <w:sz w:val="28"/>
          <w:szCs w:val="28"/>
        </w:rPr>
        <w:t xml:space="preserve"> 256</w:t>
      </w:r>
      <w:r w:rsidR="00C62B18" w:rsidRPr="00676A93">
        <w:rPr>
          <w:rFonts w:ascii="Angsana New" w:hAnsi="Angsana New"/>
          <w:sz w:val="28"/>
          <w:szCs w:val="28"/>
        </w:rPr>
        <w:t>4</w:t>
      </w:r>
      <w:r w:rsidRPr="00676A93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41AC5730" w14:textId="77777777" w:rsidR="005C4CB2" w:rsidRPr="00676A93" w:rsidRDefault="005C4CB2" w:rsidP="00437A44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272" w:type="dxa"/>
        <w:tblInd w:w="378" w:type="dxa"/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5C4CB2" w:rsidRPr="00676A93" w14:paraId="5116877B" w14:textId="77777777" w:rsidTr="00C555BE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B99AA1A" w14:textId="77777777" w:rsidR="005C4CB2" w:rsidRPr="00676A93" w:rsidRDefault="005C4CB2" w:rsidP="00C555B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211F5CDF" w14:textId="77777777" w:rsidR="005C4CB2" w:rsidRPr="00676A93" w:rsidRDefault="005C4CB2" w:rsidP="00C555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A9E0B" w14:textId="77777777" w:rsidR="005C4CB2" w:rsidRPr="00676A93" w:rsidRDefault="005C4CB2" w:rsidP="00C555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22CDED54" w14:textId="77777777" w:rsidR="005C4CB2" w:rsidRPr="00676A93" w:rsidRDefault="005C4CB2" w:rsidP="00C555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2B18" w:rsidRPr="00676A93" w14:paraId="3823350D" w14:textId="77777777" w:rsidTr="00C55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85CF6" w14:textId="77777777" w:rsidR="00C62B18" w:rsidRPr="00676A93" w:rsidRDefault="00C62B18" w:rsidP="00C62B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33D0F" w14:textId="77777777" w:rsidR="00C62B18" w:rsidRPr="00676A93" w:rsidRDefault="00C62B18" w:rsidP="00C62B1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2E7A2D4F" w14:textId="77777777" w:rsidR="00C62B18" w:rsidRPr="00676A93" w:rsidRDefault="00C62B18" w:rsidP="00C62B1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906C5" w14:textId="77777777" w:rsidR="00C62B18" w:rsidRPr="00676A93" w:rsidRDefault="00C62B18" w:rsidP="00C62B1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6997" w14:textId="77777777" w:rsidR="00C62B18" w:rsidRPr="00676A93" w:rsidRDefault="00C62B18" w:rsidP="00C62B1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1E09E45" w14:textId="744D38F7" w:rsidR="00C62B18" w:rsidRPr="00676A93" w:rsidRDefault="00C62B18" w:rsidP="00C62B1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4A3CB" w14:textId="77777777" w:rsidR="00C62B18" w:rsidRPr="00676A93" w:rsidRDefault="00C62B18" w:rsidP="00C62B1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C7DB5" w14:textId="77777777" w:rsidR="00C62B18" w:rsidRPr="00676A93" w:rsidRDefault="00C62B18" w:rsidP="00C62B1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55F7639" w14:textId="77777777" w:rsidR="00C62B18" w:rsidRPr="00676A93" w:rsidRDefault="00C62B18" w:rsidP="00C62B1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75102" w14:textId="77777777" w:rsidR="00C62B18" w:rsidRPr="00676A93" w:rsidRDefault="00C62B18" w:rsidP="00C62B1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B8D93" w14:textId="77777777" w:rsidR="00C62B18" w:rsidRPr="00676A93" w:rsidRDefault="00C62B18" w:rsidP="00C62B1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2FDB2" w14:textId="77777777" w:rsidR="00C62B18" w:rsidRPr="00676A93" w:rsidRDefault="00C62B18" w:rsidP="00C62B1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B5F78" w14:textId="77777777" w:rsidR="00C62B18" w:rsidRPr="00676A93" w:rsidRDefault="00C62B18" w:rsidP="00C62B1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A5536" w14:textId="77777777" w:rsidR="00C62B18" w:rsidRPr="00676A93" w:rsidRDefault="00C62B18" w:rsidP="00C62B1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E136D" w14:textId="77777777" w:rsidR="00C62B18" w:rsidRPr="00676A93" w:rsidRDefault="00C62B18" w:rsidP="00C62B1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03B25BA" w14:textId="595C3707" w:rsidR="00C62B18" w:rsidRPr="00676A93" w:rsidRDefault="00C62B18" w:rsidP="00C62B1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C62B18" w:rsidRPr="00676A93" w14:paraId="0CDEC0DA" w14:textId="77777777" w:rsidTr="00C555BE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39B6FD74" w14:textId="77777777" w:rsidR="00C62B18" w:rsidRPr="00676A93" w:rsidRDefault="00C62B18" w:rsidP="00C62B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261ACA" w14:textId="3DEA39CE" w:rsidR="00C62B18" w:rsidRPr="00676A93" w:rsidRDefault="00C62B18" w:rsidP="00C62B1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E9472" w14:textId="77777777" w:rsidR="00C62B18" w:rsidRPr="00676A93" w:rsidRDefault="00C62B18" w:rsidP="00C62B1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F1A3D2" w14:textId="47779533" w:rsidR="00C62B18" w:rsidRPr="00676A93" w:rsidRDefault="00C62B18" w:rsidP="00C62B1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2670ED" w14:textId="77777777" w:rsidR="00C62B18" w:rsidRPr="00676A93" w:rsidRDefault="00C62B18" w:rsidP="00C62B1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3C7126F" w14:textId="08E6FD62" w:rsidR="00C62B18" w:rsidRPr="00676A93" w:rsidRDefault="00C62B18" w:rsidP="00C62B1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71AFA19" w14:textId="77777777" w:rsidR="00C62B18" w:rsidRPr="00676A93" w:rsidRDefault="00C62B18" w:rsidP="00C62B1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0F97FC0" w14:textId="77777777" w:rsidR="00C62B18" w:rsidRPr="00676A93" w:rsidRDefault="00C62B18" w:rsidP="00C62B1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EA6CD87" w14:textId="77777777" w:rsidR="00C62B18" w:rsidRPr="00676A93" w:rsidRDefault="00C62B18" w:rsidP="00C62B1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02799A5" w14:textId="77777777" w:rsidR="00C62B18" w:rsidRPr="00676A93" w:rsidRDefault="00C62B18" w:rsidP="00C62B1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A3E3478" w14:textId="77777777" w:rsidR="00C62B18" w:rsidRPr="00676A93" w:rsidRDefault="00C62B18" w:rsidP="00C62B1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F6FBE27" w14:textId="4AE8C940" w:rsidR="00C62B18" w:rsidRPr="00676A93" w:rsidRDefault="00C62B18" w:rsidP="00C62B1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C4CB2" w:rsidRPr="00676A93" w14:paraId="492C9DD1" w14:textId="77777777" w:rsidTr="00C555BE">
        <w:trPr>
          <w:tblHeader/>
        </w:trPr>
        <w:tc>
          <w:tcPr>
            <w:tcW w:w="2160" w:type="dxa"/>
            <w:shd w:val="clear" w:color="auto" w:fill="auto"/>
          </w:tcPr>
          <w:p w14:paraId="58992723" w14:textId="77777777" w:rsidR="005C4CB2" w:rsidRPr="00676A93" w:rsidRDefault="005C4CB2" w:rsidP="00C555B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067F4F8C" w14:textId="77777777" w:rsidR="005C4CB2" w:rsidRPr="00676A93" w:rsidRDefault="005C4CB2" w:rsidP="00C555B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D1B5B90" w14:textId="77777777" w:rsidR="005C4CB2" w:rsidRPr="00676A93" w:rsidRDefault="005C4CB2" w:rsidP="00C555B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7D949BDE" w14:textId="77777777" w:rsidR="005C4CB2" w:rsidRPr="00676A93" w:rsidRDefault="005C4CB2" w:rsidP="00C555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44C4" w:rsidRPr="00676A93" w14:paraId="5E118E5D" w14:textId="77777777" w:rsidTr="00C555BE">
        <w:tc>
          <w:tcPr>
            <w:tcW w:w="2160" w:type="dxa"/>
            <w:shd w:val="clear" w:color="auto" w:fill="auto"/>
          </w:tcPr>
          <w:p w14:paraId="4FAF32AB" w14:textId="77777777" w:rsidR="00AB44C4" w:rsidRPr="00676A93" w:rsidRDefault="00AB44C4" w:rsidP="00E075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60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F379880" w14:textId="0FD9112B" w:rsidR="00AB44C4" w:rsidRPr="00676A93" w:rsidRDefault="00B41D2A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0.50, 2.60</w:t>
            </w:r>
          </w:p>
        </w:tc>
        <w:tc>
          <w:tcPr>
            <w:tcW w:w="236" w:type="dxa"/>
            <w:shd w:val="clear" w:color="auto" w:fill="auto"/>
          </w:tcPr>
          <w:p w14:paraId="62E219D3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17059DC1" w14:textId="64C8D9D2" w:rsidR="00AB44C4" w:rsidRPr="00676A93" w:rsidRDefault="00D27E1C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0.50</w:t>
            </w:r>
            <w:r w:rsidR="00063626">
              <w:rPr>
                <w:rFonts w:ascii="Angsana New" w:hAnsi="Angsana New"/>
                <w:sz w:val="28"/>
                <w:szCs w:val="28"/>
              </w:rPr>
              <w:t>, 0.55</w:t>
            </w:r>
          </w:p>
        </w:tc>
        <w:tc>
          <w:tcPr>
            <w:tcW w:w="236" w:type="dxa"/>
            <w:shd w:val="clear" w:color="auto" w:fill="auto"/>
          </w:tcPr>
          <w:p w14:paraId="4D81B062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3586D15" w14:textId="46335D4E" w:rsidR="00AB44C4" w:rsidRPr="00447E96" w:rsidRDefault="00B41D2A" w:rsidP="00AB44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7E96">
              <w:rPr>
                <w:rFonts w:ascii="Angsana New" w:hAnsi="Angsana New"/>
                <w:b/>
                <w:bCs/>
                <w:sz w:val="28"/>
                <w:szCs w:val="28"/>
              </w:rPr>
              <w:t>1,657.80</w:t>
            </w:r>
          </w:p>
        </w:tc>
        <w:tc>
          <w:tcPr>
            <w:tcW w:w="235" w:type="dxa"/>
            <w:shd w:val="clear" w:color="auto" w:fill="auto"/>
          </w:tcPr>
          <w:p w14:paraId="725D6B0F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04E113A4" w14:textId="52BC8354" w:rsidR="00AB44C4" w:rsidRPr="00676A93" w:rsidRDefault="00F41D50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76</w:t>
            </w:r>
            <w:r w:rsidR="0039010F" w:rsidRPr="00676A93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235" w:type="dxa"/>
            <w:shd w:val="clear" w:color="auto" w:fill="auto"/>
          </w:tcPr>
          <w:p w14:paraId="49BB315A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2D611B12" w14:textId="1623A019" w:rsidR="00AB44C4" w:rsidRPr="00676A93" w:rsidRDefault="0039010F" w:rsidP="002249E5">
            <w:pPr>
              <w:tabs>
                <w:tab w:val="decimal" w:pos="280"/>
              </w:tabs>
              <w:spacing w:line="240" w:lineRule="auto"/>
              <w:ind w:left="-18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</w:t>
            </w:r>
            <w:r w:rsidR="00F41D50" w:rsidRPr="00676A93">
              <w:rPr>
                <w:rFonts w:ascii="Angsana New" w:hAnsi="Angsana New" w:hint="cs"/>
                <w:sz w:val="28"/>
                <w:szCs w:val="28"/>
                <w:cs/>
              </w:rPr>
              <w:t>461</w:t>
            </w:r>
            <w:r w:rsidRPr="00676A93">
              <w:rPr>
                <w:rFonts w:ascii="Angsana New" w:hAnsi="Angsana New"/>
                <w:sz w:val="28"/>
                <w:szCs w:val="28"/>
              </w:rPr>
              <w:t>.90)</w:t>
            </w:r>
          </w:p>
        </w:tc>
        <w:tc>
          <w:tcPr>
            <w:tcW w:w="235" w:type="dxa"/>
            <w:shd w:val="clear" w:color="auto" w:fill="auto"/>
          </w:tcPr>
          <w:p w14:paraId="01583F0F" w14:textId="77777777" w:rsidR="00AB44C4" w:rsidRPr="00676A93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3177DACC" w14:textId="5756485B" w:rsidR="00AB44C4" w:rsidRPr="00447E96" w:rsidRDefault="00D27E1C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7E96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F41D50" w:rsidRPr="00447E9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271</w:t>
            </w:r>
            <w:r w:rsidRPr="00447E96">
              <w:rPr>
                <w:rFonts w:ascii="Angsana New" w:hAnsi="Angsana New"/>
                <w:b/>
                <w:bCs/>
                <w:sz w:val="28"/>
                <w:szCs w:val="28"/>
              </w:rPr>
              <w:t>.90</w:t>
            </w:r>
          </w:p>
        </w:tc>
      </w:tr>
    </w:tbl>
    <w:p w14:paraId="466F9076" w14:textId="31DEE090" w:rsidR="005B44B0" w:rsidRPr="00676A93" w:rsidRDefault="005B44B0" w:rsidP="00916502">
      <w:pPr>
        <w:spacing w:line="240" w:lineRule="auto"/>
        <w:ind w:left="450"/>
        <w:rPr>
          <w:rFonts w:ascii="Angsana New" w:hAnsi="Angsana New"/>
          <w:sz w:val="28"/>
          <w:szCs w:val="28"/>
        </w:rPr>
      </w:pPr>
    </w:p>
    <w:p w14:paraId="10924627" w14:textId="415FF832" w:rsidR="007E0747" w:rsidRPr="00676A93" w:rsidRDefault="007E0747" w:rsidP="00E07552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รายการเคลื่อนไหวของเงินกู้ยืมระยะยาว</w:t>
      </w:r>
      <w:r w:rsidRPr="00676A93">
        <w:rPr>
          <w:rFonts w:ascii="Angsana New" w:hAnsi="Angsana New" w:hint="cs"/>
          <w:sz w:val="28"/>
          <w:szCs w:val="28"/>
          <w:cs/>
        </w:rPr>
        <w:t>จาก</w:t>
      </w:r>
      <w:r w:rsidR="00111356" w:rsidRPr="00676A93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Pr="00676A93">
        <w:rPr>
          <w:rFonts w:ascii="Angsana New" w:hAnsi="Angsana New"/>
          <w:sz w:val="28"/>
          <w:szCs w:val="28"/>
          <w:cs/>
        </w:rPr>
        <w:t>สำหรับ</w:t>
      </w:r>
      <w:r w:rsidRPr="00676A93">
        <w:rPr>
          <w:rFonts w:ascii="Angsana New" w:hAnsi="Angsana New" w:hint="cs"/>
          <w:sz w:val="28"/>
          <w:szCs w:val="28"/>
          <w:cs/>
        </w:rPr>
        <w:t>งวด</w:t>
      </w:r>
      <w:r w:rsidR="00835811" w:rsidRPr="00676A93">
        <w:rPr>
          <w:rFonts w:ascii="Angsana New" w:hAnsi="Angsana New" w:hint="cs"/>
          <w:sz w:val="28"/>
          <w:szCs w:val="28"/>
          <w:cs/>
        </w:rPr>
        <w:t>หก</w:t>
      </w:r>
      <w:r w:rsidRPr="00676A93">
        <w:rPr>
          <w:rFonts w:ascii="Angsana New" w:hAnsi="Angsana New" w:hint="cs"/>
          <w:sz w:val="28"/>
          <w:szCs w:val="28"/>
          <w:cs/>
        </w:rPr>
        <w:t>เดือน</w:t>
      </w:r>
      <w:r w:rsidRPr="00676A9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676A93">
        <w:rPr>
          <w:rFonts w:ascii="Angsana New" w:hAnsi="Angsana New"/>
          <w:sz w:val="28"/>
          <w:szCs w:val="28"/>
        </w:rPr>
        <w:t xml:space="preserve">31 </w:t>
      </w:r>
      <w:r w:rsidR="00835811" w:rsidRPr="00676A93">
        <w:rPr>
          <w:rFonts w:ascii="Angsana New" w:hAnsi="Angsana New" w:hint="cs"/>
          <w:sz w:val="28"/>
          <w:szCs w:val="28"/>
          <w:cs/>
        </w:rPr>
        <w:t>มีนาคม</w:t>
      </w:r>
      <w:r w:rsidRPr="00676A93">
        <w:rPr>
          <w:rFonts w:ascii="Angsana New" w:hAnsi="Angsana New"/>
          <w:sz w:val="28"/>
          <w:szCs w:val="28"/>
        </w:rPr>
        <w:t xml:space="preserve"> 256</w:t>
      </w:r>
      <w:r w:rsidR="00835811" w:rsidRPr="00676A93">
        <w:rPr>
          <w:rFonts w:ascii="Angsana New" w:hAnsi="Angsana New"/>
          <w:sz w:val="28"/>
          <w:szCs w:val="28"/>
        </w:rPr>
        <w:t>4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มีดังนี้</w:t>
      </w:r>
    </w:p>
    <w:p w14:paraId="4E59CD1A" w14:textId="661E41A6" w:rsidR="00C5671B" w:rsidRPr="00676A93" w:rsidRDefault="00C5671B" w:rsidP="00916502">
      <w:pPr>
        <w:spacing w:line="240" w:lineRule="auto"/>
        <w:ind w:left="450"/>
        <w:rPr>
          <w:rFonts w:ascii="Angsana New" w:hAnsi="Angsana New"/>
          <w:sz w:val="28"/>
          <w:szCs w:val="28"/>
        </w:rPr>
      </w:pPr>
    </w:p>
    <w:tbl>
      <w:tblPr>
        <w:tblW w:w="9272" w:type="dxa"/>
        <w:tblInd w:w="378" w:type="dxa"/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64383" w:rsidRPr="00676A93" w14:paraId="22D953BB" w14:textId="77777777" w:rsidTr="00491DB4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E96CE6E" w14:textId="77777777" w:rsidR="00B64383" w:rsidRPr="00676A93" w:rsidRDefault="00B64383" w:rsidP="00491DB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5A7A3F6E" w14:textId="77777777" w:rsidR="00B64383" w:rsidRPr="00676A93" w:rsidRDefault="00B64383" w:rsidP="00491DB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E04743" w14:textId="77777777" w:rsidR="00B64383" w:rsidRPr="00676A93" w:rsidRDefault="00B64383" w:rsidP="00491DB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1D1AA930" w14:textId="77777777" w:rsidR="00B64383" w:rsidRPr="00676A93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F0E0D" w:rsidRPr="00676A93" w14:paraId="26CA4BF3" w14:textId="77777777" w:rsidTr="00491D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F6BE" w14:textId="77777777" w:rsidR="00DF0E0D" w:rsidRPr="00676A93" w:rsidRDefault="00DF0E0D" w:rsidP="00DF0E0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F8747" w14:textId="77777777" w:rsidR="00DF0E0D" w:rsidRPr="00676A93" w:rsidRDefault="00DF0E0D" w:rsidP="00DF0E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A1587BB" w14:textId="77777777" w:rsidR="00DF0E0D" w:rsidRPr="00676A93" w:rsidRDefault="00DF0E0D" w:rsidP="00DF0E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50214" w14:textId="77777777" w:rsidR="00DF0E0D" w:rsidRPr="00676A93" w:rsidRDefault="00DF0E0D" w:rsidP="00DF0E0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7761" w14:textId="77777777" w:rsidR="00DF0E0D" w:rsidRPr="00676A93" w:rsidRDefault="00DF0E0D" w:rsidP="00DF0E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949B454" w14:textId="4EAEEE24" w:rsidR="00DF0E0D" w:rsidRPr="00676A93" w:rsidRDefault="00DF0E0D" w:rsidP="00DF0E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7F088" w14:textId="77777777" w:rsidR="00DF0E0D" w:rsidRPr="00676A93" w:rsidRDefault="00DF0E0D" w:rsidP="00DF0E0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3482E" w14:textId="77777777" w:rsidR="00DF0E0D" w:rsidRPr="00676A93" w:rsidRDefault="00DF0E0D" w:rsidP="00DF0E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624DE15" w14:textId="77777777" w:rsidR="00DF0E0D" w:rsidRPr="00676A93" w:rsidRDefault="00DF0E0D" w:rsidP="00DF0E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8AF83" w14:textId="77777777" w:rsidR="00DF0E0D" w:rsidRPr="00676A93" w:rsidRDefault="00DF0E0D" w:rsidP="00DF0E0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1ECF0" w14:textId="77777777" w:rsidR="00DF0E0D" w:rsidRPr="00676A93" w:rsidRDefault="00DF0E0D" w:rsidP="00DF0E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B7D71" w14:textId="77777777" w:rsidR="00DF0E0D" w:rsidRPr="00676A93" w:rsidRDefault="00DF0E0D" w:rsidP="00DF0E0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8321E" w14:textId="77777777" w:rsidR="00DF0E0D" w:rsidRPr="00676A93" w:rsidRDefault="00DF0E0D" w:rsidP="00DF0E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7691C" w14:textId="77777777" w:rsidR="00DF0E0D" w:rsidRPr="00676A93" w:rsidRDefault="00DF0E0D" w:rsidP="00DF0E0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B28DF" w14:textId="77777777" w:rsidR="00DF0E0D" w:rsidRPr="00676A93" w:rsidRDefault="00DF0E0D" w:rsidP="00DF0E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37B145AA" w14:textId="1C2BC67C" w:rsidR="00DF0E0D" w:rsidRPr="00676A93" w:rsidRDefault="00DF0E0D" w:rsidP="00DF0E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F0E0D" w:rsidRPr="00676A93" w14:paraId="5E459174" w14:textId="77777777" w:rsidTr="00491DB4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39D05DCE" w14:textId="77777777" w:rsidR="00DF0E0D" w:rsidRPr="00676A93" w:rsidRDefault="00DF0E0D" w:rsidP="00DF0E0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AB67FA" w14:textId="77777777" w:rsidR="00DF0E0D" w:rsidRPr="00676A93" w:rsidRDefault="00DF0E0D" w:rsidP="00DF0E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0A7E2" w14:textId="77777777" w:rsidR="00DF0E0D" w:rsidRPr="00676A93" w:rsidRDefault="00DF0E0D" w:rsidP="00DF0E0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CF53635" w14:textId="3920E934" w:rsidR="00DF0E0D" w:rsidRPr="00676A93" w:rsidRDefault="00DF0E0D" w:rsidP="00DF0E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2D766F" w14:textId="77777777" w:rsidR="00DF0E0D" w:rsidRPr="00676A93" w:rsidRDefault="00DF0E0D" w:rsidP="00DF0E0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9253871" w14:textId="77777777" w:rsidR="00DF0E0D" w:rsidRPr="00676A93" w:rsidRDefault="00DF0E0D" w:rsidP="00DF0E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F34920" w14:textId="77777777" w:rsidR="00DF0E0D" w:rsidRPr="00676A93" w:rsidRDefault="00DF0E0D" w:rsidP="00DF0E0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749370E" w14:textId="77777777" w:rsidR="00DF0E0D" w:rsidRPr="00676A93" w:rsidRDefault="00DF0E0D" w:rsidP="00DF0E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D1D32E" w14:textId="77777777" w:rsidR="00DF0E0D" w:rsidRPr="00676A93" w:rsidRDefault="00DF0E0D" w:rsidP="00DF0E0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29F3CF1" w14:textId="77777777" w:rsidR="00DF0E0D" w:rsidRPr="00676A93" w:rsidRDefault="00DF0E0D" w:rsidP="00DF0E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1F1A9FD" w14:textId="77777777" w:rsidR="00DF0E0D" w:rsidRPr="00676A93" w:rsidRDefault="00DF0E0D" w:rsidP="00DF0E0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F1330D8" w14:textId="45BA2D55" w:rsidR="00DF0E0D" w:rsidRPr="00676A93" w:rsidRDefault="00DF0E0D" w:rsidP="00DF0E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64383" w:rsidRPr="00676A93" w14:paraId="7E4F13AC" w14:textId="77777777" w:rsidTr="00491DB4">
        <w:trPr>
          <w:tblHeader/>
        </w:trPr>
        <w:tc>
          <w:tcPr>
            <w:tcW w:w="2160" w:type="dxa"/>
            <w:shd w:val="clear" w:color="auto" w:fill="auto"/>
          </w:tcPr>
          <w:p w14:paraId="2DE9F7D1" w14:textId="77777777" w:rsidR="00B64383" w:rsidRPr="00676A93" w:rsidRDefault="00B64383" w:rsidP="00E075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03D4DD41" w14:textId="77777777" w:rsidR="00B64383" w:rsidRPr="00676A93" w:rsidRDefault="00B64383" w:rsidP="00491DB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838AF4D" w14:textId="77777777" w:rsidR="00B64383" w:rsidRPr="00676A93" w:rsidRDefault="00B64383" w:rsidP="00491DB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1A9E8A6" w14:textId="77777777" w:rsidR="00B64383" w:rsidRPr="00676A93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64383" w:rsidRPr="00676A93" w14:paraId="3323D57E" w14:textId="77777777" w:rsidTr="00491DB4">
        <w:tc>
          <w:tcPr>
            <w:tcW w:w="2160" w:type="dxa"/>
            <w:shd w:val="clear" w:color="auto" w:fill="auto"/>
          </w:tcPr>
          <w:p w14:paraId="3AB2B8DA" w14:textId="77777777" w:rsidR="00B64383" w:rsidRPr="00676A93" w:rsidRDefault="00B64383" w:rsidP="00E075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60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56A5756" w14:textId="106F022B" w:rsidR="00B64383" w:rsidRPr="00676A93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0.85</w:t>
            </w:r>
          </w:p>
        </w:tc>
        <w:tc>
          <w:tcPr>
            <w:tcW w:w="236" w:type="dxa"/>
            <w:shd w:val="clear" w:color="auto" w:fill="auto"/>
          </w:tcPr>
          <w:p w14:paraId="0BA57DC6" w14:textId="77777777" w:rsidR="00B64383" w:rsidRPr="00676A93" w:rsidRDefault="00B64383" w:rsidP="00491DB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66D6CE66" w14:textId="16C90986" w:rsidR="00B64383" w:rsidRPr="00676A93" w:rsidRDefault="00F153B6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B9051B" w14:textId="77777777" w:rsidR="00B64383" w:rsidRPr="00676A93" w:rsidRDefault="00B64383" w:rsidP="00491DB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A05C5C9" w14:textId="51924265" w:rsidR="00B64383" w:rsidRPr="00447E96" w:rsidRDefault="00B64383" w:rsidP="00491DB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7E96">
              <w:rPr>
                <w:rFonts w:ascii="Angsana New" w:hAnsi="Angsana New"/>
                <w:b/>
                <w:bCs/>
                <w:sz w:val="28"/>
                <w:szCs w:val="28"/>
              </w:rPr>
              <w:t>5.00</w:t>
            </w:r>
          </w:p>
        </w:tc>
        <w:tc>
          <w:tcPr>
            <w:tcW w:w="235" w:type="dxa"/>
            <w:shd w:val="clear" w:color="auto" w:fill="auto"/>
          </w:tcPr>
          <w:p w14:paraId="3A8175DA" w14:textId="77777777" w:rsidR="00B64383" w:rsidRPr="00676A93" w:rsidRDefault="00B64383" w:rsidP="00491DB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13931120" w14:textId="498F2323" w:rsidR="00B64383" w:rsidRPr="00676A93" w:rsidRDefault="00D27E1C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C04C5CE" w14:textId="77777777" w:rsidR="00B64383" w:rsidRPr="00676A93" w:rsidRDefault="00B64383" w:rsidP="00491DB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2E2526C3" w14:textId="48FE9DDC" w:rsidR="00B64383" w:rsidRPr="00676A93" w:rsidRDefault="00D27E1C" w:rsidP="00491DB4">
            <w:pPr>
              <w:tabs>
                <w:tab w:val="decimal" w:pos="280"/>
              </w:tabs>
              <w:spacing w:line="240" w:lineRule="auto"/>
              <w:ind w:left="-18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(5.00)</w:t>
            </w:r>
          </w:p>
        </w:tc>
        <w:tc>
          <w:tcPr>
            <w:tcW w:w="235" w:type="dxa"/>
            <w:shd w:val="clear" w:color="auto" w:fill="auto"/>
          </w:tcPr>
          <w:p w14:paraId="624CBFC9" w14:textId="77777777" w:rsidR="00B64383" w:rsidRPr="00676A93" w:rsidRDefault="00B64383" w:rsidP="00491DB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35665DA8" w14:textId="6AFAE566" w:rsidR="00B64383" w:rsidRPr="00447E96" w:rsidRDefault="00D27E1C" w:rsidP="00F153B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7E9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A1E0F3B" w14:textId="21FFCE5B" w:rsidR="00C5671B" w:rsidRPr="00676A93" w:rsidRDefault="00C5671B" w:rsidP="00916502">
      <w:pPr>
        <w:spacing w:line="240" w:lineRule="auto"/>
        <w:ind w:left="450"/>
        <w:rPr>
          <w:rFonts w:ascii="Angsana New" w:hAnsi="Angsana New"/>
          <w:sz w:val="28"/>
          <w:szCs w:val="28"/>
        </w:rPr>
      </w:pPr>
    </w:p>
    <w:tbl>
      <w:tblPr>
        <w:tblW w:w="927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39"/>
        <w:gridCol w:w="1085"/>
        <w:gridCol w:w="271"/>
        <w:gridCol w:w="1080"/>
      </w:tblGrid>
      <w:tr w:rsidR="00424BF6" w:rsidRPr="00676A93" w14:paraId="26A648D9" w14:textId="77777777" w:rsidTr="00424BF6">
        <w:trPr>
          <w:tblHeader/>
        </w:trPr>
        <w:tc>
          <w:tcPr>
            <w:tcW w:w="3687" w:type="pct"/>
          </w:tcPr>
          <w:p w14:paraId="0F58F8BB" w14:textId="77777777" w:rsidR="00424BF6" w:rsidRPr="00676A93" w:rsidRDefault="00424BF6" w:rsidP="009E621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br w:type="page"/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1313" w:type="pct"/>
            <w:gridSpan w:val="3"/>
          </w:tcPr>
          <w:p w14:paraId="634AD6A7" w14:textId="77777777" w:rsidR="00424BF6" w:rsidRPr="00676A93" w:rsidRDefault="00424BF6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4BF6" w:rsidRPr="00676A93" w14:paraId="4A96F046" w14:textId="77777777" w:rsidTr="00424BF6">
        <w:trPr>
          <w:tblHeader/>
        </w:trPr>
        <w:tc>
          <w:tcPr>
            <w:tcW w:w="3687" w:type="pct"/>
          </w:tcPr>
          <w:p w14:paraId="54456866" w14:textId="77777777" w:rsidR="00424BF6" w:rsidRPr="00676A93" w:rsidRDefault="00424BF6" w:rsidP="002750A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05C2FA68" w14:textId="2143882C" w:rsidR="00424BF6" w:rsidRPr="00676A93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240D2A18" w14:textId="77777777" w:rsidR="00424BF6" w:rsidRPr="00676A93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814AB0B" w14:textId="77777777" w:rsidR="00424BF6" w:rsidRPr="00676A93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424BF6" w:rsidRPr="00676A93" w14:paraId="48904479" w14:textId="77777777" w:rsidTr="00424BF6">
        <w:trPr>
          <w:tblHeader/>
        </w:trPr>
        <w:tc>
          <w:tcPr>
            <w:tcW w:w="3687" w:type="pct"/>
          </w:tcPr>
          <w:p w14:paraId="1B8C8699" w14:textId="77777777" w:rsidR="00424BF6" w:rsidRPr="00676A93" w:rsidRDefault="00424BF6" w:rsidP="002750A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791454E6" w14:textId="68C82B4D" w:rsidR="00424BF6" w:rsidRPr="00676A93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6" w:type="pct"/>
          </w:tcPr>
          <w:p w14:paraId="1C09FA09" w14:textId="77777777" w:rsidR="00424BF6" w:rsidRPr="00676A93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5C9F61F" w14:textId="77777777" w:rsidR="00424BF6" w:rsidRPr="00676A93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24BF6" w:rsidRPr="00676A93" w14:paraId="07A1FB10" w14:textId="77777777" w:rsidTr="00424BF6">
        <w:trPr>
          <w:tblHeader/>
        </w:trPr>
        <w:tc>
          <w:tcPr>
            <w:tcW w:w="3687" w:type="pct"/>
          </w:tcPr>
          <w:p w14:paraId="2D7B7A7D" w14:textId="77777777" w:rsidR="00424BF6" w:rsidRPr="00676A93" w:rsidRDefault="00424BF6" w:rsidP="002750A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pct"/>
            <w:gridSpan w:val="3"/>
          </w:tcPr>
          <w:p w14:paraId="7E242897" w14:textId="70D143F0" w:rsidR="00424BF6" w:rsidRPr="00676A93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24BF6" w:rsidRPr="00676A93" w14:paraId="4627311C" w14:textId="77777777" w:rsidTr="00424BF6">
        <w:tc>
          <w:tcPr>
            <w:tcW w:w="3687" w:type="pct"/>
          </w:tcPr>
          <w:p w14:paraId="44638EB2" w14:textId="77777777" w:rsidR="00424BF6" w:rsidRPr="00676A93" w:rsidRDefault="00424BF6" w:rsidP="009E6212">
            <w:pPr>
              <w:spacing w:line="240" w:lineRule="auto"/>
              <w:ind w:left="144" w:right="-177" w:hanging="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รายได้สิทธิการเช่ารอตัดบัญชีจากกิจการที่เกี่ยวข้องกัน</w:t>
            </w:r>
          </w:p>
        </w:tc>
        <w:tc>
          <w:tcPr>
            <w:tcW w:w="585" w:type="pct"/>
          </w:tcPr>
          <w:p w14:paraId="3A661E14" w14:textId="77777777" w:rsidR="00424BF6" w:rsidRPr="00676A93" w:rsidRDefault="00424BF6" w:rsidP="009E621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A9CAFD1" w14:textId="77777777" w:rsidR="00424BF6" w:rsidRPr="00676A93" w:rsidRDefault="00424BF6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811DADC" w14:textId="77777777" w:rsidR="00424BF6" w:rsidRPr="00676A93" w:rsidRDefault="00424BF6" w:rsidP="009E621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4BF6" w:rsidRPr="00676A93" w14:paraId="25772FBD" w14:textId="77777777" w:rsidTr="00424BF6">
        <w:tc>
          <w:tcPr>
            <w:tcW w:w="3687" w:type="pct"/>
          </w:tcPr>
          <w:p w14:paraId="6893E91E" w14:textId="77777777" w:rsidR="00424BF6" w:rsidRPr="00676A93" w:rsidRDefault="00424BF6" w:rsidP="009E6212">
            <w:pPr>
              <w:spacing w:line="240" w:lineRule="auto"/>
              <w:ind w:left="144" w:hanging="5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จะรับรู้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585" w:type="pct"/>
          </w:tcPr>
          <w:p w14:paraId="0D631DF6" w14:textId="77777777" w:rsidR="00424BF6" w:rsidRPr="00676A93" w:rsidRDefault="00424BF6" w:rsidP="009E621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E8115B9" w14:textId="77777777" w:rsidR="00424BF6" w:rsidRPr="00676A93" w:rsidRDefault="00424BF6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92B2C41" w14:textId="77777777" w:rsidR="00424BF6" w:rsidRPr="00676A93" w:rsidRDefault="00424BF6" w:rsidP="009E6212">
            <w:pPr>
              <w:pStyle w:val="BodyText"/>
              <w:tabs>
                <w:tab w:val="decimal" w:pos="79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4BF6" w:rsidRPr="00676A93" w14:paraId="70B31195" w14:textId="77777777" w:rsidTr="00424BF6">
        <w:tc>
          <w:tcPr>
            <w:tcW w:w="3687" w:type="pct"/>
          </w:tcPr>
          <w:p w14:paraId="686F1D8E" w14:textId="77777777" w:rsidR="00424BF6" w:rsidRPr="00676A93" w:rsidRDefault="00424BF6" w:rsidP="00E34E98">
            <w:pPr>
              <w:spacing w:line="240" w:lineRule="auto"/>
              <w:ind w:left="144" w:hanging="5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09CDBDC3" w14:textId="1D7B9355" w:rsidR="00424BF6" w:rsidRPr="00676A93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4F587E8" w14:textId="77777777" w:rsidR="00424BF6" w:rsidRPr="00676A93" w:rsidRDefault="00424BF6" w:rsidP="00E34E98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A6B8D3F" w14:textId="77777777" w:rsidR="00424BF6" w:rsidRPr="00676A93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133.02</w:t>
            </w:r>
          </w:p>
        </w:tc>
      </w:tr>
      <w:tr w:rsidR="00424BF6" w:rsidRPr="00676A93" w14:paraId="6B5A949A" w14:textId="77777777" w:rsidTr="00424BF6">
        <w:tc>
          <w:tcPr>
            <w:tcW w:w="3687" w:type="pct"/>
          </w:tcPr>
          <w:p w14:paraId="20B662B0" w14:textId="77777777" w:rsidR="00424BF6" w:rsidRPr="00676A93" w:rsidRDefault="00424BF6" w:rsidP="00E34E98">
            <w:pPr>
              <w:spacing w:line="240" w:lineRule="auto"/>
              <w:ind w:left="144" w:hanging="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ส่วนที่จะรับรู้หลังจากหนึ่งปี</w:t>
            </w:r>
          </w:p>
        </w:tc>
        <w:tc>
          <w:tcPr>
            <w:tcW w:w="585" w:type="pct"/>
          </w:tcPr>
          <w:p w14:paraId="0FF4C099" w14:textId="77777777" w:rsidR="00424BF6" w:rsidRPr="00676A93" w:rsidRDefault="00424BF6" w:rsidP="00E34E98">
            <w:pPr>
              <w:pStyle w:val="BodyText"/>
              <w:tabs>
                <w:tab w:val="decimal" w:pos="79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B8D6C13" w14:textId="77777777" w:rsidR="00424BF6" w:rsidRPr="00676A93" w:rsidRDefault="00424BF6" w:rsidP="00E34E98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3B77DB1C" w14:textId="77777777" w:rsidR="00424BF6" w:rsidRPr="00676A93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4BF6" w:rsidRPr="00676A93" w14:paraId="38B3D02B" w14:textId="77777777" w:rsidTr="00424BF6">
        <w:tc>
          <w:tcPr>
            <w:tcW w:w="3687" w:type="pct"/>
          </w:tcPr>
          <w:p w14:paraId="0D03B99E" w14:textId="77777777" w:rsidR="00424BF6" w:rsidRPr="00676A93" w:rsidRDefault="00424BF6" w:rsidP="00E34E98">
            <w:pPr>
              <w:spacing w:line="240" w:lineRule="auto"/>
              <w:ind w:firstLine="9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2F4A036" w14:textId="28CFD662" w:rsidR="00424BF6" w:rsidRPr="00676A93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DB33233" w14:textId="77777777" w:rsidR="00424BF6" w:rsidRPr="00676A93" w:rsidRDefault="00424BF6" w:rsidP="00E34E98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E99AEA9" w14:textId="77777777" w:rsidR="00424BF6" w:rsidRPr="00676A93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2,645.38</w:t>
            </w:r>
          </w:p>
        </w:tc>
      </w:tr>
      <w:tr w:rsidR="00424BF6" w:rsidRPr="00676A93" w14:paraId="0B26681F" w14:textId="77777777" w:rsidTr="00424BF6">
        <w:tc>
          <w:tcPr>
            <w:tcW w:w="3687" w:type="pct"/>
          </w:tcPr>
          <w:p w14:paraId="6545E666" w14:textId="77777777" w:rsidR="00424BF6" w:rsidRPr="00676A93" w:rsidRDefault="00424BF6" w:rsidP="00E34E98">
            <w:pPr>
              <w:spacing w:line="240" w:lineRule="auto"/>
              <w:ind w:right="-198" w:firstLine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5A4BCA8" w14:textId="48603169" w:rsidR="00424BF6" w:rsidRPr="00676A93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BE65E8F" w14:textId="77777777" w:rsidR="00424BF6" w:rsidRPr="00676A93" w:rsidRDefault="00424BF6" w:rsidP="00E34E98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FC67283" w14:textId="77777777" w:rsidR="00424BF6" w:rsidRPr="00676A93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2,778.40</w:t>
            </w:r>
          </w:p>
        </w:tc>
      </w:tr>
    </w:tbl>
    <w:p w14:paraId="5859FD58" w14:textId="77777777" w:rsidR="00061EF0" w:rsidRPr="00A363E9" w:rsidRDefault="00061EF0" w:rsidP="00916502">
      <w:pPr>
        <w:spacing w:line="240" w:lineRule="auto"/>
        <w:ind w:left="450"/>
        <w:rPr>
          <w:rFonts w:ascii="Angsana New" w:hAnsi="Angsana New"/>
          <w:sz w:val="20"/>
          <w:szCs w:val="20"/>
          <w:cs/>
        </w:rPr>
      </w:pPr>
    </w:p>
    <w:tbl>
      <w:tblPr>
        <w:tblW w:w="92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989"/>
        <w:gridCol w:w="1086"/>
        <w:gridCol w:w="275"/>
        <w:gridCol w:w="1082"/>
      </w:tblGrid>
      <w:tr w:rsidR="00424BF6" w:rsidRPr="00676A93" w14:paraId="6BD085A7" w14:textId="77777777" w:rsidTr="007978B4">
        <w:trPr>
          <w:tblHeader/>
        </w:trPr>
        <w:tc>
          <w:tcPr>
            <w:tcW w:w="3151" w:type="pct"/>
          </w:tcPr>
          <w:p w14:paraId="157038A0" w14:textId="77777777" w:rsidR="00424BF6" w:rsidRPr="00676A93" w:rsidRDefault="00424BF6" w:rsidP="006C3A0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br w:type="page"/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533" w:type="pct"/>
          </w:tcPr>
          <w:p w14:paraId="6FFDD3A1" w14:textId="4DE26315" w:rsidR="00424BF6" w:rsidRPr="00676A93" w:rsidRDefault="00654FA8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16" w:type="pct"/>
            <w:gridSpan w:val="3"/>
          </w:tcPr>
          <w:p w14:paraId="0D391C88" w14:textId="4F399B0B" w:rsidR="00424BF6" w:rsidRPr="00676A93" w:rsidRDefault="00424BF6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4BF6" w:rsidRPr="00676A93" w14:paraId="26E9AAB5" w14:textId="77777777" w:rsidTr="007978B4">
        <w:tc>
          <w:tcPr>
            <w:tcW w:w="3151" w:type="pct"/>
          </w:tcPr>
          <w:p w14:paraId="228C412E" w14:textId="77777777" w:rsidR="00424BF6" w:rsidRPr="00676A93" w:rsidRDefault="00424BF6" w:rsidP="00571E6C">
            <w:pPr>
              <w:spacing w:line="240" w:lineRule="auto"/>
              <w:ind w:left="144" w:right="-177" w:hanging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</w:tcPr>
          <w:p w14:paraId="79AD4525" w14:textId="3C9226AC" w:rsidR="00424BF6" w:rsidRPr="00676A93" w:rsidRDefault="00424BF6" w:rsidP="007978B4">
            <w:pPr>
              <w:pStyle w:val="BodyText"/>
              <w:tabs>
                <w:tab w:val="decimal" w:pos="426"/>
              </w:tabs>
              <w:spacing w:after="0" w:line="240" w:lineRule="auto"/>
              <w:ind w:left="-105" w:right="-1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6" w:type="pct"/>
            <w:gridSpan w:val="3"/>
          </w:tcPr>
          <w:p w14:paraId="5D2E6099" w14:textId="64827D13" w:rsidR="00424BF6" w:rsidRPr="00676A93" w:rsidRDefault="00424BF6" w:rsidP="00571E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24BF6" w:rsidRPr="00676A93" w14:paraId="1295F01C" w14:textId="77777777" w:rsidTr="007978B4">
        <w:tc>
          <w:tcPr>
            <w:tcW w:w="3151" w:type="pct"/>
          </w:tcPr>
          <w:p w14:paraId="2DD3B58B" w14:textId="3DDF9E98" w:rsidR="00424BF6" w:rsidRPr="00676A93" w:rsidRDefault="00424BF6" w:rsidP="002011A8">
            <w:pPr>
              <w:spacing w:line="240" w:lineRule="auto"/>
              <w:ind w:left="144" w:right="-177" w:hanging="6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รายได้สิทธิการเช่ารอตัดบัญชีจากกิจการที่เกี่ยวข้องกัน</w:t>
            </w:r>
          </w:p>
        </w:tc>
        <w:tc>
          <w:tcPr>
            <w:tcW w:w="533" w:type="pct"/>
          </w:tcPr>
          <w:p w14:paraId="2DE86778" w14:textId="77777777" w:rsidR="00424BF6" w:rsidRPr="00676A93" w:rsidRDefault="00424BF6" w:rsidP="00733E0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47D6357E" w14:textId="77777777" w:rsidR="00424BF6" w:rsidRPr="00676A93" w:rsidRDefault="00424BF6" w:rsidP="00733E0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FCF06E0" w14:textId="77777777" w:rsidR="00424BF6" w:rsidRPr="00676A93" w:rsidRDefault="00424BF6" w:rsidP="00733E0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4447B2FD" w14:textId="77777777" w:rsidR="00424BF6" w:rsidRPr="00676A93" w:rsidRDefault="00424BF6" w:rsidP="00733E0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4BF6" w:rsidRPr="00676A93" w14:paraId="685036E7" w14:textId="77777777" w:rsidTr="007978B4">
        <w:tc>
          <w:tcPr>
            <w:tcW w:w="3151" w:type="pct"/>
          </w:tcPr>
          <w:p w14:paraId="6FF03003" w14:textId="055B212D" w:rsidR="00424BF6" w:rsidRPr="00676A93" w:rsidRDefault="00424BF6" w:rsidP="00733E02">
            <w:pPr>
              <w:spacing w:line="240" w:lineRule="auto"/>
              <w:ind w:left="144" w:hanging="5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76A93">
              <w:rPr>
                <w:rFonts w:ascii="Angsana New" w:hAnsi="Angsana New"/>
                <w:sz w:val="28"/>
                <w:szCs w:val="28"/>
              </w:rPr>
              <w:t>1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54FA8">
              <w:rPr>
                <w:rFonts w:ascii="Angsana New" w:hAnsi="Angsana New"/>
                <w:sz w:val="28"/>
                <w:szCs w:val="28"/>
              </w:rPr>
              <w:t>2563</w:t>
            </w:r>
            <w:r w:rsidR="00217B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54FA8">
              <w:rPr>
                <w:rFonts w:ascii="Angsana New" w:hAnsi="Angsana New"/>
                <w:sz w:val="28"/>
                <w:szCs w:val="28"/>
              </w:rPr>
              <w:t>/</w:t>
            </w:r>
            <w:r w:rsidR="00217B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54FA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533" w:type="pct"/>
          </w:tcPr>
          <w:p w14:paraId="2B5D9F4A" w14:textId="77777777" w:rsidR="00424BF6" w:rsidRPr="00676A93" w:rsidRDefault="00424BF6" w:rsidP="00733E02">
            <w:pPr>
              <w:pStyle w:val="BodyText"/>
              <w:tabs>
                <w:tab w:val="decimal" w:pos="6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C6ED2CE" w14:textId="68EEC738" w:rsidR="00424BF6" w:rsidRPr="00676A93" w:rsidRDefault="00424BF6" w:rsidP="00733E02">
            <w:pPr>
              <w:pStyle w:val="BodyText"/>
              <w:tabs>
                <w:tab w:val="decimal" w:pos="6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2,778.40</w:t>
            </w:r>
          </w:p>
        </w:tc>
        <w:tc>
          <w:tcPr>
            <w:tcW w:w="148" w:type="pct"/>
          </w:tcPr>
          <w:p w14:paraId="729A2271" w14:textId="77777777" w:rsidR="00424BF6" w:rsidRPr="00676A93" w:rsidRDefault="00424BF6" w:rsidP="00733E0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1E2841C3" w14:textId="666AAF0B" w:rsidR="00424BF6" w:rsidRPr="00676A93" w:rsidRDefault="00424BF6" w:rsidP="00733E0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2,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915</w:t>
            </w:r>
            <w:r w:rsidRPr="00676A93">
              <w:rPr>
                <w:rFonts w:ascii="Angsana New" w:hAnsi="Angsana New"/>
                <w:sz w:val="28"/>
                <w:szCs w:val="28"/>
              </w:rPr>
              <w:t>.65</w:t>
            </w:r>
          </w:p>
        </w:tc>
      </w:tr>
      <w:tr w:rsidR="00424BF6" w:rsidRPr="00676A93" w14:paraId="0C53BC5D" w14:textId="77777777" w:rsidTr="007978B4">
        <w:tc>
          <w:tcPr>
            <w:tcW w:w="3151" w:type="pct"/>
          </w:tcPr>
          <w:p w14:paraId="09DC181F" w14:textId="5DE01161" w:rsidR="00424BF6" w:rsidRPr="00676A93" w:rsidRDefault="00424BF6" w:rsidP="00733E02">
            <w:pPr>
              <w:spacing w:line="240" w:lineRule="auto"/>
              <w:ind w:left="144" w:hanging="51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ผลกระทบจากการถือปฏิบัติตาม </w:t>
            </w:r>
            <w:r w:rsidRPr="00676A93">
              <w:rPr>
                <w:rFonts w:ascii="Angsana New" w:hAnsi="Angsana New"/>
                <w:sz w:val="28"/>
                <w:szCs w:val="28"/>
              </w:rPr>
              <w:t>TFRS 16</w:t>
            </w:r>
          </w:p>
        </w:tc>
        <w:tc>
          <w:tcPr>
            <w:tcW w:w="533" w:type="pct"/>
          </w:tcPr>
          <w:p w14:paraId="48C1FB86" w14:textId="732496DF" w:rsidR="00424BF6" w:rsidRPr="00676A93" w:rsidRDefault="00424BF6" w:rsidP="00733E02">
            <w:pPr>
              <w:pStyle w:val="BodyText"/>
              <w:tabs>
                <w:tab w:val="decimal" w:pos="-101"/>
              </w:tabs>
              <w:spacing w:after="0" w:line="240" w:lineRule="auto"/>
              <w:ind w:left="-101" w:right="-17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585" w:type="pct"/>
          </w:tcPr>
          <w:p w14:paraId="5B9606B2" w14:textId="41B49B98" w:rsidR="00424BF6" w:rsidRPr="00676A93" w:rsidRDefault="00424BF6" w:rsidP="00733E0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(2,778.40)</w:t>
            </w:r>
          </w:p>
        </w:tc>
        <w:tc>
          <w:tcPr>
            <w:tcW w:w="148" w:type="pct"/>
          </w:tcPr>
          <w:p w14:paraId="258BC5AA" w14:textId="77777777" w:rsidR="00424BF6" w:rsidRPr="00676A93" w:rsidRDefault="00424BF6" w:rsidP="00733E0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7E2ACCEB" w14:textId="5CD61011" w:rsidR="00424BF6" w:rsidRPr="00676A93" w:rsidRDefault="00424BF6" w:rsidP="00733E0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24BF6" w:rsidRPr="00676A93" w14:paraId="310B3505" w14:textId="77777777" w:rsidTr="007978B4">
        <w:tc>
          <w:tcPr>
            <w:tcW w:w="3151" w:type="pct"/>
          </w:tcPr>
          <w:p w14:paraId="575F20CD" w14:textId="0FA89DE6" w:rsidR="00424BF6" w:rsidRPr="00676A93" w:rsidRDefault="00424BF6" w:rsidP="00733E02">
            <w:pPr>
              <w:spacing w:line="240" w:lineRule="auto"/>
              <w:ind w:left="144" w:hanging="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รับรู้รายได้ในระหว่าง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533" w:type="pct"/>
          </w:tcPr>
          <w:p w14:paraId="729B64EB" w14:textId="77777777" w:rsidR="00424BF6" w:rsidRPr="00676A93" w:rsidRDefault="00424BF6" w:rsidP="00733E02">
            <w:pPr>
              <w:pStyle w:val="BodyText"/>
              <w:tabs>
                <w:tab w:val="decimal" w:pos="6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5" w:type="pct"/>
          </w:tcPr>
          <w:p w14:paraId="777A40B2" w14:textId="54DB0D55" w:rsidR="00424BF6" w:rsidRPr="00676A93" w:rsidRDefault="00424BF6" w:rsidP="00733E02">
            <w:pPr>
              <w:pStyle w:val="BodyText"/>
              <w:tabs>
                <w:tab w:val="decimal" w:pos="6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2810DFE8" w14:textId="77777777" w:rsidR="00424BF6" w:rsidRPr="00676A93" w:rsidRDefault="00424BF6" w:rsidP="00733E0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2A6A88D8" w14:textId="1FAC8650" w:rsidR="00424BF6" w:rsidRPr="00676A93" w:rsidRDefault="00424BF6" w:rsidP="00733E0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(78.10)</w:t>
            </w:r>
          </w:p>
        </w:tc>
      </w:tr>
      <w:tr w:rsidR="00424BF6" w:rsidRPr="00676A93" w14:paraId="314276F0" w14:textId="77777777" w:rsidTr="007978B4">
        <w:tc>
          <w:tcPr>
            <w:tcW w:w="3151" w:type="pct"/>
          </w:tcPr>
          <w:p w14:paraId="21CC0A26" w14:textId="6CD2DE81" w:rsidR="00424BF6" w:rsidRPr="00676A93" w:rsidRDefault="00424BF6" w:rsidP="00733E02">
            <w:pPr>
              <w:spacing w:line="240" w:lineRule="auto"/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654F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54FA8" w:rsidRPr="00654FA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4FA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17B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54FA8" w:rsidRPr="00654FA8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="00217B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54FA8" w:rsidRPr="00654FA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4FA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33" w:type="pct"/>
          </w:tcPr>
          <w:p w14:paraId="75C00B79" w14:textId="77777777" w:rsidR="00424BF6" w:rsidRPr="00676A93" w:rsidRDefault="00424BF6" w:rsidP="00733E0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BAE21F5" w14:textId="4E7B92EA" w:rsidR="00424BF6" w:rsidRPr="00676A93" w:rsidRDefault="00424BF6" w:rsidP="00733E0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525978CA" w14:textId="77777777" w:rsidR="00424BF6" w:rsidRPr="00676A93" w:rsidRDefault="00424BF6" w:rsidP="00733E0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D7BAD7B" w14:textId="63A93FE2" w:rsidR="00424BF6" w:rsidRPr="00676A93" w:rsidRDefault="00424BF6" w:rsidP="00733E0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2,837.55</w:t>
            </w:r>
          </w:p>
        </w:tc>
      </w:tr>
    </w:tbl>
    <w:p w14:paraId="5DD9A8BB" w14:textId="77777777" w:rsidR="000828F0" w:rsidRPr="00A363E9" w:rsidRDefault="000828F0" w:rsidP="00695F50">
      <w:pPr>
        <w:pStyle w:val="NoSpacing"/>
        <w:rPr>
          <w:rFonts w:ascii="Angsana New" w:hAnsi="Angsana New"/>
          <w:szCs w:val="18"/>
        </w:rPr>
      </w:pPr>
    </w:p>
    <w:p w14:paraId="022AFC15" w14:textId="2DA7BFE4" w:rsidR="008A6E1C" w:rsidRPr="00676A93" w:rsidRDefault="008A6E1C" w:rsidP="004C3A85">
      <w:pPr>
        <w:pStyle w:val="BodyText"/>
        <w:tabs>
          <w:tab w:val="left" w:pos="720"/>
        </w:tabs>
        <w:spacing w:after="0"/>
        <w:ind w:left="450" w:right="-45" w:firstLine="108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676A93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สัญญาสำคัญที่</w:t>
      </w:r>
      <w:r w:rsidRPr="00676A93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มีการเปลี่ยนแปลงอย่างมีสาระสำคัญในระหว่างงวด</w:t>
      </w:r>
      <w:r w:rsidR="009B11EB" w:rsidRPr="00676A93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หก</w:t>
      </w:r>
      <w:r w:rsidRPr="00676A93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เดือนสิ้นสุดวันที่ </w:t>
      </w:r>
      <w:r w:rsidRPr="00676A93">
        <w:rPr>
          <w:rFonts w:ascii="Angsana New" w:hAnsi="Angsana New" w:cs="Angsana New"/>
          <w:b/>
          <w:bCs/>
          <w:i/>
          <w:iCs/>
          <w:sz w:val="28"/>
          <w:szCs w:val="28"/>
        </w:rPr>
        <w:t xml:space="preserve">31 </w:t>
      </w:r>
      <w:r w:rsidR="00E7645A" w:rsidRPr="00676A93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มีนาคม </w:t>
      </w:r>
      <w:r w:rsidR="00E7645A" w:rsidRPr="00676A93">
        <w:rPr>
          <w:rFonts w:ascii="Angsana New" w:hAnsi="Angsana New" w:cs="Angsana New"/>
          <w:b/>
          <w:bCs/>
          <w:i/>
          <w:iCs/>
          <w:sz w:val="28"/>
          <w:szCs w:val="28"/>
        </w:rPr>
        <w:t>2564</w:t>
      </w:r>
      <w:r w:rsidRPr="00676A93">
        <w:rPr>
          <w:rFonts w:ascii="Angsana New" w:hAnsi="Angsana New" w:cs="Angsana New"/>
          <w:b/>
          <w:bCs/>
          <w:i/>
          <w:iCs/>
          <w:sz w:val="28"/>
          <w:szCs w:val="28"/>
        </w:rPr>
        <w:t xml:space="preserve"> </w:t>
      </w:r>
      <w:r w:rsidRPr="00676A93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มีดังต่อไปนี้</w:t>
      </w:r>
      <w:r w:rsidRPr="00676A93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  </w:t>
      </w:r>
    </w:p>
    <w:p w14:paraId="4615658E" w14:textId="77777777" w:rsidR="00695F50" w:rsidRPr="002011A8" w:rsidRDefault="00695F50" w:rsidP="008A6E1C">
      <w:pPr>
        <w:pStyle w:val="BodyText"/>
        <w:tabs>
          <w:tab w:val="left" w:pos="720"/>
        </w:tabs>
        <w:spacing w:after="0"/>
        <w:ind w:left="540" w:right="-45"/>
        <w:rPr>
          <w:rFonts w:ascii="Angsana New" w:hAnsi="Angsana New"/>
          <w:sz w:val="20"/>
          <w:szCs w:val="20"/>
        </w:rPr>
      </w:pPr>
    </w:p>
    <w:p w14:paraId="19C1D835" w14:textId="1DF60675" w:rsidR="00ED04E8" w:rsidRPr="00676A93" w:rsidRDefault="00B82844" w:rsidP="004C3A85">
      <w:pPr>
        <w:pStyle w:val="BodyText"/>
        <w:numPr>
          <w:ilvl w:val="1"/>
          <w:numId w:val="29"/>
        </w:numPr>
        <w:tabs>
          <w:tab w:val="left" w:pos="540"/>
        </w:tabs>
        <w:spacing w:after="0"/>
        <w:ind w:left="540" w:right="-45" w:hanging="540"/>
        <w:rPr>
          <w:rFonts w:ascii="Angsana New" w:hAnsi="Angsana New" w:cs="Angsana New"/>
          <w:snapToGrid w:val="0"/>
          <w:sz w:val="28"/>
          <w:szCs w:val="28"/>
          <w:lang w:eastAsia="th-TH"/>
        </w:rPr>
      </w:pPr>
      <w:r w:rsidRPr="00676A93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บริษัท</w:t>
      </w:r>
      <w:r w:rsidR="00D12BE7" w:rsidRPr="00676A93">
        <w:rPr>
          <w:rFonts w:ascii="Angsana New" w:hAnsi="Angsana New" w:cs="Angsana New" w:hint="cs"/>
          <w:snapToGrid w:val="0"/>
          <w:sz w:val="28"/>
          <w:szCs w:val="28"/>
          <w:cs/>
          <w:lang w:eastAsia="th-TH"/>
        </w:rPr>
        <w:t>ย่อยของบริษัทได้ทำสัญญาจ้างบริหารงานและควบคุมงานก่อสร้างกับบริษัทร่วมแห่งหนึ่ง โดยมีกำหนดระยะเวลาและค่าบริการเป็นราคาที่ตกลงกันตามสัญญา</w:t>
      </w:r>
    </w:p>
    <w:p w14:paraId="2D27F10D" w14:textId="77777777" w:rsidR="00D44D52" w:rsidRPr="00A363E9" w:rsidRDefault="00D44D52" w:rsidP="00D44D52">
      <w:pPr>
        <w:pStyle w:val="BodyText"/>
        <w:tabs>
          <w:tab w:val="left" w:pos="540"/>
        </w:tabs>
        <w:spacing w:after="0"/>
        <w:ind w:right="-45"/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6F058511" w14:textId="1567D348" w:rsidR="00B82844" w:rsidRPr="00676A93" w:rsidRDefault="00B82844" w:rsidP="00B82844">
      <w:pPr>
        <w:pStyle w:val="BodyText"/>
        <w:numPr>
          <w:ilvl w:val="1"/>
          <w:numId w:val="29"/>
        </w:numPr>
        <w:tabs>
          <w:tab w:val="left" w:pos="540"/>
        </w:tabs>
        <w:spacing w:after="0"/>
        <w:ind w:left="540" w:right="-45" w:hanging="54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 w:cs="Angsana New"/>
          <w:sz w:val="28"/>
          <w:szCs w:val="28"/>
          <w:cs/>
        </w:rPr>
        <w:t>บริษัทย่อยของบริษัทได้ทำสัญญาให้บริการที่ปรึกษากับบริษัท</w:t>
      </w:r>
      <w:r w:rsidR="00D12BE7" w:rsidRPr="00676A93">
        <w:rPr>
          <w:rFonts w:ascii="Angsana New" w:hAnsi="Angsana New" w:cs="Angsana New" w:hint="cs"/>
          <w:sz w:val="28"/>
          <w:szCs w:val="28"/>
          <w:cs/>
        </w:rPr>
        <w:t>ใหญ่ บริษัทร่วมแห่งหนึ่ง และบริษัทที่เกี่ยวข้องกันสองแห่ง</w:t>
      </w:r>
      <w:r w:rsidRPr="00676A93">
        <w:rPr>
          <w:rFonts w:ascii="Angsana New" w:hAnsi="Angsana New" w:cs="Angsana New"/>
          <w:sz w:val="28"/>
          <w:szCs w:val="28"/>
          <w:cs/>
        </w:rPr>
        <w:t xml:space="preserve"> โดยมีกำหนดระยะเวลาและค่าบริการเป็นราคาที่ตกลงกันตามสัญญา</w:t>
      </w:r>
    </w:p>
    <w:p w14:paraId="122BF181" w14:textId="230FF065" w:rsidR="000F3E7D" w:rsidRPr="00A363E9" w:rsidRDefault="000F3E7D">
      <w:pPr>
        <w:spacing w:line="240" w:lineRule="auto"/>
        <w:jc w:val="left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128FBF64" w14:textId="41836A5E" w:rsidR="00C46D1C" w:rsidRPr="00676A93" w:rsidRDefault="00C46D1C" w:rsidP="00C46D1C">
      <w:pPr>
        <w:spacing w:line="240" w:lineRule="auto"/>
        <w:ind w:left="540" w:right="-27"/>
        <w:rPr>
          <w:rFonts w:ascii="Angsana New" w:hAnsi="Angsana New"/>
          <w:b/>
          <w:bCs/>
          <w:i/>
          <w:iCs/>
          <w:sz w:val="28"/>
          <w:szCs w:val="28"/>
        </w:rPr>
      </w:pPr>
      <w:r w:rsidRPr="00676A93">
        <w:rPr>
          <w:rFonts w:ascii="Angsana New" w:hAnsi="Angsana New"/>
          <w:b/>
          <w:bCs/>
          <w:i/>
          <w:iCs/>
          <w:sz w:val="28"/>
          <w:szCs w:val="28"/>
          <w:cs/>
        </w:rPr>
        <w:t>หนี้สินที่อาจเกิดขึ้นกับกิจการที่เกี่ยวข้องกัน</w:t>
      </w:r>
    </w:p>
    <w:p w14:paraId="2FAE22B1" w14:textId="77777777" w:rsidR="00C46D1C" w:rsidRPr="00A363E9" w:rsidRDefault="00C46D1C" w:rsidP="0008695A">
      <w:pPr>
        <w:pStyle w:val="NoSpacing"/>
        <w:rPr>
          <w:rFonts w:ascii="Angsana New" w:hAnsi="Angsana New"/>
          <w:sz w:val="20"/>
          <w:szCs w:val="20"/>
        </w:rPr>
      </w:pPr>
    </w:p>
    <w:p w14:paraId="46759F17" w14:textId="5514D983" w:rsidR="00C46D1C" w:rsidRPr="00676A93" w:rsidRDefault="00C46D1C" w:rsidP="00C46D1C">
      <w:pPr>
        <w:widowControl w:val="0"/>
        <w:spacing w:line="240" w:lineRule="auto"/>
        <w:ind w:left="547" w:right="14" w:hanging="547"/>
        <w:rPr>
          <w:rFonts w:ascii="Angsana New" w:hAnsi="Angsana New"/>
          <w:snapToGrid w:val="0"/>
          <w:sz w:val="28"/>
          <w:szCs w:val="28"/>
          <w:lang w:eastAsia="th-TH"/>
        </w:rPr>
      </w:pPr>
      <w:r w:rsidRPr="00676A93">
        <w:rPr>
          <w:rFonts w:ascii="Angsana New" w:hAnsi="Angsana New"/>
          <w:snapToGrid w:val="0"/>
          <w:sz w:val="28"/>
          <w:szCs w:val="28"/>
          <w:lang w:eastAsia="th-TH"/>
        </w:rPr>
        <w:tab/>
      </w:r>
      <w:r w:rsidRPr="00676A93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676A93">
        <w:rPr>
          <w:rFonts w:ascii="Angsana New" w:hAnsi="Angsana New"/>
          <w:sz w:val="28"/>
          <w:szCs w:val="28"/>
        </w:rPr>
        <w:t xml:space="preserve"> 3</w:t>
      </w:r>
      <w:r w:rsidR="00883CF9" w:rsidRPr="00676A93">
        <w:rPr>
          <w:rFonts w:ascii="Angsana New" w:hAnsi="Angsana New"/>
          <w:sz w:val="28"/>
          <w:szCs w:val="28"/>
        </w:rPr>
        <w:t>1</w:t>
      </w:r>
      <w:r w:rsidR="00D369FF" w:rsidRPr="00676A93">
        <w:rPr>
          <w:rFonts w:ascii="Angsana New" w:hAnsi="Angsana New"/>
          <w:sz w:val="28"/>
          <w:szCs w:val="28"/>
        </w:rPr>
        <w:t xml:space="preserve"> </w:t>
      </w:r>
      <w:r w:rsidR="00D369FF" w:rsidRPr="00676A9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369FF" w:rsidRPr="00676A93">
        <w:rPr>
          <w:rFonts w:ascii="Angsana New" w:hAnsi="Angsana New"/>
          <w:sz w:val="28"/>
          <w:szCs w:val="28"/>
        </w:rPr>
        <w:t>2564</w:t>
      </w:r>
      <w:r w:rsidRPr="00676A9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มีดังนี้</w:t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1"/>
        <w:gridCol w:w="1800"/>
        <w:gridCol w:w="270"/>
        <w:gridCol w:w="1980"/>
      </w:tblGrid>
      <w:tr w:rsidR="00C46D1C" w:rsidRPr="00676A93" w14:paraId="09007E01" w14:textId="77777777" w:rsidTr="00295584">
        <w:tc>
          <w:tcPr>
            <w:tcW w:w="5121" w:type="dxa"/>
          </w:tcPr>
          <w:p w14:paraId="2640F49D" w14:textId="77777777" w:rsidR="00C46D1C" w:rsidRPr="00676A93" w:rsidRDefault="00181A03" w:rsidP="00837A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br w:type="page"/>
            </w:r>
            <w:r w:rsidR="00C46D1C" w:rsidRPr="00676A9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24F4E51B" w14:textId="77777777" w:rsidR="00C46D1C" w:rsidRPr="00676A93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62060DE1" w14:textId="77777777" w:rsidR="00C46D1C" w:rsidRPr="00676A93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D4F5F1C" w14:textId="77777777" w:rsidR="00C46D1C" w:rsidRPr="00676A93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C46D1C" w:rsidRPr="00676A93" w14:paraId="09B840C9" w14:textId="77777777" w:rsidTr="00295584">
        <w:tc>
          <w:tcPr>
            <w:tcW w:w="5121" w:type="dxa"/>
          </w:tcPr>
          <w:p w14:paraId="72EEB51E" w14:textId="77777777" w:rsidR="00C46D1C" w:rsidRPr="00676A93" w:rsidRDefault="00C46D1C" w:rsidP="00837A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4AA7280C" w14:textId="77777777" w:rsidR="00C46D1C" w:rsidRPr="00676A93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AB44C4" w:rsidRPr="00676A93" w14:paraId="09CD68E9" w14:textId="77777777" w:rsidTr="00295584">
        <w:tc>
          <w:tcPr>
            <w:tcW w:w="5121" w:type="dxa"/>
          </w:tcPr>
          <w:p w14:paraId="7C9A0C1F" w14:textId="77777777" w:rsidR="00AB44C4" w:rsidRPr="00676A93" w:rsidRDefault="00AB44C4" w:rsidP="00AB44C4">
            <w:pPr>
              <w:autoSpaceDE w:val="0"/>
              <w:autoSpaceDN w:val="0"/>
              <w:adjustRightInd w:val="0"/>
              <w:spacing w:line="240" w:lineRule="auto"/>
              <w:ind w:left="972" w:hanging="972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</w:tcPr>
          <w:p w14:paraId="3CD00ECD" w14:textId="254872FC" w:rsidR="00AB44C4" w:rsidRPr="00676A93" w:rsidRDefault="0008143C" w:rsidP="00AB44C4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60.73</w:t>
            </w:r>
          </w:p>
        </w:tc>
        <w:tc>
          <w:tcPr>
            <w:tcW w:w="270" w:type="dxa"/>
          </w:tcPr>
          <w:p w14:paraId="14D4ACF6" w14:textId="77777777" w:rsidR="00AB44C4" w:rsidRPr="00676A93" w:rsidRDefault="00AB44C4" w:rsidP="00AB44C4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DFC0EB7" w14:textId="2ADCF6BF" w:rsidR="00AB44C4" w:rsidRPr="00676A93" w:rsidRDefault="0008143C" w:rsidP="00AB44C4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5.85</w:t>
            </w:r>
          </w:p>
        </w:tc>
      </w:tr>
      <w:tr w:rsidR="00AB44C4" w:rsidRPr="00676A93" w14:paraId="551E8D33" w14:textId="77777777" w:rsidTr="00295584">
        <w:tc>
          <w:tcPr>
            <w:tcW w:w="5121" w:type="dxa"/>
          </w:tcPr>
          <w:p w14:paraId="283E71BC" w14:textId="77777777" w:rsidR="00AB44C4" w:rsidRPr="00676A93" w:rsidRDefault="00AB44C4" w:rsidP="00AB44C4">
            <w:pPr>
              <w:autoSpaceDE w:val="0"/>
              <w:autoSpaceDN w:val="0"/>
              <w:adjustRightInd w:val="0"/>
              <w:spacing w:line="240" w:lineRule="auto"/>
              <w:ind w:left="972" w:hanging="972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7E9E10E2" w14:textId="6F5346A3" w:rsidR="00AB44C4" w:rsidRPr="00676A93" w:rsidRDefault="0008143C" w:rsidP="00AB44C4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1,664.44</w:t>
            </w:r>
          </w:p>
        </w:tc>
        <w:tc>
          <w:tcPr>
            <w:tcW w:w="270" w:type="dxa"/>
          </w:tcPr>
          <w:p w14:paraId="10FABB45" w14:textId="77777777" w:rsidR="00AB44C4" w:rsidRPr="00676A93" w:rsidRDefault="00AB44C4" w:rsidP="00AB44C4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EF01A2" w14:textId="5BE2F5E3" w:rsidR="00AB44C4" w:rsidRPr="00676A93" w:rsidRDefault="0008143C" w:rsidP="00AB44C4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34.81</w:t>
            </w:r>
          </w:p>
        </w:tc>
      </w:tr>
    </w:tbl>
    <w:p w14:paraId="35A2C69D" w14:textId="77777777" w:rsidR="004C3576" w:rsidRDefault="004C3576" w:rsidP="004C3576">
      <w:pPr>
        <w:tabs>
          <w:tab w:val="left" w:pos="0"/>
          <w:tab w:val="left" w:pos="540"/>
          <w:tab w:val="left" w:pos="990"/>
          <w:tab w:val="left" w:pos="8100"/>
        </w:tabs>
        <w:spacing w:after="240"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p w14:paraId="02A175F6" w14:textId="32244CCB" w:rsidR="000970B0" w:rsidRPr="00676A93" w:rsidRDefault="000970B0" w:rsidP="00201B5C">
      <w:pPr>
        <w:numPr>
          <w:ilvl w:val="0"/>
          <w:numId w:val="4"/>
        </w:numPr>
        <w:tabs>
          <w:tab w:val="left" w:pos="0"/>
          <w:tab w:val="left" w:pos="540"/>
          <w:tab w:val="left" w:pos="990"/>
          <w:tab w:val="left" w:pos="8100"/>
        </w:tabs>
        <w:spacing w:after="240"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676A93">
        <w:rPr>
          <w:rFonts w:ascii="Angsana New" w:hAnsi="Angsana New" w:hint="cs"/>
          <w:b/>
          <w:bCs/>
          <w:sz w:val="28"/>
          <w:szCs w:val="28"/>
          <w:cs/>
        </w:rPr>
        <w:t>ลูกหนี้การค้า</w:t>
      </w: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1260"/>
        <w:gridCol w:w="180"/>
        <w:gridCol w:w="1260"/>
      </w:tblGrid>
      <w:tr w:rsidR="001E443F" w:rsidRPr="00676A93" w14:paraId="6CC7E341" w14:textId="77777777" w:rsidTr="001E443F">
        <w:trPr>
          <w:cantSplit/>
          <w:tblHeader/>
        </w:trPr>
        <w:tc>
          <w:tcPr>
            <w:tcW w:w="6390" w:type="dxa"/>
            <w:vAlign w:val="bottom"/>
          </w:tcPr>
          <w:p w14:paraId="6D3249EA" w14:textId="236BDEC9" w:rsidR="001E443F" w:rsidRPr="00676A93" w:rsidRDefault="001E443F" w:rsidP="00201B5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D4A7E15" w14:textId="4D6644F5" w:rsidR="001E443F" w:rsidRPr="00676A93" w:rsidRDefault="001E443F" w:rsidP="00F70A1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76A9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E443F" w:rsidRPr="00676A93" w14:paraId="388CC347" w14:textId="77777777" w:rsidTr="001E443F">
        <w:trPr>
          <w:cantSplit/>
          <w:tblHeader/>
        </w:trPr>
        <w:tc>
          <w:tcPr>
            <w:tcW w:w="6390" w:type="dxa"/>
            <w:vAlign w:val="bottom"/>
          </w:tcPr>
          <w:p w14:paraId="4B66163F" w14:textId="7C4E9617" w:rsidR="001E443F" w:rsidRPr="00676A93" w:rsidRDefault="001E443F" w:rsidP="00201B5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D08E02" w14:textId="77777777" w:rsidR="001E443F" w:rsidRPr="00676A93" w:rsidRDefault="001E443F" w:rsidP="0034270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28"/>
                <w:szCs w:val="28"/>
                <w:lang w:bidi="th-TH"/>
              </w:rPr>
            </w:pPr>
            <w:r w:rsidRPr="00676A93">
              <w:rPr>
                <w:rFonts w:ascii="Angsana New" w:hAnsi="Angsana New"/>
                <w:b w:val="0"/>
                <w:sz w:val="28"/>
                <w:szCs w:val="28"/>
                <w:lang w:bidi="th-TH"/>
              </w:rPr>
              <w:t>3</w:t>
            </w:r>
            <w:r w:rsidRPr="00676A93"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  <w:t>1</w:t>
            </w:r>
            <w:r w:rsidRPr="00676A93">
              <w:rPr>
                <w:rFonts w:ascii="Angsana New" w:hAnsi="Angsana New"/>
                <w:b w:val="0"/>
                <w:sz w:val="28"/>
                <w:szCs w:val="28"/>
                <w:lang w:bidi="th-TH"/>
              </w:rPr>
              <w:t xml:space="preserve"> </w:t>
            </w:r>
            <w:r w:rsidRPr="00676A93">
              <w:rPr>
                <w:rFonts w:ascii="Angsana New" w:hAnsi="Angsana New" w:hint="cs"/>
                <w:b w:val="0"/>
                <w:sz w:val="28"/>
                <w:szCs w:val="28"/>
                <w:cs/>
                <w:lang w:bidi="th-TH"/>
              </w:rPr>
              <w:t xml:space="preserve">มีนาคม </w:t>
            </w:r>
          </w:p>
          <w:p w14:paraId="26703C70" w14:textId="55B40FD7" w:rsidR="001E443F" w:rsidRPr="00676A93" w:rsidRDefault="001E443F" w:rsidP="0034270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/>
                <w:b w:val="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ACB6E74" w14:textId="77777777" w:rsidR="001E443F" w:rsidRPr="00676A93" w:rsidRDefault="001E443F" w:rsidP="00342700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5922D9" w14:textId="490B9257" w:rsidR="001E443F" w:rsidRPr="00676A93" w:rsidRDefault="001E443F" w:rsidP="00342700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hint="cs"/>
                <w:b w:val="0"/>
                <w:sz w:val="28"/>
                <w:szCs w:val="28"/>
              </w:rPr>
              <w:t>3</w:t>
            </w:r>
            <w:r w:rsidRPr="00676A93"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  <w:t xml:space="preserve">0 </w:t>
            </w:r>
            <w:r w:rsidRPr="00676A93">
              <w:rPr>
                <w:rFonts w:ascii="Angsana New" w:hAnsi="Angsana New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  <w:r w:rsidRPr="00676A93">
              <w:rPr>
                <w:rFonts w:ascii="Angsana New" w:hAnsi="Angsana New" w:hint="cs"/>
                <w:b w:val="0"/>
                <w:sz w:val="28"/>
                <w:szCs w:val="28"/>
              </w:rPr>
              <w:t xml:space="preserve"> 2563</w:t>
            </w:r>
          </w:p>
        </w:tc>
      </w:tr>
      <w:tr w:rsidR="001E443F" w:rsidRPr="00676A93" w14:paraId="4CF69383" w14:textId="77777777" w:rsidTr="001E443F">
        <w:trPr>
          <w:cantSplit/>
          <w:tblHeader/>
        </w:trPr>
        <w:tc>
          <w:tcPr>
            <w:tcW w:w="6390" w:type="dxa"/>
            <w:vAlign w:val="bottom"/>
          </w:tcPr>
          <w:p w14:paraId="4F614092" w14:textId="77777777" w:rsidR="001E443F" w:rsidRPr="00676A93" w:rsidRDefault="001E443F" w:rsidP="00201B5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711D89" w14:textId="14D898C7" w:rsidR="001E443F" w:rsidRPr="00676A93" w:rsidRDefault="001E443F" w:rsidP="00342700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28"/>
                <w:szCs w:val="28"/>
              </w:rPr>
            </w:pPr>
            <w:r w:rsidRPr="00676A9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E443F" w:rsidRPr="00676A93" w14:paraId="0394118C" w14:textId="77777777" w:rsidTr="001E443F">
        <w:trPr>
          <w:cantSplit/>
        </w:trPr>
        <w:tc>
          <w:tcPr>
            <w:tcW w:w="6390" w:type="dxa"/>
            <w:hideMark/>
          </w:tcPr>
          <w:p w14:paraId="0DF26C34" w14:textId="77777777" w:rsidR="001E443F" w:rsidRPr="00676A93" w:rsidRDefault="001E443F" w:rsidP="00DB16F8">
            <w:pPr>
              <w:spacing w:line="240" w:lineRule="auto"/>
              <w:ind w:left="188" w:hanging="232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82DD08C" w14:textId="3BA2641E" w:rsidR="001E443F" w:rsidRPr="00982782" w:rsidRDefault="001E443F" w:rsidP="00E34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27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215.17</w:t>
            </w:r>
          </w:p>
        </w:tc>
        <w:tc>
          <w:tcPr>
            <w:tcW w:w="180" w:type="dxa"/>
          </w:tcPr>
          <w:p w14:paraId="00A6538B" w14:textId="77777777" w:rsidR="001E443F" w:rsidRPr="00676A93" w:rsidRDefault="001E443F" w:rsidP="00E34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7DFB652" w14:textId="15643B86" w:rsidR="001E443F" w:rsidRPr="00676A93" w:rsidRDefault="001E443F" w:rsidP="00E34E9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176.88</w:t>
            </w:r>
          </w:p>
        </w:tc>
      </w:tr>
      <w:tr w:rsidR="001E443F" w:rsidRPr="00676A93" w14:paraId="1BCEA6D5" w14:textId="77777777" w:rsidTr="001E443F">
        <w:trPr>
          <w:cantSplit/>
        </w:trPr>
        <w:tc>
          <w:tcPr>
            <w:tcW w:w="6390" w:type="dxa"/>
            <w:hideMark/>
          </w:tcPr>
          <w:p w14:paraId="6271EBE4" w14:textId="77777777" w:rsidR="001E443F" w:rsidRPr="00676A93" w:rsidRDefault="001E443F" w:rsidP="00DB16F8">
            <w:pPr>
              <w:spacing w:line="240" w:lineRule="auto"/>
              <w:ind w:left="188" w:hanging="232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7738755" w14:textId="77777777" w:rsidR="001E443F" w:rsidRPr="00982782" w:rsidRDefault="001E443F" w:rsidP="00E34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1BAB3C" w14:textId="77777777" w:rsidR="001E443F" w:rsidRPr="00676A93" w:rsidRDefault="001E443F" w:rsidP="00E34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84F117" w14:textId="77777777" w:rsidR="001E443F" w:rsidRPr="00676A93" w:rsidRDefault="001E443F" w:rsidP="00E34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443F" w:rsidRPr="00676A93" w14:paraId="0395F80A" w14:textId="77777777" w:rsidTr="001E443F">
        <w:trPr>
          <w:cantSplit/>
        </w:trPr>
        <w:tc>
          <w:tcPr>
            <w:tcW w:w="6390" w:type="dxa"/>
            <w:hideMark/>
          </w:tcPr>
          <w:p w14:paraId="61E302BB" w14:textId="04BE6C8D" w:rsidR="001E443F" w:rsidRPr="00676A93" w:rsidRDefault="001E443F" w:rsidP="00DB16F8">
            <w:pPr>
              <w:spacing w:line="240" w:lineRule="auto"/>
              <w:ind w:left="188" w:hanging="79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CECB977" w14:textId="63ED431C" w:rsidR="001E443F" w:rsidRPr="00982782" w:rsidRDefault="001E443F" w:rsidP="00E34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2782">
              <w:rPr>
                <w:rFonts w:asciiTheme="majorBidi" w:hAnsiTheme="majorBidi" w:cstheme="majorBidi"/>
                <w:sz w:val="28"/>
                <w:szCs w:val="28"/>
              </w:rPr>
              <w:t>33.71</w:t>
            </w:r>
          </w:p>
        </w:tc>
        <w:tc>
          <w:tcPr>
            <w:tcW w:w="180" w:type="dxa"/>
          </w:tcPr>
          <w:p w14:paraId="0093FBE7" w14:textId="77777777" w:rsidR="001E443F" w:rsidRPr="00676A93" w:rsidRDefault="001E443F" w:rsidP="00E34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8336F16" w14:textId="23ECCB35" w:rsidR="001E443F" w:rsidRPr="00676A93" w:rsidRDefault="001E443F" w:rsidP="00E34E9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34.88</w:t>
            </w:r>
          </w:p>
        </w:tc>
      </w:tr>
      <w:tr w:rsidR="001E443F" w:rsidRPr="00676A93" w14:paraId="4E9D111D" w14:textId="77777777" w:rsidTr="001E443F">
        <w:trPr>
          <w:cantSplit/>
        </w:trPr>
        <w:tc>
          <w:tcPr>
            <w:tcW w:w="6390" w:type="dxa"/>
            <w:hideMark/>
          </w:tcPr>
          <w:p w14:paraId="2B59462A" w14:textId="5E707CF9" w:rsidR="001E443F" w:rsidRPr="00676A93" w:rsidRDefault="001E443F" w:rsidP="00DB16F8">
            <w:pPr>
              <w:spacing w:line="240" w:lineRule="auto"/>
              <w:ind w:left="188" w:hanging="79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3 - 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AE58B62" w14:textId="263EB6C3" w:rsidR="001E443F" w:rsidRPr="00982782" w:rsidRDefault="001E443F" w:rsidP="00E34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2782">
              <w:rPr>
                <w:rFonts w:asciiTheme="majorBidi" w:hAnsiTheme="majorBidi" w:cstheme="majorBidi"/>
                <w:sz w:val="28"/>
                <w:szCs w:val="28"/>
              </w:rPr>
              <w:t>0.76</w:t>
            </w:r>
          </w:p>
        </w:tc>
        <w:tc>
          <w:tcPr>
            <w:tcW w:w="180" w:type="dxa"/>
          </w:tcPr>
          <w:p w14:paraId="7320E512" w14:textId="77777777" w:rsidR="001E443F" w:rsidRPr="00676A93" w:rsidRDefault="001E443F" w:rsidP="00E34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000E5C4" w14:textId="7DB98F61" w:rsidR="001E443F" w:rsidRPr="00676A93" w:rsidRDefault="001E443F" w:rsidP="00E34E9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13.13</w:t>
            </w:r>
          </w:p>
        </w:tc>
      </w:tr>
      <w:tr w:rsidR="001E443F" w:rsidRPr="00676A93" w14:paraId="0C1315AF" w14:textId="77777777" w:rsidTr="001E443F">
        <w:trPr>
          <w:cantSplit/>
        </w:trPr>
        <w:tc>
          <w:tcPr>
            <w:tcW w:w="6390" w:type="dxa"/>
            <w:hideMark/>
          </w:tcPr>
          <w:p w14:paraId="7AA66FC8" w14:textId="29615A1F" w:rsidR="001E443F" w:rsidRPr="00676A93" w:rsidRDefault="001E443F" w:rsidP="00DB16F8">
            <w:pPr>
              <w:spacing w:line="240" w:lineRule="auto"/>
              <w:ind w:left="188" w:right="-79" w:hanging="79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6 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 xml:space="preserve">- 12 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E1B3B39" w14:textId="68526DAE" w:rsidR="001E443F" w:rsidRPr="00982782" w:rsidRDefault="001E443F" w:rsidP="00E34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2782">
              <w:rPr>
                <w:rFonts w:asciiTheme="majorBidi" w:hAnsiTheme="majorBidi" w:cstheme="majorBidi"/>
                <w:sz w:val="28"/>
                <w:szCs w:val="28"/>
              </w:rPr>
              <w:t>4.6</w:t>
            </w:r>
            <w:r w:rsidRPr="009827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5BBE561" w14:textId="77777777" w:rsidR="001E443F" w:rsidRPr="00676A93" w:rsidRDefault="001E443F" w:rsidP="00E34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45B94C1" w14:textId="6E9C651C" w:rsidR="001E443F" w:rsidRPr="00676A93" w:rsidRDefault="001E443F" w:rsidP="00E34E9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1.32</w:t>
            </w:r>
          </w:p>
        </w:tc>
      </w:tr>
      <w:tr w:rsidR="001E443F" w:rsidRPr="00676A93" w14:paraId="5F667406" w14:textId="77777777" w:rsidTr="001E443F">
        <w:trPr>
          <w:cantSplit/>
        </w:trPr>
        <w:tc>
          <w:tcPr>
            <w:tcW w:w="6390" w:type="dxa"/>
            <w:hideMark/>
          </w:tcPr>
          <w:p w14:paraId="53337F97" w14:textId="095324B6" w:rsidR="001E443F" w:rsidRPr="00676A93" w:rsidRDefault="001E443F" w:rsidP="00DB16F8">
            <w:pPr>
              <w:spacing w:line="240" w:lineRule="auto"/>
              <w:ind w:left="188" w:hanging="79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2935A" w14:textId="52F7F3E5" w:rsidR="001E443F" w:rsidRPr="00982782" w:rsidRDefault="001E443F" w:rsidP="00E34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2782">
              <w:rPr>
                <w:rFonts w:asciiTheme="majorBidi" w:hAnsiTheme="majorBidi" w:cstheme="majorBidi"/>
                <w:sz w:val="28"/>
                <w:szCs w:val="28"/>
              </w:rPr>
              <w:t>6.37</w:t>
            </w:r>
          </w:p>
        </w:tc>
        <w:tc>
          <w:tcPr>
            <w:tcW w:w="180" w:type="dxa"/>
          </w:tcPr>
          <w:p w14:paraId="52CBD92F" w14:textId="77777777" w:rsidR="001E443F" w:rsidRPr="00676A93" w:rsidRDefault="001E443F" w:rsidP="00E34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57B2B8" w14:textId="247C75BB" w:rsidR="001E443F" w:rsidRPr="00676A93" w:rsidRDefault="001E443F" w:rsidP="00E34E9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6.81</w:t>
            </w:r>
          </w:p>
        </w:tc>
      </w:tr>
      <w:tr w:rsidR="001E443F" w:rsidRPr="00676A93" w14:paraId="7E918387" w14:textId="77777777" w:rsidTr="00DE2BB5">
        <w:trPr>
          <w:cantSplit/>
        </w:trPr>
        <w:tc>
          <w:tcPr>
            <w:tcW w:w="6390" w:type="dxa"/>
            <w:hideMark/>
          </w:tcPr>
          <w:p w14:paraId="787DF001" w14:textId="77777777" w:rsidR="001E443F" w:rsidRPr="00676A93" w:rsidRDefault="001E443F" w:rsidP="00DB16F8">
            <w:pPr>
              <w:spacing w:line="240" w:lineRule="auto"/>
              <w:ind w:left="188" w:hanging="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26D50CD" w14:textId="5968862A" w:rsidR="001E443F" w:rsidRPr="00982782" w:rsidRDefault="001E443F" w:rsidP="00E34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27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260.68</w:t>
            </w:r>
          </w:p>
        </w:tc>
        <w:tc>
          <w:tcPr>
            <w:tcW w:w="180" w:type="dxa"/>
          </w:tcPr>
          <w:p w14:paraId="06C17476" w14:textId="77777777" w:rsidR="001E443F" w:rsidRPr="00676A93" w:rsidRDefault="001E443F" w:rsidP="00E34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9D77E2" w14:textId="58FAB9DC" w:rsidR="001E443F" w:rsidRPr="00676A93" w:rsidRDefault="001E443F" w:rsidP="00E34E9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233.02</w:t>
            </w:r>
          </w:p>
        </w:tc>
      </w:tr>
      <w:tr w:rsidR="001E443F" w:rsidRPr="00676A93" w14:paraId="2D8626CA" w14:textId="77777777" w:rsidTr="00DE2BB5">
        <w:trPr>
          <w:cantSplit/>
        </w:trPr>
        <w:tc>
          <w:tcPr>
            <w:tcW w:w="6390" w:type="dxa"/>
          </w:tcPr>
          <w:p w14:paraId="2B3EE851" w14:textId="0E8AD2ED" w:rsidR="001E443F" w:rsidRPr="00676A93" w:rsidRDefault="001E443F" w:rsidP="00DB16F8">
            <w:pPr>
              <w:spacing w:line="240" w:lineRule="auto"/>
              <w:ind w:left="188" w:hanging="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7632533" w14:textId="0688332D" w:rsidR="001E443F" w:rsidRPr="00982782" w:rsidRDefault="001E443F" w:rsidP="00E34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2782">
              <w:rPr>
                <w:rFonts w:asciiTheme="majorBidi" w:hAnsiTheme="majorBidi" w:cstheme="majorBidi"/>
                <w:sz w:val="28"/>
                <w:szCs w:val="28"/>
              </w:rPr>
              <w:t>15.60</w:t>
            </w:r>
          </w:p>
        </w:tc>
        <w:tc>
          <w:tcPr>
            <w:tcW w:w="180" w:type="dxa"/>
            <w:vAlign w:val="bottom"/>
          </w:tcPr>
          <w:p w14:paraId="2196CABB" w14:textId="77777777" w:rsidR="001E443F" w:rsidRPr="00676A93" w:rsidRDefault="001E443F" w:rsidP="00E34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0EC1A10" w14:textId="227BD79D" w:rsidR="001E443F" w:rsidRPr="00676A93" w:rsidRDefault="001E443F" w:rsidP="00DB630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16.73</w:t>
            </w:r>
          </w:p>
        </w:tc>
      </w:tr>
      <w:tr w:rsidR="001E443F" w:rsidRPr="00676A93" w14:paraId="47DE3D53" w14:textId="77777777" w:rsidTr="001E443F">
        <w:trPr>
          <w:cantSplit/>
        </w:trPr>
        <w:tc>
          <w:tcPr>
            <w:tcW w:w="6390" w:type="dxa"/>
            <w:hideMark/>
          </w:tcPr>
          <w:p w14:paraId="3A5CF78D" w14:textId="33B71E14" w:rsidR="001E443F" w:rsidRPr="00676A93" w:rsidRDefault="00AF4EAD" w:rsidP="00DB16F8">
            <w:pPr>
              <w:spacing w:line="240" w:lineRule="auto"/>
              <w:ind w:left="188" w:hanging="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1A102" w14:textId="02F6E7EA" w:rsidR="001E443F" w:rsidRPr="00676A93" w:rsidRDefault="001E443F" w:rsidP="00E34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276.28</w:t>
            </w:r>
          </w:p>
        </w:tc>
        <w:tc>
          <w:tcPr>
            <w:tcW w:w="180" w:type="dxa"/>
          </w:tcPr>
          <w:p w14:paraId="3CDA99D3" w14:textId="77777777" w:rsidR="001E443F" w:rsidRPr="00676A93" w:rsidRDefault="001E443F" w:rsidP="00E34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4C1429" w14:textId="79D2B7D2" w:rsidR="001E443F" w:rsidRPr="00676A93" w:rsidRDefault="001E443F" w:rsidP="00DB630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249.75</w:t>
            </w:r>
          </w:p>
        </w:tc>
      </w:tr>
    </w:tbl>
    <w:p w14:paraId="513F98EE" w14:textId="4F1B06AD" w:rsidR="00992684" w:rsidRDefault="00992684">
      <w:pPr>
        <w:spacing w:line="240" w:lineRule="auto"/>
        <w:jc w:val="left"/>
        <w:rPr>
          <w:rFonts w:ascii="Angsana New" w:hAnsi="Angsana New"/>
          <w:bCs/>
          <w:sz w:val="28"/>
          <w:szCs w:val="28"/>
          <w:cs/>
        </w:rPr>
      </w:pPr>
    </w:p>
    <w:p w14:paraId="29E00298" w14:textId="5945439C" w:rsidR="00B73C49" w:rsidRPr="00676A93" w:rsidRDefault="00B73C49" w:rsidP="001B75CA">
      <w:pPr>
        <w:numPr>
          <w:ilvl w:val="0"/>
          <w:numId w:val="4"/>
        </w:numPr>
        <w:tabs>
          <w:tab w:val="left" w:pos="0"/>
          <w:tab w:val="left" w:pos="540"/>
          <w:tab w:val="left" w:pos="990"/>
          <w:tab w:val="left" w:pos="8100"/>
        </w:tabs>
        <w:spacing w:after="240" w:line="240" w:lineRule="auto"/>
        <w:ind w:left="540" w:right="-43"/>
        <w:rPr>
          <w:rFonts w:ascii="Angsana New" w:hAnsi="Angsana New"/>
          <w:sz w:val="24"/>
          <w:szCs w:val="24"/>
        </w:rPr>
      </w:pPr>
      <w:r w:rsidRPr="00676A93">
        <w:rPr>
          <w:rFonts w:ascii="Angsana New" w:hAnsi="Angsana New" w:hint="cs"/>
          <w:bCs/>
          <w:sz w:val="28"/>
          <w:szCs w:val="28"/>
          <w:cs/>
        </w:rPr>
        <w:t>ลูกหนี้หมุนเวียนอื่น</w:t>
      </w: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0"/>
        <w:gridCol w:w="1062"/>
        <w:gridCol w:w="273"/>
        <w:gridCol w:w="1093"/>
        <w:gridCol w:w="266"/>
        <w:gridCol w:w="15"/>
        <w:gridCol w:w="1077"/>
        <w:gridCol w:w="15"/>
        <w:gridCol w:w="229"/>
        <w:gridCol w:w="15"/>
        <w:gridCol w:w="1078"/>
      </w:tblGrid>
      <w:tr w:rsidR="00B73C49" w:rsidRPr="00676A93" w14:paraId="4FFDED1B" w14:textId="77777777" w:rsidTr="00B73C49">
        <w:trPr>
          <w:trHeight w:val="433"/>
        </w:trPr>
        <w:tc>
          <w:tcPr>
            <w:tcW w:w="2226" w:type="pct"/>
          </w:tcPr>
          <w:p w14:paraId="1E5F5E64" w14:textId="77777777" w:rsidR="00B73C49" w:rsidRPr="00676A93" w:rsidRDefault="00B73C49" w:rsidP="000A33E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5" w:type="pct"/>
            <w:gridSpan w:val="3"/>
          </w:tcPr>
          <w:p w14:paraId="4BB4EF0E" w14:textId="77777777" w:rsidR="00B73C49" w:rsidRPr="00676A93" w:rsidRDefault="00B73C49" w:rsidP="000A33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7743C5EC" w14:textId="77777777" w:rsidR="00B73C49" w:rsidRPr="00676A93" w:rsidRDefault="00B73C49" w:rsidP="000A33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pct"/>
            <w:gridSpan w:val="5"/>
          </w:tcPr>
          <w:p w14:paraId="7E0CE6C4" w14:textId="77777777" w:rsidR="00B73C49" w:rsidRPr="00676A93" w:rsidRDefault="00B73C49" w:rsidP="000A33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F60FA" w:rsidRPr="00676A93" w14:paraId="7476B45A" w14:textId="77777777" w:rsidTr="00B816E0">
        <w:trPr>
          <w:trHeight w:val="417"/>
        </w:trPr>
        <w:tc>
          <w:tcPr>
            <w:tcW w:w="2226" w:type="pct"/>
          </w:tcPr>
          <w:p w14:paraId="5B7E010B" w14:textId="77777777" w:rsidR="00AF60FA" w:rsidRPr="00676A93" w:rsidRDefault="00AF60FA" w:rsidP="00AF60F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0BFAF3D7" w14:textId="312FBD62" w:rsidR="00AF60FA" w:rsidRPr="00676A93" w:rsidRDefault="00AF60FA" w:rsidP="00AF60FA">
            <w:pPr>
              <w:spacing w:line="240" w:lineRule="auto"/>
              <w:ind w:left="-148" w:right="-12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</w:tcPr>
          <w:p w14:paraId="356947B6" w14:textId="77777777" w:rsidR="00AF60FA" w:rsidRPr="00676A93" w:rsidRDefault="00AF60FA" w:rsidP="00AF60FA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92" w:type="pct"/>
          </w:tcPr>
          <w:p w14:paraId="22F0EB55" w14:textId="77777777" w:rsidR="00AF60FA" w:rsidRPr="00676A93" w:rsidRDefault="00AF60FA" w:rsidP="00AF60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2" w:type="pct"/>
            <w:gridSpan w:val="2"/>
          </w:tcPr>
          <w:p w14:paraId="0F80EA08" w14:textId="77777777" w:rsidR="00AF60FA" w:rsidRPr="00676A93" w:rsidRDefault="00AF60FA" w:rsidP="00AF60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5F9EF9B0" w14:textId="3EF0E801" w:rsidR="00AF60FA" w:rsidRPr="00676A93" w:rsidRDefault="00AF60FA" w:rsidP="00AF60FA">
            <w:pPr>
              <w:spacing w:line="240" w:lineRule="auto"/>
              <w:ind w:left="-148" w:right="-12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32" w:type="pct"/>
            <w:gridSpan w:val="2"/>
          </w:tcPr>
          <w:p w14:paraId="70DDCB65" w14:textId="77777777" w:rsidR="00AF60FA" w:rsidRPr="00676A93" w:rsidRDefault="00AF60FA" w:rsidP="00AF60FA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07D0E891" w14:textId="77777777" w:rsidR="00AF60FA" w:rsidRPr="00676A93" w:rsidRDefault="00AF60FA" w:rsidP="00AF60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AF60FA" w:rsidRPr="00676A93" w14:paraId="5631CA67" w14:textId="77777777" w:rsidTr="00B816E0">
        <w:trPr>
          <w:trHeight w:val="417"/>
        </w:trPr>
        <w:tc>
          <w:tcPr>
            <w:tcW w:w="2226" w:type="pct"/>
          </w:tcPr>
          <w:p w14:paraId="08F1CAF3" w14:textId="77777777" w:rsidR="00AF60FA" w:rsidRPr="00676A93" w:rsidRDefault="00AF60FA" w:rsidP="00AF60F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3F036F45" w14:textId="284A4834" w:rsidR="00AF60FA" w:rsidRPr="00676A93" w:rsidRDefault="00AF60FA" w:rsidP="00AF60F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01D07D3E" w14:textId="77777777" w:rsidR="00AF60FA" w:rsidRPr="00676A93" w:rsidRDefault="00AF60FA" w:rsidP="00AF60F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6615877" w14:textId="77777777" w:rsidR="00AF60FA" w:rsidRPr="00676A93" w:rsidRDefault="00AF60FA" w:rsidP="00AF60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152" w:type="pct"/>
            <w:gridSpan w:val="2"/>
          </w:tcPr>
          <w:p w14:paraId="4F8B95C3" w14:textId="77777777" w:rsidR="00AF60FA" w:rsidRPr="00676A93" w:rsidRDefault="00AF60FA" w:rsidP="00AF60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8FD4417" w14:textId="38BDA146" w:rsidR="00AF60FA" w:rsidRPr="00676A93" w:rsidRDefault="00AF60FA" w:rsidP="00AF60F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32" w:type="pct"/>
            <w:gridSpan w:val="2"/>
          </w:tcPr>
          <w:p w14:paraId="6729EF8F" w14:textId="77777777" w:rsidR="00AF60FA" w:rsidRPr="00676A93" w:rsidRDefault="00AF60FA" w:rsidP="00AF60F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4ED82C8C" w14:textId="77777777" w:rsidR="00AF60FA" w:rsidRPr="00676A93" w:rsidRDefault="00AF60FA" w:rsidP="00AF60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B73C49" w:rsidRPr="00676A93" w14:paraId="42B0D610" w14:textId="77777777" w:rsidTr="00B73C49">
        <w:trPr>
          <w:trHeight w:val="417"/>
        </w:trPr>
        <w:tc>
          <w:tcPr>
            <w:tcW w:w="2226" w:type="pct"/>
          </w:tcPr>
          <w:p w14:paraId="4F2EBF90" w14:textId="77777777" w:rsidR="00B73C49" w:rsidRPr="00676A93" w:rsidRDefault="00B73C49" w:rsidP="000A33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4" w:type="pct"/>
            <w:gridSpan w:val="10"/>
          </w:tcPr>
          <w:p w14:paraId="4F77D19A" w14:textId="77777777" w:rsidR="00B73C49" w:rsidRPr="00676A93" w:rsidRDefault="00B73C49" w:rsidP="000A33E1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B75CA" w:rsidRPr="00676A93" w14:paraId="2BAF0EBE" w14:textId="77777777" w:rsidTr="00B816E0">
        <w:trPr>
          <w:trHeight w:val="433"/>
        </w:trPr>
        <w:tc>
          <w:tcPr>
            <w:tcW w:w="2226" w:type="pct"/>
          </w:tcPr>
          <w:p w14:paraId="15110AD8" w14:textId="290CC4F4" w:rsidR="001B75CA" w:rsidRPr="00676A93" w:rsidRDefault="001B75CA" w:rsidP="001B75CA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76A9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575" w:type="pct"/>
          </w:tcPr>
          <w:p w14:paraId="49D9AA94" w14:textId="06DC5B67" w:rsidR="001B75CA" w:rsidRPr="00676A93" w:rsidRDefault="009837EA" w:rsidP="008B5B5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76A9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218.05</w:t>
            </w:r>
          </w:p>
        </w:tc>
        <w:tc>
          <w:tcPr>
            <w:tcW w:w="148" w:type="pct"/>
          </w:tcPr>
          <w:p w14:paraId="3E71CCC1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</w:tcPr>
          <w:p w14:paraId="2EC8CB8D" w14:textId="28A42C7C" w:rsidR="001B75CA" w:rsidRPr="00676A93" w:rsidRDefault="0003554B" w:rsidP="008B5B5A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207.51</w:t>
            </w:r>
          </w:p>
        </w:tc>
        <w:tc>
          <w:tcPr>
            <w:tcW w:w="144" w:type="pct"/>
          </w:tcPr>
          <w:p w14:paraId="6835A5FB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  <w:gridSpan w:val="2"/>
          </w:tcPr>
          <w:p w14:paraId="6D2D6C24" w14:textId="2F707011" w:rsidR="001B75CA" w:rsidRPr="00676A93" w:rsidRDefault="00205390" w:rsidP="008B5B5A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676A9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20.2</w:t>
            </w:r>
            <w:r w:rsidR="00DB16F8" w:rsidRPr="00676A9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2" w:type="pct"/>
            <w:gridSpan w:val="2"/>
          </w:tcPr>
          <w:p w14:paraId="029A98BE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  <w:gridSpan w:val="2"/>
          </w:tcPr>
          <w:p w14:paraId="7FE267A5" w14:textId="375A60C2" w:rsidR="001B75CA" w:rsidRPr="00676A93" w:rsidRDefault="001B75CA" w:rsidP="008B5B5A">
            <w:pPr>
              <w:pStyle w:val="BodyText"/>
              <w:tabs>
                <w:tab w:val="decimal" w:pos="48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676A93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40.73</w:t>
            </w:r>
          </w:p>
        </w:tc>
      </w:tr>
      <w:tr w:rsidR="001B75CA" w:rsidRPr="00676A93" w14:paraId="163E97CA" w14:textId="77777777" w:rsidTr="005A04DF">
        <w:trPr>
          <w:trHeight w:val="433"/>
        </w:trPr>
        <w:tc>
          <w:tcPr>
            <w:tcW w:w="2226" w:type="pct"/>
          </w:tcPr>
          <w:p w14:paraId="75D56BDB" w14:textId="65843E7D" w:rsidR="001B75CA" w:rsidRPr="00676A93" w:rsidRDefault="001B75CA" w:rsidP="001B75CA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00634A" w:rsidRPr="00676A93">
              <w:rPr>
                <w:rFonts w:ascii="Angsana New" w:hAnsi="Angsana New" w:hint="cs"/>
                <w:sz w:val="28"/>
                <w:szCs w:val="28"/>
                <w:cs/>
              </w:rPr>
              <w:t>ผลขาดทุน</w:t>
            </w:r>
            <w:r w:rsidR="00201B5C" w:rsidRPr="00676A93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797B2C9" w14:textId="389902C7" w:rsidR="001B75CA" w:rsidRPr="00676A93" w:rsidRDefault="009837EA" w:rsidP="005A137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(6.02)</w:t>
            </w:r>
          </w:p>
        </w:tc>
        <w:tc>
          <w:tcPr>
            <w:tcW w:w="148" w:type="pct"/>
          </w:tcPr>
          <w:p w14:paraId="31B2972C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B5E37C5" w14:textId="2954D882" w:rsidR="001B75CA" w:rsidRPr="00676A93" w:rsidRDefault="0003554B" w:rsidP="0003554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(157.15)</w:t>
            </w:r>
          </w:p>
        </w:tc>
        <w:tc>
          <w:tcPr>
            <w:tcW w:w="144" w:type="pct"/>
          </w:tcPr>
          <w:p w14:paraId="588E50AA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66B96A43" w14:textId="72D1E419" w:rsidR="001B75CA" w:rsidRPr="00676A93" w:rsidRDefault="00205390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  <w:tc>
          <w:tcPr>
            <w:tcW w:w="132" w:type="pct"/>
            <w:gridSpan w:val="2"/>
          </w:tcPr>
          <w:p w14:paraId="722E8ABE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7E8D8545" w14:textId="1A6712A2" w:rsidR="001B75CA" w:rsidRPr="00676A93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</w:tr>
      <w:tr w:rsidR="001B75CA" w:rsidRPr="00676A93" w14:paraId="4B457416" w14:textId="77777777" w:rsidTr="005A04DF">
        <w:trPr>
          <w:trHeight w:val="433"/>
        </w:trPr>
        <w:tc>
          <w:tcPr>
            <w:tcW w:w="2226" w:type="pct"/>
          </w:tcPr>
          <w:p w14:paraId="7A51CD43" w14:textId="638EDE23" w:rsidR="001B75CA" w:rsidRPr="00676A93" w:rsidRDefault="001B75CA" w:rsidP="001B75C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F3C7BFA" w14:textId="242547E3" w:rsidR="001B75CA" w:rsidRPr="00676A93" w:rsidRDefault="009837EA" w:rsidP="005A137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212.03</w:t>
            </w:r>
          </w:p>
        </w:tc>
        <w:tc>
          <w:tcPr>
            <w:tcW w:w="148" w:type="pct"/>
          </w:tcPr>
          <w:p w14:paraId="3E6CEA61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3686CCB" w14:textId="27A2163F" w:rsidR="001B75CA" w:rsidRPr="00676A93" w:rsidRDefault="001B75CA" w:rsidP="0003554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50.36</w:t>
            </w:r>
          </w:p>
        </w:tc>
        <w:tc>
          <w:tcPr>
            <w:tcW w:w="144" w:type="pct"/>
          </w:tcPr>
          <w:p w14:paraId="0822949F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AC4864" w14:textId="06B697B0" w:rsidR="001B75CA" w:rsidRPr="00676A93" w:rsidRDefault="00205390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14.2</w:t>
            </w:r>
            <w:r w:rsidR="00DB16F8"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2" w:type="pct"/>
            <w:gridSpan w:val="2"/>
          </w:tcPr>
          <w:p w14:paraId="3961F9BF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B6F0EB" w14:textId="6CDDABEF" w:rsidR="001B75CA" w:rsidRPr="00676A93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34.71</w:t>
            </w:r>
          </w:p>
        </w:tc>
      </w:tr>
      <w:tr w:rsidR="001B75CA" w:rsidRPr="00676A93" w14:paraId="162E5E72" w14:textId="77777777" w:rsidTr="007A21F0">
        <w:trPr>
          <w:trHeight w:val="341"/>
        </w:trPr>
        <w:tc>
          <w:tcPr>
            <w:tcW w:w="2226" w:type="pct"/>
          </w:tcPr>
          <w:p w14:paraId="42834EA0" w14:textId="278DC26F" w:rsidR="001B75CA" w:rsidRPr="00676A93" w:rsidRDefault="001B75CA" w:rsidP="001B75CA">
            <w:pPr>
              <w:pStyle w:val="NoSpacing"/>
              <w:rPr>
                <w:rFonts w:ascii="Angsana New" w:hAnsi="Angsana New"/>
                <w:snapToGrid w:val="0"/>
                <w:szCs w:val="18"/>
                <w:cs/>
                <w:lang w:eastAsia="th-TH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26C39C6" w14:textId="05945BAD" w:rsidR="001B75CA" w:rsidRPr="00676A93" w:rsidRDefault="001B75CA" w:rsidP="001B75C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cs/>
              </w:rPr>
            </w:pPr>
          </w:p>
        </w:tc>
        <w:tc>
          <w:tcPr>
            <w:tcW w:w="148" w:type="pct"/>
          </w:tcPr>
          <w:p w14:paraId="4CF13F1D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5E0F21BC" w14:textId="199BB5A6" w:rsidR="001B75CA" w:rsidRPr="00676A93" w:rsidRDefault="001B75CA" w:rsidP="0003554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" w:type="pct"/>
          </w:tcPr>
          <w:p w14:paraId="058E2036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38767536" w14:textId="08755DCA" w:rsidR="001B75CA" w:rsidRPr="00676A93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" w:type="pct"/>
            <w:gridSpan w:val="2"/>
          </w:tcPr>
          <w:p w14:paraId="337B57EF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DE931F6" w14:textId="467B6F9B" w:rsidR="001B75CA" w:rsidRPr="00676A93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0634A" w:rsidRPr="00676A93" w14:paraId="493BD6DE" w14:textId="77777777" w:rsidTr="00D54906">
        <w:trPr>
          <w:trHeight w:val="433"/>
        </w:trPr>
        <w:tc>
          <w:tcPr>
            <w:tcW w:w="2226" w:type="pct"/>
          </w:tcPr>
          <w:p w14:paraId="602BAD19" w14:textId="77777777" w:rsidR="0000634A" w:rsidRPr="00676A93" w:rsidRDefault="0000634A" w:rsidP="00D5490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069C7E5D" w14:textId="77777777" w:rsidR="0000634A" w:rsidRPr="00676A93" w:rsidRDefault="0000634A" w:rsidP="00D549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3CA866F0" w14:textId="77777777" w:rsidR="0000634A" w:rsidRPr="00676A93" w:rsidRDefault="0000634A" w:rsidP="00D549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pct"/>
            <w:gridSpan w:val="5"/>
          </w:tcPr>
          <w:p w14:paraId="2381E506" w14:textId="77777777" w:rsidR="0000634A" w:rsidRPr="00676A93" w:rsidRDefault="0000634A" w:rsidP="00D549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32835" w:rsidRPr="00676A93" w14:paraId="57796D95" w14:textId="77777777" w:rsidTr="00B816E0">
        <w:trPr>
          <w:trHeight w:val="433"/>
        </w:trPr>
        <w:tc>
          <w:tcPr>
            <w:tcW w:w="2226" w:type="pct"/>
          </w:tcPr>
          <w:p w14:paraId="22A362E0" w14:textId="77777777" w:rsidR="00932835" w:rsidRPr="00676A93" w:rsidRDefault="00932835" w:rsidP="00932835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5" w:type="pct"/>
          </w:tcPr>
          <w:p w14:paraId="7114E837" w14:textId="05B2DDF1" w:rsidR="00932835" w:rsidRPr="00676A93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4A1D72B3" w14:textId="77777777" w:rsidR="00932835" w:rsidRPr="00676A93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6C62C72" w14:textId="2400D4DF" w:rsidR="00932835" w:rsidRPr="00676A93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144" w:type="pct"/>
          </w:tcPr>
          <w:p w14:paraId="5BA3EF13" w14:textId="77777777" w:rsidR="00932835" w:rsidRPr="00676A93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B1787B1" w14:textId="6E06E761" w:rsidR="00932835" w:rsidRPr="00676A93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32" w:type="pct"/>
            <w:gridSpan w:val="2"/>
          </w:tcPr>
          <w:p w14:paraId="10BD5856" w14:textId="77777777" w:rsidR="00932835" w:rsidRPr="00676A93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AF29636" w14:textId="5C3A8986" w:rsidR="00932835" w:rsidRPr="00676A93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1B75CA" w:rsidRPr="00676A93" w14:paraId="742EAD37" w14:textId="77777777" w:rsidTr="00B816E0">
        <w:trPr>
          <w:trHeight w:val="433"/>
        </w:trPr>
        <w:tc>
          <w:tcPr>
            <w:tcW w:w="2226" w:type="pct"/>
          </w:tcPr>
          <w:p w14:paraId="04AB5D31" w14:textId="77777777" w:rsidR="001B75CA" w:rsidRPr="00676A93" w:rsidRDefault="001B75CA" w:rsidP="001B75CA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74" w:type="pct"/>
            <w:gridSpan w:val="10"/>
          </w:tcPr>
          <w:p w14:paraId="3286B085" w14:textId="448FE01A" w:rsidR="001B75CA" w:rsidRPr="00676A93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B75CA" w:rsidRPr="00676A93" w14:paraId="5CA5FF1E" w14:textId="77777777" w:rsidTr="00932835">
        <w:trPr>
          <w:trHeight w:val="433"/>
        </w:trPr>
        <w:tc>
          <w:tcPr>
            <w:tcW w:w="2226" w:type="pct"/>
          </w:tcPr>
          <w:p w14:paraId="3286CE0B" w14:textId="77777777" w:rsidR="00201B5C" w:rsidRPr="00676A93" w:rsidRDefault="001B75CA" w:rsidP="001B75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กลับรายการผลขาดทุน</w:t>
            </w:r>
            <w:r w:rsidR="00201B5C" w:rsidRPr="00676A93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</w:p>
          <w:p w14:paraId="723E20F4" w14:textId="6FDAA8B3" w:rsidR="001B75CA" w:rsidRPr="00676A93" w:rsidRDefault="00201B5C" w:rsidP="00201B5C">
            <w:pPr>
              <w:pStyle w:val="NoSpacing"/>
              <w:ind w:left="15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จะเกิดขึ้นสำหรับ</w:t>
            </w:r>
          </w:p>
        </w:tc>
        <w:tc>
          <w:tcPr>
            <w:tcW w:w="575" w:type="pct"/>
          </w:tcPr>
          <w:p w14:paraId="54831E56" w14:textId="77777777" w:rsidR="001B75CA" w:rsidRPr="00676A93" w:rsidRDefault="001B75CA" w:rsidP="008B5B5A">
            <w:pPr>
              <w:pStyle w:val="BodyText"/>
              <w:tabs>
                <w:tab w:val="decimal" w:pos="73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452FA016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F1D3379" w14:textId="77777777" w:rsidR="001B75CA" w:rsidRPr="00676A93" w:rsidRDefault="001B75CA" w:rsidP="001B75C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2E4C8DBD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49E64AE6" w14:textId="77777777" w:rsidR="001B75CA" w:rsidRPr="00676A93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22D43F16" w14:textId="77777777" w:rsidR="001B75CA" w:rsidRPr="00676A93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384E730" w14:textId="77777777" w:rsidR="001B75CA" w:rsidRPr="00676A93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F60FA" w:rsidRPr="00676A93" w14:paraId="1B9641A9" w14:textId="77777777" w:rsidTr="00932835">
        <w:trPr>
          <w:trHeight w:val="433"/>
        </w:trPr>
        <w:tc>
          <w:tcPr>
            <w:tcW w:w="2226" w:type="pct"/>
          </w:tcPr>
          <w:p w14:paraId="255FF579" w14:textId="5C6FC379" w:rsidR="00AF60FA" w:rsidRPr="00676A93" w:rsidRDefault="0000634A" w:rsidP="0000634A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76A9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="00AF60FA" w:rsidRPr="00676A9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งวดสามเดือนสิ้นสุดวันที่ </w:t>
            </w:r>
            <w:r w:rsidR="00AF60FA" w:rsidRPr="00676A9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676A9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D58F560" w14:textId="2DE13E12" w:rsidR="00AF60FA" w:rsidRPr="00676A93" w:rsidRDefault="009837EA" w:rsidP="008B5B5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35"/>
              </w:rPr>
            </w:pPr>
            <w:r w:rsidRPr="00676A93">
              <w:rPr>
                <w:rFonts w:ascii="Angsana New" w:hAnsi="Angsana New" w:cs="Angsana New"/>
                <w:sz w:val="28"/>
                <w:szCs w:val="35"/>
              </w:rPr>
              <w:t>(70.00)</w:t>
            </w:r>
          </w:p>
        </w:tc>
        <w:tc>
          <w:tcPr>
            <w:tcW w:w="148" w:type="pct"/>
          </w:tcPr>
          <w:p w14:paraId="08CA5C97" w14:textId="77777777" w:rsidR="00AF60FA" w:rsidRPr="00676A93" w:rsidRDefault="00AF60F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564EB1F2" w14:textId="35170D82" w:rsidR="00AF60FA" w:rsidRPr="00676A93" w:rsidRDefault="009837EA" w:rsidP="003E6B2D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40D6762" w14:textId="77777777" w:rsidR="00AF60FA" w:rsidRPr="00676A93" w:rsidRDefault="00AF60F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14:paraId="3143E59B" w14:textId="01346773" w:rsidR="00AF60FA" w:rsidRPr="00676A93" w:rsidRDefault="00205390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14CC3E55" w14:textId="77777777" w:rsidR="00AF60FA" w:rsidRPr="00676A93" w:rsidRDefault="00AF60F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7A80003E" w14:textId="603068D6" w:rsidR="00AF60FA" w:rsidRPr="00676A93" w:rsidRDefault="00205390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60FA" w:rsidRPr="00676A93" w14:paraId="26540D15" w14:textId="77777777" w:rsidTr="00932835">
        <w:trPr>
          <w:trHeight w:val="433"/>
        </w:trPr>
        <w:tc>
          <w:tcPr>
            <w:tcW w:w="2226" w:type="pct"/>
          </w:tcPr>
          <w:p w14:paraId="08B3290F" w14:textId="2C5FF84F" w:rsidR="00AF60FA" w:rsidRPr="00676A93" w:rsidRDefault="0000634A" w:rsidP="0000634A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76A9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="00AF60FA" w:rsidRPr="00676A9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งวดหกเดือนสิ้นสุดวันที่ </w:t>
            </w:r>
            <w:r w:rsidR="00AF60FA" w:rsidRPr="00676A9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676A9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575" w:type="pct"/>
            <w:tcBorders>
              <w:top w:val="double" w:sz="4" w:space="0" w:color="auto"/>
              <w:bottom w:val="double" w:sz="4" w:space="0" w:color="auto"/>
            </w:tcBorders>
          </w:tcPr>
          <w:p w14:paraId="5C3AE376" w14:textId="26C48C88" w:rsidR="00AF60FA" w:rsidRPr="00676A93" w:rsidRDefault="009837EA" w:rsidP="008B5B5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(151.13)</w:t>
            </w:r>
          </w:p>
        </w:tc>
        <w:tc>
          <w:tcPr>
            <w:tcW w:w="148" w:type="pct"/>
          </w:tcPr>
          <w:p w14:paraId="5A351CDA" w14:textId="77777777" w:rsidR="00AF60FA" w:rsidRPr="00676A93" w:rsidRDefault="00AF60F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double" w:sz="4" w:space="0" w:color="auto"/>
            </w:tcBorders>
          </w:tcPr>
          <w:p w14:paraId="42A0C21E" w14:textId="5D50020A" w:rsidR="00AF60FA" w:rsidRPr="00676A93" w:rsidRDefault="009837EA" w:rsidP="003E6B2D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C43DA75" w14:textId="77777777" w:rsidR="00AF60FA" w:rsidRPr="00676A93" w:rsidRDefault="00AF60F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2208103" w14:textId="527150AA" w:rsidR="00AF60FA" w:rsidRPr="00676A93" w:rsidRDefault="00205390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74022701" w14:textId="77777777" w:rsidR="00AF60FA" w:rsidRPr="00676A93" w:rsidRDefault="00AF60F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19F462E" w14:textId="3C32B3BB" w:rsidR="00AF60FA" w:rsidRPr="00676A93" w:rsidRDefault="00205390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10837655" w14:textId="77777777" w:rsidR="00B73C49" w:rsidRPr="00676A93" w:rsidRDefault="00B73C49" w:rsidP="00B73C49">
      <w:pPr>
        <w:tabs>
          <w:tab w:val="left" w:pos="0"/>
          <w:tab w:val="left" w:pos="540"/>
          <w:tab w:val="left" w:pos="990"/>
        </w:tabs>
        <w:spacing w:after="240" w:line="240" w:lineRule="auto"/>
        <w:ind w:right="-43"/>
        <w:rPr>
          <w:rFonts w:ascii="Angsana New" w:hAnsi="Angsana New"/>
          <w:sz w:val="12"/>
          <w:szCs w:val="12"/>
        </w:rPr>
      </w:pPr>
    </w:p>
    <w:p w14:paraId="60013467" w14:textId="3D2D1277" w:rsidR="00497851" w:rsidRPr="00676A93" w:rsidRDefault="007A27DA" w:rsidP="00491DB4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after="240" w:line="240" w:lineRule="auto"/>
        <w:ind w:left="540" w:right="-43"/>
        <w:rPr>
          <w:rFonts w:ascii="Angsana New" w:hAnsi="Angsana New"/>
          <w:sz w:val="24"/>
          <w:szCs w:val="24"/>
        </w:rPr>
      </w:pPr>
      <w:r w:rsidRPr="00676A93">
        <w:rPr>
          <w:rFonts w:ascii="Angsana New" w:hAnsi="Angsana New" w:hint="cs"/>
          <w:bCs/>
          <w:sz w:val="28"/>
          <w:szCs w:val="28"/>
          <w:cs/>
        </w:rPr>
        <w:t>อสังหาริมทรัพย์พัฒนาเพื่อขาย</w:t>
      </w:r>
    </w:p>
    <w:tbl>
      <w:tblPr>
        <w:tblW w:w="92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000"/>
        <w:gridCol w:w="1333"/>
        <w:gridCol w:w="260"/>
        <w:gridCol w:w="1301"/>
      </w:tblGrid>
      <w:tr w:rsidR="00D80F29" w:rsidRPr="00676A93" w14:paraId="5F76ADF6" w14:textId="77777777" w:rsidTr="00295584">
        <w:trPr>
          <w:trHeight w:val="422"/>
        </w:trPr>
        <w:tc>
          <w:tcPr>
            <w:tcW w:w="2905" w:type="pct"/>
          </w:tcPr>
          <w:p w14:paraId="294444F0" w14:textId="77777777" w:rsidR="00D80F29" w:rsidRPr="00676A93" w:rsidRDefault="00D80F29" w:rsidP="006C3A0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0" w:name="_Hlk30096289"/>
          </w:p>
        </w:tc>
        <w:tc>
          <w:tcPr>
            <w:tcW w:w="538" w:type="pct"/>
          </w:tcPr>
          <w:p w14:paraId="3B1565C8" w14:textId="77777777" w:rsidR="00D80F29" w:rsidRPr="00676A93" w:rsidRDefault="00D80F29" w:rsidP="006C3A0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pct"/>
            <w:gridSpan w:val="3"/>
          </w:tcPr>
          <w:p w14:paraId="3EEE8525" w14:textId="77777777" w:rsidR="00D80F29" w:rsidRPr="00676A93" w:rsidRDefault="00D80F29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0F29" w:rsidRPr="00676A93" w14:paraId="27EE0422" w14:textId="77777777" w:rsidTr="00295584">
        <w:trPr>
          <w:trHeight w:val="407"/>
        </w:trPr>
        <w:tc>
          <w:tcPr>
            <w:tcW w:w="2905" w:type="pct"/>
          </w:tcPr>
          <w:p w14:paraId="66FCA82E" w14:textId="77777777" w:rsidR="00D80F29" w:rsidRPr="00676A93" w:rsidRDefault="00D80F29" w:rsidP="00D80F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05CCE98C" w14:textId="77777777" w:rsidR="00D80F29" w:rsidRPr="00676A93" w:rsidRDefault="00D80F29" w:rsidP="00D80F29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7" w:type="pct"/>
          </w:tcPr>
          <w:p w14:paraId="21284480" w14:textId="785882EF" w:rsidR="00D80F29" w:rsidRPr="00676A93" w:rsidRDefault="00284905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0C5567"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0" w:type="pct"/>
          </w:tcPr>
          <w:p w14:paraId="20D8B586" w14:textId="77777777" w:rsidR="00D80F29" w:rsidRPr="00676A93" w:rsidRDefault="00D80F29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34B8930C" w14:textId="77777777" w:rsidR="00D80F29" w:rsidRPr="00676A93" w:rsidRDefault="00284905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80F29" w:rsidRPr="00676A93" w14:paraId="4F7BEF89" w14:textId="77777777" w:rsidTr="00295584">
        <w:trPr>
          <w:trHeight w:val="407"/>
        </w:trPr>
        <w:tc>
          <w:tcPr>
            <w:tcW w:w="2905" w:type="pct"/>
          </w:tcPr>
          <w:p w14:paraId="71215ED8" w14:textId="77777777" w:rsidR="00D80F29" w:rsidRPr="00676A93" w:rsidRDefault="00D80F29" w:rsidP="00D80F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28408426" w14:textId="77777777" w:rsidR="00D80F29" w:rsidRPr="00676A93" w:rsidRDefault="00D80F29" w:rsidP="00D80F29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7" w:type="pct"/>
          </w:tcPr>
          <w:p w14:paraId="4E1A6D10" w14:textId="3A563615" w:rsidR="00D80F29" w:rsidRPr="00676A93" w:rsidRDefault="0055086C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0C5567"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0" w:type="pct"/>
          </w:tcPr>
          <w:p w14:paraId="66D6CEAF" w14:textId="77777777" w:rsidR="00D80F29" w:rsidRPr="00676A93" w:rsidRDefault="00D80F29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59C4018A" w14:textId="25EF4395" w:rsidR="00D80F29" w:rsidRPr="00676A93" w:rsidRDefault="0055086C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7A27DA" w:rsidRPr="00676A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bookmarkEnd w:id="0"/>
      <w:tr w:rsidR="00D80F29" w:rsidRPr="00676A93" w14:paraId="77D10C02" w14:textId="77777777" w:rsidTr="00295584">
        <w:trPr>
          <w:trHeight w:val="407"/>
        </w:trPr>
        <w:tc>
          <w:tcPr>
            <w:tcW w:w="2905" w:type="pct"/>
          </w:tcPr>
          <w:p w14:paraId="60A143E4" w14:textId="77777777" w:rsidR="00D80F29" w:rsidRPr="00676A93" w:rsidRDefault="00D80F29" w:rsidP="00D80F2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25B67BF7" w14:textId="77777777" w:rsidR="00D80F29" w:rsidRPr="00676A93" w:rsidRDefault="00D80F29" w:rsidP="00D80F29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pct"/>
            <w:gridSpan w:val="3"/>
          </w:tcPr>
          <w:p w14:paraId="64BE690D" w14:textId="77777777" w:rsidR="00D80F29" w:rsidRPr="00676A93" w:rsidRDefault="00D80F29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65451" w:rsidRPr="00676A93" w14:paraId="4B5980FA" w14:textId="77777777" w:rsidTr="00295584">
        <w:trPr>
          <w:trHeight w:val="407"/>
        </w:trPr>
        <w:tc>
          <w:tcPr>
            <w:tcW w:w="2905" w:type="pct"/>
          </w:tcPr>
          <w:p w14:paraId="680A437C" w14:textId="1A7D8733" w:rsidR="00865451" w:rsidRPr="00676A93" w:rsidRDefault="00865451" w:rsidP="0086545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03946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Pr="00F03946">
              <w:rPr>
                <w:rFonts w:ascii="Angsana New" w:hAnsi="Angsana New" w:hint="cs"/>
                <w:sz w:val="28"/>
                <w:szCs w:val="28"/>
                <w:cs/>
              </w:rPr>
              <w:t>ที่พัฒนาแล้ว</w:t>
            </w:r>
          </w:p>
        </w:tc>
        <w:tc>
          <w:tcPr>
            <w:tcW w:w="538" w:type="pct"/>
          </w:tcPr>
          <w:p w14:paraId="6CCBE2BB" w14:textId="77777777" w:rsidR="00865451" w:rsidRPr="00676A93" w:rsidRDefault="00865451" w:rsidP="008654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</w:tcPr>
          <w:p w14:paraId="64C61558" w14:textId="44D40EE4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3,088.81</w:t>
            </w:r>
          </w:p>
        </w:tc>
        <w:tc>
          <w:tcPr>
            <w:tcW w:w="140" w:type="pct"/>
          </w:tcPr>
          <w:p w14:paraId="1E2DC316" w14:textId="77777777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5CA1EEF8" w14:textId="274F06EB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2,973.57</w:t>
            </w:r>
          </w:p>
        </w:tc>
      </w:tr>
      <w:tr w:rsidR="00865451" w:rsidRPr="00676A93" w14:paraId="56779B91" w14:textId="77777777" w:rsidTr="00295584">
        <w:trPr>
          <w:trHeight w:val="407"/>
        </w:trPr>
        <w:tc>
          <w:tcPr>
            <w:tcW w:w="2905" w:type="pct"/>
          </w:tcPr>
          <w:p w14:paraId="1086EB12" w14:textId="47F3212F" w:rsidR="00865451" w:rsidRPr="00676A93" w:rsidRDefault="00865451" w:rsidP="0086545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03946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538" w:type="pct"/>
          </w:tcPr>
          <w:p w14:paraId="22F4DCB2" w14:textId="77777777" w:rsidR="00865451" w:rsidRPr="00676A93" w:rsidRDefault="00865451" w:rsidP="008654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</w:tcPr>
          <w:p w14:paraId="26C35343" w14:textId="0DD63ED8" w:rsidR="00865451" w:rsidRPr="00AF1B4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7,216.49</w:t>
            </w:r>
          </w:p>
        </w:tc>
        <w:tc>
          <w:tcPr>
            <w:tcW w:w="140" w:type="pct"/>
          </w:tcPr>
          <w:p w14:paraId="2E5DE677" w14:textId="77777777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635F34C0" w14:textId="3C6A3D44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6,944.93</w:t>
            </w:r>
          </w:p>
        </w:tc>
      </w:tr>
      <w:tr w:rsidR="00865451" w:rsidRPr="00676A93" w14:paraId="79C4E341" w14:textId="77777777" w:rsidTr="00295584">
        <w:trPr>
          <w:trHeight w:val="407"/>
        </w:trPr>
        <w:tc>
          <w:tcPr>
            <w:tcW w:w="2905" w:type="pct"/>
          </w:tcPr>
          <w:p w14:paraId="21777901" w14:textId="77777777" w:rsidR="00865451" w:rsidRPr="00676A93" w:rsidRDefault="00865451" w:rsidP="00865451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7F69E158" w14:textId="77777777" w:rsidR="00865451" w:rsidRPr="00676A93" w:rsidRDefault="00865451" w:rsidP="008654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1BF6DFD6" w14:textId="46ABE824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10,305.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</w:t>
            </w:r>
          </w:p>
        </w:tc>
        <w:tc>
          <w:tcPr>
            <w:tcW w:w="140" w:type="pct"/>
          </w:tcPr>
          <w:p w14:paraId="68F5D9C0" w14:textId="77777777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3AAF7FC1" w14:textId="52BE9D5C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676A93">
              <w:rPr>
                <w:rFonts w:ascii="Angsana New" w:hAnsi="Angsana New"/>
                <w:b/>
                <w:bCs/>
                <w:noProof/>
                <w:sz w:val="28"/>
                <w:szCs w:val="28"/>
                <w:lang w:val="en-US" w:bidi="th-TH"/>
              </w:rPr>
              <w:t>9,918.5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865451" w:rsidRPr="00676A93" w14:paraId="0730AB14" w14:textId="77777777" w:rsidTr="00295584">
        <w:trPr>
          <w:trHeight w:val="70"/>
        </w:trPr>
        <w:tc>
          <w:tcPr>
            <w:tcW w:w="2905" w:type="pct"/>
          </w:tcPr>
          <w:p w14:paraId="114F3425" w14:textId="3CB84CB4" w:rsidR="00865451" w:rsidRPr="00676A93" w:rsidRDefault="00865451" w:rsidP="00865451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269028EA" w14:textId="77777777" w:rsidR="00865451" w:rsidRPr="00676A93" w:rsidRDefault="00865451" w:rsidP="008654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037E58B3" w14:textId="47B23011" w:rsidR="00865451" w:rsidRPr="00676A93" w:rsidRDefault="00865451" w:rsidP="00865451">
            <w:pPr>
              <w:pStyle w:val="eightpt4ptspaceafter"/>
              <w:tabs>
                <w:tab w:val="decimal" w:pos="60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bidi="th-TH"/>
              </w:rPr>
              <w:t>(1.04)</w:t>
            </w:r>
          </w:p>
        </w:tc>
        <w:tc>
          <w:tcPr>
            <w:tcW w:w="140" w:type="pct"/>
          </w:tcPr>
          <w:p w14:paraId="211D8DA4" w14:textId="77777777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5CF926A" w14:textId="40794A9E" w:rsidR="00865451" w:rsidRPr="00676A93" w:rsidRDefault="00865451" w:rsidP="00865451">
            <w:pPr>
              <w:pStyle w:val="eightpt4ptspaceafter"/>
              <w:tabs>
                <w:tab w:val="decimal" w:pos="54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(9.37)</w:t>
            </w:r>
          </w:p>
        </w:tc>
      </w:tr>
      <w:tr w:rsidR="00865451" w:rsidRPr="00676A93" w14:paraId="690D38CF" w14:textId="77777777" w:rsidTr="00295584">
        <w:trPr>
          <w:trHeight w:val="407"/>
        </w:trPr>
        <w:tc>
          <w:tcPr>
            <w:tcW w:w="2905" w:type="pct"/>
          </w:tcPr>
          <w:p w14:paraId="711FC513" w14:textId="77777777" w:rsidR="00865451" w:rsidRPr="00676A93" w:rsidRDefault="00865451" w:rsidP="00865451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6AD86D8D" w14:textId="77777777" w:rsidR="00865451" w:rsidRPr="00676A93" w:rsidRDefault="00865451" w:rsidP="008654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0BEF999C" w14:textId="242A871C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10,304.2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0" w:type="pct"/>
          </w:tcPr>
          <w:p w14:paraId="01E4B1FE" w14:textId="77777777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3D8D1937" w14:textId="45E5C7F3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9,909.13</w:t>
            </w:r>
          </w:p>
        </w:tc>
      </w:tr>
      <w:tr w:rsidR="00CC1CF6" w:rsidRPr="00676A93" w14:paraId="528C2A0A" w14:textId="77777777" w:rsidTr="00CC1CF6">
        <w:trPr>
          <w:trHeight w:val="197"/>
        </w:trPr>
        <w:tc>
          <w:tcPr>
            <w:tcW w:w="2905" w:type="pct"/>
          </w:tcPr>
          <w:p w14:paraId="4804DEBE" w14:textId="77777777" w:rsidR="00CC1CF6" w:rsidRPr="00CC1CF6" w:rsidRDefault="00CC1CF6" w:rsidP="00865451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8" w:type="pct"/>
          </w:tcPr>
          <w:p w14:paraId="7DE2097E" w14:textId="77777777" w:rsidR="00CC1CF6" w:rsidRPr="00CC1CF6" w:rsidRDefault="00CC1CF6" w:rsidP="0086545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17" w:type="pct"/>
          </w:tcPr>
          <w:p w14:paraId="63932B3F" w14:textId="77777777" w:rsidR="00CC1CF6" w:rsidRPr="00CC1CF6" w:rsidRDefault="00CC1CF6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0" w:type="pct"/>
          </w:tcPr>
          <w:p w14:paraId="1FEEEF1F" w14:textId="77777777" w:rsidR="00CC1CF6" w:rsidRPr="00CC1CF6" w:rsidRDefault="00CC1CF6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0" w:type="pct"/>
          </w:tcPr>
          <w:p w14:paraId="2C584CEF" w14:textId="77777777" w:rsidR="00CC1CF6" w:rsidRPr="00CC1CF6" w:rsidRDefault="00CC1CF6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65451" w:rsidRPr="00676A93" w14:paraId="43EE0E0E" w14:textId="77777777" w:rsidTr="009202D1">
        <w:trPr>
          <w:trHeight w:val="407"/>
        </w:trPr>
        <w:tc>
          <w:tcPr>
            <w:tcW w:w="2905" w:type="pct"/>
          </w:tcPr>
          <w:p w14:paraId="3250E634" w14:textId="77777777" w:rsidR="00865451" w:rsidRPr="00676A93" w:rsidRDefault="00865451" w:rsidP="008654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649C2577" w14:textId="77777777" w:rsidR="00865451" w:rsidRPr="00676A93" w:rsidRDefault="00865451" w:rsidP="0086545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7" w:type="pct"/>
          </w:tcPr>
          <w:p w14:paraId="5556387F" w14:textId="093EA320" w:rsidR="00865451" w:rsidRPr="00676A93" w:rsidRDefault="00865451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0" w:type="pct"/>
          </w:tcPr>
          <w:p w14:paraId="67C23A0C" w14:textId="77777777" w:rsidR="00865451" w:rsidRPr="00676A93" w:rsidRDefault="00865451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2139DD5D" w14:textId="5EF95472" w:rsidR="00865451" w:rsidRPr="00676A93" w:rsidRDefault="00865451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D24B41" w:rsidRPr="00676A93" w14:paraId="73F50810" w14:textId="77777777" w:rsidTr="00D24B41">
        <w:trPr>
          <w:trHeight w:val="407"/>
        </w:trPr>
        <w:tc>
          <w:tcPr>
            <w:tcW w:w="2905" w:type="pct"/>
          </w:tcPr>
          <w:p w14:paraId="4660B85B" w14:textId="77777777" w:rsidR="00D24B41" w:rsidRPr="00676A93" w:rsidRDefault="00D24B41" w:rsidP="008654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078D56D9" w14:textId="77777777" w:rsidR="00D24B41" w:rsidRPr="00676A93" w:rsidRDefault="00D24B41" w:rsidP="0086545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57" w:type="pct"/>
            <w:gridSpan w:val="3"/>
          </w:tcPr>
          <w:p w14:paraId="7D95B95C" w14:textId="5F4EFED2" w:rsidR="00D24B41" w:rsidRPr="00676A93" w:rsidRDefault="00D24B41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65451" w:rsidRPr="00676A93" w14:paraId="302DFF4F" w14:textId="77777777" w:rsidTr="00F335C4">
        <w:trPr>
          <w:trHeight w:val="407"/>
        </w:trPr>
        <w:tc>
          <w:tcPr>
            <w:tcW w:w="2905" w:type="pct"/>
          </w:tcPr>
          <w:p w14:paraId="178B0B9F" w14:textId="777DF88A" w:rsidR="00865451" w:rsidRPr="00676A93" w:rsidRDefault="00865451" w:rsidP="00865451">
            <w:pPr>
              <w:pStyle w:val="BodyText"/>
              <w:tabs>
                <w:tab w:val="left" w:pos="72"/>
                <w:tab w:val="left" w:pos="720"/>
              </w:tabs>
              <w:spacing w:after="0"/>
              <w:ind w:left="162" w:right="-11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ต้นทุนการกู้ยืมที่รวมเป็นส่วนหนึ่งข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องอสังหาริมทรัพย์พัฒนาเพื่อขาย</w:t>
            </w:r>
          </w:p>
          <w:p w14:paraId="4C498D6F" w14:textId="72161F2E" w:rsidR="00865451" w:rsidRPr="00676A93" w:rsidRDefault="00865451" w:rsidP="00865451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Pr="00676A93">
              <w:rPr>
                <w:rFonts w:ascii="Angsana New" w:hAnsi="Angsana New"/>
                <w:sz w:val="28"/>
                <w:szCs w:val="28"/>
              </w:rPr>
              <w:t>31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38" w:type="pct"/>
          </w:tcPr>
          <w:p w14:paraId="3CC3AE6C" w14:textId="77777777" w:rsidR="00865451" w:rsidRPr="00676A93" w:rsidRDefault="00865451" w:rsidP="00865451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double" w:sz="4" w:space="0" w:color="auto"/>
            </w:tcBorders>
          </w:tcPr>
          <w:p w14:paraId="1B01641B" w14:textId="77777777" w:rsidR="00865451" w:rsidRPr="00676A93" w:rsidRDefault="00865451" w:rsidP="00865451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A072992" w14:textId="6516D777" w:rsidR="00865451" w:rsidRPr="00676A93" w:rsidRDefault="00865451" w:rsidP="00865451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45.29</w:t>
            </w:r>
          </w:p>
        </w:tc>
        <w:tc>
          <w:tcPr>
            <w:tcW w:w="140" w:type="pct"/>
          </w:tcPr>
          <w:p w14:paraId="3FD292B1" w14:textId="77777777" w:rsidR="00865451" w:rsidRPr="00676A93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6B04730B" w14:textId="77777777" w:rsidR="00865451" w:rsidRPr="00676A93" w:rsidRDefault="00865451" w:rsidP="00865451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FB364C7" w14:textId="1F4B4458" w:rsidR="00865451" w:rsidRPr="00676A93" w:rsidRDefault="00865451" w:rsidP="00865451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24.45</w:t>
            </w:r>
          </w:p>
        </w:tc>
      </w:tr>
      <w:tr w:rsidR="00865451" w:rsidRPr="00676A93" w14:paraId="5658CEA6" w14:textId="77777777" w:rsidTr="00295584">
        <w:trPr>
          <w:trHeight w:val="407"/>
        </w:trPr>
        <w:tc>
          <w:tcPr>
            <w:tcW w:w="2905" w:type="pct"/>
          </w:tcPr>
          <w:p w14:paraId="6FA84B72" w14:textId="356881C7" w:rsidR="00865451" w:rsidRPr="00676A93" w:rsidRDefault="00865451" w:rsidP="00865451">
            <w:pPr>
              <w:tabs>
                <w:tab w:val="left" w:pos="72"/>
              </w:tabs>
              <w:ind w:left="72" w:hanging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266334C6" w14:textId="77777777" w:rsidR="00865451" w:rsidRPr="00676A93" w:rsidRDefault="00865451" w:rsidP="00865451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double" w:sz="4" w:space="0" w:color="auto"/>
              <w:bottom w:val="double" w:sz="4" w:space="0" w:color="auto"/>
            </w:tcBorders>
          </w:tcPr>
          <w:p w14:paraId="5C268B0E" w14:textId="12B76CDB" w:rsidR="00865451" w:rsidRPr="00676A93" w:rsidRDefault="00865451" w:rsidP="00865451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MLR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 3.15 -MLR - 1.85</w:t>
            </w:r>
            <w:r w:rsidR="00527429">
              <w:rPr>
                <w:rFonts w:ascii="Angsana New" w:hAnsi="Angsana New"/>
                <w:sz w:val="28"/>
                <w:szCs w:val="28"/>
              </w:rPr>
              <w:t>,</w:t>
            </w:r>
          </w:p>
          <w:p w14:paraId="46EC5A2F" w14:textId="3372F4CF" w:rsidR="00865451" w:rsidRPr="00676A93" w:rsidRDefault="00865451" w:rsidP="00865451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2.25 - 3.85</w:t>
            </w:r>
          </w:p>
        </w:tc>
        <w:tc>
          <w:tcPr>
            <w:tcW w:w="140" w:type="pct"/>
          </w:tcPr>
          <w:p w14:paraId="744C9723" w14:textId="77777777" w:rsidR="00865451" w:rsidRPr="00676A93" w:rsidRDefault="00865451" w:rsidP="00865451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double" w:sz="4" w:space="0" w:color="auto"/>
              <w:bottom w:val="double" w:sz="4" w:space="0" w:color="auto"/>
            </w:tcBorders>
          </w:tcPr>
          <w:p w14:paraId="151D5FDB" w14:textId="77777777" w:rsidR="00865451" w:rsidRPr="00676A93" w:rsidRDefault="00865451" w:rsidP="00865451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270BCF4" w14:textId="77777777" w:rsidR="00865451" w:rsidRPr="00676A93" w:rsidRDefault="00865451" w:rsidP="00865451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6CB0A59" w14:textId="22F314C6" w:rsidR="00865451" w:rsidRPr="00676A93" w:rsidRDefault="00865451" w:rsidP="00865451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3.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 - 3.85</w:t>
            </w:r>
          </w:p>
        </w:tc>
      </w:tr>
    </w:tbl>
    <w:p w14:paraId="24C40642" w14:textId="3C54061D" w:rsidR="00CC1CF6" w:rsidRDefault="00CC1CF6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68A035C0" w14:textId="40D41F5D" w:rsidR="00960964" w:rsidRPr="00676A93" w:rsidRDefault="00960964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676A93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Pr="00676A93">
        <w:rPr>
          <w:rFonts w:ascii="Angsana New" w:hAnsi="Angsana New" w:hint="cs"/>
          <w:sz w:val="28"/>
          <w:szCs w:val="28"/>
          <w:cs/>
        </w:rPr>
        <w:t>ประกอบด้วย</w:t>
      </w:r>
      <w:r w:rsidRPr="00676A93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676A93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="0036185D">
        <w:rPr>
          <w:rFonts w:ascii="Angsana New" w:hAnsi="Angsana New"/>
          <w:sz w:val="28"/>
          <w:szCs w:val="28"/>
        </w:rPr>
        <w:t>7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โครงการ และ</w:t>
      </w:r>
      <w:r w:rsidRPr="00676A93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653AFC9C" w14:textId="77777777" w:rsidR="00960964" w:rsidRPr="00CC1CF6" w:rsidRDefault="00960964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11B5C9D2" w14:textId="26C68C19" w:rsidR="00802D8E" w:rsidRPr="00676A93" w:rsidRDefault="00802D8E" w:rsidP="00802D8E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76A93">
        <w:rPr>
          <w:rFonts w:ascii="Angsana New" w:hAnsi="Angsana New"/>
          <w:sz w:val="28"/>
          <w:szCs w:val="28"/>
        </w:rPr>
        <w:t xml:space="preserve">31 </w:t>
      </w:r>
      <w:r w:rsidR="002C1F1F" w:rsidRPr="00676A9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C1F1F" w:rsidRPr="00676A93">
        <w:rPr>
          <w:rFonts w:ascii="Angsana New" w:hAnsi="Angsana New"/>
          <w:sz w:val="28"/>
          <w:szCs w:val="28"/>
        </w:rPr>
        <w:t>2564</w:t>
      </w:r>
      <w:r w:rsidRPr="00676A93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 xml:space="preserve">จำนวน </w:t>
      </w:r>
      <w:r w:rsidR="00FE1939" w:rsidRPr="00676A93">
        <w:rPr>
          <w:rFonts w:ascii="Angsana New" w:hAnsi="Angsana New"/>
          <w:sz w:val="28"/>
          <w:szCs w:val="28"/>
        </w:rPr>
        <w:t>3,</w:t>
      </w:r>
      <w:r w:rsidR="00865451">
        <w:rPr>
          <w:rFonts w:ascii="Angsana New" w:hAnsi="Angsana New"/>
          <w:sz w:val="28"/>
          <w:szCs w:val="28"/>
        </w:rPr>
        <w:t>437.51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676A93">
        <w:rPr>
          <w:rFonts w:ascii="Angsana New" w:hAnsi="Angsana New"/>
          <w:i/>
          <w:iCs/>
          <w:sz w:val="28"/>
          <w:szCs w:val="28"/>
          <w:cs/>
        </w:rPr>
        <w:t>(</w:t>
      </w:r>
      <w:r w:rsidRPr="00676A93">
        <w:rPr>
          <w:rFonts w:ascii="Angsana New" w:hAnsi="Angsana New"/>
          <w:i/>
          <w:iCs/>
          <w:sz w:val="28"/>
          <w:szCs w:val="28"/>
        </w:rPr>
        <w:t>30</w:t>
      </w:r>
      <w:r w:rsidRPr="00676A93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676A93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676A93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i/>
          <w:iCs/>
          <w:sz w:val="28"/>
          <w:szCs w:val="28"/>
        </w:rPr>
        <w:t>2563: 6,</w:t>
      </w:r>
      <w:r w:rsidR="00865451">
        <w:rPr>
          <w:rFonts w:ascii="Angsana New" w:hAnsi="Angsana New"/>
          <w:i/>
          <w:iCs/>
          <w:sz w:val="28"/>
          <w:szCs w:val="28"/>
        </w:rPr>
        <w:t>212</w:t>
      </w:r>
      <w:r w:rsidRPr="00676A93">
        <w:rPr>
          <w:rFonts w:ascii="Angsana New" w:hAnsi="Angsana New"/>
          <w:i/>
          <w:iCs/>
          <w:sz w:val="28"/>
          <w:szCs w:val="28"/>
        </w:rPr>
        <w:t>.</w:t>
      </w:r>
      <w:r w:rsidR="00865451">
        <w:rPr>
          <w:rFonts w:ascii="Angsana New" w:hAnsi="Angsana New"/>
          <w:i/>
          <w:iCs/>
          <w:sz w:val="28"/>
          <w:szCs w:val="28"/>
        </w:rPr>
        <w:t>16</w:t>
      </w:r>
      <w:r w:rsidRPr="00676A93">
        <w:rPr>
          <w:rFonts w:ascii="Angsana New" w:hAnsi="Angsana New"/>
          <w:i/>
          <w:iCs/>
          <w:sz w:val="28"/>
          <w:szCs w:val="28"/>
        </w:rPr>
        <w:t xml:space="preserve"> </w:t>
      </w:r>
      <w:r w:rsidRPr="00676A93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676A93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676A93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676A93">
        <w:rPr>
          <w:rFonts w:ascii="Angsana New" w:hAnsi="Angsana New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</w:rPr>
        <w:t>1</w:t>
      </w:r>
      <w:r w:rsidRPr="00676A93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144F34EC" w14:textId="77777777" w:rsidR="00B90FB7" w:rsidRPr="00CC1CF6" w:rsidRDefault="00B90FB7" w:rsidP="00B141B6">
      <w:pPr>
        <w:pStyle w:val="NoSpacing"/>
        <w:rPr>
          <w:rFonts w:ascii="Angsana New" w:hAnsi="Angsana New"/>
          <w:sz w:val="28"/>
          <w:szCs w:val="28"/>
        </w:rPr>
      </w:pPr>
    </w:p>
    <w:p w14:paraId="325F9AF4" w14:textId="64C22769" w:rsidR="00B90FB7" w:rsidRDefault="00F544C4" w:rsidP="006538D7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676A93">
        <w:rPr>
          <w:rFonts w:ascii="Angsana New" w:hAnsi="Angsana New" w:hint="cs"/>
          <w:i/>
          <w:iCs/>
          <w:sz w:val="28"/>
          <w:szCs w:val="28"/>
          <w:cs/>
        </w:rPr>
        <w:t>สินทรัพย์ที่ใช้เป็นหลัก</w:t>
      </w:r>
      <w:r w:rsidR="00B90FB7" w:rsidRPr="00676A93">
        <w:rPr>
          <w:rFonts w:ascii="Angsana New" w:hAnsi="Angsana New"/>
          <w:i/>
          <w:iCs/>
          <w:sz w:val="28"/>
          <w:szCs w:val="28"/>
          <w:cs/>
        </w:rPr>
        <w:t>ประกัน</w:t>
      </w:r>
    </w:p>
    <w:p w14:paraId="076ECDA6" w14:textId="77777777" w:rsidR="00CC1CF6" w:rsidRPr="00CC1CF6" w:rsidRDefault="00CC1CF6" w:rsidP="006538D7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</w:p>
    <w:p w14:paraId="5F136DCA" w14:textId="77777777" w:rsidR="006368E0" w:rsidRDefault="00960964" w:rsidP="00960964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676A93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676A93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676A93">
        <w:rPr>
          <w:rFonts w:ascii="Angsana New" w:hAnsi="Angsana New"/>
          <w:spacing w:val="-2"/>
          <w:sz w:val="28"/>
          <w:szCs w:val="28"/>
          <w:cs/>
        </w:rPr>
        <w:t>ของบริษัทย่อย</w:t>
      </w:r>
      <w:r w:rsidR="002B5F36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574646BD" w14:textId="0F30D2CB" w:rsidR="00CC1CF6" w:rsidRPr="00676A93" w:rsidRDefault="00CC1CF6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  <w:sectPr w:rsidR="00CC1CF6" w:rsidRPr="00676A93" w:rsidSect="002929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691" w:right="1152" w:bottom="576" w:left="1152" w:header="720" w:footer="576" w:gutter="0"/>
          <w:pgNumType w:start="17"/>
          <w:cols w:space="708"/>
          <w:docGrid w:linePitch="360"/>
        </w:sectPr>
      </w:pPr>
    </w:p>
    <w:p w14:paraId="6AE6EA65" w14:textId="03CA6E14" w:rsidR="00110B57" w:rsidRPr="00676A93" w:rsidRDefault="00D22884" w:rsidP="00110B57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76" w:lineRule="auto"/>
        <w:ind w:left="0" w:right="-45" w:firstLine="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2BE146F9" w14:textId="77777777" w:rsidR="00960964" w:rsidRPr="00676A93" w:rsidRDefault="00960964" w:rsidP="00110B57">
      <w:pPr>
        <w:tabs>
          <w:tab w:val="left" w:pos="990"/>
        </w:tabs>
        <w:ind w:left="540" w:right="-45"/>
        <w:rPr>
          <w:rFonts w:ascii="Angsana New" w:hAnsi="Angsana New"/>
          <w:sz w:val="28"/>
          <w:szCs w:val="28"/>
        </w:rPr>
      </w:pPr>
    </w:p>
    <w:p w14:paraId="1CB4EE4B" w14:textId="78D71F65" w:rsidR="00110B57" w:rsidRPr="00676A93" w:rsidRDefault="002B1C21" w:rsidP="00110B57">
      <w:pPr>
        <w:tabs>
          <w:tab w:val="left" w:pos="990"/>
        </w:tabs>
        <w:ind w:left="540" w:right="-45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เงินลงทุนในบริษัท</w:t>
      </w:r>
      <w:r w:rsidR="00856164" w:rsidRPr="00676A93">
        <w:rPr>
          <w:rFonts w:ascii="Angsana New" w:hAnsi="Angsana New"/>
          <w:sz w:val="28"/>
          <w:szCs w:val="28"/>
          <w:cs/>
        </w:rPr>
        <w:t>ร่วม</w:t>
      </w:r>
      <w:r w:rsidRPr="00676A93">
        <w:rPr>
          <w:rFonts w:ascii="Angsana New" w:hAnsi="Angsana New"/>
          <w:sz w:val="28"/>
          <w:szCs w:val="28"/>
          <w:cs/>
        </w:rPr>
        <w:t xml:space="preserve"> ณ วันที่ </w:t>
      </w:r>
      <w:r w:rsidRPr="00676A93">
        <w:rPr>
          <w:rFonts w:ascii="Angsana New" w:hAnsi="Angsana New"/>
          <w:sz w:val="28"/>
          <w:szCs w:val="28"/>
          <w:rtl/>
          <w:cs/>
        </w:rPr>
        <w:t>3</w:t>
      </w:r>
      <w:r w:rsidR="008404A3" w:rsidRPr="00676A93">
        <w:rPr>
          <w:rFonts w:ascii="Angsana New" w:hAnsi="Angsana New"/>
          <w:sz w:val="28"/>
          <w:szCs w:val="28"/>
        </w:rPr>
        <w:t xml:space="preserve">1 </w:t>
      </w:r>
      <w:r w:rsidR="00232A7C" w:rsidRPr="00676A93">
        <w:rPr>
          <w:rFonts w:ascii="Angsana New" w:hAnsi="Angsana New" w:hint="cs"/>
          <w:sz w:val="28"/>
          <w:szCs w:val="28"/>
          <w:cs/>
        </w:rPr>
        <w:t>มีนาคม</w:t>
      </w:r>
      <w:r w:rsidR="00D11A8A"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="00D11A8A" w:rsidRPr="00676A93">
        <w:rPr>
          <w:rFonts w:ascii="Angsana New" w:hAnsi="Angsana New"/>
          <w:sz w:val="28"/>
          <w:szCs w:val="28"/>
        </w:rPr>
        <w:t>256</w:t>
      </w:r>
      <w:r w:rsidR="00232A7C" w:rsidRPr="00676A93">
        <w:rPr>
          <w:rFonts w:ascii="Angsana New" w:hAnsi="Angsana New"/>
          <w:sz w:val="28"/>
          <w:szCs w:val="28"/>
        </w:rPr>
        <w:t xml:space="preserve">4 </w:t>
      </w:r>
      <w:r w:rsidR="00D11A8A" w:rsidRPr="00676A93">
        <w:rPr>
          <w:rFonts w:ascii="Angsana New" w:hAnsi="Angsana New" w:hint="cs"/>
          <w:sz w:val="28"/>
          <w:szCs w:val="28"/>
          <w:cs/>
        </w:rPr>
        <w:t xml:space="preserve">และ </w:t>
      </w:r>
      <w:r w:rsidR="00524728" w:rsidRPr="00676A93">
        <w:rPr>
          <w:rFonts w:ascii="Angsana New" w:hAnsi="Angsana New"/>
          <w:sz w:val="28"/>
          <w:szCs w:val="28"/>
        </w:rPr>
        <w:t>30</w:t>
      </w:r>
      <w:r w:rsidRPr="00676A93">
        <w:rPr>
          <w:rFonts w:ascii="Angsana New" w:hAnsi="Angsana New"/>
          <w:sz w:val="28"/>
          <w:szCs w:val="28"/>
          <w:cs/>
        </w:rPr>
        <w:t xml:space="preserve"> กันยายน </w:t>
      </w:r>
      <w:r w:rsidR="00524728" w:rsidRPr="00676A93">
        <w:rPr>
          <w:rFonts w:ascii="Angsana New" w:hAnsi="Angsana New"/>
          <w:sz w:val="28"/>
          <w:szCs w:val="28"/>
        </w:rPr>
        <w:t>256</w:t>
      </w:r>
      <w:r w:rsidR="006C2D4E" w:rsidRPr="00676A93">
        <w:rPr>
          <w:rFonts w:ascii="Angsana New" w:hAnsi="Angsana New"/>
          <w:sz w:val="28"/>
          <w:szCs w:val="28"/>
        </w:rPr>
        <w:t>3</w:t>
      </w:r>
      <w:r w:rsidRPr="00676A93">
        <w:rPr>
          <w:rFonts w:ascii="Angsana New" w:hAnsi="Angsana New"/>
          <w:sz w:val="28"/>
          <w:szCs w:val="28"/>
          <w:rtl/>
          <w:cs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และเงินปันผลรับจากเงินลงทุนสำหรับ</w:t>
      </w:r>
      <w:r w:rsidR="00107357" w:rsidRPr="00676A93">
        <w:rPr>
          <w:rFonts w:ascii="Angsana New" w:hAnsi="Angsana New" w:hint="cs"/>
          <w:sz w:val="28"/>
          <w:szCs w:val="28"/>
          <w:cs/>
        </w:rPr>
        <w:t>งวด</w:t>
      </w:r>
      <w:r w:rsidR="00232A7C" w:rsidRPr="00676A93">
        <w:rPr>
          <w:rFonts w:ascii="Angsana New" w:hAnsi="Angsana New" w:hint="cs"/>
          <w:sz w:val="28"/>
          <w:szCs w:val="28"/>
          <w:cs/>
        </w:rPr>
        <w:t>หก</w:t>
      </w:r>
      <w:r w:rsidR="00107357" w:rsidRPr="00676A93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="00683276" w:rsidRPr="00676A93">
        <w:rPr>
          <w:rFonts w:ascii="Angsana New" w:hAnsi="Angsana New"/>
          <w:sz w:val="28"/>
          <w:szCs w:val="28"/>
          <w:cs/>
        </w:rPr>
        <w:t xml:space="preserve"> </w:t>
      </w:r>
      <w:r w:rsidR="00683276" w:rsidRPr="00676A93">
        <w:rPr>
          <w:rFonts w:ascii="Angsana New" w:hAnsi="Angsana New"/>
          <w:sz w:val="28"/>
          <w:szCs w:val="28"/>
        </w:rPr>
        <w:t xml:space="preserve">31 </w:t>
      </w:r>
      <w:r w:rsidR="00232A7C" w:rsidRPr="00676A93">
        <w:rPr>
          <w:rFonts w:ascii="Angsana New" w:hAnsi="Angsana New" w:hint="cs"/>
          <w:sz w:val="28"/>
          <w:szCs w:val="28"/>
          <w:cs/>
        </w:rPr>
        <w:t>มีนาคม</w:t>
      </w:r>
      <w:r w:rsidR="00107357"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="00781BA7" w:rsidRPr="00676A93">
        <w:rPr>
          <w:rFonts w:ascii="Angsana New" w:hAnsi="Angsana New"/>
          <w:sz w:val="28"/>
          <w:szCs w:val="28"/>
        </w:rPr>
        <w:t>256</w:t>
      </w:r>
      <w:r w:rsidR="00232A7C" w:rsidRPr="00676A93">
        <w:rPr>
          <w:rFonts w:ascii="Angsana New" w:hAnsi="Angsana New"/>
          <w:sz w:val="28"/>
          <w:szCs w:val="28"/>
        </w:rPr>
        <w:t>4</w:t>
      </w:r>
      <w:r w:rsidR="00781BA7" w:rsidRPr="00676A93">
        <w:rPr>
          <w:rFonts w:ascii="Angsana New" w:hAnsi="Angsana New"/>
          <w:sz w:val="28"/>
          <w:szCs w:val="28"/>
        </w:rPr>
        <w:t xml:space="preserve"> </w:t>
      </w:r>
      <w:r w:rsidR="00781BA7" w:rsidRPr="00676A93">
        <w:rPr>
          <w:rFonts w:ascii="Angsana New" w:hAnsi="Angsana New"/>
          <w:sz w:val="28"/>
          <w:szCs w:val="28"/>
          <w:cs/>
        </w:rPr>
        <w:t xml:space="preserve">และ </w:t>
      </w:r>
      <w:r w:rsidR="00781BA7" w:rsidRPr="00676A93">
        <w:rPr>
          <w:rFonts w:ascii="Angsana New" w:hAnsi="Angsana New"/>
          <w:sz w:val="28"/>
          <w:szCs w:val="28"/>
        </w:rPr>
        <w:t>256</w:t>
      </w:r>
      <w:r w:rsidR="00232A7C" w:rsidRPr="00676A93">
        <w:rPr>
          <w:rFonts w:ascii="Angsana New" w:hAnsi="Angsana New"/>
          <w:sz w:val="28"/>
          <w:szCs w:val="28"/>
        </w:rPr>
        <w:t>3</w:t>
      </w:r>
      <w:r w:rsidRPr="00676A93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4835024D" w14:textId="77777777" w:rsidR="00D60D0A" w:rsidRPr="00676A93" w:rsidRDefault="00D60D0A" w:rsidP="00110B57">
      <w:pPr>
        <w:tabs>
          <w:tab w:val="left" w:pos="990"/>
        </w:tabs>
        <w:ind w:left="540" w:right="-45"/>
        <w:rPr>
          <w:rFonts w:ascii="Angsana New" w:hAnsi="Angsana New"/>
          <w:sz w:val="28"/>
          <w:szCs w:val="28"/>
        </w:rPr>
      </w:pPr>
    </w:p>
    <w:tbl>
      <w:tblPr>
        <w:tblW w:w="146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1872"/>
        <w:gridCol w:w="791"/>
        <w:gridCol w:w="181"/>
        <w:gridCol w:w="809"/>
        <w:gridCol w:w="828"/>
        <w:gridCol w:w="180"/>
        <w:gridCol w:w="810"/>
        <w:gridCol w:w="180"/>
        <w:gridCol w:w="810"/>
        <w:gridCol w:w="180"/>
        <w:gridCol w:w="810"/>
        <w:gridCol w:w="180"/>
        <w:gridCol w:w="810"/>
        <w:gridCol w:w="185"/>
        <w:gridCol w:w="794"/>
        <w:gridCol w:w="8"/>
        <w:gridCol w:w="171"/>
        <w:gridCol w:w="13"/>
        <w:gridCol w:w="809"/>
        <w:gridCol w:w="178"/>
        <w:gridCol w:w="858"/>
        <w:gridCol w:w="6"/>
      </w:tblGrid>
      <w:tr w:rsidR="007B425D" w:rsidRPr="00676A93" w:rsidDel="00685444" w14:paraId="311BCF46" w14:textId="77777777" w:rsidTr="007B425D">
        <w:trPr>
          <w:gridAfter w:val="1"/>
          <w:wAfter w:w="6" w:type="dxa"/>
          <w:cantSplit/>
          <w:tblHeader/>
        </w:trPr>
        <w:tc>
          <w:tcPr>
            <w:tcW w:w="3139" w:type="dxa"/>
          </w:tcPr>
          <w:p w14:paraId="5EEBD92F" w14:textId="77777777" w:rsidR="007B425D" w:rsidRPr="00676A93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</w:tcPr>
          <w:p w14:paraId="72C0D662" w14:textId="77777777" w:rsidR="007B425D" w:rsidRPr="00676A93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85" w:type="dxa"/>
            <w:gridSpan w:val="20"/>
          </w:tcPr>
          <w:p w14:paraId="6AED6A81" w14:textId="77777777" w:rsidR="007B425D" w:rsidRPr="00676A93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76A9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B425D" w:rsidRPr="00676A93" w:rsidDel="00685444" w14:paraId="45934170" w14:textId="77777777" w:rsidTr="007B425D">
        <w:trPr>
          <w:gridAfter w:val="1"/>
          <w:wAfter w:w="6" w:type="dxa"/>
          <w:cantSplit/>
          <w:trHeight w:val="389"/>
          <w:tblHeader/>
        </w:trPr>
        <w:tc>
          <w:tcPr>
            <w:tcW w:w="3139" w:type="dxa"/>
          </w:tcPr>
          <w:p w14:paraId="12EB8660" w14:textId="77777777" w:rsidR="007B425D" w:rsidRPr="00676A93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2068BBC" w14:textId="77777777" w:rsidR="007B425D" w:rsidRPr="00676A93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2" w:type="dxa"/>
          </w:tcPr>
          <w:p w14:paraId="61B914B6" w14:textId="77777777" w:rsidR="007B425D" w:rsidRPr="00676A93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5C75A4" w14:textId="77777777" w:rsidR="007B425D" w:rsidRPr="00676A93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81" w:type="dxa"/>
            <w:gridSpan w:val="3"/>
          </w:tcPr>
          <w:p w14:paraId="3A19E128" w14:textId="77777777" w:rsidR="007B425D" w:rsidRPr="00676A93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0DDF8770" w14:textId="77777777" w:rsidR="007B425D" w:rsidRPr="00676A93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18" w:type="dxa"/>
            <w:gridSpan w:val="3"/>
          </w:tcPr>
          <w:p w14:paraId="535B873D" w14:textId="77777777" w:rsidR="007B425D" w:rsidRPr="00676A93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6007CC" w14:textId="77777777" w:rsidR="007B425D" w:rsidRPr="00676A93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41818BD" w14:textId="77777777" w:rsidR="007B425D" w:rsidRPr="00676A93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B79FFC6" w14:textId="77777777" w:rsidR="007B425D" w:rsidRPr="00676A93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256252B" w14:textId="77777777" w:rsidR="007B425D" w:rsidRPr="00676A93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6DDCE572" w14:textId="77777777" w:rsidR="007B425D" w:rsidRPr="00676A93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97" w:type="dxa"/>
            <w:gridSpan w:val="4"/>
          </w:tcPr>
          <w:p w14:paraId="4E5B25F2" w14:textId="77777777" w:rsidR="007B425D" w:rsidRPr="00676A93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9CBA589" w14:textId="77777777" w:rsidR="007B425D" w:rsidRPr="00676A93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4" w:type="dxa"/>
            <w:gridSpan w:val="2"/>
          </w:tcPr>
          <w:p w14:paraId="349A2C79" w14:textId="77777777" w:rsidR="007B425D" w:rsidRPr="00676A93" w:rsidRDefault="007B425D" w:rsidP="00E20B49">
            <w:pPr>
              <w:spacing w:line="300" w:lineRule="exact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5" w:type="dxa"/>
            <w:gridSpan w:val="3"/>
          </w:tcPr>
          <w:p w14:paraId="7E600B02" w14:textId="6D81947A" w:rsidR="007B425D" w:rsidRPr="00676A93" w:rsidDel="00685444" w:rsidRDefault="007B425D" w:rsidP="00E20B49">
            <w:pPr>
              <w:pStyle w:val="block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  <w:r w:rsidRPr="00676A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  <w:r w:rsidRPr="00676A9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br/>
            </w:r>
            <w:r w:rsidR="0000634A" w:rsidRPr="00676A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หก</w:t>
            </w:r>
            <w:r w:rsidRPr="00676A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232A7C" w:rsidRPr="00676A93" w14:paraId="1274C934" w14:textId="77777777" w:rsidTr="007B425D">
        <w:trPr>
          <w:gridAfter w:val="1"/>
          <w:wAfter w:w="6" w:type="dxa"/>
          <w:cantSplit/>
          <w:tblHeader/>
        </w:trPr>
        <w:tc>
          <w:tcPr>
            <w:tcW w:w="3139" w:type="dxa"/>
          </w:tcPr>
          <w:p w14:paraId="46CA36AC" w14:textId="77777777" w:rsidR="00232A7C" w:rsidRPr="00676A93" w:rsidRDefault="00232A7C" w:rsidP="00232A7C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dxa"/>
          </w:tcPr>
          <w:p w14:paraId="56A04152" w14:textId="77777777" w:rsidR="00232A7C" w:rsidRPr="00676A93" w:rsidRDefault="00232A7C" w:rsidP="00232A7C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91" w:type="dxa"/>
          </w:tcPr>
          <w:p w14:paraId="5CF6C2A6" w14:textId="446B2E89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81" w:type="dxa"/>
          </w:tcPr>
          <w:p w14:paraId="01964EAC" w14:textId="77777777" w:rsidR="00232A7C" w:rsidRPr="00676A93" w:rsidRDefault="00232A7C" w:rsidP="00232A7C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7E54D354" w14:textId="733767E8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28" w:type="dxa"/>
          </w:tcPr>
          <w:p w14:paraId="173C3C39" w14:textId="7F581EBE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80" w:type="dxa"/>
          </w:tcPr>
          <w:p w14:paraId="7CDF1BB6" w14:textId="77777777" w:rsidR="00232A7C" w:rsidRPr="00676A93" w:rsidRDefault="00232A7C" w:rsidP="00232A7C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37207D" w14:textId="510E2C29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</w:tcPr>
          <w:p w14:paraId="5BE60931" w14:textId="77777777" w:rsidR="00232A7C" w:rsidRPr="00676A93" w:rsidRDefault="00232A7C" w:rsidP="00232A7C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2FB75F8" w14:textId="4E2F03D5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80" w:type="dxa"/>
          </w:tcPr>
          <w:p w14:paraId="23E9646A" w14:textId="77777777" w:rsidR="00232A7C" w:rsidRPr="00676A93" w:rsidRDefault="00232A7C" w:rsidP="00232A7C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BE0EA0" w14:textId="4CF03974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</w:tcPr>
          <w:p w14:paraId="5543DAFA" w14:textId="77777777" w:rsidR="00232A7C" w:rsidRPr="00676A93" w:rsidRDefault="00232A7C" w:rsidP="00232A7C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7349445" w14:textId="74969A9C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85" w:type="dxa"/>
          </w:tcPr>
          <w:p w14:paraId="2728E0AD" w14:textId="77777777" w:rsidR="00232A7C" w:rsidRPr="00676A93" w:rsidRDefault="00232A7C" w:rsidP="00232A7C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14:paraId="66401CDE" w14:textId="4F0BC0C3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4" w:type="dxa"/>
            <w:gridSpan w:val="2"/>
          </w:tcPr>
          <w:p w14:paraId="44A0708D" w14:textId="77777777" w:rsidR="00232A7C" w:rsidRPr="00676A93" w:rsidRDefault="00232A7C" w:rsidP="00232A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5A0AAD62" w14:textId="688388E6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78" w:type="dxa"/>
          </w:tcPr>
          <w:p w14:paraId="66AA7279" w14:textId="77777777" w:rsidR="00232A7C" w:rsidRPr="00676A93" w:rsidRDefault="00232A7C" w:rsidP="00232A7C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3F67F0C" w14:textId="0F9CE41B" w:rsidR="00232A7C" w:rsidRPr="00676A93" w:rsidRDefault="00232A7C" w:rsidP="00232A7C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232A7C" w:rsidRPr="00676A93" w14:paraId="6874F6F8" w14:textId="77777777" w:rsidTr="007B425D">
        <w:trPr>
          <w:gridAfter w:val="1"/>
          <w:wAfter w:w="6" w:type="dxa"/>
          <w:cantSplit/>
          <w:tblHeader/>
        </w:trPr>
        <w:tc>
          <w:tcPr>
            <w:tcW w:w="3139" w:type="dxa"/>
          </w:tcPr>
          <w:p w14:paraId="3D424D50" w14:textId="77777777" w:rsidR="00232A7C" w:rsidRPr="00676A93" w:rsidRDefault="00232A7C" w:rsidP="00232A7C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39CD7EC" w14:textId="3CE8859A" w:rsidR="00232A7C" w:rsidRPr="00676A93" w:rsidRDefault="00232A7C" w:rsidP="00232A7C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91" w:type="dxa"/>
          </w:tcPr>
          <w:p w14:paraId="231434C1" w14:textId="174E7BC2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81" w:type="dxa"/>
          </w:tcPr>
          <w:p w14:paraId="5938968B" w14:textId="77777777" w:rsidR="00232A7C" w:rsidRPr="00676A93" w:rsidRDefault="00232A7C" w:rsidP="00232A7C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6AF448CE" w14:textId="1356852F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28" w:type="dxa"/>
          </w:tcPr>
          <w:p w14:paraId="3899FFC5" w14:textId="0B781C95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06F60901" w14:textId="77777777" w:rsidR="00232A7C" w:rsidRPr="00676A93" w:rsidRDefault="00232A7C" w:rsidP="00232A7C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C41613" w14:textId="20DE1D0D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</w:tcPr>
          <w:p w14:paraId="288F9EE9" w14:textId="77777777" w:rsidR="00232A7C" w:rsidRPr="00676A93" w:rsidRDefault="00232A7C" w:rsidP="00232A7C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8D0197A" w14:textId="768BACEF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526E2613" w14:textId="77777777" w:rsidR="00232A7C" w:rsidRPr="00676A93" w:rsidRDefault="00232A7C" w:rsidP="00232A7C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B78F0D" w14:textId="559395E7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</w:tcPr>
          <w:p w14:paraId="2AF7D1FF" w14:textId="77777777" w:rsidR="00232A7C" w:rsidRPr="00676A93" w:rsidRDefault="00232A7C" w:rsidP="00232A7C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03FE92D" w14:textId="7B010ADD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85" w:type="dxa"/>
          </w:tcPr>
          <w:p w14:paraId="2EE1060A" w14:textId="77777777" w:rsidR="00232A7C" w:rsidRPr="00676A93" w:rsidRDefault="00232A7C" w:rsidP="00232A7C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14:paraId="09B18B4C" w14:textId="2F8C15C9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4" w:type="dxa"/>
            <w:gridSpan w:val="2"/>
          </w:tcPr>
          <w:p w14:paraId="7B39A66B" w14:textId="77777777" w:rsidR="00232A7C" w:rsidRPr="00676A93" w:rsidRDefault="00232A7C" w:rsidP="00232A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6DB23F78" w14:textId="21CD3768" w:rsidR="00232A7C" w:rsidRPr="00676A93" w:rsidRDefault="00232A7C" w:rsidP="00232A7C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6A39CE4F" w14:textId="77777777" w:rsidR="00232A7C" w:rsidRPr="00676A93" w:rsidRDefault="00232A7C" w:rsidP="00232A7C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6ACA64F" w14:textId="650E7C4D" w:rsidR="00232A7C" w:rsidRPr="00676A93" w:rsidRDefault="00232A7C" w:rsidP="00232A7C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A9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7B425D" w:rsidRPr="00676A93" w14:paraId="14923420" w14:textId="77777777" w:rsidTr="007B425D">
        <w:trPr>
          <w:gridAfter w:val="1"/>
          <w:wAfter w:w="6" w:type="dxa"/>
          <w:cantSplit/>
          <w:tblHeader/>
        </w:trPr>
        <w:tc>
          <w:tcPr>
            <w:tcW w:w="3139" w:type="dxa"/>
          </w:tcPr>
          <w:p w14:paraId="6A3372DD" w14:textId="77777777" w:rsidR="007B425D" w:rsidRPr="00676A93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DF45FD1" w14:textId="77777777" w:rsidR="007B425D" w:rsidRPr="00676A93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1" w:type="dxa"/>
            <w:gridSpan w:val="3"/>
          </w:tcPr>
          <w:p w14:paraId="630CAB17" w14:textId="77777777" w:rsidR="007B425D" w:rsidRPr="00676A93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7804" w:type="dxa"/>
            <w:gridSpan w:val="17"/>
          </w:tcPr>
          <w:p w14:paraId="780C8D35" w14:textId="77777777" w:rsidR="007B425D" w:rsidRPr="00676A93" w:rsidRDefault="007B425D" w:rsidP="007B425D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676A9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B425D" w:rsidRPr="00676A93" w14:paraId="40FFBCB3" w14:textId="77777777" w:rsidTr="007B425D">
        <w:trPr>
          <w:cantSplit/>
        </w:trPr>
        <w:tc>
          <w:tcPr>
            <w:tcW w:w="3139" w:type="dxa"/>
          </w:tcPr>
          <w:p w14:paraId="47E66B7E" w14:textId="77777777" w:rsidR="007B425D" w:rsidRPr="00676A93" w:rsidRDefault="007B425D" w:rsidP="007B425D">
            <w:pPr>
              <w:spacing w:line="240" w:lineRule="auto"/>
              <w:ind w:left="118" w:hanging="10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1872" w:type="dxa"/>
          </w:tcPr>
          <w:p w14:paraId="1216E20C" w14:textId="77777777" w:rsidR="007B425D" w:rsidRPr="00676A93" w:rsidRDefault="007B425D" w:rsidP="007B425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vAlign w:val="bottom"/>
          </w:tcPr>
          <w:p w14:paraId="12EA91E5" w14:textId="77777777" w:rsidR="007B425D" w:rsidRPr="00676A93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BEBC61F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F1C7B7D" w14:textId="77777777" w:rsidR="007B425D" w:rsidRPr="00676A93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2BA3749" w14:textId="77777777" w:rsidR="007B425D" w:rsidRPr="00676A93" w:rsidRDefault="007B425D" w:rsidP="007B425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CE7D34B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A1D41E" w14:textId="77777777" w:rsidR="007B425D" w:rsidRPr="00676A93" w:rsidRDefault="007B425D" w:rsidP="007B425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F533DB8" w14:textId="77777777" w:rsidR="007B425D" w:rsidRPr="00676A93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7385DF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E3A78A" w14:textId="77777777" w:rsidR="007B425D" w:rsidRPr="00676A93" w:rsidRDefault="007B425D" w:rsidP="007B425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9EFF5A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3B6C53C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5B968B7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</w:tcPr>
          <w:p w14:paraId="34F2E6C2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58B75BE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gridSpan w:val="2"/>
          </w:tcPr>
          <w:p w14:paraId="3230EEFD" w14:textId="77777777" w:rsidR="007B425D" w:rsidRPr="00676A93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1A4D2825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D09CAD1" w14:textId="77777777" w:rsidR="007B425D" w:rsidRPr="00676A93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BB67052" w14:textId="77777777" w:rsidR="007B425D" w:rsidRPr="00676A93" w:rsidRDefault="007B425D" w:rsidP="007B425D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B425D" w:rsidRPr="00676A93" w14:paraId="21158641" w14:textId="77777777" w:rsidTr="007B425D">
        <w:trPr>
          <w:cantSplit/>
        </w:trPr>
        <w:tc>
          <w:tcPr>
            <w:tcW w:w="3139" w:type="dxa"/>
          </w:tcPr>
          <w:p w14:paraId="2DF700BC" w14:textId="77777777" w:rsidR="007B425D" w:rsidRPr="00676A93" w:rsidRDefault="007B425D" w:rsidP="007B425D">
            <w:pPr>
              <w:spacing w:line="240" w:lineRule="auto"/>
              <w:ind w:left="118" w:hanging="10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76A9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ถือหุ้นผ่านทาง </w:t>
            </w:r>
            <w:r w:rsidRPr="00676A93">
              <w:rPr>
                <w:rFonts w:ascii="Angsana New" w:hAnsi="Angsana New"/>
                <w:sz w:val="24"/>
                <w:szCs w:val="24"/>
                <w:u w:val="single"/>
              </w:rPr>
              <w:t>“EV”</w:t>
            </w:r>
          </w:p>
        </w:tc>
        <w:tc>
          <w:tcPr>
            <w:tcW w:w="1872" w:type="dxa"/>
          </w:tcPr>
          <w:p w14:paraId="00FD47B4" w14:textId="77777777" w:rsidR="007B425D" w:rsidRPr="00676A93" w:rsidRDefault="007B425D" w:rsidP="007B425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vAlign w:val="bottom"/>
          </w:tcPr>
          <w:p w14:paraId="0FB46D61" w14:textId="77777777" w:rsidR="007B425D" w:rsidRPr="00676A93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7D4E36E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D25B2FC" w14:textId="77777777" w:rsidR="007B425D" w:rsidRPr="00676A93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A5062B3" w14:textId="77777777" w:rsidR="007B425D" w:rsidRPr="00676A93" w:rsidRDefault="007B425D" w:rsidP="007B425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E73376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AE05D0" w14:textId="77777777" w:rsidR="007B425D" w:rsidRPr="00676A93" w:rsidRDefault="007B425D" w:rsidP="007B425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21F57E" w14:textId="77777777" w:rsidR="007B425D" w:rsidRPr="00676A93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D3E96B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8AE9773" w14:textId="77777777" w:rsidR="007B425D" w:rsidRPr="00676A93" w:rsidRDefault="007B425D" w:rsidP="007B425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F4C7B4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9E35AE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7E46A1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</w:tcPr>
          <w:p w14:paraId="54684FFA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0D0FA38" w14:textId="77777777" w:rsidR="007B425D" w:rsidRPr="00676A93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gridSpan w:val="2"/>
          </w:tcPr>
          <w:p w14:paraId="2C1C0C5D" w14:textId="77777777" w:rsidR="007B425D" w:rsidRPr="00676A93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4B131357" w14:textId="77777777" w:rsidR="007B425D" w:rsidRPr="00676A93" w:rsidRDefault="007B425D" w:rsidP="00F743C5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5D9DC5A" w14:textId="77777777" w:rsidR="007B425D" w:rsidRPr="00676A93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1E74A2E" w14:textId="77777777" w:rsidR="007B425D" w:rsidRPr="00676A93" w:rsidRDefault="007B425D" w:rsidP="007B425D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91DB4" w:rsidRPr="00676A93" w14:paraId="29A6B6EF" w14:textId="77777777" w:rsidTr="007B425D">
        <w:trPr>
          <w:cantSplit/>
        </w:trPr>
        <w:tc>
          <w:tcPr>
            <w:tcW w:w="3139" w:type="dxa"/>
          </w:tcPr>
          <w:p w14:paraId="51CC204A" w14:textId="77777777" w:rsidR="00491DB4" w:rsidRPr="00676A93" w:rsidRDefault="00491DB4" w:rsidP="00491DB4">
            <w:pPr>
              <w:spacing w:line="240" w:lineRule="auto"/>
              <w:ind w:left="118" w:right="-79" w:hanging="101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บริษัท สหสินวัฒนาโคเจนเนอเรชั่น จำกัด</w:t>
            </w:r>
          </w:p>
        </w:tc>
        <w:tc>
          <w:tcPr>
            <w:tcW w:w="1872" w:type="dxa"/>
          </w:tcPr>
          <w:p w14:paraId="4F0F077B" w14:textId="77777777" w:rsidR="00491DB4" w:rsidRPr="00676A93" w:rsidRDefault="00491DB4" w:rsidP="00491DB4">
            <w:pPr>
              <w:spacing w:line="240" w:lineRule="auto"/>
              <w:ind w:left="101" w:hanging="101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หยุดประกอบการ</w:t>
            </w:r>
          </w:p>
        </w:tc>
        <w:tc>
          <w:tcPr>
            <w:tcW w:w="791" w:type="dxa"/>
            <w:vAlign w:val="bottom"/>
          </w:tcPr>
          <w:p w14:paraId="0E9ECEBB" w14:textId="781B3F1E" w:rsidR="00491DB4" w:rsidRPr="00676A93" w:rsidRDefault="00772F53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81" w:type="dxa"/>
          </w:tcPr>
          <w:p w14:paraId="7D6D95A0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0121614" w14:textId="5F2A8AB0" w:rsidR="00491DB4" w:rsidRPr="00676A93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828" w:type="dxa"/>
            <w:vAlign w:val="bottom"/>
          </w:tcPr>
          <w:p w14:paraId="00E60052" w14:textId="72916D2F" w:rsidR="00491DB4" w:rsidRPr="00676A93" w:rsidRDefault="00772F53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92.00</w:t>
            </w:r>
          </w:p>
        </w:tc>
        <w:tc>
          <w:tcPr>
            <w:tcW w:w="180" w:type="dxa"/>
          </w:tcPr>
          <w:p w14:paraId="12A6F16E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88BFD0" w14:textId="4B784C6E" w:rsidR="00491DB4" w:rsidRPr="00676A93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92.00</w:t>
            </w:r>
          </w:p>
        </w:tc>
        <w:tc>
          <w:tcPr>
            <w:tcW w:w="180" w:type="dxa"/>
          </w:tcPr>
          <w:p w14:paraId="7E334C0A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F90A0B" w14:textId="41A851CA" w:rsidR="00491DB4" w:rsidRPr="00676A93" w:rsidRDefault="00772F53" w:rsidP="007203D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03012B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5098CD" w14:textId="77777777" w:rsidR="00491DB4" w:rsidRPr="00676A93" w:rsidRDefault="00491DB4" w:rsidP="007203D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A02C392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157C60" w14:textId="77777777" w:rsidR="00491DB4" w:rsidRPr="00676A93" w:rsidRDefault="00491DB4" w:rsidP="007203D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5" w:type="dxa"/>
          </w:tcPr>
          <w:p w14:paraId="1E513B87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D657CEA" w14:textId="77777777" w:rsidR="00491DB4" w:rsidRPr="00676A93" w:rsidRDefault="00491DB4" w:rsidP="007203D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2975F2CD" w14:textId="77777777" w:rsidR="00491DB4" w:rsidRPr="00676A93" w:rsidRDefault="00491DB4" w:rsidP="00491DB4">
            <w:pPr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CF07B7D" w14:textId="1EFB07A4" w:rsidR="00491DB4" w:rsidRPr="00676A93" w:rsidRDefault="00772F53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0BE3C29" w14:textId="77777777" w:rsidR="00491DB4" w:rsidRPr="00676A93" w:rsidRDefault="00491DB4" w:rsidP="00491DB4">
            <w:pPr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D16AAE4" w14:textId="0858B4F1" w:rsidR="00491DB4" w:rsidRPr="00676A93" w:rsidRDefault="00491DB4" w:rsidP="00491DB4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91DB4" w:rsidRPr="00676A93" w14:paraId="31F90A78" w14:textId="77777777" w:rsidTr="007B425D">
        <w:trPr>
          <w:cantSplit/>
        </w:trPr>
        <w:tc>
          <w:tcPr>
            <w:tcW w:w="3139" w:type="dxa"/>
          </w:tcPr>
          <w:p w14:paraId="7BC4BAF3" w14:textId="77777777" w:rsidR="00491DB4" w:rsidRPr="00676A93" w:rsidRDefault="00491DB4" w:rsidP="00491DB4">
            <w:pPr>
              <w:spacing w:line="240" w:lineRule="auto"/>
              <w:ind w:left="118" w:right="-113" w:hanging="101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บริษัท สหสินวัฒนาไบโอเอ็นเนอร์ยี่ จำกัด</w:t>
            </w:r>
          </w:p>
        </w:tc>
        <w:tc>
          <w:tcPr>
            <w:tcW w:w="1872" w:type="dxa"/>
          </w:tcPr>
          <w:p w14:paraId="7FFBEA6E" w14:textId="77777777" w:rsidR="00491DB4" w:rsidRPr="00676A93" w:rsidRDefault="00491DB4" w:rsidP="00491DB4">
            <w:pPr>
              <w:spacing w:line="240" w:lineRule="auto"/>
              <w:ind w:left="101" w:hanging="101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หยุดประกอบการ</w:t>
            </w:r>
          </w:p>
        </w:tc>
        <w:tc>
          <w:tcPr>
            <w:tcW w:w="791" w:type="dxa"/>
            <w:vAlign w:val="bottom"/>
          </w:tcPr>
          <w:p w14:paraId="7E5D81AE" w14:textId="48E4A2E7" w:rsidR="00491DB4" w:rsidRPr="00676A93" w:rsidRDefault="00772F53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81" w:type="dxa"/>
          </w:tcPr>
          <w:p w14:paraId="6444FD00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45AACE87" w14:textId="613FB1EE" w:rsidR="00491DB4" w:rsidRPr="00676A93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828" w:type="dxa"/>
            <w:vAlign w:val="bottom"/>
          </w:tcPr>
          <w:p w14:paraId="44C1EF9A" w14:textId="7F462938" w:rsidR="00491DB4" w:rsidRPr="00676A93" w:rsidRDefault="00772F53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80" w:type="dxa"/>
          </w:tcPr>
          <w:p w14:paraId="5F11C9A0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70E16E" w14:textId="15E70CCD" w:rsidR="00491DB4" w:rsidRPr="00676A93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80" w:type="dxa"/>
          </w:tcPr>
          <w:p w14:paraId="2D851ECA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FAFF73" w14:textId="71568361" w:rsidR="00491DB4" w:rsidRPr="00676A93" w:rsidRDefault="00772F53" w:rsidP="007203D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626D756" w14:textId="77777777" w:rsidR="00491DB4" w:rsidRPr="00676A93" w:rsidRDefault="00491DB4" w:rsidP="00491DB4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1FE20C" w14:textId="77777777" w:rsidR="00491DB4" w:rsidRPr="00676A93" w:rsidRDefault="00491DB4" w:rsidP="007203D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12FBE19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9CB9D2" w14:textId="77777777" w:rsidR="00491DB4" w:rsidRPr="00676A93" w:rsidRDefault="00491DB4" w:rsidP="007203D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5" w:type="dxa"/>
          </w:tcPr>
          <w:p w14:paraId="4A918721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BF9CEA9" w14:textId="77777777" w:rsidR="00491DB4" w:rsidRPr="00676A93" w:rsidRDefault="00491DB4" w:rsidP="007203D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497A02C9" w14:textId="77777777" w:rsidR="00491DB4" w:rsidRPr="00676A93" w:rsidRDefault="00491DB4" w:rsidP="00491DB4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68C9A73E" w14:textId="1F60EB88" w:rsidR="00491DB4" w:rsidRPr="00676A93" w:rsidRDefault="00772F53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B21E7A4" w14:textId="77777777" w:rsidR="00491DB4" w:rsidRPr="00676A93" w:rsidRDefault="00491DB4" w:rsidP="00491DB4">
            <w:pPr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EC04A8D" w14:textId="12A3B058" w:rsidR="00491DB4" w:rsidRPr="00676A93" w:rsidRDefault="00491DB4" w:rsidP="00491DB4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91DB4" w:rsidRPr="00676A93" w14:paraId="758FCD37" w14:textId="77777777" w:rsidTr="00491DB4">
        <w:trPr>
          <w:cantSplit/>
          <w:trHeight w:val="380"/>
        </w:trPr>
        <w:tc>
          <w:tcPr>
            <w:tcW w:w="3139" w:type="dxa"/>
          </w:tcPr>
          <w:p w14:paraId="3A137230" w14:textId="77777777" w:rsidR="00491DB4" w:rsidRPr="00676A93" w:rsidRDefault="00491DB4" w:rsidP="00491DB4">
            <w:pPr>
              <w:spacing w:line="240" w:lineRule="auto"/>
              <w:ind w:left="118" w:hanging="101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76A9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ถือหุ้นผ่านทาง </w:t>
            </w:r>
            <w:r w:rsidRPr="00676A93">
              <w:rPr>
                <w:rFonts w:ascii="Angsana New" w:hAnsi="Angsana New"/>
                <w:sz w:val="24"/>
                <w:szCs w:val="24"/>
                <w:u w:val="single"/>
              </w:rPr>
              <w:t>“UVCP”</w:t>
            </w:r>
          </w:p>
        </w:tc>
        <w:tc>
          <w:tcPr>
            <w:tcW w:w="1872" w:type="dxa"/>
          </w:tcPr>
          <w:p w14:paraId="6DDA51AD" w14:textId="77777777" w:rsidR="00491DB4" w:rsidRPr="00676A93" w:rsidRDefault="00491DB4" w:rsidP="00491DB4">
            <w:pPr>
              <w:spacing w:line="240" w:lineRule="auto"/>
              <w:ind w:left="101" w:hanging="10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  <w:vAlign w:val="bottom"/>
          </w:tcPr>
          <w:p w14:paraId="6B7C5A92" w14:textId="77777777" w:rsidR="00491DB4" w:rsidRPr="00676A93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1CAB95A4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D987F21" w14:textId="77777777" w:rsidR="00491DB4" w:rsidRPr="00676A93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5E520AED" w14:textId="77777777" w:rsidR="00491DB4" w:rsidRPr="00676A93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79FC58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D27211" w14:textId="77777777" w:rsidR="00491DB4" w:rsidRPr="00676A93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6ED590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03B18D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DBF6FED" w14:textId="77777777" w:rsidR="00491DB4" w:rsidRPr="00676A93" w:rsidRDefault="00491DB4" w:rsidP="00491DB4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4359AC2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77EDF24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4339AD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" w:type="dxa"/>
          </w:tcPr>
          <w:p w14:paraId="33087445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6614D69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" w:type="dxa"/>
            <w:gridSpan w:val="2"/>
          </w:tcPr>
          <w:p w14:paraId="3DE3A6E3" w14:textId="77777777" w:rsidR="00491DB4" w:rsidRPr="00676A93" w:rsidRDefault="00491DB4" w:rsidP="00491DB4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</w:tcPr>
          <w:p w14:paraId="618621F6" w14:textId="77777777" w:rsidR="00491DB4" w:rsidRPr="00676A93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1D1CFDA" w14:textId="77777777" w:rsidR="00491DB4" w:rsidRPr="00676A93" w:rsidRDefault="00491DB4" w:rsidP="00491DB4">
            <w:pPr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91FD735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91DB4" w:rsidRPr="00676A93" w14:paraId="2E4423B9" w14:textId="77777777" w:rsidTr="007B425D">
        <w:trPr>
          <w:cantSplit/>
        </w:trPr>
        <w:tc>
          <w:tcPr>
            <w:tcW w:w="3139" w:type="dxa"/>
          </w:tcPr>
          <w:p w14:paraId="01469A2C" w14:textId="7CC43981" w:rsidR="00491DB4" w:rsidRPr="00676A93" w:rsidRDefault="00491DB4" w:rsidP="00491DB4">
            <w:pPr>
              <w:spacing w:line="240" w:lineRule="auto"/>
              <w:ind w:left="118" w:hanging="101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บริษัท สโตนเฮ้นจ์ อินเตอร์ จำกัด</w:t>
            </w:r>
            <w:r w:rsidRPr="00676A9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676A93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676A9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72" w:type="dxa"/>
          </w:tcPr>
          <w:p w14:paraId="53585591" w14:textId="77777777" w:rsidR="00491DB4" w:rsidRPr="00676A93" w:rsidRDefault="00491DB4" w:rsidP="00491DB4">
            <w:pPr>
              <w:spacing w:line="240" w:lineRule="auto"/>
              <w:ind w:left="101" w:hanging="10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บริการด้านการบริหารและควบคุมงานก่อสร้าง</w:t>
            </w:r>
          </w:p>
        </w:tc>
        <w:tc>
          <w:tcPr>
            <w:tcW w:w="791" w:type="dxa"/>
            <w:vAlign w:val="bottom"/>
          </w:tcPr>
          <w:p w14:paraId="7ED78030" w14:textId="69E20CF4" w:rsidR="00491DB4" w:rsidRPr="00676A93" w:rsidRDefault="00772F53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2</w:t>
            </w:r>
            <w:r w:rsidR="009C6945" w:rsidRPr="00676A93">
              <w:rPr>
                <w:rFonts w:ascii="Angsana New" w:hAnsi="Angsana New"/>
                <w:sz w:val="24"/>
                <w:szCs w:val="24"/>
              </w:rPr>
              <w:t>6.12</w:t>
            </w:r>
          </w:p>
        </w:tc>
        <w:tc>
          <w:tcPr>
            <w:tcW w:w="181" w:type="dxa"/>
          </w:tcPr>
          <w:p w14:paraId="2C5DB829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26EC727" w14:textId="6D6147E5" w:rsidR="00491DB4" w:rsidRPr="00676A93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29.</w:t>
            </w:r>
            <w:r w:rsidR="00650AF8" w:rsidRPr="00676A93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828" w:type="dxa"/>
            <w:vAlign w:val="bottom"/>
          </w:tcPr>
          <w:p w14:paraId="0EDAD6DF" w14:textId="461ACA25" w:rsidR="00491DB4" w:rsidRPr="00676A93" w:rsidRDefault="00772F53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134.00</w:t>
            </w:r>
          </w:p>
        </w:tc>
        <w:tc>
          <w:tcPr>
            <w:tcW w:w="180" w:type="dxa"/>
          </w:tcPr>
          <w:p w14:paraId="7C71E939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90D2319" w14:textId="28622CD4" w:rsidR="00491DB4" w:rsidRPr="00676A93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134.00</w:t>
            </w:r>
          </w:p>
        </w:tc>
        <w:tc>
          <w:tcPr>
            <w:tcW w:w="180" w:type="dxa"/>
          </w:tcPr>
          <w:p w14:paraId="4808456E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265238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E8F4ED2" w14:textId="3DF2C91F" w:rsidR="00772F53" w:rsidRPr="00676A93" w:rsidRDefault="009C6945" w:rsidP="00491DB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6A93">
              <w:rPr>
                <w:rFonts w:ascii="Angsana New" w:hAnsi="Angsana New"/>
                <w:sz w:val="24"/>
                <w:szCs w:val="24"/>
                <w:lang w:bidi="th-TH"/>
              </w:rPr>
              <w:t>396.59</w:t>
            </w:r>
          </w:p>
        </w:tc>
        <w:tc>
          <w:tcPr>
            <w:tcW w:w="180" w:type="dxa"/>
          </w:tcPr>
          <w:p w14:paraId="3ACFC919" w14:textId="77777777" w:rsidR="00491DB4" w:rsidRPr="00676A93" w:rsidRDefault="00491DB4" w:rsidP="00491DB4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1DA4AB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1F22577" w14:textId="3A27DF69" w:rsidR="00491DB4" w:rsidRPr="00676A93" w:rsidRDefault="00491DB4" w:rsidP="00491DB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6A93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443.95</w:t>
            </w:r>
          </w:p>
        </w:tc>
        <w:tc>
          <w:tcPr>
            <w:tcW w:w="180" w:type="dxa"/>
          </w:tcPr>
          <w:p w14:paraId="419402FF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43D664" w14:textId="10120B7E" w:rsidR="00491DB4" w:rsidRPr="00676A93" w:rsidRDefault="009C6945" w:rsidP="00491DB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76A93">
              <w:rPr>
                <w:rFonts w:ascii="Angsana New" w:hAnsi="Angsana New"/>
                <w:sz w:val="24"/>
                <w:szCs w:val="24"/>
                <w:lang w:bidi="th-TH"/>
              </w:rPr>
              <w:t>415.13</w:t>
            </w:r>
          </w:p>
        </w:tc>
        <w:tc>
          <w:tcPr>
            <w:tcW w:w="185" w:type="dxa"/>
          </w:tcPr>
          <w:p w14:paraId="53849E6E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1BED594" w14:textId="37195944" w:rsidR="00491DB4" w:rsidRPr="00676A93" w:rsidRDefault="00491DB4" w:rsidP="00491DB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76A93">
              <w:rPr>
                <w:rFonts w:ascii="Angsana New" w:hAnsi="Angsana New"/>
                <w:sz w:val="23"/>
                <w:szCs w:val="23"/>
              </w:rPr>
              <w:t>444.82</w:t>
            </w:r>
          </w:p>
        </w:tc>
        <w:tc>
          <w:tcPr>
            <w:tcW w:w="179" w:type="dxa"/>
            <w:gridSpan w:val="2"/>
          </w:tcPr>
          <w:p w14:paraId="31144CA8" w14:textId="77777777" w:rsidR="00491DB4" w:rsidRPr="00676A93" w:rsidRDefault="00491DB4" w:rsidP="00491DB4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</w:tcPr>
          <w:p w14:paraId="43DB45B1" w14:textId="77777777" w:rsidR="00491DB4" w:rsidRPr="00676A93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6ADC82FE" w14:textId="4E0D769C" w:rsidR="00772F53" w:rsidRPr="00676A93" w:rsidRDefault="00772F53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89A459B" w14:textId="77777777" w:rsidR="00491DB4" w:rsidRPr="00676A93" w:rsidRDefault="00491DB4" w:rsidP="00491DB4">
            <w:pPr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A52C40F" w14:textId="77777777" w:rsidR="00491DB4" w:rsidRPr="00676A93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4C1A7696" w14:textId="1327AED3" w:rsidR="00491DB4" w:rsidRPr="00676A93" w:rsidRDefault="00357B1F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491DB4" w:rsidRPr="00676A93" w14:paraId="2E441990" w14:textId="77777777" w:rsidTr="00F905A8">
        <w:trPr>
          <w:cantSplit/>
        </w:trPr>
        <w:tc>
          <w:tcPr>
            <w:tcW w:w="3139" w:type="dxa"/>
          </w:tcPr>
          <w:p w14:paraId="071B31C6" w14:textId="77777777" w:rsidR="00491DB4" w:rsidRPr="00676A93" w:rsidRDefault="00491DB4" w:rsidP="00491DB4">
            <w:pPr>
              <w:spacing w:line="240" w:lineRule="auto"/>
              <w:ind w:left="118" w:hanging="101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บริษัท เอ็กซ์เซลเล้นท์ เอ็นเนอร์ยี่</w:t>
            </w:r>
          </w:p>
        </w:tc>
        <w:tc>
          <w:tcPr>
            <w:tcW w:w="1872" w:type="dxa"/>
          </w:tcPr>
          <w:p w14:paraId="79C287B8" w14:textId="77777777" w:rsidR="00491DB4" w:rsidRPr="00676A93" w:rsidRDefault="00491DB4" w:rsidP="00491DB4">
            <w:pPr>
              <w:spacing w:line="240" w:lineRule="auto"/>
              <w:ind w:left="101" w:hanging="10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วิเคราะห์ปรับปรุง</w:t>
            </w:r>
          </w:p>
        </w:tc>
        <w:tc>
          <w:tcPr>
            <w:tcW w:w="791" w:type="dxa"/>
          </w:tcPr>
          <w:p w14:paraId="36DD8C24" w14:textId="77777777" w:rsidR="00491DB4" w:rsidRPr="00676A93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C5602F0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3ABBA46E" w14:textId="77777777" w:rsidR="00491DB4" w:rsidRPr="00676A93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4B9FD186" w14:textId="77777777" w:rsidR="00491DB4" w:rsidRPr="00676A93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35D90C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D47342" w14:textId="77777777" w:rsidR="00491DB4" w:rsidRPr="00676A93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5672E8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9831682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503461B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A53B3A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DDC324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93EFDB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" w:type="dxa"/>
          </w:tcPr>
          <w:p w14:paraId="36656BBE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BE320ED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gridSpan w:val="2"/>
          </w:tcPr>
          <w:p w14:paraId="03731A30" w14:textId="77777777" w:rsidR="00491DB4" w:rsidRPr="00676A93" w:rsidRDefault="00491DB4" w:rsidP="00491DB4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</w:tcPr>
          <w:p w14:paraId="71C0611A" w14:textId="77777777" w:rsidR="00491DB4" w:rsidRPr="00676A93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C5A0F17" w14:textId="77777777" w:rsidR="00491DB4" w:rsidRPr="00676A93" w:rsidRDefault="00491DB4" w:rsidP="00491DB4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601CDE2" w14:textId="77777777" w:rsidR="00491DB4" w:rsidRPr="00676A93" w:rsidRDefault="00491DB4" w:rsidP="00491DB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91DB4" w:rsidRPr="00676A93" w14:paraId="1F9009A6" w14:textId="77777777" w:rsidTr="00491DB4">
        <w:trPr>
          <w:cantSplit/>
        </w:trPr>
        <w:tc>
          <w:tcPr>
            <w:tcW w:w="3139" w:type="dxa"/>
          </w:tcPr>
          <w:p w14:paraId="05958794" w14:textId="77777777" w:rsidR="00491DB4" w:rsidRPr="00676A93" w:rsidRDefault="00491DB4" w:rsidP="00491DB4">
            <w:pPr>
              <w:spacing w:line="300" w:lineRule="exact"/>
              <w:ind w:left="118" w:hanging="101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 xml:space="preserve">   อินเตอร์เนชั่นแนล จำกัด</w:t>
            </w:r>
          </w:p>
        </w:tc>
        <w:tc>
          <w:tcPr>
            <w:tcW w:w="1872" w:type="dxa"/>
          </w:tcPr>
          <w:p w14:paraId="215FB90C" w14:textId="77777777" w:rsidR="00491DB4" w:rsidRPr="00676A93" w:rsidRDefault="00491DB4" w:rsidP="00491DB4">
            <w:pPr>
              <w:spacing w:line="240" w:lineRule="auto"/>
              <w:ind w:left="101" w:hanging="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ประสิทธิภาพการใช้พลังงานและติดตั้งอุปกรณ์ประหยัดพลังงาน</w:t>
            </w:r>
          </w:p>
        </w:tc>
        <w:tc>
          <w:tcPr>
            <w:tcW w:w="791" w:type="dxa"/>
          </w:tcPr>
          <w:p w14:paraId="1C115FE1" w14:textId="77777777" w:rsidR="00491DB4" w:rsidRPr="00676A93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  <w:p w14:paraId="1FCAE0ED" w14:textId="77777777" w:rsidR="00772F53" w:rsidRPr="00676A93" w:rsidRDefault="00772F53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  <w:p w14:paraId="470D8FFC" w14:textId="46CE277B" w:rsidR="00772F53" w:rsidRPr="00676A93" w:rsidRDefault="00772F53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30.59</w:t>
            </w:r>
          </w:p>
        </w:tc>
        <w:tc>
          <w:tcPr>
            <w:tcW w:w="181" w:type="dxa"/>
          </w:tcPr>
          <w:p w14:paraId="6E5986B8" w14:textId="77777777" w:rsidR="00491DB4" w:rsidRPr="00676A93" w:rsidRDefault="00491DB4" w:rsidP="00491D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726EC7E4" w14:textId="77777777" w:rsidR="00491DB4" w:rsidRPr="00676A93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  <w:p w14:paraId="1EF75EA8" w14:textId="77777777" w:rsidR="00491DB4" w:rsidRPr="00676A93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  <w:p w14:paraId="5DA7C7AE" w14:textId="12F70B01" w:rsidR="00491DB4" w:rsidRPr="00676A93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30.59</w:t>
            </w:r>
          </w:p>
        </w:tc>
        <w:tc>
          <w:tcPr>
            <w:tcW w:w="828" w:type="dxa"/>
          </w:tcPr>
          <w:p w14:paraId="34A6DE8D" w14:textId="77777777" w:rsidR="00491DB4" w:rsidRPr="00676A93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  <w:p w14:paraId="2D3A6CFC" w14:textId="77777777" w:rsidR="00772F53" w:rsidRPr="00676A93" w:rsidRDefault="00772F53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  <w:p w14:paraId="124851D5" w14:textId="53762DF2" w:rsidR="00772F53" w:rsidRPr="00676A93" w:rsidRDefault="00772F53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80" w:type="dxa"/>
          </w:tcPr>
          <w:p w14:paraId="7B7800C3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951444F" w14:textId="77777777" w:rsidR="00491DB4" w:rsidRPr="00676A93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  <w:p w14:paraId="5DB6419F" w14:textId="77777777" w:rsidR="00491DB4" w:rsidRPr="00676A93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  <w:p w14:paraId="328B6AA9" w14:textId="34005012" w:rsidR="00491DB4" w:rsidRPr="00676A93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80" w:type="dxa"/>
          </w:tcPr>
          <w:p w14:paraId="2987B501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BF0470C" w14:textId="77777777" w:rsidR="00491DB4" w:rsidRPr="00676A93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3A3176DC" w14:textId="77777777" w:rsidR="00772F53" w:rsidRPr="00676A93" w:rsidRDefault="00772F53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437C4A18" w14:textId="372FAEF0" w:rsidR="00772F53" w:rsidRPr="00676A93" w:rsidRDefault="00114E47" w:rsidP="00772F5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335F5A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53"/>
                <w:tab w:val="decimal" w:pos="697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7DDB0FF" w14:textId="77777777" w:rsidR="00491DB4" w:rsidRPr="00676A93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6EDC1467" w14:textId="77777777" w:rsidR="00491DB4" w:rsidRPr="00676A93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1F1B0595" w14:textId="77777777" w:rsidR="00491DB4" w:rsidRPr="00676A93" w:rsidRDefault="00491DB4" w:rsidP="007203D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AB1E3EB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53"/>
                <w:tab w:val="decimal" w:pos="47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E6F534D" w14:textId="77777777" w:rsidR="00491DB4" w:rsidRPr="00676A93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20474ED4" w14:textId="77777777" w:rsidR="00772F53" w:rsidRPr="00676A93" w:rsidRDefault="00772F53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1B6B8AF6" w14:textId="1110955E" w:rsidR="00772F53" w:rsidRPr="00676A93" w:rsidRDefault="00114E47" w:rsidP="00772F5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07BEC761" w14:textId="77777777" w:rsidR="00491DB4" w:rsidRPr="00676A93" w:rsidRDefault="00491DB4" w:rsidP="00491DB4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CF376B5" w14:textId="77777777" w:rsidR="00491DB4" w:rsidRPr="00676A93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08555161" w14:textId="77777777" w:rsidR="00491DB4" w:rsidRPr="00676A93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4C1FBC25" w14:textId="77777777" w:rsidR="00491DB4" w:rsidRPr="00676A93" w:rsidRDefault="00491DB4" w:rsidP="007203D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7881C356" w14:textId="77777777" w:rsidR="00491DB4" w:rsidRPr="00676A93" w:rsidRDefault="00491DB4" w:rsidP="00491DB4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693B2C4C" w14:textId="758C1A4E" w:rsidR="00491DB4" w:rsidRPr="00676A93" w:rsidRDefault="00772F53" w:rsidP="00491DB4">
            <w:pPr>
              <w:pStyle w:val="acctfourfigures"/>
              <w:tabs>
                <w:tab w:val="clear" w:pos="765"/>
                <w:tab w:val="decimal" w:pos="426"/>
              </w:tabs>
              <w:spacing w:line="300" w:lineRule="exact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A93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E1F4151" w14:textId="77777777" w:rsidR="00491DB4" w:rsidRPr="00676A93" w:rsidRDefault="00491DB4" w:rsidP="00491DB4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33537C5" w14:textId="77777777" w:rsidR="00491DB4" w:rsidRPr="00676A93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2BA93E02" w14:textId="77777777" w:rsidR="00491DB4" w:rsidRPr="00676A93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2FC7D055" w14:textId="16BCAA79" w:rsidR="00491DB4" w:rsidRPr="00676A93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C2D4E" w:rsidRPr="00676A93" w14:paraId="43FC83B8" w14:textId="77777777" w:rsidTr="00491DB4">
        <w:trPr>
          <w:cantSplit/>
        </w:trPr>
        <w:tc>
          <w:tcPr>
            <w:tcW w:w="3139" w:type="dxa"/>
          </w:tcPr>
          <w:p w14:paraId="21282C3A" w14:textId="3973D8AD" w:rsidR="006C2D4E" w:rsidRPr="00676A93" w:rsidRDefault="006C2D4E" w:rsidP="006C2D4E">
            <w:pPr>
              <w:spacing w:line="300" w:lineRule="exact"/>
              <w:ind w:left="118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72" w:type="dxa"/>
          </w:tcPr>
          <w:p w14:paraId="1D3578FA" w14:textId="77777777" w:rsidR="006C2D4E" w:rsidRPr="00676A93" w:rsidRDefault="006C2D4E" w:rsidP="006C2D4E">
            <w:pPr>
              <w:spacing w:line="240" w:lineRule="auto"/>
              <w:ind w:left="101" w:hanging="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76EC25F" w14:textId="77777777" w:rsidR="006C2D4E" w:rsidRPr="00676A93" w:rsidRDefault="006C2D4E" w:rsidP="006C2D4E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238F26" w14:textId="77777777" w:rsidR="006C2D4E" w:rsidRPr="00676A93" w:rsidRDefault="006C2D4E" w:rsidP="006C2D4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7237A06F" w14:textId="77777777" w:rsidR="006C2D4E" w:rsidRPr="00676A93" w:rsidRDefault="006C2D4E" w:rsidP="006C2D4E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5B12B749" w14:textId="77777777" w:rsidR="006C2D4E" w:rsidRPr="00676A93" w:rsidRDefault="006C2D4E" w:rsidP="006C2D4E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0E5A2F" w14:textId="77777777" w:rsidR="006C2D4E" w:rsidRPr="00676A93" w:rsidRDefault="006C2D4E" w:rsidP="006C2D4E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9A6C824" w14:textId="77777777" w:rsidR="006C2D4E" w:rsidRPr="00676A93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E58EBB6" w14:textId="77777777" w:rsidR="006C2D4E" w:rsidRPr="00676A93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578EC4" w14:textId="2578AB00" w:rsidR="006C2D4E" w:rsidRPr="00676A93" w:rsidRDefault="009C6945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396.59</w:t>
            </w:r>
          </w:p>
        </w:tc>
        <w:tc>
          <w:tcPr>
            <w:tcW w:w="180" w:type="dxa"/>
          </w:tcPr>
          <w:p w14:paraId="0E0CD38B" w14:textId="77777777" w:rsidR="006C2D4E" w:rsidRPr="00676A93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1C22E9" w14:textId="0B549B0A" w:rsidR="006C2D4E" w:rsidRPr="00676A93" w:rsidRDefault="00491DB4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76A93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 w:bidi="th-TH"/>
              </w:rPr>
              <w:t>443.95</w:t>
            </w:r>
          </w:p>
        </w:tc>
        <w:tc>
          <w:tcPr>
            <w:tcW w:w="180" w:type="dxa"/>
          </w:tcPr>
          <w:p w14:paraId="5B740CF3" w14:textId="77777777" w:rsidR="006C2D4E" w:rsidRPr="00676A93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21AAFC" w14:textId="31D5F659" w:rsidR="006C2D4E" w:rsidRPr="00676A93" w:rsidRDefault="009C6945" w:rsidP="00772F5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415.13</w:t>
            </w:r>
          </w:p>
        </w:tc>
        <w:tc>
          <w:tcPr>
            <w:tcW w:w="185" w:type="dxa"/>
          </w:tcPr>
          <w:p w14:paraId="3CA93DD2" w14:textId="77777777" w:rsidR="006C2D4E" w:rsidRPr="00676A93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3B56493" w14:textId="2687B6E7" w:rsidR="006C2D4E" w:rsidRPr="00676A93" w:rsidRDefault="00491DB4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 w:val="23"/>
                <w:szCs w:val="23"/>
              </w:rPr>
              <w:t>444.82</w:t>
            </w:r>
          </w:p>
        </w:tc>
        <w:tc>
          <w:tcPr>
            <w:tcW w:w="179" w:type="dxa"/>
            <w:gridSpan w:val="2"/>
          </w:tcPr>
          <w:p w14:paraId="20E03997" w14:textId="77777777" w:rsidR="006C2D4E" w:rsidRPr="00676A93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E15B2" w14:textId="1ADA2829" w:rsidR="006C2D4E" w:rsidRPr="00676A93" w:rsidRDefault="00772F53" w:rsidP="007203D4">
            <w:pPr>
              <w:pStyle w:val="acctfourfigures"/>
              <w:tabs>
                <w:tab w:val="clear" w:pos="765"/>
                <w:tab w:val="decimal" w:pos="426"/>
              </w:tabs>
              <w:spacing w:line="300" w:lineRule="exact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76A9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8631E37" w14:textId="77777777" w:rsidR="006C2D4E" w:rsidRPr="00676A93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AE193" w14:textId="66B4EB3E" w:rsidR="006C2D4E" w:rsidRPr="00676A93" w:rsidRDefault="00357B1F" w:rsidP="006C2D4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 w:val="24"/>
                <w:szCs w:val="24"/>
              </w:rPr>
              <w:t>20.00</w:t>
            </w:r>
          </w:p>
        </w:tc>
      </w:tr>
    </w:tbl>
    <w:p w14:paraId="4D3344AC" w14:textId="2256164C" w:rsidR="00A23D3C" w:rsidRPr="00676A93" w:rsidRDefault="00A23D3C" w:rsidP="007B425D">
      <w:pPr>
        <w:spacing w:line="240" w:lineRule="auto"/>
        <w:ind w:left="549" w:right="-43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br/>
      </w:r>
      <w:r w:rsidRPr="00676A93">
        <w:rPr>
          <w:rFonts w:ascii="Angsana New" w:hAnsi="Angsana New" w:hint="cs"/>
          <w:sz w:val="28"/>
          <w:szCs w:val="28"/>
          <w:cs/>
        </w:rPr>
        <w:t>บริษัทร่วมทั้งหมดจดทะเบียนจัดตั้งและดำเนินธุรกิจในประเทศไทย</w:t>
      </w:r>
    </w:p>
    <w:p w14:paraId="75C60667" w14:textId="59668619" w:rsidR="00A23D3C" w:rsidRPr="00676A93" w:rsidRDefault="00A23D3C" w:rsidP="007B425D">
      <w:pPr>
        <w:spacing w:line="240" w:lineRule="auto"/>
        <w:ind w:left="549" w:right="-43"/>
        <w:rPr>
          <w:rFonts w:ascii="Angsana New" w:hAnsi="Angsana New"/>
          <w:sz w:val="28"/>
          <w:szCs w:val="28"/>
          <w:cs/>
        </w:rPr>
        <w:sectPr w:rsidR="00A23D3C" w:rsidRPr="00676A93" w:rsidSect="00DD5528">
          <w:headerReference w:type="default" r:id="rId14"/>
          <w:footerReference w:type="default" r:id="rId15"/>
          <w:pgSz w:w="16840" w:h="11907" w:orient="landscape" w:code="9"/>
          <w:pgMar w:top="691" w:right="1000" w:bottom="576" w:left="810" w:header="720" w:footer="720" w:gutter="0"/>
          <w:cols w:space="708"/>
          <w:docGrid w:linePitch="360"/>
        </w:sectPr>
      </w:pPr>
    </w:p>
    <w:p w14:paraId="133C759F" w14:textId="42A080AB" w:rsidR="00C85E6C" w:rsidRPr="006F2B8B" w:rsidRDefault="00C85E6C" w:rsidP="006F2B8B">
      <w:pPr>
        <w:tabs>
          <w:tab w:val="left" w:pos="540"/>
        </w:tabs>
        <w:ind w:left="540" w:right="-122"/>
        <w:rPr>
          <w:rFonts w:ascii="Angsana New" w:hAnsi="Angsana New"/>
          <w:spacing w:val="-4"/>
          <w:sz w:val="28"/>
          <w:szCs w:val="28"/>
        </w:rPr>
      </w:pPr>
      <w:r w:rsidRPr="006F2B8B">
        <w:rPr>
          <w:rFonts w:ascii="Angsana New" w:hAnsi="Angsana New"/>
          <w:spacing w:val="-4"/>
          <w:sz w:val="28"/>
          <w:szCs w:val="28"/>
          <w:cs/>
        </w:rPr>
        <w:t>กลุ่มบริษัทไม่มีเงินลงทุนใน</w:t>
      </w:r>
      <w:r w:rsidRPr="006F2B8B">
        <w:rPr>
          <w:rFonts w:ascii="Angsana New" w:hAnsi="Angsana New" w:hint="cs"/>
          <w:spacing w:val="-4"/>
          <w:sz w:val="28"/>
          <w:szCs w:val="28"/>
          <w:cs/>
        </w:rPr>
        <w:t>บริษัทร่</w:t>
      </w:r>
      <w:r w:rsidRPr="006F2B8B">
        <w:rPr>
          <w:rFonts w:ascii="Angsana New" w:hAnsi="Angsana New"/>
          <w:spacing w:val="-4"/>
          <w:sz w:val="28"/>
          <w:szCs w:val="28"/>
          <w:cs/>
        </w:rPr>
        <w:t>ว</w:t>
      </w:r>
      <w:r w:rsidRPr="006F2B8B">
        <w:rPr>
          <w:rFonts w:ascii="Angsana New" w:hAnsi="Angsana New" w:hint="cs"/>
          <w:spacing w:val="-4"/>
          <w:sz w:val="28"/>
          <w:szCs w:val="28"/>
          <w:cs/>
        </w:rPr>
        <w:t>ม</w:t>
      </w:r>
      <w:r w:rsidRPr="006F2B8B">
        <w:rPr>
          <w:rFonts w:ascii="Angsana New" w:hAnsi="Angsana New"/>
          <w:spacing w:val="-4"/>
          <w:sz w:val="28"/>
          <w:szCs w:val="28"/>
          <w:cs/>
        </w:rPr>
        <w:t>ซึ่งจดทะเบียนในตลาดหลักทรัพย์ ดังนั้นจึงไม่มีราคาที่เปิดเผยต่อสาธารณชน ยกเว้น</w:t>
      </w:r>
      <w:r w:rsidRPr="006F2B8B">
        <w:rPr>
          <w:rFonts w:ascii="Angsana New" w:hAnsi="Angsana New"/>
          <w:spacing w:val="-4"/>
          <w:sz w:val="28"/>
          <w:szCs w:val="28"/>
        </w:rPr>
        <w:t xml:space="preserve"> </w:t>
      </w:r>
      <w:r w:rsidRPr="006F2B8B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สโตนเฮ้นจ์ อินเตอร์ จำกัด (มหาชน) ซึ่งเป็นบริษัทที่จดทะเบียนในตลาดหลักทรัพย์แห่งประเทศไทย ณ วันที่ </w:t>
      </w:r>
      <w:r w:rsidR="005F1717" w:rsidRPr="006F2B8B">
        <w:rPr>
          <w:rFonts w:ascii="Angsana New" w:hAnsi="Angsana New"/>
          <w:spacing w:val="-4"/>
          <w:sz w:val="28"/>
          <w:szCs w:val="28"/>
          <w:cs/>
        </w:rPr>
        <w:br/>
      </w:r>
      <w:r w:rsidRPr="006F2B8B">
        <w:rPr>
          <w:rFonts w:ascii="Angsana New" w:hAnsi="Angsana New"/>
          <w:spacing w:val="-4"/>
          <w:sz w:val="28"/>
          <w:szCs w:val="28"/>
        </w:rPr>
        <w:t>31</w:t>
      </w:r>
      <w:r w:rsidR="007A7127" w:rsidRPr="006F2B8B">
        <w:rPr>
          <w:rFonts w:ascii="Angsana New" w:hAnsi="Angsana New" w:hint="cs"/>
          <w:spacing w:val="-4"/>
          <w:sz w:val="28"/>
          <w:szCs w:val="28"/>
          <w:cs/>
        </w:rPr>
        <w:t xml:space="preserve"> มีนาคม </w:t>
      </w:r>
      <w:r w:rsidR="007A7127" w:rsidRPr="006F2B8B">
        <w:rPr>
          <w:rFonts w:ascii="Angsana New" w:hAnsi="Angsana New"/>
          <w:spacing w:val="-4"/>
          <w:sz w:val="28"/>
          <w:szCs w:val="28"/>
        </w:rPr>
        <w:t>2564</w:t>
      </w:r>
      <w:r w:rsidRPr="006F2B8B">
        <w:rPr>
          <w:rFonts w:ascii="Angsana New" w:hAnsi="Angsana New" w:hint="cs"/>
          <w:spacing w:val="-4"/>
          <w:sz w:val="28"/>
          <w:szCs w:val="28"/>
          <w:cs/>
        </w:rPr>
        <w:t xml:space="preserve"> มีราคาปิดต่อหน่วยอยู่ที่ </w:t>
      </w:r>
      <w:r w:rsidR="008D4F0F" w:rsidRPr="006F2B8B">
        <w:rPr>
          <w:rFonts w:ascii="Angsana New" w:hAnsi="Angsana New"/>
          <w:spacing w:val="-4"/>
          <w:sz w:val="28"/>
          <w:szCs w:val="28"/>
        </w:rPr>
        <w:t xml:space="preserve">9.00 </w:t>
      </w:r>
      <w:r w:rsidRPr="006F2B8B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Pr="006F2B8B">
        <w:rPr>
          <w:rFonts w:ascii="Angsana New" w:hAnsi="Angsana New"/>
          <w:spacing w:val="-4"/>
          <w:sz w:val="28"/>
          <w:szCs w:val="28"/>
        </w:rPr>
        <w:t xml:space="preserve"> </w:t>
      </w:r>
      <w:r w:rsidRPr="00CA1B9F">
        <w:rPr>
          <w:rFonts w:ascii="Angsana New" w:hAnsi="Angsana New"/>
          <w:i/>
          <w:iCs/>
          <w:spacing w:val="-4"/>
          <w:sz w:val="28"/>
          <w:szCs w:val="28"/>
        </w:rPr>
        <w:t xml:space="preserve">(30 </w:t>
      </w:r>
      <w:r w:rsidRPr="00CA1B9F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กันยายน </w:t>
      </w:r>
      <w:r w:rsidRPr="00CA1B9F">
        <w:rPr>
          <w:rFonts w:ascii="Angsana New" w:hAnsi="Angsana New"/>
          <w:i/>
          <w:iCs/>
          <w:spacing w:val="-4"/>
          <w:sz w:val="28"/>
          <w:szCs w:val="28"/>
        </w:rPr>
        <w:t xml:space="preserve">2563: 7.05 </w:t>
      </w:r>
      <w:r w:rsidRPr="00CA1B9F">
        <w:rPr>
          <w:rFonts w:ascii="Angsana New" w:hAnsi="Angsana New" w:hint="cs"/>
          <w:i/>
          <w:iCs/>
          <w:spacing w:val="-4"/>
          <w:sz w:val="28"/>
          <w:szCs w:val="28"/>
          <w:cs/>
        </w:rPr>
        <w:t>บาท)</w:t>
      </w:r>
      <w:r w:rsidRPr="006F2B8B">
        <w:rPr>
          <w:rFonts w:ascii="Angsana New" w:hAnsi="Angsana New" w:hint="cs"/>
          <w:spacing w:val="-4"/>
          <w:sz w:val="28"/>
          <w:szCs w:val="28"/>
          <w:cs/>
        </w:rPr>
        <w:t xml:space="preserve"> มูลค่ายุติธรรมของเงินลงทุนในบริษัท </w:t>
      </w:r>
      <w:r w:rsidR="006F2B8B">
        <w:rPr>
          <w:rFonts w:ascii="Angsana New" w:hAnsi="Angsana New"/>
          <w:spacing w:val="-4"/>
          <w:sz w:val="28"/>
          <w:szCs w:val="28"/>
        </w:rPr>
        <w:br/>
      </w:r>
      <w:r w:rsidRPr="006F2B8B">
        <w:rPr>
          <w:rFonts w:ascii="Angsana New" w:hAnsi="Angsana New" w:hint="cs"/>
          <w:spacing w:val="-4"/>
          <w:sz w:val="28"/>
          <w:szCs w:val="28"/>
          <w:cs/>
        </w:rPr>
        <w:t>สโตนเฮ้นจ์ อินเตอร์ จำกัด (มหาชน) เท่ากับ</w:t>
      </w:r>
      <w:r w:rsidRPr="006F2B8B">
        <w:rPr>
          <w:rFonts w:ascii="Angsana New" w:hAnsi="Angsana New"/>
          <w:spacing w:val="-4"/>
          <w:sz w:val="28"/>
          <w:szCs w:val="28"/>
        </w:rPr>
        <w:t xml:space="preserve"> </w:t>
      </w:r>
      <w:r w:rsidR="008D4F0F" w:rsidRPr="006F2B8B">
        <w:rPr>
          <w:rFonts w:ascii="Angsana New" w:hAnsi="Angsana New"/>
          <w:spacing w:val="-4"/>
          <w:sz w:val="28"/>
          <w:szCs w:val="28"/>
        </w:rPr>
        <w:t>630.00</w:t>
      </w:r>
      <w:r w:rsidRPr="006F2B8B">
        <w:rPr>
          <w:rFonts w:ascii="Angsana New" w:hAnsi="Angsana New"/>
          <w:spacing w:val="-4"/>
          <w:sz w:val="28"/>
          <w:szCs w:val="28"/>
        </w:rPr>
        <w:t xml:space="preserve"> </w:t>
      </w:r>
      <w:r w:rsidRPr="006F2B8B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CA1B9F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Pr="00CA1B9F">
        <w:rPr>
          <w:rFonts w:ascii="Angsana New" w:hAnsi="Angsana New" w:hint="cs"/>
          <w:i/>
          <w:iCs/>
          <w:spacing w:val="-4"/>
          <w:sz w:val="28"/>
          <w:szCs w:val="28"/>
          <w:cs/>
        </w:rPr>
        <w:t>(</w:t>
      </w:r>
      <w:r w:rsidRPr="00CA1B9F">
        <w:rPr>
          <w:rFonts w:ascii="Angsana New" w:hAnsi="Angsana New"/>
          <w:i/>
          <w:iCs/>
          <w:spacing w:val="-4"/>
          <w:sz w:val="28"/>
          <w:szCs w:val="28"/>
        </w:rPr>
        <w:t xml:space="preserve">30 </w:t>
      </w:r>
      <w:r w:rsidRPr="00CA1B9F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กันยายน </w:t>
      </w:r>
      <w:r w:rsidRPr="00CA1B9F">
        <w:rPr>
          <w:rFonts w:ascii="Angsana New" w:hAnsi="Angsana New"/>
          <w:i/>
          <w:iCs/>
          <w:spacing w:val="-4"/>
          <w:sz w:val="28"/>
          <w:szCs w:val="28"/>
        </w:rPr>
        <w:t xml:space="preserve">2563: 552.43 </w:t>
      </w:r>
      <w:r w:rsidRPr="00CA1B9F">
        <w:rPr>
          <w:rFonts w:ascii="Angsana New" w:hAnsi="Angsana New" w:hint="cs"/>
          <w:i/>
          <w:iCs/>
          <w:spacing w:val="-4"/>
          <w:sz w:val="28"/>
          <w:szCs w:val="28"/>
          <w:cs/>
        </w:rPr>
        <w:t>ล้านบาท)</w:t>
      </w:r>
    </w:p>
    <w:p w14:paraId="08095E0A" w14:textId="4D727467" w:rsidR="00C85E6C" w:rsidRPr="00676A93" w:rsidRDefault="00C85E6C" w:rsidP="00C47A19">
      <w:pPr>
        <w:tabs>
          <w:tab w:val="left" w:pos="540"/>
        </w:tabs>
        <w:ind w:left="540" w:right="-122"/>
        <w:rPr>
          <w:rFonts w:ascii="Angsana New" w:hAnsi="Angsana New"/>
          <w:sz w:val="28"/>
          <w:szCs w:val="28"/>
        </w:rPr>
      </w:pPr>
    </w:p>
    <w:p w14:paraId="7CB26D68" w14:textId="6E785A33" w:rsidR="00446448" w:rsidRPr="005F1717" w:rsidRDefault="00325395" w:rsidP="008E609E">
      <w:pPr>
        <w:tabs>
          <w:tab w:val="left" w:pos="540"/>
        </w:tabs>
        <w:ind w:left="540" w:right="-122"/>
        <w:rPr>
          <w:rFonts w:ascii="Angsana New" w:hAnsi="Angsana New"/>
          <w:spacing w:val="-4"/>
          <w:sz w:val="28"/>
          <w:szCs w:val="28"/>
          <w:cs/>
        </w:rPr>
      </w:pPr>
      <w:r w:rsidRPr="005F1717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="0096585A" w:rsidRPr="005F1717">
        <w:rPr>
          <w:rFonts w:ascii="Angsana New" w:hAnsi="Angsana New" w:hint="cs"/>
          <w:spacing w:val="-4"/>
          <w:sz w:val="28"/>
          <w:szCs w:val="28"/>
          <w:cs/>
        </w:rPr>
        <w:t>ระหว่างงวด</w:t>
      </w:r>
      <w:r w:rsidR="000930B9" w:rsidRPr="005F1717">
        <w:rPr>
          <w:rFonts w:ascii="Angsana New" w:hAnsi="Angsana New" w:hint="cs"/>
          <w:spacing w:val="-4"/>
          <w:sz w:val="28"/>
          <w:szCs w:val="28"/>
          <w:cs/>
        </w:rPr>
        <w:t>หก</w:t>
      </w:r>
      <w:r w:rsidR="0096585A" w:rsidRPr="005F1717">
        <w:rPr>
          <w:rFonts w:ascii="Angsana New" w:hAnsi="Angsana New" w:hint="cs"/>
          <w:spacing w:val="-4"/>
          <w:sz w:val="28"/>
          <w:szCs w:val="28"/>
          <w:cs/>
        </w:rPr>
        <w:t xml:space="preserve">เดือนสิ้นสุดวันที่ </w:t>
      </w:r>
      <w:r w:rsidR="0096585A" w:rsidRPr="005F1717">
        <w:rPr>
          <w:rFonts w:ascii="Angsana New" w:hAnsi="Angsana New"/>
          <w:spacing w:val="-4"/>
          <w:sz w:val="28"/>
          <w:szCs w:val="28"/>
        </w:rPr>
        <w:t xml:space="preserve">31 </w:t>
      </w:r>
      <w:r w:rsidR="000930B9" w:rsidRPr="005F1717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446448" w:rsidRPr="005F171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46448" w:rsidRPr="005F1717">
        <w:rPr>
          <w:rFonts w:ascii="Angsana New" w:hAnsi="Angsana New"/>
          <w:spacing w:val="-4"/>
          <w:sz w:val="28"/>
          <w:szCs w:val="28"/>
        </w:rPr>
        <w:t>256</w:t>
      </w:r>
      <w:r w:rsidR="000930B9" w:rsidRPr="005F1717">
        <w:rPr>
          <w:rFonts w:ascii="Angsana New" w:hAnsi="Angsana New"/>
          <w:spacing w:val="-4"/>
          <w:sz w:val="28"/>
          <w:szCs w:val="28"/>
        </w:rPr>
        <w:t>4</w:t>
      </w:r>
      <w:r w:rsidR="00446448" w:rsidRPr="005F1717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บริษัทย่อยแห่งหนึ่งได้ขายหุ้นในบริษัท </w:t>
      </w:r>
      <w:r w:rsidR="008E609E" w:rsidRPr="005F1717">
        <w:rPr>
          <w:rFonts w:ascii="Angsana New" w:hAnsi="Angsana New" w:hint="cs"/>
          <w:spacing w:val="-4"/>
          <w:sz w:val="28"/>
          <w:szCs w:val="28"/>
          <w:cs/>
        </w:rPr>
        <w:t>สโตนเฮ้นจ์ อินเตอร์ จำกัด (มหาชน)</w:t>
      </w:r>
      <w:r w:rsidR="00446448" w:rsidRPr="005F1717" w:rsidDel="0064622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46448" w:rsidRPr="005F1717">
        <w:rPr>
          <w:rFonts w:ascii="Angsana New" w:hAnsi="Angsana New"/>
          <w:spacing w:val="-4"/>
          <w:sz w:val="28"/>
          <w:szCs w:val="28"/>
          <w:cs/>
        </w:rPr>
        <w:t>ออกไปร้อยละ</w:t>
      </w:r>
      <w:r w:rsidR="008D4F0F" w:rsidRPr="005F1717">
        <w:rPr>
          <w:rFonts w:ascii="Angsana New" w:hAnsi="Angsana New"/>
          <w:spacing w:val="-4"/>
          <w:sz w:val="28"/>
          <w:szCs w:val="28"/>
        </w:rPr>
        <w:t xml:space="preserve"> 3.12</w:t>
      </w:r>
      <w:r w:rsidR="00446448" w:rsidRPr="005F1717">
        <w:rPr>
          <w:rFonts w:ascii="Angsana New" w:hAnsi="Angsana New"/>
          <w:spacing w:val="-4"/>
          <w:sz w:val="28"/>
          <w:szCs w:val="28"/>
          <w:cs/>
        </w:rPr>
        <w:t xml:space="preserve"> จากส่วนได้เสียทั้งหมดร้อยละ </w:t>
      </w:r>
      <w:r w:rsidR="008E609E" w:rsidRPr="005F1717">
        <w:rPr>
          <w:rFonts w:ascii="Angsana New" w:hAnsi="Angsana New"/>
          <w:spacing w:val="-4"/>
          <w:sz w:val="28"/>
          <w:szCs w:val="28"/>
        </w:rPr>
        <w:t>29.24</w:t>
      </w:r>
      <w:r w:rsidR="00446448" w:rsidRPr="005F1717">
        <w:rPr>
          <w:rFonts w:ascii="Angsana New" w:hAnsi="Angsana New"/>
          <w:spacing w:val="-4"/>
          <w:sz w:val="28"/>
          <w:szCs w:val="28"/>
        </w:rPr>
        <w:t xml:space="preserve"> </w:t>
      </w:r>
      <w:r w:rsidR="00446448" w:rsidRPr="005F1717">
        <w:rPr>
          <w:rFonts w:ascii="Angsana New" w:hAnsi="Angsana New"/>
          <w:spacing w:val="-4"/>
          <w:sz w:val="28"/>
          <w:szCs w:val="28"/>
          <w:cs/>
        </w:rPr>
        <w:t>ของทุนที่ออกและชำระแล้วเป็นจำนวนเงิน</w:t>
      </w:r>
      <w:r w:rsidR="008E609E" w:rsidRPr="005F1717">
        <w:rPr>
          <w:rFonts w:ascii="Angsana New" w:hAnsi="Angsana New"/>
          <w:spacing w:val="-4"/>
          <w:sz w:val="28"/>
          <w:szCs w:val="28"/>
        </w:rPr>
        <w:t xml:space="preserve"> </w:t>
      </w:r>
      <w:r w:rsidR="008D4F0F" w:rsidRPr="005F1717">
        <w:rPr>
          <w:rFonts w:ascii="Angsana New" w:hAnsi="Angsana New"/>
          <w:spacing w:val="-4"/>
          <w:sz w:val="28"/>
          <w:szCs w:val="28"/>
        </w:rPr>
        <w:t xml:space="preserve">61.59 </w:t>
      </w:r>
      <w:r w:rsidR="00446448" w:rsidRPr="005F1717">
        <w:rPr>
          <w:rFonts w:ascii="Angsana New" w:hAnsi="Angsana New"/>
          <w:spacing w:val="-4"/>
          <w:sz w:val="28"/>
          <w:szCs w:val="28"/>
          <w:cs/>
        </w:rPr>
        <w:t xml:space="preserve">ล้านบาท กลุ่มบริษัทรับรู้กำไรจากการขายจำนวน </w:t>
      </w:r>
      <w:r w:rsidR="008449D2" w:rsidRPr="005F1717">
        <w:rPr>
          <w:rFonts w:ascii="Angsana New" w:hAnsi="Angsana New"/>
          <w:spacing w:val="-4"/>
          <w:sz w:val="28"/>
          <w:szCs w:val="28"/>
        </w:rPr>
        <w:t>1</w:t>
      </w:r>
      <w:r w:rsidR="00201B5C" w:rsidRPr="005F1717">
        <w:rPr>
          <w:rFonts w:ascii="Angsana New" w:hAnsi="Angsana New"/>
          <w:spacing w:val="-4"/>
          <w:sz w:val="28"/>
          <w:szCs w:val="28"/>
        </w:rPr>
        <w:t>3</w:t>
      </w:r>
      <w:r w:rsidR="008449D2" w:rsidRPr="005F1717">
        <w:rPr>
          <w:rFonts w:ascii="Angsana New" w:hAnsi="Angsana New"/>
          <w:spacing w:val="-4"/>
          <w:sz w:val="28"/>
          <w:szCs w:val="28"/>
        </w:rPr>
        <w:t>.</w:t>
      </w:r>
      <w:r w:rsidR="00201B5C" w:rsidRPr="005F1717">
        <w:rPr>
          <w:rFonts w:ascii="Angsana New" w:hAnsi="Angsana New"/>
          <w:spacing w:val="-4"/>
          <w:sz w:val="28"/>
          <w:szCs w:val="28"/>
        </w:rPr>
        <w:t>36</w:t>
      </w:r>
      <w:r w:rsidR="00446448" w:rsidRPr="005F1717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</w:p>
    <w:p w14:paraId="4A0353CB" w14:textId="77777777" w:rsidR="00446448" w:rsidRPr="00676A93" w:rsidRDefault="00446448" w:rsidP="00C47A19">
      <w:pPr>
        <w:tabs>
          <w:tab w:val="left" w:pos="540"/>
        </w:tabs>
        <w:ind w:left="540" w:right="-122"/>
        <w:rPr>
          <w:rFonts w:ascii="Angsana New" w:hAnsi="Angsana New"/>
          <w:sz w:val="28"/>
          <w:szCs w:val="28"/>
        </w:rPr>
      </w:pPr>
    </w:p>
    <w:p w14:paraId="398599E0" w14:textId="304E557F" w:rsidR="00C47A19" w:rsidRPr="00676A93" w:rsidRDefault="00C47A19" w:rsidP="00C47A19">
      <w:pPr>
        <w:tabs>
          <w:tab w:val="left" w:pos="540"/>
        </w:tabs>
        <w:ind w:left="540" w:right="-122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</w:t>
      </w:r>
      <w:r w:rsidRPr="00676A93">
        <w:rPr>
          <w:rFonts w:ascii="Angsana New" w:hAnsi="Angsana New"/>
          <w:sz w:val="28"/>
          <w:szCs w:val="28"/>
          <w:cs/>
        </w:rPr>
        <w:t xml:space="preserve">ของบริษัท เอ็กซ์เซลเล้นท์ เอ็นเนอร์ยี่ อินเตอร์เนชั่นแนล จำกัด (“บริษัทร่วม”) </w:t>
      </w:r>
      <w:r w:rsidRPr="00676A93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</w:t>
      </w:r>
      <w:r w:rsidRPr="00676A93">
        <w:rPr>
          <w:rFonts w:ascii="Angsana New" w:hAnsi="Angsana New"/>
          <w:sz w:val="28"/>
          <w:szCs w:val="28"/>
          <w:cs/>
        </w:rPr>
        <w:t xml:space="preserve">ในบริษัทร่วมดังกล่าว ณ วันที่ </w:t>
      </w:r>
      <w:r w:rsidR="008F157C">
        <w:rPr>
          <w:rFonts w:ascii="Angsana New" w:hAnsi="Angsana New"/>
          <w:sz w:val="28"/>
          <w:szCs w:val="28"/>
          <w:cs/>
        </w:rPr>
        <w:br/>
      </w:r>
      <w:r w:rsidRPr="00676A93">
        <w:rPr>
          <w:rFonts w:ascii="Angsana New" w:hAnsi="Angsana New"/>
          <w:sz w:val="28"/>
          <w:szCs w:val="28"/>
        </w:rPr>
        <w:t xml:space="preserve">31 </w:t>
      </w:r>
      <w:r w:rsidR="008E587B" w:rsidRPr="00676A93">
        <w:rPr>
          <w:rFonts w:ascii="Angsana New" w:hAnsi="Angsana New" w:hint="cs"/>
          <w:sz w:val="28"/>
          <w:szCs w:val="28"/>
          <w:cs/>
        </w:rPr>
        <w:t>มีนาคม</w:t>
      </w:r>
      <w:r w:rsidRPr="00676A93">
        <w:rPr>
          <w:rFonts w:ascii="Angsana New" w:hAnsi="Angsana New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</w:rPr>
        <w:t>256</w:t>
      </w:r>
      <w:r w:rsidR="008E587B" w:rsidRPr="00676A93">
        <w:rPr>
          <w:rFonts w:ascii="Angsana New" w:hAnsi="Angsana New"/>
          <w:sz w:val="28"/>
          <w:szCs w:val="28"/>
        </w:rPr>
        <w:t>4</w:t>
      </w:r>
      <w:r w:rsidRPr="00676A93">
        <w:rPr>
          <w:rFonts w:ascii="Angsana New" w:hAnsi="Angsana New"/>
          <w:sz w:val="28"/>
          <w:szCs w:val="28"/>
        </w:rPr>
        <w:t> </w:t>
      </w:r>
      <w:r w:rsidRPr="00676A93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Pr="00676A93">
        <w:rPr>
          <w:rFonts w:ascii="Angsana New" w:hAnsi="Angsana New"/>
          <w:sz w:val="28"/>
          <w:szCs w:val="28"/>
        </w:rPr>
        <w:t> </w:t>
      </w:r>
      <w:r w:rsidR="00B20D99" w:rsidRPr="00676A93">
        <w:rPr>
          <w:rFonts w:ascii="Angsana New" w:hAnsi="Angsana New"/>
          <w:sz w:val="28"/>
          <w:szCs w:val="28"/>
        </w:rPr>
        <w:t>31.50</w:t>
      </w:r>
      <w:r w:rsidRPr="00676A93">
        <w:rPr>
          <w:rFonts w:ascii="Angsana New" w:hAnsi="Angsana New"/>
          <w:sz w:val="28"/>
          <w:szCs w:val="28"/>
        </w:rPr>
        <w:t> </w:t>
      </w:r>
      <w:r w:rsidRPr="00676A93">
        <w:rPr>
          <w:rFonts w:ascii="Angsana New" w:hAnsi="Angsana New" w:hint="cs"/>
          <w:sz w:val="28"/>
          <w:szCs w:val="28"/>
          <w:cs/>
        </w:rPr>
        <w:t>ล้านบาท</w:t>
      </w:r>
      <w:r w:rsidRPr="00676A93">
        <w:rPr>
          <w:rFonts w:ascii="Angsana New" w:hAnsi="Angsana New"/>
          <w:sz w:val="28"/>
          <w:szCs w:val="28"/>
        </w:rPr>
        <w:t> </w:t>
      </w:r>
      <w:r w:rsidRPr="00676A93">
        <w:rPr>
          <w:rFonts w:ascii="Angsana New" w:hAnsi="Angsana New"/>
          <w:i/>
          <w:iCs/>
          <w:sz w:val="28"/>
          <w:szCs w:val="28"/>
          <w:cs/>
        </w:rPr>
        <w:t>(</w:t>
      </w:r>
      <w:r w:rsidRPr="00676A93">
        <w:rPr>
          <w:rFonts w:ascii="Angsana New" w:hAnsi="Angsana New"/>
          <w:i/>
          <w:iCs/>
          <w:sz w:val="28"/>
          <w:szCs w:val="28"/>
        </w:rPr>
        <w:t>30</w:t>
      </w:r>
      <w:r w:rsidRPr="00676A93">
        <w:rPr>
          <w:rFonts w:ascii="Angsana New" w:hAnsi="Angsana New"/>
          <w:i/>
          <w:iCs/>
          <w:sz w:val="28"/>
          <w:szCs w:val="28"/>
          <w:cs/>
        </w:rPr>
        <w:t xml:space="preserve"> กันยายน </w:t>
      </w:r>
      <w:r w:rsidRPr="00676A93">
        <w:rPr>
          <w:rFonts w:ascii="Angsana New" w:hAnsi="Angsana New"/>
          <w:i/>
          <w:iCs/>
          <w:sz w:val="28"/>
          <w:szCs w:val="28"/>
        </w:rPr>
        <w:t>256</w:t>
      </w:r>
      <w:r w:rsidR="006636D4" w:rsidRPr="00676A93">
        <w:rPr>
          <w:rFonts w:ascii="Angsana New" w:hAnsi="Angsana New"/>
          <w:i/>
          <w:iCs/>
          <w:sz w:val="28"/>
          <w:szCs w:val="28"/>
        </w:rPr>
        <w:t>3</w:t>
      </w:r>
      <w:r w:rsidRPr="00676A93">
        <w:rPr>
          <w:rFonts w:ascii="Angsana New" w:hAnsi="Angsana New"/>
          <w:i/>
          <w:iCs/>
          <w:sz w:val="28"/>
          <w:szCs w:val="28"/>
        </w:rPr>
        <w:t xml:space="preserve">: </w:t>
      </w:r>
      <w:r w:rsidR="006636D4" w:rsidRPr="00676A93">
        <w:rPr>
          <w:rFonts w:ascii="Angsana New" w:hAnsi="Angsana New"/>
          <w:i/>
          <w:iCs/>
          <w:sz w:val="28"/>
          <w:szCs w:val="28"/>
        </w:rPr>
        <w:t>31.50</w:t>
      </w:r>
      <w:r w:rsidRPr="00676A93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8F157C">
        <w:rPr>
          <w:rFonts w:ascii="Angsana New" w:hAnsi="Angsana New"/>
          <w:i/>
          <w:iCs/>
          <w:sz w:val="28"/>
          <w:szCs w:val="28"/>
          <w:cs/>
        </w:rPr>
        <w:br/>
      </w:r>
      <w:r w:rsidRPr="00676A93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676A93">
        <w:rPr>
          <w:rFonts w:ascii="Angsana New" w:hAnsi="Angsana New"/>
          <w:i/>
          <w:iCs/>
          <w:sz w:val="28"/>
          <w:szCs w:val="28"/>
        </w:rPr>
        <w:t xml:space="preserve"> </w:t>
      </w:r>
      <w:r w:rsidRPr="00676A93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  <w:r w:rsidRPr="00676A93">
        <w:rPr>
          <w:rFonts w:ascii="Angsana New" w:hAnsi="Angsana New"/>
          <w:sz w:val="28"/>
          <w:szCs w:val="28"/>
        </w:rPr>
        <w:t xml:space="preserve">   </w:t>
      </w:r>
    </w:p>
    <w:p w14:paraId="50FB7898" w14:textId="77777777" w:rsidR="000376BB" w:rsidRPr="00676A93" w:rsidRDefault="000376BB" w:rsidP="00D90E3F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94C55CA" w14:textId="77777777" w:rsidR="00DD5528" w:rsidRPr="00676A93" w:rsidRDefault="00DD5528" w:rsidP="00BB7F04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DD5528" w:rsidRPr="00676A93" w:rsidSect="00C73417">
          <w:headerReference w:type="default" r:id="rId16"/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</w:p>
    <w:p w14:paraId="7083DC8E" w14:textId="77777777" w:rsidR="00DD5528" w:rsidRPr="00676A93" w:rsidRDefault="00B8369C" w:rsidP="004B4285">
      <w:pPr>
        <w:numPr>
          <w:ilvl w:val="0"/>
          <w:numId w:val="4"/>
        </w:numPr>
        <w:ind w:left="540" w:right="-45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525C8C5D" w14:textId="4E4EECAA" w:rsidR="003A290F" w:rsidRPr="00676A93" w:rsidRDefault="00895102" w:rsidP="007A0344">
      <w:pPr>
        <w:tabs>
          <w:tab w:val="left" w:pos="990"/>
        </w:tabs>
        <w:spacing w:before="240"/>
        <w:ind w:left="540" w:right="-45"/>
        <w:rPr>
          <w:sz w:val="20"/>
          <w:szCs w:val="20"/>
        </w:rPr>
      </w:pPr>
      <w:r w:rsidRPr="00676A93">
        <w:rPr>
          <w:rFonts w:ascii="Angsana New" w:hAnsi="Angsana New"/>
          <w:sz w:val="28"/>
          <w:szCs w:val="28"/>
          <w:cs/>
        </w:rPr>
        <w:t xml:space="preserve">เงินลงทุนในบริษัทย่อย ณ วันที่ </w:t>
      </w:r>
      <w:r w:rsidR="004E6125" w:rsidRPr="00676A93">
        <w:rPr>
          <w:rFonts w:ascii="Angsana New" w:hAnsi="Angsana New"/>
          <w:sz w:val="28"/>
          <w:szCs w:val="28"/>
        </w:rPr>
        <w:t xml:space="preserve">31 </w:t>
      </w:r>
      <w:r w:rsidR="00096284" w:rsidRPr="00676A9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096284" w:rsidRPr="00676A93">
        <w:rPr>
          <w:rFonts w:ascii="Angsana New" w:hAnsi="Angsana New"/>
          <w:sz w:val="28"/>
          <w:szCs w:val="28"/>
        </w:rPr>
        <w:t>2564</w:t>
      </w:r>
      <w:r w:rsidR="004E6125" w:rsidRPr="00676A93">
        <w:rPr>
          <w:rFonts w:ascii="Angsana New" w:hAnsi="Angsana New"/>
          <w:sz w:val="28"/>
          <w:szCs w:val="28"/>
        </w:rPr>
        <w:t xml:space="preserve"> </w:t>
      </w:r>
      <w:r w:rsidR="004E6125" w:rsidRPr="00676A93">
        <w:rPr>
          <w:rFonts w:ascii="Angsana New" w:hAnsi="Angsana New" w:hint="cs"/>
          <w:sz w:val="28"/>
          <w:szCs w:val="28"/>
          <w:cs/>
        </w:rPr>
        <w:t xml:space="preserve">และ </w:t>
      </w:r>
      <w:r w:rsidR="004E6125" w:rsidRPr="00676A93">
        <w:rPr>
          <w:rFonts w:ascii="Angsana New" w:hAnsi="Angsana New"/>
          <w:sz w:val="28"/>
          <w:szCs w:val="28"/>
        </w:rPr>
        <w:t>30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676A93">
        <w:rPr>
          <w:rFonts w:ascii="Angsana New" w:hAnsi="Angsana New"/>
          <w:sz w:val="28"/>
          <w:szCs w:val="28"/>
        </w:rPr>
        <w:t>256</w:t>
      </w:r>
      <w:r w:rsidR="0098346B" w:rsidRPr="00676A93">
        <w:rPr>
          <w:rFonts w:ascii="Angsana New" w:hAnsi="Angsana New"/>
          <w:sz w:val="28"/>
          <w:szCs w:val="28"/>
        </w:rPr>
        <w:t>3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และเงินปันผลรับจากเงินลงทุนสำหรับ</w:t>
      </w:r>
      <w:r w:rsidR="00720938" w:rsidRPr="00676A93">
        <w:rPr>
          <w:rFonts w:ascii="Angsana New" w:hAnsi="Angsana New" w:hint="cs"/>
          <w:sz w:val="28"/>
          <w:szCs w:val="28"/>
          <w:cs/>
        </w:rPr>
        <w:t>งวด</w:t>
      </w:r>
      <w:r w:rsidR="00096284" w:rsidRPr="00676A93">
        <w:rPr>
          <w:rFonts w:ascii="Angsana New" w:hAnsi="Angsana New" w:hint="cs"/>
          <w:sz w:val="28"/>
          <w:szCs w:val="28"/>
          <w:cs/>
        </w:rPr>
        <w:t>หก</w:t>
      </w:r>
      <w:r w:rsidR="00720938" w:rsidRPr="00676A93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="00720938" w:rsidRPr="00676A93">
        <w:rPr>
          <w:rFonts w:ascii="Angsana New" w:hAnsi="Angsana New"/>
          <w:sz w:val="28"/>
          <w:szCs w:val="28"/>
          <w:cs/>
        </w:rPr>
        <w:t xml:space="preserve"> </w:t>
      </w:r>
      <w:r w:rsidR="00720938" w:rsidRPr="00676A93">
        <w:rPr>
          <w:rFonts w:ascii="Angsana New" w:hAnsi="Angsana New"/>
          <w:sz w:val="28"/>
          <w:szCs w:val="28"/>
        </w:rPr>
        <w:t xml:space="preserve">31 </w:t>
      </w:r>
      <w:r w:rsidR="00096284" w:rsidRPr="00676A93">
        <w:rPr>
          <w:rFonts w:ascii="Angsana New" w:hAnsi="Angsana New" w:hint="cs"/>
          <w:sz w:val="28"/>
          <w:szCs w:val="28"/>
          <w:cs/>
        </w:rPr>
        <w:t>มีนาคม</w:t>
      </w:r>
      <w:r w:rsidR="00720938"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="00781BA7" w:rsidRPr="00676A93">
        <w:rPr>
          <w:rFonts w:ascii="Angsana New" w:hAnsi="Angsana New"/>
          <w:sz w:val="28"/>
          <w:szCs w:val="28"/>
        </w:rPr>
        <w:t>256</w:t>
      </w:r>
      <w:r w:rsidR="00096284" w:rsidRPr="00676A93">
        <w:rPr>
          <w:rFonts w:ascii="Angsana New" w:hAnsi="Angsana New"/>
          <w:sz w:val="28"/>
          <w:szCs w:val="28"/>
        </w:rPr>
        <w:t>4</w:t>
      </w:r>
      <w:r w:rsidR="00781BA7" w:rsidRPr="00676A93">
        <w:rPr>
          <w:rFonts w:ascii="Angsana New" w:hAnsi="Angsana New"/>
          <w:sz w:val="28"/>
          <w:szCs w:val="28"/>
        </w:rPr>
        <w:t xml:space="preserve"> </w:t>
      </w:r>
      <w:r w:rsidR="00781BA7" w:rsidRPr="00676A93">
        <w:rPr>
          <w:rFonts w:ascii="Angsana New" w:hAnsi="Angsana New"/>
          <w:sz w:val="28"/>
          <w:szCs w:val="28"/>
          <w:cs/>
        </w:rPr>
        <w:t xml:space="preserve">และ </w:t>
      </w:r>
      <w:r w:rsidR="00781BA7" w:rsidRPr="00676A93">
        <w:rPr>
          <w:rFonts w:ascii="Angsana New" w:hAnsi="Angsana New"/>
          <w:sz w:val="28"/>
          <w:szCs w:val="28"/>
        </w:rPr>
        <w:t>256</w:t>
      </w:r>
      <w:r w:rsidR="00096284" w:rsidRPr="00676A93">
        <w:rPr>
          <w:rFonts w:ascii="Angsana New" w:hAnsi="Angsana New"/>
          <w:sz w:val="28"/>
          <w:szCs w:val="28"/>
        </w:rPr>
        <w:t>3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margin" w:tblpX="441" w:tblpY="359"/>
        <w:tblW w:w="15064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783"/>
        <w:gridCol w:w="810"/>
        <w:gridCol w:w="774"/>
        <w:gridCol w:w="855"/>
        <w:gridCol w:w="720"/>
        <w:gridCol w:w="236"/>
        <w:gridCol w:w="720"/>
        <w:gridCol w:w="236"/>
        <w:gridCol w:w="774"/>
        <w:gridCol w:w="270"/>
        <w:gridCol w:w="720"/>
        <w:gridCol w:w="236"/>
        <w:gridCol w:w="754"/>
        <w:gridCol w:w="236"/>
        <w:gridCol w:w="720"/>
        <w:gridCol w:w="236"/>
        <w:gridCol w:w="820"/>
        <w:gridCol w:w="270"/>
        <w:gridCol w:w="754"/>
      </w:tblGrid>
      <w:tr w:rsidR="003A290F" w:rsidRPr="00676A93" w14:paraId="68AE4BDD" w14:textId="77777777" w:rsidTr="0090418D">
        <w:trPr>
          <w:tblHeader/>
        </w:trPr>
        <w:tc>
          <w:tcPr>
            <w:tcW w:w="2250" w:type="dxa"/>
          </w:tcPr>
          <w:p w14:paraId="045CDAA6" w14:textId="77777777" w:rsidR="003A290F" w:rsidRPr="00676A93" w:rsidRDefault="003A290F" w:rsidP="002E3B0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793CC27B" w14:textId="77777777" w:rsidR="003A290F" w:rsidRPr="00676A93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0924" w:type="dxa"/>
            <w:gridSpan w:val="19"/>
          </w:tcPr>
          <w:p w14:paraId="2AFDE105" w14:textId="77777777" w:rsidR="003A290F" w:rsidRPr="00676A93" w:rsidRDefault="003A290F" w:rsidP="002E3B0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6A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290F" w:rsidRPr="00676A93" w14:paraId="3862C1AD" w14:textId="77777777" w:rsidTr="0090418D">
        <w:trPr>
          <w:trHeight w:val="498"/>
          <w:tblHeader/>
        </w:trPr>
        <w:tc>
          <w:tcPr>
            <w:tcW w:w="2250" w:type="dxa"/>
          </w:tcPr>
          <w:p w14:paraId="01A14F55" w14:textId="77777777" w:rsidR="003A290F" w:rsidRPr="00676A93" w:rsidRDefault="003A290F" w:rsidP="002E3B0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06D30FB0" w14:textId="77777777" w:rsidR="003A290F" w:rsidRPr="00676A93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val="en-US" w:bidi="th-TH"/>
              </w:rPr>
            </w:pPr>
          </w:p>
          <w:p w14:paraId="6A0D8C38" w14:textId="77777777" w:rsidR="003A290F" w:rsidRPr="00676A93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93" w:type="dxa"/>
            <w:gridSpan w:val="2"/>
          </w:tcPr>
          <w:p w14:paraId="54166697" w14:textId="77777777" w:rsidR="003A290F" w:rsidRPr="00676A93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629" w:type="dxa"/>
            <w:gridSpan w:val="2"/>
          </w:tcPr>
          <w:p w14:paraId="6341AF63" w14:textId="77777777" w:rsidR="003A290F" w:rsidRPr="00676A93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9F25648" w14:textId="77777777" w:rsidR="003A290F" w:rsidRPr="00676A93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676" w:type="dxa"/>
            <w:gridSpan w:val="3"/>
          </w:tcPr>
          <w:p w14:paraId="3D92A230" w14:textId="77777777" w:rsidR="003A290F" w:rsidRPr="00676A93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D64EE58" w14:textId="77777777" w:rsidR="003A290F" w:rsidRPr="00676A93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36" w:type="dxa"/>
          </w:tcPr>
          <w:p w14:paraId="641876D1" w14:textId="77777777" w:rsidR="003A290F" w:rsidRPr="00676A93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64" w:type="dxa"/>
            <w:gridSpan w:val="3"/>
          </w:tcPr>
          <w:p w14:paraId="38DC1686" w14:textId="77777777" w:rsidR="003A290F" w:rsidRPr="00676A93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E58DA4F" w14:textId="77777777" w:rsidR="003A290F" w:rsidRPr="00676A93" w:rsidDel="00685444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61BBFB6A" w14:textId="77777777" w:rsidR="003A290F" w:rsidRPr="00676A93" w:rsidDel="00685444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02E380CD" w14:textId="77777777" w:rsidR="003A290F" w:rsidRPr="00676A93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CD0E581" w14:textId="77777777" w:rsidR="003A290F" w:rsidRPr="00676A93" w:rsidDel="00685444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676A93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</w:tcPr>
          <w:p w14:paraId="41B5BA26" w14:textId="77777777" w:rsidR="003A290F" w:rsidRPr="00676A93" w:rsidDel="00685444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4" w:type="dxa"/>
            <w:gridSpan w:val="3"/>
            <w:vAlign w:val="bottom"/>
          </w:tcPr>
          <w:p w14:paraId="6F98C342" w14:textId="77777777" w:rsidR="003A290F" w:rsidRPr="00676A93" w:rsidRDefault="003A290F" w:rsidP="002E3B0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  <w:r w:rsidRPr="00676A93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</w:t>
            </w:r>
            <w:r w:rsidR="000B1383" w:rsidRPr="00676A93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งวด</w:t>
            </w:r>
          </w:p>
          <w:p w14:paraId="73B31613" w14:textId="4EA43FA1" w:rsidR="000B1383" w:rsidRPr="00676A93" w:rsidDel="00685444" w:rsidRDefault="00096284" w:rsidP="002E3B0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A93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หก</w:t>
            </w:r>
            <w:r w:rsidR="000B1383" w:rsidRPr="00676A93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096284" w:rsidRPr="00676A93" w14:paraId="0B246542" w14:textId="77777777" w:rsidTr="0090418D">
        <w:trPr>
          <w:tblHeader/>
        </w:trPr>
        <w:tc>
          <w:tcPr>
            <w:tcW w:w="2250" w:type="dxa"/>
          </w:tcPr>
          <w:p w14:paraId="3FACDD8B" w14:textId="77777777" w:rsidR="00096284" w:rsidRPr="00676A93" w:rsidRDefault="00096284" w:rsidP="00096284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65BBF336" w14:textId="77777777" w:rsidR="00096284" w:rsidRPr="00676A93" w:rsidRDefault="00096284" w:rsidP="0009628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83" w:type="dxa"/>
          </w:tcPr>
          <w:p w14:paraId="766E5706" w14:textId="68A01FEE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</w:tcPr>
          <w:p w14:paraId="020D7D6A" w14:textId="5CB99D75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74" w:type="dxa"/>
          </w:tcPr>
          <w:p w14:paraId="5A910547" w14:textId="3FF67541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55" w:type="dxa"/>
          </w:tcPr>
          <w:p w14:paraId="0884505D" w14:textId="6B7002B1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570BA28D" w14:textId="738DB46B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7467DFD9" w14:textId="77777777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00385DC" w14:textId="632EC657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323336D8" w14:textId="77777777" w:rsidR="00096284" w:rsidRPr="00676A93" w:rsidRDefault="00096284" w:rsidP="00096284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1CBC1DA" w14:textId="5DAC596C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30D8A9AE" w14:textId="77777777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2F237D4" w14:textId="4113F3F4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21547BA9" w14:textId="77777777" w:rsidR="00096284" w:rsidRPr="00676A93" w:rsidRDefault="00096284" w:rsidP="00096284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118CC5A" w14:textId="705F5782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6F646DE3" w14:textId="77777777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D88B75" w14:textId="6F9CA08C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606AFA38" w14:textId="77777777" w:rsidR="00096284" w:rsidRPr="00676A93" w:rsidRDefault="00096284" w:rsidP="00096284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30E13C9" w14:textId="716CAEBC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4E19A68A" w14:textId="77777777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916CF88" w14:textId="3F6A0151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096284" w:rsidRPr="00676A93" w14:paraId="335A8E7D" w14:textId="77777777" w:rsidTr="0090418D">
        <w:trPr>
          <w:tblHeader/>
        </w:trPr>
        <w:tc>
          <w:tcPr>
            <w:tcW w:w="2250" w:type="dxa"/>
          </w:tcPr>
          <w:p w14:paraId="29E851BC" w14:textId="77777777" w:rsidR="00096284" w:rsidRPr="00676A93" w:rsidRDefault="00096284" w:rsidP="00096284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509460DA" w14:textId="77777777" w:rsidR="00096284" w:rsidRPr="00676A93" w:rsidRDefault="00096284" w:rsidP="0009628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83" w:type="dxa"/>
          </w:tcPr>
          <w:p w14:paraId="675476F1" w14:textId="1531ED7D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810" w:type="dxa"/>
          </w:tcPr>
          <w:p w14:paraId="2E63DD09" w14:textId="468E8514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74" w:type="dxa"/>
          </w:tcPr>
          <w:p w14:paraId="482361CF" w14:textId="42558632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855" w:type="dxa"/>
          </w:tcPr>
          <w:p w14:paraId="106C1D3E" w14:textId="26D87699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14:paraId="1EAA7B3D" w14:textId="672C8E40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0D4690FB" w14:textId="77777777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7349B0A" w14:textId="28B165FE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682CAEC4" w14:textId="77777777" w:rsidR="00096284" w:rsidRPr="00676A93" w:rsidRDefault="00096284" w:rsidP="00096284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53970C5" w14:textId="78B045C4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57A7E7B1" w14:textId="77777777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F705EFF" w14:textId="5BE6DEF2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74F9337A" w14:textId="77777777" w:rsidR="00096284" w:rsidRPr="00676A93" w:rsidRDefault="00096284" w:rsidP="00096284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738BD2B" w14:textId="4F1CED77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76BDD92F" w14:textId="77777777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C41D39C" w14:textId="4B753BA0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34600B79" w14:textId="77777777" w:rsidR="00096284" w:rsidRPr="00676A93" w:rsidRDefault="00096284" w:rsidP="00096284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3A4E7EA" w14:textId="31C0E1C0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4861D65F" w14:textId="77777777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C69D699" w14:textId="07F9893D" w:rsidR="00096284" w:rsidRPr="00676A93" w:rsidRDefault="00096284" w:rsidP="000962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3A290F" w:rsidRPr="00676A93" w14:paraId="6CEEEC8E" w14:textId="77777777" w:rsidTr="0090418D">
        <w:trPr>
          <w:tblHeader/>
        </w:trPr>
        <w:tc>
          <w:tcPr>
            <w:tcW w:w="2250" w:type="dxa"/>
          </w:tcPr>
          <w:p w14:paraId="0E4D4815" w14:textId="77777777" w:rsidR="003A290F" w:rsidRPr="00676A93" w:rsidRDefault="003A290F" w:rsidP="002E3B0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5D2FC76" w14:textId="77777777" w:rsidR="003A290F" w:rsidRPr="00676A93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93" w:type="dxa"/>
            <w:gridSpan w:val="2"/>
          </w:tcPr>
          <w:p w14:paraId="4A2C0280" w14:textId="77777777" w:rsidR="003A290F" w:rsidRPr="00676A93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331" w:type="dxa"/>
            <w:gridSpan w:val="17"/>
          </w:tcPr>
          <w:p w14:paraId="1568B4DB" w14:textId="77777777" w:rsidR="003A290F" w:rsidRPr="00676A93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3A290F" w:rsidRPr="00676A93" w14:paraId="4ADC8A98" w14:textId="77777777" w:rsidTr="0090418D">
        <w:tc>
          <w:tcPr>
            <w:tcW w:w="2250" w:type="dxa"/>
          </w:tcPr>
          <w:p w14:paraId="24F5E9DD" w14:textId="77777777" w:rsidR="003A290F" w:rsidRPr="00676A93" w:rsidRDefault="003A290F" w:rsidP="002E3B0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676A93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890" w:type="dxa"/>
          </w:tcPr>
          <w:p w14:paraId="09199AE1" w14:textId="77777777" w:rsidR="003A290F" w:rsidRPr="00676A93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36576A2D" w14:textId="77777777" w:rsidR="003A290F" w:rsidRPr="00676A93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2912247" w14:textId="77777777" w:rsidR="003A290F" w:rsidRPr="00676A93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74" w:type="dxa"/>
          </w:tcPr>
          <w:p w14:paraId="24DCE725" w14:textId="77777777" w:rsidR="003A290F" w:rsidRPr="00676A93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499C38C1" w14:textId="77777777" w:rsidR="003A290F" w:rsidRPr="00676A93" w:rsidRDefault="003A290F" w:rsidP="002E3B0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93A1471" w14:textId="77777777" w:rsidR="003A290F" w:rsidRPr="00676A93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42EDBBD" w14:textId="77777777" w:rsidR="003A290F" w:rsidRPr="00676A93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4B0AD56" w14:textId="77777777" w:rsidR="003A290F" w:rsidRPr="00676A93" w:rsidRDefault="003A290F" w:rsidP="002E3B0A">
            <w:pPr>
              <w:tabs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F6A79D" w14:textId="77777777" w:rsidR="003A290F" w:rsidRPr="00676A93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989170A" w14:textId="77777777" w:rsidR="003A290F" w:rsidRPr="00676A93" w:rsidRDefault="003A290F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45AEC6" w14:textId="77777777" w:rsidR="003A290F" w:rsidRPr="00676A93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4EE175" w14:textId="77777777" w:rsidR="003A290F" w:rsidRPr="00676A93" w:rsidRDefault="003A290F" w:rsidP="002E3B0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2C2556" w14:textId="77777777" w:rsidR="003A290F" w:rsidRPr="00676A93" w:rsidRDefault="003A290F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4A13A4C" w14:textId="77777777" w:rsidR="003A290F" w:rsidRPr="00676A93" w:rsidRDefault="003A290F" w:rsidP="002E3B0A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463838" w14:textId="77777777" w:rsidR="003A290F" w:rsidRPr="00676A93" w:rsidRDefault="003A290F" w:rsidP="002E3B0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8E7A88B" w14:textId="77777777" w:rsidR="003A290F" w:rsidRPr="00676A93" w:rsidRDefault="003A290F" w:rsidP="002E3B0A">
            <w:pPr>
              <w:tabs>
                <w:tab w:val="left" w:pos="5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399B11" w14:textId="77777777" w:rsidR="003A290F" w:rsidRPr="00676A93" w:rsidRDefault="003A290F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EFE81FD" w14:textId="77777777" w:rsidR="003A290F" w:rsidRPr="00676A93" w:rsidRDefault="003A290F" w:rsidP="002E3B0A">
            <w:pPr>
              <w:tabs>
                <w:tab w:val="decimal" w:pos="279"/>
                <w:tab w:val="left" w:pos="4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CDA432" w14:textId="77777777" w:rsidR="003A290F" w:rsidRPr="00676A93" w:rsidRDefault="003A290F" w:rsidP="002E3B0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020F179" w14:textId="77777777" w:rsidR="003A290F" w:rsidRPr="00676A93" w:rsidRDefault="003A290F" w:rsidP="002E3B0A">
            <w:pPr>
              <w:tabs>
                <w:tab w:val="decimal" w:pos="32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676A93" w14:paraId="00BD2B5F" w14:textId="77777777" w:rsidTr="0090418D">
        <w:tc>
          <w:tcPr>
            <w:tcW w:w="2250" w:type="dxa"/>
          </w:tcPr>
          <w:p w14:paraId="09BDC8AE" w14:textId="77777777" w:rsidR="00756600" w:rsidRPr="00676A93" w:rsidRDefault="00756600" w:rsidP="00756600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ไทย-ไลซาท จำกัด (</w:t>
            </w: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t>“TL”</w:t>
            </w: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50C87E6C" w14:textId="77777777" w:rsidR="00756600" w:rsidRPr="00676A93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ผลิตและขายสังกะสีอ๊อกไซด์ และเคมีภัณฑ์</w:t>
            </w:r>
          </w:p>
        </w:tc>
        <w:tc>
          <w:tcPr>
            <w:tcW w:w="783" w:type="dxa"/>
          </w:tcPr>
          <w:p w14:paraId="7170525B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7FE421A" w14:textId="1709EF3C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303AAF9F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67027E0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2A7967DC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1CA77DF" w14:textId="13D3D2DE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855" w:type="dxa"/>
          </w:tcPr>
          <w:p w14:paraId="5DF6B954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E162A8" w14:textId="5D30C62C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720" w:type="dxa"/>
          </w:tcPr>
          <w:p w14:paraId="2CFDE744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08BA42F" w14:textId="239DDC71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</w:tcPr>
          <w:p w14:paraId="3826814F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2F8E46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C701E4F" w14:textId="7D71D271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</w:tcPr>
          <w:p w14:paraId="54479BEF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A35F47E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62F1695A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2638AE5" w14:textId="77777777" w:rsidR="00756600" w:rsidRPr="00676A93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FD44DEF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EBE7C07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CA8E6D7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99653B7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C2F82A8" w14:textId="5716611B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>592.19</w:t>
            </w:r>
          </w:p>
        </w:tc>
        <w:tc>
          <w:tcPr>
            <w:tcW w:w="236" w:type="dxa"/>
          </w:tcPr>
          <w:p w14:paraId="05B4484B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D9CB715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ADC1224" w14:textId="202863FE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>592.19</w:t>
            </w:r>
          </w:p>
        </w:tc>
        <w:tc>
          <w:tcPr>
            <w:tcW w:w="236" w:type="dxa"/>
          </w:tcPr>
          <w:p w14:paraId="77B0BC07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7E0471A" w14:textId="77777777" w:rsidR="00D42648" w:rsidRPr="00676A93" w:rsidRDefault="00D42648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AFDA758" w14:textId="5214A2B6" w:rsidR="00201B5C" w:rsidRPr="00676A93" w:rsidRDefault="00201B5C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0099D0F" w14:textId="77777777" w:rsidR="00756600" w:rsidRPr="00676A93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878CD8D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1C303710" w14:textId="1A0A23D9" w:rsidR="00756600" w:rsidRPr="00676A93" w:rsidRDefault="00242A91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</w:rPr>
              <w:t>-</w:t>
            </w:r>
          </w:p>
        </w:tc>
      </w:tr>
      <w:tr w:rsidR="00756600" w:rsidRPr="00676A93" w14:paraId="7492E63B" w14:textId="77777777" w:rsidTr="0090418D">
        <w:tc>
          <w:tcPr>
            <w:tcW w:w="2250" w:type="dxa"/>
          </w:tcPr>
          <w:p w14:paraId="47817843" w14:textId="22768CAF" w:rsidR="00F16BCD" w:rsidRPr="00676A93" w:rsidRDefault="00756600" w:rsidP="00F16BCD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ยูนิเวนเจอร์ </w:t>
            </w:r>
            <w:r w:rsidRPr="00676A93"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>บีจีพี</w:t>
            </w: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จำกัด</w:t>
            </w:r>
          </w:p>
          <w:p w14:paraId="743584B8" w14:textId="20E57159" w:rsidR="00F16BCD" w:rsidRPr="00676A93" w:rsidRDefault="00F16BCD" w:rsidP="00D00AB1">
            <w:pPr>
              <w:spacing w:line="240" w:lineRule="auto"/>
              <w:ind w:left="341" w:right="-108" w:hanging="59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t>(</w:t>
            </w:r>
            <w:r w:rsidRPr="00676A93"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>เดิมชื่อ บริษัท ยูนิเวนเจอร์ คอนซัลติ้ง จำกัด</w:t>
            </w: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1890" w:type="dxa"/>
          </w:tcPr>
          <w:p w14:paraId="11001E85" w14:textId="77777777" w:rsidR="00DB422E" w:rsidRPr="00676A93" w:rsidRDefault="00DB422E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F48E6FF" w14:textId="77777777" w:rsidR="00DB422E" w:rsidRPr="00676A93" w:rsidRDefault="00DB422E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4431834D" w14:textId="4C9F889E" w:rsidR="00756600" w:rsidRPr="00676A93" w:rsidRDefault="009E4D19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83" w:type="dxa"/>
          </w:tcPr>
          <w:p w14:paraId="6BC291F5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BF9ECCD" w14:textId="77777777" w:rsidR="00DB422E" w:rsidRPr="00676A93" w:rsidRDefault="00DB422E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75C4EB7" w14:textId="11B1B148" w:rsidR="00756600" w:rsidRPr="00676A93" w:rsidRDefault="00D664D2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55</w:t>
            </w:r>
            <w:r w:rsidR="00756600" w:rsidRPr="00676A93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810" w:type="dxa"/>
          </w:tcPr>
          <w:p w14:paraId="5B44B1BF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8249FE8" w14:textId="77777777" w:rsidR="00DB422E" w:rsidRPr="00676A93" w:rsidRDefault="00DB422E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563E279" w14:textId="0DFE197E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6F3953EF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01A6437" w14:textId="77777777" w:rsidR="00DB422E" w:rsidRPr="00676A93" w:rsidRDefault="00DB422E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77BF345" w14:textId="40EF5C53" w:rsidR="00756600" w:rsidRPr="00676A93" w:rsidRDefault="0020539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50.00</w:t>
            </w:r>
          </w:p>
        </w:tc>
        <w:tc>
          <w:tcPr>
            <w:tcW w:w="855" w:type="dxa"/>
          </w:tcPr>
          <w:p w14:paraId="3D78BC6F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C0EF407" w14:textId="77777777" w:rsidR="00DB422E" w:rsidRPr="00676A93" w:rsidRDefault="00DB422E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EE0E0E" w14:textId="0F8352DF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720" w:type="dxa"/>
          </w:tcPr>
          <w:p w14:paraId="7A1EB27D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DF34267" w14:textId="77777777" w:rsidR="00DB422E" w:rsidRPr="00676A93" w:rsidRDefault="00DB422E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FF25583" w14:textId="48EB0AD6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</w:t>
            </w:r>
            <w:r w:rsidR="00205390" w:rsidRPr="00676A93">
              <w:rPr>
                <w:rFonts w:ascii="Angsana New" w:hAnsi="Angsana New"/>
                <w:szCs w:val="22"/>
                <w:lang w:bidi="th-TH"/>
              </w:rPr>
              <w:t>7.50</w:t>
            </w:r>
          </w:p>
        </w:tc>
        <w:tc>
          <w:tcPr>
            <w:tcW w:w="236" w:type="dxa"/>
          </w:tcPr>
          <w:p w14:paraId="7EC74114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976B432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EE6A3EE" w14:textId="77777777" w:rsidR="00DB422E" w:rsidRPr="00676A93" w:rsidRDefault="00DB422E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465B39" w14:textId="384735C5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33267F9C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66FA5EB5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51DAB764" w14:textId="77777777" w:rsidR="00DB422E" w:rsidRPr="00676A93" w:rsidRDefault="00DB422E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E103A32" w14:textId="112BA161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F954DFB" w14:textId="77777777" w:rsidR="00756600" w:rsidRPr="00676A93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DDD6A67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5DAEA5F2" w14:textId="77777777" w:rsidR="00DB422E" w:rsidRPr="00676A93" w:rsidRDefault="00DB422E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1247D18E" w14:textId="4EBA5729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83EE9C8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87E8014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18479A9" w14:textId="77777777" w:rsidR="00DB422E" w:rsidRPr="00676A93" w:rsidRDefault="00DB422E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CD014EB" w14:textId="1A294892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</w:t>
            </w:r>
            <w:r w:rsidR="00201B5C" w:rsidRPr="00676A93">
              <w:rPr>
                <w:rFonts w:ascii="Angsana New" w:hAnsi="Angsana New"/>
                <w:szCs w:val="22"/>
                <w:lang w:bidi="th-TH"/>
              </w:rPr>
              <w:t>7</w:t>
            </w:r>
            <w:r w:rsidRPr="00676A93">
              <w:rPr>
                <w:rFonts w:ascii="Angsana New" w:hAnsi="Angsana New"/>
                <w:szCs w:val="22"/>
                <w:lang w:bidi="th-TH"/>
              </w:rPr>
              <w:t>.50</w:t>
            </w:r>
          </w:p>
        </w:tc>
        <w:tc>
          <w:tcPr>
            <w:tcW w:w="236" w:type="dxa"/>
          </w:tcPr>
          <w:p w14:paraId="55BF7893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0B35E4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9A39654" w14:textId="77777777" w:rsidR="00DB422E" w:rsidRPr="00676A93" w:rsidRDefault="00DB422E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E176E89" w14:textId="323C2D53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43F85F40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9F061A5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43662A73" w14:textId="77777777" w:rsidR="00205390" w:rsidRPr="00676A93" w:rsidRDefault="0020539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65F1B334" w14:textId="6ED571D5" w:rsidR="00205390" w:rsidRPr="00676A93" w:rsidRDefault="0020539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0.33</w:t>
            </w:r>
          </w:p>
        </w:tc>
        <w:tc>
          <w:tcPr>
            <w:tcW w:w="270" w:type="dxa"/>
          </w:tcPr>
          <w:p w14:paraId="0474C655" w14:textId="77777777" w:rsidR="00756600" w:rsidRPr="00676A93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853AC18" w14:textId="77777777" w:rsidR="00756600" w:rsidRPr="00676A93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  <w:p w14:paraId="641264B4" w14:textId="77777777" w:rsidR="00DB422E" w:rsidRPr="00676A93" w:rsidRDefault="00DB422E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  <w:p w14:paraId="2B6248E3" w14:textId="2FAEE84B" w:rsidR="00756600" w:rsidRPr="00676A93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  <w:r w:rsidRPr="00676A93">
              <w:rPr>
                <w:rFonts w:ascii="Angsana New" w:hAnsi="Angsana New"/>
                <w:szCs w:val="22"/>
              </w:rPr>
              <w:t>-</w:t>
            </w:r>
          </w:p>
        </w:tc>
      </w:tr>
      <w:tr w:rsidR="00756600" w:rsidRPr="00676A93" w14:paraId="377E5759" w14:textId="77777777" w:rsidTr="0090418D">
        <w:tc>
          <w:tcPr>
            <w:tcW w:w="2250" w:type="dxa"/>
          </w:tcPr>
          <w:p w14:paraId="4297675C" w14:textId="29F20A86" w:rsidR="00756600" w:rsidRPr="00676A93" w:rsidRDefault="00756600" w:rsidP="00756600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ยูนิเวนเจอร์ แอสเซท </w:t>
            </w: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br/>
            </w: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(</w:t>
            </w: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t>“UVAM”</w:t>
            </w: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45650D10" w14:textId="77777777" w:rsidR="00756600" w:rsidRPr="00676A93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pacing w:val="-14"/>
                <w:szCs w:val="22"/>
                <w:cs/>
                <w:lang w:bidi="th-TH"/>
              </w:rPr>
              <w:t>ที่ปรึกษาทางด้านการลงทุน ให้บริการการจัดการ และลงทุนในอสังหาริมทรัพย์เพื่อให้เช่า</w:t>
            </w:r>
          </w:p>
        </w:tc>
        <w:tc>
          <w:tcPr>
            <w:tcW w:w="783" w:type="dxa"/>
          </w:tcPr>
          <w:p w14:paraId="05E11984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CF8D6A6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4BED7AA" w14:textId="14A87248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3864727E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0892E88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9CADA52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4DE6E166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1E222D1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F0B87F9" w14:textId="2785A94E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50.00</w:t>
            </w:r>
          </w:p>
        </w:tc>
        <w:tc>
          <w:tcPr>
            <w:tcW w:w="855" w:type="dxa"/>
          </w:tcPr>
          <w:p w14:paraId="3AA45746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DB4E1C9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AAC6360" w14:textId="2F46AF31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42.31</w:t>
            </w:r>
          </w:p>
        </w:tc>
        <w:tc>
          <w:tcPr>
            <w:tcW w:w="720" w:type="dxa"/>
          </w:tcPr>
          <w:p w14:paraId="04CBAB8B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4809D4F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A65189F" w14:textId="71CF269B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30.34</w:t>
            </w:r>
          </w:p>
        </w:tc>
        <w:tc>
          <w:tcPr>
            <w:tcW w:w="236" w:type="dxa"/>
          </w:tcPr>
          <w:p w14:paraId="136E976E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F7B974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E926C90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DDFDE72" w14:textId="725B867C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22.65</w:t>
            </w:r>
          </w:p>
        </w:tc>
        <w:tc>
          <w:tcPr>
            <w:tcW w:w="236" w:type="dxa"/>
          </w:tcPr>
          <w:p w14:paraId="1065ABCF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77CE95C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7E113AFF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76113AE6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E0D89E9" w14:textId="77777777" w:rsidR="00756600" w:rsidRPr="00676A93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87068F7" w14:textId="77777777" w:rsidR="00756600" w:rsidRPr="00676A93" w:rsidRDefault="00756600" w:rsidP="00756600">
            <w:pPr>
              <w:tabs>
                <w:tab w:val="decimal" w:pos="26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B77A3D9" w14:textId="77777777" w:rsidR="00756600" w:rsidRPr="00676A93" w:rsidRDefault="00756600" w:rsidP="00756600">
            <w:pPr>
              <w:tabs>
                <w:tab w:val="decimal" w:pos="26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7D586AF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59CD305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A766B80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C06C82A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2C37252" w14:textId="7E4E5AB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30.34</w:t>
            </w:r>
          </w:p>
        </w:tc>
        <w:tc>
          <w:tcPr>
            <w:tcW w:w="236" w:type="dxa"/>
          </w:tcPr>
          <w:p w14:paraId="0F059007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A7F0E2B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74F4FA1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92BCE3C" w14:textId="78AE9C51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22.65</w:t>
            </w:r>
          </w:p>
        </w:tc>
        <w:tc>
          <w:tcPr>
            <w:tcW w:w="236" w:type="dxa"/>
          </w:tcPr>
          <w:p w14:paraId="1093A1F3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A4E6C70" w14:textId="77777777" w:rsidR="00D42648" w:rsidRPr="00676A93" w:rsidRDefault="00D42648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65971F67" w14:textId="77777777" w:rsidR="00205390" w:rsidRPr="00676A93" w:rsidRDefault="00205390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78F1827" w14:textId="719CA6C7" w:rsidR="00205390" w:rsidRPr="00676A93" w:rsidRDefault="00205390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79E6835" w14:textId="77777777" w:rsidR="00756600" w:rsidRPr="00676A93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6EF9941" w14:textId="77777777" w:rsidR="00756600" w:rsidRPr="00676A93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  <w:p w14:paraId="70D72542" w14:textId="77777777" w:rsidR="00756600" w:rsidRPr="00676A93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  <w:p w14:paraId="779558D8" w14:textId="08BD3C3B" w:rsidR="00756600" w:rsidRPr="00676A93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  <w:r w:rsidRPr="00676A93">
              <w:rPr>
                <w:rFonts w:ascii="Angsana New" w:hAnsi="Angsana New"/>
                <w:szCs w:val="22"/>
              </w:rPr>
              <w:t>-</w:t>
            </w:r>
          </w:p>
        </w:tc>
      </w:tr>
      <w:tr w:rsidR="00756600" w:rsidRPr="00676A93" w14:paraId="21A56D21" w14:textId="77777777" w:rsidTr="0090418D">
        <w:tc>
          <w:tcPr>
            <w:tcW w:w="2250" w:type="dxa"/>
          </w:tcPr>
          <w:p w14:paraId="04E9B4FF" w14:textId="77777777" w:rsidR="00756600" w:rsidRPr="00676A93" w:rsidRDefault="00756600" w:rsidP="00756600">
            <w:pPr>
              <w:spacing w:line="240" w:lineRule="auto"/>
              <w:ind w:left="252" w:right="-108" w:hanging="252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เลิศรัฐการ จำกัด</w:t>
            </w: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1890" w:type="dxa"/>
          </w:tcPr>
          <w:p w14:paraId="14D14EF1" w14:textId="77777777" w:rsidR="00756600" w:rsidRPr="00676A93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83" w:type="dxa"/>
          </w:tcPr>
          <w:p w14:paraId="3CCE1EC9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A7FD771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2578DC66" w14:textId="4DBCDE51" w:rsidR="00756600" w:rsidRPr="00676A93" w:rsidRDefault="00756600" w:rsidP="0075660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28AC006F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99971D2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EB07AC7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62F6F1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6A83C70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F237A12" w14:textId="77777777" w:rsidR="00756600" w:rsidRPr="00676A93" w:rsidRDefault="00756600" w:rsidP="00756600">
            <w:pPr>
              <w:tabs>
                <w:tab w:val="decimal" w:pos="33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0EAECC" w14:textId="77777777" w:rsidR="00756600" w:rsidRPr="00676A93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54B308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651B77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6DB6ABC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A9AAB93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B51B36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0E1EDA4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6666C58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6257358C" w14:textId="77777777" w:rsidR="00756600" w:rsidRPr="00676A93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6AE23EF" w14:textId="77777777" w:rsidR="00756600" w:rsidRPr="00676A93" w:rsidRDefault="00756600" w:rsidP="00372440">
            <w:pPr>
              <w:pStyle w:val="acctfourfigures"/>
              <w:tabs>
                <w:tab w:val="clear" w:pos="765"/>
                <w:tab w:val="decimal" w:pos="279"/>
                <w:tab w:val="left" w:pos="426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756600" w:rsidRPr="00676A93" w14:paraId="2021F2A8" w14:textId="77777777" w:rsidTr="0090418D">
        <w:trPr>
          <w:trHeight w:val="311"/>
        </w:trPr>
        <w:tc>
          <w:tcPr>
            <w:tcW w:w="2250" w:type="dxa"/>
          </w:tcPr>
          <w:p w14:paraId="625854A4" w14:textId="77777777" w:rsidR="00756600" w:rsidRPr="00676A93" w:rsidRDefault="00756600" w:rsidP="00756600">
            <w:pPr>
              <w:spacing w:line="240" w:lineRule="auto"/>
              <w:ind w:left="252" w:right="-108" w:firstLine="3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t>(“LRK”)</w:t>
            </w:r>
          </w:p>
        </w:tc>
        <w:tc>
          <w:tcPr>
            <w:tcW w:w="1890" w:type="dxa"/>
          </w:tcPr>
          <w:p w14:paraId="71B4069F" w14:textId="77777777" w:rsidR="00756600" w:rsidRPr="00676A93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 xml:space="preserve">   เพื่อการลงทุน</w:t>
            </w:r>
          </w:p>
        </w:tc>
        <w:tc>
          <w:tcPr>
            <w:tcW w:w="783" w:type="dxa"/>
          </w:tcPr>
          <w:p w14:paraId="226EE2F2" w14:textId="29301E28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13052805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47DD13F2" w14:textId="5AFA9358" w:rsidR="00756600" w:rsidRPr="00676A93" w:rsidRDefault="00756600" w:rsidP="007566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0752F360" w14:textId="4D45F25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144F4FCB" w14:textId="49691F7B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41B4CEC6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06D6C54" w14:textId="77980CB0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10E1A9A9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C367563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0422B43" w14:textId="77777777" w:rsidR="00756600" w:rsidRPr="00676A93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826A14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72C58B6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B53F09E" w14:textId="6A8858D0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6E42C792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EF14A4" w14:textId="3A2DC2B9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78F7A0EE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EE5C3FE" w14:textId="7CB2FA07" w:rsidR="00756600" w:rsidRPr="00676A93" w:rsidRDefault="00201B5C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9CD917" w14:textId="77777777" w:rsidR="00756600" w:rsidRPr="00676A93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F411DD3" w14:textId="3C1B9C7F" w:rsidR="00756600" w:rsidRPr="00676A93" w:rsidRDefault="00242A91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</w:rPr>
              <w:t>18.60</w:t>
            </w:r>
          </w:p>
        </w:tc>
      </w:tr>
      <w:tr w:rsidR="00756600" w:rsidRPr="00676A93" w14:paraId="7CBEB080" w14:textId="77777777" w:rsidTr="0090418D">
        <w:tc>
          <w:tcPr>
            <w:tcW w:w="2250" w:type="dxa"/>
          </w:tcPr>
          <w:p w14:paraId="5166EA0D" w14:textId="77777777" w:rsidR="00756600" w:rsidRPr="00676A93" w:rsidRDefault="00756600" w:rsidP="00756600">
            <w:pPr>
              <w:spacing w:line="240" w:lineRule="auto"/>
              <w:ind w:left="252" w:right="-108" w:hanging="252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ยูนิตี้ ดิเวลล็อป</w:t>
            </w:r>
          </w:p>
        </w:tc>
        <w:tc>
          <w:tcPr>
            <w:tcW w:w="1890" w:type="dxa"/>
          </w:tcPr>
          <w:p w14:paraId="742DD873" w14:textId="77777777" w:rsidR="00756600" w:rsidRPr="00676A93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 xml:space="preserve">  </w:t>
            </w:r>
          </w:p>
        </w:tc>
        <w:tc>
          <w:tcPr>
            <w:tcW w:w="783" w:type="dxa"/>
          </w:tcPr>
          <w:p w14:paraId="1DD5AAEA" w14:textId="3601BCE0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90AA5A8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1881DEEC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4951C2C0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0A9105F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0E5F76F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1523EE2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B432A9B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AC67998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33644D" w14:textId="77777777" w:rsidR="00756600" w:rsidRPr="00676A93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9BE4FD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ACCA66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FDD9B12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392F095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246550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A4F7817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5BEF5E1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279"/>
                <w:tab w:val="left" w:pos="372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79EB8550" w14:textId="77777777" w:rsidR="00756600" w:rsidRPr="00676A93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B664054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756600" w:rsidRPr="00676A93" w14:paraId="5D87CCEB" w14:textId="77777777" w:rsidTr="0090418D">
        <w:tc>
          <w:tcPr>
            <w:tcW w:w="2250" w:type="dxa"/>
          </w:tcPr>
          <w:p w14:paraId="3A862479" w14:textId="1A3B1D2E" w:rsidR="00756600" w:rsidRPr="00676A93" w:rsidRDefault="00756600" w:rsidP="00756600">
            <w:pPr>
              <w:ind w:left="18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เมนท์ จำกัด</w:t>
            </w:r>
            <w:r w:rsidR="00B124CA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(</w:t>
            </w: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t>“GRAND</w:t>
            </w: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br/>
              <w:t xml:space="preserve">  UNITY”</w:t>
            </w: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4732071B" w14:textId="77777777" w:rsidR="00756600" w:rsidRPr="00676A93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  <w:p w14:paraId="654765C8" w14:textId="77777777" w:rsidR="00756600" w:rsidRPr="00676A93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676A93">
              <w:rPr>
                <w:rFonts w:ascii="Angsana New" w:hAnsi="Angsana New"/>
                <w:szCs w:val="22"/>
                <w:rtl/>
                <w:cs/>
                <w:lang w:bidi="th-TH"/>
              </w:rPr>
              <w:t>(คอนโดมิเนียม)</w:t>
            </w:r>
          </w:p>
        </w:tc>
        <w:tc>
          <w:tcPr>
            <w:tcW w:w="783" w:type="dxa"/>
          </w:tcPr>
          <w:p w14:paraId="7A7DF5AE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D0E9310" w14:textId="289759CD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632CB170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4A013CB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6C74D8C6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21177BF4" w14:textId="6C269EBD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27CF6B78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64BD5B81" w14:textId="5B5A9F00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60E99C4E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A6D6731" w14:textId="7D1E4861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221C6B44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87C49D3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0A07B1" w14:textId="032917CC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28D5F52F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32BC47F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11E0D5C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8F3585D" w14:textId="77777777" w:rsidR="00756600" w:rsidRPr="00676A93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91CEBC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6B4F22B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6BB165E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BC423B2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22DFBE6" w14:textId="7E9A0800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792572C1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0D40D68" w14:textId="77777777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25CA514" w14:textId="52131836" w:rsidR="00756600" w:rsidRPr="00676A93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98" w:right="-288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3735A0AC" w14:textId="77777777" w:rsidR="00756600" w:rsidRPr="00676A93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9E7D3FE" w14:textId="77777777" w:rsidR="00D42648" w:rsidRPr="00676A93" w:rsidRDefault="00D42648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0050848B" w14:textId="693E6E5C" w:rsidR="00205390" w:rsidRPr="00676A93" w:rsidRDefault="0020539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100.20</w:t>
            </w:r>
          </w:p>
        </w:tc>
        <w:tc>
          <w:tcPr>
            <w:tcW w:w="270" w:type="dxa"/>
          </w:tcPr>
          <w:p w14:paraId="2BF97E4C" w14:textId="77777777" w:rsidR="00756600" w:rsidRPr="00676A93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44CD5DB" w14:textId="77777777" w:rsidR="00756600" w:rsidRPr="00676A93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438B9960" w14:textId="4729ABD6" w:rsidR="00756600" w:rsidRPr="00676A93" w:rsidRDefault="00242A91" w:rsidP="0037244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hanging="114"/>
              <w:jc w:val="center"/>
              <w:rPr>
                <w:rFonts w:ascii="Angsana New" w:hAnsi="Angsana New"/>
                <w:szCs w:val="22"/>
              </w:rPr>
            </w:pPr>
            <w:r w:rsidRPr="00676A93">
              <w:rPr>
                <w:rFonts w:ascii="Angsana New" w:hAnsi="Angsana New"/>
                <w:szCs w:val="22"/>
              </w:rPr>
              <w:t>180.60</w:t>
            </w:r>
          </w:p>
        </w:tc>
      </w:tr>
      <w:tr w:rsidR="009429FF" w:rsidRPr="00676A93" w14:paraId="20EEC05B" w14:textId="77777777" w:rsidTr="0090418D">
        <w:tc>
          <w:tcPr>
            <w:tcW w:w="2250" w:type="dxa"/>
          </w:tcPr>
          <w:p w14:paraId="3ACE892E" w14:textId="77777777" w:rsidR="009429FF" w:rsidRPr="00676A93" w:rsidRDefault="009429FF" w:rsidP="00756600">
            <w:pPr>
              <w:ind w:left="18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90" w:type="dxa"/>
          </w:tcPr>
          <w:p w14:paraId="20716E33" w14:textId="77777777" w:rsidR="009429FF" w:rsidRPr="00676A93" w:rsidRDefault="009429FF" w:rsidP="00756600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3" w:type="dxa"/>
          </w:tcPr>
          <w:p w14:paraId="3A9D4EC1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FE30CBE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046CAB92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57FEABA5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00BCE34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FF284FF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E4F7E3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C06A3B8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5C3A508" w14:textId="77777777" w:rsidR="009429FF" w:rsidRPr="00676A93" w:rsidRDefault="009429FF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9EFFEB" w14:textId="77777777" w:rsidR="009429FF" w:rsidRPr="00676A93" w:rsidRDefault="009429FF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CCB64F" w14:textId="77777777" w:rsidR="009429FF" w:rsidRPr="00676A93" w:rsidRDefault="009429FF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37AC9AC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8977E35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6D1B656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64CB71F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19C461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F8F85D9" w14:textId="77777777" w:rsidR="009429FF" w:rsidRPr="00676A93" w:rsidRDefault="009429FF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0E89AE" w14:textId="77777777" w:rsidR="009429FF" w:rsidRPr="00676A93" w:rsidRDefault="009429FF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8C4CCBA" w14:textId="77777777" w:rsidR="009429FF" w:rsidRPr="00676A93" w:rsidRDefault="009429FF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9FF" w:rsidRPr="00676A93" w14:paraId="5B8DB96E" w14:textId="77777777" w:rsidTr="0090418D">
        <w:tc>
          <w:tcPr>
            <w:tcW w:w="2250" w:type="dxa"/>
          </w:tcPr>
          <w:p w14:paraId="71CDF7D2" w14:textId="77777777" w:rsidR="009429FF" w:rsidRPr="00676A93" w:rsidRDefault="009429FF" w:rsidP="00756600">
            <w:pPr>
              <w:ind w:left="18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90" w:type="dxa"/>
          </w:tcPr>
          <w:p w14:paraId="05A92974" w14:textId="77777777" w:rsidR="009429FF" w:rsidRPr="00676A93" w:rsidRDefault="009429FF" w:rsidP="00756600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3" w:type="dxa"/>
          </w:tcPr>
          <w:p w14:paraId="45A80BDA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ADB7353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2FE41BC8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5D0A9F52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B8EFA8E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72F1DC3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5958534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423DAAD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E89274B" w14:textId="77777777" w:rsidR="009429FF" w:rsidRPr="00676A93" w:rsidRDefault="009429FF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B5393F" w14:textId="77777777" w:rsidR="009429FF" w:rsidRPr="00676A93" w:rsidRDefault="009429FF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61E6EC" w14:textId="77777777" w:rsidR="009429FF" w:rsidRPr="00676A93" w:rsidRDefault="009429FF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BE4DF0D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64DBE1B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F82D71E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983746A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315CA2C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5F9AE48" w14:textId="77777777" w:rsidR="009429FF" w:rsidRPr="00676A93" w:rsidRDefault="009429FF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9FF81F" w14:textId="77777777" w:rsidR="009429FF" w:rsidRPr="00676A93" w:rsidRDefault="009429FF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1FE8053" w14:textId="77777777" w:rsidR="009429FF" w:rsidRPr="00676A93" w:rsidRDefault="009429FF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9FF" w:rsidRPr="00676A93" w14:paraId="3983BB1B" w14:textId="77777777" w:rsidTr="0090418D">
        <w:tc>
          <w:tcPr>
            <w:tcW w:w="2250" w:type="dxa"/>
          </w:tcPr>
          <w:p w14:paraId="4AC6E717" w14:textId="77777777" w:rsidR="009429FF" w:rsidRPr="00676A93" w:rsidRDefault="009429FF" w:rsidP="00756600">
            <w:pPr>
              <w:ind w:left="18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90" w:type="dxa"/>
          </w:tcPr>
          <w:p w14:paraId="4B9C3EE9" w14:textId="77777777" w:rsidR="009429FF" w:rsidRPr="00676A93" w:rsidRDefault="009429FF" w:rsidP="00756600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3" w:type="dxa"/>
          </w:tcPr>
          <w:p w14:paraId="44265D84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EDE67E0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0543A477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0F092387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CA4B1A8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5405C0B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117B597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59E200C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E403D0F" w14:textId="77777777" w:rsidR="009429FF" w:rsidRPr="00676A93" w:rsidRDefault="009429FF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7333F9" w14:textId="77777777" w:rsidR="009429FF" w:rsidRPr="00676A93" w:rsidRDefault="009429FF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B9DDB41" w14:textId="77777777" w:rsidR="009429FF" w:rsidRPr="00676A93" w:rsidRDefault="009429FF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F139F0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E486043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9A1CD64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517A7A" w14:textId="77777777" w:rsidR="009429FF" w:rsidRPr="00676A93" w:rsidRDefault="009429FF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3D46B9F" w14:textId="77777777" w:rsidR="009429FF" w:rsidRPr="00676A93" w:rsidRDefault="009429FF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7316950" w14:textId="77777777" w:rsidR="009429FF" w:rsidRPr="00676A93" w:rsidRDefault="009429FF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A1DE88" w14:textId="77777777" w:rsidR="009429FF" w:rsidRPr="00676A93" w:rsidRDefault="009429FF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5E2D14A" w14:textId="77777777" w:rsidR="009429FF" w:rsidRPr="00676A93" w:rsidRDefault="009429FF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tbl>
      <w:tblPr>
        <w:tblW w:w="150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720"/>
        <w:gridCol w:w="810"/>
        <w:gridCol w:w="810"/>
        <w:gridCol w:w="900"/>
        <w:gridCol w:w="720"/>
        <w:gridCol w:w="236"/>
        <w:gridCol w:w="754"/>
        <w:gridCol w:w="236"/>
        <w:gridCol w:w="7"/>
        <w:gridCol w:w="763"/>
        <w:gridCol w:w="7"/>
        <w:gridCol w:w="245"/>
        <w:gridCol w:w="7"/>
        <w:gridCol w:w="790"/>
        <w:gridCol w:w="7"/>
        <w:gridCol w:w="229"/>
        <w:gridCol w:w="7"/>
        <w:gridCol w:w="695"/>
        <w:gridCol w:w="7"/>
        <w:gridCol w:w="229"/>
        <w:gridCol w:w="7"/>
        <w:gridCol w:w="737"/>
        <w:gridCol w:w="7"/>
        <w:gridCol w:w="241"/>
        <w:gridCol w:w="10"/>
        <w:gridCol w:w="737"/>
        <w:gridCol w:w="10"/>
        <w:gridCol w:w="226"/>
        <w:gridCol w:w="10"/>
        <w:gridCol w:w="753"/>
      </w:tblGrid>
      <w:tr w:rsidR="003A290F" w:rsidRPr="00676A93" w14:paraId="0D3BCA15" w14:textId="77777777" w:rsidTr="004670E8">
        <w:trPr>
          <w:tblHeader/>
        </w:trPr>
        <w:tc>
          <w:tcPr>
            <w:tcW w:w="2250" w:type="dxa"/>
          </w:tcPr>
          <w:p w14:paraId="72D7FBC5" w14:textId="77777777" w:rsidR="003A290F" w:rsidRPr="00676A93" w:rsidRDefault="003A290F" w:rsidP="00D5427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890" w:type="dxa"/>
          </w:tcPr>
          <w:p w14:paraId="62E2B91D" w14:textId="77777777" w:rsidR="003A290F" w:rsidRPr="00676A93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0917" w:type="dxa"/>
            <w:gridSpan w:val="30"/>
          </w:tcPr>
          <w:p w14:paraId="2EE473D0" w14:textId="77777777" w:rsidR="003A290F" w:rsidRPr="00676A93" w:rsidRDefault="003A290F" w:rsidP="00D5427C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6A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418D" w:rsidRPr="00676A93" w14:paraId="64D0987A" w14:textId="77777777" w:rsidTr="004670E8">
        <w:trPr>
          <w:tblHeader/>
        </w:trPr>
        <w:tc>
          <w:tcPr>
            <w:tcW w:w="2250" w:type="dxa"/>
          </w:tcPr>
          <w:p w14:paraId="49C44119" w14:textId="77777777" w:rsidR="0090418D" w:rsidRPr="00676A93" w:rsidRDefault="0090418D" w:rsidP="0090418D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6AFFB54" w14:textId="77777777" w:rsidR="0090418D" w:rsidRPr="00676A93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8498B5A" w14:textId="77777777" w:rsidR="0090418D" w:rsidRPr="00676A93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30" w:type="dxa"/>
            <w:gridSpan w:val="2"/>
          </w:tcPr>
          <w:p w14:paraId="6ABD6984" w14:textId="1AFC8183" w:rsidR="0090418D" w:rsidRPr="00676A93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710" w:type="dxa"/>
            <w:gridSpan w:val="2"/>
          </w:tcPr>
          <w:p w14:paraId="1D4C4374" w14:textId="77777777" w:rsidR="0090418D" w:rsidRPr="00676A93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2BD883B" w14:textId="11C47982" w:rsidR="0090418D" w:rsidRPr="00676A93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710" w:type="dxa"/>
            <w:gridSpan w:val="3"/>
          </w:tcPr>
          <w:p w14:paraId="046FA020" w14:textId="77777777" w:rsidR="0090418D" w:rsidRPr="00676A93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58C18A2" w14:textId="495EAD90" w:rsidR="0090418D" w:rsidRPr="00676A93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43" w:type="dxa"/>
            <w:gridSpan w:val="2"/>
          </w:tcPr>
          <w:p w14:paraId="7A99E92C" w14:textId="77777777" w:rsidR="0090418D" w:rsidRPr="00676A93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19" w:type="dxa"/>
            <w:gridSpan w:val="6"/>
          </w:tcPr>
          <w:p w14:paraId="26117F30" w14:textId="77777777" w:rsidR="0090418D" w:rsidRPr="00676A93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7F66B7C" w14:textId="08491E3F" w:rsidR="0090418D" w:rsidRPr="00676A93" w:rsidDel="00685444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  <w:gridSpan w:val="2"/>
          </w:tcPr>
          <w:p w14:paraId="33863709" w14:textId="77777777" w:rsidR="0090418D" w:rsidRPr="00676A93" w:rsidDel="00685444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682" w:type="dxa"/>
            <w:gridSpan w:val="6"/>
          </w:tcPr>
          <w:p w14:paraId="1990C905" w14:textId="77777777" w:rsidR="0090418D" w:rsidRPr="00676A93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CD38B31" w14:textId="627C8FAB" w:rsidR="0090418D" w:rsidRPr="00676A93" w:rsidDel="00685444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676A93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51" w:type="dxa"/>
            <w:gridSpan w:val="2"/>
          </w:tcPr>
          <w:p w14:paraId="03590DB2" w14:textId="77777777" w:rsidR="0090418D" w:rsidRPr="00676A93" w:rsidDel="00685444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36" w:type="dxa"/>
            <w:gridSpan w:val="5"/>
            <w:vAlign w:val="bottom"/>
          </w:tcPr>
          <w:p w14:paraId="0A6F244F" w14:textId="4D02B6D6" w:rsidR="0090418D" w:rsidRPr="00676A93" w:rsidDel="00685444" w:rsidRDefault="0090418D" w:rsidP="0090418D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  <w:r w:rsidRPr="00676A93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  <w:r w:rsidR="00003A03" w:rsidRPr="00676A93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หก</w:t>
            </w:r>
            <w:r w:rsidRPr="00676A93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CA4ACA" w:rsidRPr="00676A93" w14:paraId="2D445103" w14:textId="77777777" w:rsidTr="004670E8">
        <w:trPr>
          <w:tblHeader/>
        </w:trPr>
        <w:tc>
          <w:tcPr>
            <w:tcW w:w="2250" w:type="dxa"/>
          </w:tcPr>
          <w:p w14:paraId="31767FD9" w14:textId="77777777" w:rsidR="00CA4ACA" w:rsidRPr="00676A93" w:rsidRDefault="00CA4ACA" w:rsidP="00CA4AC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2A138784" w14:textId="77777777" w:rsidR="00CA4ACA" w:rsidRPr="00676A93" w:rsidRDefault="00CA4ACA" w:rsidP="00CA4AC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4A42AB12" w14:textId="464760A6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</w:tcPr>
          <w:p w14:paraId="7AA99C64" w14:textId="78E3C95F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</w:tcPr>
          <w:p w14:paraId="57E193C6" w14:textId="5C461271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</w:tcPr>
          <w:p w14:paraId="03EEFF0E" w14:textId="4F28C8DE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02BB73B0" w14:textId="76BBE2C0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6C51D1DE" w14:textId="77777777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9ED34EE" w14:textId="018585A6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" w:type="dxa"/>
            <w:gridSpan w:val="2"/>
          </w:tcPr>
          <w:p w14:paraId="3C143BA5" w14:textId="77777777" w:rsidR="00CA4ACA" w:rsidRPr="00676A93" w:rsidRDefault="00CA4ACA" w:rsidP="00CA4AC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6F40F0B8" w14:textId="7615C162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52" w:type="dxa"/>
            <w:gridSpan w:val="2"/>
          </w:tcPr>
          <w:p w14:paraId="295FC37F" w14:textId="77777777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59DBB454" w14:textId="7D6B9F12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5CA1E882" w14:textId="77777777" w:rsidR="00CA4ACA" w:rsidRPr="00676A93" w:rsidRDefault="00CA4ACA" w:rsidP="00CA4AC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4A61B5F1" w14:textId="6720ADAF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218DBBEA" w14:textId="77777777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556EBFEC" w14:textId="4AB89948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1" w:type="dxa"/>
            <w:gridSpan w:val="2"/>
          </w:tcPr>
          <w:p w14:paraId="14C59841" w14:textId="77777777" w:rsidR="00CA4ACA" w:rsidRPr="00676A93" w:rsidRDefault="00CA4ACA" w:rsidP="00CA4AC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7B6EAF14" w14:textId="4D5526C3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603F9EAE" w14:textId="77777777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3B76257" w14:textId="26748B5A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CA4ACA" w:rsidRPr="00676A93" w14:paraId="1C74E89F" w14:textId="77777777" w:rsidTr="004670E8">
        <w:trPr>
          <w:tblHeader/>
        </w:trPr>
        <w:tc>
          <w:tcPr>
            <w:tcW w:w="2250" w:type="dxa"/>
          </w:tcPr>
          <w:p w14:paraId="7A054AA1" w14:textId="77777777" w:rsidR="00CA4ACA" w:rsidRPr="00676A93" w:rsidRDefault="00CA4ACA" w:rsidP="00CA4AC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80CF1C2" w14:textId="77777777" w:rsidR="00CA4ACA" w:rsidRPr="00676A93" w:rsidRDefault="00CA4ACA" w:rsidP="00CA4AC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63A36F46" w14:textId="1335F922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810" w:type="dxa"/>
          </w:tcPr>
          <w:p w14:paraId="0FF0BB6E" w14:textId="30D7C1B4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810" w:type="dxa"/>
          </w:tcPr>
          <w:p w14:paraId="21532D20" w14:textId="0009C375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0EF6E704" w14:textId="704C5A9D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14:paraId="31093562" w14:textId="36628EC6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4951BB88" w14:textId="77777777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F941C75" w14:textId="5D30888A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43" w:type="dxa"/>
            <w:gridSpan w:val="2"/>
          </w:tcPr>
          <w:p w14:paraId="50149C5B" w14:textId="77777777" w:rsidR="00CA4ACA" w:rsidRPr="00676A93" w:rsidRDefault="00CA4ACA" w:rsidP="00CA4AC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41BF1F75" w14:textId="54221F77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52" w:type="dxa"/>
            <w:gridSpan w:val="2"/>
          </w:tcPr>
          <w:p w14:paraId="5C26A185" w14:textId="77777777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510F593C" w14:textId="47DAE0DD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gridSpan w:val="2"/>
          </w:tcPr>
          <w:p w14:paraId="54DF3E8B" w14:textId="77777777" w:rsidR="00CA4ACA" w:rsidRPr="00676A93" w:rsidRDefault="00CA4ACA" w:rsidP="00CA4AC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136F3BFB" w14:textId="7380EDA6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36" w:type="dxa"/>
            <w:gridSpan w:val="2"/>
          </w:tcPr>
          <w:p w14:paraId="2D5CCBB9" w14:textId="77777777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5C00533E" w14:textId="2798F5F6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51" w:type="dxa"/>
            <w:gridSpan w:val="2"/>
          </w:tcPr>
          <w:p w14:paraId="138665F7" w14:textId="77777777" w:rsidR="00CA4ACA" w:rsidRPr="00676A93" w:rsidRDefault="00CA4ACA" w:rsidP="00CA4AC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2602728C" w14:textId="49E7E4DC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36" w:type="dxa"/>
            <w:gridSpan w:val="2"/>
          </w:tcPr>
          <w:p w14:paraId="46F13914" w14:textId="77777777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2F279466" w14:textId="1F82ACC5" w:rsidR="00CA4ACA" w:rsidRPr="00676A93" w:rsidRDefault="00CA4ACA" w:rsidP="00CA4A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A93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676A9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3A290F" w:rsidRPr="00676A93" w14:paraId="127ED407" w14:textId="77777777" w:rsidTr="004670E8">
        <w:trPr>
          <w:tblHeader/>
        </w:trPr>
        <w:tc>
          <w:tcPr>
            <w:tcW w:w="2250" w:type="dxa"/>
          </w:tcPr>
          <w:p w14:paraId="30E4BCC7" w14:textId="77777777" w:rsidR="003A290F" w:rsidRPr="00676A93" w:rsidRDefault="003A290F" w:rsidP="00D5427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522AEC38" w14:textId="77777777" w:rsidR="003A290F" w:rsidRPr="00676A93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53B4F696" w14:textId="77777777" w:rsidR="003A290F" w:rsidRPr="00676A93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387" w:type="dxa"/>
            <w:gridSpan w:val="28"/>
          </w:tcPr>
          <w:p w14:paraId="6064B4F4" w14:textId="77777777" w:rsidR="003A290F" w:rsidRPr="00676A93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3A290F" w:rsidRPr="00676A93" w14:paraId="1C8CC7F4" w14:textId="77777777" w:rsidTr="004670E8">
        <w:tc>
          <w:tcPr>
            <w:tcW w:w="2250" w:type="dxa"/>
          </w:tcPr>
          <w:p w14:paraId="2698CCCA" w14:textId="77777777" w:rsidR="003A290F" w:rsidRPr="00676A93" w:rsidRDefault="003A290F" w:rsidP="00D5427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676A93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890" w:type="dxa"/>
          </w:tcPr>
          <w:p w14:paraId="4EF5165B" w14:textId="77777777" w:rsidR="003A290F" w:rsidRPr="00676A93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2B678B02" w14:textId="77777777" w:rsidR="003A290F" w:rsidRPr="00676A93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9387" w:type="dxa"/>
            <w:gridSpan w:val="28"/>
          </w:tcPr>
          <w:p w14:paraId="3E4C9F6C" w14:textId="77777777" w:rsidR="003A290F" w:rsidRPr="00676A93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</w:pPr>
          </w:p>
        </w:tc>
      </w:tr>
      <w:tr w:rsidR="009429FF" w:rsidRPr="00676A93" w14:paraId="1333CF77" w14:textId="77777777" w:rsidTr="00D54906">
        <w:tc>
          <w:tcPr>
            <w:tcW w:w="2250" w:type="dxa"/>
          </w:tcPr>
          <w:p w14:paraId="76E5808A" w14:textId="2A643CFC" w:rsidR="009429FF" w:rsidRPr="00676A93" w:rsidRDefault="009429FF" w:rsidP="009429FF">
            <w:pPr>
              <w:spacing w:line="240" w:lineRule="auto"/>
              <w:ind w:left="255" w:right="-108" w:hanging="255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เฟรเซอร์ส พร็อพเพอร์ตี้ </w:t>
            </w: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br/>
            </w: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คอมเมอร์เชียล แอสเสท แมนเนจเม้นท์ (ประเทศไทย) จำกัด</w:t>
            </w:r>
            <w:r w:rsidRPr="00676A93"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 xml:space="preserve"> (เดิมชื่อ </w:t>
            </w: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รีท</w:t>
            </w: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br/>
            </w: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676A93"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2C12C185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5" w:right="-378" w:hanging="165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444413D3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5" w:right="-378" w:hanging="165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2844E1C" w14:textId="6696DA5D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5" w:right="-378" w:hanging="165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ผู้จัดการกองทรัสต์ของ</w:t>
            </w:r>
            <w:r w:rsidRPr="00676A93">
              <w:rPr>
                <w:rFonts w:ascii="Angsana New" w:hAnsi="Angsana New"/>
                <w:szCs w:val="22"/>
                <w:lang w:bidi="th-TH"/>
              </w:rPr>
              <w:br/>
            </w: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ทรัสต์เพื่อการลงทุนใน</w:t>
            </w:r>
          </w:p>
          <w:p w14:paraId="25203512" w14:textId="08B57BB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676A93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</w:tcPr>
          <w:p w14:paraId="3557D267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F31D82F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701EF83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6A80931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F39720F" w14:textId="004E4B36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14:paraId="0E02F336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3D3496A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FD986DE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C9009BC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F79DA15" w14:textId="0717F148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  <w:vAlign w:val="bottom"/>
          </w:tcPr>
          <w:p w14:paraId="00B04BD9" w14:textId="034F8AB2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065A6CD2" w14:textId="1D887F85" w:rsidR="009429FF" w:rsidRPr="00676A93" w:rsidRDefault="009429FF" w:rsidP="009429F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720" w:type="dxa"/>
            <w:vAlign w:val="bottom"/>
          </w:tcPr>
          <w:p w14:paraId="614179EF" w14:textId="1890D548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27EFB518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12F7C3EA" w14:textId="0752EBF9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243" w:type="dxa"/>
            <w:gridSpan w:val="2"/>
          </w:tcPr>
          <w:p w14:paraId="4623AA05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13336782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8578962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BECF267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B05006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D60EC5B" w14:textId="1C1C0BFF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2" w:type="dxa"/>
            <w:gridSpan w:val="2"/>
          </w:tcPr>
          <w:p w14:paraId="0A585885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1B4FE8DC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1F7A1B8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EED5806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50F1BDA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1FEA78E" w14:textId="2256BFF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16EA264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4BC98E54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5A15B14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026893D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975FE9A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01A1845" w14:textId="516BA3C1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422151D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7A56AB01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751660B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CC0802A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0F85367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82B49A8" w14:textId="0001D295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251" w:type="dxa"/>
            <w:gridSpan w:val="2"/>
          </w:tcPr>
          <w:p w14:paraId="6FB57803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703EDA08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750895A" w14:textId="77777777" w:rsidR="00205390" w:rsidRPr="00676A93" w:rsidRDefault="00205390" w:rsidP="009429FF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7A8FEFF" w14:textId="77777777" w:rsidR="00205390" w:rsidRPr="00676A93" w:rsidRDefault="00205390" w:rsidP="009429FF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0D8AC3A" w14:textId="77777777" w:rsidR="00205390" w:rsidRPr="00676A93" w:rsidRDefault="00205390" w:rsidP="009429FF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FC9FDF5" w14:textId="2354123A" w:rsidR="00205390" w:rsidRPr="00676A93" w:rsidRDefault="00205390" w:rsidP="009429FF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3206504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10F667B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D4B09D0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0CBB01DF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2415975B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5D294473" w14:textId="7D4390C4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</w:rPr>
              <w:t>3.20</w:t>
            </w:r>
          </w:p>
        </w:tc>
      </w:tr>
      <w:tr w:rsidR="009429FF" w:rsidRPr="00676A93" w14:paraId="3084A30A" w14:textId="77777777" w:rsidTr="004670E8">
        <w:tc>
          <w:tcPr>
            <w:tcW w:w="2250" w:type="dxa"/>
          </w:tcPr>
          <w:p w14:paraId="5FDFADAF" w14:textId="77777777" w:rsidR="009429FF" w:rsidRPr="00676A93" w:rsidRDefault="009429FF" w:rsidP="009429FF">
            <w:pPr>
              <w:spacing w:line="240" w:lineRule="auto"/>
              <w:ind w:left="255" w:right="-108" w:hanging="255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แคปปิตอล จำกัด (</w:t>
            </w:r>
            <w:r w:rsidRPr="00676A93">
              <w:rPr>
                <w:rFonts w:ascii="Angsana New" w:hAnsi="Angsana New"/>
                <w:sz w:val="22"/>
                <w:szCs w:val="22"/>
                <w:lang w:eastAsia="ko-KR"/>
              </w:rPr>
              <w:t>“UVCP”</w:t>
            </w: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7CA628A7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ลงทุนในกิจการอื่น</w:t>
            </w: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>และ</w:t>
            </w:r>
          </w:p>
          <w:p w14:paraId="27E42B00" w14:textId="68712B31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 xml:space="preserve">  ที่ปรึกษาทางด้านการเงินและ</w:t>
            </w:r>
          </w:p>
          <w:p w14:paraId="469FD4D2" w14:textId="15467F23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 xml:space="preserve">  การลงทุน</w:t>
            </w:r>
          </w:p>
        </w:tc>
        <w:tc>
          <w:tcPr>
            <w:tcW w:w="720" w:type="dxa"/>
          </w:tcPr>
          <w:p w14:paraId="2FAEB2C3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F0B4CC0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B8476BE" w14:textId="6E89FF12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13CC1DAF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1CB620C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89B8111" w14:textId="2F8C3B4A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  <w:vAlign w:val="bottom"/>
          </w:tcPr>
          <w:p w14:paraId="20B32F63" w14:textId="0922134F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900" w:type="dxa"/>
            <w:vAlign w:val="bottom"/>
          </w:tcPr>
          <w:p w14:paraId="152DA403" w14:textId="7D74BA7B" w:rsidR="009429FF" w:rsidRPr="00676A93" w:rsidRDefault="009429FF" w:rsidP="009429F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720" w:type="dxa"/>
          </w:tcPr>
          <w:p w14:paraId="6644A2D5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BC1CBC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23A958E" w14:textId="627D29DE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6C883649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0977638" w14:textId="29A75880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3FAF840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D9F2B2C" w14:textId="15448670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43" w:type="dxa"/>
            <w:gridSpan w:val="2"/>
          </w:tcPr>
          <w:p w14:paraId="2E47EEE2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18A41AE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35C5FFE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AA92912" w14:textId="1E12693F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2" w:type="dxa"/>
            <w:gridSpan w:val="2"/>
          </w:tcPr>
          <w:p w14:paraId="76997BDD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7931D5CD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FE7BADF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7E417E1" w14:textId="49DB5F66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474D6B3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1B71B561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40EB036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666C902" w14:textId="77F8EFA6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36" w:type="dxa"/>
            <w:gridSpan w:val="2"/>
          </w:tcPr>
          <w:p w14:paraId="0039FF4A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3807288A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3CD24A1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74B5958" w14:textId="628AD9A9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51" w:type="dxa"/>
            <w:gridSpan w:val="2"/>
          </w:tcPr>
          <w:p w14:paraId="60AF43FB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392F6BF4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CE0DE31" w14:textId="77777777" w:rsidR="00205390" w:rsidRPr="00676A93" w:rsidRDefault="00205390" w:rsidP="009429FF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97DBB8B" w14:textId="24FB056E" w:rsidR="00205390" w:rsidRPr="00676A93" w:rsidRDefault="00205390" w:rsidP="009429FF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34.22</w:t>
            </w:r>
          </w:p>
        </w:tc>
        <w:tc>
          <w:tcPr>
            <w:tcW w:w="236" w:type="dxa"/>
            <w:gridSpan w:val="2"/>
          </w:tcPr>
          <w:p w14:paraId="7790A50D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718276C8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E7B6C0E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A072E35" w14:textId="2434F3D8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9429FF" w:rsidRPr="00676A93" w14:paraId="30685F13" w14:textId="77777777" w:rsidTr="004670E8">
        <w:tc>
          <w:tcPr>
            <w:tcW w:w="2250" w:type="dxa"/>
          </w:tcPr>
          <w:p w14:paraId="74078212" w14:textId="77777777" w:rsidR="009429FF" w:rsidRPr="00676A93" w:rsidRDefault="009429FF" w:rsidP="009429FF">
            <w:pPr>
              <w:spacing w:line="280" w:lineRule="exact"/>
              <w:ind w:left="126" w:right="-108" w:hanging="126"/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  <w:t>รวม</w:t>
            </w:r>
          </w:p>
        </w:tc>
        <w:tc>
          <w:tcPr>
            <w:tcW w:w="1890" w:type="dxa"/>
          </w:tcPr>
          <w:p w14:paraId="5F15D596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80" w:lineRule="exact"/>
              <w:ind w:left="162" w:hanging="162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3AFCECE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9DA394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995070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AFB333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A958D" w14:textId="6A297D39" w:rsidR="009429FF" w:rsidRPr="00676A93" w:rsidRDefault="009429FF" w:rsidP="009429F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</w:t>
            </w:r>
            <w:r w:rsidR="00205390" w:rsidRPr="00676A9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551.83</w:t>
            </w:r>
          </w:p>
        </w:tc>
        <w:tc>
          <w:tcPr>
            <w:tcW w:w="236" w:type="dxa"/>
            <w:vAlign w:val="bottom"/>
          </w:tcPr>
          <w:p w14:paraId="2CC81CE3" w14:textId="77777777" w:rsidR="009429FF" w:rsidRPr="00676A93" w:rsidRDefault="009429FF" w:rsidP="009429FF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90211" w14:textId="403B28E4" w:rsidR="009429FF" w:rsidRPr="00676A93" w:rsidRDefault="009429FF" w:rsidP="009429FF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2,529.14</w:t>
            </w:r>
          </w:p>
        </w:tc>
        <w:tc>
          <w:tcPr>
            <w:tcW w:w="243" w:type="dxa"/>
            <w:gridSpan w:val="2"/>
            <w:vAlign w:val="bottom"/>
          </w:tcPr>
          <w:p w14:paraId="38A0F23C" w14:textId="77777777" w:rsidR="009429FF" w:rsidRPr="00676A93" w:rsidRDefault="009429FF" w:rsidP="009429FF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9BA25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05E6E8D3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264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E8FCB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5F0782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FD8E0" w14:textId="170E13DA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</w:t>
            </w:r>
            <w:r w:rsidR="00201B5C" w:rsidRPr="00676A9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51</w:t>
            </w:r>
            <w:r w:rsidRPr="00676A9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.83</w:t>
            </w:r>
          </w:p>
        </w:tc>
        <w:tc>
          <w:tcPr>
            <w:tcW w:w="236" w:type="dxa"/>
            <w:gridSpan w:val="2"/>
            <w:vAlign w:val="bottom"/>
          </w:tcPr>
          <w:p w14:paraId="2D1FCA44" w14:textId="77777777" w:rsidR="009429FF" w:rsidRPr="00676A93" w:rsidRDefault="009429FF" w:rsidP="009429FF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F51B8" w14:textId="03B18F5F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2,529.14</w:t>
            </w:r>
          </w:p>
        </w:tc>
        <w:tc>
          <w:tcPr>
            <w:tcW w:w="251" w:type="dxa"/>
            <w:gridSpan w:val="2"/>
            <w:vAlign w:val="bottom"/>
          </w:tcPr>
          <w:p w14:paraId="760ED077" w14:textId="77777777" w:rsidR="009429FF" w:rsidRPr="00676A93" w:rsidRDefault="009429FF" w:rsidP="009429FF">
            <w:pPr>
              <w:tabs>
                <w:tab w:val="decimal" w:pos="369"/>
              </w:tabs>
              <w:spacing w:line="28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05028" w14:textId="675F9BFE" w:rsidR="009429FF" w:rsidRPr="00676A93" w:rsidRDefault="00205390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134.75</w:t>
            </w:r>
          </w:p>
        </w:tc>
        <w:tc>
          <w:tcPr>
            <w:tcW w:w="236" w:type="dxa"/>
            <w:gridSpan w:val="2"/>
            <w:vAlign w:val="bottom"/>
          </w:tcPr>
          <w:p w14:paraId="56EFC9CC" w14:textId="77777777" w:rsidR="009429FF" w:rsidRPr="00676A93" w:rsidRDefault="009429FF" w:rsidP="009429FF">
            <w:pPr>
              <w:tabs>
                <w:tab w:val="decimal" w:pos="279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D8AF3" w14:textId="604B269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202.40</w:t>
            </w:r>
          </w:p>
        </w:tc>
      </w:tr>
      <w:tr w:rsidR="009429FF" w:rsidRPr="00676A93" w14:paraId="1ADB4581" w14:textId="77777777" w:rsidTr="004670E8">
        <w:tc>
          <w:tcPr>
            <w:tcW w:w="2250" w:type="dxa"/>
          </w:tcPr>
          <w:p w14:paraId="2F142ABA" w14:textId="77777777" w:rsidR="009429FF" w:rsidRPr="00676A93" w:rsidRDefault="009429FF" w:rsidP="009429FF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3B7FEB5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4B33721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A56AA81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49D7F593" w14:textId="77777777" w:rsidR="009429FF" w:rsidRPr="00676A93" w:rsidRDefault="009429FF" w:rsidP="009429FF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F4D2A7" w14:textId="77777777" w:rsidR="009429FF" w:rsidRPr="00676A93" w:rsidRDefault="009429FF" w:rsidP="009429FF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7425118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2DEC73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AD4AC60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5BE5CC58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19DD3446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562B0EE9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4CE7E44C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72E27C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40B8D3E9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DA66A9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4453C745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5D10868B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5E067296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866DA81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CD963EC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9FF" w:rsidRPr="00676A93" w14:paraId="24E13E33" w14:textId="77777777" w:rsidTr="004670E8">
        <w:tc>
          <w:tcPr>
            <w:tcW w:w="2250" w:type="dxa"/>
          </w:tcPr>
          <w:p w14:paraId="69062780" w14:textId="77777777" w:rsidR="009429FF" w:rsidRPr="00676A93" w:rsidRDefault="009429FF" w:rsidP="009429FF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676A93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90" w:type="dxa"/>
          </w:tcPr>
          <w:p w14:paraId="2C2637D6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138DA84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0D23E8A0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35A00077" w14:textId="77777777" w:rsidR="009429FF" w:rsidRPr="00676A93" w:rsidRDefault="009429FF" w:rsidP="009429FF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3EB3DD" w14:textId="77777777" w:rsidR="009429FF" w:rsidRPr="00676A93" w:rsidRDefault="009429FF" w:rsidP="009429FF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E870EEF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E54C502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516C3ED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05675203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67C1FAC1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17BDAAC3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624CBCDA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4F5D202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55867642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273B285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4B946B69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17E985D8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74C07C1E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7668423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2E7E24B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9FF" w:rsidRPr="00676A93" w14:paraId="16460322" w14:textId="77777777" w:rsidTr="004670E8">
        <w:tc>
          <w:tcPr>
            <w:tcW w:w="2250" w:type="dxa"/>
          </w:tcPr>
          <w:p w14:paraId="701BF408" w14:textId="77777777" w:rsidR="009429FF" w:rsidRPr="00676A93" w:rsidRDefault="009429FF" w:rsidP="009429FF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</w:pPr>
            <w:r w:rsidRPr="00676A93">
              <w:rPr>
                <w:rFonts w:ascii="Angsana New" w:hAnsi="Angsana New" w:cs="Angsana New"/>
                <w:spacing w:val="-6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676A93"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  <w:t>“GRAND UNITY”</w:t>
            </w:r>
          </w:p>
        </w:tc>
        <w:tc>
          <w:tcPr>
            <w:tcW w:w="1890" w:type="dxa"/>
          </w:tcPr>
          <w:p w14:paraId="7B6DB803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B393484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CA0754F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2C12ADE" w14:textId="77777777" w:rsidR="009429FF" w:rsidRPr="00676A93" w:rsidRDefault="009429FF" w:rsidP="009429FF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967850" w14:textId="77777777" w:rsidR="009429FF" w:rsidRPr="00676A93" w:rsidRDefault="009429FF" w:rsidP="009429FF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29283F5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9DD2141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351668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64D6E71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236C30FB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gridSpan w:val="2"/>
          </w:tcPr>
          <w:p w14:paraId="089FCC94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7577F080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5525B2F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1380D725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0CA5B57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7E1EFB95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05A68150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5FBB890A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8854091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6B0ABEC9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9FF" w:rsidRPr="00676A93" w14:paraId="1ABFA627" w14:textId="77777777" w:rsidTr="004670E8">
        <w:tc>
          <w:tcPr>
            <w:tcW w:w="2250" w:type="dxa"/>
          </w:tcPr>
          <w:p w14:paraId="16F2E83A" w14:textId="77777777" w:rsidR="009429FF" w:rsidRPr="00676A93" w:rsidRDefault="009429FF" w:rsidP="009429FF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 ลิฟวิ่ง จำกัด</w:t>
            </w:r>
          </w:p>
        </w:tc>
        <w:tc>
          <w:tcPr>
            <w:tcW w:w="1890" w:type="dxa"/>
          </w:tcPr>
          <w:p w14:paraId="7FC3A75F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0FF8F175" w14:textId="0B517DFA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C53D86A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7A23C38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45ECDE6D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B1DCA46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30E5AEA1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669301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3C673893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5EF2453A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gridSpan w:val="2"/>
          </w:tcPr>
          <w:p w14:paraId="0F56BC82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0D8A7310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36CEA42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5463975A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BB24C70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522B1803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gridSpan w:val="2"/>
          </w:tcPr>
          <w:p w14:paraId="5A451530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274AB412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7EAE403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93A4041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9429FF" w:rsidRPr="00676A93" w14:paraId="5EB5BC3C" w14:textId="77777777" w:rsidTr="004670E8">
        <w:tc>
          <w:tcPr>
            <w:tcW w:w="2250" w:type="dxa"/>
          </w:tcPr>
          <w:p w14:paraId="4555E3E9" w14:textId="77777777" w:rsidR="009429FF" w:rsidRPr="00676A93" w:rsidRDefault="009429FF" w:rsidP="009429FF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lang w:eastAsia="ko-KR"/>
              </w:rPr>
            </w:pPr>
          </w:p>
        </w:tc>
        <w:tc>
          <w:tcPr>
            <w:tcW w:w="1890" w:type="dxa"/>
          </w:tcPr>
          <w:p w14:paraId="0B152EE6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(</w:t>
            </w:r>
            <w:r w:rsidRPr="00676A93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คอนโดมิเนียม</w:t>
            </w: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)</w:t>
            </w:r>
          </w:p>
        </w:tc>
        <w:tc>
          <w:tcPr>
            <w:tcW w:w="720" w:type="dxa"/>
          </w:tcPr>
          <w:p w14:paraId="46B4EB72" w14:textId="40BEE8B4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10" w:type="dxa"/>
          </w:tcPr>
          <w:p w14:paraId="25B94F9B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10" w:type="dxa"/>
          </w:tcPr>
          <w:p w14:paraId="512FA2F5" w14:textId="07E06A97" w:rsidR="009429FF" w:rsidRPr="00676A93" w:rsidRDefault="00924432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>64.00</w:t>
            </w:r>
          </w:p>
        </w:tc>
        <w:tc>
          <w:tcPr>
            <w:tcW w:w="900" w:type="dxa"/>
          </w:tcPr>
          <w:p w14:paraId="2B8B6CF1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244.05</w:t>
            </w:r>
          </w:p>
        </w:tc>
        <w:tc>
          <w:tcPr>
            <w:tcW w:w="720" w:type="dxa"/>
          </w:tcPr>
          <w:p w14:paraId="1EDF2E86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3087D67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7BFD78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05BAFF61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71E3D05A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</w:tcPr>
          <w:p w14:paraId="4BBCFBAA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2C0F830C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6A23387A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643A875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346731CE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75EE88D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" w:type="dxa"/>
            <w:gridSpan w:val="2"/>
          </w:tcPr>
          <w:p w14:paraId="5B03CA1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3B6C9A1D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5061287F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3A5B616F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429FF" w:rsidRPr="00676A93" w14:paraId="18411B24" w14:textId="77777777" w:rsidTr="004670E8">
        <w:tc>
          <w:tcPr>
            <w:tcW w:w="2250" w:type="dxa"/>
          </w:tcPr>
          <w:p w14:paraId="7D032CA0" w14:textId="77777777" w:rsidR="009429FF" w:rsidRPr="00676A93" w:rsidRDefault="009429FF" w:rsidP="009429F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676A93">
              <w:rPr>
                <w:rFonts w:ascii="Angsana New" w:hAnsi="Angsana New" w:cs="Angsana New"/>
                <w:szCs w:val="22"/>
                <w:u w:val="single"/>
                <w:cs/>
                <w:lang w:val="en-US"/>
              </w:rPr>
              <w:t xml:space="preserve">ถือหุ้นผ่านทาง </w:t>
            </w:r>
            <w:r w:rsidRPr="00676A93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“TL”</w:t>
            </w:r>
          </w:p>
        </w:tc>
        <w:tc>
          <w:tcPr>
            <w:tcW w:w="1890" w:type="dxa"/>
          </w:tcPr>
          <w:p w14:paraId="7DD3E65D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453981E2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A389DEF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90FA3B3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68080DF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80D04B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7AB29A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C229AC7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0698C68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2E04AA7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040C8262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6EF29356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B0B2ABF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2673DFCB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65D32B5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006F19E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41428093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2F4B5B53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8FB4EDF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C0DCB67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9FF" w:rsidRPr="00676A93" w14:paraId="14906D22" w14:textId="77777777" w:rsidTr="004670E8">
        <w:tc>
          <w:tcPr>
            <w:tcW w:w="2250" w:type="dxa"/>
          </w:tcPr>
          <w:p w14:paraId="14BAFD10" w14:textId="77777777" w:rsidR="009429FF" w:rsidRPr="00676A93" w:rsidRDefault="009429FF" w:rsidP="009429FF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ไทย-ซิงค์ ออกไซด์ จำกัด</w:t>
            </w:r>
          </w:p>
        </w:tc>
        <w:tc>
          <w:tcPr>
            <w:tcW w:w="1890" w:type="dxa"/>
          </w:tcPr>
          <w:p w14:paraId="648AFF24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รับจ้างผลิตสังกะสี</w:t>
            </w:r>
          </w:p>
        </w:tc>
        <w:tc>
          <w:tcPr>
            <w:tcW w:w="720" w:type="dxa"/>
          </w:tcPr>
          <w:p w14:paraId="436AE7FD" w14:textId="77777777" w:rsidR="009429FF" w:rsidRPr="00676A93" w:rsidRDefault="009429FF" w:rsidP="009429FF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529B91" w14:textId="77777777" w:rsidR="009429FF" w:rsidRPr="00676A93" w:rsidRDefault="009429FF" w:rsidP="009429FF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26EE88" w14:textId="77777777" w:rsidR="009429FF" w:rsidRPr="00676A93" w:rsidRDefault="009429FF" w:rsidP="009429FF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999DC3" w14:textId="77777777" w:rsidR="009429FF" w:rsidRPr="00676A93" w:rsidRDefault="009429FF" w:rsidP="009429FF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46312E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D9AEEB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41834EE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1FB353D9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3DA466F3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670E5E2E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2D3FE5C0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75DC4D4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3354B6D5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3F6DD99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40A016B7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5894460B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4B4FEC7C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4303EBE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9E3D5DD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9FF" w:rsidRPr="00676A93" w14:paraId="78DA3D68" w14:textId="77777777" w:rsidTr="004670E8">
        <w:tc>
          <w:tcPr>
            <w:tcW w:w="2250" w:type="dxa"/>
          </w:tcPr>
          <w:p w14:paraId="03B76FC5" w14:textId="77777777" w:rsidR="009429FF" w:rsidRPr="00676A93" w:rsidRDefault="009429FF" w:rsidP="009429FF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90" w:type="dxa"/>
          </w:tcPr>
          <w:p w14:paraId="2F4797CF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</w:pPr>
            <w:r w:rsidRPr="00676A93">
              <w:rPr>
                <w:rFonts w:ascii="Angsana New" w:hAnsi="Angsana New"/>
                <w:spacing w:val="-6"/>
                <w:szCs w:val="22"/>
                <w:lang w:bidi="th-TH"/>
              </w:rPr>
              <w:t xml:space="preserve"> </w:t>
            </w:r>
            <w:r w:rsidRPr="00676A93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อ๊อกไซด์</w:t>
            </w:r>
            <w:r w:rsidRPr="00676A93"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  <w:t>และเคมีภัณฑ์</w:t>
            </w:r>
          </w:p>
        </w:tc>
        <w:tc>
          <w:tcPr>
            <w:tcW w:w="720" w:type="dxa"/>
          </w:tcPr>
          <w:p w14:paraId="68979F5D" w14:textId="42DA495D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</w:tcPr>
          <w:p w14:paraId="1BC9915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</w:tcPr>
          <w:p w14:paraId="1ED9BFA7" w14:textId="119B7F19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900" w:type="dxa"/>
          </w:tcPr>
          <w:p w14:paraId="229A259D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720" w:type="dxa"/>
          </w:tcPr>
          <w:p w14:paraId="0EA1B781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D097D91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0231C3D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7DFF0DAC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3CBC848F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</w:tcPr>
          <w:p w14:paraId="27362C34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644AA0F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1E0D9738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0A6F0C6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613A67DC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18AF4A7A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" w:type="dxa"/>
            <w:gridSpan w:val="2"/>
          </w:tcPr>
          <w:p w14:paraId="17C8DED9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1019EAF9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4D581884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47B1536C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E0847" w:rsidRPr="00676A93" w14:paraId="18C36D44" w14:textId="77777777" w:rsidTr="004670E8">
        <w:tc>
          <w:tcPr>
            <w:tcW w:w="2250" w:type="dxa"/>
          </w:tcPr>
          <w:p w14:paraId="112AC4B8" w14:textId="77777777" w:rsidR="003E0847" w:rsidRPr="00676A93" w:rsidRDefault="003E0847" w:rsidP="009429FF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90" w:type="dxa"/>
          </w:tcPr>
          <w:p w14:paraId="30C98F9A" w14:textId="77777777" w:rsidR="003E0847" w:rsidRPr="00676A93" w:rsidRDefault="003E0847" w:rsidP="009429FF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F96C8BC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69F9A35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03EBA8CB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02B71671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4E4A459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81C620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79A714D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1AF948E1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686D922A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4E8D3876" w14:textId="77777777" w:rsidR="003E0847" w:rsidRPr="00676A93" w:rsidRDefault="003E0847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1ABBF397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77CB0D6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4598D86F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3B3FA3C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7A939673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0AFFC4FF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113530FF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0A56F9E" w14:textId="77777777" w:rsidR="003E0847" w:rsidRPr="00676A93" w:rsidRDefault="003E0847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25B7D718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0847" w:rsidRPr="00676A93" w14:paraId="5F4F852B" w14:textId="77777777" w:rsidTr="004670E8">
        <w:tc>
          <w:tcPr>
            <w:tcW w:w="2250" w:type="dxa"/>
          </w:tcPr>
          <w:p w14:paraId="6BC477BB" w14:textId="77777777" w:rsidR="003E0847" w:rsidRPr="00676A93" w:rsidRDefault="003E0847" w:rsidP="009429FF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90" w:type="dxa"/>
          </w:tcPr>
          <w:p w14:paraId="6B323EF6" w14:textId="77777777" w:rsidR="003E0847" w:rsidRPr="00676A93" w:rsidRDefault="003E0847" w:rsidP="009429FF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1A6514B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64894957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01CF7710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0F174156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A322D48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FFCDA4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D80E60C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25060931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739B646E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2B68C2AE" w14:textId="77777777" w:rsidR="003E0847" w:rsidRPr="00676A93" w:rsidRDefault="003E0847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6D014448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4A56B66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391621F7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121C884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281623E1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746B43DB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52170F96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9BDBE0A" w14:textId="77777777" w:rsidR="003E0847" w:rsidRPr="00676A93" w:rsidRDefault="003E0847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F306996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0847" w:rsidRPr="00676A93" w14:paraId="7A66A8B4" w14:textId="77777777" w:rsidTr="004670E8">
        <w:tc>
          <w:tcPr>
            <w:tcW w:w="2250" w:type="dxa"/>
          </w:tcPr>
          <w:p w14:paraId="456E6C46" w14:textId="77777777" w:rsidR="003E0847" w:rsidRPr="00676A93" w:rsidRDefault="003E0847" w:rsidP="009429FF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90" w:type="dxa"/>
          </w:tcPr>
          <w:p w14:paraId="383CA481" w14:textId="77777777" w:rsidR="003E0847" w:rsidRPr="00676A93" w:rsidRDefault="003E0847" w:rsidP="009429FF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97FB1FF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02DC41E8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6D91295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60AACBE6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35D2B5F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85595CE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660E5D1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4E5D3EA5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6A3910DD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2A48CEB8" w14:textId="77777777" w:rsidR="003E0847" w:rsidRPr="00676A93" w:rsidRDefault="003E0847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462F39EB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CCDB461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1A8DB612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98E994B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7E9BBA65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374AA0F7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450DE957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1BD7EA1" w14:textId="77777777" w:rsidR="003E0847" w:rsidRPr="00676A93" w:rsidRDefault="003E0847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1DAFC008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0847" w:rsidRPr="00676A93" w14:paraId="5884C7F7" w14:textId="77777777" w:rsidTr="004670E8">
        <w:tc>
          <w:tcPr>
            <w:tcW w:w="2250" w:type="dxa"/>
          </w:tcPr>
          <w:p w14:paraId="4987C028" w14:textId="77777777" w:rsidR="003E0847" w:rsidRPr="00676A93" w:rsidRDefault="003E0847" w:rsidP="009429FF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90" w:type="dxa"/>
          </w:tcPr>
          <w:p w14:paraId="77E38E07" w14:textId="77777777" w:rsidR="003E0847" w:rsidRPr="00676A93" w:rsidRDefault="003E0847" w:rsidP="009429FF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FCC9807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6F13D8E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3FD3318D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2420B435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5AE21C2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51D469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24E9E2E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7D1722F9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7BA5A99B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1D68A8F4" w14:textId="77777777" w:rsidR="003E0847" w:rsidRPr="00676A93" w:rsidRDefault="003E0847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5326660A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3257FD4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50A59499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B428E58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435BB1DE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2FC35AB4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747B890C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2459383" w14:textId="77777777" w:rsidR="003E0847" w:rsidRPr="00676A93" w:rsidRDefault="003E0847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238CFB3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9FF" w:rsidRPr="00676A93" w14:paraId="751E3686" w14:textId="77777777" w:rsidTr="004670E8">
        <w:tc>
          <w:tcPr>
            <w:tcW w:w="2250" w:type="dxa"/>
            <w:shd w:val="clear" w:color="auto" w:fill="auto"/>
          </w:tcPr>
          <w:p w14:paraId="6772C38D" w14:textId="70B9959E" w:rsidR="009429FF" w:rsidRPr="00676A93" w:rsidRDefault="003E0847" w:rsidP="009429F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676A93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90" w:type="dxa"/>
            <w:shd w:val="clear" w:color="auto" w:fill="auto"/>
          </w:tcPr>
          <w:p w14:paraId="38C4F355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B7C810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82F2E5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1ACF004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280A576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C58A22B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5220A9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CBBF9D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6B9BAC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153FD9AC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D8E5A33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92731A3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FA835A0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131DF4D3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45F0E1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3936EAB7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AD73571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D29E40C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B1EA2CF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7158C22D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0847" w:rsidRPr="00676A93" w14:paraId="74522BA5" w14:textId="77777777" w:rsidTr="004670E8">
        <w:tc>
          <w:tcPr>
            <w:tcW w:w="2250" w:type="dxa"/>
            <w:shd w:val="clear" w:color="auto" w:fill="auto"/>
          </w:tcPr>
          <w:p w14:paraId="20593A09" w14:textId="29C05C81" w:rsidR="003E0847" w:rsidRPr="00676A93" w:rsidRDefault="003E0847" w:rsidP="009429FF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676A93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676A93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1890" w:type="dxa"/>
            <w:shd w:val="clear" w:color="auto" w:fill="auto"/>
          </w:tcPr>
          <w:p w14:paraId="1A143F0B" w14:textId="77777777" w:rsidR="003E0847" w:rsidRPr="00676A93" w:rsidRDefault="003E0847" w:rsidP="009429FF">
            <w:pPr>
              <w:pStyle w:val="acctfourfigures"/>
              <w:tabs>
                <w:tab w:val="clear" w:pos="765"/>
              </w:tabs>
              <w:spacing w:line="240" w:lineRule="auto"/>
              <w:ind w:left="138" w:right="-63" w:hanging="138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5C33F52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E60FAB6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97F14B9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B4AD9BE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1903461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436255C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C441623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11FCC8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6C1B43BE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6D02CDFA" w14:textId="77777777" w:rsidR="003E0847" w:rsidRPr="00676A93" w:rsidRDefault="003E0847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FA4D6B3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1CD53A4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0D0E806A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0612114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293EA315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6303138D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0811F5EC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4140F37" w14:textId="77777777" w:rsidR="003E0847" w:rsidRPr="00676A93" w:rsidRDefault="003E0847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00987877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9FF" w:rsidRPr="00676A93" w14:paraId="1CA5B0BB" w14:textId="77777777" w:rsidTr="004670E8">
        <w:tc>
          <w:tcPr>
            <w:tcW w:w="2250" w:type="dxa"/>
            <w:shd w:val="clear" w:color="auto" w:fill="auto"/>
          </w:tcPr>
          <w:p w14:paraId="231EAE63" w14:textId="658777E8" w:rsidR="009429FF" w:rsidRPr="00676A93" w:rsidRDefault="009429FF" w:rsidP="009429FF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</w:t>
            </w:r>
            <w:r w:rsidRPr="00676A93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676A93">
              <w:rPr>
                <w:rFonts w:ascii="Angsana New" w:hAnsi="Angsana New" w:cs="Angsana New"/>
                <w:szCs w:val="22"/>
                <w:cs/>
                <w:lang w:val="th-TH" w:bidi="th-TH"/>
              </w:rPr>
              <w:t>เซนเซส</w:t>
            </w:r>
            <w:r w:rsidRPr="00676A93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676A93">
              <w:rPr>
                <w:rFonts w:ascii="Angsana New" w:hAnsi="Angsana New" w:cs="Angsana New"/>
                <w:szCs w:val="22"/>
                <w:cs/>
                <w:lang w:val="th-TH" w:bidi="th-TH"/>
              </w:rPr>
              <w:t>พร็อพเพอร์ตี้ แมเนจเม้นท์ จำกัด</w:t>
            </w:r>
          </w:p>
        </w:tc>
        <w:tc>
          <w:tcPr>
            <w:tcW w:w="1890" w:type="dxa"/>
            <w:shd w:val="clear" w:color="auto" w:fill="auto"/>
          </w:tcPr>
          <w:p w14:paraId="6B14E19B" w14:textId="11345D2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38" w:right="-63" w:hanging="138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ให้บริการจดทะเบียนจัดตั้งนิติบุคคล</w:t>
            </w: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และบริหารจัดการอาคารชุด</w:t>
            </w:r>
            <w:r w:rsidRPr="00676A93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>นายหน้าตัวแทนในกิจการที่เกี่ยวข้องกับอสังหาริมทรัพย์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07ED399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2D31F6B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21B285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DF6B6AD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350E46C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8B5FA5D" w14:textId="2913AFED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8527F73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FF04B6D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08A569C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629797C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7B3896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70266994" w14:textId="0207FE4D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1567AE10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58D5655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A35CF66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D6251B2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A7DA277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E855F44" w14:textId="6E5E1A8A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15</w:t>
            </w:r>
            <w:r w:rsidRPr="00676A93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900" w:type="dxa"/>
            <w:shd w:val="clear" w:color="auto" w:fill="auto"/>
          </w:tcPr>
          <w:p w14:paraId="0DA4A78C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0BC5272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3B395D0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B872176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34151AD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A1B6316" w14:textId="40CEA94A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7.50</w:t>
            </w:r>
          </w:p>
        </w:tc>
        <w:tc>
          <w:tcPr>
            <w:tcW w:w="720" w:type="dxa"/>
            <w:shd w:val="clear" w:color="auto" w:fill="auto"/>
          </w:tcPr>
          <w:p w14:paraId="07B53E2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1F0F8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5A2827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6739DFD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F971A0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C80EADF" w14:textId="0BE732DE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BF3F83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BF4378B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30396C1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BBB39FD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AC6A83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7DB4BC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97F07FF" w14:textId="22CE8544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62846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337E10D3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6584B5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44F1689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2035A6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1972EF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3B6FDC5" w14:textId="62F81053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E322796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525881A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BE3026B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EE0ACD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C52C7FB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B2E4CB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CEE445" w14:textId="7FF1D2BB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17D6C0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5796599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F8E26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011973B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DE36CC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6D4285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D1E16B" w14:textId="3A40E669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C1A3C1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5DB413C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068A6D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9D6751B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575A36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1EDD76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2C9571" w14:textId="741C04B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E6E095B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0E69EB3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0703F1F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3241F5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C192899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BF3BEC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C375231" w14:textId="4C6CFB5B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590F1E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00A5F2B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5CA02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179044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A63D29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F98EE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685233C" w14:textId="20EAC7A3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429FF" w:rsidRPr="00676A93" w14:paraId="7CF7EAD8" w14:textId="77777777" w:rsidTr="004670E8">
        <w:tc>
          <w:tcPr>
            <w:tcW w:w="2250" w:type="dxa"/>
            <w:shd w:val="clear" w:color="auto" w:fill="auto"/>
          </w:tcPr>
          <w:p w14:paraId="38B56C16" w14:textId="77777777" w:rsidR="009429FF" w:rsidRPr="00676A93" w:rsidRDefault="009429FF" w:rsidP="009429F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 คอนเน็กซ์ชั่น จำกัด</w:t>
            </w:r>
          </w:p>
          <w:p w14:paraId="23006C53" w14:textId="77777777" w:rsidR="009429FF" w:rsidRPr="00676A93" w:rsidRDefault="009429FF" w:rsidP="009429F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 w:cs="Angsana New"/>
                <w:szCs w:val="22"/>
                <w:cs/>
                <w:lang w:val="en-US" w:bidi="th-TH"/>
              </w:rPr>
              <w:t xml:space="preserve">     </w:t>
            </w:r>
          </w:p>
        </w:tc>
        <w:tc>
          <w:tcPr>
            <w:tcW w:w="1890" w:type="dxa"/>
            <w:shd w:val="clear" w:color="auto" w:fill="auto"/>
          </w:tcPr>
          <w:p w14:paraId="624867F1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20" w:right="-63" w:hanging="120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นายหน้า ตัวแทน ในกิจการที่เกี่ยวข้องกับอสังหาริมทรัพย์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76938744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2813075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DE86926" w14:textId="25EC3A31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6F4BA440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134D8C8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38418A19" w14:textId="612CDD5B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8322AA5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048F8E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</w:p>
          <w:p w14:paraId="6B3B801C" w14:textId="336D39A3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Pr="00676A93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900" w:type="dxa"/>
            <w:shd w:val="clear" w:color="auto" w:fill="auto"/>
          </w:tcPr>
          <w:p w14:paraId="112AA814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E1D6A76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</w:p>
          <w:p w14:paraId="1C7F6451" w14:textId="0A81BC31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Pr="00676A93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720" w:type="dxa"/>
            <w:shd w:val="clear" w:color="auto" w:fill="auto"/>
          </w:tcPr>
          <w:p w14:paraId="5E3826E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DD7EDD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B3A5872" w14:textId="3989FDBC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5FDB09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062EF5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037797C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E85AFCE" w14:textId="5FCB959C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B656B1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53288A8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9D91FF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5567EA2" w14:textId="0B3C4E89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7244EBC8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59165D2D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8883D4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017B90" w14:textId="6EF6AE43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5EE129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094BE51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B1385B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F9FE8E9" w14:textId="6DA26BEE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4B718C5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2F3E2D83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15F8E3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F64BC73" w14:textId="06FCB770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69E7B04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18E2306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9372256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866D09B" w14:textId="6DF9F4F4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B5D9C34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313E653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368577A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1BCA44D" w14:textId="432D1416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429FF" w:rsidRPr="00676A93" w14:paraId="1CDF39ED" w14:textId="77777777" w:rsidTr="004670E8">
        <w:tc>
          <w:tcPr>
            <w:tcW w:w="2250" w:type="dxa"/>
            <w:shd w:val="clear" w:color="auto" w:fill="auto"/>
          </w:tcPr>
          <w:p w14:paraId="4DF96E9B" w14:textId="77777777" w:rsidR="009429FF" w:rsidRPr="00676A93" w:rsidRDefault="009429FF" w:rsidP="009429F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A93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คอลเลคทีฟ จำกัด</w:t>
            </w:r>
          </w:p>
        </w:tc>
        <w:tc>
          <w:tcPr>
            <w:tcW w:w="1890" w:type="dxa"/>
            <w:shd w:val="clear" w:color="auto" w:fill="auto"/>
          </w:tcPr>
          <w:p w14:paraId="7515202C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5" w:right="-63" w:hanging="165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>ค้าปลีก</w:t>
            </w:r>
          </w:p>
        </w:tc>
        <w:tc>
          <w:tcPr>
            <w:tcW w:w="720" w:type="dxa"/>
            <w:shd w:val="clear" w:color="auto" w:fill="auto"/>
          </w:tcPr>
          <w:p w14:paraId="46803F74" w14:textId="7DE9E71C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10F2E91" w14:textId="74CDA196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E7A39F4" w14:textId="5074616E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20.00</w:t>
            </w:r>
          </w:p>
        </w:tc>
        <w:tc>
          <w:tcPr>
            <w:tcW w:w="900" w:type="dxa"/>
            <w:shd w:val="clear" w:color="auto" w:fill="auto"/>
          </w:tcPr>
          <w:p w14:paraId="320E3835" w14:textId="358F5F6E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20.00</w:t>
            </w:r>
          </w:p>
        </w:tc>
        <w:tc>
          <w:tcPr>
            <w:tcW w:w="720" w:type="dxa"/>
            <w:shd w:val="clear" w:color="auto" w:fill="auto"/>
          </w:tcPr>
          <w:p w14:paraId="668F18C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733D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E12BDC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086F1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0E9A846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8D50135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E9C402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55A8E0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303C86B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D083508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5EE729A1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534E864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39C43B8A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2CF699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2FFD20C7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429FF" w:rsidRPr="00676A93" w14:paraId="705E6D32" w14:textId="77777777" w:rsidTr="004670E8">
        <w:tc>
          <w:tcPr>
            <w:tcW w:w="2250" w:type="dxa"/>
            <w:shd w:val="clear" w:color="auto" w:fill="auto"/>
          </w:tcPr>
          <w:p w14:paraId="3ABE0573" w14:textId="77777777" w:rsidR="009429FF" w:rsidRPr="00676A93" w:rsidRDefault="009429FF" w:rsidP="009429F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676A93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676A93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“LRK”</w:t>
            </w:r>
          </w:p>
        </w:tc>
        <w:tc>
          <w:tcPr>
            <w:tcW w:w="1890" w:type="dxa"/>
            <w:shd w:val="clear" w:color="auto" w:fill="auto"/>
          </w:tcPr>
          <w:p w14:paraId="26E3EA24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09A26FF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4D6B5CB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08E637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C74B20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3DEC5E1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5A34EF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43AD99C1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F04E5D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1EFB2A0B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24889CF9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7FAC00B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9A639B1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5900110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299BEDC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0F3BFA2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AF88A4E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BDE878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026B43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2ED9B0BF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9FF" w:rsidRPr="00676A93" w14:paraId="3E3BD6F7" w14:textId="77777777" w:rsidTr="004670E8">
        <w:trPr>
          <w:trHeight w:val="405"/>
        </w:trPr>
        <w:tc>
          <w:tcPr>
            <w:tcW w:w="2250" w:type="dxa"/>
            <w:shd w:val="clear" w:color="auto" w:fill="auto"/>
          </w:tcPr>
          <w:p w14:paraId="719000E3" w14:textId="77777777" w:rsidR="009429FF" w:rsidRPr="00676A93" w:rsidRDefault="009429FF" w:rsidP="009429FF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szCs w:val="22"/>
                <w:lang w:val="th-TH" w:bidi="th-TH"/>
              </w:rPr>
            </w:pPr>
            <w:r w:rsidRPr="00676A93">
              <w:rPr>
                <w:rFonts w:ascii="Angsana New" w:hAnsi="Angsana New" w:cs="Angsana New" w:hint="cs"/>
                <w:szCs w:val="22"/>
                <w:cs/>
                <w:lang w:val="th-TH"/>
              </w:rPr>
              <w:t>บริษัท แอล อาร์ เค</w:t>
            </w:r>
            <w:r w:rsidRPr="00676A93">
              <w:rPr>
                <w:rFonts w:ascii="Angsana New" w:hAnsi="Angsana New" w:cs="Angsana New"/>
                <w:szCs w:val="22"/>
                <w:cs/>
                <w:lang w:val="th-TH"/>
              </w:rPr>
              <w:br/>
            </w:r>
            <w:r w:rsidRPr="00676A93">
              <w:rPr>
                <w:rFonts w:ascii="Angsana New" w:hAnsi="Angsana New" w:cs="Angsana New" w:hint="cs"/>
                <w:szCs w:val="22"/>
                <w:cs/>
                <w:lang w:val="th-TH"/>
              </w:rPr>
              <w:t>ดีเวลลอปเม้นท์ จำกัด</w:t>
            </w:r>
          </w:p>
        </w:tc>
        <w:tc>
          <w:tcPr>
            <w:tcW w:w="1890" w:type="dxa"/>
            <w:shd w:val="clear" w:color="auto" w:fill="auto"/>
          </w:tcPr>
          <w:p w14:paraId="3C7EE9B2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6BD8146C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61FAC900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8348BFC" w14:textId="5F5285D3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60.00</w:t>
            </w:r>
          </w:p>
        </w:tc>
        <w:tc>
          <w:tcPr>
            <w:tcW w:w="810" w:type="dxa"/>
            <w:shd w:val="clear" w:color="auto" w:fill="auto"/>
          </w:tcPr>
          <w:p w14:paraId="5F09FE53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50FA7025" w14:textId="1D6E99A9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60.00</w:t>
            </w:r>
          </w:p>
        </w:tc>
        <w:tc>
          <w:tcPr>
            <w:tcW w:w="810" w:type="dxa"/>
            <w:shd w:val="clear" w:color="auto" w:fill="auto"/>
          </w:tcPr>
          <w:p w14:paraId="1BCA883D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5979702" w14:textId="43D94661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260.00</w:t>
            </w:r>
          </w:p>
        </w:tc>
        <w:tc>
          <w:tcPr>
            <w:tcW w:w="900" w:type="dxa"/>
            <w:shd w:val="clear" w:color="auto" w:fill="auto"/>
          </w:tcPr>
          <w:p w14:paraId="16C166AC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AF0FF22" w14:textId="148CA4A9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260.00</w:t>
            </w:r>
          </w:p>
        </w:tc>
        <w:tc>
          <w:tcPr>
            <w:tcW w:w="720" w:type="dxa"/>
            <w:shd w:val="clear" w:color="auto" w:fill="auto"/>
          </w:tcPr>
          <w:p w14:paraId="5A788215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234B73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12633A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497589DA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364B9C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FF6A39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6F9B02A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C14A09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A4209DF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281783D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BEEC04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15286CF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160A7D2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B7025B9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63FAE9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7E9D61C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6BE1FA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6D0772B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3678AD6C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EA1EB5D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CF348A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0C1F5F3D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A95571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429FF" w:rsidRPr="00676A93" w14:paraId="213271F3" w14:textId="77777777" w:rsidTr="004670E8">
        <w:trPr>
          <w:trHeight w:val="405"/>
        </w:trPr>
        <w:tc>
          <w:tcPr>
            <w:tcW w:w="2250" w:type="dxa"/>
            <w:shd w:val="clear" w:color="auto" w:fill="auto"/>
          </w:tcPr>
          <w:p w14:paraId="4A2F6BA8" w14:textId="77777777" w:rsidR="009429FF" w:rsidRPr="00676A93" w:rsidRDefault="009429FF" w:rsidP="009429FF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676A93">
              <w:rPr>
                <w:rFonts w:ascii="Angsana New" w:hAnsi="Angsana New" w:cs="Angsana New" w:hint="cs"/>
                <w:szCs w:val="22"/>
                <w:cs/>
                <w:lang w:eastAsia="ko-KR"/>
              </w:rPr>
              <w:t>บริษัท</w:t>
            </w:r>
            <w:r w:rsidRPr="00676A93">
              <w:rPr>
                <w:rFonts w:ascii="Angsana New" w:hAnsi="Angsana New" w:hint="cs"/>
                <w:szCs w:val="22"/>
                <w:cs/>
                <w:lang w:eastAsia="ko-KR"/>
              </w:rPr>
              <w:t xml:space="preserve"> </w:t>
            </w:r>
            <w:r w:rsidRPr="00676A93">
              <w:rPr>
                <w:rFonts w:ascii="Angsana New" w:hAnsi="Angsana New" w:cs="Angsana New" w:hint="cs"/>
                <w:szCs w:val="22"/>
                <w:cs/>
                <w:lang w:eastAsia="ko-KR"/>
              </w:rPr>
              <w:t>เลิศรัฐการ</w:t>
            </w:r>
            <w:r w:rsidRPr="00676A93">
              <w:rPr>
                <w:rFonts w:ascii="Angsana New" w:hAnsi="Angsana New" w:hint="cs"/>
                <w:szCs w:val="22"/>
                <w:cs/>
                <w:lang w:eastAsia="ko-KR"/>
              </w:rPr>
              <w:t xml:space="preserve"> </w:t>
            </w:r>
            <w:r w:rsidRPr="00676A93">
              <w:rPr>
                <w:rFonts w:ascii="Angsana New" w:hAnsi="Angsana New" w:cs="Angsana New" w:hint="cs"/>
                <w:szCs w:val="22"/>
                <w:cs/>
                <w:lang w:eastAsia="ko-KR"/>
              </w:rPr>
              <w:t>พร็อพเพอร์ตี้</w:t>
            </w:r>
            <w:r w:rsidRPr="00676A93">
              <w:rPr>
                <w:rFonts w:ascii="Angsana New" w:hAnsi="Angsana New" w:hint="cs"/>
                <w:szCs w:val="22"/>
                <w:cs/>
                <w:lang w:eastAsia="ko-KR"/>
              </w:rPr>
              <w:t xml:space="preserve"> </w:t>
            </w:r>
          </w:p>
          <w:p w14:paraId="1EBE1A28" w14:textId="666E1162" w:rsidR="009429FF" w:rsidRPr="00676A93" w:rsidRDefault="009429FF" w:rsidP="009429FF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676A93">
              <w:rPr>
                <w:rFonts w:ascii="Angsana New" w:hAnsi="Angsana New"/>
                <w:szCs w:val="22"/>
                <w:lang w:eastAsia="ko-KR"/>
              </w:rPr>
              <w:t xml:space="preserve">       </w:t>
            </w:r>
            <w:r w:rsidRPr="00676A93">
              <w:rPr>
                <w:rFonts w:ascii="Angsana New" w:hAnsi="Angsana New" w:cs="Angsana New" w:hint="cs"/>
                <w:szCs w:val="22"/>
                <w:cs/>
                <w:lang w:eastAsia="ko-KR"/>
              </w:rPr>
              <w:t>ดีเวลล็อปเม้นท์</w:t>
            </w:r>
            <w:r w:rsidRPr="00676A93">
              <w:rPr>
                <w:rFonts w:ascii="Angsana New" w:hAnsi="Angsana New" w:hint="cs"/>
                <w:szCs w:val="22"/>
                <w:cs/>
                <w:lang w:eastAsia="ko-KR"/>
              </w:rPr>
              <w:t xml:space="preserve"> </w:t>
            </w:r>
            <w:r w:rsidRPr="00676A93">
              <w:rPr>
                <w:rFonts w:ascii="Angsana New" w:hAnsi="Angsana New" w:cs="Angsana New" w:hint="cs"/>
                <w:szCs w:val="22"/>
                <w:cs/>
                <w:lang w:eastAsia="ko-KR"/>
              </w:rPr>
              <w:t>จำกัด</w:t>
            </w:r>
          </w:p>
        </w:tc>
        <w:tc>
          <w:tcPr>
            <w:tcW w:w="1890" w:type="dxa"/>
            <w:shd w:val="clear" w:color="auto" w:fill="auto"/>
          </w:tcPr>
          <w:p w14:paraId="5511B59E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7DFE3ADB" w14:textId="23715594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14DBC3E3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D24EAF5" w14:textId="7205406C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07EF7D34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C56752C" w14:textId="09A2E5B9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016DD640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BD9ED5B" w14:textId="6DC11503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0.10</w:t>
            </w:r>
          </w:p>
        </w:tc>
        <w:tc>
          <w:tcPr>
            <w:tcW w:w="900" w:type="dxa"/>
            <w:shd w:val="clear" w:color="auto" w:fill="auto"/>
          </w:tcPr>
          <w:p w14:paraId="726E5725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27383C4" w14:textId="0E121111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0.10</w:t>
            </w:r>
          </w:p>
        </w:tc>
        <w:tc>
          <w:tcPr>
            <w:tcW w:w="720" w:type="dxa"/>
            <w:shd w:val="clear" w:color="auto" w:fill="auto"/>
          </w:tcPr>
          <w:p w14:paraId="0B85FF16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92C985" w14:textId="2E97B5F3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49F2EB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D2C05A5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5F90806" w14:textId="6CE140AA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B5A253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187A9CAA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C212352" w14:textId="32D8F69B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3E54BA1C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87971C6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3749C49" w14:textId="760E8E1F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9C8DBD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276F294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FF650BE" w14:textId="6E8E9553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8474FF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6F0394E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F892ABD" w14:textId="77733BCD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C394ECD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1ACA0D01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D910CE0" w14:textId="546197A2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A7D7B2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3F030B8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20ABE46" w14:textId="72DD0BAF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429FF" w:rsidRPr="00676A93" w14:paraId="39987C30" w14:textId="77777777" w:rsidTr="004670E8">
        <w:tc>
          <w:tcPr>
            <w:tcW w:w="2250" w:type="dxa"/>
            <w:shd w:val="clear" w:color="auto" w:fill="auto"/>
          </w:tcPr>
          <w:p w14:paraId="18B29CFF" w14:textId="77777777" w:rsidR="009429FF" w:rsidRPr="00676A93" w:rsidRDefault="009429FF" w:rsidP="009429F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676A93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676A93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“UVCP”</w:t>
            </w:r>
          </w:p>
        </w:tc>
        <w:tc>
          <w:tcPr>
            <w:tcW w:w="1890" w:type="dxa"/>
            <w:shd w:val="clear" w:color="auto" w:fill="auto"/>
          </w:tcPr>
          <w:p w14:paraId="173D9F42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13586E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34494E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FED0AE8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3C82A65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10F1C71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BC2D3EC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48D96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1C9337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2EC8170D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D2917C0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C810C46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DC0A602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22AD66A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147086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4D1A300F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0B284CC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5B9D355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913288A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2F06F95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9FF" w:rsidRPr="00676A93" w14:paraId="4314ADD9" w14:textId="77777777" w:rsidTr="004670E8">
        <w:tc>
          <w:tcPr>
            <w:tcW w:w="2250" w:type="dxa"/>
            <w:shd w:val="clear" w:color="auto" w:fill="auto"/>
          </w:tcPr>
          <w:p w14:paraId="29E10166" w14:textId="77777777" w:rsidR="009429FF" w:rsidRPr="00676A93" w:rsidRDefault="009429FF" w:rsidP="009429FF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ฟอร์เวิร์ด ซิสเต็ม จำกัด</w:t>
            </w:r>
          </w:p>
        </w:tc>
        <w:tc>
          <w:tcPr>
            <w:tcW w:w="1890" w:type="dxa"/>
            <w:shd w:val="clear" w:color="auto" w:fill="auto"/>
          </w:tcPr>
          <w:p w14:paraId="37FF763B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69" w:right="-190" w:hanging="69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ตัวแทนจำหน่ายเครื่องบันทึก</w:t>
            </w:r>
          </w:p>
          <w:p w14:paraId="5E67768B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38" w:right="-190" w:hanging="138"/>
              <w:jc w:val="lef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 xml:space="preserve">    </w:t>
            </w: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เวลาและอุปกรณ์</w:t>
            </w:r>
            <w:r w:rsidRPr="00676A93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ควบคุมระบบจอ</w:t>
            </w:r>
            <w:r w:rsidRPr="00676A93">
              <w:rPr>
                <w:rFonts w:ascii="Angsana New" w:hAnsi="Angsana New" w:hint="cs"/>
                <w:spacing w:val="-6"/>
                <w:szCs w:val="22"/>
                <w:cs/>
                <w:lang w:bidi="th-TH"/>
              </w:rPr>
              <w:t>ด</w:t>
            </w:r>
            <w:r w:rsidRPr="00676A93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รถยนต์</w:t>
            </w:r>
          </w:p>
        </w:tc>
        <w:tc>
          <w:tcPr>
            <w:tcW w:w="720" w:type="dxa"/>
            <w:shd w:val="clear" w:color="auto" w:fill="auto"/>
          </w:tcPr>
          <w:p w14:paraId="6BACFFEC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D9969A8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3474550E" w14:textId="45761928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6A18216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D084BFA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6F7331D" w14:textId="62578252" w:rsidR="009429FF" w:rsidRPr="00676A93" w:rsidRDefault="009429FF" w:rsidP="009429FF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350040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FB79A85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CED44F8" w14:textId="51AFC492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40.00</w:t>
            </w:r>
          </w:p>
        </w:tc>
        <w:tc>
          <w:tcPr>
            <w:tcW w:w="900" w:type="dxa"/>
            <w:shd w:val="clear" w:color="auto" w:fill="auto"/>
          </w:tcPr>
          <w:p w14:paraId="478374C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9241452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F49E84F" w14:textId="182C445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40.00</w:t>
            </w:r>
          </w:p>
        </w:tc>
        <w:tc>
          <w:tcPr>
            <w:tcW w:w="720" w:type="dxa"/>
            <w:shd w:val="clear" w:color="auto" w:fill="auto"/>
          </w:tcPr>
          <w:p w14:paraId="4161ED13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D0CB97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91F49F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4F747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6F05E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A426815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09FA47A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75B4A8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79A09726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0D39267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FA44E29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D576572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CDB8547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94DDD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60F746C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F21B9E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281A41B5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2579745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552F5BA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A9BB3C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7C80BE6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214FB1C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9F259E2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16EFE8E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2A28640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A933816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CDB9D61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0314F9C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7EC7BE1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D3FE2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2C8F967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47048" w:rsidRPr="00676A93" w14:paraId="0930C71A" w14:textId="77777777" w:rsidTr="004670E8">
        <w:tc>
          <w:tcPr>
            <w:tcW w:w="2250" w:type="dxa"/>
            <w:shd w:val="clear" w:color="auto" w:fill="auto"/>
          </w:tcPr>
          <w:p w14:paraId="1CF15B6B" w14:textId="77777777" w:rsidR="00D47048" w:rsidRPr="00676A93" w:rsidRDefault="00D47048" w:rsidP="009429FF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90" w:type="dxa"/>
            <w:shd w:val="clear" w:color="auto" w:fill="auto"/>
          </w:tcPr>
          <w:p w14:paraId="724CEA84" w14:textId="77777777" w:rsidR="00D47048" w:rsidRPr="00676A93" w:rsidRDefault="00D47048" w:rsidP="009429FF">
            <w:pPr>
              <w:pStyle w:val="acctfourfigures"/>
              <w:tabs>
                <w:tab w:val="clear" w:pos="765"/>
              </w:tabs>
              <w:spacing w:line="240" w:lineRule="auto"/>
              <w:ind w:left="69" w:right="-190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BCDB135" w14:textId="77777777" w:rsidR="00D47048" w:rsidRPr="00676A93" w:rsidRDefault="00D47048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D13FD6B" w14:textId="77777777" w:rsidR="00D47048" w:rsidRPr="00676A93" w:rsidRDefault="00D47048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2EDD06F" w14:textId="77777777" w:rsidR="00D47048" w:rsidRPr="00676A93" w:rsidRDefault="00D47048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861EECA" w14:textId="77777777" w:rsidR="00D47048" w:rsidRPr="00676A93" w:rsidRDefault="00D47048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012ABA1" w14:textId="77777777" w:rsidR="00D47048" w:rsidRPr="00676A93" w:rsidRDefault="00D47048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74EF6B6" w14:textId="77777777" w:rsidR="00D47048" w:rsidRPr="00676A93" w:rsidRDefault="00D47048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6B5B78EF" w14:textId="77777777" w:rsidR="00D47048" w:rsidRPr="00676A93" w:rsidRDefault="00D47048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F3B5A58" w14:textId="77777777" w:rsidR="00D47048" w:rsidRPr="00676A93" w:rsidRDefault="00D47048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13059CA4" w14:textId="77777777" w:rsidR="00D47048" w:rsidRPr="00676A93" w:rsidRDefault="00D47048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5956FBAB" w14:textId="77777777" w:rsidR="00D47048" w:rsidRPr="00676A93" w:rsidRDefault="00D47048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901C2E2" w14:textId="77777777" w:rsidR="00D47048" w:rsidRPr="00676A93" w:rsidRDefault="00D47048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9E4A4B" w14:textId="77777777" w:rsidR="00D47048" w:rsidRPr="00676A93" w:rsidRDefault="00D47048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7A94F230" w14:textId="77777777" w:rsidR="00D47048" w:rsidRPr="00676A93" w:rsidRDefault="00D47048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F1C1E90" w14:textId="77777777" w:rsidR="00D47048" w:rsidRPr="00676A93" w:rsidRDefault="00D47048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34CD4F5B" w14:textId="77777777" w:rsidR="00D47048" w:rsidRPr="00676A93" w:rsidRDefault="00D47048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36A361E" w14:textId="77777777" w:rsidR="00D47048" w:rsidRPr="00676A93" w:rsidRDefault="00D47048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5CAAF17E" w14:textId="77777777" w:rsidR="00D47048" w:rsidRPr="00676A93" w:rsidRDefault="00D47048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4FF4B63" w14:textId="77777777" w:rsidR="00D47048" w:rsidRPr="00676A93" w:rsidRDefault="00D47048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70FBDBEB" w14:textId="77777777" w:rsidR="00D47048" w:rsidRPr="00676A93" w:rsidRDefault="00D47048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0847" w:rsidRPr="00676A93" w14:paraId="77CEE0C6" w14:textId="77777777" w:rsidTr="004670E8">
        <w:tc>
          <w:tcPr>
            <w:tcW w:w="2250" w:type="dxa"/>
            <w:shd w:val="clear" w:color="auto" w:fill="auto"/>
          </w:tcPr>
          <w:p w14:paraId="0EAC0C14" w14:textId="558FA383" w:rsidR="003E0847" w:rsidRPr="00676A93" w:rsidRDefault="003E0847" w:rsidP="009429FF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  <w:t>บริษัทย่อยทางอ้อม</w:t>
            </w:r>
          </w:p>
        </w:tc>
        <w:tc>
          <w:tcPr>
            <w:tcW w:w="1890" w:type="dxa"/>
            <w:shd w:val="clear" w:color="auto" w:fill="auto"/>
          </w:tcPr>
          <w:p w14:paraId="7958042C" w14:textId="77777777" w:rsidR="003E0847" w:rsidRPr="00676A93" w:rsidRDefault="003E0847" w:rsidP="009429F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0A512EE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7D4138C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DFEA898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D9694AD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4D2994C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E4FDA8A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87FC97C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9615C5C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472105BF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58E63F6F" w14:textId="77777777" w:rsidR="003E0847" w:rsidRPr="00676A93" w:rsidRDefault="003E0847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41C775E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1C1629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078AE18A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5FB18E9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3CF7A22C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31551D2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63F0A4FA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1F5F3CD" w14:textId="77777777" w:rsidR="003E0847" w:rsidRPr="00676A93" w:rsidRDefault="003E0847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7396B5F1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0847" w:rsidRPr="00676A93" w14:paraId="5E13F9DF" w14:textId="77777777" w:rsidTr="004670E8">
        <w:tc>
          <w:tcPr>
            <w:tcW w:w="2250" w:type="dxa"/>
            <w:shd w:val="clear" w:color="auto" w:fill="auto"/>
          </w:tcPr>
          <w:p w14:paraId="625327DB" w14:textId="292007F5" w:rsidR="003E0847" w:rsidRPr="00676A93" w:rsidRDefault="003E0847" w:rsidP="009429FF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Cs w:val="22"/>
                <w:u w:val="single"/>
                <w:cs/>
                <w:lang w:val="th-TH"/>
              </w:rPr>
            </w:pPr>
            <w:r w:rsidRPr="00676A93">
              <w:rPr>
                <w:rFonts w:ascii="Angsana New" w:hAnsi="Angsana New" w:hint="cs"/>
                <w:szCs w:val="22"/>
                <w:u w:val="single"/>
                <w:cs/>
                <w:lang w:val="th-TH"/>
              </w:rPr>
              <w:t xml:space="preserve">ถือหุ้นผ่านทาง </w:t>
            </w:r>
            <w:r w:rsidRPr="00676A93">
              <w:rPr>
                <w:rFonts w:ascii="Angsana New" w:hAnsi="Angsana New"/>
                <w:szCs w:val="22"/>
                <w:u w:val="single"/>
              </w:rPr>
              <w:t>“UVCP”</w:t>
            </w:r>
          </w:p>
        </w:tc>
        <w:tc>
          <w:tcPr>
            <w:tcW w:w="1890" w:type="dxa"/>
            <w:shd w:val="clear" w:color="auto" w:fill="auto"/>
          </w:tcPr>
          <w:p w14:paraId="2B2CE8E8" w14:textId="77777777" w:rsidR="003E0847" w:rsidRPr="00676A93" w:rsidRDefault="003E0847" w:rsidP="009429F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4EFD8C8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5C5BF4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2407DAD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F222E1D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D4FE753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D6A3E5C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FE715C8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3B62A3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3443DDE8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2AA4ED31" w14:textId="77777777" w:rsidR="003E0847" w:rsidRPr="00676A93" w:rsidRDefault="003E0847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42C3776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58685B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7DA857A0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E369CF8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5030BC12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78ABE08B" w14:textId="77777777" w:rsidR="003E0847" w:rsidRPr="00676A93" w:rsidRDefault="003E0847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4D224D0" w14:textId="77777777" w:rsidR="003E0847" w:rsidRPr="00676A93" w:rsidRDefault="003E0847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CDB2431" w14:textId="77777777" w:rsidR="003E0847" w:rsidRPr="00676A93" w:rsidRDefault="003E0847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3E08438B" w14:textId="77777777" w:rsidR="003E0847" w:rsidRPr="00676A93" w:rsidRDefault="003E0847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9FF" w:rsidRPr="00676A93" w14:paraId="289ACB78" w14:textId="77777777" w:rsidTr="004670E8">
        <w:tc>
          <w:tcPr>
            <w:tcW w:w="2250" w:type="dxa"/>
            <w:shd w:val="clear" w:color="auto" w:fill="auto"/>
          </w:tcPr>
          <w:p w14:paraId="0B5E37F9" w14:textId="77777777" w:rsidR="009429FF" w:rsidRPr="00676A93" w:rsidRDefault="009429FF" w:rsidP="009429FF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เอสโก้ เวนเจอร์ จำกัด </w:t>
            </w:r>
          </w:p>
        </w:tc>
        <w:tc>
          <w:tcPr>
            <w:tcW w:w="1890" w:type="dxa"/>
            <w:shd w:val="clear" w:color="auto" w:fill="auto"/>
          </w:tcPr>
          <w:p w14:paraId="389612A4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ลงทุนในธุรกิจการ</w:t>
            </w:r>
            <w:r w:rsidRPr="00676A93">
              <w:rPr>
                <w:rFonts w:ascii="Angsana New" w:hAnsi="Angsana New"/>
                <w:szCs w:val="22"/>
                <w:lang w:bidi="th-TH"/>
              </w:rPr>
              <w:br/>
            </w:r>
            <w:r w:rsidRPr="00676A93">
              <w:rPr>
                <w:rFonts w:ascii="Angsana New" w:hAnsi="Angsana New"/>
                <w:szCs w:val="22"/>
                <w:cs/>
                <w:lang w:bidi="th-TH"/>
              </w:rPr>
              <w:t>จัดการพลังงาน</w:t>
            </w:r>
          </w:p>
        </w:tc>
        <w:tc>
          <w:tcPr>
            <w:tcW w:w="720" w:type="dxa"/>
            <w:shd w:val="clear" w:color="auto" w:fill="auto"/>
          </w:tcPr>
          <w:p w14:paraId="1F7F982F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A77F2C6" w14:textId="27A0789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10" w:type="dxa"/>
            <w:shd w:val="clear" w:color="auto" w:fill="auto"/>
          </w:tcPr>
          <w:p w14:paraId="00C57D08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38F8DADE" w14:textId="335A4DCF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10" w:type="dxa"/>
            <w:shd w:val="clear" w:color="auto" w:fill="auto"/>
          </w:tcPr>
          <w:p w14:paraId="5F14F03A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A178635" w14:textId="35F2BB4D" w:rsidR="009429FF" w:rsidRPr="00B961F0" w:rsidRDefault="00545016" w:rsidP="009429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6.8</w:t>
            </w:r>
            <w:r w:rsidR="00B961F0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14:paraId="2BC5F4C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D00D590" w14:textId="644C7A64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27.50</w:t>
            </w:r>
          </w:p>
        </w:tc>
        <w:tc>
          <w:tcPr>
            <w:tcW w:w="720" w:type="dxa"/>
            <w:shd w:val="clear" w:color="auto" w:fill="auto"/>
          </w:tcPr>
          <w:p w14:paraId="140DC86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6FCE287A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F3C35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6C998D2F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59CA4733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A4492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4AC57519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142A14A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D680D76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0BD92ED4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5E62F05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76A93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AA6888B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31D0F90A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38EEC57B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1AD92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10095C00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21B33A1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8989A33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11609A41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420A6FAD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56B254D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1A82D291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7D4C51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429FF" w:rsidRPr="00676A93" w14:paraId="60E512FC" w14:textId="77777777" w:rsidTr="004670E8">
        <w:tc>
          <w:tcPr>
            <w:tcW w:w="2250" w:type="dxa"/>
            <w:shd w:val="clear" w:color="auto" w:fill="auto"/>
          </w:tcPr>
          <w:p w14:paraId="557C7D94" w14:textId="77777777" w:rsidR="009429FF" w:rsidRPr="00676A93" w:rsidRDefault="009429FF" w:rsidP="009429F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A93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อะเฮดออล จำกัด</w:t>
            </w:r>
          </w:p>
        </w:tc>
        <w:tc>
          <w:tcPr>
            <w:tcW w:w="1890" w:type="dxa"/>
            <w:shd w:val="clear" w:color="auto" w:fill="auto"/>
          </w:tcPr>
          <w:p w14:paraId="23EA7F71" w14:textId="77777777" w:rsidR="009429FF" w:rsidRPr="00676A93" w:rsidRDefault="009429FF" w:rsidP="009429F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676A93">
              <w:rPr>
                <w:rFonts w:ascii="Angsana New" w:hAnsi="Angsana New" w:hint="cs"/>
                <w:szCs w:val="22"/>
                <w:cs/>
                <w:lang w:bidi="th-TH"/>
              </w:rPr>
              <w:t>จำหน่ายเครื่องใช้ไฟฟ้าอิเลคทรอนิคส์</w:t>
            </w:r>
          </w:p>
        </w:tc>
        <w:tc>
          <w:tcPr>
            <w:tcW w:w="720" w:type="dxa"/>
            <w:shd w:val="clear" w:color="auto" w:fill="auto"/>
          </w:tcPr>
          <w:p w14:paraId="58A6095F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73244BEC" w14:textId="29007A65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10" w:type="dxa"/>
            <w:shd w:val="clear" w:color="auto" w:fill="auto"/>
          </w:tcPr>
          <w:p w14:paraId="6CAF969D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4F520D3F" w14:textId="27320068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676A93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10" w:type="dxa"/>
            <w:shd w:val="clear" w:color="auto" w:fill="auto"/>
          </w:tcPr>
          <w:p w14:paraId="5172AA91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15C500F" w14:textId="370651A5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5.00</w:t>
            </w:r>
          </w:p>
        </w:tc>
        <w:tc>
          <w:tcPr>
            <w:tcW w:w="900" w:type="dxa"/>
            <w:shd w:val="clear" w:color="auto" w:fill="auto"/>
          </w:tcPr>
          <w:p w14:paraId="5367DBE7" w14:textId="77777777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5423426" w14:textId="526C0EA0" w:rsidR="009429FF" w:rsidRPr="00676A93" w:rsidRDefault="009429FF" w:rsidP="009429F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76A93">
              <w:rPr>
                <w:rFonts w:ascii="Angsana New" w:hAnsi="Angsana New"/>
                <w:szCs w:val="22"/>
                <w:lang w:bidi="th-TH"/>
              </w:rPr>
              <w:t>5.00</w:t>
            </w:r>
          </w:p>
        </w:tc>
        <w:tc>
          <w:tcPr>
            <w:tcW w:w="720" w:type="dxa"/>
            <w:shd w:val="clear" w:color="auto" w:fill="auto"/>
          </w:tcPr>
          <w:p w14:paraId="37D7818D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191DFB4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3FE24B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1D9324A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46AE89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69F366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0FAB6447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32B190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CD2BCE0" w14:textId="77777777" w:rsidR="009429FF" w:rsidRPr="00676A93" w:rsidRDefault="009429FF" w:rsidP="009429F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BA4B5D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8E1CCFC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9819007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6A7F2406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A95DEF6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297429B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0FE319D7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63054E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FCF3DA7" w14:textId="77777777" w:rsidR="009429FF" w:rsidRPr="00676A93" w:rsidRDefault="009429FF" w:rsidP="009429F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C7D11F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5276348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318BBAA" w14:textId="77777777" w:rsidR="009429FF" w:rsidRPr="00676A93" w:rsidRDefault="009429FF" w:rsidP="009429F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56E441EC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DC1DA6C" w14:textId="77777777" w:rsidR="009429FF" w:rsidRPr="00676A93" w:rsidRDefault="009429FF" w:rsidP="009429F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676A9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DB3787F" w14:textId="0061C1EF" w:rsidR="003A1946" w:rsidRPr="00676A93" w:rsidRDefault="00227594" w:rsidP="002E3B0A">
      <w:pPr>
        <w:spacing w:before="200"/>
        <w:ind w:left="86" w:right="-29" w:firstLine="454"/>
        <w:rPr>
          <w:rFonts w:ascii="Angsana New" w:hAnsi="Angsana New"/>
          <w:sz w:val="28"/>
          <w:szCs w:val="28"/>
          <w:cs/>
        </w:rPr>
      </w:pPr>
      <w:r w:rsidRPr="00676A93">
        <w:rPr>
          <w:rFonts w:ascii="Angsana New" w:hAnsi="Angsana New"/>
          <w:sz w:val="28"/>
          <w:szCs w:val="28"/>
          <w:cs/>
        </w:rPr>
        <w:t>บริษัทย่อยทั้งหมด</w:t>
      </w:r>
      <w:r w:rsidR="00E72FB6" w:rsidRPr="00676A93">
        <w:rPr>
          <w:rFonts w:ascii="Angsana New" w:hAnsi="Angsana New" w:hint="cs"/>
          <w:sz w:val="28"/>
          <w:szCs w:val="28"/>
          <w:cs/>
        </w:rPr>
        <w:t>จดทะเบียนและ</w:t>
      </w:r>
      <w:r w:rsidRPr="00676A93">
        <w:rPr>
          <w:rFonts w:ascii="Angsana New" w:hAnsi="Angsana New"/>
          <w:sz w:val="28"/>
          <w:szCs w:val="28"/>
          <w:cs/>
        </w:rPr>
        <w:t>ดำเนินธุรกิจในประเทศไทย</w:t>
      </w:r>
      <w:r w:rsidR="00CD4400" w:rsidRPr="00676A93">
        <w:rPr>
          <w:rFonts w:ascii="Angsana New" w:hAnsi="Angsana New"/>
          <w:sz w:val="28"/>
          <w:szCs w:val="28"/>
        </w:rPr>
        <w:t xml:space="preserve"> </w:t>
      </w:r>
      <w:r w:rsidR="00CD4400" w:rsidRPr="00676A93">
        <w:rPr>
          <w:rFonts w:ascii="Angsana New" w:hAnsi="Angsana New" w:hint="cs"/>
          <w:sz w:val="28"/>
          <w:szCs w:val="28"/>
          <w:cs/>
        </w:rPr>
        <w:t>และ</w:t>
      </w:r>
      <w:r w:rsidR="007258F5" w:rsidRPr="00676A93">
        <w:rPr>
          <w:rFonts w:ascii="Angsana New" w:hAnsi="Angsana New"/>
          <w:sz w:val="28"/>
          <w:szCs w:val="28"/>
        </w:rPr>
        <w:t xml:space="preserve"> </w:t>
      </w:r>
      <w:r w:rsidR="007258F5" w:rsidRPr="00676A9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258F5" w:rsidRPr="00676A93">
        <w:rPr>
          <w:rFonts w:ascii="Angsana New" w:hAnsi="Angsana New"/>
          <w:sz w:val="28"/>
          <w:szCs w:val="28"/>
        </w:rPr>
        <w:t xml:space="preserve">31 </w:t>
      </w:r>
      <w:r w:rsidR="007808B3" w:rsidRPr="00676A9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808B3" w:rsidRPr="00676A93">
        <w:rPr>
          <w:rFonts w:ascii="Angsana New" w:hAnsi="Angsana New"/>
          <w:sz w:val="28"/>
          <w:szCs w:val="28"/>
        </w:rPr>
        <w:t>2564</w:t>
      </w:r>
      <w:r w:rsidR="007258F5" w:rsidRPr="00676A93">
        <w:rPr>
          <w:rFonts w:ascii="Angsana New" w:hAnsi="Angsana New"/>
          <w:sz w:val="28"/>
          <w:szCs w:val="28"/>
        </w:rPr>
        <w:t xml:space="preserve"> </w:t>
      </w:r>
      <w:r w:rsidR="00CD4400" w:rsidRPr="00676A93">
        <w:rPr>
          <w:rFonts w:ascii="Angsana New" w:hAnsi="Angsana New" w:hint="cs"/>
          <w:sz w:val="28"/>
          <w:szCs w:val="28"/>
          <w:cs/>
        </w:rPr>
        <w:t>ไม่มีเงินลงทุนในบริษัทย่อยซึ่งจดทะเบียนในตลาดหลักทรัพย์แห่งประเทศไทย</w:t>
      </w:r>
    </w:p>
    <w:p w14:paraId="4CDF4079" w14:textId="77777777" w:rsidR="0097238A" w:rsidRPr="00676A93" w:rsidRDefault="0097238A" w:rsidP="00944D01">
      <w:pPr>
        <w:framePr w:w="15195" w:wrap="auto" w:hAnchor="text" w:x="540"/>
        <w:spacing w:line="240" w:lineRule="auto"/>
        <w:rPr>
          <w:rFonts w:ascii="Angsana New" w:hAnsi="Angsana New"/>
          <w:sz w:val="28"/>
          <w:szCs w:val="28"/>
        </w:rPr>
      </w:pPr>
    </w:p>
    <w:p w14:paraId="7E069DF5" w14:textId="77777777" w:rsidR="003A1946" w:rsidRPr="00676A93" w:rsidRDefault="003A1946" w:rsidP="00944D01">
      <w:pPr>
        <w:framePr w:w="15195" w:wrap="auto" w:hAnchor="text" w:x="540"/>
        <w:spacing w:line="240" w:lineRule="auto"/>
        <w:rPr>
          <w:rFonts w:ascii="Angsana New" w:hAnsi="Angsana New"/>
          <w:sz w:val="28"/>
          <w:szCs w:val="28"/>
        </w:rPr>
      </w:pPr>
    </w:p>
    <w:p w14:paraId="5CA0B4BB" w14:textId="2BB947DC" w:rsidR="003A1946" w:rsidRPr="00676A93" w:rsidRDefault="003A1946" w:rsidP="00944D01">
      <w:pPr>
        <w:framePr w:w="15195" w:wrap="auto" w:hAnchor="text" w:x="540"/>
        <w:spacing w:line="240" w:lineRule="auto"/>
        <w:rPr>
          <w:rFonts w:ascii="Angsana New" w:hAnsi="Angsana New"/>
          <w:sz w:val="28"/>
          <w:szCs w:val="28"/>
        </w:rPr>
        <w:sectPr w:rsidR="003A1946" w:rsidRPr="00676A93" w:rsidSect="00227594">
          <w:headerReference w:type="default" r:id="rId17"/>
          <w:pgSz w:w="16834" w:h="11909" w:orient="landscape" w:code="9"/>
          <w:pgMar w:top="1152" w:right="691" w:bottom="810" w:left="1080" w:header="720" w:footer="576" w:gutter="0"/>
          <w:cols w:space="720"/>
          <w:docGrid w:linePitch="245"/>
        </w:sectPr>
      </w:pPr>
    </w:p>
    <w:p w14:paraId="6E0EC27E" w14:textId="11103D85" w:rsidR="008864BD" w:rsidRPr="00587827" w:rsidRDefault="008864BD" w:rsidP="008864BD">
      <w:pPr>
        <w:ind w:left="540" w:right="-25"/>
        <w:rPr>
          <w:rFonts w:ascii="Angsana New" w:hAnsi="Angsana New"/>
          <w:spacing w:val="-4"/>
          <w:sz w:val="28"/>
          <w:szCs w:val="28"/>
        </w:rPr>
      </w:pP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ในการประชุมวิสามัญผู้ถือหุ้นครั้งที่ </w:t>
      </w:r>
      <w:r w:rsidR="008E5472">
        <w:rPr>
          <w:rFonts w:ascii="Angsana New" w:hAnsi="Angsana New"/>
          <w:spacing w:val="-4"/>
          <w:sz w:val="28"/>
          <w:szCs w:val="28"/>
        </w:rPr>
        <w:t>1/2564</w:t>
      </w:r>
      <w:r w:rsidR="00386928">
        <w:rPr>
          <w:rFonts w:ascii="Angsana New" w:hAnsi="Angsana New"/>
          <w:spacing w:val="-4"/>
          <w:sz w:val="28"/>
          <w:szCs w:val="28"/>
        </w:rPr>
        <w:t xml:space="preserve"> 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ของบริษัท เอสโก้ เวนเจอร์ จำกัด เมื่อวันที่ </w:t>
      </w:r>
      <w:r w:rsidR="002E397B">
        <w:rPr>
          <w:rFonts w:ascii="Angsana New" w:hAnsi="Angsana New"/>
          <w:spacing w:val="-4"/>
          <w:sz w:val="28"/>
          <w:szCs w:val="28"/>
        </w:rPr>
        <w:t>4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="002E397B" w:rsidRPr="00676A93">
        <w:rPr>
          <w:rFonts w:ascii="Angsana New" w:eastAsia="Batang" w:hAnsi="Angsana New"/>
          <w:sz w:val="28"/>
          <w:szCs w:val="28"/>
        </w:rPr>
        <w:t xml:space="preserve">2564 </w:t>
      </w:r>
      <w:r w:rsidRPr="00587827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</w:t>
      </w:r>
      <w:r w:rsidR="00C618E0">
        <w:rPr>
          <w:rFonts w:ascii="Angsana New" w:hAnsi="Angsana New" w:hint="cs"/>
          <w:spacing w:val="-4"/>
          <w:sz w:val="28"/>
          <w:szCs w:val="28"/>
          <w:cs/>
        </w:rPr>
        <w:t>ั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ติลดทุนจดทะเบียนของบริษัทเพื่อชดเชยผลขาดทุนสะสม โดยลดทุนจดทะเบียนจำนวน </w:t>
      </w:r>
      <w:r w:rsidR="00EC292E">
        <w:rPr>
          <w:rFonts w:ascii="Angsana New" w:hAnsi="Angsana New"/>
          <w:spacing w:val="-4"/>
          <w:sz w:val="28"/>
          <w:szCs w:val="28"/>
        </w:rPr>
        <w:t>37.50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 ล้านบาท จากทุนจดทะเบียนเดิม </w:t>
      </w:r>
      <w:r w:rsidR="00EC292E">
        <w:rPr>
          <w:rFonts w:ascii="Angsana New" w:hAnsi="Angsana New"/>
          <w:spacing w:val="-4"/>
          <w:sz w:val="28"/>
          <w:szCs w:val="28"/>
        </w:rPr>
        <w:t>50.00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 ล้านบาท เป็นทุนจดทะเบียนใหม่จำนวน </w:t>
      </w:r>
      <w:r w:rsidR="00EE1F6A">
        <w:rPr>
          <w:rFonts w:ascii="Angsana New" w:hAnsi="Angsana New"/>
          <w:spacing w:val="-4"/>
          <w:sz w:val="28"/>
          <w:szCs w:val="28"/>
        </w:rPr>
        <w:t>12.50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 ล้านบาท มีมูลค่าที่ตราไว้หุ้นละ </w:t>
      </w:r>
      <w:r w:rsidR="002E397B">
        <w:rPr>
          <w:rFonts w:ascii="Angsana New" w:hAnsi="Angsana New"/>
          <w:spacing w:val="-4"/>
          <w:sz w:val="28"/>
          <w:szCs w:val="28"/>
        </w:rPr>
        <w:t>10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 บาท บริษัทย่อยดังกล่าวได้ดำเนินการจดทะเบียนลดทุนกับกรมพัฒนาธุรกิจการค้า กระทรวงพาณิชย์แล้วเมื่อวันที่ </w:t>
      </w:r>
      <w:r w:rsidR="000C5FAF">
        <w:rPr>
          <w:rFonts w:ascii="Angsana New" w:hAnsi="Angsana New"/>
          <w:spacing w:val="-4"/>
          <w:sz w:val="28"/>
          <w:szCs w:val="28"/>
        </w:rPr>
        <w:t>11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0C5FAF" w:rsidRPr="00676A93">
        <w:rPr>
          <w:rFonts w:ascii="Angsana New" w:eastAsia="Batang" w:hAnsi="Angsana New"/>
          <w:sz w:val="28"/>
          <w:szCs w:val="28"/>
        </w:rPr>
        <w:t>2564</w:t>
      </w:r>
    </w:p>
    <w:p w14:paraId="474858C1" w14:textId="77777777" w:rsidR="008864BD" w:rsidRPr="008A678A" w:rsidRDefault="008864BD" w:rsidP="008864BD">
      <w:pPr>
        <w:ind w:left="540" w:right="-25"/>
        <w:rPr>
          <w:rFonts w:ascii="Angsana New" w:hAnsi="Angsana New"/>
          <w:spacing w:val="-4"/>
          <w:sz w:val="24"/>
          <w:szCs w:val="24"/>
        </w:rPr>
      </w:pPr>
      <w:r w:rsidRPr="00587827">
        <w:rPr>
          <w:rFonts w:ascii="Angsana New" w:hAnsi="Angsana New"/>
          <w:spacing w:val="-4"/>
          <w:sz w:val="28"/>
          <w:szCs w:val="28"/>
        </w:rPr>
        <w:t> </w:t>
      </w:r>
    </w:p>
    <w:p w14:paraId="3D81BD0E" w14:textId="0FCDFA1C" w:rsidR="008864BD" w:rsidRPr="00587827" w:rsidRDefault="008864BD" w:rsidP="002E7E35">
      <w:pPr>
        <w:shd w:val="clear" w:color="auto" w:fill="FFFFFF"/>
        <w:spacing w:after="160" w:line="235" w:lineRule="atLeast"/>
        <w:ind w:left="540"/>
        <w:rPr>
          <w:rFonts w:ascii="Angsana New" w:hAnsi="Angsana New"/>
          <w:spacing w:val="-4"/>
          <w:sz w:val="28"/>
          <w:szCs w:val="28"/>
        </w:rPr>
      </w:pP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ในการประชุมวิสามัญผู้ถือหุ้นครั้งที่ </w:t>
      </w:r>
      <w:r w:rsidR="00EB68AA">
        <w:rPr>
          <w:rFonts w:ascii="Angsana New" w:hAnsi="Angsana New"/>
          <w:spacing w:val="-4"/>
          <w:sz w:val="28"/>
          <w:szCs w:val="28"/>
        </w:rPr>
        <w:t>1/2564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 ของบริษัท แกรนด์ ยู ลิฟวิ่ง จำกัด เมื่อวันที่ </w:t>
      </w:r>
      <w:r w:rsidR="00EB68AA">
        <w:rPr>
          <w:rFonts w:ascii="Angsana New" w:hAnsi="Angsana New"/>
          <w:spacing w:val="-4"/>
          <w:sz w:val="28"/>
          <w:szCs w:val="28"/>
        </w:rPr>
        <w:t>4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="00EB68AA">
        <w:rPr>
          <w:rFonts w:ascii="Angsana New" w:hAnsi="Angsana New"/>
          <w:spacing w:val="-4"/>
          <w:sz w:val="28"/>
          <w:szCs w:val="28"/>
        </w:rPr>
        <w:t xml:space="preserve">2564 </w:t>
      </w:r>
      <w:r w:rsidRPr="00587827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</w:t>
      </w:r>
      <w:r w:rsidR="00C618E0">
        <w:rPr>
          <w:rFonts w:ascii="Angsana New" w:hAnsi="Angsana New" w:hint="cs"/>
          <w:spacing w:val="-4"/>
          <w:sz w:val="28"/>
          <w:szCs w:val="28"/>
          <w:cs/>
        </w:rPr>
        <w:t>ัติ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ลดทุนจดทะเบียนของบริษัท โดยลดทุนจดทะเบียนจำนวน </w:t>
      </w:r>
      <w:r w:rsidR="00EB68AA">
        <w:rPr>
          <w:rFonts w:ascii="Angsana New" w:hAnsi="Angsana New"/>
          <w:spacing w:val="-4"/>
          <w:sz w:val="28"/>
          <w:szCs w:val="28"/>
        </w:rPr>
        <w:t>180.05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 ล้านบาท จากทุนจดทะเบียนเดิม </w:t>
      </w:r>
      <w:r w:rsidR="000C5FAF">
        <w:rPr>
          <w:rFonts w:ascii="Angsana New" w:hAnsi="Angsana New"/>
          <w:spacing w:val="-4"/>
          <w:sz w:val="28"/>
          <w:szCs w:val="28"/>
        </w:rPr>
        <w:t>244.05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 ล้านบาท เป็นทุนจดทะเบียนใหม่จำนวน </w:t>
      </w:r>
      <w:r w:rsidR="00EB68AA">
        <w:rPr>
          <w:rFonts w:ascii="Angsana New" w:hAnsi="Angsana New"/>
          <w:spacing w:val="-4"/>
          <w:sz w:val="28"/>
          <w:szCs w:val="28"/>
        </w:rPr>
        <w:t xml:space="preserve">64.00 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ล้านบาท มีมูลค่าที่ตราไว้หุ้นละ </w:t>
      </w:r>
      <w:r w:rsidR="00850141">
        <w:rPr>
          <w:rFonts w:ascii="Angsana New" w:hAnsi="Angsana New"/>
          <w:spacing w:val="-4"/>
          <w:sz w:val="28"/>
          <w:szCs w:val="28"/>
        </w:rPr>
        <w:t>10</w:t>
      </w:r>
      <w:r w:rsidR="00EB68AA">
        <w:rPr>
          <w:rFonts w:ascii="Angsana New" w:hAnsi="Angsana New"/>
          <w:spacing w:val="-4"/>
          <w:sz w:val="28"/>
          <w:szCs w:val="28"/>
        </w:rPr>
        <w:t xml:space="preserve"> 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บาท บริษัทย่อยดังกล่าวได้ดำเนินการจดทะเบียนลดทุนกับกรมพัฒนาธุรกิจการค้า กระทรวงพาณิชย์แล้วเมื่อวันที่ </w:t>
      </w:r>
      <w:r w:rsidR="00EB68AA">
        <w:rPr>
          <w:rFonts w:ascii="Angsana New" w:hAnsi="Angsana New"/>
          <w:spacing w:val="-4"/>
          <w:sz w:val="28"/>
          <w:szCs w:val="28"/>
        </w:rPr>
        <w:t>11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EB68AA">
        <w:rPr>
          <w:rFonts w:ascii="Angsana New" w:hAnsi="Angsana New"/>
          <w:spacing w:val="-4"/>
          <w:sz w:val="28"/>
          <w:szCs w:val="28"/>
        </w:rPr>
        <w:t>2564</w:t>
      </w:r>
    </w:p>
    <w:p w14:paraId="6291805B" w14:textId="77777777" w:rsidR="00140204" w:rsidRPr="008A678A" w:rsidRDefault="00140204" w:rsidP="00684A14">
      <w:pPr>
        <w:pStyle w:val="ListParagraph"/>
        <w:spacing w:line="240" w:lineRule="auto"/>
        <w:ind w:left="547" w:right="-45"/>
        <w:rPr>
          <w:rFonts w:ascii="Angsana New" w:hAnsi="Angsana New"/>
          <w:spacing w:val="-4"/>
          <w:sz w:val="24"/>
          <w:szCs w:val="24"/>
        </w:rPr>
      </w:pPr>
    </w:p>
    <w:p w14:paraId="0B84B5DD" w14:textId="1F96E08D" w:rsidR="00684A14" w:rsidRPr="00587827" w:rsidRDefault="00F51787" w:rsidP="00684A14">
      <w:pPr>
        <w:pStyle w:val="ListParagraph"/>
        <w:spacing w:line="240" w:lineRule="auto"/>
        <w:ind w:left="547" w:right="-45"/>
        <w:rPr>
          <w:rFonts w:ascii="Angsana New" w:hAnsi="Angsana New"/>
          <w:spacing w:val="-4"/>
          <w:sz w:val="28"/>
          <w:szCs w:val="28"/>
        </w:rPr>
      </w:pP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587827">
        <w:rPr>
          <w:rFonts w:ascii="Angsana New" w:hAnsi="Angsana New"/>
          <w:spacing w:val="-4"/>
          <w:sz w:val="28"/>
          <w:szCs w:val="28"/>
        </w:rPr>
        <w:t xml:space="preserve">1 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967E53" w:rsidRPr="00587827">
        <w:rPr>
          <w:rFonts w:ascii="Angsana New" w:hAnsi="Angsana New"/>
          <w:spacing w:val="-4"/>
          <w:sz w:val="28"/>
          <w:szCs w:val="28"/>
        </w:rPr>
        <w:t xml:space="preserve">2563 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587827">
        <w:rPr>
          <w:rFonts w:ascii="Angsana New" w:hAnsi="Angsana New"/>
          <w:spacing w:val="-4"/>
          <w:sz w:val="28"/>
          <w:szCs w:val="28"/>
          <w:cs/>
        </w:rPr>
        <w:t>ได้จำหน่าย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>เงินลงทุน</w:t>
      </w:r>
      <w:r w:rsidRPr="00587827">
        <w:rPr>
          <w:rFonts w:ascii="Angsana New" w:hAnsi="Angsana New"/>
          <w:spacing w:val="-4"/>
          <w:sz w:val="28"/>
          <w:szCs w:val="28"/>
          <w:cs/>
        </w:rPr>
        <w:t>ทั้งหมด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>ในบริษัท</w:t>
      </w:r>
      <w:r w:rsidR="00967E53" w:rsidRPr="00587827">
        <w:rPr>
          <w:rFonts w:ascii="Angsana New" w:hAnsi="Angsana New"/>
          <w:spacing w:val="-4"/>
          <w:sz w:val="28"/>
          <w:szCs w:val="28"/>
        </w:rPr>
        <w:t xml:space="preserve"> 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>ยูนิเวนเจอร์ รีท</w:t>
      </w:r>
      <w:r w:rsidR="00967E53" w:rsidRPr="00587827">
        <w:rPr>
          <w:rFonts w:ascii="Angsana New" w:hAnsi="Angsana New"/>
          <w:spacing w:val="-4"/>
          <w:sz w:val="28"/>
          <w:szCs w:val="28"/>
        </w:rPr>
        <w:t xml:space="preserve"> 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>แมเนจเม้นท์ จำกัด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587827">
        <w:rPr>
          <w:rFonts w:ascii="Angsana New" w:hAnsi="Angsana New"/>
          <w:spacing w:val="-4"/>
          <w:sz w:val="28"/>
          <w:szCs w:val="28"/>
        </w:rPr>
        <w:t xml:space="preserve">(“UVRM”) </w:t>
      </w:r>
      <w:r w:rsidRPr="00587827">
        <w:rPr>
          <w:rFonts w:ascii="Angsana New" w:hAnsi="Angsana New"/>
          <w:spacing w:val="-4"/>
          <w:sz w:val="28"/>
          <w:szCs w:val="28"/>
          <w:cs/>
        </w:rPr>
        <w:t>ซึ่งคิดเป็นร้อยละ</w:t>
      </w:r>
      <w:r w:rsidR="00850141">
        <w:rPr>
          <w:rFonts w:ascii="Angsana New" w:hAnsi="Angsana New"/>
          <w:spacing w:val="-4"/>
          <w:sz w:val="28"/>
          <w:szCs w:val="28"/>
        </w:rPr>
        <w:t xml:space="preserve"> 100 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ของหุ้นที่ออกและจำหน่ายแล้วทั้งหมดของ </w:t>
      </w:r>
      <w:r w:rsidRPr="00587827">
        <w:rPr>
          <w:rFonts w:ascii="Angsana New" w:hAnsi="Angsana New"/>
          <w:spacing w:val="-4"/>
          <w:sz w:val="28"/>
          <w:szCs w:val="28"/>
        </w:rPr>
        <w:t>UVRM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587827">
        <w:rPr>
          <w:rFonts w:ascii="Angsana New" w:hAnsi="Angsana New"/>
          <w:spacing w:val="-4"/>
          <w:sz w:val="28"/>
          <w:szCs w:val="28"/>
          <w:cs/>
        </w:rPr>
        <w:t>เป็น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587827">
        <w:rPr>
          <w:rFonts w:ascii="Angsana New" w:hAnsi="Angsana New"/>
          <w:spacing w:val="-4"/>
          <w:sz w:val="28"/>
          <w:szCs w:val="28"/>
          <w:cs/>
        </w:rPr>
        <w:t>เงินทั้งสิ้น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67E53" w:rsidRPr="00587827">
        <w:rPr>
          <w:rFonts w:ascii="Angsana New" w:hAnsi="Angsana New"/>
          <w:spacing w:val="-4"/>
          <w:sz w:val="28"/>
          <w:szCs w:val="28"/>
        </w:rPr>
        <w:t>3</w:t>
      </w:r>
      <w:r w:rsidR="00F74447" w:rsidRPr="00587827">
        <w:rPr>
          <w:rFonts w:ascii="Angsana New" w:hAnsi="Angsana New"/>
          <w:spacing w:val="-4"/>
          <w:sz w:val="28"/>
          <w:szCs w:val="28"/>
        </w:rPr>
        <w:t>2</w:t>
      </w:r>
      <w:r w:rsidR="00967E53" w:rsidRPr="00587827">
        <w:rPr>
          <w:rFonts w:ascii="Angsana New" w:hAnsi="Angsana New"/>
          <w:spacing w:val="-4"/>
          <w:sz w:val="28"/>
          <w:szCs w:val="28"/>
        </w:rPr>
        <w:t xml:space="preserve"> 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ส่งผลให้กลุ่มบริษัทสูญเสียอำนาจการควบคุมใน </w:t>
      </w:r>
      <w:r w:rsidRPr="00587827">
        <w:rPr>
          <w:rFonts w:ascii="Angsana New" w:hAnsi="Angsana New"/>
          <w:spacing w:val="-4"/>
          <w:sz w:val="28"/>
          <w:szCs w:val="28"/>
        </w:rPr>
        <w:t xml:space="preserve">UVRM 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และตัดรายการสินทรัพย์และหนี้สินทั้งหมดของ </w:t>
      </w:r>
      <w:r w:rsidRPr="00587827">
        <w:rPr>
          <w:rFonts w:ascii="Angsana New" w:hAnsi="Angsana New"/>
          <w:spacing w:val="-4"/>
          <w:sz w:val="28"/>
          <w:szCs w:val="28"/>
        </w:rPr>
        <w:t>UVRM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กลุ่มบริษัทรับรู้กำไรจากการ</w:t>
      </w:r>
      <w:r w:rsidRPr="00587827">
        <w:rPr>
          <w:rFonts w:ascii="Angsana New" w:hAnsi="Angsana New"/>
          <w:spacing w:val="-4"/>
          <w:sz w:val="28"/>
          <w:szCs w:val="28"/>
          <w:cs/>
        </w:rPr>
        <w:t>ขายเป็น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967E53" w:rsidRPr="00587827">
        <w:rPr>
          <w:rFonts w:ascii="Angsana New" w:hAnsi="Angsana New"/>
          <w:spacing w:val="-4"/>
          <w:sz w:val="28"/>
          <w:szCs w:val="28"/>
        </w:rPr>
        <w:t xml:space="preserve">18.63 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>ล้านบาทในงบ</w:t>
      </w:r>
      <w:r w:rsidRPr="00587827">
        <w:rPr>
          <w:rFonts w:ascii="Angsana New" w:hAnsi="Angsana New"/>
          <w:spacing w:val="-4"/>
          <w:sz w:val="28"/>
          <w:szCs w:val="28"/>
          <w:cs/>
        </w:rPr>
        <w:t xml:space="preserve">กำไรขาดทุนเบ็ดเสร็จรวม 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967E53" w:rsidRPr="00587827">
        <w:rPr>
          <w:rFonts w:ascii="Angsana New" w:hAnsi="Angsana New"/>
          <w:spacing w:val="-4"/>
          <w:sz w:val="28"/>
          <w:szCs w:val="28"/>
        </w:rPr>
        <w:t xml:space="preserve">21.97 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>ล้านบาทในงบ</w:t>
      </w:r>
      <w:r w:rsidRPr="00587827">
        <w:rPr>
          <w:rFonts w:ascii="Angsana New" w:hAnsi="Angsana New"/>
          <w:spacing w:val="-4"/>
          <w:sz w:val="28"/>
          <w:szCs w:val="28"/>
          <w:cs/>
        </w:rPr>
        <w:t>กำไรขาดทุนเบ็ดเสร็จ</w:t>
      </w:r>
      <w:r w:rsidR="00967E53" w:rsidRPr="00587827">
        <w:rPr>
          <w:rFonts w:ascii="Angsana New" w:hAnsi="Angsana New"/>
          <w:spacing w:val="-4"/>
          <w:sz w:val="28"/>
          <w:szCs w:val="28"/>
          <w:cs/>
        </w:rPr>
        <w:t>เฉพาะกิจการ</w:t>
      </w:r>
    </w:p>
    <w:p w14:paraId="4D59BD9D" w14:textId="77777777" w:rsidR="00684A14" w:rsidRPr="008A678A" w:rsidRDefault="00684A14" w:rsidP="00753AE2">
      <w:pPr>
        <w:tabs>
          <w:tab w:val="left" w:pos="450"/>
          <w:tab w:val="left" w:pos="540"/>
        </w:tabs>
        <w:spacing w:line="240" w:lineRule="auto"/>
        <w:ind w:right="-43"/>
        <w:rPr>
          <w:rFonts w:ascii="Angsana New" w:hAnsi="Angsana New"/>
          <w:b/>
          <w:i/>
          <w:iCs/>
          <w:sz w:val="24"/>
          <w:szCs w:val="24"/>
          <w:cs/>
        </w:rPr>
      </w:pPr>
    </w:p>
    <w:p w14:paraId="1C4252B0" w14:textId="22F1DEBC" w:rsidR="002074CB" w:rsidRPr="00676A93" w:rsidRDefault="00C97849" w:rsidP="00425CC0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/>
          <w:i/>
          <w:iCs/>
          <w:sz w:val="28"/>
          <w:szCs w:val="28"/>
          <w:cs/>
        </w:rPr>
      </w:pPr>
      <w:r w:rsidRPr="00676A93">
        <w:rPr>
          <w:rFonts w:ascii="Angsana New" w:hAnsi="Angsana New" w:hint="cs"/>
          <w:b/>
          <w:i/>
          <w:iCs/>
          <w:sz w:val="28"/>
          <w:szCs w:val="28"/>
          <w:cs/>
        </w:rPr>
        <w:t>การเพิ่มทุน</w:t>
      </w:r>
    </w:p>
    <w:p w14:paraId="376AF1DF" w14:textId="77777777" w:rsidR="00C97849" w:rsidRPr="008A678A" w:rsidRDefault="00C97849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4"/>
          <w:szCs w:val="24"/>
        </w:rPr>
      </w:pPr>
    </w:p>
    <w:p w14:paraId="1CCDB9E0" w14:textId="1C7ADFB5" w:rsidR="00023490" w:rsidRPr="00676A93" w:rsidRDefault="00023490" w:rsidP="00023490">
      <w:pPr>
        <w:ind w:left="540" w:right="-29"/>
        <w:rPr>
          <w:rFonts w:ascii="Angsana New" w:eastAsia="Batang" w:hAnsi="Angsana New"/>
          <w:sz w:val="28"/>
          <w:szCs w:val="28"/>
        </w:rPr>
      </w:pPr>
      <w:r w:rsidRPr="00676A93">
        <w:rPr>
          <w:rFonts w:ascii="Angsana New" w:eastAsia="Batang" w:hAnsi="Angsana New" w:hint="cs"/>
          <w:sz w:val="28"/>
          <w:szCs w:val="28"/>
          <w:cs/>
        </w:rPr>
        <w:t>รายการเพิ่มทุนของบริษัทย่อยทางตรง</w:t>
      </w:r>
      <w:r w:rsidR="00F51787" w:rsidRPr="00676A93">
        <w:rPr>
          <w:rFonts w:ascii="Angsana New" w:eastAsia="Batang" w:hAnsi="Angsana New" w:hint="cs"/>
          <w:sz w:val="28"/>
          <w:szCs w:val="28"/>
          <w:cs/>
        </w:rPr>
        <w:t>และบริษัทย่อยทางอ้อม</w:t>
      </w:r>
      <w:r w:rsidRPr="00676A93">
        <w:rPr>
          <w:rFonts w:ascii="Angsana New" w:eastAsia="Batang" w:hAnsi="Angsana New" w:hint="cs"/>
          <w:sz w:val="28"/>
          <w:szCs w:val="28"/>
          <w:cs/>
        </w:rPr>
        <w:t>ในระหว่างงวด</w:t>
      </w:r>
      <w:r w:rsidR="009B7CF9" w:rsidRPr="00676A93">
        <w:rPr>
          <w:rFonts w:ascii="Angsana New" w:eastAsia="Batang" w:hAnsi="Angsana New" w:hint="cs"/>
          <w:sz w:val="28"/>
          <w:szCs w:val="28"/>
          <w:cs/>
        </w:rPr>
        <w:t>หก</w:t>
      </w:r>
      <w:r w:rsidRPr="00676A93">
        <w:rPr>
          <w:rFonts w:ascii="Angsana New" w:eastAsia="Batang" w:hAnsi="Angsana New" w:hint="cs"/>
          <w:sz w:val="28"/>
          <w:szCs w:val="28"/>
          <w:cs/>
        </w:rPr>
        <w:t xml:space="preserve">เดือนสิ้นสุดวันที่ </w:t>
      </w:r>
      <w:r w:rsidRPr="00676A93">
        <w:rPr>
          <w:rFonts w:ascii="Angsana New" w:eastAsia="Batang" w:hAnsi="Angsana New"/>
          <w:sz w:val="28"/>
          <w:szCs w:val="28"/>
        </w:rPr>
        <w:t>3</w:t>
      </w:r>
      <w:r w:rsidR="00F06F61" w:rsidRPr="00676A93">
        <w:rPr>
          <w:rFonts w:ascii="Angsana New" w:eastAsia="Batang" w:hAnsi="Angsana New"/>
          <w:sz w:val="28"/>
          <w:szCs w:val="28"/>
        </w:rPr>
        <w:t>1</w:t>
      </w:r>
      <w:r w:rsidR="009B7CF9" w:rsidRPr="00676A93">
        <w:rPr>
          <w:rFonts w:ascii="Angsana New" w:eastAsia="Batang" w:hAnsi="Angsana New" w:hint="cs"/>
          <w:sz w:val="28"/>
          <w:szCs w:val="28"/>
          <w:cs/>
        </w:rPr>
        <w:t xml:space="preserve"> มีนาคม </w:t>
      </w:r>
      <w:r w:rsidR="009B7CF9" w:rsidRPr="00676A93">
        <w:rPr>
          <w:rFonts w:ascii="Angsana New" w:eastAsia="Batang" w:hAnsi="Angsana New"/>
          <w:sz w:val="28"/>
          <w:szCs w:val="28"/>
        </w:rPr>
        <w:t>2564</w:t>
      </w:r>
      <w:r w:rsidRPr="00676A93">
        <w:rPr>
          <w:rFonts w:ascii="Angsana New" w:eastAsia="Batang" w:hAnsi="Angsana New"/>
          <w:sz w:val="28"/>
          <w:szCs w:val="28"/>
        </w:rPr>
        <w:t xml:space="preserve"> </w:t>
      </w:r>
      <w:r w:rsidRPr="00676A93">
        <w:rPr>
          <w:rFonts w:ascii="Angsana New" w:eastAsia="Batang" w:hAnsi="Angsana New" w:hint="cs"/>
          <w:sz w:val="28"/>
          <w:szCs w:val="28"/>
          <w:cs/>
        </w:rPr>
        <w:t>มีดังนี้</w:t>
      </w:r>
    </w:p>
    <w:p w14:paraId="18AD5860" w14:textId="77777777" w:rsidR="00CC3D2E" w:rsidRPr="008A678A" w:rsidRDefault="00CC3D2E" w:rsidP="00023490">
      <w:pPr>
        <w:ind w:left="540" w:right="-29"/>
        <w:rPr>
          <w:rFonts w:ascii="Angsana New" w:eastAsia="Batang" w:hAnsi="Angsana New"/>
          <w:sz w:val="24"/>
          <w:szCs w:val="24"/>
        </w:rPr>
      </w:pP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080"/>
        <w:gridCol w:w="1549"/>
      </w:tblGrid>
      <w:tr w:rsidR="00023490" w:rsidRPr="00676A93" w14:paraId="1ABF751C" w14:textId="77777777" w:rsidTr="00FD5ED9">
        <w:tc>
          <w:tcPr>
            <w:tcW w:w="3557" w:type="pct"/>
          </w:tcPr>
          <w:p w14:paraId="416E63F9" w14:textId="77777777" w:rsidR="00023490" w:rsidRPr="00676A93" w:rsidRDefault="00023490" w:rsidP="009E4D6A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593" w:type="pct"/>
          </w:tcPr>
          <w:p w14:paraId="42FE2199" w14:textId="4EF1956D" w:rsidR="00023490" w:rsidRPr="009E6A0E" w:rsidRDefault="009E6A0E" w:rsidP="009E6A0E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E6A0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50" w:type="pct"/>
          </w:tcPr>
          <w:p w14:paraId="2A5BB1C4" w14:textId="00779D8C" w:rsidR="00023490" w:rsidRPr="00676A93" w:rsidRDefault="00136663" w:rsidP="0013666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CB2017" w:rsidRPr="00676A93" w14:paraId="32A071C1" w14:textId="77777777" w:rsidTr="00FD5ED9">
        <w:tc>
          <w:tcPr>
            <w:tcW w:w="3557" w:type="pct"/>
          </w:tcPr>
          <w:p w14:paraId="0C177391" w14:textId="031F26FA" w:rsidR="00CB2017" w:rsidRPr="00676A93" w:rsidRDefault="00CB2017" w:rsidP="00CB2017">
            <w:pPr>
              <w:spacing w:line="240" w:lineRule="auto"/>
              <w:ind w:left="-18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บริษัท ยูนิเวนเจอร์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บีจีพี</w:t>
            </w:r>
            <w:r w:rsidR="00A14F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593" w:type="pct"/>
          </w:tcPr>
          <w:p w14:paraId="7AB94AF4" w14:textId="4BB98588" w:rsidR="00CB2017" w:rsidRPr="00030CCD" w:rsidRDefault="00030CCD" w:rsidP="00587827">
            <w:pPr>
              <w:pStyle w:val="30"/>
              <w:tabs>
                <w:tab w:val="clear" w:pos="360"/>
                <w:tab w:val="clear" w:pos="720"/>
                <w:tab w:val="decimal" w:pos="606"/>
              </w:tabs>
              <w:ind w:left="-108" w:right="-131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030CC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(ก</w:t>
            </w:r>
            <w:r w:rsidRPr="00030CC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850" w:type="pct"/>
          </w:tcPr>
          <w:p w14:paraId="317D6535" w14:textId="019F4E7C" w:rsidR="00CB2017" w:rsidRPr="00676A93" w:rsidRDefault="00CB2017" w:rsidP="00CB2017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25.00</w:t>
            </w:r>
          </w:p>
        </w:tc>
      </w:tr>
      <w:tr w:rsidR="00023490" w:rsidRPr="00676A93" w14:paraId="7A810948" w14:textId="77777777" w:rsidTr="00CB2017">
        <w:tc>
          <w:tcPr>
            <w:tcW w:w="3557" w:type="pct"/>
          </w:tcPr>
          <w:p w14:paraId="3DFC82E5" w14:textId="7CA7A293" w:rsidR="00023490" w:rsidRPr="00676A93" w:rsidRDefault="00F06F61" w:rsidP="009E4D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684A14" w:rsidRPr="00676A93">
              <w:rPr>
                <w:rFonts w:ascii="Angsana New" w:hAnsi="Angsana New" w:hint="cs"/>
                <w:sz w:val="28"/>
                <w:szCs w:val="28"/>
                <w:cs/>
              </w:rPr>
              <w:t>ยูนิเวนเจอร์ แอสเซท แมเนจเม้นท์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93" w:type="pct"/>
          </w:tcPr>
          <w:p w14:paraId="1B366F39" w14:textId="77777777" w:rsidR="00023490" w:rsidRPr="00676A93" w:rsidRDefault="00023490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</w:tcPr>
          <w:p w14:paraId="1255A3FE" w14:textId="04F77BA1" w:rsidR="00023490" w:rsidRPr="00676A93" w:rsidRDefault="00854AEB" w:rsidP="009E4D6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7.69</w:t>
            </w:r>
          </w:p>
        </w:tc>
      </w:tr>
      <w:tr w:rsidR="00CB2017" w:rsidRPr="00676A93" w14:paraId="3362F3B1" w14:textId="77777777" w:rsidTr="00CB2017">
        <w:tc>
          <w:tcPr>
            <w:tcW w:w="3557" w:type="pct"/>
          </w:tcPr>
          <w:p w14:paraId="724A33E0" w14:textId="77777777" w:rsidR="00CB2017" w:rsidRPr="00676A93" w:rsidRDefault="00CB2017" w:rsidP="009E4D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3B508FF" w14:textId="77777777" w:rsidR="00CB2017" w:rsidRPr="00676A93" w:rsidRDefault="00CB2017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</w:tcPr>
          <w:p w14:paraId="7326D269" w14:textId="1087ABAF" w:rsidR="00CB2017" w:rsidRPr="00676A93" w:rsidRDefault="00CB2017" w:rsidP="009E4D6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32.69</w:t>
            </w:r>
          </w:p>
        </w:tc>
      </w:tr>
      <w:tr w:rsidR="00284CB4" w:rsidRPr="00676A93" w14:paraId="5EA833C7" w14:textId="77777777" w:rsidTr="00FD5ED9">
        <w:tc>
          <w:tcPr>
            <w:tcW w:w="3557" w:type="pct"/>
          </w:tcPr>
          <w:p w14:paraId="37C289EB" w14:textId="77777777" w:rsidR="00284CB4" w:rsidRPr="008A678A" w:rsidRDefault="00284CB4" w:rsidP="009E4D6A">
            <w:pPr>
              <w:spacing w:line="240" w:lineRule="auto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3" w:type="pct"/>
          </w:tcPr>
          <w:p w14:paraId="3D31C14E" w14:textId="77777777" w:rsidR="00284CB4" w:rsidRPr="00676A93" w:rsidRDefault="00284CB4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50" w:type="pct"/>
            <w:tcBorders>
              <w:top w:val="double" w:sz="4" w:space="0" w:color="auto"/>
            </w:tcBorders>
          </w:tcPr>
          <w:p w14:paraId="38D1AB5F" w14:textId="005D134C" w:rsidR="00284CB4" w:rsidRPr="00676A93" w:rsidRDefault="00284CB4" w:rsidP="009E4D6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6223C" w:rsidRPr="00676A93" w14:paraId="45A4A701" w14:textId="77777777" w:rsidTr="00FD5ED9">
        <w:tc>
          <w:tcPr>
            <w:tcW w:w="3557" w:type="pct"/>
          </w:tcPr>
          <w:p w14:paraId="30E94A19" w14:textId="34C42B87" w:rsidR="0016223C" w:rsidRPr="00676A93" w:rsidRDefault="0016223C" w:rsidP="009E4D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593" w:type="pct"/>
          </w:tcPr>
          <w:p w14:paraId="00CC65CC" w14:textId="77777777" w:rsidR="0016223C" w:rsidRPr="00676A93" w:rsidRDefault="0016223C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50" w:type="pct"/>
          </w:tcPr>
          <w:p w14:paraId="3C69E5E0" w14:textId="77777777" w:rsidR="0016223C" w:rsidRPr="00676A93" w:rsidRDefault="0016223C" w:rsidP="009E4D6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6223C" w:rsidRPr="00676A93" w14:paraId="0B9043A5" w14:textId="77777777" w:rsidTr="00FD5ED9">
        <w:tc>
          <w:tcPr>
            <w:tcW w:w="3557" w:type="pct"/>
          </w:tcPr>
          <w:p w14:paraId="2BBB800A" w14:textId="2A9E26C6" w:rsidR="0016223C" w:rsidRPr="00676A93" w:rsidRDefault="0016223C" w:rsidP="009E4D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76A93">
              <w:rPr>
                <w:rFonts w:ascii="Angsana New" w:hAnsi="Angsana New"/>
                <w:sz w:val="28"/>
                <w:szCs w:val="28"/>
                <w:rtl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เซนเ</w:t>
            </w:r>
            <w:r w:rsidR="001951DB" w:rsidRPr="00676A93">
              <w:rPr>
                <w:rFonts w:ascii="Angsana New" w:hAnsi="Angsana New" w:hint="cs"/>
                <w:sz w:val="28"/>
                <w:szCs w:val="28"/>
                <w:cs/>
              </w:rPr>
              <w:t>ซส</w:t>
            </w:r>
            <w:r w:rsidRPr="00676A93">
              <w:rPr>
                <w:rFonts w:ascii="Angsana New" w:hAnsi="Angsana New"/>
                <w:sz w:val="28"/>
                <w:szCs w:val="28"/>
                <w:rtl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พร็อพเพอร์ตี้ แมเนจเม้นท์ จำกัด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593" w:type="pct"/>
          </w:tcPr>
          <w:p w14:paraId="532BD427" w14:textId="77777777" w:rsidR="0016223C" w:rsidRPr="00676A93" w:rsidRDefault="0016223C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50" w:type="pct"/>
            <w:tcBorders>
              <w:bottom w:val="double" w:sz="4" w:space="0" w:color="auto"/>
            </w:tcBorders>
          </w:tcPr>
          <w:p w14:paraId="5376B1CF" w14:textId="6A142D94" w:rsidR="0016223C" w:rsidRPr="00676A93" w:rsidRDefault="0016223C" w:rsidP="009E4D6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7.50</w:t>
            </w:r>
          </w:p>
        </w:tc>
      </w:tr>
    </w:tbl>
    <w:p w14:paraId="01C13CEF" w14:textId="56C84547" w:rsidR="00BB7F04" w:rsidRPr="008A678A" w:rsidRDefault="00BB7F04" w:rsidP="00854AEB">
      <w:pPr>
        <w:tabs>
          <w:tab w:val="left" w:pos="450"/>
        </w:tabs>
        <w:spacing w:line="240" w:lineRule="auto"/>
        <w:ind w:right="-43"/>
        <w:rPr>
          <w:rFonts w:ascii="Angsana New" w:hAnsi="Angsana New"/>
          <w:bCs/>
          <w:sz w:val="24"/>
          <w:szCs w:val="24"/>
        </w:rPr>
      </w:pPr>
    </w:p>
    <w:p w14:paraId="4B8D519D" w14:textId="58584FB6" w:rsidR="004F3B80" w:rsidRDefault="004F3B80" w:rsidP="004F3B80">
      <w:pPr>
        <w:ind w:left="900" w:right="-29" w:hanging="360"/>
        <w:rPr>
          <w:rFonts w:ascii="Angsana New" w:eastAsia="Batang" w:hAnsi="Angsana New"/>
          <w:i/>
          <w:iCs/>
          <w:sz w:val="28"/>
          <w:szCs w:val="28"/>
        </w:rPr>
      </w:pPr>
      <w:r w:rsidRPr="00676A93">
        <w:rPr>
          <w:rFonts w:ascii="Angsana New" w:eastAsia="Batang" w:hAnsi="Angsana New"/>
          <w:i/>
          <w:iCs/>
          <w:sz w:val="28"/>
          <w:szCs w:val="28"/>
        </w:rPr>
        <w:t>*</w:t>
      </w:r>
      <w:r w:rsidR="001951DB" w:rsidRPr="00676A93"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 </w:t>
      </w:r>
      <w:r w:rsidRPr="00676A93"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ถือหุ้นโดยบริษัท ยูนิเวนเจอร์ แอสเซท แมเนจเม้นท์ จำกัด </w:t>
      </w:r>
    </w:p>
    <w:p w14:paraId="4EF6D7FA" w14:textId="77777777" w:rsidR="00030CCD" w:rsidRPr="008A678A" w:rsidRDefault="00030CCD" w:rsidP="004F3B80">
      <w:pPr>
        <w:ind w:left="900" w:right="-29" w:hanging="360"/>
        <w:rPr>
          <w:rFonts w:ascii="Angsana New" w:eastAsia="Batang" w:hAnsi="Angsana New"/>
          <w:i/>
          <w:iCs/>
          <w:sz w:val="24"/>
          <w:szCs w:val="24"/>
        </w:rPr>
      </w:pPr>
    </w:p>
    <w:p w14:paraId="66F78818" w14:textId="7E0D08A8" w:rsidR="008864BD" w:rsidRPr="008A678A" w:rsidRDefault="00256CA1" w:rsidP="008E2A15">
      <w:pPr>
        <w:pStyle w:val="ListParagraph"/>
        <w:numPr>
          <w:ilvl w:val="0"/>
          <w:numId w:val="45"/>
        </w:numPr>
        <w:tabs>
          <w:tab w:val="left" w:pos="450"/>
        </w:tabs>
        <w:spacing w:line="240" w:lineRule="auto"/>
        <w:ind w:left="1080" w:right="-43" w:hanging="540"/>
        <w:rPr>
          <w:rFonts w:ascii="Angsana New" w:hAnsi="Angsana New"/>
          <w:b/>
          <w:bCs/>
          <w:sz w:val="28"/>
          <w:szCs w:val="28"/>
          <w:cs/>
        </w:rPr>
      </w:pPr>
      <w:r w:rsidRPr="008A678A">
        <w:rPr>
          <w:rFonts w:ascii="Angsana New" w:hAnsi="Angsana New" w:hint="cs"/>
          <w:b/>
          <w:sz w:val="28"/>
          <w:szCs w:val="28"/>
          <w:cs/>
        </w:rPr>
        <w:t xml:space="preserve">เมื่อวันที่ </w:t>
      </w:r>
      <w:r w:rsidRPr="008A678A">
        <w:rPr>
          <w:rFonts w:ascii="Angsana New" w:hAnsi="Angsana New"/>
          <w:bCs/>
          <w:sz w:val="28"/>
          <w:szCs w:val="28"/>
        </w:rPr>
        <w:t xml:space="preserve">12 </w:t>
      </w:r>
      <w:r w:rsidRPr="008A678A">
        <w:rPr>
          <w:rFonts w:ascii="Angsana New" w:hAnsi="Angsana New" w:hint="cs"/>
          <w:b/>
          <w:sz w:val="28"/>
          <w:szCs w:val="28"/>
          <w:cs/>
        </w:rPr>
        <w:t xml:space="preserve">มกราคม </w:t>
      </w:r>
      <w:r w:rsidRPr="008A678A">
        <w:rPr>
          <w:rFonts w:ascii="Angsana New" w:hAnsi="Angsana New"/>
          <w:bCs/>
          <w:sz w:val="28"/>
          <w:szCs w:val="28"/>
        </w:rPr>
        <w:t xml:space="preserve">2564 </w:t>
      </w:r>
      <w:r w:rsidRPr="008A678A">
        <w:rPr>
          <w:rFonts w:ascii="Angsana New" w:hAnsi="Angsana New" w:hint="cs"/>
          <w:b/>
          <w:sz w:val="28"/>
          <w:szCs w:val="28"/>
          <w:cs/>
        </w:rPr>
        <w:t>ที่ประชุมวิสามัญผู้ถือหุ้นของบริษัท ยูนิเวนเจอร์ บีจีพี จำกัด (</w:t>
      </w:r>
      <w:r w:rsidRPr="008A678A">
        <w:rPr>
          <w:rFonts w:ascii="Angsana New" w:hAnsi="Angsana New"/>
          <w:bCs/>
          <w:sz w:val="28"/>
          <w:szCs w:val="28"/>
        </w:rPr>
        <w:t xml:space="preserve">“UVBGP”) </w:t>
      </w:r>
      <w:r w:rsidR="007C5668" w:rsidRPr="008A678A">
        <w:rPr>
          <w:rFonts w:ascii="Angsana New" w:hAnsi="Angsana New" w:hint="cs"/>
          <w:b/>
          <w:sz w:val="28"/>
          <w:szCs w:val="28"/>
          <w:cs/>
        </w:rPr>
        <w:t>ซึ่งเป็น</w:t>
      </w:r>
      <w:r w:rsidR="003B6E3A">
        <w:rPr>
          <w:rFonts w:ascii="Angsana New" w:hAnsi="Angsana New"/>
          <w:b/>
          <w:sz w:val="28"/>
          <w:szCs w:val="28"/>
          <w:cs/>
        </w:rPr>
        <w:br/>
      </w:r>
      <w:r w:rsidR="007C5668" w:rsidRPr="008A678A">
        <w:rPr>
          <w:rFonts w:ascii="Angsana New" w:hAnsi="Angsana New" w:hint="cs"/>
          <w:b/>
          <w:sz w:val="28"/>
          <w:szCs w:val="28"/>
          <w:cs/>
        </w:rPr>
        <w:t>บริษัทย่อยของบริษัทได้มีมติอนุมัติเพิ่มทุนจดทะเบียนจากเดิม</w:t>
      </w:r>
      <w:r w:rsidR="007C5668" w:rsidRPr="008A678A">
        <w:rPr>
          <w:rFonts w:ascii="Angsana New" w:hAnsi="Angsana New"/>
          <w:b/>
          <w:sz w:val="28"/>
          <w:szCs w:val="28"/>
        </w:rPr>
        <w:t xml:space="preserve"> </w:t>
      </w:r>
      <w:r w:rsidR="007C5668" w:rsidRPr="008A678A">
        <w:rPr>
          <w:rFonts w:ascii="Angsana New" w:hAnsi="Angsana New"/>
          <w:bCs/>
          <w:sz w:val="28"/>
          <w:szCs w:val="28"/>
        </w:rPr>
        <w:t xml:space="preserve">2.50 </w:t>
      </w:r>
      <w:r w:rsidR="007C5668" w:rsidRPr="008A678A">
        <w:rPr>
          <w:rFonts w:ascii="Angsana New" w:hAnsi="Angsana New" w:hint="cs"/>
          <w:b/>
          <w:sz w:val="28"/>
          <w:szCs w:val="28"/>
          <w:cs/>
        </w:rPr>
        <w:t>ล้านบาท</w:t>
      </w:r>
      <w:r w:rsidR="007C5668" w:rsidRPr="008A678A">
        <w:rPr>
          <w:rFonts w:ascii="Angsana New" w:hAnsi="Angsana New" w:hint="cs"/>
          <w:bCs/>
          <w:sz w:val="28"/>
          <w:szCs w:val="28"/>
          <w:cs/>
        </w:rPr>
        <w:t xml:space="preserve"> </w:t>
      </w:r>
      <w:r w:rsidR="007C5668" w:rsidRPr="008A678A">
        <w:rPr>
          <w:rFonts w:ascii="Angsana New" w:hAnsi="Angsana New"/>
          <w:bCs/>
          <w:sz w:val="28"/>
          <w:szCs w:val="28"/>
        </w:rPr>
        <w:t xml:space="preserve">(250,000 </w:t>
      </w:r>
      <w:r w:rsidR="007C5668" w:rsidRPr="008A678A">
        <w:rPr>
          <w:rFonts w:ascii="Angsana New" w:hAnsi="Angsana New" w:hint="cs"/>
          <w:b/>
          <w:sz w:val="28"/>
          <w:szCs w:val="28"/>
          <w:cs/>
        </w:rPr>
        <w:t xml:space="preserve">หุ้น มูลค่าหุ้นละ </w:t>
      </w:r>
      <w:r w:rsidR="007C5668" w:rsidRPr="008A678A">
        <w:rPr>
          <w:rFonts w:ascii="Angsana New" w:hAnsi="Angsana New"/>
          <w:bCs/>
          <w:sz w:val="28"/>
          <w:szCs w:val="28"/>
        </w:rPr>
        <w:t xml:space="preserve">10 </w:t>
      </w:r>
      <w:r w:rsidR="007C5668" w:rsidRPr="008A678A">
        <w:rPr>
          <w:rFonts w:ascii="Angsana New" w:hAnsi="Angsana New" w:hint="cs"/>
          <w:b/>
          <w:sz w:val="28"/>
          <w:szCs w:val="28"/>
          <w:cs/>
        </w:rPr>
        <w:t xml:space="preserve">บาท) เป็น </w:t>
      </w:r>
      <w:r w:rsidR="007C5668" w:rsidRPr="008A678A">
        <w:rPr>
          <w:rFonts w:ascii="Angsana New" w:hAnsi="Angsana New"/>
          <w:bCs/>
          <w:sz w:val="28"/>
          <w:szCs w:val="28"/>
        </w:rPr>
        <w:t xml:space="preserve">50 </w:t>
      </w:r>
      <w:r w:rsidR="007C5668" w:rsidRPr="008A678A">
        <w:rPr>
          <w:rFonts w:ascii="Angsana New" w:hAnsi="Angsana New" w:hint="cs"/>
          <w:b/>
          <w:sz w:val="28"/>
          <w:szCs w:val="28"/>
          <w:cs/>
        </w:rPr>
        <w:t xml:space="preserve">ล้านบาท </w:t>
      </w:r>
      <w:r w:rsidR="007C5668" w:rsidRPr="008A678A">
        <w:rPr>
          <w:rFonts w:ascii="Angsana New" w:hAnsi="Angsana New"/>
          <w:bCs/>
          <w:sz w:val="28"/>
          <w:szCs w:val="28"/>
        </w:rPr>
        <w:t xml:space="preserve">(5,000,000 </w:t>
      </w:r>
      <w:r w:rsidR="007C5668" w:rsidRPr="008A678A">
        <w:rPr>
          <w:rFonts w:ascii="Angsana New" w:hAnsi="Angsana New" w:hint="cs"/>
          <w:b/>
          <w:sz w:val="28"/>
          <w:szCs w:val="28"/>
          <w:cs/>
        </w:rPr>
        <w:t xml:space="preserve">หุ้น มูลค่าหุ้นละ </w:t>
      </w:r>
      <w:r w:rsidR="007C5668" w:rsidRPr="008A678A">
        <w:rPr>
          <w:rFonts w:ascii="Angsana New" w:hAnsi="Angsana New"/>
          <w:bCs/>
          <w:sz w:val="28"/>
          <w:szCs w:val="28"/>
        </w:rPr>
        <w:t xml:space="preserve">10 </w:t>
      </w:r>
      <w:r w:rsidR="007C5668" w:rsidRPr="008A678A">
        <w:rPr>
          <w:rFonts w:ascii="Angsana New" w:hAnsi="Angsana New" w:hint="cs"/>
          <w:b/>
          <w:sz w:val="28"/>
          <w:szCs w:val="28"/>
          <w:cs/>
        </w:rPr>
        <w:t>บาท)</w:t>
      </w:r>
      <w:r w:rsidR="007C5668" w:rsidRPr="008A678A">
        <w:rPr>
          <w:rFonts w:ascii="Angsana New" w:hAnsi="Angsana New"/>
          <w:b/>
          <w:sz w:val="28"/>
          <w:szCs w:val="28"/>
        </w:rPr>
        <w:t xml:space="preserve"> </w:t>
      </w:r>
      <w:r w:rsidR="00377372" w:rsidRPr="008A678A">
        <w:rPr>
          <w:rFonts w:ascii="Angsana New" w:hAnsi="Angsana New" w:hint="cs"/>
          <w:b/>
          <w:sz w:val="28"/>
          <w:szCs w:val="28"/>
          <w:cs/>
        </w:rPr>
        <w:t>โดยบริษัท</w:t>
      </w:r>
      <w:r w:rsidR="001E0C2D">
        <w:rPr>
          <w:rFonts w:ascii="Angsana New" w:hAnsi="Angsana New" w:hint="cs"/>
          <w:b/>
          <w:sz w:val="28"/>
          <w:szCs w:val="28"/>
          <w:cs/>
        </w:rPr>
        <w:t>สละ</w:t>
      </w:r>
      <w:r w:rsidR="00377372" w:rsidRPr="008A678A">
        <w:rPr>
          <w:rFonts w:ascii="Angsana New" w:hAnsi="Angsana New" w:hint="cs"/>
          <w:b/>
          <w:sz w:val="28"/>
          <w:szCs w:val="28"/>
          <w:cs/>
        </w:rPr>
        <w:t>สิทธิ</w:t>
      </w:r>
      <w:r w:rsidR="00306A2A">
        <w:rPr>
          <w:rFonts w:ascii="Angsana New" w:hAnsi="Angsana New" w:hint="cs"/>
          <w:b/>
          <w:sz w:val="28"/>
          <w:szCs w:val="28"/>
          <w:cs/>
        </w:rPr>
        <w:t>์</w:t>
      </w:r>
      <w:r w:rsidR="00B213A5">
        <w:rPr>
          <w:rFonts w:ascii="Angsana New" w:hAnsi="Angsana New" w:hint="cs"/>
          <w:b/>
          <w:sz w:val="28"/>
          <w:szCs w:val="28"/>
          <w:cs/>
        </w:rPr>
        <w:t>จ</w:t>
      </w:r>
      <w:r w:rsidR="00377372" w:rsidRPr="008A678A">
        <w:rPr>
          <w:rFonts w:ascii="Angsana New" w:hAnsi="Angsana New" w:hint="cs"/>
          <w:b/>
          <w:sz w:val="28"/>
          <w:szCs w:val="28"/>
          <w:cs/>
        </w:rPr>
        <w:t>อง</w:t>
      </w:r>
      <w:r w:rsidR="001E0C2D">
        <w:rPr>
          <w:rFonts w:ascii="Angsana New" w:hAnsi="Angsana New" w:hint="cs"/>
          <w:b/>
          <w:sz w:val="28"/>
          <w:szCs w:val="28"/>
          <w:cs/>
        </w:rPr>
        <w:t>ซื้อ</w:t>
      </w:r>
      <w:r w:rsidR="00377372" w:rsidRPr="008A678A">
        <w:rPr>
          <w:rFonts w:ascii="Angsana New" w:hAnsi="Angsana New" w:hint="cs"/>
          <w:b/>
          <w:sz w:val="28"/>
          <w:szCs w:val="28"/>
          <w:cs/>
        </w:rPr>
        <w:t>หุ้น</w:t>
      </w:r>
      <w:r w:rsidR="001E0C2D">
        <w:rPr>
          <w:rFonts w:ascii="Angsana New" w:hAnsi="Angsana New" w:hint="cs"/>
          <w:b/>
          <w:sz w:val="28"/>
          <w:szCs w:val="28"/>
          <w:cs/>
        </w:rPr>
        <w:t>สามัญ</w:t>
      </w:r>
      <w:r w:rsidR="00377372" w:rsidRPr="008A678A">
        <w:rPr>
          <w:rFonts w:ascii="Angsana New" w:hAnsi="Angsana New" w:hint="cs"/>
          <w:b/>
          <w:sz w:val="28"/>
          <w:szCs w:val="28"/>
          <w:cs/>
        </w:rPr>
        <w:t>เพิ่มทุน</w:t>
      </w:r>
      <w:r w:rsidR="001E0C2D">
        <w:rPr>
          <w:rFonts w:ascii="Angsana New" w:hAnsi="Angsana New" w:hint="cs"/>
          <w:b/>
          <w:sz w:val="28"/>
          <w:szCs w:val="28"/>
          <w:cs/>
        </w:rPr>
        <w:t>ใน</w:t>
      </w:r>
      <w:r w:rsidR="00377372" w:rsidRPr="008A678A">
        <w:rPr>
          <w:rFonts w:ascii="Angsana New" w:hAnsi="Angsana New" w:hint="cs"/>
          <w:b/>
          <w:sz w:val="28"/>
          <w:szCs w:val="28"/>
          <w:cs/>
        </w:rPr>
        <w:t xml:space="preserve"> </w:t>
      </w:r>
      <w:r w:rsidR="00377372" w:rsidRPr="008A678A">
        <w:rPr>
          <w:rFonts w:ascii="Angsana New" w:hAnsi="Angsana New"/>
          <w:bCs/>
          <w:sz w:val="28"/>
          <w:szCs w:val="28"/>
        </w:rPr>
        <w:t xml:space="preserve">UVBGP </w:t>
      </w:r>
      <w:r w:rsidR="00377372" w:rsidRPr="008A678A">
        <w:rPr>
          <w:rFonts w:ascii="Angsana New" w:hAnsi="Angsana New" w:hint="cs"/>
          <w:b/>
          <w:sz w:val="28"/>
          <w:szCs w:val="28"/>
          <w:cs/>
        </w:rPr>
        <w:t xml:space="preserve">จำนวน </w:t>
      </w:r>
      <w:r w:rsidR="00377372" w:rsidRPr="008A678A">
        <w:rPr>
          <w:rFonts w:ascii="Angsana New" w:hAnsi="Angsana New"/>
          <w:bCs/>
          <w:sz w:val="28"/>
          <w:szCs w:val="28"/>
        </w:rPr>
        <w:t>2,</w:t>
      </w:r>
      <w:r w:rsidR="001E0C2D">
        <w:rPr>
          <w:rFonts w:ascii="Angsana New" w:hAnsi="Angsana New"/>
          <w:bCs/>
          <w:sz w:val="28"/>
          <w:szCs w:val="28"/>
        </w:rPr>
        <w:t>25</w:t>
      </w:r>
      <w:r w:rsidR="00377372" w:rsidRPr="008A678A">
        <w:rPr>
          <w:rFonts w:ascii="Angsana New" w:hAnsi="Angsana New"/>
          <w:bCs/>
          <w:sz w:val="28"/>
          <w:szCs w:val="28"/>
        </w:rPr>
        <w:t xml:space="preserve">0,000 </w:t>
      </w:r>
      <w:r w:rsidR="00377372" w:rsidRPr="008A678A">
        <w:rPr>
          <w:rFonts w:ascii="Angsana New" w:hAnsi="Angsana New" w:hint="cs"/>
          <w:b/>
          <w:sz w:val="28"/>
          <w:szCs w:val="28"/>
          <w:cs/>
        </w:rPr>
        <w:t>หุ้น</w:t>
      </w:r>
      <w:r w:rsidR="00C079F5" w:rsidRPr="008A678A">
        <w:rPr>
          <w:rFonts w:ascii="Angsana New" w:hAnsi="Angsana New" w:hint="cs"/>
          <w:b/>
          <w:sz w:val="28"/>
          <w:szCs w:val="28"/>
          <w:cs/>
        </w:rPr>
        <w:t xml:space="preserve"> มูลค่าหุ้นละ </w:t>
      </w:r>
      <w:r w:rsidR="00C079F5" w:rsidRPr="008A678A">
        <w:rPr>
          <w:rFonts w:ascii="Angsana New" w:hAnsi="Angsana New"/>
          <w:bCs/>
          <w:sz w:val="28"/>
          <w:szCs w:val="28"/>
        </w:rPr>
        <w:t xml:space="preserve">10 </w:t>
      </w:r>
      <w:r w:rsidR="00C079F5" w:rsidRPr="008A678A">
        <w:rPr>
          <w:rFonts w:ascii="Angsana New" w:hAnsi="Angsana New" w:hint="cs"/>
          <w:b/>
          <w:sz w:val="28"/>
          <w:szCs w:val="28"/>
          <w:cs/>
        </w:rPr>
        <w:t>บาท</w:t>
      </w:r>
      <w:r w:rsidR="00965602" w:rsidRPr="008A678A">
        <w:rPr>
          <w:rFonts w:ascii="Angsana New" w:hAnsi="Angsana New" w:hint="cs"/>
          <w:b/>
          <w:sz w:val="28"/>
          <w:szCs w:val="28"/>
          <w:cs/>
        </w:rPr>
        <w:t xml:space="preserve"> เป็นจำนวนเงินทั้งสิ้น </w:t>
      </w:r>
      <w:r w:rsidR="00965602" w:rsidRPr="008A678A">
        <w:rPr>
          <w:rFonts w:ascii="Angsana New" w:hAnsi="Angsana New"/>
          <w:bCs/>
          <w:sz w:val="28"/>
          <w:szCs w:val="28"/>
        </w:rPr>
        <w:t xml:space="preserve">22.50 </w:t>
      </w:r>
      <w:r w:rsidR="00965602" w:rsidRPr="008A678A">
        <w:rPr>
          <w:rFonts w:ascii="Angsana New" w:hAnsi="Angsana New" w:hint="cs"/>
          <w:b/>
          <w:sz w:val="28"/>
          <w:szCs w:val="28"/>
          <w:cs/>
        </w:rPr>
        <w:t>ล้านบาท</w:t>
      </w:r>
      <w:r w:rsidR="00057213" w:rsidRPr="008A678A">
        <w:rPr>
          <w:rFonts w:ascii="Angsana New" w:hAnsi="Angsana New" w:hint="cs"/>
          <w:b/>
          <w:sz w:val="28"/>
          <w:szCs w:val="28"/>
          <w:cs/>
        </w:rPr>
        <w:t>ให้แก่ผู้ร่วมทุน</w:t>
      </w:r>
      <w:r w:rsidR="00695559">
        <w:rPr>
          <w:rFonts w:ascii="Angsana New" w:hAnsi="Angsana New"/>
          <w:b/>
          <w:sz w:val="28"/>
          <w:szCs w:val="28"/>
        </w:rPr>
        <w:t xml:space="preserve"> </w:t>
      </w:r>
      <w:r w:rsidR="001E0C2D">
        <w:rPr>
          <w:rFonts w:ascii="Angsana New" w:hAnsi="Angsana New" w:hint="cs"/>
          <w:b/>
          <w:sz w:val="28"/>
          <w:szCs w:val="28"/>
          <w:cs/>
        </w:rPr>
        <w:t>ภายหลัง</w:t>
      </w:r>
      <w:r w:rsidR="00057213" w:rsidRPr="008A678A">
        <w:rPr>
          <w:rFonts w:ascii="Angsana New" w:hAnsi="Angsana New" w:hint="cs"/>
          <w:b/>
          <w:sz w:val="28"/>
          <w:szCs w:val="28"/>
          <w:cs/>
        </w:rPr>
        <w:t xml:space="preserve">การเพิ่มทุนบริษัทและผู้ร่วมทุนจะถือหุ้นใน </w:t>
      </w:r>
      <w:r w:rsidR="00057213" w:rsidRPr="008A678A">
        <w:rPr>
          <w:rFonts w:ascii="Angsana New" w:hAnsi="Angsana New"/>
          <w:bCs/>
          <w:sz w:val="28"/>
          <w:szCs w:val="28"/>
        </w:rPr>
        <w:t xml:space="preserve">UVBGP </w:t>
      </w:r>
      <w:r w:rsidR="00057213" w:rsidRPr="008A678A">
        <w:rPr>
          <w:rFonts w:ascii="Angsana New" w:hAnsi="Angsana New" w:hint="cs"/>
          <w:b/>
          <w:sz w:val="28"/>
          <w:szCs w:val="28"/>
          <w:cs/>
        </w:rPr>
        <w:t xml:space="preserve">ในสัดส่วนร้อยละ </w:t>
      </w:r>
      <w:r w:rsidR="00057213" w:rsidRPr="008A678A">
        <w:rPr>
          <w:rFonts w:ascii="Angsana New" w:hAnsi="Angsana New"/>
          <w:bCs/>
          <w:sz w:val="28"/>
          <w:szCs w:val="28"/>
        </w:rPr>
        <w:t xml:space="preserve">55 </w:t>
      </w:r>
      <w:r w:rsidR="00057213" w:rsidRPr="008A678A">
        <w:rPr>
          <w:rFonts w:ascii="Angsana New" w:hAnsi="Angsana New" w:hint="cs"/>
          <w:b/>
          <w:sz w:val="28"/>
          <w:szCs w:val="28"/>
          <w:cs/>
        </w:rPr>
        <w:t xml:space="preserve">และ </w:t>
      </w:r>
      <w:r w:rsidR="00057213" w:rsidRPr="008A678A">
        <w:rPr>
          <w:rFonts w:ascii="Angsana New" w:hAnsi="Angsana New"/>
          <w:bCs/>
          <w:sz w:val="28"/>
          <w:szCs w:val="28"/>
        </w:rPr>
        <w:t xml:space="preserve">45 </w:t>
      </w:r>
      <w:r w:rsidR="00057213" w:rsidRPr="008A678A">
        <w:rPr>
          <w:rFonts w:ascii="Angsana New" w:hAnsi="Angsana New" w:hint="cs"/>
          <w:b/>
          <w:sz w:val="28"/>
          <w:szCs w:val="28"/>
          <w:cs/>
        </w:rPr>
        <w:t xml:space="preserve">ตามลำดับ การเปลี่ยนแปลงสัดส่วนการถือหุ้นดังกล่าวไม่ทำให้บริษัทสูญเสียอำนาจการควบคุมใน </w:t>
      </w:r>
      <w:r w:rsidR="00057213" w:rsidRPr="008A678A">
        <w:rPr>
          <w:rFonts w:ascii="Angsana New" w:hAnsi="Angsana New"/>
          <w:bCs/>
          <w:sz w:val="28"/>
          <w:szCs w:val="28"/>
        </w:rPr>
        <w:t>UVBGP</w:t>
      </w:r>
      <w:r w:rsidR="008864BD" w:rsidRPr="008A678A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368C071" w14:textId="7F93DFA4" w:rsidR="005E0703" w:rsidRPr="00676A93" w:rsidRDefault="005E0703" w:rsidP="004B4285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676A93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74AB8CDC" w14:textId="77777777" w:rsidR="0097238A" w:rsidRPr="00676A93" w:rsidRDefault="0097238A" w:rsidP="002E1C4B">
      <w:pPr>
        <w:pStyle w:val="NoSpacing"/>
        <w:rPr>
          <w:rFonts w:ascii="Angsana New" w:hAnsi="Angsana New"/>
          <w:sz w:val="28"/>
          <w:szCs w:val="28"/>
        </w:rPr>
      </w:pPr>
    </w:p>
    <w:p w14:paraId="7447BDA5" w14:textId="6DAB77E0" w:rsidR="00105929" w:rsidRPr="00676A93" w:rsidRDefault="00105929" w:rsidP="00105929">
      <w:pPr>
        <w:tabs>
          <w:tab w:val="left" w:pos="540"/>
          <w:tab w:val="left" w:pos="2280"/>
        </w:tabs>
        <w:spacing w:line="240" w:lineRule="auto"/>
        <w:ind w:left="540"/>
        <w:rPr>
          <w:rFonts w:ascii="Angsana New" w:hAnsi="Angsana New"/>
          <w:bCs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  <w:lang w:val="th-TH"/>
        </w:rPr>
        <w:t>รายการเปลี่ยนแปลงระหว่างงวด</w:t>
      </w:r>
      <w:r w:rsidR="0064084F" w:rsidRPr="00676A93">
        <w:rPr>
          <w:rFonts w:ascii="Angsana New" w:hAnsi="Angsana New" w:hint="cs"/>
          <w:sz w:val="28"/>
          <w:szCs w:val="28"/>
          <w:cs/>
          <w:lang w:val="th-TH"/>
        </w:rPr>
        <w:t>หก</w:t>
      </w:r>
      <w:r w:rsidRPr="00676A93">
        <w:rPr>
          <w:rFonts w:ascii="Angsana New" w:hAnsi="Angsana New"/>
          <w:sz w:val="28"/>
          <w:szCs w:val="28"/>
          <w:cs/>
          <w:lang w:val="th-TH"/>
        </w:rPr>
        <w:t>เดือนสิ้นสุดวันที่</w:t>
      </w:r>
      <w:r w:rsidRPr="00676A93">
        <w:rPr>
          <w:rFonts w:ascii="Angsana New" w:hAnsi="Angsana New"/>
          <w:sz w:val="28"/>
          <w:szCs w:val="28"/>
        </w:rPr>
        <w:t xml:space="preserve"> 31 </w:t>
      </w:r>
      <w:r w:rsidR="0064084F" w:rsidRPr="00676A93">
        <w:rPr>
          <w:rFonts w:ascii="Angsana New" w:hAnsi="Angsana New" w:hint="cs"/>
          <w:sz w:val="28"/>
          <w:szCs w:val="28"/>
          <w:cs/>
        </w:rPr>
        <w:t>มีนาคม</w:t>
      </w:r>
      <w:r w:rsidRPr="00676A93">
        <w:rPr>
          <w:rFonts w:ascii="Angsana New" w:hAnsi="Angsana New"/>
          <w:sz w:val="28"/>
          <w:szCs w:val="28"/>
          <w:cs/>
        </w:rPr>
        <w:t xml:space="preserve"> </w:t>
      </w:r>
      <w:r w:rsidR="00781BA7" w:rsidRPr="00676A93">
        <w:rPr>
          <w:rFonts w:ascii="Angsana New" w:hAnsi="Angsana New"/>
          <w:sz w:val="28"/>
          <w:szCs w:val="28"/>
        </w:rPr>
        <w:t>256</w:t>
      </w:r>
      <w:r w:rsidR="0064084F" w:rsidRPr="00676A93">
        <w:rPr>
          <w:rFonts w:ascii="Angsana New" w:hAnsi="Angsana New"/>
          <w:sz w:val="28"/>
          <w:szCs w:val="28"/>
        </w:rPr>
        <w:t>4</w:t>
      </w:r>
      <w:r w:rsidR="00781BA7" w:rsidRPr="00676A93">
        <w:rPr>
          <w:rFonts w:ascii="Angsana New" w:hAnsi="Angsana New"/>
          <w:sz w:val="28"/>
          <w:szCs w:val="28"/>
        </w:rPr>
        <w:t xml:space="preserve"> </w:t>
      </w:r>
      <w:r w:rsidR="00781BA7" w:rsidRPr="00676A93">
        <w:rPr>
          <w:rFonts w:ascii="Angsana New" w:hAnsi="Angsana New"/>
          <w:sz w:val="28"/>
          <w:szCs w:val="28"/>
          <w:cs/>
        </w:rPr>
        <w:t xml:space="preserve">และ </w:t>
      </w:r>
      <w:r w:rsidR="00781BA7" w:rsidRPr="00676A93">
        <w:rPr>
          <w:rFonts w:ascii="Angsana New" w:hAnsi="Angsana New"/>
          <w:sz w:val="28"/>
          <w:szCs w:val="28"/>
        </w:rPr>
        <w:t>256</w:t>
      </w:r>
      <w:r w:rsidR="0064084F" w:rsidRPr="00676A93">
        <w:rPr>
          <w:rFonts w:ascii="Angsana New" w:hAnsi="Angsana New"/>
          <w:sz w:val="28"/>
          <w:szCs w:val="28"/>
        </w:rPr>
        <w:t>3</w:t>
      </w:r>
      <w:r w:rsidRPr="00676A93">
        <w:rPr>
          <w:rFonts w:ascii="Angsana New" w:hAnsi="Angsana New"/>
          <w:bCs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มีดังนี้</w:t>
      </w:r>
    </w:p>
    <w:p w14:paraId="7F43482A" w14:textId="77777777" w:rsidR="00105929" w:rsidRPr="00676A93" w:rsidRDefault="00105929" w:rsidP="002E1C4B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972"/>
        <w:gridCol w:w="1098"/>
        <w:gridCol w:w="270"/>
        <w:gridCol w:w="990"/>
        <w:gridCol w:w="270"/>
        <w:gridCol w:w="990"/>
        <w:gridCol w:w="270"/>
        <w:gridCol w:w="1080"/>
      </w:tblGrid>
      <w:tr w:rsidR="00B62B62" w:rsidRPr="00676A93" w14:paraId="1207A988" w14:textId="77777777" w:rsidTr="00F14F35">
        <w:tc>
          <w:tcPr>
            <w:tcW w:w="3780" w:type="dxa"/>
          </w:tcPr>
          <w:p w14:paraId="533482BF" w14:textId="77777777" w:rsidR="00B62B62" w:rsidRPr="00676A93" w:rsidRDefault="00B62B62" w:rsidP="0093132F">
            <w:pPr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972" w:type="dxa"/>
          </w:tcPr>
          <w:p w14:paraId="2088AD3C" w14:textId="2CC48653" w:rsidR="00B62B62" w:rsidRPr="00676A93" w:rsidRDefault="00526B67" w:rsidP="0093132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58" w:type="dxa"/>
            <w:gridSpan w:val="3"/>
          </w:tcPr>
          <w:p w14:paraId="366A9417" w14:textId="77777777" w:rsidR="00B62B62" w:rsidRPr="00676A93" w:rsidRDefault="00B62B62" w:rsidP="0093132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C00029" w14:textId="77777777" w:rsidR="00B62B62" w:rsidRPr="00676A93" w:rsidRDefault="00B62B62" w:rsidP="0093132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DD2FB83" w14:textId="77777777" w:rsidR="00B62B62" w:rsidRPr="00676A93" w:rsidRDefault="00B62B62" w:rsidP="0093132F">
            <w:pPr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929" w:rsidRPr="00676A93" w14:paraId="57F18415" w14:textId="77777777" w:rsidTr="00F14F35">
        <w:tc>
          <w:tcPr>
            <w:tcW w:w="3780" w:type="dxa"/>
          </w:tcPr>
          <w:p w14:paraId="3FED9191" w14:textId="77777777" w:rsidR="00105929" w:rsidRPr="00676A93" w:rsidRDefault="00105929" w:rsidP="001059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17F65034" w14:textId="03353F28" w:rsidR="00105929" w:rsidRPr="00676A93" w:rsidRDefault="00105929" w:rsidP="00105929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968" w:type="dxa"/>
            <w:gridSpan w:val="7"/>
          </w:tcPr>
          <w:p w14:paraId="5F6F9D47" w14:textId="77777777" w:rsidR="00105929" w:rsidRPr="00676A93" w:rsidRDefault="00105929" w:rsidP="00105929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1306A" w:rsidRPr="00676A93" w14:paraId="3ADD7713" w14:textId="77777777" w:rsidTr="00F14F35">
        <w:tc>
          <w:tcPr>
            <w:tcW w:w="3780" w:type="dxa"/>
          </w:tcPr>
          <w:p w14:paraId="67650AEB" w14:textId="5F351C4A" w:rsidR="0081306A" w:rsidRPr="00676A93" w:rsidRDefault="0081306A" w:rsidP="0081306A">
            <w:pPr>
              <w:ind w:left="90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="00F14F35" w:rsidRPr="00676A93">
              <w:rPr>
                <w:rFonts w:ascii="Angsana New" w:hAnsi="Angsana New"/>
                <w:sz w:val="28"/>
                <w:szCs w:val="28"/>
              </w:rPr>
              <w:t xml:space="preserve"> 2563</w:t>
            </w:r>
            <w:r w:rsidR="008A0023"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14F35" w:rsidRPr="00676A93">
              <w:rPr>
                <w:rFonts w:ascii="Angsana New" w:hAnsi="Angsana New"/>
                <w:sz w:val="28"/>
                <w:szCs w:val="28"/>
              </w:rPr>
              <w:t>/</w:t>
            </w:r>
            <w:r w:rsidR="008A0023"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14F35" w:rsidRPr="00676A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72" w:type="dxa"/>
          </w:tcPr>
          <w:p w14:paraId="2A60CBCA" w14:textId="77777777" w:rsidR="0081306A" w:rsidRPr="00676A93" w:rsidRDefault="0081306A" w:rsidP="008130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E76C5DE" w14:textId="10EDD4C7" w:rsidR="0081306A" w:rsidRPr="00676A93" w:rsidRDefault="00F960AB" w:rsidP="008130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1,532.41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91CC6A" w14:textId="77777777" w:rsidR="0081306A" w:rsidRPr="00676A93" w:rsidRDefault="0081306A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5BAE2A" w14:textId="3A9B25F9" w:rsidR="0081306A" w:rsidRPr="00676A93" w:rsidRDefault="0081306A" w:rsidP="00F14F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1,664.47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548D1" w14:textId="77777777" w:rsidR="0081306A" w:rsidRPr="00676A93" w:rsidRDefault="0081306A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373F4F" w14:textId="40697396" w:rsidR="0081306A" w:rsidRPr="00676A93" w:rsidRDefault="00F960AB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5.74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49B2F" w14:textId="77777777" w:rsidR="0081306A" w:rsidRPr="00676A93" w:rsidRDefault="0081306A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2199E" w14:textId="2906E368" w:rsidR="0081306A" w:rsidRPr="00676A93" w:rsidRDefault="0081306A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6.00</w:t>
            </w:r>
          </w:p>
        </w:tc>
      </w:tr>
      <w:tr w:rsidR="00F960AB" w:rsidRPr="00676A93" w14:paraId="714ACCCF" w14:textId="77777777" w:rsidTr="00F14F35">
        <w:tc>
          <w:tcPr>
            <w:tcW w:w="3780" w:type="dxa"/>
          </w:tcPr>
          <w:p w14:paraId="44153A59" w14:textId="358555E6" w:rsidR="00F960AB" w:rsidRPr="00676A93" w:rsidRDefault="00F960AB" w:rsidP="0081306A">
            <w:pPr>
              <w:ind w:left="90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ผลกระทบจากการถือปฏิบัติตาม </w:t>
            </w:r>
            <w:r w:rsidRPr="00676A93">
              <w:rPr>
                <w:rFonts w:ascii="Angsana New" w:hAnsi="Angsana New"/>
                <w:sz w:val="28"/>
                <w:szCs w:val="28"/>
              </w:rPr>
              <w:t>TFRS 16</w:t>
            </w:r>
          </w:p>
        </w:tc>
        <w:tc>
          <w:tcPr>
            <w:tcW w:w="972" w:type="dxa"/>
          </w:tcPr>
          <w:p w14:paraId="7D6C31FC" w14:textId="4E9CF18B" w:rsidR="00F960AB" w:rsidRPr="00676A93" w:rsidRDefault="003E1F3D" w:rsidP="003E1F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AC67F97" w14:textId="45C90269" w:rsidR="00F960AB" w:rsidRPr="00676A93" w:rsidRDefault="00F960AB" w:rsidP="008130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(1,488.70)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19A52F" w14:textId="77777777" w:rsidR="00F960AB" w:rsidRPr="00676A93" w:rsidRDefault="00F960AB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E2FA68" w14:textId="533CAD45" w:rsidR="00F960AB" w:rsidRPr="00676A93" w:rsidRDefault="00F960AB" w:rsidP="00F14F3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71" w:firstLine="2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D24D9" w14:textId="77777777" w:rsidR="00F960AB" w:rsidRPr="00676A93" w:rsidRDefault="00F960AB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6B7419" w14:textId="7915C53D" w:rsidR="00F960AB" w:rsidRPr="00676A93" w:rsidRDefault="00F960AB" w:rsidP="00BC351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519FB2" w14:textId="77777777" w:rsidR="00F960AB" w:rsidRPr="00676A93" w:rsidRDefault="00F960AB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686DD7" w14:textId="59D0107F" w:rsidR="00F960AB" w:rsidRPr="00676A93" w:rsidRDefault="00F960AB" w:rsidP="00CC755F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A49B2" w:rsidRPr="00676A93" w14:paraId="328E7792" w14:textId="77777777" w:rsidTr="00F14F35">
        <w:tc>
          <w:tcPr>
            <w:tcW w:w="3780" w:type="dxa"/>
          </w:tcPr>
          <w:p w14:paraId="40C79CCB" w14:textId="632ECBA9" w:rsidR="005A49B2" w:rsidRPr="00676A93" w:rsidRDefault="005A49B2" w:rsidP="005A49B2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972" w:type="dxa"/>
          </w:tcPr>
          <w:p w14:paraId="44D6E945" w14:textId="77777777" w:rsidR="005A49B2" w:rsidRPr="00676A93" w:rsidRDefault="005A49B2" w:rsidP="005A49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3BFC786" w14:textId="6860FC60" w:rsidR="005A49B2" w:rsidRPr="00676A93" w:rsidRDefault="00C77952" w:rsidP="005A49B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560FC8" w14:textId="77777777" w:rsidR="005A49B2" w:rsidRPr="00676A93" w:rsidRDefault="005A49B2" w:rsidP="005A49B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A85D06" w14:textId="74BAA50A" w:rsidR="005A49B2" w:rsidRPr="00676A93" w:rsidRDefault="005A49B2" w:rsidP="005A49B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71" w:firstLine="2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0.88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58246" w14:textId="77777777" w:rsidR="005A49B2" w:rsidRPr="00676A93" w:rsidRDefault="005A49B2" w:rsidP="005A49B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63A220" w14:textId="67965329" w:rsidR="005A49B2" w:rsidRPr="00676A93" w:rsidRDefault="00BC3517" w:rsidP="00BC351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F98A4" w14:textId="77777777" w:rsidR="005A49B2" w:rsidRPr="00676A93" w:rsidRDefault="005A49B2" w:rsidP="005A49B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9F9E74" w14:textId="3A7792B1" w:rsidR="005A49B2" w:rsidRPr="00676A93" w:rsidRDefault="005A49B2" w:rsidP="00CC755F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A49B2" w:rsidRPr="00676A93" w14:paraId="3D267835" w14:textId="77777777" w:rsidTr="007E4924">
        <w:tc>
          <w:tcPr>
            <w:tcW w:w="3780" w:type="dxa"/>
          </w:tcPr>
          <w:p w14:paraId="611F646A" w14:textId="01C31440" w:rsidR="005A49B2" w:rsidRPr="00676A93" w:rsidRDefault="005A49B2" w:rsidP="005A49B2">
            <w:pPr>
              <w:ind w:left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972" w:type="dxa"/>
          </w:tcPr>
          <w:p w14:paraId="0C5C3285" w14:textId="77777777" w:rsidR="005A49B2" w:rsidRPr="00676A93" w:rsidRDefault="005A49B2" w:rsidP="005A49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80ABD08" w14:textId="34377F48" w:rsidR="005A49B2" w:rsidRPr="00676A93" w:rsidRDefault="00540F2C" w:rsidP="005A49B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(3.14)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2B5E5" w14:textId="77777777" w:rsidR="005A49B2" w:rsidRPr="00676A93" w:rsidRDefault="005A49B2" w:rsidP="005A49B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08F1CE" w14:textId="2009FD22" w:rsidR="005A49B2" w:rsidRPr="00676A93" w:rsidRDefault="005A49B2" w:rsidP="005A49B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71" w:firstLine="2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(35.84)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31169F" w14:textId="77777777" w:rsidR="005A49B2" w:rsidRPr="00676A93" w:rsidRDefault="005A49B2" w:rsidP="005A49B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3DA0BD" w14:textId="0D012955" w:rsidR="005A49B2" w:rsidRPr="00676A93" w:rsidRDefault="00BC3517" w:rsidP="00BC351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4C375E" w14:textId="77777777" w:rsidR="005A49B2" w:rsidRPr="00676A93" w:rsidRDefault="005A49B2" w:rsidP="005A49B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F500A4" w14:textId="6947490C" w:rsidR="005A49B2" w:rsidRPr="00676A93" w:rsidRDefault="005A49B2" w:rsidP="00CC755F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0559D" w:rsidRPr="00676A93" w14:paraId="15FA1D03" w14:textId="77777777" w:rsidTr="00CD287D">
        <w:tc>
          <w:tcPr>
            <w:tcW w:w="3780" w:type="dxa"/>
          </w:tcPr>
          <w:p w14:paraId="017596FC" w14:textId="34A41024" w:rsidR="0010559D" w:rsidRPr="00676A93" w:rsidRDefault="0010559D" w:rsidP="0010559D">
            <w:pPr>
              <w:ind w:left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ค่าเสื่อมราคา</w:t>
            </w:r>
          </w:p>
        </w:tc>
        <w:tc>
          <w:tcPr>
            <w:tcW w:w="972" w:type="dxa"/>
          </w:tcPr>
          <w:p w14:paraId="172DE1EB" w14:textId="77777777" w:rsidR="0010559D" w:rsidRPr="00676A93" w:rsidRDefault="0010559D" w:rsidP="001055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640B9D4" w14:textId="150C0C73" w:rsidR="0010559D" w:rsidRPr="00676A93" w:rsidRDefault="0010559D" w:rsidP="001055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(1.14)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5EDF8" w14:textId="77777777" w:rsidR="0010559D" w:rsidRPr="00676A93" w:rsidRDefault="0010559D" w:rsidP="0010559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270D20" w14:textId="0A464350" w:rsidR="0010559D" w:rsidRPr="00676A93" w:rsidRDefault="0010559D" w:rsidP="0010559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71" w:firstLine="2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(49.72)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2F49C9" w14:textId="77777777" w:rsidR="0010559D" w:rsidRPr="00676A93" w:rsidRDefault="0010559D" w:rsidP="0010559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2E709A" w14:textId="44911BFE" w:rsidR="0010559D" w:rsidRPr="00676A93" w:rsidRDefault="0010559D" w:rsidP="0010559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(0.12)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2697B" w14:textId="77777777" w:rsidR="0010559D" w:rsidRPr="00676A93" w:rsidRDefault="0010559D" w:rsidP="0010559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B593F7" w14:textId="0DEBC781" w:rsidR="0010559D" w:rsidRPr="00676A93" w:rsidRDefault="0010559D" w:rsidP="0010559D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(0.13)</w:t>
            </w:r>
          </w:p>
        </w:tc>
      </w:tr>
      <w:tr w:rsidR="0010559D" w:rsidRPr="00676A93" w14:paraId="621C356D" w14:textId="77777777" w:rsidTr="00CD287D">
        <w:trPr>
          <w:trHeight w:val="164"/>
        </w:trPr>
        <w:tc>
          <w:tcPr>
            <w:tcW w:w="3780" w:type="dxa"/>
          </w:tcPr>
          <w:p w14:paraId="207A5D46" w14:textId="52574D25" w:rsidR="0010559D" w:rsidRPr="00676A93" w:rsidRDefault="0010559D" w:rsidP="0010559D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72" w:type="dxa"/>
          </w:tcPr>
          <w:p w14:paraId="11591901" w14:textId="77777777" w:rsidR="0010559D" w:rsidRPr="00676A93" w:rsidRDefault="0010559D" w:rsidP="0010559D">
            <w:pPr>
              <w:pStyle w:val="nineptblocknosp"/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220F549" w14:textId="7A376060" w:rsidR="0010559D" w:rsidRPr="00676A93" w:rsidRDefault="0010559D" w:rsidP="001055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1.39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EB4A7" w14:textId="77777777" w:rsidR="0010559D" w:rsidRPr="00676A93" w:rsidRDefault="0010559D" w:rsidP="0010559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156147" w14:textId="39793E35" w:rsidR="0010559D" w:rsidRPr="00676A93" w:rsidRDefault="0010559D" w:rsidP="0010559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1CF3D" w14:textId="77777777" w:rsidR="0010559D" w:rsidRPr="00676A93" w:rsidRDefault="0010559D" w:rsidP="0010559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B826F5" w14:textId="7B54507D" w:rsidR="0010559D" w:rsidRPr="00676A93" w:rsidRDefault="0010559D" w:rsidP="0010559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B7000" w14:textId="77777777" w:rsidR="0010559D" w:rsidRPr="00676A93" w:rsidRDefault="0010559D" w:rsidP="0010559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C49887" w14:textId="6CA0D86C" w:rsidR="0010559D" w:rsidRPr="00676A93" w:rsidRDefault="0010559D" w:rsidP="0010559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0559D" w:rsidRPr="00676A93" w14:paraId="1E6C4F0A" w14:textId="77777777" w:rsidTr="00F14F35">
        <w:tc>
          <w:tcPr>
            <w:tcW w:w="3780" w:type="dxa"/>
          </w:tcPr>
          <w:p w14:paraId="5542BD7D" w14:textId="772B6FE2" w:rsidR="0010559D" w:rsidRPr="00676A93" w:rsidRDefault="0010559D" w:rsidP="0010559D">
            <w:pPr>
              <w:ind w:left="454" w:hanging="3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มูลค่าตามบัญชี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72" w:type="dxa"/>
          </w:tcPr>
          <w:p w14:paraId="7C6C5998" w14:textId="77777777" w:rsidR="0010559D" w:rsidRPr="00676A93" w:rsidRDefault="0010559D" w:rsidP="001055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61FB7" w14:textId="1678A18B" w:rsidR="0010559D" w:rsidRPr="00676A93" w:rsidRDefault="0010559D" w:rsidP="001055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40.82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BA74A" w14:textId="77777777" w:rsidR="0010559D" w:rsidRPr="00676A93" w:rsidRDefault="0010559D" w:rsidP="0010559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DACBB" w14:textId="50DEA035" w:rsidR="0010559D" w:rsidRPr="00676A93" w:rsidRDefault="0010559D" w:rsidP="0010559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1,579.79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85C87" w14:textId="77777777" w:rsidR="0010559D" w:rsidRPr="00676A93" w:rsidRDefault="0010559D" w:rsidP="0010559D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24B4F" w14:textId="01496349" w:rsidR="0010559D" w:rsidRPr="00676A93" w:rsidRDefault="0010559D" w:rsidP="0010559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5.62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FEC3E" w14:textId="77777777" w:rsidR="0010559D" w:rsidRPr="00676A93" w:rsidRDefault="0010559D" w:rsidP="0010559D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6D87F" w14:textId="037F931F" w:rsidR="0010559D" w:rsidRPr="00676A93" w:rsidRDefault="0010559D" w:rsidP="0010559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5.87</w:t>
            </w:r>
          </w:p>
        </w:tc>
      </w:tr>
    </w:tbl>
    <w:p w14:paraId="610F5827" w14:textId="77777777" w:rsidR="00FA68C2" w:rsidRPr="00676A93" w:rsidRDefault="00FA68C2" w:rsidP="00023490">
      <w:pPr>
        <w:pStyle w:val="ListParagraph"/>
        <w:tabs>
          <w:tab w:val="left" w:pos="540"/>
          <w:tab w:val="decimal" w:pos="630"/>
        </w:tabs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7158B11B" w14:textId="6037802B" w:rsidR="00FA68C2" w:rsidRDefault="00837A96" w:rsidP="00251D05">
      <w:pPr>
        <w:pStyle w:val="ListParagraph"/>
        <w:tabs>
          <w:tab w:val="left" w:pos="540"/>
          <w:tab w:val="decimal" w:pos="630"/>
        </w:tabs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อสังหาริมทรัพย์เพื่อการลงทุนประกอบด้วย อาคารสำนักงานที่ให้เช่าแก่บุคคลภายนอกและกิจการที่เกี่ยวข้องกัน </w:t>
      </w:r>
      <w:r w:rsidR="00D77206" w:rsidRPr="00676A93">
        <w:rPr>
          <w:rFonts w:ascii="Angsana New" w:hAnsi="Angsana New" w:hint="cs"/>
          <w:sz w:val="28"/>
          <w:szCs w:val="28"/>
          <w:cs/>
        </w:rPr>
        <w:t xml:space="preserve">อาคารสำนักงานระหว่างก่อสร้าง </w:t>
      </w:r>
      <w:r w:rsidRPr="00676A93">
        <w:rPr>
          <w:rFonts w:ascii="Angsana New" w:hAnsi="Angsana New"/>
          <w:sz w:val="28"/>
          <w:szCs w:val="28"/>
          <w:cs/>
        </w:rPr>
        <w:t>และที่ดินเปล่าที่ไม่มีการพัฒนา</w:t>
      </w:r>
    </w:p>
    <w:p w14:paraId="4C3CCCE2" w14:textId="77777777" w:rsidR="00C53755" w:rsidRPr="00676A93" w:rsidRDefault="00C53755" w:rsidP="00251D05">
      <w:pPr>
        <w:pStyle w:val="ListParagraph"/>
        <w:tabs>
          <w:tab w:val="left" w:pos="540"/>
          <w:tab w:val="decimal" w:pos="630"/>
        </w:tabs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</w:pPr>
    </w:p>
    <w:p w14:paraId="728F5B1B" w14:textId="77777777" w:rsidR="00067894" w:rsidRPr="00676A93" w:rsidRDefault="00067894" w:rsidP="004B4285">
      <w:pPr>
        <w:numPr>
          <w:ilvl w:val="0"/>
          <w:numId w:val="4"/>
        </w:numPr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  <w:r w:rsidRPr="00676A93">
        <w:rPr>
          <w:rFonts w:ascii="Angsana New" w:hAnsi="Angsana New"/>
          <w:bCs/>
          <w:sz w:val="28"/>
          <w:szCs w:val="28"/>
          <w:cs/>
        </w:rPr>
        <w:t xml:space="preserve">ที่ดิน อาคารและอุปกรณ์ </w:t>
      </w:r>
    </w:p>
    <w:p w14:paraId="00A71638" w14:textId="77777777" w:rsidR="00067894" w:rsidRPr="00676A93" w:rsidRDefault="00067894" w:rsidP="0011521F">
      <w:pPr>
        <w:spacing w:line="240" w:lineRule="auto"/>
        <w:ind w:left="547" w:right="-29"/>
        <w:rPr>
          <w:rFonts w:ascii="Angsana New" w:hAnsi="Angsana New"/>
          <w:sz w:val="28"/>
          <w:szCs w:val="28"/>
        </w:rPr>
      </w:pPr>
    </w:p>
    <w:p w14:paraId="250C1C1E" w14:textId="3FC5A178" w:rsidR="00067894" w:rsidRPr="00676A93" w:rsidRDefault="00067894" w:rsidP="00067894">
      <w:pPr>
        <w:tabs>
          <w:tab w:val="left" w:pos="540"/>
          <w:tab w:val="left" w:pos="2280"/>
        </w:tabs>
        <w:spacing w:line="240" w:lineRule="auto"/>
        <w:ind w:left="540"/>
        <w:rPr>
          <w:rFonts w:ascii="Angsana New" w:hAnsi="Angsana New"/>
          <w:b/>
          <w:sz w:val="28"/>
          <w:szCs w:val="28"/>
          <w:cs/>
        </w:rPr>
      </w:pPr>
      <w:r w:rsidRPr="00676A93">
        <w:rPr>
          <w:rFonts w:ascii="Angsana New" w:hAnsi="Angsana New"/>
          <w:b/>
          <w:sz w:val="28"/>
          <w:szCs w:val="28"/>
          <w:cs/>
        </w:rPr>
        <w:t>รายการ</w:t>
      </w:r>
      <w:r w:rsidR="00100517" w:rsidRPr="00676A93">
        <w:rPr>
          <w:rFonts w:ascii="Angsana New" w:hAnsi="Angsana New" w:hint="cs"/>
          <w:b/>
          <w:sz w:val="28"/>
          <w:szCs w:val="28"/>
          <w:cs/>
        </w:rPr>
        <w:t>เคลื่อนไหวไม่รวมสินทรัพย์สิทธิการใช้</w:t>
      </w:r>
      <w:r w:rsidRPr="00676A93">
        <w:rPr>
          <w:rFonts w:ascii="Angsana New" w:hAnsi="Angsana New"/>
          <w:b/>
          <w:sz w:val="28"/>
          <w:szCs w:val="28"/>
          <w:cs/>
        </w:rPr>
        <w:t>ระหว่าง</w:t>
      </w:r>
      <w:r w:rsidRPr="00676A93">
        <w:rPr>
          <w:rFonts w:ascii="Angsana New" w:hAnsi="Angsana New" w:hint="cs"/>
          <w:b/>
          <w:sz w:val="28"/>
          <w:szCs w:val="28"/>
          <w:cs/>
        </w:rPr>
        <w:t>งวด</w:t>
      </w:r>
      <w:r w:rsidR="000D573C" w:rsidRPr="00676A93">
        <w:rPr>
          <w:rFonts w:ascii="Angsana New" w:hAnsi="Angsana New" w:hint="cs"/>
          <w:b/>
          <w:sz w:val="28"/>
          <w:szCs w:val="28"/>
          <w:cs/>
        </w:rPr>
        <w:t>หก</w:t>
      </w:r>
      <w:r w:rsidRPr="00676A93">
        <w:rPr>
          <w:rFonts w:ascii="Angsana New" w:hAnsi="Angsana New"/>
          <w:b/>
          <w:sz w:val="28"/>
          <w:szCs w:val="28"/>
          <w:cs/>
        </w:rPr>
        <w:t xml:space="preserve">เดือนสิ้นสุดวันที่ </w:t>
      </w:r>
      <w:r w:rsidRPr="00676A93">
        <w:rPr>
          <w:rFonts w:ascii="Angsana New" w:hAnsi="Angsana New"/>
          <w:bCs/>
          <w:sz w:val="28"/>
          <w:szCs w:val="28"/>
        </w:rPr>
        <w:t xml:space="preserve">31 </w:t>
      </w:r>
      <w:r w:rsidR="000D573C" w:rsidRPr="00676A93">
        <w:rPr>
          <w:rFonts w:ascii="Angsana New" w:hAnsi="Angsana New" w:hint="cs"/>
          <w:b/>
          <w:sz w:val="28"/>
          <w:szCs w:val="28"/>
          <w:cs/>
        </w:rPr>
        <w:t>มีนาคม</w:t>
      </w:r>
      <w:r w:rsidRPr="00676A93">
        <w:rPr>
          <w:rFonts w:ascii="Angsana New" w:hAnsi="Angsana New"/>
          <w:b/>
          <w:sz w:val="28"/>
          <w:szCs w:val="28"/>
          <w:cs/>
        </w:rPr>
        <w:t xml:space="preserve"> </w:t>
      </w:r>
      <w:r w:rsidR="00781BA7" w:rsidRPr="00676A93">
        <w:rPr>
          <w:rFonts w:ascii="Angsana New" w:hAnsi="Angsana New"/>
          <w:bCs/>
          <w:sz w:val="28"/>
          <w:szCs w:val="28"/>
        </w:rPr>
        <w:t>256</w:t>
      </w:r>
      <w:r w:rsidR="000D573C" w:rsidRPr="00676A93">
        <w:rPr>
          <w:rFonts w:ascii="Angsana New" w:hAnsi="Angsana New"/>
          <w:bCs/>
          <w:sz w:val="28"/>
          <w:szCs w:val="28"/>
        </w:rPr>
        <w:t xml:space="preserve">4 </w:t>
      </w:r>
      <w:r w:rsidR="00781BA7" w:rsidRPr="00676A93">
        <w:rPr>
          <w:rFonts w:ascii="Angsana New" w:hAnsi="Angsana New"/>
          <w:b/>
          <w:sz w:val="28"/>
          <w:szCs w:val="28"/>
          <w:cs/>
        </w:rPr>
        <w:t>และ</w:t>
      </w:r>
      <w:r w:rsidR="00781BA7" w:rsidRPr="00676A93">
        <w:rPr>
          <w:rFonts w:ascii="Angsana New" w:hAnsi="Angsana New"/>
          <w:bCs/>
          <w:sz w:val="28"/>
          <w:szCs w:val="28"/>
          <w:cs/>
        </w:rPr>
        <w:t xml:space="preserve"> </w:t>
      </w:r>
      <w:r w:rsidR="00781BA7" w:rsidRPr="00676A93">
        <w:rPr>
          <w:rFonts w:ascii="Angsana New" w:hAnsi="Angsana New"/>
          <w:bCs/>
          <w:sz w:val="28"/>
          <w:szCs w:val="28"/>
        </w:rPr>
        <w:t>256</w:t>
      </w:r>
      <w:r w:rsidR="000D573C" w:rsidRPr="00676A93">
        <w:rPr>
          <w:rFonts w:ascii="Angsana New" w:hAnsi="Angsana New"/>
          <w:bCs/>
          <w:sz w:val="28"/>
          <w:szCs w:val="28"/>
        </w:rPr>
        <w:t>3</w:t>
      </w:r>
      <w:r w:rsidRPr="00676A93">
        <w:rPr>
          <w:rFonts w:ascii="Angsana New" w:hAnsi="Angsana New"/>
          <w:b/>
          <w:sz w:val="28"/>
          <w:szCs w:val="28"/>
        </w:rPr>
        <w:t xml:space="preserve"> </w:t>
      </w:r>
      <w:r w:rsidRPr="00676A93">
        <w:rPr>
          <w:rFonts w:ascii="Angsana New" w:hAnsi="Angsana New"/>
          <w:b/>
          <w:sz w:val="28"/>
          <w:szCs w:val="28"/>
          <w:cs/>
        </w:rPr>
        <w:t>มีดังนี้</w:t>
      </w:r>
    </w:p>
    <w:p w14:paraId="5C9F6019" w14:textId="77777777" w:rsidR="00067894" w:rsidRPr="00676A93" w:rsidRDefault="00067894" w:rsidP="00067894">
      <w:pPr>
        <w:pStyle w:val="BodyText"/>
        <w:tabs>
          <w:tab w:val="left" w:pos="540"/>
        </w:tabs>
        <w:spacing w:after="0" w:line="240" w:lineRule="auto"/>
        <w:ind w:right="533"/>
        <w:rPr>
          <w:rFonts w:ascii="Angsana New" w:hAnsi="Angsana New" w:cs="Angsana New"/>
          <w:bCs/>
          <w:sz w:val="28"/>
          <w:szCs w:val="28"/>
        </w:rPr>
      </w:pPr>
      <w:r w:rsidRPr="00676A93">
        <w:rPr>
          <w:rFonts w:ascii="Angsana New" w:hAnsi="Angsana New" w:cs="Angsana New"/>
          <w:bCs/>
          <w:sz w:val="28"/>
          <w:szCs w:val="28"/>
        </w:rPr>
        <w:tab/>
      </w: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653"/>
        <w:gridCol w:w="959"/>
        <w:gridCol w:w="264"/>
        <w:gridCol w:w="974"/>
        <w:gridCol w:w="264"/>
        <w:gridCol w:w="968"/>
        <w:gridCol w:w="262"/>
        <w:gridCol w:w="956"/>
      </w:tblGrid>
      <w:tr w:rsidR="00067894" w:rsidRPr="00676A93" w14:paraId="25B676E4" w14:textId="77777777" w:rsidTr="00675D67">
        <w:tc>
          <w:tcPr>
            <w:tcW w:w="2110" w:type="pct"/>
          </w:tcPr>
          <w:p w14:paraId="69368312" w14:textId="77777777" w:rsidR="00067894" w:rsidRPr="00676A93" w:rsidRDefault="00067894" w:rsidP="00CE216B">
            <w:pPr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</w:tcPr>
          <w:p w14:paraId="6B4F45EB" w14:textId="77777777" w:rsidR="00067894" w:rsidRPr="00676A93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pct"/>
            <w:gridSpan w:val="3"/>
          </w:tcPr>
          <w:p w14:paraId="5B3A364A" w14:textId="77777777" w:rsidR="00067894" w:rsidRPr="00676A93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341A0B4" w14:textId="77777777" w:rsidR="00067894" w:rsidRPr="00676A93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67BF01D7" w14:textId="77777777" w:rsidR="00067894" w:rsidRPr="00676A93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67894" w:rsidRPr="00676A93" w14:paraId="6AEDA210" w14:textId="77777777" w:rsidTr="00675D67">
        <w:tc>
          <w:tcPr>
            <w:tcW w:w="2110" w:type="pct"/>
          </w:tcPr>
          <w:p w14:paraId="1A27DDF6" w14:textId="77777777" w:rsidR="00067894" w:rsidRPr="00676A93" w:rsidRDefault="00067894" w:rsidP="00CE216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6" w:type="pct"/>
          </w:tcPr>
          <w:p w14:paraId="067AE04A" w14:textId="77777777" w:rsidR="00067894" w:rsidRPr="00676A93" w:rsidRDefault="00067894" w:rsidP="00CE216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34" w:type="pct"/>
            <w:gridSpan w:val="7"/>
          </w:tcPr>
          <w:p w14:paraId="32FB3A05" w14:textId="77777777" w:rsidR="00067894" w:rsidRPr="00676A93" w:rsidRDefault="00067894" w:rsidP="00CE216B">
            <w:pPr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875AF" w:rsidRPr="00676A93" w14:paraId="6305F5DC" w14:textId="77777777" w:rsidTr="00675D67">
        <w:tc>
          <w:tcPr>
            <w:tcW w:w="2110" w:type="pct"/>
          </w:tcPr>
          <w:p w14:paraId="396F2E42" w14:textId="66DBDE3A" w:rsidR="00B875AF" w:rsidRPr="00676A93" w:rsidRDefault="00B875AF" w:rsidP="00B875A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="00893D20" w:rsidRPr="00676A93">
              <w:rPr>
                <w:rFonts w:ascii="Angsana New" w:hAnsi="Angsana New"/>
                <w:sz w:val="28"/>
                <w:szCs w:val="28"/>
              </w:rPr>
              <w:t xml:space="preserve"> 2563 / 2562</w:t>
            </w:r>
          </w:p>
        </w:tc>
        <w:tc>
          <w:tcPr>
            <w:tcW w:w="356" w:type="pct"/>
          </w:tcPr>
          <w:p w14:paraId="794E69EC" w14:textId="77777777" w:rsidR="00B875AF" w:rsidRPr="00676A93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50427BAB" w14:textId="6A0FB7A8" w:rsidR="00B875AF" w:rsidRPr="00676A93" w:rsidRDefault="00EC7826" w:rsidP="008F28E2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981.69</w:t>
            </w:r>
          </w:p>
        </w:tc>
        <w:tc>
          <w:tcPr>
            <w:tcW w:w="144" w:type="pct"/>
          </w:tcPr>
          <w:p w14:paraId="218F2F8E" w14:textId="77777777" w:rsidR="00B875AF" w:rsidRPr="00676A93" w:rsidRDefault="00B875AF" w:rsidP="00B875AF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0D202BA9" w14:textId="3BB90447" w:rsidR="00B875AF" w:rsidRPr="00676A93" w:rsidRDefault="00B875AF" w:rsidP="008F28E2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966.99</w:t>
            </w:r>
          </w:p>
        </w:tc>
        <w:tc>
          <w:tcPr>
            <w:tcW w:w="144" w:type="pct"/>
          </w:tcPr>
          <w:p w14:paraId="2637BA67" w14:textId="77777777" w:rsidR="00B875AF" w:rsidRPr="00676A93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</w:tcPr>
          <w:p w14:paraId="42F6CA40" w14:textId="4DD0FD81" w:rsidR="00B875AF" w:rsidRPr="00676A93" w:rsidRDefault="00EC7826" w:rsidP="008F28E2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34.76</w:t>
            </w:r>
          </w:p>
        </w:tc>
        <w:tc>
          <w:tcPr>
            <w:tcW w:w="143" w:type="pct"/>
          </w:tcPr>
          <w:p w14:paraId="10B9C202" w14:textId="77777777" w:rsidR="00B875AF" w:rsidRPr="00676A93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41548884" w14:textId="0BDECBBA" w:rsidR="00B875AF" w:rsidRPr="00676A93" w:rsidRDefault="00B875AF" w:rsidP="008F28E2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41.16</w:t>
            </w:r>
          </w:p>
        </w:tc>
      </w:tr>
      <w:tr w:rsidR="0017536C" w:rsidRPr="00676A93" w14:paraId="32A63164" w14:textId="77777777" w:rsidTr="00675D67">
        <w:tc>
          <w:tcPr>
            <w:tcW w:w="2110" w:type="pct"/>
          </w:tcPr>
          <w:p w14:paraId="76B5E4D1" w14:textId="77777777" w:rsidR="0017536C" w:rsidRPr="00676A93" w:rsidRDefault="0017536C" w:rsidP="0017536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56" w:type="pct"/>
          </w:tcPr>
          <w:p w14:paraId="3B181558" w14:textId="77777777" w:rsidR="0017536C" w:rsidRPr="00676A93" w:rsidRDefault="0017536C" w:rsidP="0017536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5F7AEB5" w14:textId="594A7B35" w:rsidR="0017536C" w:rsidRPr="00676A93" w:rsidRDefault="00BC120A" w:rsidP="0017536C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60.26</w:t>
            </w:r>
          </w:p>
        </w:tc>
        <w:tc>
          <w:tcPr>
            <w:tcW w:w="144" w:type="pct"/>
          </w:tcPr>
          <w:p w14:paraId="29F61226" w14:textId="77777777" w:rsidR="0017536C" w:rsidRPr="00676A93" w:rsidRDefault="0017536C" w:rsidP="0017536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6022FEB7" w14:textId="25A345A4" w:rsidR="0017536C" w:rsidRPr="00676A93" w:rsidRDefault="0017536C" w:rsidP="0017536C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15.68</w:t>
            </w:r>
          </w:p>
        </w:tc>
        <w:tc>
          <w:tcPr>
            <w:tcW w:w="144" w:type="pct"/>
          </w:tcPr>
          <w:p w14:paraId="39929430" w14:textId="77777777" w:rsidR="0017536C" w:rsidRPr="00676A93" w:rsidRDefault="0017536C" w:rsidP="0017536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</w:tcPr>
          <w:p w14:paraId="474BC9E2" w14:textId="3463B39B" w:rsidR="0017536C" w:rsidRPr="00676A93" w:rsidRDefault="00CB2017" w:rsidP="0017536C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4.84</w:t>
            </w:r>
          </w:p>
        </w:tc>
        <w:tc>
          <w:tcPr>
            <w:tcW w:w="143" w:type="pct"/>
          </w:tcPr>
          <w:p w14:paraId="418CB1C7" w14:textId="77777777" w:rsidR="0017536C" w:rsidRPr="00676A93" w:rsidRDefault="0017536C" w:rsidP="0017536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4D8CEE7E" w14:textId="4CF298F8" w:rsidR="0017536C" w:rsidRPr="00676A93" w:rsidRDefault="0017536C" w:rsidP="0017536C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0.74</w:t>
            </w:r>
          </w:p>
        </w:tc>
      </w:tr>
      <w:tr w:rsidR="0017536C" w:rsidRPr="00676A93" w14:paraId="0CFC0BA2" w14:textId="77777777" w:rsidTr="00675D67">
        <w:tc>
          <w:tcPr>
            <w:tcW w:w="2110" w:type="pct"/>
          </w:tcPr>
          <w:p w14:paraId="0D8E4A7E" w14:textId="77777777" w:rsidR="0017536C" w:rsidRPr="00676A93" w:rsidRDefault="0017536C" w:rsidP="0017536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56" w:type="pct"/>
          </w:tcPr>
          <w:p w14:paraId="26CC8D48" w14:textId="77777777" w:rsidR="0017536C" w:rsidRPr="00676A93" w:rsidRDefault="0017536C" w:rsidP="0017536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054D4E8" w14:textId="5722770C" w:rsidR="0017536C" w:rsidRPr="00676A93" w:rsidRDefault="00BC120A" w:rsidP="0017536C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(1.</w:t>
            </w:r>
            <w:r w:rsidR="00CC755F" w:rsidRPr="00676A93">
              <w:rPr>
                <w:rFonts w:ascii="Angsana New" w:hAnsi="Angsana New"/>
                <w:sz w:val="28"/>
                <w:szCs w:val="28"/>
              </w:rPr>
              <w:t>8</w:t>
            </w:r>
            <w:r w:rsidRPr="00676A93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44" w:type="pct"/>
          </w:tcPr>
          <w:p w14:paraId="21788247" w14:textId="77777777" w:rsidR="0017536C" w:rsidRPr="00676A93" w:rsidRDefault="0017536C" w:rsidP="0017536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272AA7E6" w14:textId="70C49250" w:rsidR="0017536C" w:rsidRPr="00676A93" w:rsidRDefault="0017536C" w:rsidP="0017536C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</w:t>
            </w:r>
            <w:r w:rsidR="005A49B2" w:rsidRPr="00676A93">
              <w:rPr>
                <w:rFonts w:ascii="Angsana New" w:hAnsi="Angsana New"/>
                <w:sz w:val="28"/>
                <w:szCs w:val="28"/>
              </w:rPr>
              <w:t>15.53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2A77EEAF" w14:textId="77777777" w:rsidR="0017536C" w:rsidRPr="00676A93" w:rsidRDefault="0017536C" w:rsidP="0017536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560C7807" w14:textId="1A670F66" w:rsidR="0017536C" w:rsidRPr="00676A93" w:rsidRDefault="00CB2017" w:rsidP="0017536C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(0.8</w:t>
            </w:r>
            <w:r w:rsidR="00CC755F" w:rsidRPr="00676A93">
              <w:rPr>
                <w:rFonts w:ascii="Angsana New" w:hAnsi="Angsana New"/>
                <w:sz w:val="28"/>
                <w:szCs w:val="28"/>
              </w:rPr>
              <w:t>7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3765972F" w14:textId="77777777" w:rsidR="0017536C" w:rsidRPr="00676A93" w:rsidRDefault="0017536C" w:rsidP="0017536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4F65BC77" w14:textId="14A0B4D3" w:rsidR="0017536C" w:rsidRPr="00676A93" w:rsidRDefault="005A49B2" w:rsidP="0017536C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(0.34)</w:t>
            </w:r>
          </w:p>
        </w:tc>
      </w:tr>
      <w:tr w:rsidR="005A49B2" w:rsidRPr="00676A93" w14:paraId="67D85CC8" w14:textId="77777777" w:rsidTr="005A49B2">
        <w:tc>
          <w:tcPr>
            <w:tcW w:w="2110" w:type="pct"/>
          </w:tcPr>
          <w:p w14:paraId="71E628F1" w14:textId="77777777" w:rsidR="005A49B2" w:rsidRPr="00676A93" w:rsidRDefault="005A49B2" w:rsidP="00D54906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มูลค่าสุทธ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356" w:type="pct"/>
          </w:tcPr>
          <w:p w14:paraId="25BDA96D" w14:textId="77777777" w:rsidR="005A49B2" w:rsidRPr="00676A93" w:rsidRDefault="005A49B2" w:rsidP="00D5490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8198872" w14:textId="0BA21CD6" w:rsidR="005A49B2" w:rsidRPr="00676A93" w:rsidRDefault="00BC120A" w:rsidP="005A49B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</w:t>
            </w:r>
            <w:r w:rsidR="00540F2C" w:rsidRPr="00676A93">
              <w:rPr>
                <w:rFonts w:ascii="Angsana New" w:hAnsi="Angsana New"/>
                <w:sz w:val="28"/>
                <w:szCs w:val="28"/>
              </w:rPr>
              <w:t>4.48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0694730E" w14:textId="77777777" w:rsidR="005A49B2" w:rsidRPr="00676A93" w:rsidRDefault="005A49B2" w:rsidP="00D54906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080E9A75" w14:textId="077A0421" w:rsidR="005A49B2" w:rsidRPr="00676A93" w:rsidRDefault="005A49B2" w:rsidP="005A49B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44" w:type="pct"/>
          </w:tcPr>
          <w:p w14:paraId="33484116" w14:textId="77777777" w:rsidR="005A49B2" w:rsidRPr="00676A93" w:rsidRDefault="005A49B2" w:rsidP="00D5490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75F5C6E0" w14:textId="2B0E179A" w:rsidR="005A49B2" w:rsidRPr="00676A93" w:rsidRDefault="00CB2017" w:rsidP="005A49B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(4.43)</w:t>
            </w:r>
          </w:p>
        </w:tc>
        <w:tc>
          <w:tcPr>
            <w:tcW w:w="143" w:type="pct"/>
          </w:tcPr>
          <w:p w14:paraId="70DB7011" w14:textId="77777777" w:rsidR="005A49B2" w:rsidRPr="00676A93" w:rsidRDefault="005A49B2" w:rsidP="00D5490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2D671D36" w14:textId="697CFCA3" w:rsidR="005A49B2" w:rsidRPr="00676A93" w:rsidRDefault="006C65DB" w:rsidP="006C65DB">
            <w:pPr>
              <w:tabs>
                <w:tab w:val="decimal" w:pos="40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536C" w:rsidRPr="00676A93" w14:paraId="1B0D4ABB" w14:textId="77777777" w:rsidTr="007E4924">
        <w:tc>
          <w:tcPr>
            <w:tcW w:w="2110" w:type="pct"/>
          </w:tcPr>
          <w:p w14:paraId="1042EDA1" w14:textId="5059D4FB" w:rsidR="0017536C" w:rsidRPr="00676A93" w:rsidRDefault="0017536C" w:rsidP="0017536C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56" w:type="pct"/>
          </w:tcPr>
          <w:p w14:paraId="72A2F8CD" w14:textId="77777777" w:rsidR="0017536C" w:rsidRPr="00676A93" w:rsidRDefault="0017536C" w:rsidP="0017536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12FBCF7" w14:textId="015D3A17" w:rsidR="0017536C" w:rsidRPr="00676A93" w:rsidRDefault="00CC755F" w:rsidP="00CC755F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(0.10)</w:t>
            </w:r>
          </w:p>
        </w:tc>
        <w:tc>
          <w:tcPr>
            <w:tcW w:w="144" w:type="pct"/>
          </w:tcPr>
          <w:p w14:paraId="4F715088" w14:textId="77777777" w:rsidR="0017536C" w:rsidRPr="00676A93" w:rsidRDefault="0017536C" w:rsidP="0017536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492B5489" w14:textId="2BF880FA" w:rsidR="0017536C" w:rsidRPr="00676A93" w:rsidRDefault="0017536C" w:rsidP="00C95344">
            <w:pPr>
              <w:tabs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E56F186" w14:textId="77777777" w:rsidR="0017536C" w:rsidRPr="00676A93" w:rsidRDefault="0017536C" w:rsidP="0017536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087C6EC9" w14:textId="385ED564" w:rsidR="0017536C" w:rsidRPr="00676A93" w:rsidRDefault="00CB2017" w:rsidP="00C95344">
            <w:pPr>
              <w:tabs>
                <w:tab w:val="decimal" w:pos="47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8B2C4FA" w14:textId="77777777" w:rsidR="0017536C" w:rsidRPr="00676A93" w:rsidRDefault="0017536C" w:rsidP="0017536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6D3B67E2" w14:textId="5824DDC8" w:rsidR="0017536C" w:rsidRPr="00676A93" w:rsidRDefault="0017536C" w:rsidP="006C65DB">
            <w:pPr>
              <w:tabs>
                <w:tab w:val="decimal" w:pos="40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0F2C" w:rsidRPr="00676A93" w14:paraId="2267F1BC" w14:textId="77777777" w:rsidTr="00675D67">
        <w:tc>
          <w:tcPr>
            <w:tcW w:w="2110" w:type="pct"/>
          </w:tcPr>
          <w:p w14:paraId="3C56F6A1" w14:textId="402BF842" w:rsidR="00540F2C" w:rsidRPr="00676A93" w:rsidRDefault="00540F2C" w:rsidP="00540F2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56" w:type="pct"/>
          </w:tcPr>
          <w:p w14:paraId="6F4061D7" w14:textId="77777777" w:rsidR="00540F2C" w:rsidRPr="00676A93" w:rsidRDefault="00540F2C" w:rsidP="00540F2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3F66FC4" w14:textId="6546F196" w:rsidR="00540F2C" w:rsidRPr="00676A93" w:rsidRDefault="00540F2C" w:rsidP="00CC755F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(46.03)</w:t>
            </w:r>
          </w:p>
        </w:tc>
        <w:tc>
          <w:tcPr>
            <w:tcW w:w="144" w:type="pct"/>
          </w:tcPr>
          <w:p w14:paraId="702A7303" w14:textId="77777777" w:rsidR="00540F2C" w:rsidRPr="00676A93" w:rsidRDefault="00540F2C" w:rsidP="00540F2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278B3EDD" w14:textId="5958170D" w:rsidR="00540F2C" w:rsidRPr="00676A93" w:rsidRDefault="00540F2C" w:rsidP="00540F2C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(47.67)</w:t>
            </w:r>
          </w:p>
        </w:tc>
        <w:tc>
          <w:tcPr>
            <w:tcW w:w="144" w:type="pct"/>
          </w:tcPr>
          <w:p w14:paraId="23F77908" w14:textId="77777777" w:rsidR="00540F2C" w:rsidRPr="00676A93" w:rsidRDefault="00540F2C" w:rsidP="00540F2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67EAEC17" w14:textId="7838494C" w:rsidR="00540F2C" w:rsidRPr="00676A93" w:rsidRDefault="00540F2C" w:rsidP="00540F2C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(4.14)</w:t>
            </w:r>
          </w:p>
        </w:tc>
        <w:tc>
          <w:tcPr>
            <w:tcW w:w="143" w:type="pct"/>
          </w:tcPr>
          <w:p w14:paraId="3A70136F" w14:textId="77777777" w:rsidR="00540F2C" w:rsidRPr="00676A93" w:rsidRDefault="00540F2C" w:rsidP="00540F2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78A6646F" w14:textId="2478E2DD" w:rsidR="00540F2C" w:rsidRPr="00676A93" w:rsidRDefault="00540F2C" w:rsidP="00540F2C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(4.40)</w:t>
            </w:r>
          </w:p>
        </w:tc>
      </w:tr>
      <w:tr w:rsidR="00C95344" w:rsidRPr="00676A93" w14:paraId="6077194A" w14:textId="77777777" w:rsidTr="00675D67">
        <w:tc>
          <w:tcPr>
            <w:tcW w:w="2110" w:type="pct"/>
          </w:tcPr>
          <w:p w14:paraId="08B17312" w14:textId="703F5F3A" w:rsidR="00C95344" w:rsidRPr="00676A93" w:rsidRDefault="00C95344" w:rsidP="00C95344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เข้ามาจาก</w:t>
            </w:r>
            <w:r w:rsidRPr="00676A9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356" w:type="pct"/>
            <w:vAlign w:val="bottom"/>
          </w:tcPr>
          <w:p w14:paraId="1A982EBE" w14:textId="77777777" w:rsidR="00C95344" w:rsidRPr="00676A93" w:rsidRDefault="00C95344" w:rsidP="00C95344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5B45E126" w14:textId="5E0A4671" w:rsidR="00C95344" w:rsidRPr="00676A93" w:rsidRDefault="00C95344" w:rsidP="00CC755F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2DB5C80" w14:textId="77777777" w:rsidR="00C95344" w:rsidRPr="00676A93" w:rsidRDefault="00C95344" w:rsidP="00C95344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54787157" w14:textId="538CDD15" w:rsidR="00C95344" w:rsidRPr="00676A93" w:rsidRDefault="00C95344" w:rsidP="00C95344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BA10474" w14:textId="77777777" w:rsidR="00C95344" w:rsidRPr="00676A93" w:rsidRDefault="00C95344" w:rsidP="00C95344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5B34948E" w14:textId="22DAE29B" w:rsidR="00C95344" w:rsidRPr="00676A93" w:rsidRDefault="00C95344" w:rsidP="00C95344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B33F131" w14:textId="77777777" w:rsidR="00C95344" w:rsidRPr="00676A93" w:rsidRDefault="00C95344" w:rsidP="00C95344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62B8A3F7" w14:textId="34EDD396" w:rsidR="00C95344" w:rsidRPr="00676A93" w:rsidRDefault="00C95344" w:rsidP="00C95344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0F2C" w:rsidRPr="00676A93" w14:paraId="18FBB128" w14:textId="77777777" w:rsidTr="00675D67">
        <w:tc>
          <w:tcPr>
            <w:tcW w:w="2110" w:type="pct"/>
          </w:tcPr>
          <w:p w14:paraId="795B8840" w14:textId="2C7EF4B9" w:rsidR="00540F2C" w:rsidRPr="00676A93" w:rsidRDefault="00540F2C" w:rsidP="00540F2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56" w:type="pct"/>
            <w:vAlign w:val="bottom"/>
          </w:tcPr>
          <w:p w14:paraId="4786F317" w14:textId="77777777" w:rsidR="00540F2C" w:rsidRPr="00676A93" w:rsidRDefault="00540F2C" w:rsidP="00540F2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F288C4E" w14:textId="6E512287" w:rsidR="00540F2C" w:rsidRPr="00676A93" w:rsidRDefault="00540F2C" w:rsidP="00540F2C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44" w:type="pct"/>
          </w:tcPr>
          <w:p w14:paraId="719B42BB" w14:textId="77777777" w:rsidR="00540F2C" w:rsidRPr="00676A93" w:rsidRDefault="00540F2C" w:rsidP="00540F2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6C5BFB30" w14:textId="7D2B6BBC" w:rsidR="00540F2C" w:rsidRPr="00676A93" w:rsidRDefault="00540F2C" w:rsidP="00540F2C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44" w:type="pct"/>
          </w:tcPr>
          <w:p w14:paraId="1FC05900" w14:textId="77777777" w:rsidR="00540F2C" w:rsidRPr="00676A93" w:rsidRDefault="00540F2C" w:rsidP="00540F2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31231284" w14:textId="56AC40C4" w:rsidR="00540F2C" w:rsidRPr="00676A93" w:rsidRDefault="00540F2C" w:rsidP="00C95344">
            <w:pPr>
              <w:tabs>
                <w:tab w:val="decimal" w:pos="47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98A30AA" w14:textId="77777777" w:rsidR="00540F2C" w:rsidRPr="00676A93" w:rsidRDefault="00540F2C" w:rsidP="00540F2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3579B403" w14:textId="1A80B857" w:rsidR="00540F2C" w:rsidRPr="00676A93" w:rsidRDefault="00540F2C" w:rsidP="00540F2C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0F2C" w:rsidRPr="00676A93" w14:paraId="2D893440" w14:textId="77777777" w:rsidTr="00675D67">
        <w:tc>
          <w:tcPr>
            <w:tcW w:w="2110" w:type="pct"/>
          </w:tcPr>
          <w:p w14:paraId="645FA556" w14:textId="793EFC24" w:rsidR="00540F2C" w:rsidRPr="00676A93" w:rsidRDefault="00540F2C" w:rsidP="00540F2C">
            <w:pPr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   อสังหาริมทรัพย์พัฒนาเพื่อขาย</w:t>
            </w:r>
          </w:p>
        </w:tc>
        <w:tc>
          <w:tcPr>
            <w:tcW w:w="356" w:type="pct"/>
            <w:vAlign w:val="bottom"/>
          </w:tcPr>
          <w:p w14:paraId="4456B01B" w14:textId="77777777" w:rsidR="00540F2C" w:rsidRPr="00676A93" w:rsidRDefault="00540F2C" w:rsidP="00540F2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CAEC9CF" w14:textId="595039C3" w:rsidR="00540F2C" w:rsidRPr="00676A93" w:rsidRDefault="00CC755F" w:rsidP="00540F2C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880E768" w14:textId="77777777" w:rsidR="00540F2C" w:rsidRPr="00676A93" w:rsidRDefault="00540F2C" w:rsidP="00540F2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343A7F7C" w14:textId="3FFDBBE2" w:rsidR="00540F2C" w:rsidRPr="00676A93" w:rsidRDefault="00540F2C" w:rsidP="00540F2C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58.20</w:t>
            </w:r>
          </w:p>
        </w:tc>
        <w:tc>
          <w:tcPr>
            <w:tcW w:w="144" w:type="pct"/>
          </w:tcPr>
          <w:p w14:paraId="433997CE" w14:textId="77777777" w:rsidR="00540F2C" w:rsidRPr="00676A93" w:rsidRDefault="00540F2C" w:rsidP="00540F2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138198EC" w14:textId="293D8688" w:rsidR="00540F2C" w:rsidRPr="00676A93" w:rsidRDefault="00540F2C" w:rsidP="00C95344">
            <w:pPr>
              <w:tabs>
                <w:tab w:val="decimal" w:pos="47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DD45C77" w14:textId="77777777" w:rsidR="00540F2C" w:rsidRPr="00676A93" w:rsidRDefault="00540F2C" w:rsidP="00540F2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06EC2D0E" w14:textId="64D1A331" w:rsidR="00540F2C" w:rsidRPr="00676A93" w:rsidRDefault="00540F2C" w:rsidP="00540F2C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2246" w:rsidRPr="00676A93" w14:paraId="28F37AC2" w14:textId="77777777" w:rsidTr="00CD287D">
        <w:tc>
          <w:tcPr>
            <w:tcW w:w="2110" w:type="pct"/>
          </w:tcPr>
          <w:p w14:paraId="2243BD45" w14:textId="256DCBB5" w:rsidR="001B2246" w:rsidRPr="00676A93" w:rsidRDefault="001B2246" w:rsidP="001B2246">
            <w:pPr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356" w:type="pct"/>
          </w:tcPr>
          <w:p w14:paraId="1BC0CEBE" w14:textId="77777777" w:rsidR="001B2246" w:rsidRPr="00676A93" w:rsidRDefault="001B2246" w:rsidP="001B224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EC81E39" w14:textId="002CA9FC" w:rsidR="001B2246" w:rsidRPr="00676A93" w:rsidRDefault="001B2246" w:rsidP="001B2246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0.94</w:t>
            </w:r>
          </w:p>
        </w:tc>
        <w:tc>
          <w:tcPr>
            <w:tcW w:w="144" w:type="pct"/>
          </w:tcPr>
          <w:p w14:paraId="6E3C4A52" w14:textId="77777777" w:rsidR="001B2246" w:rsidRPr="00676A93" w:rsidRDefault="001B2246" w:rsidP="001B2246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19FC0EEC" w14:textId="4C81EA1C" w:rsidR="001B2246" w:rsidRPr="00676A93" w:rsidRDefault="001B2246" w:rsidP="001B2246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5D53332" w14:textId="77777777" w:rsidR="001B2246" w:rsidRPr="00676A93" w:rsidRDefault="001B2246" w:rsidP="001B224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0F19FF9A" w14:textId="2EFF0B8B" w:rsidR="001B2246" w:rsidRPr="00676A93" w:rsidRDefault="001B2246" w:rsidP="001B2246">
            <w:pPr>
              <w:tabs>
                <w:tab w:val="decimal" w:pos="47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36F62ED" w14:textId="77777777" w:rsidR="001B2246" w:rsidRPr="00676A93" w:rsidRDefault="001B2246" w:rsidP="001B224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13330FD8" w14:textId="096A8D6B" w:rsidR="001B2246" w:rsidRPr="00676A93" w:rsidRDefault="001B2246" w:rsidP="001B2246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2246" w:rsidRPr="00676A93" w14:paraId="3A415FAE" w14:textId="77777777" w:rsidTr="00675D67">
        <w:tc>
          <w:tcPr>
            <w:tcW w:w="2110" w:type="pct"/>
          </w:tcPr>
          <w:p w14:paraId="54120E90" w14:textId="245B7833" w:rsidR="001B2246" w:rsidRPr="00676A93" w:rsidRDefault="001B2246" w:rsidP="001B224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 / 2563</w:t>
            </w:r>
          </w:p>
        </w:tc>
        <w:tc>
          <w:tcPr>
            <w:tcW w:w="356" w:type="pct"/>
          </w:tcPr>
          <w:p w14:paraId="53C58C9E" w14:textId="77777777" w:rsidR="001B2246" w:rsidRPr="00676A93" w:rsidRDefault="001B2246" w:rsidP="001B2246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5CB06F39" w14:textId="471A1F3C" w:rsidR="001B2246" w:rsidRPr="00676A93" w:rsidRDefault="001B2246" w:rsidP="001B2246">
            <w:pPr>
              <w:tabs>
                <w:tab w:val="decimal" w:pos="42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990.48</w:t>
            </w:r>
          </w:p>
        </w:tc>
        <w:tc>
          <w:tcPr>
            <w:tcW w:w="144" w:type="pct"/>
          </w:tcPr>
          <w:p w14:paraId="77A7D823" w14:textId="77777777" w:rsidR="001B2246" w:rsidRPr="00676A93" w:rsidRDefault="001B2246" w:rsidP="001B2246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7D1BAF45" w14:textId="168CEF89" w:rsidR="001B2246" w:rsidRPr="00676A93" w:rsidRDefault="001B2246" w:rsidP="001B2246">
            <w:pPr>
              <w:tabs>
                <w:tab w:val="decimal" w:pos="42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979.00</w:t>
            </w:r>
          </w:p>
        </w:tc>
        <w:tc>
          <w:tcPr>
            <w:tcW w:w="144" w:type="pct"/>
          </w:tcPr>
          <w:p w14:paraId="2A1FF450" w14:textId="77777777" w:rsidR="001B2246" w:rsidRPr="00676A93" w:rsidRDefault="001B2246" w:rsidP="001B2246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26EC597C" w14:textId="21E495B6" w:rsidR="001B2246" w:rsidRPr="00676A93" w:rsidRDefault="001B2246" w:rsidP="001B2246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30.16</w:t>
            </w:r>
          </w:p>
        </w:tc>
        <w:tc>
          <w:tcPr>
            <w:tcW w:w="143" w:type="pct"/>
          </w:tcPr>
          <w:p w14:paraId="5431BB45" w14:textId="77777777" w:rsidR="001B2246" w:rsidRPr="00676A93" w:rsidRDefault="001B2246" w:rsidP="001B2246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12EA1C03" w14:textId="0F82C52B" w:rsidR="001B2246" w:rsidRPr="00676A93" w:rsidRDefault="001B2246" w:rsidP="001B2246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37.16</w:t>
            </w:r>
          </w:p>
        </w:tc>
      </w:tr>
    </w:tbl>
    <w:p w14:paraId="79005FB6" w14:textId="4EFBC449" w:rsidR="007E302E" w:rsidRPr="00676A93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39303A31" w14:textId="77777777" w:rsidR="000B7AAB" w:rsidRPr="00676A93" w:rsidRDefault="000B7AAB" w:rsidP="000B7AAB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676A93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รายการเคลื่อนไหวของสินทรัพย์สิทธิการใช้</w:t>
      </w:r>
      <w:r w:rsidRPr="00676A93">
        <w:rPr>
          <w:rFonts w:asciiTheme="majorBidi" w:hAnsiTheme="majorBidi" w:cstheme="majorBidi" w:hint="cs"/>
          <w:sz w:val="28"/>
          <w:szCs w:val="28"/>
          <w:cs/>
        </w:rPr>
        <w:t>ที่รับรู้เป็นที่ดิน อาคารและอุปกรณ์</w:t>
      </w:r>
      <w:r w:rsidRPr="00676A93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2BA5FB70" w14:textId="77777777" w:rsidR="006315B4" w:rsidRPr="00676A93" w:rsidRDefault="006315B4" w:rsidP="007E302E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630"/>
        <w:gridCol w:w="954"/>
        <w:gridCol w:w="288"/>
        <w:gridCol w:w="972"/>
        <w:gridCol w:w="243"/>
        <w:gridCol w:w="972"/>
        <w:gridCol w:w="270"/>
        <w:gridCol w:w="978"/>
      </w:tblGrid>
      <w:tr w:rsidR="003E1F3D" w:rsidRPr="00676A93" w14:paraId="1D6103CA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78ED02D9" w14:textId="77777777" w:rsidR="003E1F3D" w:rsidRPr="00676A93" w:rsidRDefault="003E1F3D" w:rsidP="003E1F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379330E0" w14:textId="07010CD0" w:rsidR="003E1F3D" w:rsidRPr="00676A93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54" w:type="dxa"/>
          </w:tcPr>
          <w:p w14:paraId="16807E86" w14:textId="033D66A7" w:rsidR="003E1F3D" w:rsidRPr="00676A93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" w:type="dxa"/>
          </w:tcPr>
          <w:p w14:paraId="78BB4258" w14:textId="77777777" w:rsidR="003E1F3D" w:rsidRPr="00676A93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35" w:type="dxa"/>
            <w:gridSpan w:val="5"/>
          </w:tcPr>
          <w:p w14:paraId="42ED1C3C" w14:textId="405707DC" w:rsidR="003E1F3D" w:rsidRPr="00676A93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E1F3D" w:rsidRPr="00676A93" w14:paraId="7C1033B3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2DDB15A1" w14:textId="77777777" w:rsidR="003E1F3D" w:rsidRPr="00676A93" w:rsidRDefault="003E1F3D" w:rsidP="003E1F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630" w:type="dxa"/>
          </w:tcPr>
          <w:p w14:paraId="48D992A3" w14:textId="77777777" w:rsidR="003E1F3D" w:rsidRPr="00676A93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54" w:type="dxa"/>
          </w:tcPr>
          <w:p w14:paraId="5F605182" w14:textId="6597D674" w:rsidR="003E1F3D" w:rsidRPr="00676A93" w:rsidRDefault="00DA0C1A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288" w:type="dxa"/>
          </w:tcPr>
          <w:p w14:paraId="40208A83" w14:textId="77777777" w:rsidR="003E1F3D" w:rsidRPr="00676A93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3B6E8CB8" w14:textId="77777777" w:rsidR="003E1F3D" w:rsidRPr="00676A93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243" w:type="dxa"/>
          </w:tcPr>
          <w:p w14:paraId="1B19537A" w14:textId="77777777" w:rsidR="003E1F3D" w:rsidRPr="00676A93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35A420A0" w14:textId="5D5C7CE2" w:rsidR="003E1F3D" w:rsidRPr="00676A93" w:rsidRDefault="003E1F3D" w:rsidP="003E1F3D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</w:t>
            </w:r>
            <w:r w:rsidR="00BB7615" w:rsidRPr="00676A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0" w:type="dxa"/>
          </w:tcPr>
          <w:p w14:paraId="74846187" w14:textId="77777777" w:rsidR="003E1F3D" w:rsidRPr="00676A93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8" w:type="dxa"/>
            <w:vAlign w:val="bottom"/>
          </w:tcPr>
          <w:p w14:paraId="159E7C38" w14:textId="77777777" w:rsidR="003E1F3D" w:rsidRPr="00676A93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670E8" w:rsidRPr="00676A93" w14:paraId="37B8C1FC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2352A367" w14:textId="77777777" w:rsidR="004670E8" w:rsidRPr="00676A93" w:rsidRDefault="004670E8" w:rsidP="003E1F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</w:tcPr>
          <w:p w14:paraId="34535BEB" w14:textId="77777777" w:rsidR="004670E8" w:rsidRPr="00676A93" w:rsidRDefault="004670E8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54" w:type="dxa"/>
          </w:tcPr>
          <w:p w14:paraId="7CFA145E" w14:textId="77777777" w:rsidR="004670E8" w:rsidRPr="00676A93" w:rsidRDefault="004670E8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" w:type="dxa"/>
          </w:tcPr>
          <w:p w14:paraId="20EC5DBA" w14:textId="77777777" w:rsidR="004670E8" w:rsidRPr="00676A93" w:rsidRDefault="004670E8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35" w:type="dxa"/>
            <w:gridSpan w:val="5"/>
          </w:tcPr>
          <w:p w14:paraId="67AB751D" w14:textId="13DDAEC6" w:rsidR="004670E8" w:rsidRPr="00676A93" w:rsidRDefault="004670E8" w:rsidP="003E1F3D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3E1F3D" w:rsidRPr="00676A93" w14:paraId="3DC04E6C" w14:textId="77777777" w:rsidTr="005615D3">
        <w:trPr>
          <w:trHeight w:val="20"/>
        </w:trPr>
        <w:tc>
          <w:tcPr>
            <w:tcW w:w="3888" w:type="dxa"/>
          </w:tcPr>
          <w:p w14:paraId="5C882711" w14:textId="77777777" w:rsidR="003E1F3D" w:rsidRPr="00676A93" w:rsidRDefault="003E1F3D" w:rsidP="003E1F3D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76A9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676A9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76A93">
              <w:rPr>
                <w:rFonts w:ascii="Angsana New" w:hAnsi="Angsana New"/>
                <w:sz w:val="28"/>
                <w:szCs w:val="28"/>
              </w:rPr>
              <w:t>3</w:t>
            </w:r>
            <w:r w:rsidRPr="00676A93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0" w:type="dxa"/>
          </w:tcPr>
          <w:p w14:paraId="6E4FA4B8" w14:textId="4E553891" w:rsidR="003E1F3D" w:rsidRPr="00676A93" w:rsidRDefault="003E1F3D" w:rsidP="003E1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54" w:type="dxa"/>
          </w:tcPr>
          <w:p w14:paraId="0FB8C112" w14:textId="6FE9AE82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88" w:type="dxa"/>
          </w:tcPr>
          <w:p w14:paraId="40B02656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40BB75E1" w14:textId="69CE062A" w:rsidR="003E1F3D" w:rsidRPr="00676A93" w:rsidRDefault="004670E8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7</w:t>
            </w:r>
            <w:r w:rsidR="00596E74" w:rsidRPr="00676A93">
              <w:rPr>
                <w:rFonts w:ascii="Angsana New" w:hAnsi="Angsana New"/>
                <w:sz w:val="28"/>
                <w:szCs w:val="28"/>
              </w:rPr>
              <w:t>0</w:t>
            </w:r>
            <w:r w:rsidR="00682635" w:rsidRPr="00676A93">
              <w:rPr>
                <w:rFonts w:ascii="Angsana New" w:hAnsi="Angsana New"/>
                <w:sz w:val="28"/>
                <w:szCs w:val="28"/>
              </w:rPr>
              <w:t>.</w:t>
            </w:r>
            <w:r w:rsidR="00596E74" w:rsidRPr="00676A93">
              <w:rPr>
                <w:rFonts w:ascii="Angsana New" w:hAnsi="Angsana New"/>
                <w:sz w:val="28"/>
                <w:szCs w:val="28"/>
              </w:rPr>
              <w:t>1</w:t>
            </w:r>
            <w:r w:rsidR="00CC755F" w:rsidRPr="00676A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72A6065C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4EFE84" w14:textId="467B609E" w:rsidR="003E1F3D" w:rsidRPr="00676A93" w:rsidRDefault="004670E8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6.</w:t>
            </w:r>
            <w:r w:rsidR="00682635" w:rsidRPr="00676A93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7F86FAF8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7857074F" w14:textId="66C3348C" w:rsidR="003E1F3D" w:rsidRPr="00676A93" w:rsidRDefault="008F28E2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7</w:t>
            </w:r>
            <w:r w:rsidR="00596E74" w:rsidRPr="00676A93">
              <w:rPr>
                <w:rFonts w:ascii="Angsana New" w:hAnsi="Angsana New"/>
                <w:sz w:val="28"/>
                <w:szCs w:val="28"/>
              </w:rPr>
              <w:t>6</w:t>
            </w:r>
            <w:r w:rsidR="00682635" w:rsidRPr="00676A93">
              <w:rPr>
                <w:rFonts w:ascii="Angsana New" w:hAnsi="Angsana New"/>
                <w:sz w:val="28"/>
                <w:szCs w:val="28"/>
              </w:rPr>
              <w:t>.</w:t>
            </w:r>
            <w:r w:rsidR="00CC755F" w:rsidRPr="00676A93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596E74" w:rsidRPr="00676A93" w14:paraId="53C6C5E9" w14:textId="77777777" w:rsidTr="005615D3">
        <w:trPr>
          <w:trHeight w:val="20"/>
        </w:trPr>
        <w:tc>
          <w:tcPr>
            <w:tcW w:w="3888" w:type="dxa"/>
          </w:tcPr>
          <w:p w14:paraId="46EE08C8" w14:textId="62B4A689" w:rsidR="00596E74" w:rsidRPr="00676A93" w:rsidRDefault="00596E74" w:rsidP="00596E7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630" w:type="dxa"/>
          </w:tcPr>
          <w:p w14:paraId="34D3B22E" w14:textId="77777777" w:rsidR="00596E74" w:rsidRPr="00676A93" w:rsidRDefault="00596E74" w:rsidP="00596E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3867712B" w14:textId="77777777" w:rsidR="00596E74" w:rsidRPr="00676A93" w:rsidRDefault="00596E74" w:rsidP="00596E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736D4C05" w14:textId="77777777" w:rsidR="00596E74" w:rsidRPr="00676A93" w:rsidRDefault="00596E74" w:rsidP="00596E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430A4E02" w14:textId="1E215F8C" w:rsidR="00596E74" w:rsidRPr="00676A93" w:rsidRDefault="00596E74" w:rsidP="00596E74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1.11</w:t>
            </w:r>
          </w:p>
        </w:tc>
        <w:tc>
          <w:tcPr>
            <w:tcW w:w="243" w:type="dxa"/>
          </w:tcPr>
          <w:p w14:paraId="7D5F75AB" w14:textId="77777777" w:rsidR="00596E74" w:rsidRPr="00676A93" w:rsidRDefault="00596E74" w:rsidP="00596E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5232243F" w14:textId="1155FFEE" w:rsidR="00596E74" w:rsidRPr="00676A93" w:rsidRDefault="00596E74" w:rsidP="00C95344">
            <w:pPr>
              <w:tabs>
                <w:tab w:val="decimal" w:pos="42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8A559EE" w14:textId="77777777" w:rsidR="00596E74" w:rsidRPr="00676A93" w:rsidRDefault="00596E74" w:rsidP="00596E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2A77DF85" w14:textId="6AC84E52" w:rsidR="00596E74" w:rsidRPr="00676A93" w:rsidRDefault="00596E74" w:rsidP="00596E74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1.11</w:t>
            </w:r>
          </w:p>
        </w:tc>
      </w:tr>
      <w:tr w:rsidR="003E1F3D" w:rsidRPr="00676A93" w14:paraId="4B6F479A" w14:textId="77777777" w:rsidTr="005615D3">
        <w:trPr>
          <w:trHeight w:val="20"/>
        </w:trPr>
        <w:tc>
          <w:tcPr>
            <w:tcW w:w="3888" w:type="dxa"/>
          </w:tcPr>
          <w:p w14:paraId="158D4E4B" w14:textId="3D822B18" w:rsidR="003E1F3D" w:rsidRPr="00676A93" w:rsidRDefault="00DA0C1A" w:rsidP="003E1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</w:t>
            </w:r>
            <w:r w:rsidR="00AB5310" w:rsidRPr="00676A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AB5310" w:rsidRPr="00676A9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="00AB5310" w:rsidRPr="00676A93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="00AB5310" w:rsidRPr="00676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B5310" w:rsidRPr="00676A9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30" w:type="dxa"/>
          </w:tcPr>
          <w:p w14:paraId="69014A8A" w14:textId="77777777" w:rsidR="003E1F3D" w:rsidRPr="00676A93" w:rsidRDefault="003E1F3D" w:rsidP="003E1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76504261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219C18E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01231F8F" w14:textId="3B78119E" w:rsidR="003E1F3D" w:rsidRPr="00676A93" w:rsidRDefault="003E1F3D" w:rsidP="00C95344">
            <w:pPr>
              <w:tabs>
                <w:tab w:val="decimal" w:pos="46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14:paraId="3B7E628D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7A979E80" w14:textId="074DA75A" w:rsidR="003E1F3D" w:rsidRPr="00676A93" w:rsidRDefault="008F28E2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(0.2</w:t>
            </w:r>
            <w:r w:rsidR="00682635" w:rsidRPr="00676A93">
              <w:rPr>
                <w:rFonts w:ascii="Angsana New" w:hAnsi="Angsana New"/>
                <w:sz w:val="28"/>
                <w:szCs w:val="28"/>
              </w:rPr>
              <w:t>3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5A893A8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4F3550F3" w14:textId="7FFFB865" w:rsidR="003E1F3D" w:rsidRPr="00676A93" w:rsidRDefault="008F28E2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(0.2</w:t>
            </w:r>
            <w:r w:rsidR="00682635" w:rsidRPr="00676A93">
              <w:rPr>
                <w:rFonts w:ascii="Angsana New" w:hAnsi="Angsana New"/>
                <w:sz w:val="28"/>
                <w:szCs w:val="28"/>
              </w:rPr>
              <w:t>3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E1F3D" w:rsidRPr="00676A93" w14:paraId="4B76351D" w14:textId="77777777" w:rsidTr="005615D3">
        <w:trPr>
          <w:trHeight w:val="20"/>
        </w:trPr>
        <w:tc>
          <w:tcPr>
            <w:tcW w:w="3888" w:type="dxa"/>
          </w:tcPr>
          <w:p w14:paraId="071ACA2C" w14:textId="760E93FC" w:rsidR="003E1F3D" w:rsidRPr="00676A93" w:rsidRDefault="003E1F3D" w:rsidP="003E1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630" w:type="dxa"/>
          </w:tcPr>
          <w:p w14:paraId="29CAAAB0" w14:textId="77777777" w:rsidR="003E1F3D" w:rsidRPr="00676A93" w:rsidRDefault="003E1F3D" w:rsidP="003E1F3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6F5D4A58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10E38E92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4E13768" w14:textId="49EA61CB" w:rsidR="003E1F3D" w:rsidRPr="00676A93" w:rsidRDefault="00682635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(15.</w:t>
            </w:r>
            <w:r w:rsidR="00A41F61">
              <w:rPr>
                <w:rFonts w:ascii="Angsana New" w:hAnsi="Angsana New"/>
                <w:sz w:val="28"/>
                <w:szCs w:val="28"/>
              </w:rPr>
              <w:t>59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4F174561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ACD87B5" w14:textId="2A18E7C5" w:rsidR="003E1F3D" w:rsidRPr="00676A93" w:rsidRDefault="00682635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(0.86)</w:t>
            </w:r>
          </w:p>
        </w:tc>
        <w:tc>
          <w:tcPr>
            <w:tcW w:w="270" w:type="dxa"/>
          </w:tcPr>
          <w:p w14:paraId="49DC130E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AD3D3EF" w14:textId="584DAF98" w:rsidR="003E1F3D" w:rsidRPr="00676A93" w:rsidRDefault="00682635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(16.4</w:t>
            </w:r>
            <w:r w:rsidR="00A41F61">
              <w:rPr>
                <w:rFonts w:ascii="Angsana New" w:hAnsi="Angsana New"/>
                <w:sz w:val="28"/>
                <w:szCs w:val="28"/>
              </w:rPr>
              <w:t>5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E1F3D" w:rsidRPr="00676A93" w14:paraId="51D48797" w14:textId="77777777" w:rsidTr="005615D3">
        <w:trPr>
          <w:trHeight w:val="20"/>
        </w:trPr>
        <w:tc>
          <w:tcPr>
            <w:tcW w:w="3888" w:type="dxa"/>
            <w:vAlign w:val="bottom"/>
          </w:tcPr>
          <w:p w14:paraId="10E089B5" w14:textId="44D1D00A" w:rsidR="003E1F3D" w:rsidRPr="00676A93" w:rsidRDefault="003E1F3D" w:rsidP="003E1F3D">
            <w:pPr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A11C42"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11C42"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A11C42" w:rsidRPr="00676A93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30" w:type="dxa"/>
          </w:tcPr>
          <w:p w14:paraId="110F9503" w14:textId="77777777" w:rsidR="003E1F3D" w:rsidRPr="00676A93" w:rsidRDefault="003E1F3D" w:rsidP="003E1F3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5C952192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73A7D8E6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938D40A" w14:textId="2CEB89DF" w:rsidR="003E1F3D" w:rsidRPr="00676A93" w:rsidRDefault="00682635" w:rsidP="008F28E2">
            <w:pPr>
              <w:tabs>
                <w:tab w:val="decimal" w:pos="42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55.6</w:t>
            </w:r>
            <w:r w:rsidR="00A41F6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642B2712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6DA84" w14:textId="04F3FBBB" w:rsidR="003E1F3D" w:rsidRPr="00676A93" w:rsidRDefault="00682635" w:rsidP="008F28E2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5.37</w:t>
            </w:r>
          </w:p>
        </w:tc>
        <w:tc>
          <w:tcPr>
            <w:tcW w:w="270" w:type="dxa"/>
          </w:tcPr>
          <w:p w14:paraId="5E79F941" w14:textId="77777777" w:rsidR="003E1F3D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C23C2" w14:textId="03CF95D4" w:rsidR="003E1F3D" w:rsidRPr="00676A93" w:rsidRDefault="00682635" w:rsidP="008F28E2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61.0</w:t>
            </w:r>
            <w:r w:rsidR="00A41F6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</w:tbl>
    <w:p w14:paraId="0C77BDB7" w14:textId="77777777" w:rsidR="0069191A" w:rsidRPr="00676A93" w:rsidRDefault="0069191A" w:rsidP="0099267E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19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612"/>
        <w:gridCol w:w="972"/>
        <w:gridCol w:w="270"/>
        <w:gridCol w:w="990"/>
        <w:gridCol w:w="225"/>
        <w:gridCol w:w="1008"/>
        <w:gridCol w:w="270"/>
        <w:gridCol w:w="964"/>
      </w:tblGrid>
      <w:tr w:rsidR="003A45EC" w:rsidRPr="00676A93" w14:paraId="0B5D83D9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21602472" w14:textId="37C979CB" w:rsidR="003A45EC" w:rsidRPr="00676A93" w:rsidRDefault="003A45EC" w:rsidP="003A45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612" w:type="dxa"/>
          </w:tcPr>
          <w:p w14:paraId="0062FC5D" w14:textId="7C1568B7" w:rsidR="003A45EC" w:rsidRPr="00676A93" w:rsidRDefault="003A45EC" w:rsidP="003A45EC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7078322E" w14:textId="0F9D892C" w:rsidR="003A45EC" w:rsidRPr="00676A93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4E2A09F8" w14:textId="77777777" w:rsidR="003A45EC" w:rsidRPr="00676A93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57" w:type="dxa"/>
            <w:gridSpan w:val="5"/>
          </w:tcPr>
          <w:p w14:paraId="7F30BA06" w14:textId="295D76F1" w:rsidR="003A45EC" w:rsidRPr="00676A93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A45EC" w:rsidRPr="00676A93" w14:paraId="5457D267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699DF4A6" w14:textId="7C5C5471" w:rsidR="003A45EC" w:rsidRPr="00676A93" w:rsidRDefault="003A45EC" w:rsidP="003A45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12" w:type="dxa"/>
          </w:tcPr>
          <w:p w14:paraId="6BBF8255" w14:textId="77777777" w:rsidR="003A45EC" w:rsidRPr="00676A93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2CF7E4A6" w14:textId="29A40A65" w:rsidR="003A45EC" w:rsidRPr="00676A93" w:rsidRDefault="00325245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270" w:type="dxa"/>
          </w:tcPr>
          <w:p w14:paraId="3D0B9231" w14:textId="77777777" w:rsidR="003A45EC" w:rsidRPr="00676A93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7FF42C20" w14:textId="6D19FC05" w:rsidR="003A45EC" w:rsidRPr="00676A93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225" w:type="dxa"/>
          </w:tcPr>
          <w:p w14:paraId="554DCF05" w14:textId="77777777" w:rsidR="003A45EC" w:rsidRPr="00676A93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08" w:type="dxa"/>
          </w:tcPr>
          <w:p w14:paraId="250BD559" w14:textId="3F9E3F83" w:rsidR="003A45EC" w:rsidRPr="00676A93" w:rsidRDefault="003A45EC" w:rsidP="003A45E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</w:t>
            </w:r>
            <w:r w:rsidR="00BB7615" w:rsidRPr="00676A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0" w:type="dxa"/>
          </w:tcPr>
          <w:p w14:paraId="52048BB3" w14:textId="77777777" w:rsidR="003A45EC" w:rsidRPr="00676A93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64" w:type="dxa"/>
            <w:vAlign w:val="bottom"/>
          </w:tcPr>
          <w:p w14:paraId="1370401A" w14:textId="5310EF64" w:rsidR="003A45EC" w:rsidRPr="00676A93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64C18" w:rsidRPr="00676A93" w14:paraId="79C10005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1D97E57D" w14:textId="77777777" w:rsidR="00264C18" w:rsidRPr="00676A93" w:rsidRDefault="00264C18" w:rsidP="003A45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12" w:type="dxa"/>
          </w:tcPr>
          <w:p w14:paraId="674BB517" w14:textId="77777777" w:rsidR="00264C18" w:rsidRPr="00676A93" w:rsidRDefault="00264C18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5E6F1489" w14:textId="77777777" w:rsidR="00264C18" w:rsidRPr="00676A93" w:rsidRDefault="00264C18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673BC29" w14:textId="77777777" w:rsidR="00264C18" w:rsidRPr="00676A93" w:rsidRDefault="00264C18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57" w:type="dxa"/>
            <w:gridSpan w:val="5"/>
          </w:tcPr>
          <w:p w14:paraId="720D0D38" w14:textId="35B5043C" w:rsidR="00264C18" w:rsidRPr="00676A93" w:rsidRDefault="00264C18" w:rsidP="003A45EC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3A45EC" w:rsidRPr="00676A93" w14:paraId="6D45B008" w14:textId="77777777" w:rsidTr="005615D3">
        <w:trPr>
          <w:trHeight w:val="20"/>
        </w:trPr>
        <w:tc>
          <w:tcPr>
            <w:tcW w:w="3888" w:type="dxa"/>
          </w:tcPr>
          <w:p w14:paraId="7C2AC88F" w14:textId="77777777" w:rsidR="003A45EC" w:rsidRPr="00676A93" w:rsidRDefault="003A45EC" w:rsidP="003A45EC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76A9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676A9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76A93">
              <w:rPr>
                <w:rFonts w:ascii="Angsana New" w:hAnsi="Angsana New"/>
                <w:sz w:val="28"/>
                <w:szCs w:val="28"/>
              </w:rPr>
              <w:t>3</w:t>
            </w:r>
            <w:r w:rsidRPr="00676A93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12" w:type="dxa"/>
          </w:tcPr>
          <w:p w14:paraId="105D02D3" w14:textId="5C5F26BF" w:rsidR="003A45EC" w:rsidRPr="00676A93" w:rsidRDefault="003A45EC" w:rsidP="003A45E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</w:tcPr>
          <w:p w14:paraId="5B420948" w14:textId="078C9C46" w:rsidR="003A45EC" w:rsidRPr="00676A93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F6AE494" w14:textId="77777777" w:rsidR="003A45EC" w:rsidRPr="00676A93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CFB7F1" w14:textId="7645BC9E" w:rsidR="003A45EC" w:rsidRPr="00676A93" w:rsidRDefault="00264C18" w:rsidP="00A02503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3</w:t>
            </w:r>
            <w:r w:rsidR="00CB2017" w:rsidRPr="00676A93">
              <w:rPr>
                <w:rFonts w:ascii="Angsana New" w:hAnsi="Angsana New"/>
                <w:sz w:val="28"/>
                <w:szCs w:val="28"/>
              </w:rPr>
              <w:t>5.94</w:t>
            </w:r>
          </w:p>
        </w:tc>
        <w:tc>
          <w:tcPr>
            <w:tcW w:w="225" w:type="dxa"/>
          </w:tcPr>
          <w:p w14:paraId="45D0588A" w14:textId="77777777" w:rsidR="003A45EC" w:rsidRPr="00676A93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4E1849E" w14:textId="54C98CDA" w:rsidR="003A45EC" w:rsidRPr="00676A93" w:rsidRDefault="00264C18" w:rsidP="00A02503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1.</w:t>
            </w:r>
            <w:r w:rsidR="00CB2017" w:rsidRPr="00676A93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3AA97D1C" w14:textId="77777777" w:rsidR="003A45EC" w:rsidRPr="00676A93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1331819A" w14:textId="475FC295" w:rsidR="003A45EC" w:rsidRPr="00676A93" w:rsidRDefault="00264C18" w:rsidP="00A02503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3</w:t>
            </w:r>
            <w:r w:rsidR="00CB2017" w:rsidRPr="00676A93">
              <w:rPr>
                <w:rFonts w:ascii="Angsana New" w:hAnsi="Angsana New"/>
                <w:sz w:val="28"/>
                <w:szCs w:val="28"/>
              </w:rPr>
              <w:t>7.57</w:t>
            </w:r>
          </w:p>
        </w:tc>
      </w:tr>
      <w:tr w:rsidR="003A45EC" w:rsidRPr="00676A93" w14:paraId="54936B23" w14:textId="77777777" w:rsidTr="005615D3">
        <w:trPr>
          <w:trHeight w:val="20"/>
        </w:trPr>
        <w:tc>
          <w:tcPr>
            <w:tcW w:w="3888" w:type="dxa"/>
          </w:tcPr>
          <w:p w14:paraId="413B1DDC" w14:textId="45A0DCB3" w:rsidR="003A45EC" w:rsidRPr="00676A93" w:rsidRDefault="003A45EC" w:rsidP="003A45E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612" w:type="dxa"/>
          </w:tcPr>
          <w:p w14:paraId="13F56062" w14:textId="77777777" w:rsidR="003A45EC" w:rsidRPr="00676A93" w:rsidRDefault="003A45EC" w:rsidP="003A45E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2" w:type="dxa"/>
          </w:tcPr>
          <w:p w14:paraId="477F52D0" w14:textId="4DBC1713" w:rsidR="003A45EC" w:rsidRPr="00676A93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98CCC7" w14:textId="77777777" w:rsidR="003A45EC" w:rsidRPr="00676A93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F4D89E" w14:textId="710559AB" w:rsidR="003A45EC" w:rsidRPr="00676A93" w:rsidRDefault="00CB2017" w:rsidP="00A02503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(7.14)</w:t>
            </w:r>
          </w:p>
        </w:tc>
        <w:tc>
          <w:tcPr>
            <w:tcW w:w="225" w:type="dxa"/>
          </w:tcPr>
          <w:p w14:paraId="1626F5A6" w14:textId="77777777" w:rsidR="003A45EC" w:rsidRPr="00676A93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AAA962" w14:textId="450769D2" w:rsidR="003A45EC" w:rsidRPr="00676A93" w:rsidRDefault="00CB2017" w:rsidP="00A02503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(0.5</w:t>
            </w:r>
            <w:r w:rsidR="00291F4C">
              <w:rPr>
                <w:rFonts w:ascii="Angsana New" w:hAnsi="Angsana New"/>
                <w:sz w:val="28"/>
                <w:szCs w:val="28"/>
              </w:rPr>
              <w:t>1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310AC5" w14:textId="77777777" w:rsidR="003A45EC" w:rsidRPr="00676A93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5176C5E9" w14:textId="11D8F137" w:rsidR="003A45EC" w:rsidRPr="00676A93" w:rsidRDefault="0021522A" w:rsidP="00A02503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(7.6</w:t>
            </w:r>
            <w:r w:rsidR="00291F4C">
              <w:rPr>
                <w:rFonts w:ascii="Angsana New" w:hAnsi="Angsana New"/>
                <w:sz w:val="28"/>
                <w:szCs w:val="28"/>
              </w:rPr>
              <w:t>5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5EC" w:rsidRPr="00676A93" w14:paraId="4B31D8A2" w14:textId="77777777" w:rsidTr="005615D3">
        <w:trPr>
          <w:trHeight w:val="20"/>
        </w:trPr>
        <w:tc>
          <w:tcPr>
            <w:tcW w:w="3888" w:type="dxa"/>
            <w:vAlign w:val="bottom"/>
          </w:tcPr>
          <w:p w14:paraId="36820DCF" w14:textId="3C52E196" w:rsidR="003A45EC" w:rsidRPr="00676A93" w:rsidRDefault="003A45EC" w:rsidP="003A45EC">
            <w:pPr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="00A13E19"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13E19"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A13E19"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A13E19" w:rsidRPr="00676A93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12" w:type="dxa"/>
          </w:tcPr>
          <w:p w14:paraId="36588DD9" w14:textId="77777777" w:rsidR="003A45EC" w:rsidRPr="00676A93" w:rsidRDefault="003A45EC" w:rsidP="003A45E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</w:tcPr>
          <w:p w14:paraId="7E469AE4" w14:textId="43CE17A2" w:rsidR="003A45EC" w:rsidRPr="00676A93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10D98" w14:textId="77777777" w:rsidR="003A45EC" w:rsidRPr="00676A93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63684C" w14:textId="1C568A5C" w:rsidR="003A45EC" w:rsidRPr="00676A93" w:rsidRDefault="0021522A" w:rsidP="00A02503">
            <w:pPr>
              <w:tabs>
                <w:tab w:val="decimal" w:pos="42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28.80</w:t>
            </w:r>
          </w:p>
        </w:tc>
        <w:tc>
          <w:tcPr>
            <w:tcW w:w="225" w:type="dxa"/>
          </w:tcPr>
          <w:p w14:paraId="14A4EAA1" w14:textId="77777777" w:rsidR="003A45EC" w:rsidRPr="00676A93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9CCC0" w14:textId="08B3EC56" w:rsidR="003A45EC" w:rsidRPr="00676A93" w:rsidRDefault="0021522A" w:rsidP="00A02503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1.1</w:t>
            </w:r>
            <w:r w:rsidR="00291F4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9C0A64E" w14:textId="77777777" w:rsidR="003A45EC" w:rsidRPr="00676A93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90641" w14:textId="2E05A501" w:rsidR="003A45EC" w:rsidRPr="00676A93" w:rsidRDefault="0021522A" w:rsidP="00A02503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29.9</w:t>
            </w:r>
            <w:r w:rsidR="00291F4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</w:tbl>
    <w:p w14:paraId="4792D36C" w14:textId="77777777" w:rsidR="00B25B66" w:rsidRPr="00676A93" w:rsidRDefault="00B25B66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1E64D097" w14:textId="78351BBB" w:rsidR="00C323F9" w:rsidRPr="00676A93" w:rsidRDefault="00C323F9" w:rsidP="00C323F9">
      <w:pPr>
        <w:spacing w:line="240" w:lineRule="auto"/>
        <w:ind w:left="547" w:right="-29"/>
        <w:rPr>
          <w:rFonts w:ascii="Angsana New" w:hAnsi="Angsana New"/>
          <w:i/>
          <w:iCs/>
          <w:sz w:val="28"/>
          <w:szCs w:val="28"/>
          <w:cs/>
        </w:rPr>
      </w:pPr>
      <w:r w:rsidRPr="00676A93">
        <w:rPr>
          <w:rFonts w:ascii="Angsana New" w:hAnsi="Angsana New" w:hint="cs"/>
          <w:i/>
          <w:iCs/>
          <w:sz w:val="28"/>
          <w:szCs w:val="28"/>
          <w:cs/>
        </w:rPr>
        <w:t>สินทรัพย์ที่ใช้เป็นหลัก</w:t>
      </w:r>
      <w:r w:rsidRPr="00676A93">
        <w:rPr>
          <w:rFonts w:ascii="Angsana New" w:hAnsi="Angsana New"/>
          <w:i/>
          <w:iCs/>
          <w:sz w:val="28"/>
          <w:szCs w:val="28"/>
          <w:cs/>
        </w:rPr>
        <w:t>ประกัน</w:t>
      </w:r>
    </w:p>
    <w:p w14:paraId="1CA2F3EB" w14:textId="77777777" w:rsidR="007E302E" w:rsidRPr="00676A93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327447A7" w14:textId="7023AEE2" w:rsidR="003B79CF" w:rsidRPr="00676A93" w:rsidRDefault="003B79CF" w:rsidP="00AA7431">
      <w:pPr>
        <w:ind w:left="540" w:right="-247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="00704273" w:rsidRPr="00676A93">
        <w:rPr>
          <w:rFonts w:ascii="Angsana New" w:hAnsi="Angsana New" w:hint="cs"/>
          <w:sz w:val="28"/>
          <w:szCs w:val="28"/>
          <w:cs/>
        </w:rPr>
        <w:t>และสิ่งปลูกสร้างที่จะมีในภายหน้า</w:t>
      </w:r>
      <w:r w:rsidRPr="00676A93">
        <w:rPr>
          <w:rFonts w:ascii="Angsana New" w:hAnsi="Angsana New"/>
          <w:sz w:val="28"/>
          <w:szCs w:val="28"/>
          <w:cs/>
        </w:rPr>
        <w:t>ไปจดจำนองเพื่อใช้เป็นหลักประกัน</w:t>
      </w:r>
      <w:r w:rsidR="009A75D9" w:rsidRPr="00676A93">
        <w:rPr>
          <w:rFonts w:ascii="Angsana New" w:hAnsi="Angsana New"/>
          <w:sz w:val="28"/>
          <w:szCs w:val="28"/>
          <w:cs/>
        </w:rPr>
        <w:t>เงินเบิกเกินบัญชีธนาคารและ</w:t>
      </w:r>
      <w:r w:rsidRPr="00676A93">
        <w:rPr>
          <w:rFonts w:ascii="Angsana New" w:hAnsi="Angsana New"/>
          <w:sz w:val="28"/>
          <w:szCs w:val="28"/>
          <w:cs/>
        </w:rPr>
        <w:t>เงินกู้ยืมจากสถาบันการเงินของบริษัทย่อย</w:t>
      </w:r>
    </w:p>
    <w:p w14:paraId="31ED9DDF" w14:textId="77777777" w:rsidR="007E302E" w:rsidRPr="00676A93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03CE4371" w14:textId="6B464D13" w:rsidR="003B14EA" w:rsidRPr="00676A93" w:rsidRDefault="00AA0AB3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676A93">
        <w:rPr>
          <w:rFonts w:ascii="Angsana New" w:hAnsi="Angsana New"/>
          <w:b/>
          <w:bCs/>
          <w:sz w:val="28"/>
          <w:szCs w:val="28"/>
          <w:cs/>
        </w:rPr>
        <w:t>สิทธิการเช่า</w:t>
      </w:r>
    </w:p>
    <w:p w14:paraId="1AFDE7D9" w14:textId="77777777" w:rsidR="007E302E" w:rsidRPr="00676A93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689EE50B" w14:textId="0ECF92AF" w:rsidR="00F63386" w:rsidRPr="00676A93" w:rsidRDefault="00B626C3" w:rsidP="00136663">
      <w:pPr>
        <w:tabs>
          <w:tab w:val="left" w:pos="540"/>
        </w:tabs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676A93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676A93">
        <w:rPr>
          <w:rFonts w:ascii="Angsana New" w:hAnsi="Angsana New"/>
          <w:spacing w:val="-2"/>
          <w:sz w:val="28"/>
          <w:szCs w:val="28"/>
        </w:rPr>
        <w:t xml:space="preserve">31 </w:t>
      </w:r>
      <w:r w:rsidR="00452D2B" w:rsidRPr="00676A93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452D2B" w:rsidRPr="00676A93">
        <w:rPr>
          <w:rFonts w:ascii="Angsana New" w:hAnsi="Angsana New"/>
          <w:spacing w:val="-2"/>
          <w:sz w:val="28"/>
          <w:szCs w:val="28"/>
        </w:rPr>
        <w:t>2564</w:t>
      </w:r>
      <w:r w:rsidRPr="00676A93">
        <w:rPr>
          <w:rFonts w:ascii="Angsana New" w:hAnsi="Angsana New"/>
          <w:spacing w:val="-2"/>
          <w:sz w:val="28"/>
          <w:szCs w:val="28"/>
        </w:rPr>
        <w:t xml:space="preserve"> </w:t>
      </w:r>
      <w:r w:rsidR="00B87EFA" w:rsidRPr="00676A93">
        <w:rPr>
          <w:rFonts w:ascii="Angsana New" w:hAnsi="Angsana New" w:hint="cs"/>
          <w:spacing w:val="-2"/>
          <w:sz w:val="28"/>
          <w:szCs w:val="28"/>
          <w:cs/>
        </w:rPr>
        <w:t>กลุ่มบริษัท</w:t>
      </w:r>
      <w:r w:rsidRPr="00676A93">
        <w:rPr>
          <w:rFonts w:ascii="Angsana New" w:hAnsi="Angsana New" w:hint="cs"/>
          <w:spacing w:val="-2"/>
          <w:sz w:val="28"/>
          <w:szCs w:val="28"/>
          <w:cs/>
        </w:rPr>
        <w:t>มีสิทธิการเช่า</w:t>
      </w:r>
      <w:r w:rsidR="00F63386" w:rsidRPr="00676A93">
        <w:rPr>
          <w:rFonts w:ascii="Angsana New" w:hAnsi="Angsana New"/>
          <w:spacing w:val="-2"/>
          <w:sz w:val="28"/>
          <w:szCs w:val="28"/>
          <w:cs/>
        </w:rPr>
        <w:t>ดังรายละเอียดต่อไปนี้</w:t>
      </w:r>
    </w:p>
    <w:p w14:paraId="32C5B81B" w14:textId="77777777" w:rsidR="00F63386" w:rsidRPr="00676A93" w:rsidRDefault="00F63386" w:rsidP="00F63386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3780"/>
        <w:gridCol w:w="2070"/>
        <w:gridCol w:w="1260"/>
        <w:gridCol w:w="2430"/>
      </w:tblGrid>
      <w:tr w:rsidR="00F63386" w:rsidRPr="00676A93" w14:paraId="02712D0D" w14:textId="77777777" w:rsidTr="00FF4FD4">
        <w:tc>
          <w:tcPr>
            <w:tcW w:w="3780" w:type="dxa"/>
          </w:tcPr>
          <w:p w14:paraId="6634A6DE" w14:textId="77777777" w:rsidR="00F63386" w:rsidRPr="00676A93" w:rsidRDefault="00F63386" w:rsidP="00DC30C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070" w:type="dxa"/>
          </w:tcPr>
          <w:p w14:paraId="0CF2824C" w14:textId="77777777" w:rsidR="00F63386" w:rsidRPr="00676A93" w:rsidRDefault="00F63386" w:rsidP="00DC30C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1260" w:type="dxa"/>
          </w:tcPr>
          <w:p w14:paraId="4E7D4373" w14:textId="77777777" w:rsidR="00F63386" w:rsidRPr="00676A93" w:rsidRDefault="00F63386" w:rsidP="00FF4FD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2430" w:type="dxa"/>
          </w:tcPr>
          <w:p w14:paraId="36916234" w14:textId="77777777" w:rsidR="00F63386" w:rsidRPr="00676A93" w:rsidRDefault="00F63386" w:rsidP="00DC30C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วันที่มีผลบังคับตามสัญญา</w:t>
            </w:r>
          </w:p>
        </w:tc>
      </w:tr>
      <w:tr w:rsidR="00F63386" w:rsidRPr="00676A93" w14:paraId="68C0B26F" w14:textId="77777777" w:rsidTr="00FF4FD4">
        <w:tc>
          <w:tcPr>
            <w:tcW w:w="3780" w:type="dxa"/>
          </w:tcPr>
          <w:p w14:paraId="0464224F" w14:textId="00422F48" w:rsidR="00F63386" w:rsidRPr="00676A93" w:rsidRDefault="00F63386" w:rsidP="00136663">
            <w:pPr>
              <w:spacing w:line="240" w:lineRule="auto"/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โครงการสิริอพาร์ทเม้นท์</w:t>
            </w:r>
          </w:p>
        </w:tc>
        <w:tc>
          <w:tcPr>
            <w:tcW w:w="2070" w:type="dxa"/>
          </w:tcPr>
          <w:p w14:paraId="55326405" w14:textId="1163E2D6" w:rsidR="00F63386" w:rsidRPr="00676A93" w:rsidRDefault="00F63386" w:rsidP="00FF4FD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260" w:type="dxa"/>
          </w:tcPr>
          <w:p w14:paraId="0933ED36" w14:textId="2685C4E0" w:rsidR="00F63386" w:rsidRPr="00676A93" w:rsidRDefault="00F63386" w:rsidP="00F6338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5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</w:tcPr>
          <w:p w14:paraId="281FD87B" w14:textId="2E5E02DC" w:rsidR="00F63386" w:rsidRPr="00676A93" w:rsidRDefault="00FF4FD4" w:rsidP="00FF4FD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</w:t>
            </w:r>
            <w:r w:rsidR="00F63386" w:rsidRPr="00676A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76A9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7919C91E" w14:textId="6D4581A0" w:rsidR="00F63386" w:rsidRPr="00676A93" w:rsidRDefault="00F63386" w:rsidP="00136663">
      <w:pPr>
        <w:tabs>
          <w:tab w:val="left" w:pos="547"/>
        </w:tabs>
        <w:spacing w:line="240" w:lineRule="auto"/>
        <w:ind w:left="547"/>
        <w:rPr>
          <w:rFonts w:ascii="Angsana New" w:hAnsi="Angsana New"/>
          <w:b/>
          <w:sz w:val="28"/>
          <w:szCs w:val="28"/>
        </w:rPr>
      </w:pPr>
    </w:p>
    <w:p w14:paraId="32EE58B3" w14:textId="77777777" w:rsidR="00704CD7" w:rsidRDefault="00704CD7">
      <w:pPr>
        <w:spacing w:line="240" w:lineRule="auto"/>
        <w:jc w:val="left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19B4203D" w14:textId="249CEAF4" w:rsidR="00353EE2" w:rsidRPr="00676A93" w:rsidRDefault="00067894" w:rsidP="000E5D4E">
      <w:pPr>
        <w:tabs>
          <w:tab w:val="left" w:pos="540"/>
        </w:tabs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676A93">
        <w:rPr>
          <w:rFonts w:ascii="Angsana New" w:hAnsi="Angsana New"/>
          <w:spacing w:val="-2"/>
          <w:sz w:val="28"/>
          <w:szCs w:val="28"/>
          <w:cs/>
        </w:rPr>
        <w:t>รายการเปลี่ยนแปลงระหว่างงวด</w:t>
      </w:r>
      <w:r w:rsidR="000E5D4E" w:rsidRPr="00676A93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676A93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Pr="00676A93">
        <w:rPr>
          <w:rFonts w:ascii="Angsana New" w:hAnsi="Angsana New"/>
          <w:spacing w:val="-2"/>
          <w:sz w:val="28"/>
          <w:szCs w:val="28"/>
        </w:rPr>
        <w:t xml:space="preserve">31 </w:t>
      </w:r>
      <w:r w:rsidR="000E5D4E" w:rsidRPr="00676A93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0E5D4E" w:rsidRPr="00676A93">
        <w:rPr>
          <w:rFonts w:ascii="Angsana New" w:hAnsi="Angsana New"/>
          <w:spacing w:val="-2"/>
          <w:sz w:val="28"/>
          <w:szCs w:val="28"/>
        </w:rPr>
        <w:t>2564</w:t>
      </w:r>
      <w:r w:rsidR="00781BA7" w:rsidRPr="00676A93">
        <w:rPr>
          <w:rFonts w:ascii="Angsana New" w:hAnsi="Angsana New"/>
          <w:spacing w:val="-2"/>
          <w:sz w:val="28"/>
          <w:szCs w:val="28"/>
        </w:rPr>
        <w:t xml:space="preserve"> </w:t>
      </w:r>
      <w:r w:rsidR="00781BA7" w:rsidRPr="00676A93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C20C03" w:rsidRPr="00676A93">
        <w:rPr>
          <w:rFonts w:ascii="Angsana New" w:hAnsi="Angsana New"/>
          <w:spacing w:val="-2"/>
          <w:sz w:val="28"/>
          <w:szCs w:val="28"/>
        </w:rPr>
        <w:t>256</w:t>
      </w:r>
      <w:r w:rsidR="000E5D4E" w:rsidRPr="00676A93">
        <w:rPr>
          <w:rFonts w:ascii="Angsana New" w:hAnsi="Angsana New"/>
          <w:spacing w:val="-2"/>
          <w:sz w:val="28"/>
          <w:szCs w:val="28"/>
        </w:rPr>
        <w:t>3</w:t>
      </w:r>
      <w:r w:rsidRPr="00676A93">
        <w:rPr>
          <w:rFonts w:ascii="Angsana New" w:hAnsi="Angsana New"/>
          <w:spacing w:val="-2"/>
          <w:sz w:val="28"/>
          <w:szCs w:val="28"/>
        </w:rPr>
        <w:t xml:space="preserve"> </w:t>
      </w:r>
      <w:r w:rsidRPr="00676A93">
        <w:rPr>
          <w:rFonts w:ascii="Angsana New" w:hAnsi="Angsana New"/>
          <w:spacing w:val="-2"/>
          <w:sz w:val="28"/>
          <w:szCs w:val="28"/>
          <w:cs/>
        </w:rPr>
        <w:t>มีดังนี้</w:t>
      </w:r>
    </w:p>
    <w:p w14:paraId="2E4584AD" w14:textId="77777777" w:rsidR="00067894" w:rsidRPr="00676A93" w:rsidRDefault="00067894" w:rsidP="00067894">
      <w:pPr>
        <w:spacing w:line="240" w:lineRule="auto"/>
        <w:ind w:left="547"/>
        <w:rPr>
          <w:rFonts w:ascii="Angsana New" w:hAnsi="Angsana New"/>
          <w:sz w:val="28"/>
          <w:szCs w:val="28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922"/>
        <w:gridCol w:w="1038"/>
        <w:gridCol w:w="275"/>
        <w:gridCol w:w="984"/>
        <w:gridCol w:w="271"/>
        <w:gridCol w:w="910"/>
        <w:gridCol w:w="269"/>
        <w:gridCol w:w="971"/>
      </w:tblGrid>
      <w:tr w:rsidR="00067894" w:rsidRPr="00676A93" w14:paraId="5599D06D" w14:textId="77777777" w:rsidTr="00D04302">
        <w:trPr>
          <w:tblHeader/>
        </w:trPr>
        <w:tc>
          <w:tcPr>
            <w:tcW w:w="2007" w:type="pct"/>
          </w:tcPr>
          <w:p w14:paraId="3BFFA362" w14:textId="77777777" w:rsidR="00067894" w:rsidRPr="00676A93" w:rsidRDefault="00067894" w:rsidP="00CE216B">
            <w:pPr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sz w:val="28"/>
                <w:szCs w:val="28"/>
              </w:rPr>
              <w:br w:type="page"/>
            </w:r>
          </w:p>
        </w:tc>
        <w:tc>
          <w:tcPr>
            <w:tcW w:w="489" w:type="pct"/>
          </w:tcPr>
          <w:p w14:paraId="592BCBD4" w14:textId="6CB0F8BC" w:rsidR="00067894" w:rsidRPr="00184151" w:rsidRDefault="00184151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19" w:type="pct"/>
            <w:gridSpan w:val="3"/>
          </w:tcPr>
          <w:p w14:paraId="00376D12" w14:textId="77777777" w:rsidR="00067894" w:rsidRPr="00676A93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95FF1FA" w14:textId="77777777" w:rsidR="00067894" w:rsidRPr="00676A93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1" w:type="pct"/>
            <w:gridSpan w:val="3"/>
          </w:tcPr>
          <w:p w14:paraId="20D2E4A2" w14:textId="77777777" w:rsidR="00067894" w:rsidRPr="00676A93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67894" w:rsidRPr="00676A93" w14:paraId="120A9D1B" w14:textId="77777777" w:rsidTr="00D04302">
        <w:trPr>
          <w:tblHeader/>
        </w:trPr>
        <w:tc>
          <w:tcPr>
            <w:tcW w:w="2007" w:type="pct"/>
          </w:tcPr>
          <w:p w14:paraId="5C521233" w14:textId="77777777" w:rsidR="00067894" w:rsidRPr="00676A93" w:rsidRDefault="00067894" w:rsidP="00CE216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" w:type="pct"/>
          </w:tcPr>
          <w:p w14:paraId="53910C30" w14:textId="71DAA9CC" w:rsidR="00067894" w:rsidRPr="00676A93" w:rsidRDefault="00067894" w:rsidP="00A81265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04" w:type="pct"/>
            <w:gridSpan w:val="7"/>
          </w:tcPr>
          <w:p w14:paraId="7E8D6939" w14:textId="77777777" w:rsidR="00067894" w:rsidRPr="00676A93" w:rsidRDefault="00067894" w:rsidP="00CE216B">
            <w:pPr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53FE5" w:rsidRPr="00676A93" w14:paraId="0257FB73" w14:textId="77777777" w:rsidTr="00D04302">
        <w:tc>
          <w:tcPr>
            <w:tcW w:w="2007" w:type="pct"/>
          </w:tcPr>
          <w:p w14:paraId="3C39CFC7" w14:textId="59A5CC4D" w:rsidR="00B53FE5" w:rsidRPr="00676A93" w:rsidRDefault="00B53FE5" w:rsidP="00B53FE5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676A9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="00A81265" w:rsidRPr="00676A93">
              <w:rPr>
                <w:rFonts w:ascii="Angsana New" w:hAnsi="Angsana New"/>
                <w:sz w:val="28"/>
                <w:szCs w:val="28"/>
              </w:rPr>
              <w:t xml:space="preserve"> 2563 / 2562</w:t>
            </w:r>
          </w:p>
        </w:tc>
        <w:tc>
          <w:tcPr>
            <w:tcW w:w="489" w:type="pct"/>
          </w:tcPr>
          <w:p w14:paraId="10E4DD43" w14:textId="77777777" w:rsidR="00B53FE5" w:rsidRPr="00676A93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</w:tcPr>
          <w:p w14:paraId="37091042" w14:textId="7D934AE3" w:rsidR="00B53FE5" w:rsidRPr="00676A93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163.60</w:t>
            </w:r>
          </w:p>
        </w:tc>
        <w:tc>
          <w:tcPr>
            <w:tcW w:w="146" w:type="pct"/>
          </w:tcPr>
          <w:p w14:paraId="71C1814D" w14:textId="77777777" w:rsidR="00B53FE5" w:rsidRPr="00676A93" w:rsidRDefault="00B53FE5" w:rsidP="00B53FE5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</w:tcPr>
          <w:p w14:paraId="278A5232" w14:textId="2D4CDAF2" w:rsidR="00B53FE5" w:rsidRPr="00676A93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177.48</w:t>
            </w:r>
          </w:p>
        </w:tc>
        <w:tc>
          <w:tcPr>
            <w:tcW w:w="144" w:type="pct"/>
          </w:tcPr>
          <w:p w14:paraId="00801F4F" w14:textId="77777777" w:rsidR="00B53FE5" w:rsidRPr="00676A93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4E3DD6B1" w14:textId="2058D388" w:rsidR="00B53FE5" w:rsidRPr="00676A93" w:rsidRDefault="00B53FE5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35621899" w14:textId="77777777" w:rsidR="00B53FE5" w:rsidRPr="00676A93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14:paraId="0F5671CA" w14:textId="77777777" w:rsidR="00B53FE5" w:rsidRPr="00676A93" w:rsidRDefault="00B53FE5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960AB" w:rsidRPr="00676A93" w14:paraId="50F0F4E5" w14:textId="77777777" w:rsidTr="00D04302">
        <w:tc>
          <w:tcPr>
            <w:tcW w:w="2007" w:type="pct"/>
          </w:tcPr>
          <w:p w14:paraId="626C778E" w14:textId="783F7F13" w:rsidR="00F960AB" w:rsidRPr="00676A93" w:rsidRDefault="00F960AB" w:rsidP="00B53FE5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ผลกระทบจากการถือปฏิบัติตาม </w:t>
            </w:r>
            <w:r w:rsidRPr="00676A93">
              <w:rPr>
                <w:rFonts w:ascii="Angsana New" w:hAnsi="Angsana New"/>
                <w:sz w:val="28"/>
                <w:szCs w:val="28"/>
              </w:rPr>
              <w:t>TFRS 16</w:t>
            </w:r>
          </w:p>
        </w:tc>
        <w:tc>
          <w:tcPr>
            <w:tcW w:w="489" w:type="pct"/>
          </w:tcPr>
          <w:p w14:paraId="7633656A" w14:textId="60BCBF2C" w:rsidR="00F960AB" w:rsidRPr="00676A93" w:rsidRDefault="003E1F3D" w:rsidP="00A81265">
            <w:pPr>
              <w:tabs>
                <w:tab w:val="decimal" w:pos="-24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551" w:type="pct"/>
          </w:tcPr>
          <w:p w14:paraId="2CC683C0" w14:textId="252354C3" w:rsidR="00F960AB" w:rsidRPr="00676A93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(161.81)</w:t>
            </w:r>
          </w:p>
        </w:tc>
        <w:tc>
          <w:tcPr>
            <w:tcW w:w="146" w:type="pct"/>
          </w:tcPr>
          <w:p w14:paraId="56B93A7C" w14:textId="77777777" w:rsidR="00F960AB" w:rsidRPr="00676A93" w:rsidRDefault="00F960AB" w:rsidP="00B53FE5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</w:tcPr>
          <w:p w14:paraId="1B0589CE" w14:textId="5777860B" w:rsidR="00F960AB" w:rsidRPr="00676A93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E8466BF" w14:textId="77777777" w:rsidR="00F960AB" w:rsidRPr="00676A93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78668F17" w14:textId="1F5E3F98" w:rsidR="00F960AB" w:rsidRPr="00676A93" w:rsidRDefault="00F960AB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18C602B" w14:textId="77777777" w:rsidR="00F960AB" w:rsidRPr="00676A93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14:paraId="5151FA02" w14:textId="303017ED" w:rsidR="00F960AB" w:rsidRPr="00676A93" w:rsidRDefault="007149AA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04302" w:rsidRPr="00676A93" w14:paraId="7F94108C" w14:textId="77777777" w:rsidTr="00D04302">
        <w:tc>
          <w:tcPr>
            <w:tcW w:w="2007" w:type="pct"/>
          </w:tcPr>
          <w:p w14:paraId="3FCC298F" w14:textId="66364F42" w:rsidR="00D04302" w:rsidRPr="00676A93" w:rsidRDefault="00D04302" w:rsidP="00D043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89" w:type="pct"/>
          </w:tcPr>
          <w:p w14:paraId="166318B6" w14:textId="77777777" w:rsidR="00D04302" w:rsidRPr="00676A93" w:rsidRDefault="00D04302" w:rsidP="00D04302">
            <w:pPr>
              <w:tabs>
                <w:tab w:val="decimal" w:pos="-24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72B7B5B6" w14:textId="0965DC3F" w:rsidR="00D04302" w:rsidRPr="00676A93" w:rsidRDefault="00FD4E60" w:rsidP="00D04302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6.79</w:t>
            </w:r>
          </w:p>
        </w:tc>
        <w:tc>
          <w:tcPr>
            <w:tcW w:w="146" w:type="pct"/>
          </w:tcPr>
          <w:p w14:paraId="0CC2FEC8" w14:textId="77777777" w:rsidR="00D04302" w:rsidRPr="00676A93" w:rsidRDefault="00D04302" w:rsidP="00D04302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</w:tcPr>
          <w:p w14:paraId="2FB4F548" w14:textId="2AF0709A" w:rsidR="00D04302" w:rsidRPr="00676A93" w:rsidRDefault="00D04302" w:rsidP="00D04302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6.79</w:t>
            </w:r>
          </w:p>
        </w:tc>
        <w:tc>
          <w:tcPr>
            <w:tcW w:w="144" w:type="pct"/>
          </w:tcPr>
          <w:p w14:paraId="4C328E97" w14:textId="77777777" w:rsidR="00D04302" w:rsidRPr="00676A93" w:rsidRDefault="00D04302" w:rsidP="00D04302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4A9522FA" w14:textId="10217A66" w:rsidR="00D04302" w:rsidRPr="00676A93" w:rsidRDefault="00D04302" w:rsidP="00D04302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66BAEC8" w14:textId="77777777" w:rsidR="00D04302" w:rsidRPr="00676A93" w:rsidRDefault="00D04302" w:rsidP="00D04302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14:paraId="7C1CFFF3" w14:textId="6F61635C" w:rsidR="00D04302" w:rsidRPr="00676A93" w:rsidRDefault="00D04302" w:rsidP="00D04302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04302" w:rsidRPr="00676A93" w14:paraId="6119DB17" w14:textId="77777777" w:rsidTr="00D04302">
        <w:tc>
          <w:tcPr>
            <w:tcW w:w="2007" w:type="pct"/>
          </w:tcPr>
          <w:p w14:paraId="04560C93" w14:textId="5E99640F" w:rsidR="00D04302" w:rsidRPr="00676A93" w:rsidRDefault="00D04302" w:rsidP="00D0430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489" w:type="pct"/>
          </w:tcPr>
          <w:p w14:paraId="742D13CE" w14:textId="77777777" w:rsidR="00D04302" w:rsidRPr="00676A93" w:rsidRDefault="00D04302" w:rsidP="00D04302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</w:tcPr>
          <w:p w14:paraId="005DC3B6" w14:textId="094F8B02" w:rsidR="00D04302" w:rsidRPr="00676A93" w:rsidRDefault="00FD4E60" w:rsidP="00D04302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(3.43)</w:t>
            </w:r>
          </w:p>
        </w:tc>
        <w:tc>
          <w:tcPr>
            <w:tcW w:w="146" w:type="pct"/>
          </w:tcPr>
          <w:p w14:paraId="2829C774" w14:textId="77777777" w:rsidR="00D04302" w:rsidRPr="00676A93" w:rsidRDefault="00D04302" w:rsidP="00D04302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</w:tcPr>
          <w:p w14:paraId="65D578AB" w14:textId="14B30725" w:rsidR="00D04302" w:rsidRPr="00676A93" w:rsidRDefault="00D04302" w:rsidP="00D04302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(23.86)</w:t>
            </w:r>
          </w:p>
        </w:tc>
        <w:tc>
          <w:tcPr>
            <w:tcW w:w="144" w:type="pct"/>
          </w:tcPr>
          <w:p w14:paraId="498323F1" w14:textId="77777777" w:rsidR="00D04302" w:rsidRPr="00676A93" w:rsidRDefault="00D04302" w:rsidP="00D04302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4706BD00" w14:textId="0AB7BD4F" w:rsidR="00D04302" w:rsidRPr="00676A93" w:rsidRDefault="00D04302" w:rsidP="00D04302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688D8AC7" w14:textId="77777777" w:rsidR="00D04302" w:rsidRPr="00676A93" w:rsidRDefault="00D04302" w:rsidP="00D04302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14:paraId="1911F612" w14:textId="77777777" w:rsidR="00D04302" w:rsidRPr="00676A93" w:rsidRDefault="00D04302" w:rsidP="00D04302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04302" w:rsidRPr="00676A93" w14:paraId="69993991" w14:textId="77777777" w:rsidTr="00D04302">
        <w:tc>
          <w:tcPr>
            <w:tcW w:w="2007" w:type="pct"/>
          </w:tcPr>
          <w:p w14:paraId="72DB09A5" w14:textId="19249CCB" w:rsidR="00D04302" w:rsidRPr="00676A93" w:rsidRDefault="00D04302" w:rsidP="00D04302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91472E"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 / 2563</w:t>
            </w:r>
          </w:p>
        </w:tc>
        <w:tc>
          <w:tcPr>
            <w:tcW w:w="489" w:type="pct"/>
          </w:tcPr>
          <w:p w14:paraId="580DF58D" w14:textId="77777777" w:rsidR="00D04302" w:rsidRPr="00676A93" w:rsidRDefault="00D04302" w:rsidP="00D04302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2A9210BE" w14:textId="34E768AB" w:rsidR="00D04302" w:rsidRPr="00676A93" w:rsidRDefault="00FD4E60" w:rsidP="00D04302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5.15</w:t>
            </w:r>
          </w:p>
        </w:tc>
        <w:tc>
          <w:tcPr>
            <w:tcW w:w="146" w:type="pct"/>
          </w:tcPr>
          <w:p w14:paraId="40991FCA" w14:textId="77777777" w:rsidR="00D04302" w:rsidRPr="00676A93" w:rsidRDefault="00D04302" w:rsidP="00D04302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4D656F42" w14:textId="7475806B" w:rsidR="00D04302" w:rsidRPr="00676A93" w:rsidRDefault="00D04302" w:rsidP="00D04302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160.41</w:t>
            </w:r>
          </w:p>
        </w:tc>
        <w:tc>
          <w:tcPr>
            <w:tcW w:w="144" w:type="pct"/>
          </w:tcPr>
          <w:p w14:paraId="476A1FE0" w14:textId="77777777" w:rsidR="00D04302" w:rsidRPr="00676A93" w:rsidRDefault="00D04302" w:rsidP="00D04302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4D55B99A" w14:textId="2CA4C73E" w:rsidR="00D04302" w:rsidRPr="00676A93" w:rsidRDefault="00D04302" w:rsidP="00D04302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6CBE31FE" w14:textId="77777777" w:rsidR="00D04302" w:rsidRPr="00676A93" w:rsidRDefault="00D04302" w:rsidP="00D04302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5790D070" w14:textId="77777777" w:rsidR="00D04302" w:rsidRPr="00676A93" w:rsidRDefault="00D04302" w:rsidP="00D04302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3C92B241" w14:textId="77777777" w:rsidR="00704CD7" w:rsidRPr="00704CD7" w:rsidRDefault="00704CD7" w:rsidP="00704CD7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14:paraId="7678362C" w14:textId="608E9E43" w:rsidR="004559FA" w:rsidRPr="00676A93" w:rsidRDefault="00A24D9C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676A93">
        <w:rPr>
          <w:rFonts w:ascii="Angsana New" w:hAnsi="Angsana New"/>
          <w:b/>
          <w:bCs/>
          <w:sz w:val="28"/>
          <w:szCs w:val="28"/>
          <w:cs/>
        </w:rPr>
        <w:t>หุ้นกู้</w:t>
      </w:r>
    </w:p>
    <w:p w14:paraId="7CC32431" w14:textId="77777777" w:rsidR="00E36CC4" w:rsidRPr="00676A93" w:rsidRDefault="00E36CC4" w:rsidP="00E36CC4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1350"/>
        <w:gridCol w:w="1260"/>
        <w:gridCol w:w="1800"/>
        <w:gridCol w:w="1800"/>
        <w:gridCol w:w="1620"/>
        <w:gridCol w:w="270"/>
        <w:gridCol w:w="1530"/>
      </w:tblGrid>
      <w:tr w:rsidR="005E418B" w:rsidRPr="00676A93" w14:paraId="7EE45707" w14:textId="77777777" w:rsidTr="00FD670F">
        <w:tc>
          <w:tcPr>
            <w:tcW w:w="1350" w:type="dxa"/>
          </w:tcPr>
          <w:p w14:paraId="65506435" w14:textId="77777777" w:rsidR="005E418B" w:rsidRPr="00676A93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21418F" w14:textId="77777777" w:rsidR="005E418B" w:rsidRPr="00676A93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0EDCF1E7" w14:textId="77777777" w:rsidR="005E418B" w:rsidRPr="00676A93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D38F46C" w14:textId="77777777" w:rsidR="005E418B" w:rsidRPr="00676A93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1D05B458" w14:textId="44E35E94" w:rsidR="005E418B" w:rsidRPr="00676A93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  <w:r w:rsidR="00FD670F" w:rsidRPr="00676A93">
              <w:rPr>
                <w:rFonts w:ascii="Angsana New" w:hAnsi="Angsana New"/>
                <w:bCs/>
                <w:sz w:val="28"/>
                <w:szCs w:val="28"/>
              </w:rPr>
              <w:t xml:space="preserve"> / </w:t>
            </w:r>
            <w:r w:rsidR="00FD670F" w:rsidRPr="00676A93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418B" w:rsidRPr="00676A93" w14:paraId="3E2A1961" w14:textId="77777777" w:rsidTr="00FD670F">
        <w:tc>
          <w:tcPr>
            <w:tcW w:w="1350" w:type="dxa"/>
          </w:tcPr>
          <w:p w14:paraId="18EB9730" w14:textId="77777777" w:rsidR="005E418B" w:rsidRPr="00676A93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13D8CB" w14:textId="77777777" w:rsidR="005E418B" w:rsidRPr="00676A93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อัตรา</w:t>
            </w:r>
          </w:p>
        </w:tc>
        <w:tc>
          <w:tcPr>
            <w:tcW w:w="1800" w:type="dxa"/>
          </w:tcPr>
          <w:p w14:paraId="11709ABF" w14:textId="77777777" w:rsidR="005E418B" w:rsidRPr="00676A93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00" w:type="dxa"/>
          </w:tcPr>
          <w:p w14:paraId="27ED514D" w14:textId="77777777" w:rsidR="005E418B" w:rsidRPr="00676A93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620" w:type="dxa"/>
          </w:tcPr>
          <w:p w14:paraId="5654CE7D" w14:textId="4EAF4B09" w:rsidR="005E418B" w:rsidRPr="00676A93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676A93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73248F"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E82713F" w14:textId="77777777" w:rsidR="005E418B" w:rsidRPr="00676A93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D3F3D94" w14:textId="77777777" w:rsidR="005E418B" w:rsidRPr="00676A93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676A93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5E418B" w:rsidRPr="00676A93" w14:paraId="12611B7D" w14:textId="77777777" w:rsidTr="00FD670F">
        <w:tc>
          <w:tcPr>
            <w:tcW w:w="1350" w:type="dxa"/>
          </w:tcPr>
          <w:p w14:paraId="701C6412" w14:textId="77777777" w:rsidR="005E418B" w:rsidRPr="00676A93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37EB79" w14:textId="77777777" w:rsidR="005E418B" w:rsidRPr="00676A93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00" w:type="dxa"/>
          </w:tcPr>
          <w:p w14:paraId="585127D8" w14:textId="77777777" w:rsidR="005E418B" w:rsidRPr="00676A93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</w:tcPr>
          <w:p w14:paraId="3C726DB9" w14:textId="77777777" w:rsidR="005E418B" w:rsidRPr="00676A93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ชำระ</w:t>
            </w:r>
          </w:p>
        </w:tc>
        <w:tc>
          <w:tcPr>
            <w:tcW w:w="1620" w:type="dxa"/>
          </w:tcPr>
          <w:p w14:paraId="0CE82D66" w14:textId="70D40670" w:rsidR="005E418B" w:rsidRPr="00676A93" w:rsidRDefault="000229A9" w:rsidP="005E418B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22257B4" w14:textId="77777777" w:rsidR="005E418B" w:rsidRPr="00676A93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8B7054" w14:textId="1225872A" w:rsidR="005E418B" w:rsidRPr="00676A93" w:rsidRDefault="00711E7A" w:rsidP="005E418B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256</w:t>
            </w:r>
            <w:r w:rsidR="00AE1DAA" w:rsidRPr="00676A93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5E418B" w:rsidRPr="00676A93" w14:paraId="749B5717" w14:textId="77777777" w:rsidTr="00FD670F">
        <w:tc>
          <w:tcPr>
            <w:tcW w:w="1350" w:type="dxa"/>
          </w:tcPr>
          <w:p w14:paraId="32683D23" w14:textId="77777777" w:rsidR="005E418B" w:rsidRPr="00676A93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FE406E" w14:textId="77777777" w:rsidR="005E418B" w:rsidRPr="00676A93" w:rsidRDefault="005E418B" w:rsidP="00E72FB6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2BFA9833" w14:textId="77777777" w:rsidR="005E418B" w:rsidRPr="00676A93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7ADA702" w14:textId="77777777" w:rsidR="005E418B" w:rsidRPr="00676A93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6BECC054" w14:textId="77777777" w:rsidR="005E418B" w:rsidRPr="00676A93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6E12" w:rsidRPr="00676A93" w14:paraId="1E8E7784" w14:textId="77777777" w:rsidTr="00FD670F">
        <w:tc>
          <w:tcPr>
            <w:tcW w:w="1350" w:type="dxa"/>
            <w:shd w:val="clear" w:color="auto" w:fill="auto"/>
          </w:tcPr>
          <w:p w14:paraId="1AAC3215" w14:textId="77777777" w:rsidR="00DA6E12" w:rsidRPr="00676A93" w:rsidRDefault="00DA6E12" w:rsidP="00DA6E12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ครั้งที่ </w:t>
            </w:r>
            <w:r w:rsidRPr="00676A93">
              <w:rPr>
                <w:rFonts w:ascii="Angsana New" w:hAnsi="Angsana New"/>
                <w:bCs/>
                <w:sz w:val="28"/>
                <w:szCs w:val="28"/>
              </w:rPr>
              <w:t>1/2561</w:t>
            </w:r>
          </w:p>
        </w:tc>
        <w:tc>
          <w:tcPr>
            <w:tcW w:w="1260" w:type="dxa"/>
            <w:shd w:val="clear" w:color="auto" w:fill="auto"/>
          </w:tcPr>
          <w:p w14:paraId="5B0A1B4E" w14:textId="77777777" w:rsidR="00DA6E12" w:rsidRPr="00676A93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3.85</w:t>
            </w:r>
          </w:p>
        </w:tc>
        <w:tc>
          <w:tcPr>
            <w:tcW w:w="1800" w:type="dxa"/>
            <w:shd w:val="clear" w:color="auto" w:fill="auto"/>
          </w:tcPr>
          <w:p w14:paraId="2DC66AB6" w14:textId="77777777" w:rsidR="00DA6E12" w:rsidRPr="00676A93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 xml:space="preserve">22 </w:t>
            </w: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  <w:r w:rsidRPr="00676A93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14:paraId="2FF886C2" w14:textId="1B630283" w:rsidR="00DA6E12" w:rsidRPr="00676A93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 xml:space="preserve">22 </w:t>
            </w: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  <w:r w:rsidRPr="00676A93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="00264C18" w:rsidRPr="00676A93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C56949E" w14:textId="6305894B" w:rsidR="00DA6E12" w:rsidRPr="00676A93" w:rsidRDefault="00E55BC0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994.50</w:t>
            </w:r>
          </w:p>
        </w:tc>
        <w:tc>
          <w:tcPr>
            <w:tcW w:w="270" w:type="dxa"/>
            <w:shd w:val="clear" w:color="auto" w:fill="auto"/>
          </w:tcPr>
          <w:p w14:paraId="509070ED" w14:textId="77777777" w:rsidR="00DA6E12" w:rsidRPr="00676A93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04913EE" w14:textId="4AB8E7D3" w:rsidR="00DA6E12" w:rsidRPr="00676A93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999.50</w:t>
            </w:r>
          </w:p>
        </w:tc>
      </w:tr>
      <w:tr w:rsidR="00DA6E12" w:rsidRPr="00676A93" w14:paraId="1536D831" w14:textId="77777777" w:rsidTr="00FD670F">
        <w:tc>
          <w:tcPr>
            <w:tcW w:w="2610" w:type="dxa"/>
            <w:gridSpan w:val="2"/>
            <w:shd w:val="clear" w:color="auto" w:fill="auto"/>
          </w:tcPr>
          <w:p w14:paraId="5A8BC590" w14:textId="77777777" w:rsidR="00DA6E12" w:rsidRPr="00676A93" w:rsidRDefault="00DA6E12" w:rsidP="00DA6E12">
            <w:pPr>
              <w:spacing w:line="240" w:lineRule="auto"/>
              <w:ind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รวมหุ้นกู้ </w:t>
            </w:r>
            <w:r w:rsidRPr="00676A93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676A93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800" w:type="dxa"/>
            <w:shd w:val="clear" w:color="auto" w:fill="auto"/>
          </w:tcPr>
          <w:p w14:paraId="3F271182" w14:textId="77777777" w:rsidR="00DA6E12" w:rsidRPr="00676A93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8D78D27" w14:textId="77777777" w:rsidR="00DA6E12" w:rsidRPr="00676A93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04F04B5" w14:textId="3E7B90E9" w:rsidR="00DA6E12" w:rsidRPr="00676A93" w:rsidRDefault="00E55BC0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5274710A" w14:textId="77777777" w:rsidR="00DA6E12" w:rsidRPr="00676A93" w:rsidRDefault="00DA6E12" w:rsidP="00DA6E12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216BF1" w14:textId="264C1B4C" w:rsidR="00DA6E12" w:rsidRPr="00676A93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sz w:val="28"/>
                <w:szCs w:val="28"/>
              </w:rPr>
              <w:t>999.50</w:t>
            </w:r>
          </w:p>
        </w:tc>
      </w:tr>
      <w:tr w:rsidR="00DA6E12" w:rsidRPr="00676A93" w14:paraId="6B918BFE" w14:textId="77777777" w:rsidTr="00FD670F">
        <w:tc>
          <w:tcPr>
            <w:tcW w:w="4410" w:type="dxa"/>
            <w:gridSpan w:val="3"/>
            <w:shd w:val="clear" w:color="auto" w:fill="auto"/>
          </w:tcPr>
          <w:p w14:paraId="741088E5" w14:textId="77777777" w:rsidR="00DA6E12" w:rsidRPr="00676A93" w:rsidRDefault="00DA6E12" w:rsidP="00DA6E12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หัก </w:t>
            </w: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800" w:type="dxa"/>
            <w:shd w:val="clear" w:color="auto" w:fill="auto"/>
          </w:tcPr>
          <w:p w14:paraId="3960A2C4" w14:textId="77777777" w:rsidR="00DA6E12" w:rsidRPr="00676A93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B51107F" w14:textId="6F78F07B" w:rsidR="00DA6E12" w:rsidRPr="00676A93" w:rsidRDefault="00E55BC0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(0.77)</w:t>
            </w:r>
          </w:p>
        </w:tc>
        <w:tc>
          <w:tcPr>
            <w:tcW w:w="270" w:type="dxa"/>
          </w:tcPr>
          <w:p w14:paraId="7FF2A310" w14:textId="77777777" w:rsidR="00DA6E12" w:rsidRPr="00676A93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668F3B" w14:textId="53784E9A" w:rsidR="00DA6E12" w:rsidRPr="00676A93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(0.95)</w:t>
            </w:r>
          </w:p>
        </w:tc>
      </w:tr>
      <w:tr w:rsidR="00DA6E12" w:rsidRPr="00676A93" w14:paraId="2E2ACE43" w14:textId="77777777" w:rsidTr="00FD670F">
        <w:tc>
          <w:tcPr>
            <w:tcW w:w="1350" w:type="dxa"/>
            <w:shd w:val="clear" w:color="auto" w:fill="auto"/>
          </w:tcPr>
          <w:p w14:paraId="49B48D01" w14:textId="77777777" w:rsidR="00DA6E12" w:rsidRPr="00676A93" w:rsidRDefault="00DA6E12" w:rsidP="00DA6E12">
            <w:pPr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หุ้นกู้ </w:t>
            </w:r>
            <w:r w:rsidRPr="00676A93"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 w:rsidRPr="00676A93">
              <w:rPr>
                <w:rFonts w:ascii="Angsana New" w:hAnsi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2E923169" w14:textId="77777777" w:rsidR="00DA6E12" w:rsidRPr="00676A93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97E5F03" w14:textId="77777777" w:rsidR="00DA6E12" w:rsidRPr="00676A93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00FD613" w14:textId="77777777" w:rsidR="00DA6E12" w:rsidRPr="00676A93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46487" w14:textId="6DD826A0" w:rsidR="00DA6E12" w:rsidRPr="00676A93" w:rsidRDefault="00E55BC0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sz w:val="28"/>
                <w:szCs w:val="28"/>
              </w:rPr>
              <w:t>993.73</w:t>
            </w:r>
          </w:p>
        </w:tc>
        <w:tc>
          <w:tcPr>
            <w:tcW w:w="270" w:type="dxa"/>
          </w:tcPr>
          <w:p w14:paraId="69E16FC6" w14:textId="77777777" w:rsidR="00DA6E12" w:rsidRPr="00676A93" w:rsidRDefault="00DA6E12" w:rsidP="00DA6E12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89EBE1" w14:textId="1AA48C63" w:rsidR="00DA6E12" w:rsidRPr="00676A93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sz w:val="28"/>
                <w:szCs w:val="28"/>
              </w:rPr>
              <w:t>998.55</w:t>
            </w:r>
          </w:p>
        </w:tc>
      </w:tr>
      <w:tr w:rsidR="00DA6E12" w:rsidRPr="00676A93" w14:paraId="2B49D219" w14:textId="77777777" w:rsidTr="00FD670F">
        <w:tc>
          <w:tcPr>
            <w:tcW w:w="1350" w:type="dxa"/>
          </w:tcPr>
          <w:p w14:paraId="3B37AAAB" w14:textId="77777777" w:rsidR="00DA6E12" w:rsidRPr="00676A93" w:rsidRDefault="00DA6E12" w:rsidP="00DA6E12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9B4327" w14:textId="77777777" w:rsidR="00DA6E12" w:rsidRPr="00676A93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1C6C11A0" w14:textId="77777777" w:rsidR="00DA6E12" w:rsidRPr="00676A93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8ECF486" w14:textId="77777777" w:rsidR="00DA6E12" w:rsidRPr="00676A93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56DAADF" w14:textId="77777777" w:rsidR="00DA6E12" w:rsidRPr="00676A93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40FFF5" w14:textId="77777777" w:rsidR="00DA6E12" w:rsidRPr="00676A93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7A836C5" w14:textId="77777777" w:rsidR="00DA6E12" w:rsidRPr="00676A93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DA6E12" w:rsidRPr="00676A93" w14:paraId="44CEEB8E" w14:textId="77777777" w:rsidTr="00F975D1">
        <w:tc>
          <w:tcPr>
            <w:tcW w:w="1350" w:type="dxa"/>
          </w:tcPr>
          <w:p w14:paraId="4A0DDB34" w14:textId="77777777" w:rsidR="00DA6E12" w:rsidRPr="00676A93" w:rsidRDefault="00DA6E12" w:rsidP="00DA6E12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109F36BB" w14:textId="77777777" w:rsidR="00DA6E12" w:rsidRPr="00676A93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703596F" w14:textId="77777777" w:rsidR="00DA6E12" w:rsidRPr="00676A93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8AC553" w14:textId="77777777" w:rsidR="00DA6E12" w:rsidRPr="00676A93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C0DE5C" w14:textId="77777777" w:rsidR="00DA6E12" w:rsidRPr="00676A93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F6E21" w14:textId="77777777" w:rsidR="00DA6E12" w:rsidRPr="00676A93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D0A176" w14:textId="77777777" w:rsidR="00DA6E12" w:rsidRPr="00676A93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</w:tr>
      <w:tr w:rsidR="00DA6E12" w:rsidRPr="00676A93" w14:paraId="32684B66" w14:textId="77777777" w:rsidTr="00F975D1">
        <w:tc>
          <w:tcPr>
            <w:tcW w:w="2610" w:type="dxa"/>
            <w:gridSpan w:val="2"/>
          </w:tcPr>
          <w:p w14:paraId="1155CBD2" w14:textId="77777777" w:rsidR="00DA6E12" w:rsidRPr="00676A93" w:rsidRDefault="00DA6E12" w:rsidP="00DA6E12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00" w:type="dxa"/>
          </w:tcPr>
          <w:p w14:paraId="2378DF9A" w14:textId="77777777" w:rsidR="00DA6E12" w:rsidRPr="00676A93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26E624" w14:textId="77777777" w:rsidR="00DA6E12" w:rsidRPr="00676A93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257F30E" w14:textId="3EC8F51F" w:rsidR="00DA6E12" w:rsidRPr="00676A93" w:rsidRDefault="00E55BC0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sz w:val="28"/>
                <w:szCs w:val="28"/>
              </w:rPr>
              <w:t>993.73</w:t>
            </w:r>
          </w:p>
        </w:tc>
        <w:tc>
          <w:tcPr>
            <w:tcW w:w="270" w:type="dxa"/>
          </w:tcPr>
          <w:p w14:paraId="43144337" w14:textId="77777777" w:rsidR="00DA6E12" w:rsidRPr="00676A93" w:rsidRDefault="00DA6E12" w:rsidP="00DA6E12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B637ABB" w14:textId="156FE8A7" w:rsidR="00DA6E12" w:rsidRPr="00676A93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sz w:val="28"/>
                <w:szCs w:val="28"/>
              </w:rPr>
              <w:t>998.55</w:t>
            </w:r>
          </w:p>
        </w:tc>
      </w:tr>
    </w:tbl>
    <w:p w14:paraId="7DE0BD05" w14:textId="77777777" w:rsidR="00FD670F" w:rsidRPr="00676A93" w:rsidRDefault="00FD670F" w:rsidP="009C260D">
      <w:pPr>
        <w:ind w:left="540" w:right="-25"/>
        <w:rPr>
          <w:rFonts w:ascii="Angsana New" w:hAnsi="Angsana New"/>
          <w:spacing w:val="-1"/>
          <w:sz w:val="28"/>
          <w:szCs w:val="28"/>
        </w:rPr>
      </w:pPr>
    </w:p>
    <w:p w14:paraId="6D2A74F9" w14:textId="77777777" w:rsidR="009C260D" w:rsidRPr="00676A93" w:rsidRDefault="004F7B85" w:rsidP="009C260D">
      <w:pPr>
        <w:ind w:left="540" w:right="-25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 w:hint="cs"/>
          <w:sz w:val="28"/>
          <w:szCs w:val="28"/>
          <w:cs/>
        </w:rPr>
        <w:t>กลุ่ม</w:t>
      </w:r>
      <w:r w:rsidR="006F54E8" w:rsidRPr="00676A93">
        <w:rPr>
          <w:rFonts w:ascii="Angsana New" w:hAnsi="Angsana New"/>
          <w:sz w:val="28"/>
          <w:szCs w:val="28"/>
          <w:cs/>
        </w:rPr>
        <w:t>บริษัทได้ทำการออกและจำหน่ายหุ้นกู้ชนิดระบุชื่อผู้ถือ ประเภทไม่ด้อยสิทธิ ไม่</w:t>
      </w:r>
      <w:r w:rsidR="00DA64B4" w:rsidRPr="00676A93">
        <w:rPr>
          <w:rFonts w:ascii="Angsana New" w:hAnsi="Angsana New"/>
          <w:sz w:val="28"/>
          <w:szCs w:val="28"/>
          <w:cs/>
        </w:rPr>
        <w:t>มีหลักประกัน และไม่มีผู้แทนผู้</w:t>
      </w:r>
      <w:r w:rsidR="006F54E8" w:rsidRPr="00676A93">
        <w:rPr>
          <w:rFonts w:ascii="Angsana New" w:hAnsi="Angsana New"/>
          <w:sz w:val="28"/>
          <w:szCs w:val="28"/>
          <w:cs/>
        </w:rPr>
        <w:t>ถือหุ้นกู้</w:t>
      </w:r>
    </w:p>
    <w:p w14:paraId="728703C7" w14:textId="10D3CAEE" w:rsidR="006F54E8" w:rsidRPr="00676A93" w:rsidRDefault="006F54E8" w:rsidP="009C260D">
      <w:pPr>
        <w:ind w:left="540" w:right="-25"/>
        <w:rPr>
          <w:rFonts w:ascii="Angsana New" w:hAnsi="Angsana New"/>
          <w:sz w:val="28"/>
          <w:szCs w:val="28"/>
          <w:cs/>
        </w:rPr>
      </w:pPr>
      <w:r w:rsidRPr="00676A93">
        <w:rPr>
          <w:rFonts w:ascii="Angsana New" w:hAnsi="Angsana New"/>
          <w:sz w:val="28"/>
          <w:szCs w:val="28"/>
          <w:cs/>
        </w:rPr>
        <w:t xml:space="preserve">ซึ่งชำระดอกเบี้ยทุก </w:t>
      </w:r>
      <w:r w:rsidRPr="00676A93">
        <w:rPr>
          <w:rFonts w:ascii="Angsana New" w:hAnsi="Angsana New"/>
          <w:sz w:val="28"/>
          <w:szCs w:val="28"/>
        </w:rPr>
        <w:t xml:space="preserve">6 </w:t>
      </w:r>
      <w:r w:rsidRPr="00676A93">
        <w:rPr>
          <w:rFonts w:ascii="Angsana New" w:hAnsi="Angsana New"/>
          <w:sz w:val="28"/>
          <w:szCs w:val="28"/>
          <w:cs/>
        </w:rPr>
        <w:t>เดือน ตลอดอายุหุ้นกู้</w:t>
      </w:r>
    </w:p>
    <w:p w14:paraId="40A8E5E6" w14:textId="77777777" w:rsidR="00C24787" w:rsidRPr="00676A93" w:rsidRDefault="00C24787" w:rsidP="00C24787">
      <w:pPr>
        <w:pStyle w:val="NoSpacing"/>
        <w:rPr>
          <w:rFonts w:ascii="Angsana New" w:hAnsi="Angsana New"/>
          <w:sz w:val="28"/>
          <w:szCs w:val="28"/>
        </w:rPr>
      </w:pPr>
    </w:p>
    <w:p w14:paraId="2A888518" w14:textId="647858EC" w:rsidR="00736AF2" w:rsidRPr="00676A93" w:rsidRDefault="00736AF2" w:rsidP="00736AF2">
      <w:pPr>
        <w:ind w:left="540" w:right="-25"/>
        <w:rPr>
          <w:rFonts w:ascii="Angsana New" w:hAnsi="Angsana New"/>
          <w:spacing w:val="-4"/>
          <w:sz w:val="28"/>
          <w:szCs w:val="28"/>
        </w:rPr>
      </w:pPr>
      <w:r w:rsidRPr="00676A93">
        <w:rPr>
          <w:rFonts w:ascii="Angsana New" w:hAnsi="Angsana New"/>
          <w:spacing w:val="-4"/>
          <w:sz w:val="28"/>
          <w:szCs w:val="28"/>
          <w:cs/>
        </w:rPr>
        <w:t>ทั้งนี้</w:t>
      </w:r>
      <w:r w:rsidR="004F7B85" w:rsidRPr="00676A93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676A93">
        <w:rPr>
          <w:rFonts w:ascii="Angsana New" w:hAnsi="Angsana New"/>
          <w:spacing w:val="-4"/>
          <w:sz w:val="28"/>
          <w:szCs w:val="28"/>
          <w:cs/>
        </w:rPr>
        <w:t>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5266A9B5" w14:textId="2C3F1135" w:rsidR="00100B83" w:rsidRPr="0077381E" w:rsidRDefault="00100B83" w:rsidP="00736AF2">
      <w:pPr>
        <w:ind w:left="540" w:right="-25"/>
        <w:rPr>
          <w:rFonts w:ascii="Angsana New" w:hAnsi="Angsana New"/>
          <w:spacing w:val="-4"/>
          <w:sz w:val="24"/>
          <w:szCs w:val="24"/>
        </w:rPr>
      </w:pPr>
    </w:p>
    <w:p w14:paraId="0A83FB65" w14:textId="044FFCB4" w:rsidR="00FD670F" w:rsidRPr="00676A93" w:rsidRDefault="00FD670F" w:rsidP="00736AF2">
      <w:pPr>
        <w:ind w:left="540" w:right="-25"/>
        <w:rPr>
          <w:rFonts w:ascii="Angsana New" w:hAnsi="Angsana New"/>
          <w:spacing w:val="-4"/>
          <w:sz w:val="28"/>
          <w:szCs w:val="28"/>
        </w:rPr>
      </w:pPr>
    </w:p>
    <w:p w14:paraId="0B9E42E9" w14:textId="51799CFD" w:rsidR="00FD670F" w:rsidRPr="0077381E" w:rsidRDefault="00FD670F">
      <w:pPr>
        <w:spacing w:line="240" w:lineRule="auto"/>
        <w:jc w:val="left"/>
        <w:rPr>
          <w:rFonts w:ascii="Angsana New" w:hAnsi="Angsana New"/>
          <w:spacing w:val="-4"/>
          <w:sz w:val="32"/>
          <w:szCs w:val="32"/>
        </w:rPr>
      </w:pPr>
      <w:r w:rsidRPr="00676A93">
        <w:rPr>
          <w:rFonts w:ascii="Angsana New" w:hAnsi="Angsana New"/>
          <w:spacing w:val="-4"/>
          <w:sz w:val="28"/>
          <w:szCs w:val="28"/>
          <w:cs/>
        </w:rPr>
        <w:br w:type="page"/>
      </w:r>
    </w:p>
    <w:p w14:paraId="4CADC9D2" w14:textId="0708A3D4" w:rsidR="003B14EA" w:rsidRPr="00676A93" w:rsidRDefault="00F06BE4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676A93">
        <w:rPr>
          <w:rFonts w:ascii="Angsana New" w:hAnsi="Angsana New" w:hint="cs"/>
          <w:b/>
          <w:bCs/>
          <w:sz w:val="28"/>
          <w:szCs w:val="28"/>
          <w:cs/>
        </w:rPr>
        <w:t>ส่วนงาน</w:t>
      </w:r>
      <w:r w:rsidR="000B2484" w:rsidRPr="00676A93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  <w:r w:rsidR="00786721" w:rsidRPr="00676A93">
        <w:rPr>
          <w:rFonts w:ascii="Angsana New" w:hAnsi="Angsana New" w:hint="cs"/>
          <w:b/>
          <w:bCs/>
          <w:sz w:val="28"/>
          <w:szCs w:val="28"/>
          <w:cs/>
        </w:rPr>
        <w:t>และการจำแนกรายได้</w:t>
      </w:r>
    </w:p>
    <w:p w14:paraId="42245721" w14:textId="77777777" w:rsidR="003B14EA" w:rsidRPr="00676A93" w:rsidRDefault="003B14EA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2AA86E65" w14:textId="77777777" w:rsidR="00520AF7" w:rsidRPr="00676A93" w:rsidRDefault="00520AF7" w:rsidP="00520AF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 xml:space="preserve">ผู้บริหารพิจารณาว่ากลุ่มบริษัทมี </w:t>
      </w:r>
      <w:r w:rsidRPr="00676A93">
        <w:rPr>
          <w:rFonts w:ascii="Angsana New" w:hAnsi="Angsana New"/>
          <w:sz w:val="28"/>
          <w:szCs w:val="28"/>
        </w:rPr>
        <w:t xml:space="preserve">3 </w:t>
      </w:r>
      <w:r w:rsidRPr="00676A93">
        <w:rPr>
          <w:rFonts w:ascii="Angsana New" w:hAnsi="Angsana New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การดำเนินงานของแต่ละส่วนงานที่รายงานของกลุ่มบริษัทโดยสรุป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มีดังนี้</w:t>
      </w:r>
    </w:p>
    <w:p w14:paraId="1A9FE100" w14:textId="77777777" w:rsidR="00520AF7" w:rsidRPr="00676A93" w:rsidRDefault="00520AF7" w:rsidP="00520AF7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02877B58" w14:textId="77777777" w:rsidR="00520AF7" w:rsidRPr="00676A93" w:rsidRDefault="00520AF7" w:rsidP="00520AF7">
      <w:pPr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676A93">
        <w:rPr>
          <w:rFonts w:ascii="Angsana New" w:hAnsi="Angsana New"/>
          <w:sz w:val="28"/>
          <w:szCs w:val="28"/>
        </w:rPr>
        <w:t>1</w:t>
      </w:r>
      <w:r w:rsidRPr="00676A93">
        <w:rPr>
          <w:rFonts w:ascii="Angsana New" w:hAnsi="Angsana New"/>
          <w:sz w:val="28"/>
          <w:szCs w:val="28"/>
          <w:cs/>
        </w:rPr>
        <w:tab/>
      </w:r>
      <w:r w:rsidRPr="00676A93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ธุรกิจอสังหาริมทรัพย์เพื่อขาย</w:t>
      </w:r>
    </w:p>
    <w:p w14:paraId="2293973E" w14:textId="77777777" w:rsidR="00520AF7" w:rsidRPr="00676A93" w:rsidRDefault="00520AF7" w:rsidP="00520AF7">
      <w:pPr>
        <w:spacing w:line="240" w:lineRule="auto"/>
        <w:ind w:left="540" w:right="533"/>
        <w:rPr>
          <w:rFonts w:ascii="Angsana New" w:hAnsi="Angsana New"/>
          <w:snapToGrid w:val="0"/>
          <w:sz w:val="28"/>
          <w:szCs w:val="28"/>
          <w:lang w:eastAsia="th-TH"/>
        </w:rPr>
      </w:pPr>
      <w:r w:rsidRPr="00676A93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676A93">
        <w:rPr>
          <w:rFonts w:ascii="Angsana New" w:hAnsi="Angsana New"/>
          <w:sz w:val="28"/>
          <w:szCs w:val="28"/>
        </w:rPr>
        <w:t>2</w:t>
      </w:r>
      <w:r w:rsidRPr="00676A93">
        <w:rPr>
          <w:rFonts w:ascii="Angsana New" w:hAnsi="Angsana New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ab/>
      </w:r>
      <w:r w:rsidRPr="00676A93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ธุรกิจอสังหาริมทรัพย์เพื่อให้เช่าและบริการ</w:t>
      </w:r>
    </w:p>
    <w:p w14:paraId="131DE8D1" w14:textId="5BDBF73D" w:rsidR="00520AF7" w:rsidRPr="00676A93" w:rsidRDefault="00520AF7" w:rsidP="00520AF7">
      <w:pPr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 xml:space="preserve">ส่วนงาน </w:t>
      </w:r>
      <w:r w:rsidR="00264C18" w:rsidRPr="00676A93">
        <w:rPr>
          <w:rFonts w:ascii="Angsana New" w:hAnsi="Angsana New"/>
          <w:sz w:val="28"/>
          <w:szCs w:val="28"/>
        </w:rPr>
        <w:t>3</w:t>
      </w:r>
      <w:r w:rsidRPr="00676A93">
        <w:rPr>
          <w:rFonts w:ascii="Angsana New" w:hAnsi="Angsana New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ab/>
        <w:t>ธุรกิจผลิตและขายสังกะสีอ๊อกไซด์ และเคมีภัณฑ์</w:t>
      </w:r>
    </w:p>
    <w:p w14:paraId="7D794262" w14:textId="34F75956" w:rsidR="00520AF7" w:rsidRPr="00676A93" w:rsidRDefault="00520AF7" w:rsidP="00520AF7">
      <w:pPr>
        <w:spacing w:line="240" w:lineRule="auto"/>
        <w:ind w:left="540" w:right="533"/>
        <w:rPr>
          <w:rFonts w:ascii="Angsana New" w:hAnsi="Angsana New"/>
          <w:sz w:val="28"/>
          <w:szCs w:val="28"/>
          <w:cs/>
        </w:rPr>
      </w:pPr>
      <w:r w:rsidRPr="00676A93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676A93">
        <w:rPr>
          <w:rFonts w:ascii="Angsana New" w:hAnsi="Angsana New"/>
          <w:sz w:val="28"/>
          <w:szCs w:val="28"/>
        </w:rPr>
        <w:t>4</w:t>
      </w:r>
      <w:r w:rsidRPr="00676A93">
        <w:rPr>
          <w:rFonts w:ascii="Angsana New" w:hAnsi="Angsana New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ab/>
        <w:t>ธุรกิจอื่น</w:t>
      </w:r>
      <w:r w:rsidR="00BB7615"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ๆ</w:t>
      </w:r>
    </w:p>
    <w:p w14:paraId="2FF4AD1A" w14:textId="77777777" w:rsidR="00520AF7" w:rsidRPr="00676A93" w:rsidRDefault="00520AF7" w:rsidP="00520AF7">
      <w:pPr>
        <w:pStyle w:val="NoSpacing"/>
        <w:rPr>
          <w:rFonts w:ascii="Angsana New" w:hAnsi="Angsana New"/>
          <w:sz w:val="28"/>
          <w:szCs w:val="28"/>
        </w:rPr>
      </w:pPr>
    </w:p>
    <w:p w14:paraId="58A18FE4" w14:textId="5A5796A2" w:rsidR="00520AF7" w:rsidRPr="00676A93" w:rsidRDefault="00520AF7" w:rsidP="00520AF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ธุรกิจอื่นเป็นหน่วยธุรกิจที่หยุดดำเนินธุรกิจแล้วและอื่น</w:t>
      </w:r>
      <w:r w:rsidR="00BB7615" w:rsidRPr="00676A93">
        <w:rPr>
          <w:rFonts w:ascii="Angsana New" w:hAnsi="Angsana New" w:hint="cs"/>
          <w:sz w:val="28"/>
          <w:szCs w:val="28"/>
          <w:cs/>
        </w:rPr>
        <w:t xml:space="preserve"> ๆ </w:t>
      </w:r>
      <w:r w:rsidRPr="00676A93">
        <w:rPr>
          <w:rFonts w:ascii="Angsana New" w:hAnsi="Angsana New"/>
          <w:sz w:val="28"/>
          <w:szCs w:val="28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Pr="00676A93">
        <w:rPr>
          <w:rFonts w:ascii="Angsana New" w:hAnsi="Angsana New"/>
          <w:sz w:val="28"/>
          <w:szCs w:val="28"/>
        </w:rPr>
        <w:t>256</w:t>
      </w:r>
      <w:r w:rsidR="00325245" w:rsidRPr="00676A93">
        <w:rPr>
          <w:rFonts w:ascii="Angsana New" w:hAnsi="Angsana New"/>
          <w:sz w:val="28"/>
          <w:szCs w:val="28"/>
        </w:rPr>
        <w:t>4</w:t>
      </w:r>
      <w:r w:rsidRPr="00676A93">
        <w:rPr>
          <w:rFonts w:ascii="Angsana New" w:hAnsi="Angsana New"/>
          <w:sz w:val="28"/>
          <w:szCs w:val="28"/>
          <w:cs/>
        </w:rPr>
        <w:t xml:space="preserve"> หรือ </w:t>
      </w:r>
      <w:r w:rsidRPr="00676A93">
        <w:rPr>
          <w:rFonts w:ascii="Angsana New" w:hAnsi="Angsana New"/>
          <w:sz w:val="28"/>
          <w:szCs w:val="28"/>
        </w:rPr>
        <w:t>256</w:t>
      </w:r>
      <w:r w:rsidR="00325245" w:rsidRPr="00676A93">
        <w:rPr>
          <w:rFonts w:ascii="Angsana New" w:hAnsi="Angsana New"/>
          <w:sz w:val="28"/>
          <w:szCs w:val="28"/>
        </w:rPr>
        <w:t>3</w:t>
      </w:r>
    </w:p>
    <w:p w14:paraId="491A08AD" w14:textId="77777777" w:rsidR="00520AF7" w:rsidRPr="00676A93" w:rsidRDefault="00520AF7" w:rsidP="00520AF7">
      <w:pPr>
        <w:pStyle w:val="NoSpacing"/>
        <w:rPr>
          <w:rFonts w:ascii="Angsana New" w:hAnsi="Angsana New"/>
          <w:sz w:val="28"/>
          <w:szCs w:val="28"/>
        </w:rPr>
      </w:pPr>
    </w:p>
    <w:p w14:paraId="06CBAF71" w14:textId="77777777" w:rsidR="00520AF7" w:rsidRPr="00676A93" w:rsidRDefault="00520AF7" w:rsidP="00520AF7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  <w:cs/>
        </w:rPr>
      </w:pPr>
      <w:r w:rsidRPr="00676A93">
        <w:rPr>
          <w:rFonts w:ascii="Angsana New" w:hAnsi="Angsana New"/>
          <w:sz w:val="28"/>
          <w:szCs w:val="28"/>
          <w:cs/>
        </w:rPr>
        <w:t>ผลการดำเนินงาน</w:t>
      </w:r>
      <w:r w:rsidRPr="00676A93">
        <w:rPr>
          <w:rFonts w:ascii="Angsana New" w:hAnsi="Angsana New" w:hint="cs"/>
          <w:sz w:val="28"/>
          <w:szCs w:val="28"/>
          <w:cs/>
        </w:rPr>
        <w:t>ของแต่ละส่วนงาน</w:t>
      </w:r>
      <w:r w:rsidRPr="00676A93">
        <w:rPr>
          <w:rFonts w:ascii="Angsana New" w:hAnsi="Angsana New"/>
          <w:sz w:val="28"/>
          <w:szCs w:val="28"/>
          <w:cs/>
        </w:rPr>
        <w:t>วัดโดยใช้กำไรก่อนต้นทุนทางการเงินและภาษีเงินได้ของส่วนงาน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 w:hint="cs"/>
          <w:sz w:val="28"/>
          <w:szCs w:val="28"/>
          <w:cs/>
        </w:rPr>
        <w:t>ทั้งนี้</w:t>
      </w:r>
      <w:r w:rsidRPr="00676A93">
        <w:rPr>
          <w:rFonts w:ascii="Angsana New" w:hAnsi="Angsana New"/>
          <w:sz w:val="28"/>
          <w:szCs w:val="28"/>
          <w:cs/>
        </w:rPr>
        <w:t xml:space="preserve">การกำหนดราคาระหว่างกันนั้นเป็นไปตามการซื้อขายตามปกติธุรกิจ </w:t>
      </w:r>
    </w:p>
    <w:p w14:paraId="7CE193E9" w14:textId="77777777" w:rsidR="00021825" w:rsidRPr="00676A93" w:rsidRDefault="00021825" w:rsidP="00A853A4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</w:rPr>
      </w:pPr>
    </w:p>
    <w:p w14:paraId="74F43AC4" w14:textId="77777777" w:rsidR="00A853A4" w:rsidRPr="00676A93" w:rsidRDefault="00A853A4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sz w:val="28"/>
          <w:szCs w:val="28"/>
          <w:lang w:val="en-US"/>
        </w:rPr>
        <w:sectPr w:rsidR="00A853A4" w:rsidRPr="00676A93" w:rsidSect="00C73417">
          <w:footerReference w:type="default" r:id="rId18"/>
          <w:pgSz w:w="11909" w:h="16834" w:code="9"/>
          <w:pgMar w:top="691" w:right="1152" w:bottom="576" w:left="1152" w:header="720" w:footer="576" w:gutter="0"/>
          <w:cols w:space="720"/>
        </w:sectPr>
      </w:pPr>
    </w:p>
    <w:tbl>
      <w:tblPr>
        <w:tblW w:w="15476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412"/>
        <w:gridCol w:w="803"/>
        <w:gridCol w:w="7"/>
        <w:gridCol w:w="229"/>
        <w:gridCol w:w="7"/>
        <w:gridCol w:w="802"/>
        <w:gridCol w:w="7"/>
        <w:gridCol w:w="11"/>
        <w:gridCol w:w="220"/>
        <w:gridCol w:w="7"/>
        <w:gridCol w:w="11"/>
        <w:gridCol w:w="833"/>
        <w:gridCol w:w="7"/>
        <w:gridCol w:w="276"/>
        <w:gridCol w:w="7"/>
        <w:gridCol w:w="844"/>
        <w:gridCol w:w="7"/>
        <w:gridCol w:w="11"/>
        <w:gridCol w:w="265"/>
        <w:gridCol w:w="7"/>
        <w:gridCol w:w="11"/>
        <w:gridCol w:w="833"/>
        <w:gridCol w:w="7"/>
        <w:gridCol w:w="276"/>
        <w:gridCol w:w="7"/>
        <w:gridCol w:w="844"/>
        <w:gridCol w:w="7"/>
        <w:gridCol w:w="11"/>
        <w:gridCol w:w="303"/>
        <w:gridCol w:w="7"/>
        <w:gridCol w:w="11"/>
        <w:gridCol w:w="833"/>
        <w:gridCol w:w="7"/>
        <w:gridCol w:w="260"/>
        <w:gridCol w:w="7"/>
        <w:gridCol w:w="844"/>
        <w:gridCol w:w="7"/>
        <w:gridCol w:w="11"/>
        <w:gridCol w:w="222"/>
        <w:gridCol w:w="7"/>
        <w:gridCol w:w="11"/>
        <w:gridCol w:w="833"/>
        <w:gridCol w:w="7"/>
        <w:gridCol w:w="242"/>
        <w:gridCol w:w="7"/>
        <w:gridCol w:w="848"/>
        <w:gridCol w:w="7"/>
        <w:gridCol w:w="11"/>
        <w:gridCol w:w="219"/>
        <w:gridCol w:w="7"/>
        <w:gridCol w:w="11"/>
        <w:gridCol w:w="833"/>
        <w:gridCol w:w="7"/>
        <w:gridCol w:w="276"/>
        <w:gridCol w:w="7"/>
        <w:gridCol w:w="844"/>
        <w:gridCol w:w="7"/>
        <w:gridCol w:w="11"/>
      </w:tblGrid>
      <w:tr w:rsidR="00520AF7" w:rsidRPr="00676A93" w14:paraId="6F7C06F7" w14:textId="77777777" w:rsidTr="00916395">
        <w:trPr>
          <w:trHeight w:val="335"/>
        </w:trPr>
        <w:tc>
          <w:tcPr>
            <w:tcW w:w="427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14:paraId="7DE977F4" w14:textId="77777777" w:rsidR="00520AF7" w:rsidRPr="00676A93" w:rsidRDefault="00520AF7" w:rsidP="000F532A">
            <w:pPr>
              <w:spacing w:line="240" w:lineRule="auto"/>
              <w:ind w:right="-57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00ABC494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58A11BD5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37B5B1D1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50737265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77F873DD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7"/>
            <w:tcBorders>
              <w:left w:val="nil"/>
              <w:right w:val="nil"/>
            </w:tcBorders>
            <w:vAlign w:val="bottom"/>
          </w:tcPr>
          <w:p w14:paraId="1181EA10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3FFD1632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tcBorders>
              <w:left w:val="nil"/>
              <w:right w:val="nil"/>
            </w:tcBorders>
            <w:vAlign w:val="bottom"/>
          </w:tcPr>
          <w:p w14:paraId="6B494059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74367B68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69294655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520AF7" w:rsidRPr="00676A93" w14:paraId="2CF1650F" w14:textId="77777777" w:rsidTr="00916395">
        <w:trPr>
          <w:gridAfter w:val="2"/>
          <w:wAfter w:w="18" w:type="dxa"/>
          <w:trHeight w:val="335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414A4" w14:textId="77777777" w:rsidR="00520AF7" w:rsidRPr="00676A93" w:rsidRDefault="00520AF7" w:rsidP="000F532A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848" w:type="dxa"/>
            <w:gridSpan w:val="5"/>
            <w:tcBorders>
              <w:left w:val="nil"/>
              <w:right w:val="nil"/>
            </w:tcBorders>
            <w:vAlign w:val="bottom"/>
          </w:tcPr>
          <w:p w14:paraId="7738820F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1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DE27947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04536E24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2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0FB50A49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2F5856A1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3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6B003C99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7"/>
            <w:tcBorders>
              <w:left w:val="nil"/>
              <w:right w:val="nil"/>
            </w:tcBorders>
            <w:vAlign w:val="bottom"/>
          </w:tcPr>
          <w:p w14:paraId="032198D2" w14:textId="6D3AAF79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อื่น</w:t>
            </w:r>
            <w:r w:rsidR="00BB7615" w:rsidRPr="00676A93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ๆ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3AF05EAC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tcBorders>
              <w:left w:val="nil"/>
              <w:right w:val="nil"/>
            </w:tcBorders>
            <w:vAlign w:val="bottom"/>
          </w:tcPr>
          <w:p w14:paraId="326CB0AC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0EC28C35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588978F0" w14:textId="77777777" w:rsidR="00520AF7" w:rsidRPr="00676A93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B9078B" w:rsidRPr="00676A93" w14:paraId="42D02A07" w14:textId="77777777" w:rsidTr="00916395">
        <w:trPr>
          <w:gridAfter w:val="2"/>
          <w:wAfter w:w="18" w:type="dxa"/>
          <w:trHeight w:val="335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09C524" w14:textId="3934855E" w:rsidR="00B9078B" w:rsidRPr="00676A93" w:rsidRDefault="00B9078B" w:rsidP="000F532A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1848" w:type="dxa"/>
            <w:gridSpan w:val="5"/>
            <w:tcBorders>
              <w:left w:val="nil"/>
              <w:right w:val="nil"/>
            </w:tcBorders>
            <w:vAlign w:val="bottom"/>
          </w:tcPr>
          <w:p w14:paraId="30DCC31B" w14:textId="77777777" w:rsidR="00B9078B" w:rsidRPr="00676A93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2035B229" w14:textId="77777777" w:rsidR="00B9078B" w:rsidRPr="00676A93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47009015" w14:textId="77777777" w:rsidR="00B9078B" w:rsidRPr="00676A93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7BA45083" w14:textId="77777777" w:rsidR="00B9078B" w:rsidRPr="00676A93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69B1BE74" w14:textId="77777777" w:rsidR="00B9078B" w:rsidRPr="00676A93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62E4548F" w14:textId="77777777" w:rsidR="00B9078B" w:rsidRPr="00676A93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7"/>
            <w:tcBorders>
              <w:left w:val="nil"/>
              <w:right w:val="nil"/>
            </w:tcBorders>
            <w:vAlign w:val="bottom"/>
          </w:tcPr>
          <w:p w14:paraId="6C8CEBC8" w14:textId="77777777" w:rsidR="00B9078B" w:rsidRPr="00676A93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53E3ED4" w14:textId="77777777" w:rsidR="00B9078B" w:rsidRPr="00676A93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tcBorders>
              <w:left w:val="nil"/>
              <w:right w:val="nil"/>
            </w:tcBorders>
            <w:vAlign w:val="bottom"/>
          </w:tcPr>
          <w:p w14:paraId="6FFD4FDC" w14:textId="77777777" w:rsidR="00B9078B" w:rsidRPr="00676A93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63EDAD12" w14:textId="77777777" w:rsidR="00B9078B" w:rsidRPr="00676A93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30157903" w14:textId="77777777" w:rsidR="00B9078B" w:rsidRPr="00676A93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1F247C" w:rsidRPr="00676A93" w14:paraId="4556CCBA" w14:textId="77777777" w:rsidTr="00916395">
        <w:trPr>
          <w:gridAfter w:val="2"/>
          <w:wAfter w:w="18" w:type="dxa"/>
          <w:trHeight w:val="23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ED17DA" w14:textId="4DE0FBD9" w:rsidR="001F247C" w:rsidRPr="00676A93" w:rsidRDefault="001F247C" w:rsidP="001F247C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</w:t>
            </w:r>
            <w:r w:rsidRPr="00676A9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31 </w:t>
            </w:r>
            <w:r w:rsidR="005A49B2" w:rsidRPr="00676A93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75B905DF" w14:textId="1E8D7278" w:rsidR="001F247C" w:rsidRPr="00676A93" w:rsidRDefault="001F247C" w:rsidP="001F247C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562329A1" w14:textId="77777777" w:rsidR="001F247C" w:rsidRPr="00676A93" w:rsidRDefault="001F247C" w:rsidP="001F247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center"/>
          </w:tcPr>
          <w:p w14:paraId="1E00FBCD" w14:textId="7ADABF8B" w:rsidR="001F247C" w:rsidRPr="00676A93" w:rsidRDefault="001F247C" w:rsidP="001F247C">
            <w:pPr>
              <w:tabs>
                <w:tab w:val="decimal" w:pos="18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center"/>
          </w:tcPr>
          <w:p w14:paraId="26C8BA0C" w14:textId="77777777" w:rsidR="001F247C" w:rsidRPr="00676A93" w:rsidRDefault="001F247C" w:rsidP="001F247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7D961847" w14:textId="508B3FE4" w:rsidR="001F247C" w:rsidRPr="00676A93" w:rsidRDefault="001F247C" w:rsidP="001F247C">
            <w:pPr>
              <w:tabs>
                <w:tab w:val="decimal" w:pos="51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022E454C" w14:textId="77777777" w:rsidR="001F247C" w:rsidRPr="00676A93" w:rsidRDefault="001F247C" w:rsidP="001F247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4251E7F" w14:textId="051FB4F7" w:rsidR="001F247C" w:rsidRPr="00676A93" w:rsidRDefault="001F247C" w:rsidP="001F247C">
            <w:pPr>
              <w:tabs>
                <w:tab w:val="decimal" w:pos="45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center"/>
          </w:tcPr>
          <w:p w14:paraId="5F0FB638" w14:textId="77777777" w:rsidR="001F247C" w:rsidRPr="00676A93" w:rsidRDefault="001F247C" w:rsidP="001F247C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78CE6924" w14:textId="2A52FFD3" w:rsidR="001F247C" w:rsidRPr="00676A93" w:rsidRDefault="001F247C" w:rsidP="001F247C">
            <w:pPr>
              <w:tabs>
                <w:tab w:val="decimal" w:pos="49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21A49260" w14:textId="77777777" w:rsidR="001F247C" w:rsidRPr="00676A93" w:rsidRDefault="001F247C" w:rsidP="001F247C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1902FF0" w14:textId="5614677D" w:rsidR="001F247C" w:rsidRPr="00676A93" w:rsidRDefault="001F247C" w:rsidP="001F247C">
            <w:pPr>
              <w:tabs>
                <w:tab w:val="decimal" w:pos="43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  <w:vAlign w:val="center"/>
          </w:tcPr>
          <w:p w14:paraId="538BD377" w14:textId="77777777" w:rsidR="001F247C" w:rsidRPr="00676A93" w:rsidRDefault="001F247C" w:rsidP="001F247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363C6ECC" w14:textId="17BBF8BE" w:rsidR="001F247C" w:rsidRPr="00676A93" w:rsidRDefault="001F247C" w:rsidP="001F247C">
            <w:pPr>
              <w:tabs>
                <w:tab w:val="decimal" w:pos="426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center"/>
          </w:tcPr>
          <w:p w14:paraId="47735789" w14:textId="77777777" w:rsidR="001F247C" w:rsidRPr="00676A93" w:rsidRDefault="001F247C" w:rsidP="001F247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EF1EAED" w14:textId="09E56AA9" w:rsidR="001F247C" w:rsidRPr="00676A93" w:rsidRDefault="001F247C" w:rsidP="001F247C">
            <w:pPr>
              <w:tabs>
                <w:tab w:val="decimal" w:pos="48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center"/>
          </w:tcPr>
          <w:p w14:paraId="11CE5CDE" w14:textId="77777777" w:rsidR="001F247C" w:rsidRPr="00676A93" w:rsidRDefault="001F247C" w:rsidP="001F247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34CD712A" w14:textId="662B2038" w:rsidR="001F247C" w:rsidRPr="00676A93" w:rsidRDefault="001F247C" w:rsidP="001F247C">
            <w:pPr>
              <w:tabs>
                <w:tab w:val="decimal" w:pos="46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center"/>
          </w:tcPr>
          <w:p w14:paraId="487B1ACB" w14:textId="77777777" w:rsidR="001F247C" w:rsidRPr="00676A93" w:rsidRDefault="001F247C" w:rsidP="001F247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center"/>
          </w:tcPr>
          <w:p w14:paraId="35BFC2FA" w14:textId="0C412BC9" w:rsidR="001F247C" w:rsidRPr="00676A93" w:rsidRDefault="001F247C" w:rsidP="001F247C">
            <w:pPr>
              <w:tabs>
                <w:tab w:val="decimal" w:pos="45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center"/>
          </w:tcPr>
          <w:p w14:paraId="18A7B382" w14:textId="77777777" w:rsidR="001F247C" w:rsidRPr="00676A93" w:rsidRDefault="001F247C" w:rsidP="001F247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749E4F06" w14:textId="2083FC95" w:rsidR="001F247C" w:rsidRPr="00676A93" w:rsidRDefault="001F247C" w:rsidP="001F247C">
            <w:pPr>
              <w:tabs>
                <w:tab w:val="decimal" w:pos="44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784AA059" w14:textId="77777777" w:rsidR="001F247C" w:rsidRPr="00676A93" w:rsidRDefault="001F247C" w:rsidP="001F247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61F66A3F" w14:textId="29A52FAD" w:rsidR="001F247C" w:rsidRPr="00676A93" w:rsidRDefault="001F247C" w:rsidP="001F247C">
            <w:pPr>
              <w:tabs>
                <w:tab w:val="decimal" w:pos="47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</w:tr>
      <w:tr w:rsidR="000F532A" w:rsidRPr="00676A93" w14:paraId="07660444" w14:textId="77777777" w:rsidTr="00916395">
        <w:trPr>
          <w:gridAfter w:val="2"/>
          <w:wAfter w:w="18" w:type="dxa"/>
          <w:trHeight w:val="23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996F79" w14:textId="77777777" w:rsidR="000F532A" w:rsidRPr="00676A93" w:rsidRDefault="000F532A" w:rsidP="000F532A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046" w:type="dxa"/>
            <w:gridSpan w:val="55"/>
            <w:tcBorders>
              <w:left w:val="nil"/>
              <w:right w:val="nil"/>
            </w:tcBorders>
            <w:vAlign w:val="center"/>
          </w:tcPr>
          <w:p w14:paraId="6B21B693" w14:textId="5B2D92DD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  <w:t>(ล้านบาท)</w:t>
            </w:r>
          </w:p>
        </w:tc>
      </w:tr>
      <w:tr w:rsidR="000F532A" w:rsidRPr="00676A93" w14:paraId="082B93D9" w14:textId="77777777" w:rsidTr="00916395">
        <w:trPr>
          <w:gridAfter w:val="2"/>
          <w:wAfter w:w="18" w:type="dxa"/>
          <w:trHeight w:val="23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8ED82" w14:textId="77777777" w:rsidR="000F532A" w:rsidRPr="00676A93" w:rsidRDefault="000F532A" w:rsidP="000F532A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1F5C8273" w14:textId="622A957B" w:rsidR="000F532A" w:rsidRPr="00676A93" w:rsidRDefault="004B4107" w:rsidP="000F532A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501.47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3B0530A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center"/>
          </w:tcPr>
          <w:p w14:paraId="5129077B" w14:textId="1C03AFC9" w:rsidR="000F532A" w:rsidRPr="00676A93" w:rsidRDefault="009F49C5" w:rsidP="000F532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493.63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center"/>
          </w:tcPr>
          <w:p w14:paraId="2E10E116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5897D5F1" w14:textId="080DB353" w:rsidR="000F532A" w:rsidRPr="00676A93" w:rsidRDefault="004B4107" w:rsidP="00E718A8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4.0</w:t>
            </w:r>
            <w:r w:rsidR="008D36AB" w:rsidRPr="00676A93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53F76D4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5628C1EB" w14:textId="61FB25AB" w:rsidR="000F532A" w:rsidRPr="00676A93" w:rsidRDefault="009F49C5" w:rsidP="000F532A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48.06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center"/>
          </w:tcPr>
          <w:p w14:paraId="74A42EE2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59A77E20" w14:textId="29629C46" w:rsidR="000F532A" w:rsidRPr="00676A93" w:rsidRDefault="00B5400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377.05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099E6C5E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1DB0045A" w14:textId="08F2BC16" w:rsidR="000F532A" w:rsidRPr="00676A93" w:rsidRDefault="009F49C5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328.30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  <w:vAlign w:val="center"/>
          </w:tcPr>
          <w:p w14:paraId="04A3BF00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18E30F5C" w14:textId="2AB64135" w:rsidR="000F532A" w:rsidRPr="00676A93" w:rsidRDefault="00B5400A" w:rsidP="004A265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50.38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center"/>
          </w:tcPr>
          <w:p w14:paraId="59D10447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29DF90D" w14:textId="42A2605D" w:rsidR="000F532A" w:rsidRPr="00676A93" w:rsidRDefault="009F49C5" w:rsidP="000F532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9C3A57" w:rsidRPr="00676A93">
              <w:rPr>
                <w:rFonts w:ascii="Angsana New" w:hAnsi="Angsana New"/>
                <w:color w:val="000000"/>
                <w:sz w:val="20"/>
                <w:szCs w:val="20"/>
              </w:rPr>
              <w:t>3.13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center"/>
          </w:tcPr>
          <w:p w14:paraId="416838B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5654D23E" w14:textId="447DDE5C" w:rsidR="000F532A" w:rsidRPr="00676A93" w:rsidRDefault="00B5400A" w:rsidP="00D17D20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center"/>
          </w:tcPr>
          <w:p w14:paraId="0F1287D7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center"/>
          </w:tcPr>
          <w:p w14:paraId="54F20B7C" w14:textId="25AAA7F9" w:rsidR="000F532A" w:rsidRPr="00676A93" w:rsidRDefault="009F49C5" w:rsidP="00D17D20">
            <w:pPr>
              <w:tabs>
                <w:tab w:val="decimal" w:pos="3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center"/>
          </w:tcPr>
          <w:p w14:paraId="64AF7FB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3BC3905C" w14:textId="33ADB848" w:rsidR="000F532A" w:rsidRPr="00676A93" w:rsidRDefault="00B5400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932.9</w:t>
            </w:r>
            <w:r w:rsidR="008D36AB" w:rsidRPr="00676A93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5885DD15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27F494B" w14:textId="5E07249F" w:rsidR="000F532A" w:rsidRPr="00676A93" w:rsidRDefault="009F49C5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94</w:t>
            </w:r>
            <w:r w:rsidR="005D2FAC" w:rsidRPr="00676A93">
              <w:rPr>
                <w:rFonts w:ascii="Angsana New" w:hAnsi="Angsana New"/>
                <w:color w:val="000000"/>
                <w:sz w:val="20"/>
                <w:szCs w:val="20"/>
              </w:rPr>
              <w:t>3.12</w:t>
            </w:r>
          </w:p>
        </w:tc>
      </w:tr>
      <w:tr w:rsidR="000F532A" w:rsidRPr="00676A93" w14:paraId="2118BC57" w14:textId="77777777" w:rsidTr="00916395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D397E5" w14:textId="77777777" w:rsidR="000F532A" w:rsidRPr="00676A93" w:rsidRDefault="000F532A" w:rsidP="000F532A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76D82C" w14:textId="16B576A3" w:rsidR="000F532A" w:rsidRPr="00676A93" w:rsidRDefault="004B4107" w:rsidP="00D17D20">
            <w:pPr>
              <w:tabs>
                <w:tab w:val="decimal" w:pos="363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45001BA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5F0C39" w14:textId="547B6C50" w:rsidR="000F532A" w:rsidRPr="00676A93" w:rsidRDefault="009F49C5" w:rsidP="00D17D20">
            <w:pPr>
              <w:tabs>
                <w:tab w:val="decimal" w:pos="43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05649D6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7692E" w14:textId="0A9FDB1E" w:rsidR="000F532A" w:rsidRPr="00676A93" w:rsidRDefault="004B4107" w:rsidP="00E718A8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18B181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276F3C" w14:textId="7A224D26" w:rsidR="000F532A" w:rsidRPr="00676A93" w:rsidRDefault="009F49C5" w:rsidP="000F532A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63E344E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8737F" w14:textId="4711FEB3" w:rsidR="000F532A" w:rsidRPr="00676A93" w:rsidRDefault="00B5400A" w:rsidP="00D17D20">
            <w:pPr>
              <w:tabs>
                <w:tab w:val="decimal" w:pos="36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AD38D7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E75FF5" w14:textId="63265462" w:rsidR="000F532A" w:rsidRPr="00676A93" w:rsidRDefault="009F49C5" w:rsidP="00D17D20">
            <w:pPr>
              <w:tabs>
                <w:tab w:val="decimal" w:pos="32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1758FD4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F9DE11" w14:textId="2FDF9F85" w:rsidR="000F532A" w:rsidRPr="00676A93" w:rsidRDefault="00B5400A" w:rsidP="000F532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14.24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4BC91861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911C8" w14:textId="248738F6" w:rsidR="000F532A" w:rsidRPr="00676A93" w:rsidRDefault="009F49C5" w:rsidP="000F532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8.56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62EC2FF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9494A" w14:textId="2378B26D" w:rsidR="000F532A" w:rsidRPr="00676A93" w:rsidRDefault="00B5400A" w:rsidP="000F532A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(14.</w:t>
            </w:r>
            <w:r w:rsidR="005D2FAC" w:rsidRPr="00676A93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0B7D499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CF80D" w14:textId="22E49A8A" w:rsidR="000F532A" w:rsidRPr="00676A93" w:rsidRDefault="009F49C5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(8.62)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3544EE87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7F88C9" w14:textId="3FFD7827" w:rsidR="000F532A" w:rsidRPr="00676A93" w:rsidRDefault="00B5400A" w:rsidP="00D17D20">
            <w:pPr>
              <w:tabs>
                <w:tab w:val="decimal" w:pos="40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7AF5565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BDD62" w14:textId="5258E548" w:rsidR="000F532A" w:rsidRPr="00676A93" w:rsidRDefault="009F49C5" w:rsidP="00D17D20">
            <w:pPr>
              <w:tabs>
                <w:tab w:val="decimal" w:pos="40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0F532A" w:rsidRPr="00676A93" w14:paraId="4BEE2A12" w14:textId="77777777" w:rsidTr="00916395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FE10E0" w14:textId="77777777" w:rsidR="000F532A" w:rsidRPr="00676A93" w:rsidRDefault="000F532A" w:rsidP="000F532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A2EDA" w14:textId="0714915E" w:rsidR="000F532A" w:rsidRPr="00676A93" w:rsidRDefault="004B4107" w:rsidP="000F532A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501.47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24433FE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B661A" w14:textId="5DB26FC7" w:rsidR="000F532A" w:rsidRPr="00676A93" w:rsidRDefault="009F49C5" w:rsidP="000F532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493.63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07D8AA3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6F7B8" w14:textId="2AF9B8D1" w:rsidR="000F532A" w:rsidRPr="00676A93" w:rsidRDefault="004B4107" w:rsidP="00E718A8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4.0</w:t>
            </w:r>
            <w:r w:rsidR="008D36AB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C5A0B5D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72A721" w14:textId="39EB2549" w:rsidR="000F532A" w:rsidRPr="00676A93" w:rsidRDefault="009F49C5" w:rsidP="000F532A">
            <w:pPr>
              <w:tabs>
                <w:tab w:val="decimal" w:pos="37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48.12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4A828D9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F4D73" w14:textId="0CE870BA" w:rsidR="000F532A" w:rsidRPr="00676A93" w:rsidRDefault="00B5400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377.05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7CAFBF5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30D545" w14:textId="03DF396C" w:rsidR="000F532A" w:rsidRPr="00676A93" w:rsidRDefault="009F49C5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328.30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7972AE26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FF233" w14:textId="4691051C" w:rsidR="000F532A" w:rsidRPr="00676A93" w:rsidRDefault="00B5400A" w:rsidP="000F532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64.62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104B54E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45172" w14:textId="021B633B" w:rsidR="000F532A" w:rsidRPr="00676A93" w:rsidRDefault="009F49C5" w:rsidP="000F532A">
            <w:pPr>
              <w:tabs>
                <w:tab w:val="decimal" w:pos="352"/>
              </w:tabs>
              <w:spacing w:line="240" w:lineRule="auto"/>
              <w:ind w:right="-106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</w:t>
            </w:r>
            <w:r w:rsidR="005D2FAC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01B5591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840B8" w14:textId="05A537EB" w:rsidR="000F532A" w:rsidRPr="00676A93" w:rsidRDefault="00B5400A" w:rsidP="00253006">
            <w:pPr>
              <w:tabs>
                <w:tab w:val="decimal" w:pos="305"/>
              </w:tabs>
              <w:spacing w:line="240" w:lineRule="auto"/>
              <w:ind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(14.</w:t>
            </w:r>
            <w:r w:rsidR="000818E1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14479982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D8BF5C" w14:textId="0E9DB336" w:rsidR="000F532A" w:rsidRPr="00676A93" w:rsidRDefault="009F49C5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(8.62)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2B31E991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A1B8B" w14:textId="0DD49E5E" w:rsidR="000F532A" w:rsidRPr="00676A93" w:rsidRDefault="00B5400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932.9</w:t>
            </w:r>
            <w:r w:rsidR="008D36AB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E5F825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8B540" w14:textId="1F731C2C" w:rsidR="000F532A" w:rsidRPr="00676A93" w:rsidRDefault="009F49C5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94</w:t>
            </w:r>
            <w:r w:rsidR="005D2FAC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3.12</w:t>
            </w:r>
          </w:p>
        </w:tc>
      </w:tr>
      <w:tr w:rsidR="000F532A" w:rsidRPr="00676A93" w14:paraId="0A0DA995" w14:textId="77777777" w:rsidTr="00916395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D0DBDE" w14:textId="77777777" w:rsidR="000F532A" w:rsidRPr="00676A93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F99A3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505A85A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186FFF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358D414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F4BF8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0E21B85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46A086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0988FB0A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3779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0E098B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4FF77A" w14:textId="77777777" w:rsidR="000F532A" w:rsidRPr="00676A93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5DD5F057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21E8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C0A3AF1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4335A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DB2CAA6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54308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7DB96624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063EB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5A561D7D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62C90" w14:textId="4EDB109D" w:rsidR="000F532A" w:rsidRPr="00676A93" w:rsidRDefault="00B5400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8D36AB" w:rsidRPr="00676A93">
              <w:rPr>
                <w:rFonts w:ascii="Angsana New" w:hAnsi="Angsana New"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BD8563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08E3E" w14:textId="42EA67C2" w:rsidR="000F532A" w:rsidRPr="00676A93" w:rsidRDefault="009F49C5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5D2FAC" w:rsidRPr="00676A93">
              <w:rPr>
                <w:rFonts w:ascii="Angsana New" w:hAnsi="Angsana New"/>
                <w:color w:val="000000"/>
                <w:sz w:val="20"/>
                <w:szCs w:val="20"/>
              </w:rPr>
              <w:t>3.5</w:t>
            </w:r>
            <w:r w:rsidR="0067359E" w:rsidRPr="00676A93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</w:tr>
      <w:tr w:rsidR="000F532A" w:rsidRPr="00676A93" w14:paraId="775D4BB1" w14:textId="77777777" w:rsidTr="00916395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F706D" w14:textId="77777777" w:rsidR="000F532A" w:rsidRPr="00676A93" w:rsidRDefault="000F532A" w:rsidP="000F532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3BF8E163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5EB59F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40E86CF8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2FA93E10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0ABEA8BC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F5BDB42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1F75E34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59E5A19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975209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D70B2B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78549EE" w14:textId="77777777" w:rsidR="000F532A" w:rsidRPr="00676A93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7F7230D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AC95C5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9E919B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E8DBCE7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1E94E85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1A17C1D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3B2334B6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50A9EB3B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21B20A5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40951" w14:textId="2FEB7862" w:rsidR="000F532A" w:rsidRPr="00676A93" w:rsidRDefault="00B5400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1,00</w:t>
            </w:r>
            <w:r w:rsidR="008D36AB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B26547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37CF3" w14:textId="20891198" w:rsidR="000F532A" w:rsidRPr="00676A93" w:rsidRDefault="009F49C5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996.6</w:t>
            </w:r>
            <w:r w:rsidR="0067359E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13636" w:rsidRPr="00676A93" w14:paraId="2224C821" w14:textId="77777777" w:rsidTr="00213636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2A15D" w14:textId="77777777" w:rsidR="00213636" w:rsidRPr="00676A93" w:rsidRDefault="00213636" w:rsidP="000F532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317567AB" w14:textId="77777777" w:rsidR="00213636" w:rsidRPr="00676A93" w:rsidRDefault="00213636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0016E0C5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8B98A49" w14:textId="77777777" w:rsidR="00213636" w:rsidRPr="00676A93" w:rsidRDefault="00213636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50FAC625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F9066B5" w14:textId="77777777" w:rsidR="00213636" w:rsidRPr="00676A93" w:rsidRDefault="00213636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1C0F949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3281C99" w14:textId="77777777" w:rsidR="00213636" w:rsidRPr="00676A93" w:rsidRDefault="00213636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34DDBA1A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9394AD8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5F91150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F1A29E4" w14:textId="77777777" w:rsidR="00213636" w:rsidRPr="00676A93" w:rsidRDefault="00213636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49C5E505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47EFDED0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58439DEA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50DF75F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3D7B76C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5A4A81D" w14:textId="77777777" w:rsidR="00213636" w:rsidRPr="00676A93" w:rsidRDefault="00213636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08D2405F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04FC3C34" w14:textId="77777777" w:rsidR="00213636" w:rsidRPr="00676A93" w:rsidRDefault="00213636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5B9E5980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DC6FB2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7B5E497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F6866" w14:textId="77777777" w:rsidR="00213636" w:rsidRPr="00676A93" w:rsidRDefault="00213636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F532A" w:rsidRPr="00676A93" w14:paraId="1BC14935" w14:textId="77777777" w:rsidTr="00916395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DC833" w14:textId="179CBC50" w:rsidR="000F532A" w:rsidRPr="00676A93" w:rsidRDefault="00213636" w:rsidP="000F532A">
            <w:pPr>
              <w:spacing w:line="240" w:lineRule="auto"/>
              <w:rPr>
                <w:rFonts w:ascii="Angsana New" w:hAnsi="Angsana New"/>
                <w:color w:val="000000"/>
                <w:sz w:val="14"/>
                <w:szCs w:val="14"/>
                <w:cs/>
                <w:lang w:val="en-GB"/>
              </w:rPr>
            </w:pPr>
            <w:r w:rsidRPr="00213636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646632F4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FBDA01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68B3904F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BB40D80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576C96E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91A6A4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56D4161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1B71D03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84D039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D8F1072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476AA93" w14:textId="77777777" w:rsidR="000F532A" w:rsidRPr="00676A93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477A95F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44D88A16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423647E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77167E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14AC9E01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D365AF7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94C7DF6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689241A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463ADC3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B1E79CD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B338F2E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408AC2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F532A" w:rsidRPr="00676A93" w14:paraId="20AE4078" w14:textId="77777777" w:rsidTr="00916395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24574" w14:textId="77777777" w:rsidR="000F532A" w:rsidRPr="00676A93" w:rsidRDefault="000F532A" w:rsidP="000F532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7ACF4CC0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DC06B3D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59DF0F5A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5D5CC3D7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4AD1E845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1C87EB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3B363DE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040B0681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60547F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3A5FAE4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196A67E" w14:textId="77777777" w:rsidR="000F532A" w:rsidRPr="00676A93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5B7DE2F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07786071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30189290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9BB6B0A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6606387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7B14BA2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07AF38E2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6825DDF6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0FC1187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DD51905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32DDC0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160266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5400A" w:rsidRPr="00676A93" w14:paraId="380FE426" w14:textId="77777777" w:rsidTr="00767F7E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EC0985" w14:textId="77777777" w:rsidR="00B5400A" w:rsidRPr="00676A93" w:rsidRDefault="00B5400A" w:rsidP="00B5400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15360990" w14:textId="363F07E7" w:rsidR="00B5400A" w:rsidRPr="00676A93" w:rsidRDefault="00B5400A" w:rsidP="00B5400A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501.47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55198F69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center"/>
          </w:tcPr>
          <w:p w14:paraId="509F8E87" w14:textId="2B1F0BFA" w:rsidR="00B5400A" w:rsidRPr="00676A93" w:rsidRDefault="00B5400A" w:rsidP="00B5400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493.63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center"/>
          </w:tcPr>
          <w:p w14:paraId="142BB3A7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6B97C2A4" w14:textId="680C7188" w:rsidR="00B5400A" w:rsidRPr="00676A93" w:rsidRDefault="00B5400A" w:rsidP="00B5400A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3812F787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AAEC9E3" w14:textId="191E9C64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center"/>
          </w:tcPr>
          <w:p w14:paraId="2E83ED1F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162C8812" w14:textId="3B9131B1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377.05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456CCACB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79ACA6AF" w14:textId="23AC8CD1" w:rsidR="00B5400A" w:rsidRPr="00676A93" w:rsidRDefault="00B5400A" w:rsidP="00B5400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328.30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  <w:vAlign w:val="center"/>
          </w:tcPr>
          <w:p w14:paraId="6F8378B7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21BAE91D" w14:textId="71FEF65C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27.19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center"/>
          </w:tcPr>
          <w:p w14:paraId="1A8DAEEA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87C1562" w14:textId="59160DEB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46.5</w:t>
            </w:r>
            <w:r w:rsidR="005D2FAC" w:rsidRPr="00676A93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center"/>
          </w:tcPr>
          <w:p w14:paraId="5B4D2A4A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3A5C42FB" w14:textId="1F5D9C2A" w:rsidR="00B5400A" w:rsidRPr="00676A93" w:rsidRDefault="00B5400A" w:rsidP="00B5400A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(8.75)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center"/>
          </w:tcPr>
          <w:p w14:paraId="008278D2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center"/>
          </w:tcPr>
          <w:p w14:paraId="2861B767" w14:textId="50A26AB1" w:rsidR="00B5400A" w:rsidRPr="00676A93" w:rsidRDefault="00B5400A" w:rsidP="00B5400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(6.33)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center"/>
          </w:tcPr>
          <w:p w14:paraId="47C5BD37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07F8C14F" w14:textId="44C54865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896.9</w:t>
            </w:r>
            <w:r w:rsidR="005D2FAC" w:rsidRPr="00676A93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6D1CB915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01F53C1D" w14:textId="3D5F5943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5D2FAC" w:rsidRPr="00676A93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2.14</w:t>
            </w:r>
          </w:p>
        </w:tc>
      </w:tr>
      <w:tr w:rsidR="00B5400A" w:rsidRPr="00676A93" w14:paraId="523F0539" w14:textId="77777777" w:rsidTr="00916395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B067D0" w14:textId="77777777" w:rsidR="00B5400A" w:rsidRPr="00676A93" w:rsidRDefault="00B5400A" w:rsidP="00B5400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8B7786" w14:textId="6749178A" w:rsidR="00B5400A" w:rsidRPr="00676A93" w:rsidRDefault="00B5400A" w:rsidP="00B5400A">
            <w:pPr>
              <w:tabs>
                <w:tab w:val="decimal" w:pos="363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77504CF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6245B" w14:textId="7A18FFF7" w:rsidR="00B5400A" w:rsidRPr="00676A93" w:rsidRDefault="00B5400A" w:rsidP="00B5400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0EDA8E0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746FEA" w14:textId="3D9F3F6D" w:rsidR="00B5400A" w:rsidRPr="00676A93" w:rsidRDefault="00D14655" w:rsidP="00B5400A">
            <w:pPr>
              <w:tabs>
                <w:tab w:val="decimal" w:pos="375"/>
              </w:tabs>
              <w:spacing w:line="240" w:lineRule="auto"/>
              <w:ind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4.0</w:t>
            </w:r>
            <w:r w:rsidR="008D36AB" w:rsidRPr="00676A93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5F65C58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416B04" w14:textId="5A297922" w:rsidR="00B5400A" w:rsidRPr="00676A93" w:rsidRDefault="00D14655" w:rsidP="00B5400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48.12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23B36A7F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094F4C" w14:textId="4C2C24BF" w:rsidR="00B5400A" w:rsidRPr="00676A93" w:rsidRDefault="00B5400A" w:rsidP="00B5400A">
            <w:pPr>
              <w:tabs>
                <w:tab w:val="decimal" w:pos="36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133E330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F7456" w14:textId="2DA2EE37" w:rsidR="00B5400A" w:rsidRPr="00676A93" w:rsidRDefault="00B5400A" w:rsidP="00B5400A">
            <w:pPr>
              <w:tabs>
                <w:tab w:val="decimal" w:pos="34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463F0785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1051F4" w14:textId="55DAF722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37.43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3C24F946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BC12D" w14:textId="4551EFA8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35.15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33AED7E1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CA861" w14:textId="2939E063" w:rsidR="00B5400A" w:rsidRPr="00676A93" w:rsidRDefault="00B5400A" w:rsidP="00B5400A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(5.56)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75F482AD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462733" w14:textId="70BAD9F2" w:rsidR="00B5400A" w:rsidRPr="00676A93" w:rsidRDefault="00B5400A" w:rsidP="00B5400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(2.29)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5E5AAF36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0082BB" w14:textId="3AF5CA20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35.9</w:t>
            </w:r>
            <w:r w:rsidR="008D36AB" w:rsidRPr="00676A93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6A43127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FE6A41" w14:textId="5BAE61D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80.98</w:t>
            </w:r>
          </w:p>
        </w:tc>
      </w:tr>
      <w:tr w:rsidR="00B5400A" w:rsidRPr="00676A93" w14:paraId="2BF069BE" w14:textId="77777777" w:rsidTr="00916395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B82BBB" w14:textId="77777777" w:rsidR="00B5400A" w:rsidRPr="00676A93" w:rsidRDefault="00B5400A" w:rsidP="00B5400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727E78" w14:textId="7903C8AC" w:rsidR="00B5400A" w:rsidRPr="00676A93" w:rsidRDefault="00B5400A" w:rsidP="00B5400A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501.47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D6AC41F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29CEB" w14:textId="3F07D5DB" w:rsidR="00B5400A" w:rsidRPr="00676A93" w:rsidRDefault="00B5400A" w:rsidP="00B5400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493.63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3D7AE466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98EECE" w14:textId="6AAC9171" w:rsidR="00B5400A" w:rsidRPr="00676A93" w:rsidRDefault="00B5400A" w:rsidP="00B5400A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4.0</w:t>
            </w:r>
            <w:r w:rsidR="008D36AB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C0E0ED5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BCB7D" w14:textId="3B60DFE1" w:rsidR="00B5400A" w:rsidRPr="00676A93" w:rsidRDefault="00B5400A" w:rsidP="00B5400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48.12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169A202D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126CF" w14:textId="535A433B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377.05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FCA901E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079C39" w14:textId="48D20546" w:rsidR="00B5400A" w:rsidRPr="00676A93" w:rsidRDefault="00B5400A" w:rsidP="00B5400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328.30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140121EF" w14:textId="418B1115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F7E88" w14:textId="3C213C46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64.62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5825DD6E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C9D60" w14:textId="7424B744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</w:t>
            </w:r>
            <w:r w:rsidR="005D2FAC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5C1E529A" w14:textId="160DDE04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3B8E9" w14:textId="5A19FD20" w:rsidR="00B5400A" w:rsidRPr="00676A93" w:rsidRDefault="00B5400A" w:rsidP="00B5400A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(14.</w:t>
            </w:r>
            <w:r w:rsidR="005D2FAC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30E989C1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56730E" w14:textId="47BF9316" w:rsidR="00B5400A" w:rsidRPr="00676A93" w:rsidRDefault="00B5400A" w:rsidP="00B5400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(8.62)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31888D92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ABD754" w14:textId="026E9C95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932.9</w:t>
            </w:r>
            <w:r w:rsidR="008D36AB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170A1B0" w14:textId="77777777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F78D31" w14:textId="0986E5ED" w:rsidR="00B5400A" w:rsidRPr="00676A93" w:rsidRDefault="00B5400A" w:rsidP="00B5400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94</w:t>
            </w:r>
            <w:r w:rsidR="005D2FAC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3.12</w:t>
            </w:r>
          </w:p>
        </w:tc>
      </w:tr>
      <w:tr w:rsidR="000F532A" w:rsidRPr="00676A93" w14:paraId="07C9BF92" w14:textId="77777777" w:rsidTr="00916395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57444" w14:textId="77777777" w:rsidR="000F532A" w:rsidRPr="00676A93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6F1A3129" w14:textId="77777777" w:rsidR="000F532A" w:rsidRPr="00676A93" w:rsidRDefault="000F532A" w:rsidP="000F532A">
            <w:pPr>
              <w:tabs>
                <w:tab w:val="decimal" w:pos="2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ADCF7A4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153142" w14:textId="77777777" w:rsidR="000F532A" w:rsidRPr="00676A93" w:rsidRDefault="000F532A" w:rsidP="000F532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A0F9348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9216FC" w14:textId="77777777" w:rsidR="000F532A" w:rsidRPr="00676A93" w:rsidRDefault="000F532A" w:rsidP="000F532A">
            <w:pPr>
              <w:tabs>
                <w:tab w:val="decimal" w:pos="177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988959E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E0A099" w14:textId="77777777" w:rsidR="000F532A" w:rsidRPr="00676A93" w:rsidRDefault="000F532A" w:rsidP="000F532A">
            <w:pPr>
              <w:tabs>
                <w:tab w:val="decimal" w:pos="253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1F7DCB07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E27CEC" w14:textId="77777777" w:rsidR="000F532A" w:rsidRPr="00676A93" w:rsidRDefault="000F532A" w:rsidP="000F532A">
            <w:pPr>
              <w:tabs>
                <w:tab w:val="decimal" w:pos="17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6DF381D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7863DD" w14:textId="77777777" w:rsidR="000F532A" w:rsidRPr="00676A93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719BD905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E17674" w14:textId="77777777" w:rsidR="000F532A" w:rsidRPr="00676A93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1E89E755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7C5B49" w14:textId="77777777" w:rsidR="000F532A" w:rsidRPr="00676A93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5CC6BADC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FB84BB" w14:textId="77777777" w:rsidR="000F532A" w:rsidRPr="00676A93" w:rsidRDefault="000F532A" w:rsidP="000F532A">
            <w:pPr>
              <w:tabs>
                <w:tab w:val="decimal" w:pos="9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221FC89C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5FD7DF" w14:textId="77777777" w:rsidR="000F532A" w:rsidRPr="00676A93" w:rsidRDefault="000F532A" w:rsidP="000F532A">
            <w:pPr>
              <w:tabs>
                <w:tab w:val="decimal" w:pos="177"/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4FE95FA0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066041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AA7835D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677A3F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F532A" w:rsidRPr="00676A93" w14:paraId="63F91540" w14:textId="77777777" w:rsidTr="00916395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7011B" w14:textId="77777777" w:rsidR="000F532A" w:rsidRPr="00676A93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676A93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676A93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2A824413" w14:textId="2F7919A1" w:rsidR="000F532A" w:rsidRPr="00676A93" w:rsidRDefault="00166F60" w:rsidP="000F532A">
            <w:pPr>
              <w:tabs>
                <w:tab w:val="decimal" w:pos="2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20.99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27A4984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8634B23" w14:textId="4EE02FF7" w:rsidR="000F532A" w:rsidRPr="00676A93" w:rsidRDefault="004F75C7" w:rsidP="00756318">
            <w:pPr>
              <w:tabs>
                <w:tab w:val="decimal" w:pos="43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72.30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64462CB1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32D7E3B" w14:textId="0774BFAC" w:rsidR="000F532A" w:rsidRPr="00676A93" w:rsidRDefault="00166F60" w:rsidP="00E718A8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35087E8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37AAD78" w14:textId="792BA96B" w:rsidR="000F532A" w:rsidRPr="00676A93" w:rsidRDefault="004F75C7" w:rsidP="004A265A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3.37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045D9470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51436E0" w14:textId="4171D6BC" w:rsidR="000F532A" w:rsidRPr="00676A93" w:rsidRDefault="00166F60" w:rsidP="004A265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21.94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389ECF7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D54A569" w14:textId="758DB731" w:rsidR="000F532A" w:rsidRPr="00676A93" w:rsidRDefault="004F75C7" w:rsidP="004A265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(2.77)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535A7347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005453B" w14:textId="574C6320" w:rsidR="000F532A" w:rsidRPr="00676A93" w:rsidRDefault="00166F60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52.49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53DCB7C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EB45931" w14:textId="67D89197" w:rsidR="000F532A" w:rsidRPr="00676A93" w:rsidRDefault="004F75C7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(69.03)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47CEA476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D881FC7" w14:textId="3A6594C9" w:rsidR="000F532A" w:rsidRPr="00676A93" w:rsidRDefault="00166F60" w:rsidP="00D17D20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(138.34)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4A37F820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6036AD81" w14:textId="140337A0" w:rsidR="000F532A" w:rsidRPr="00676A93" w:rsidRDefault="004F75C7" w:rsidP="00D17D20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(12.52)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2CAB0B73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8E30F99" w14:textId="32012944" w:rsidR="000F532A" w:rsidRPr="00676A93" w:rsidRDefault="0094093B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(4</w:t>
            </w:r>
            <w:r w:rsidR="009515AB" w:rsidRPr="00676A93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9515AB" w:rsidRPr="00676A93">
              <w:rPr>
                <w:rFonts w:ascii="Angsana New" w:hAnsi="Angsana New"/>
                <w:color w:val="000000"/>
                <w:sz w:val="20"/>
                <w:szCs w:val="20"/>
              </w:rPr>
              <w:t>47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9DA2BBB" w14:textId="77777777" w:rsidR="000F532A" w:rsidRPr="00676A93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1CCAC41" w14:textId="6E5C6189" w:rsidR="000F532A" w:rsidRPr="00676A93" w:rsidRDefault="00B5400A" w:rsidP="0025300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9515AB" w:rsidRPr="00676A93">
              <w:rPr>
                <w:rFonts w:ascii="Angsana New" w:hAnsi="Angsana New"/>
                <w:color w:val="000000"/>
                <w:sz w:val="20"/>
                <w:szCs w:val="20"/>
              </w:rPr>
              <w:t>8.</w:t>
            </w:r>
            <w:r w:rsidR="004F75C7" w:rsidRPr="00676A93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9515AB" w:rsidRPr="00676A93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0F532A" w:rsidRPr="00676A93" w14:paraId="7541BA25" w14:textId="77777777" w:rsidTr="00916395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117B5" w14:textId="77777777" w:rsidR="000F532A" w:rsidRPr="00676A93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55E76454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900C1B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1D150D42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BAA6D26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642A3247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1D7C81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E236B87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7FE0DFB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0F3B98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1229ECE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833286B" w14:textId="77777777" w:rsidR="000F532A" w:rsidRPr="00676A93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1DA253B6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772217D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07BB756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535530E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9C020D1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AB7DEDF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5AEDEF0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74F8779F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7B120DE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ACAD49" w14:textId="3D30E3A1" w:rsidR="000F532A" w:rsidRPr="00676A93" w:rsidRDefault="0094093B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8D36AB" w:rsidRPr="00676A93">
              <w:rPr>
                <w:rFonts w:ascii="Angsana New" w:hAnsi="Angsana New"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180BD4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EA656D" w14:textId="32C8C79E" w:rsidR="000F532A" w:rsidRPr="00676A93" w:rsidRDefault="009515AB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53.53</w:t>
            </w:r>
          </w:p>
        </w:tc>
      </w:tr>
      <w:tr w:rsidR="000F532A" w:rsidRPr="00676A93" w14:paraId="240DB838" w14:textId="77777777" w:rsidTr="00916395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F1C72" w14:textId="77777777" w:rsidR="000F532A" w:rsidRPr="00676A93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รวมกำไร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จากส่วนงาน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ที่รายงาน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0E432DB0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23C7E8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25CF90E2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26F607A5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478FFABD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9930E8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9A16A80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607F63F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22B3F7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02F9E2A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DD37F7B" w14:textId="77777777" w:rsidR="000F532A" w:rsidRPr="00676A93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15CE83CD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2EA31B74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4260EBA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B3D86E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226D94A7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60EC95BF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F399A5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0FE4347D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40BE4A32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12F23" w14:textId="7A653534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CEA3CC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2ADA8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F532A" w:rsidRPr="00676A93" w14:paraId="5FE4F958" w14:textId="77777777" w:rsidTr="00916395">
        <w:trPr>
          <w:trHeight w:val="25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11403" w14:textId="77777777" w:rsidR="000F532A" w:rsidRPr="00676A93" w:rsidRDefault="000F532A" w:rsidP="000F532A">
            <w:pPr>
              <w:spacing w:line="240" w:lineRule="auto"/>
              <w:ind w:left="189" w:hanging="189"/>
              <w:jc w:val="lef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ก่อนต้นทุนการเงินและภาษีเงินได้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50497E7F" w14:textId="77777777" w:rsidR="000F532A" w:rsidRPr="00676A93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E86ABF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7F7F4CA2" w14:textId="77777777" w:rsidR="000F532A" w:rsidRPr="00676A93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51ABEE5E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4BE46E61" w14:textId="77777777" w:rsidR="000F532A" w:rsidRPr="00676A93" w:rsidRDefault="000F532A" w:rsidP="000F532A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56B5E1A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305BD46" w14:textId="77777777" w:rsidR="000F532A" w:rsidRPr="00676A93" w:rsidRDefault="000F532A" w:rsidP="000F532A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1E3AF841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7529693" w14:textId="77777777" w:rsidR="000F532A" w:rsidRPr="00676A93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66771C0" w14:textId="77777777" w:rsidR="000F532A" w:rsidRPr="00676A93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9839F41" w14:textId="77777777" w:rsidR="000F532A" w:rsidRPr="00676A93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6981458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F55E9E6" w14:textId="77777777" w:rsidR="000F532A" w:rsidRPr="00676A93" w:rsidRDefault="000F532A" w:rsidP="000F532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3DFACE75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9CF374B" w14:textId="77777777" w:rsidR="000F532A" w:rsidRPr="00676A93" w:rsidRDefault="000F532A" w:rsidP="000F532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D891B7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0FEEF780" w14:textId="77777777" w:rsidR="000F532A" w:rsidRPr="00676A93" w:rsidRDefault="000F532A" w:rsidP="000F532A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5D99B28E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6C63CF3E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4C127FA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CB8D6F4" w14:textId="71177A9C" w:rsidR="000F532A" w:rsidRPr="00676A93" w:rsidRDefault="0094093B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26.70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A1B36F1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left w:val="nil"/>
              <w:right w:val="nil"/>
            </w:tcBorders>
            <w:vAlign w:val="bottom"/>
          </w:tcPr>
          <w:p w14:paraId="61178F65" w14:textId="32097221" w:rsidR="000F532A" w:rsidRPr="00676A93" w:rsidRDefault="009F49C5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44.88</w:t>
            </w:r>
          </w:p>
        </w:tc>
      </w:tr>
      <w:tr w:rsidR="000F532A" w:rsidRPr="00676A93" w14:paraId="37B6833B" w14:textId="77777777" w:rsidTr="00916395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E9522" w14:textId="77777777" w:rsidR="000F532A" w:rsidRPr="00676A93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71EC3654" w14:textId="77777777" w:rsidR="000F532A" w:rsidRPr="00676A93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0DED33D2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5FE9CA24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26FCB287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4759AAA7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5F498B1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39297D8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49D7EF44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C02ED9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761137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235A29E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5EAC32B5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0F222326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2BAB27AC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01DB42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6E95C8C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0344A7D5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7BE73D90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7131BD71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1C3D79D6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D77BBDD" w14:textId="40790ACC" w:rsidR="000F532A" w:rsidRPr="00676A93" w:rsidRDefault="0094093B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(20.95)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56F052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left w:val="nil"/>
              <w:right w:val="nil"/>
            </w:tcBorders>
            <w:vAlign w:val="bottom"/>
          </w:tcPr>
          <w:p w14:paraId="3F263470" w14:textId="1F18BDB9" w:rsidR="000F532A" w:rsidRPr="00676A93" w:rsidRDefault="009F49C5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(19.76)</w:t>
            </w:r>
          </w:p>
        </w:tc>
      </w:tr>
      <w:tr w:rsidR="000F532A" w:rsidRPr="00676A93" w14:paraId="0D71107B" w14:textId="77777777" w:rsidTr="00916395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41E55" w14:textId="28331004" w:rsidR="000F532A" w:rsidRPr="00676A93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518C8CC0" w14:textId="77777777" w:rsidR="000F532A" w:rsidRPr="00676A93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80094E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695DB5D0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B14E07A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AF48215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12F50B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F379A3F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73255E11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B96A3B0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D129E55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E51056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7549618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B2ECCA9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6D6E42CA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A051F97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199C662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35C9856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024CE31A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5AB11756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56D9359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EA5359" w14:textId="77C4C5D7" w:rsidR="000F532A" w:rsidRPr="00676A93" w:rsidRDefault="0094093B" w:rsidP="004A265A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8.84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98C6794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E8855" w14:textId="0CA74550" w:rsidR="000F532A" w:rsidRPr="00676A93" w:rsidRDefault="009F49C5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4.27</w:t>
            </w:r>
          </w:p>
        </w:tc>
      </w:tr>
      <w:tr w:rsidR="000F532A" w:rsidRPr="00676A93" w14:paraId="35F24142" w14:textId="77777777" w:rsidTr="00916395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1EBDE" w14:textId="77777777" w:rsidR="000F532A" w:rsidRPr="00676A93" w:rsidRDefault="000F532A" w:rsidP="000F532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0A126B6F" w14:textId="77777777" w:rsidR="000F532A" w:rsidRPr="00676A93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FB0353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25F7AD5F" w14:textId="77777777" w:rsidR="000F532A" w:rsidRPr="00676A93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29C2D62D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29F4CD2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452F147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CFEF43B" w14:textId="77777777" w:rsidR="000F532A" w:rsidRPr="00676A93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7BEC4130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18DD2C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8DB544A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13D5F5F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2A8073BD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CE4E44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1416CCEE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9C080B8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916E227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DEEE973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517EE79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0C86C38E" w14:textId="77777777" w:rsidR="000F532A" w:rsidRPr="00676A93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2908C733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EB43C" w14:textId="3A13E1CE" w:rsidR="000F532A" w:rsidRPr="00676A93" w:rsidRDefault="0094093B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14.59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4E5514B" w14:textId="77777777" w:rsidR="000F532A" w:rsidRPr="00676A93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C6884" w14:textId="5B09279F" w:rsidR="000F532A" w:rsidRPr="00676A93" w:rsidRDefault="009F49C5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29.39</w:t>
            </w:r>
          </w:p>
        </w:tc>
      </w:tr>
    </w:tbl>
    <w:p w14:paraId="6E728D51" w14:textId="3BA4452D" w:rsidR="00916395" w:rsidRPr="00676A93" w:rsidRDefault="00916395">
      <w:r w:rsidRPr="00676A93">
        <w:br w:type="page"/>
      </w:r>
    </w:p>
    <w:tbl>
      <w:tblPr>
        <w:tblW w:w="15476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412"/>
        <w:gridCol w:w="803"/>
        <w:gridCol w:w="7"/>
        <w:gridCol w:w="229"/>
        <w:gridCol w:w="7"/>
        <w:gridCol w:w="802"/>
        <w:gridCol w:w="7"/>
        <w:gridCol w:w="231"/>
        <w:gridCol w:w="7"/>
        <w:gridCol w:w="844"/>
        <w:gridCol w:w="7"/>
        <w:gridCol w:w="276"/>
        <w:gridCol w:w="7"/>
        <w:gridCol w:w="844"/>
        <w:gridCol w:w="7"/>
        <w:gridCol w:w="276"/>
        <w:gridCol w:w="7"/>
        <w:gridCol w:w="844"/>
        <w:gridCol w:w="7"/>
        <w:gridCol w:w="276"/>
        <w:gridCol w:w="7"/>
        <w:gridCol w:w="844"/>
        <w:gridCol w:w="7"/>
        <w:gridCol w:w="314"/>
        <w:gridCol w:w="7"/>
        <w:gridCol w:w="844"/>
        <w:gridCol w:w="7"/>
        <w:gridCol w:w="260"/>
        <w:gridCol w:w="7"/>
        <w:gridCol w:w="844"/>
        <w:gridCol w:w="7"/>
        <w:gridCol w:w="233"/>
        <w:gridCol w:w="7"/>
        <w:gridCol w:w="844"/>
        <w:gridCol w:w="7"/>
        <w:gridCol w:w="242"/>
        <w:gridCol w:w="7"/>
        <w:gridCol w:w="848"/>
        <w:gridCol w:w="7"/>
        <w:gridCol w:w="230"/>
        <w:gridCol w:w="7"/>
        <w:gridCol w:w="844"/>
        <w:gridCol w:w="7"/>
        <w:gridCol w:w="276"/>
        <w:gridCol w:w="7"/>
        <w:gridCol w:w="844"/>
        <w:gridCol w:w="7"/>
        <w:gridCol w:w="11"/>
      </w:tblGrid>
      <w:tr w:rsidR="00916395" w:rsidRPr="00676A93" w14:paraId="19D8EC0F" w14:textId="77777777" w:rsidTr="007E4924">
        <w:trPr>
          <w:gridAfter w:val="2"/>
          <w:wAfter w:w="18" w:type="dxa"/>
          <w:trHeight w:val="335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E6D48F" w14:textId="77777777" w:rsidR="00916395" w:rsidRPr="00676A93" w:rsidRDefault="00916395" w:rsidP="007E4924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848" w:type="dxa"/>
            <w:gridSpan w:val="5"/>
            <w:tcBorders>
              <w:left w:val="nil"/>
              <w:right w:val="nil"/>
            </w:tcBorders>
            <w:vAlign w:val="bottom"/>
          </w:tcPr>
          <w:p w14:paraId="0275243B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1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62FB9A56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left w:val="nil"/>
              <w:right w:val="nil"/>
            </w:tcBorders>
            <w:vAlign w:val="bottom"/>
          </w:tcPr>
          <w:p w14:paraId="695CCA35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7C6327D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left w:val="nil"/>
              <w:right w:val="nil"/>
            </w:tcBorders>
            <w:vAlign w:val="bottom"/>
          </w:tcPr>
          <w:p w14:paraId="798BBA13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3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006E74D9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6"/>
            <w:tcBorders>
              <w:left w:val="nil"/>
              <w:right w:val="nil"/>
            </w:tcBorders>
            <w:vAlign w:val="bottom"/>
          </w:tcPr>
          <w:p w14:paraId="28856BBF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อื่น</w:t>
            </w:r>
            <w:r w:rsidRPr="00676A93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ๆ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218339BC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6"/>
            <w:tcBorders>
              <w:left w:val="nil"/>
              <w:right w:val="nil"/>
            </w:tcBorders>
            <w:vAlign w:val="bottom"/>
          </w:tcPr>
          <w:p w14:paraId="424A9AE1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43248710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left w:val="nil"/>
              <w:right w:val="nil"/>
            </w:tcBorders>
            <w:vAlign w:val="bottom"/>
          </w:tcPr>
          <w:p w14:paraId="6B5E4062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16395" w:rsidRPr="00676A93" w14:paraId="26CA8E2E" w14:textId="77777777" w:rsidTr="007E4924">
        <w:trPr>
          <w:gridAfter w:val="2"/>
          <w:wAfter w:w="18" w:type="dxa"/>
          <w:trHeight w:val="335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E4CA0D" w14:textId="20899AE8" w:rsidR="00916395" w:rsidRPr="00676A93" w:rsidRDefault="00916395" w:rsidP="007E4924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1848" w:type="dxa"/>
            <w:gridSpan w:val="5"/>
            <w:tcBorders>
              <w:left w:val="nil"/>
              <w:right w:val="nil"/>
            </w:tcBorders>
            <w:vAlign w:val="bottom"/>
          </w:tcPr>
          <w:p w14:paraId="31281CF4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6AEB9A60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left w:val="nil"/>
              <w:right w:val="nil"/>
            </w:tcBorders>
            <w:vAlign w:val="bottom"/>
          </w:tcPr>
          <w:p w14:paraId="6B8E37A1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9F904EA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left w:val="nil"/>
              <w:right w:val="nil"/>
            </w:tcBorders>
            <w:vAlign w:val="bottom"/>
          </w:tcPr>
          <w:p w14:paraId="713E4E5C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7E5118F4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6"/>
            <w:tcBorders>
              <w:left w:val="nil"/>
              <w:right w:val="nil"/>
            </w:tcBorders>
            <w:vAlign w:val="bottom"/>
          </w:tcPr>
          <w:p w14:paraId="08373A76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49CA710C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6"/>
            <w:tcBorders>
              <w:left w:val="nil"/>
              <w:right w:val="nil"/>
            </w:tcBorders>
            <w:vAlign w:val="bottom"/>
          </w:tcPr>
          <w:p w14:paraId="765FAB54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4F3CAAC7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left w:val="nil"/>
              <w:right w:val="nil"/>
            </w:tcBorders>
            <w:vAlign w:val="bottom"/>
          </w:tcPr>
          <w:p w14:paraId="65707878" w14:textId="77777777" w:rsidR="00916395" w:rsidRPr="00676A93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916395" w:rsidRPr="00676A93" w14:paraId="7EA5B848" w14:textId="77777777" w:rsidTr="007E4924">
        <w:trPr>
          <w:gridAfter w:val="2"/>
          <w:wAfter w:w="18" w:type="dxa"/>
          <w:trHeight w:val="23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BD347B" w14:textId="57FBA4E6" w:rsidR="00916395" w:rsidRPr="00676A93" w:rsidRDefault="00916395" w:rsidP="007E4924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</w:t>
            </w:r>
            <w:r w:rsidRPr="00676A9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31 </w:t>
            </w:r>
            <w:r w:rsidR="00B94BCA" w:rsidRPr="00676A93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4C932E3F" w14:textId="77777777" w:rsidR="00916395" w:rsidRPr="00676A93" w:rsidRDefault="00916395" w:rsidP="007E4924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4561FF61" w14:textId="77777777" w:rsidR="00916395" w:rsidRPr="00676A93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center"/>
          </w:tcPr>
          <w:p w14:paraId="5B8EF392" w14:textId="77777777" w:rsidR="00916395" w:rsidRPr="00676A93" w:rsidRDefault="00916395" w:rsidP="007E4924">
            <w:pPr>
              <w:tabs>
                <w:tab w:val="decimal" w:pos="18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center"/>
          </w:tcPr>
          <w:p w14:paraId="1622FEE2" w14:textId="77777777" w:rsidR="00916395" w:rsidRPr="00676A93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5798EB95" w14:textId="77777777" w:rsidR="00916395" w:rsidRPr="00676A93" w:rsidRDefault="00916395" w:rsidP="007E4924">
            <w:pPr>
              <w:tabs>
                <w:tab w:val="decimal" w:pos="51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209297E9" w14:textId="77777777" w:rsidR="00916395" w:rsidRPr="00676A93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32DA84E3" w14:textId="77777777" w:rsidR="00916395" w:rsidRPr="00676A93" w:rsidRDefault="00916395" w:rsidP="007E4924">
            <w:pPr>
              <w:tabs>
                <w:tab w:val="decimal" w:pos="45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0428B7A2" w14:textId="77777777" w:rsidR="00916395" w:rsidRPr="00676A93" w:rsidRDefault="00916395" w:rsidP="007E4924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9197A0D" w14:textId="77777777" w:rsidR="00916395" w:rsidRPr="00676A93" w:rsidRDefault="00916395" w:rsidP="007E4924">
            <w:pPr>
              <w:tabs>
                <w:tab w:val="decimal" w:pos="49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516C010A" w14:textId="77777777" w:rsidR="00916395" w:rsidRPr="00676A93" w:rsidRDefault="00916395" w:rsidP="007E4924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3770BEF1" w14:textId="77777777" w:rsidR="00916395" w:rsidRPr="00676A93" w:rsidRDefault="00916395" w:rsidP="007E4924">
            <w:pPr>
              <w:tabs>
                <w:tab w:val="decimal" w:pos="43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  <w:vAlign w:val="center"/>
          </w:tcPr>
          <w:p w14:paraId="7B59E303" w14:textId="77777777" w:rsidR="00916395" w:rsidRPr="00676A93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266E486" w14:textId="77777777" w:rsidR="00916395" w:rsidRPr="00676A93" w:rsidRDefault="00916395" w:rsidP="007E4924">
            <w:pPr>
              <w:tabs>
                <w:tab w:val="decimal" w:pos="426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center"/>
          </w:tcPr>
          <w:p w14:paraId="0059BB08" w14:textId="77777777" w:rsidR="00916395" w:rsidRPr="00676A93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0D68C6ED" w14:textId="77777777" w:rsidR="00916395" w:rsidRPr="00676A93" w:rsidRDefault="00916395" w:rsidP="007E4924">
            <w:pPr>
              <w:tabs>
                <w:tab w:val="decimal" w:pos="48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center"/>
          </w:tcPr>
          <w:p w14:paraId="07A41B3D" w14:textId="77777777" w:rsidR="00916395" w:rsidRPr="00676A93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3DB5AA4A" w14:textId="77777777" w:rsidR="00916395" w:rsidRPr="00676A93" w:rsidRDefault="00916395" w:rsidP="007E4924">
            <w:pPr>
              <w:tabs>
                <w:tab w:val="decimal" w:pos="46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center"/>
          </w:tcPr>
          <w:p w14:paraId="7D52AE94" w14:textId="77777777" w:rsidR="00916395" w:rsidRPr="00676A93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center"/>
          </w:tcPr>
          <w:p w14:paraId="6800640A" w14:textId="77777777" w:rsidR="00916395" w:rsidRPr="00676A93" w:rsidRDefault="00916395" w:rsidP="007E4924">
            <w:pPr>
              <w:tabs>
                <w:tab w:val="decimal" w:pos="45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center"/>
          </w:tcPr>
          <w:p w14:paraId="720AD2A2" w14:textId="77777777" w:rsidR="00916395" w:rsidRPr="00676A93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43F8C7C" w14:textId="77777777" w:rsidR="00916395" w:rsidRPr="00676A93" w:rsidRDefault="00916395" w:rsidP="007E4924">
            <w:pPr>
              <w:tabs>
                <w:tab w:val="decimal" w:pos="44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34FD3FCC" w14:textId="77777777" w:rsidR="00916395" w:rsidRPr="00676A93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72854B46" w14:textId="77777777" w:rsidR="00916395" w:rsidRPr="00676A93" w:rsidRDefault="00916395" w:rsidP="007E4924">
            <w:pPr>
              <w:tabs>
                <w:tab w:val="decimal" w:pos="47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</w:tr>
      <w:tr w:rsidR="00916395" w:rsidRPr="00676A93" w14:paraId="0B4D98C5" w14:textId="77777777" w:rsidTr="007E4924">
        <w:trPr>
          <w:gridAfter w:val="2"/>
          <w:wAfter w:w="18" w:type="dxa"/>
          <w:trHeight w:val="23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9BAC1A" w14:textId="77777777" w:rsidR="00916395" w:rsidRPr="00676A93" w:rsidRDefault="00916395" w:rsidP="007E4924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046" w:type="dxa"/>
            <w:gridSpan w:val="45"/>
            <w:tcBorders>
              <w:left w:val="nil"/>
              <w:right w:val="nil"/>
            </w:tcBorders>
            <w:vAlign w:val="center"/>
          </w:tcPr>
          <w:p w14:paraId="0D26245C" w14:textId="77777777" w:rsidR="00916395" w:rsidRPr="00676A93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  <w:t>(ล้านบาท)</w:t>
            </w:r>
          </w:p>
        </w:tc>
      </w:tr>
      <w:tr w:rsidR="00315D26" w:rsidRPr="00676A93" w14:paraId="102D8A45" w14:textId="77777777" w:rsidTr="007E4924">
        <w:trPr>
          <w:gridAfter w:val="2"/>
          <w:wAfter w:w="18" w:type="dxa"/>
          <w:trHeight w:val="23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EA6BA6" w14:textId="77777777" w:rsidR="00315D26" w:rsidRPr="00676A93" w:rsidRDefault="00315D26" w:rsidP="00315D26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4E308DFB" w14:textId="35F18E34" w:rsidR="00315D26" w:rsidRPr="00676A93" w:rsidRDefault="00F13ADF" w:rsidP="00315D26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913.33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37C3A56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center"/>
          </w:tcPr>
          <w:p w14:paraId="67AC7A37" w14:textId="5869D523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1,163.50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center"/>
          </w:tcPr>
          <w:p w14:paraId="5ED9731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5721DEEC" w14:textId="3E6CB6F0" w:rsidR="00315D26" w:rsidRPr="00676A93" w:rsidRDefault="00F13ADF" w:rsidP="00315D2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11.1</w:t>
            </w:r>
            <w:r w:rsidR="00971965" w:rsidRPr="00676A93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4971F73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342535D9" w14:textId="7837D74A" w:rsidR="00315D26" w:rsidRPr="00676A93" w:rsidRDefault="00315D26" w:rsidP="00315D26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96.23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128F82E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69D8CD2" w14:textId="4A2D3008" w:rsidR="00315D26" w:rsidRPr="00676A93" w:rsidRDefault="003C4349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681.27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053010E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0056C19" w14:textId="49366164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624.82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  <w:vAlign w:val="center"/>
          </w:tcPr>
          <w:p w14:paraId="0B10D06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1F18BB2B" w14:textId="6B410465" w:rsidR="00315D26" w:rsidRPr="00676A93" w:rsidRDefault="003C4349" w:rsidP="00315D2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110.47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center"/>
          </w:tcPr>
          <w:p w14:paraId="12D124B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7C7AF80A" w14:textId="6C07FE90" w:rsidR="00315D26" w:rsidRPr="00676A93" w:rsidRDefault="00BC686A" w:rsidP="00315D2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16</w:t>
            </w:r>
            <w:r w:rsidR="003261E0" w:rsidRPr="00676A93">
              <w:rPr>
                <w:rFonts w:ascii="Angsana New" w:hAnsi="Angsana New"/>
                <w:color w:val="000000"/>
                <w:sz w:val="20"/>
                <w:szCs w:val="20"/>
              </w:rPr>
              <w:t>2.82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center"/>
          </w:tcPr>
          <w:p w14:paraId="148A9D3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4BEB52E" w14:textId="7EF88F85" w:rsidR="00315D26" w:rsidRPr="00676A93" w:rsidRDefault="003C4349" w:rsidP="00315D26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center"/>
          </w:tcPr>
          <w:p w14:paraId="433969E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center"/>
          </w:tcPr>
          <w:p w14:paraId="0CA05B46" w14:textId="61926382" w:rsidR="00315D26" w:rsidRPr="00676A93" w:rsidRDefault="007D5531" w:rsidP="00315D26">
            <w:pPr>
              <w:tabs>
                <w:tab w:val="decimal" w:pos="3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center"/>
          </w:tcPr>
          <w:p w14:paraId="7EDA412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160356C2" w14:textId="475149F7" w:rsidR="00315D26" w:rsidRPr="00676A93" w:rsidRDefault="003C4349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1,716.2</w:t>
            </w:r>
            <w:r w:rsidR="00F76B79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19240A4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16A9EE74" w14:textId="5F35590E" w:rsidR="00315D26" w:rsidRPr="00676A93" w:rsidRDefault="007D5531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2,04</w:t>
            </w:r>
            <w:r w:rsidR="00F75A0C" w:rsidRPr="00676A93">
              <w:rPr>
                <w:rFonts w:ascii="Angsana New" w:hAnsi="Angsana New"/>
                <w:color w:val="000000"/>
                <w:sz w:val="20"/>
                <w:szCs w:val="20"/>
              </w:rPr>
              <w:t>7.37</w:t>
            </w:r>
          </w:p>
        </w:tc>
      </w:tr>
      <w:tr w:rsidR="00315D26" w:rsidRPr="00676A93" w14:paraId="4BBCB0D4" w14:textId="77777777" w:rsidTr="007E4924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1E4066" w14:textId="77777777" w:rsidR="00315D26" w:rsidRPr="00676A93" w:rsidRDefault="00315D26" w:rsidP="00315D26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95FE6" w14:textId="0EE937BC" w:rsidR="00315D26" w:rsidRPr="00676A93" w:rsidRDefault="00F13ADF" w:rsidP="00315D26">
            <w:pPr>
              <w:tabs>
                <w:tab w:val="decimal" w:pos="363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C00C20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20B80C" w14:textId="6F227881" w:rsidR="00315D26" w:rsidRPr="00676A93" w:rsidRDefault="00315D26" w:rsidP="00315D26">
            <w:pPr>
              <w:tabs>
                <w:tab w:val="decimal" w:pos="43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36418A0A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5967C5" w14:textId="332980C4" w:rsidR="00315D26" w:rsidRPr="00676A93" w:rsidRDefault="00F13ADF" w:rsidP="00315D2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0.1</w:t>
            </w:r>
            <w:r w:rsidR="00971965" w:rsidRPr="00676A93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FEEA4A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2F0AA3" w14:textId="114B23B4" w:rsidR="00315D26" w:rsidRPr="00676A93" w:rsidRDefault="00315D26" w:rsidP="00315D26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4B7C7CA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8492F" w14:textId="42988E21" w:rsidR="00315D26" w:rsidRPr="00676A93" w:rsidRDefault="003C4349" w:rsidP="00315D26">
            <w:pPr>
              <w:tabs>
                <w:tab w:val="decimal" w:pos="36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69C42E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BFAD02" w14:textId="464310C5" w:rsidR="00315D26" w:rsidRPr="00676A93" w:rsidRDefault="00315D26" w:rsidP="00315D26">
            <w:pPr>
              <w:tabs>
                <w:tab w:val="decimal" w:pos="32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0B5CF2E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DF6535" w14:textId="5B016BF5" w:rsidR="00315D26" w:rsidRPr="00676A93" w:rsidRDefault="003C4349" w:rsidP="00315D2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23.16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203A5B34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C98F29" w14:textId="0B8080B8" w:rsidR="00315D26" w:rsidRPr="00676A93" w:rsidRDefault="00BC686A" w:rsidP="00315D2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25.72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44861DB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EDF34" w14:textId="465F0105" w:rsidR="00315D26" w:rsidRPr="00676A93" w:rsidRDefault="003C4349" w:rsidP="00315D26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(23.29)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935B30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28F14" w14:textId="6B663EE6" w:rsidR="00315D26" w:rsidRPr="00676A93" w:rsidRDefault="007D5531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(25.84)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64D7C33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67E8DF" w14:textId="630029FF" w:rsidR="00315D26" w:rsidRPr="00676A93" w:rsidRDefault="003C4349" w:rsidP="00315D26">
            <w:pPr>
              <w:tabs>
                <w:tab w:val="decimal" w:pos="40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15D841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A107FF" w14:textId="7AA3C242" w:rsidR="00315D26" w:rsidRPr="00676A93" w:rsidRDefault="007D5531" w:rsidP="00315D26">
            <w:pPr>
              <w:tabs>
                <w:tab w:val="decimal" w:pos="40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315D26" w:rsidRPr="00676A93" w14:paraId="35351CC5" w14:textId="77777777" w:rsidTr="007E4924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D8A423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D9481" w14:textId="6C3D8E33" w:rsidR="00315D26" w:rsidRPr="00676A93" w:rsidRDefault="00F13ADF" w:rsidP="00315D26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913.33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3D6DEC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2D1776" w14:textId="1875D012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1,163.50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3DE9F94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0D432E" w14:textId="0B4CFF8E" w:rsidR="00315D26" w:rsidRPr="00676A93" w:rsidRDefault="00F13ADF" w:rsidP="00315D2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11.</w:t>
            </w:r>
            <w:r w:rsidR="003C4349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="00971965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BD7178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D5089" w14:textId="0AA56093" w:rsidR="00315D26" w:rsidRPr="00676A93" w:rsidRDefault="00315D26" w:rsidP="00315D26">
            <w:pPr>
              <w:tabs>
                <w:tab w:val="decimal" w:pos="37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96.35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4F752B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2DF4A1" w14:textId="11AE44D4" w:rsidR="00315D26" w:rsidRPr="00676A93" w:rsidRDefault="003C4349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681.27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10E816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7401B" w14:textId="15E72E6F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624.82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33B3370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304F8" w14:textId="22CF1F82" w:rsidR="00315D26" w:rsidRPr="00676A93" w:rsidRDefault="003C4349" w:rsidP="00315D2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133.63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4F2A0D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1156F6" w14:textId="7CD73088" w:rsidR="00315D26" w:rsidRPr="00676A93" w:rsidRDefault="007D5531" w:rsidP="00315D26">
            <w:pPr>
              <w:tabs>
                <w:tab w:val="decimal" w:pos="352"/>
              </w:tabs>
              <w:spacing w:line="240" w:lineRule="auto"/>
              <w:ind w:right="-106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3261E0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88.54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0341E2C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A5A3BE" w14:textId="20F37979" w:rsidR="00315D26" w:rsidRPr="00676A93" w:rsidRDefault="003C4349" w:rsidP="00315D26">
            <w:pPr>
              <w:tabs>
                <w:tab w:val="decimal" w:pos="305"/>
              </w:tabs>
              <w:spacing w:line="240" w:lineRule="auto"/>
              <w:ind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(23.29)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1A877364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6272C2" w14:textId="366E2AD0" w:rsidR="00315D26" w:rsidRPr="00676A93" w:rsidRDefault="007D5531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(25.84)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30D9557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19486" w14:textId="5916629F" w:rsidR="00315D26" w:rsidRPr="00676A93" w:rsidRDefault="003C4349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1,716.2</w:t>
            </w:r>
            <w:r w:rsidR="00F76B7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39B92A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6C0F3" w14:textId="01390F73" w:rsidR="00315D26" w:rsidRPr="00676A93" w:rsidRDefault="007D5531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2,0</w:t>
            </w:r>
            <w:r w:rsidR="00F75A0C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47.37</w:t>
            </w:r>
          </w:p>
        </w:tc>
      </w:tr>
      <w:tr w:rsidR="00315D26" w:rsidRPr="00676A93" w14:paraId="4C5522B8" w14:textId="77777777" w:rsidTr="007E4924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9D7A05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F0475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53AD2E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98597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446C90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9C1FE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7B4019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CFEC6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AB6EFB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17D83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8CF66EF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ACE9AB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4F8D0EE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270B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342AF56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5FB1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394E667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BCC2D0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578A5D2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4BF30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06C797B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403F3" w14:textId="5067A070" w:rsidR="00315D26" w:rsidRPr="00676A93" w:rsidRDefault="003C4349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19</w:t>
            </w:r>
            <w:r w:rsidR="00971965" w:rsidRPr="00676A93">
              <w:rPr>
                <w:rFonts w:ascii="Angsana New" w:hAnsi="Angsana New"/>
                <w:color w:val="000000"/>
                <w:sz w:val="20"/>
                <w:szCs w:val="20"/>
              </w:rPr>
              <w:t>7.61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4E84B2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981B1E" w14:textId="0C4DA5F4" w:rsidR="00315D26" w:rsidRPr="00676A93" w:rsidRDefault="003261E0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82.73</w:t>
            </w:r>
          </w:p>
        </w:tc>
      </w:tr>
      <w:tr w:rsidR="00315D26" w:rsidRPr="00676A93" w14:paraId="6C7CB823" w14:textId="77777777" w:rsidTr="007E4924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21B7FE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1D9C9299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AB0ACD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6E42D05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A9FDC0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1C8CFC2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FD72FC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D519BA6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ECCF09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735CC8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5F45FCA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B0B8ED0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0572B7E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D04DF0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5EECAA1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845338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51D79F3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8039F2D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1DFE62E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432524CA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0301304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6C86C" w14:textId="2CFD7A53" w:rsidR="00315D26" w:rsidRPr="00676A93" w:rsidRDefault="003C4349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1,91</w:t>
            </w:r>
            <w:r w:rsidR="00971965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C63B7E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92A2CF" w14:textId="288B480B" w:rsidR="00315D26" w:rsidRPr="00676A93" w:rsidRDefault="007D5531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2,130.10</w:t>
            </w:r>
          </w:p>
        </w:tc>
      </w:tr>
      <w:tr w:rsidR="00315D26" w:rsidRPr="00676A93" w14:paraId="4F0D6B82" w14:textId="77777777" w:rsidTr="007E4924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107DC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2D874130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8DCA61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3DD2138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55018CA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CD3E71A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855DBF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0E44E99" w14:textId="77777777" w:rsidR="00315D26" w:rsidRPr="00676A93" w:rsidRDefault="00315D26" w:rsidP="00F458E2">
            <w:pPr>
              <w:tabs>
                <w:tab w:val="decimal" w:pos="414"/>
                <w:tab w:val="left" w:pos="540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1A8227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A3E213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C8E195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26F2C4C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6E03259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9C604B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0CAFF23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4EC0CF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7EBAF3B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523A677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23B6031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18A062DE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5BFDA14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C204D2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E3D75E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6E15F2F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14145" w:rsidRPr="00676A93" w14:paraId="7FA2F6D4" w14:textId="77777777" w:rsidTr="007E4924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9B35B" w14:textId="29E41548" w:rsidR="00314145" w:rsidRPr="00676A93" w:rsidRDefault="00314145" w:rsidP="00315D26">
            <w:pPr>
              <w:spacing w:line="240" w:lineRule="auto"/>
              <w:rPr>
                <w:rFonts w:ascii="Angsana New" w:hAnsi="Angsana New"/>
                <w:color w:val="000000"/>
                <w:sz w:val="14"/>
                <w:szCs w:val="14"/>
                <w:cs/>
                <w:lang w:val="en-GB"/>
              </w:rPr>
            </w:pPr>
            <w:r w:rsidRPr="00314145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70F27CB4" w14:textId="77777777" w:rsidR="00314145" w:rsidRPr="00676A93" w:rsidRDefault="00314145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1A6ECA5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1BD1351C" w14:textId="77777777" w:rsidR="00314145" w:rsidRPr="00676A93" w:rsidRDefault="00314145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43EF2B5E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95F97D4" w14:textId="77777777" w:rsidR="00314145" w:rsidRPr="00676A93" w:rsidRDefault="00314145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3508252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2A4699D" w14:textId="77777777" w:rsidR="00314145" w:rsidRPr="00676A93" w:rsidRDefault="00314145" w:rsidP="00F458E2">
            <w:pPr>
              <w:tabs>
                <w:tab w:val="decimal" w:pos="414"/>
                <w:tab w:val="left" w:pos="540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874A68B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E25FBBD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23741F3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CE9DB47" w14:textId="77777777" w:rsidR="00314145" w:rsidRPr="00676A93" w:rsidRDefault="00314145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028DD7A9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6972FF6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4117A15F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296A269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27E17B60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046D490" w14:textId="77777777" w:rsidR="00314145" w:rsidRPr="00676A93" w:rsidRDefault="00314145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0855651E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4F14EA58" w14:textId="77777777" w:rsidR="00314145" w:rsidRPr="00676A93" w:rsidRDefault="00314145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706EFF84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D4D6B14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E11CF7B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C518D35" w14:textId="77777777" w:rsidR="00314145" w:rsidRPr="00676A93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15D26" w:rsidRPr="00676A93" w14:paraId="7AAE784D" w14:textId="77777777" w:rsidTr="007E4924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E24779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13DCC05B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6CC1CE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2F7DAC73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34D8C2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1065583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B0B55E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CEBBBE2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A93D13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3CD745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BF5B76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C88C26E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1597C6A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AAD0CE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5BD5972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C1539F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455CACEA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F626919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4D66A0A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752CEAF8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573F2BE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D84D214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B7C1ED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3B7BBDA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15D26" w:rsidRPr="00676A93" w14:paraId="0F465BC0" w14:textId="77777777" w:rsidTr="007E4924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4A2793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41DCE0C8" w14:textId="305E1FD0" w:rsidR="00315D26" w:rsidRPr="00676A93" w:rsidRDefault="003C4349" w:rsidP="00315D26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913.33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1A84334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center"/>
          </w:tcPr>
          <w:p w14:paraId="3F2706F8" w14:textId="3301CB94" w:rsidR="00315D26" w:rsidRPr="00676A93" w:rsidRDefault="003C4349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1,163.50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743333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8104D4C" w14:textId="7B3DDBDC" w:rsidR="00315D26" w:rsidRPr="00676A93" w:rsidRDefault="003C4349" w:rsidP="00315D2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34723CA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1D8E40B8" w14:textId="62A72AA3" w:rsidR="00315D26" w:rsidRPr="00676A93" w:rsidRDefault="003C4349" w:rsidP="00315D26">
            <w:pPr>
              <w:tabs>
                <w:tab w:val="decimal" w:pos="387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7555891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6D7924AC" w14:textId="7C0252BC" w:rsidR="00315D26" w:rsidRPr="00676A93" w:rsidRDefault="003C4349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681.27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5B80DB4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796962A5" w14:textId="5784F745" w:rsidR="00315D26" w:rsidRPr="00676A93" w:rsidRDefault="003C4349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624.82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  <w:vAlign w:val="center"/>
          </w:tcPr>
          <w:p w14:paraId="5AFA600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5243ECB3" w14:textId="163A8495" w:rsidR="00315D26" w:rsidRPr="00676A93" w:rsidRDefault="003C4349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59.43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center"/>
          </w:tcPr>
          <w:p w14:paraId="12DC734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E3F6C58" w14:textId="7329E353" w:rsidR="00315D26" w:rsidRPr="00676A93" w:rsidRDefault="00E22C01" w:rsidP="00EE0A4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96.8</w:t>
            </w:r>
            <w:r w:rsidR="005E6992" w:rsidRPr="00676A93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center"/>
          </w:tcPr>
          <w:p w14:paraId="522C47F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07D24420" w14:textId="3D4A4835" w:rsidR="00315D26" w:rsidRPr="00676A93" w:rsidRDefault="003C4349" w:rsidP="00315D26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(13.98)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center"/>
          </w:tcPr>
          <w:p w14:paraId="288C2E3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center"/>
          </w:tcPr>
          <w:p w14:paraId="24D66686" w14:textId="06E75DF8" w:rsidR="00315D26" w:rsidRPr="00676A93" w:rsidRDefault="006D356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(18.92)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center"/>
          </w:tcPr>
          <w:p w14:paraId="5027FB6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8E42DEE" w14:textId="77F980BC" w:rsidR="00315D26" w:rsidRPr="00676A93" w:rsidRDefault="00E22C01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1,640.0</w:t>
            </w:r>
            <w:r w:rsidR="00DD75B6" w:rsidRPr="00676A93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54C2CDF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50635F28" w14:textId="57FEEDCF" w:rsidR="00315D26" w:rsidRPr="00676A93" w:rsidRDefault="006D356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1,8</w:t>
            </w:r>
            <w:r w:rsidR="00971965" w:rsidRPr="00676A93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6.20</w:t>
            </w:r>
          </w:p>
        </w:tc>
      </w:tr>
      <w:tr w:rsidR="00315D26" w:rsidRPr="00676A93" w14:paraId="3205A5D8" w14:textId="77777777" w:rsidTr="007E4924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3A7C8A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C87EEA" w14:textId="25F73ED0" w:rsidR="00315D26" w:rsidRPr="00676A93" w:rsidRDefault="003C4349" w:rsidP="00315D26">
            <w:pPr>
              <w:tabs>
                <w:tab w:val="decimal" w:pos="363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DB9CD7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0C552E" w14:textId="66EBB2F9" w:rsidR="00315D26" w:rsidRPr="00676A93" w:rsidRDefault="003C4349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02C7E6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B2F0E" w14:textId="787DB335" w:rsidR="00315D26" w:rsidRPr="00676A93" w:rsidRDefault="003C4349" w:rsidP="00315D2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11.2</w:t>
            </w:r>
            <w:r w:rsidR="00971965" w:rsidRPr="00676A93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04917E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2707BC" w14:textId="350587DB" w:rsidR="00315D26" w:rsidRPr="00676A93" w:rsidRDefault="003C4349" w:rsidP="00F458E2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96.35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76072B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DB1E5" w14:textId="002CEEA3" w:rsidR="00315D26" w:rsidRPr="00676A93" w:rsidRDefault="003C4349" w:rsidP="00315D26">
            <w:pPr>
              <w:tabs>
                <w:tab w:val="decimal" w:pos="36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03E68C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536F5" w14:textId="230F0023" w:rsidR="00315D26" w:rsidRPr="00676A93" w:rsidRDefault="003C4349" w:rsidP="00315D26">
            <w:pPr>
              <w:tabs>
                <w:tab w:val="decimal" w:pos="34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7B5A517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3F8DA" w14:textId="7D6EBCFC" w:rsidR="00315D26" w:rsidRPr="00676A93" w:rsidRDefault="003C4349" w:rsidP="00315D26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74.20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49EAD1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625845" w14:textId="20AA96B4" w:rsidR="00315D26" w:rsidRPr="00676A93" w:rsidRDefault="00E22C01" w:rsidP="00EE0A4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91.74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05E1028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2B602C" w14:textId="191D6C04" w:rsidR="00315D26" w:rsidRPr="00676A93" w:rsidRDefault="003C4349" w:rsidP="00315D26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E22C01" w:rsidRPr="00676A93">
              <w:rPr>
                <w:rFonts w:ascii="Angsana New" w:hAnsi="Angsana New"/>
                <w:color w:val="000000"/>
                <w:sz w:val="20"/>
                <w:szCs w:val="20"/>
              </w:rPr>
              <w:t>9.31)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2F152B0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1FE050" w14:textId="7BB47E23" w:rsidR="00315D26" w:rsidRPr="00676A93" w:rsidRDefault="006D356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(6.92)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13ED4F2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0363B1" w14:textId="2EE2215F" w:rsidR="00315D26" w:rsidRPr="00676A93" w:rsidRDefault="00E22C01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76.1</w:t>
            </w:r>
            <w:r w:rsidR="00971965" w:rsidRPr="00676A93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71437D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AE47CF" w14:textId="1873C527" w:rsidR="00315D26" w:rsidRPr="00676A93" w:rsidRDefault="006D356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181.17</w:t>
            </w:r>
          </w:p>
        </w:tc>
      </w:tr>
      <w:tr w:rsidR="003C4349" w:rsidRPr="00676A93" w14:paraId="7181FB37" w14:textId="77777777" w:rsidTr="007E4924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B81A8D" w14:textId="77777777" w:rsidR="003C4349" w:rsidRPr="00676A93" w:rsidRDefault="003C4349" w:rsidP="003C434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F46D9" w14:textId="7DBAF43B" w:rsidR="003C4349" w:rsidRPr="00676A93" w:rsidRDefault="003C4349" w:rsidP="003C4349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913.33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2ADD271" w14:textId="77777777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F0A34" w14:textId="083865E9" w:rsidR="003C4349" w:rsidRPr="00676A93" w:rsidRDefault="003C4349" w:rsidP="003C434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1,163.50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BE71581" w14:textId="77777777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30BA94" w14:textId="028C2FED" w:rsidR="003C4349" w:rsidRPr="00676A93" w:rsidRDefault="003C4349" w:rsidP="003C4349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11.2</w:t>
            </w:r>
            <w:r w:rsidR="00971965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7726E08" w14:textId="77777777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41C2F" w14:textId="7F50E26E" w:rsidR="003C4349" w:rsidRPr="00676A93" w:rsidRDefault="003C4349" w:rsidP="00F458E2">
            <w:pPr>
              <w:tabs>
                <w:tab w:val="decimal" w:pos="37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96.35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EEA0F30" w14:textId="77777777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595A8" w14:textId="5D0B8CDF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681.27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25B131D" w14:textId="77777777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92B81" w14:textId="1F282B0B" w:rsidR="003C4349" w:rsidRPr="00676A93" w:rsidRDefault="003C4349" w:rsidP="003C4349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624.82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2406EA41" w14:textId="77777777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572CA" w14:textId="63080B47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133.63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41218B8B" w14:textId="77777777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F33D5F" w14:textId="1BA34C32" w:rsidR="003C4349" w:rsidRPr="00676A93" w:rsidRDefault="003C4349" w:rsidP="00EE0A46">
            <w:pPr>
              <w:tabs>
                <w:tab w:val="decimal" w:pos="352"/>
              </w:tabs>
              <w:spacing w:line="240" w:lineRule="auto"/>
              <w:ind w:right="-106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6D3566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88.5</w:t>
            </w:r>
            <w:r w:rsidR="00A35998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1486323E" w14:textId="77777777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4227FF" w14:textId="57D8CB6F" w:rsidR="003C4349" w:rsidRPr="00676A93" w:rsidRDefault="003C4349" w:rsidP="003C4349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(23.29)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340559AC" w14:textId="77777777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DF506" w14:textId="330140DC" w:rsidR="003C4349" w:rsidRPr="00676A93" w:rsidRDefault="003C4349" w:rsidP="003C4349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(25.84)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65BDC357" w14:textId="77777777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BCA7B" w14:textId="765D82DB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1,716.2</w:t>
            </w:r>
            <w:r w:rsidR="0092103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5939D69" w14:textId="77777777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0A9EFC" w14:textId="613F519D" w:rsidR="003C4349" w:rsidRPr="00676A93" w:rsidRDefault="003C4349" w:rsidP="003C434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2,04</w:t>
            </w:r>
            <w:r w:rsidR="00F75A0C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7.37</w:t>
            </w:r>
          </w:p>
        </w:tc>
      </w:tr>
      <w:tr w:rsidR="00315D26" w:rsidRPr="00676A93" w14:paraId="7CD6218F" w14:textId="77777777" w:rsidTr="007E4924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F6CBC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734B3698" w14:textId="77777777" w:rsidR="00315D26" w:rsidRPr="00676A93" w:rsidRDefault="00315D26" w:rsidP="00315D26">
            <w:pPr>
              <w:tabs>
                <w:tab w:val="decimal" w:pos="2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77A5E4E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809E32" w14:textId="77777777" w:rsidR="00315D26" w:rsidRPr="00676A93" w:rsidRDefault="00315D26" w:rsidP="00315D26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D419F10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7FD373" w14:textId="77777777" w:rsidR="00315D26" w:rsidRPr="00676A93" w:rsidRDefault="00315D26" w:rsidP="00315D26">
            <w:pPr>
              <w:tabs>
                <w:tab w:val="decimal" w:pos="177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7DFA3D1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9C55E0" w14:textId="77777777" w:rsidR="00315D26" w:rsidRPr="00676A93" w:rsidRDefault="00315D26" w:rsidP="00315D26">
            <w:pPr>
              <w:tabs>
                <w:tab w:val="decimal" w:pos="253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D97611F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75A793" w14:textId="77777777" w:rsidR="00315D26" w:rsidRPr="00676A93" w:rsidRDefault="00315D26" w:rsidP="00315D26">
            <w:pPr>
              <w:tabs>
                <w:tab w:val="decimal" w:pos="17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3AA668D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2D193F" w14:textId="77777777" w:rsidR="00315D26" w:rsidRPr="00676A93" w:rsidRDefault="00315D26" w:rsidP="00315D2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1C2E608D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3AD2D2" w14:textId="77777777" w:rsidR="00315D26" w:rsidRPr="00676A93" w:rsidRDefault="00315D26" w:rsidP="00315D2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DB694B5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73DC76" w14:textId="77777777" w:rsidR="00315D26" w:rsidRPr="00676A93" w:rsidRDefault="00315D26" w:rsidP="00315D2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57DD8CAF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6AEC0A" w14:textId="77777777" w:rsidR="00315D26" w:rsidRPr="00676A93" w:rsidRDefault="00315D26" w:rsidP="00315D26">
            <w:pPr>
              <w:tabs>
                <w:tab w:val="decimal" w:pos="9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45EE2D00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412C05" w14:textId="77777777" w:rsidR="00315D26" w:rsidRPr="00676A93" w:rsidRDefault="00315D26" w:rsidP="00315D26">
            <w:pPr>
              <w:tabs>
                <w:tab w:val="decimal" w:pos="177"/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28429F8C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EF8EA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73FAF58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36C2A6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15D26" w:rsidRPr="00676A93" w14:paraId="6A01CDE7" w14:textId="77777777" w:rsidTr="007E4924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26130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676A93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676A93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4AE73A31" w14:textId="4FEDFFF9" w:rsidR="00315D26" w:rsidRPr="00676A93" w:rsidRDefault="00445FC0" w:rsidP="00315D26">
            <w:pPr>
              <w:tabs>
                <w:tab w:val="decimal" w:pos="2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119.25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3B035C8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3A0BF42D" w14:textId="084DF8B9" w:rsidR="00315D26" w:rsidRPr="00676A93" w:rsidRDefault="00694E89" w:rsidP="00315D26">
            <w:pPr>
              <w:tabs>
                <w:tab w:val="decimal" w:pos="43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160.57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7A336DD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B7CB84B" w14:textId="1E60AF56" w:rsidR="00315D26" w:rsidRPr="00676A93" w:rsidRDefault="00445FC0" w:rsidP="00315D2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4.20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AB6E067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4CB8A04" w14:textId="419F25E9" w:rsidR="00315D26" w:rsidRPr="00676A93" w:rsidRDefault="00694E89" w:rsidP="00315D26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6.43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F7A7094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73DAF4B" w14:textId="714F26A4" w:rsidR="00315D26" w:rsidRPr="00676A93" w:rsidRDefault="00445FC0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34.35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47A7555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8F43AB6" w14:textId="54D8B7C5" w:rsidR="00315D26" w:rsidRPr="00676A93" w:rsidRDefault="00694E89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(7.69)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5C7D231E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7B92F48" w14:textId="6CB53F81" w:rsidR="00315D26" w:rsidRPr="00676A93" w:rsidRDefault="00306F3C" w:rsidP="00306F3C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26.91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2657C0E3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F8F953E" w14:textId="75DEB310" w:rsidR="00315D26" w:rsidRPr="00676A93" w:rsidRDefault="00243CF9" w:rsidP="00EE0A4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(127.15)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125D17A9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8616159" w14:textId="6C8A2385" w:rsidR="00315D26" w:rsidRPr="00676A93" w:rsidRDefault="00306F3C" w:rsidP="00315D26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(26</w:t>
            </w:r>
            <w:r w:rsidR="00971965" w:rsidRPr="00676A93">
              <w:rPr>
                <w:rFonts w:ascii="Angsana New" w:hAnsi="Angsana New"/>
                <w:color w:val="000000"/>
                <w:sz w:val="20"/>
                <w:szCs w:val="20"/>
              </w:rPr>
              <w:t>5.28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AE05A96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C0022BB" w14:textId="3A66943D" w:rsidR="00315D26" w:rsidRPr="00676A93" w:rsidRDefault="00694E89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(9.3</w:t>
            </w:r>
            <w:r w:rsidR="00243CF9" w:rsidRPr="00676A93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6C412BAF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B35CAEB" w14:textId="20136A12" w:rsidR="00315D26" w:rsidRPr="00676A93" w:rsidRDefault="00445FC0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971965" w:rsidRPr="00676A93">
              <w:rPr>
                <w:rFonts w:ascii="Angsana New" w:hAnsi="Angsana New"/>
                <w:color w:val="000000"/>
                <w:sz w:val="20"/>
                <w:szCs w:val="20"/>
              </w:rPr>
              <w:t>80.57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9B65409" w14:textId="77777777" w:rsidR="00315D26" w:rsidRPr="00676A93" w:rsidRDefault="00315D26" w:rsidP="00315D2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2C2E616" w14:textId="2E9F3A71" w:rsidR="00315D26" w:rsidRPr="00676A93" w:rsidRDefault="00243CF9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22.81</w:t>
            </w:r>
          </w:p>
        </w:tc>
      </w:tr>
      <w:tr w:rsidR="00315D26" w:rsidRPr="00676A93" w14:paraId="144D4DDD" w14:textId="77777777" w:rsidTr="007E4924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5170B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0F91F211" w14:textId="29F50885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D002D5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3AD79701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BC8D0B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1FBBDAB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1A8242A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A8006F7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C983C4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74D1DBA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47A295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D8F9324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680CA4F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8209BB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2602F0CF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9DCFE8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0E1E60C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E72BDC8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52E76A3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12E186B0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70F8B9D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E7E3F" w14:textId="67D4908C" w:rsidR="00315D26" w:rsidRPr="00676A93" w:rsidRDefault="00445FC0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19</w:t>
            </w:r>
            <w:r w:rsidR="00971965" w:rsidRPr="00676A93">
              <w:rPr>
                <w:rFonts w:ascii="Angsana New" w:hAnsi="Angsana New"/>
                <w:color w:val="000000"/>
                <w:sz w:val="20"/>
                <w:szCs w:val="20"/>
              </w:rPr>
              <w:t>7.61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E3DE43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690E0F" w14:textId="36B8C951" w:rsidR="00315D26" w:rsidRPr="00676A93" w:rsidRDefault="00243CF9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82.73</w:t>
            </w:r>
          </w:p>
        </w:tc>
      </w:tr>
      <w:tr w:rsidR="00315D26" w:rsidRPr="00676A93" w14:paraId="38F729D8" w14:textId="77777777" w:rsidTr="007E4924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0C6DD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รวมกำไร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จากส่วนงาน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ที่รายงาน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3CC9F33D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A8534D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5347FE9B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BFF617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F4BE8CD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E2EEBF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9206236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A64A40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1F5AEC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93E18DF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E4D1F65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3FBA2D4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466B5A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5352E95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ECE47C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3AA49EB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868E0BD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4A8296D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0EE18A54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7D84724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1361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E249C44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8BD85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15D26" w:rsidRPr="00676A93" w14:paraId="4FE2201E" w14:textId="77777777" w:rsidTr="007E4924">
        <w:trPr>
          <w:trHeight w:val="25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D0BB2" w14:textId="77777777" w:rsidR="00315D26" w:rsidRPr="00676A93" w:rsidRDefault="00315D26" w:rsidP="00315D26">
            <w:pPr>
              <w:spacing w:line="240" w:lineRule="auto"/>
              <w:ind w:left="189" w:hanging="189"/>
              <w:jc w:val="lef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ก่อนต้นทุนการเงินและภาษีเงินได้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7886AFC2" w14:textId="77777777" w:rsidR="00315D26" w:rsidRPr="00676A93" w:rsidRDefault="00315D26" w:rsidP="00315D2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211AEA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5B66C670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0D79B3F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A6B6A39" w14:textId="77777777" w:rsidR="00315D26" w:rsidRPr="00676A93" w:rsidRDefault="00315D26" w:rsidP="00315D26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5D6D83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E32533B" w14:textId="77777777" w:rsidR="00315D26" w:rsidRPr="00676A93" w:rsidRDefault="00315D26" w:rsidP="00315D26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BAFEBA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6F1459B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1082B84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17A497D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1B61EE6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7044695" w14:textId="77777777" w:rsidR="00315D26" w:rsidRPr="00676A93" w:rsidRDefault="00315D26" w:rsidP="00315D2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1A146F1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CF6783C" w14:textId="77777777" w:rsidR="00315D26" w:rsidRPr="00676A93" w:rsidRDefault="00315D26" w:rsidP="00315D2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366F561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8465DFC" w14:textId="77777777" w:rsidR="00315D26" w:rsidRPr="00676A93" w:rsidRDefault="00315D26" w:rsidP="00315D26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E907E2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843ECA4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20DA270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C17C3AE" w14:textId="0257E716" w:rsidR="00315D26" w:rsidRPr="00676A93" w:rsidRDefault="00445FC0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117.04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6BAD46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left w:val="nil"/>
              <w:right w:val="nil"/>
            </w:tcBorders>
            <w:vAlign w:val="bottom"/>
          </w:tcPr>
          <w:p w14:paraId="28729C47" w14:textId="15503EA6" w:rsidR="00315D26" w:rsidRPr="00676A93" w:rsidRDefault="007D5531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105.54</w:t>
            </w:r>
          </w:p>
        </w:tc>
      </w:tr>
      <w:tr w:rsidR="00315D26" w:rsidRPr="00676A93" w14:paraId="77F0FD4E" w14:textId="77777777" w:rsidTr="007E492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6EDF3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0C134EF5" w14:textId="77777777" w:rsidR="00315D26" w:rsidRPr="00676A93" w:rsidRDefault="00315D26" w:rsidP="00315D2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BC8D20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422DA218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6BB046D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49B6573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88FCC9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FA962B8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03D3C2F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83A9CF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BA5351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BF22FA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151C2A3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48D1BB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646DD044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3DB99F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7AAD993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0DB33E2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246256C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6BA78C2B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15B94E3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0F9C8AF" w14:textId="686BFDA1" w:rsidR="00315D26" w:rsidRPr="00676A93" w:rsidRDefault="00445FC0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(35.18)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994800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left w:val="nil"/>
              <w:right w:val="nil"/>
            </w:tcBorders>
            <w:vAlign w:val="bottom"/>
          </w:tcPr>
          <w:p w14:paraId="20FF29BD" w14:textId="52AFE225" w:rsidR="00315D26" w:rsidRPr="00676A93" w:rsidRDefault="007D5531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(42.29)</w:t>
            </w:r>
          </w:p>
        </w:tc>
      </w:tr>
      <w:tr w:rsidR="00315D26" w:rsidRPr="00676A93" w14:paraId="49A8FD79" w14:textId="77777777" w:rsidTr="007E492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28006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736650F3" w14:textId="77777777" w:rsidR="00315D26" w:rsidRPr="00676A93" w:rsidRDefault="00315D26" w:rsidP="00315D2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73C745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2547DD09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0F77B4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1417144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6A31E1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AC515EB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5E6A48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C418AF4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97CA54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DDD91B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282B520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0F598E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08F793AA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CE887A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1FA8A93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46FBE5B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DE65EB4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9CC21B1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6735585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B0808" w14:textId="2DFF5624" w:rsidR="00315D26" w:rsidRPr="00676A93" w:rsidRDefault="00445FC0" w:rsidP="00315D26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16.75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4BFC92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942054" w14:textId="6129545B" w:rsidR="00315D26" w:rsidRPr="00676A93" w:rsidRDefault="007D5531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8.44</w:t>
            </w:r>
          </w:p>
        </w:tc>
      </w:tr>
      <w:tr w:rsidR="00315D26" w:rsidRPr="00676A93" w14:paraId="24CFC318" w14:textId="77777777" w:rsidTr="007E492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0E551" w14:textId="77777777" w:rsidR="00315D26" w:rsidRPr="00676A93" w:rsidRDefault="00315D26" w:rsidP="00315D2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6A3A56E0" w14:textId="77777777" w:rsidR="00315D26" w:rsidRPr="00676A93" w:rsidRDefault="00315D26" w:rsidP="00315D2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B23B25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37E24E1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9597AB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8C5BA6A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48D389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8C1E382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141D17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50D708A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FA31B7F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F62CE4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6C90261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1118E2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498753B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7A2B24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679EF74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8807D29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544E741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60C8B3A1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0EA00B7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E3D3BB" w14:textId="01F2895F" w:rsidR="00315D26" w:rsidRPr="00676A93" w:rsidRDefault="00445FC0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98.61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B3E731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12D9D" w14:textId="35A26858" w:rsidR="00315D26" w:rsidRPr="00676A93" w:rsidRDefault="007D5531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71.69</w:t>
            </w:r>
          </w:p>
        </w:tc>
      </w:tr>
      <w:tr w:rsidR="00315D26" w:rsidRPr="00676A93" w14:paraId="231CBE4D" w14:textId="77777777" w:rsidTr="007E4924">
        <w:trPr>
          <w:gridAfter w:val="47"/>
          <w:wAfter w:w="13064" w:type="dxa"/>
          <w:trHeight w:val="101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C2824" w14:textId="77777777" w:rsidR="00315D26" w:rsidRPr="00676A93" w:rsidRDefault="00315D26" w:rsidP="00315D26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14"/>
                <w:szCs w:val="14"/>
                <w:cs/>
              </w:rPr>
            </w:pPr>
          </w:p>
        </w:tc>
      </w:tr>
      <w:tr w:rsidR="00315D26" w:rsidRPr="00676A93" w14:paraId="5CE5F1AF" w14:textId="77777777" w:rsidTr="007E4924">
        <w:trPr>
          <w:gridAfter w:val="47"/>
          <w:wAfter w:w="13064" w:type="dxa"/>
          <w:trHeight w:val="101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D759D" w14:textId="77777777" w:rsidR="00315D26" w:rsidRPr="00676A93" w:rsidRDefault="00315D26" w:rsidP="00315D26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</w:tr>
      <w:tr w:rsidR="00315D26" w:rsidRPr="00676A93" w14:paraId="532D02BC" w14:textId="77777777" w:rsidTr="007E4924">
        <w:trPr>
          <w:gridAfter w:val="2"/>
          <w:wAfter w:w="18" w:type="dxa"/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5A4C1" w14:textId="77777777" w:rsidR="00315D26" w:rsidRPr="00676A93" w:rsidRDefault="00315D26" w:rsidP="00315D26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676A9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มีนาคม</w:t>
            </w:r>
            <w:r w:rsidRPr="00676A9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/ 30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483E8CAE" w14:textId="77777777" w:rsidR="00315D26" w:rsidRPr="00676A93" w:rsidRDefault="00315D26" w:rsidP="00315D2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2A7BFC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1874596F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4297B6A4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14677B6" w14:textId="77777777" w:rsidR="00315D26" w:rsidRPr="00676A93" w:rsidRDefault="00315D26" w:rsidP="00315D26">
            <w:pPr>
              <w:tabs>
                <w:tab w:val="decimal" w:pos="51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76B5B8F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CA439A5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344275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8A6EC02" w14:textId="77777777" w:rsidR="00315D26" w:rsidRPr="00676A93" w:rsidRDefault="00315D26" w:rsidP="00315D26">
            <w:pPr>
              <w:tabs>
                <w:tab w:val="decimal" w:pos="49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6B8DEA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D432D13" w14:textId="77777777" w:rsidR="00315D26" w:rsidRPr="00676A93" w:rsidRDefault="00315D26" w:rsidP="00315D26">
            <w:pPr>
              <w:tabs>
                <w:tab w:val="decimal" w:pos="43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0524FB9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6D365A0" w14:textId="77777777" w:rsidR="00315D26" w:rsidRPr="00676A93" w:rsidRDefault="00315D26" w:rsidP="00315D26">
            <w:pPr>
              <w:tabs>
                <w:tab w:val="decimal" w:pos="426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26EEB2A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E493A97" w14:textId="77777777" w:rsidR="00315D26" w:rsidRPr="00676A93" w:rsidRDefault="00315D26" w:rsidP="00315D26">
            <w:pPr>
              <w:tabs>
                <w:tab w:val="decimal" w:pos="48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4A597EF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6695200" w14:textId="77777777" w:rsidR="00315D26" w:rsidRPr="00676A93" w:rsidRDefault="00315D26" w:rsidP="00315D26">
            <w:pPr>
              <w:tabs>
                <w:tab w:val="decimal" w:pos="46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717BBCA3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300B5F9" w14:textId="77777777" w:rsidR="00315D26" w:rsidRPr="00676A93" w:rsidRDefault="00315D26" w:rsidP="00315D26">
            <w:pPr>
              <w:tabs>
                <w:tab w:val="decimal" w:pos="45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3D51D59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77AF9CA" w14:textId="77777777" w:rsidR="00315D26" w:rsidRPr="00676A93" w:rsidRDefault="00315D26" w:rsidP="00315D26">
            <w:pPr>
              <w:tabs>
                <w:tab w:val="decimal" w:pos="44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3CD734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BCB5948" w14:textId="77777777" w:rsidR="00315D26" w:rsidRPr="00676A93" w:rsidRDefault="00315D26" w:rsidP="00315D26">
            <w:pPr>
              <w:tabs>
                <w:tab w:val="decimal" w:pos="47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</w:tr>
      <w:tr w:rsidR="00315D26" w:rsidRPr="00676A93" w14:paraId="73830AF0" w14:textId="77777777" w:rsidTr="007E4924">
        <w:trPr>
          <w:gridAfter w:val="2"/>
          <w:wAfter w:w="18" w:type="dxa"/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ECF80" w14:textId="77777777" w:rsidR="00315D26" w:rsidRPr="00676A93" w:rsidRDefault="00315D26" w:rsidP="00315D26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046" w:type="dxa"/>
            <w:gridSpan w:val="45"/>
            <w:tcBorders>
              <w:left w:val="nil"/>
              <w:right w:val="nil"/>
            </w:tcBorders>
            <w:vAlign w:val="bottom"/>
          </w:tcPr>
          <w:p w14:paraId="18FB15E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 w:hint="cs"/>
                <w:i/>
                <w:iCs/>
                <w:color w:val="000000"/>
                <w:sz w:val="20"/>
                <w:szCs w:val="20"/>
                <w:cs/>
              </w:rPr>
              <w:t>(ล้านบาท)</w:t>
            </w:r>
          </w:p>
        </w:tc>
      </w:tr>
      <w:tr w:rsidR="00315D26" w:rsidRPr="00676A93" w14:paraId="50325113" w14:textId="77777777" w:rsidTr="007E4924">
        <w:trPr>
          <w:gridAfter w:val="2"/>
          <w:wAfter w:w="18" w:type="dxa"/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7995B" w14:textId="77777777" w:rsidR="00315D26" w:rsidRPr="00676A93" w:rsidRDefault="00315D26" w:rsidP="00315D26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26D2F32E" w14:textId="7D18C507" w:rsidR="00315D26" w:rsidRPr="00676A93" w:rsidRDefault="00DC25AF" w:rsidP="00315D2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12,068.73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05C7EB4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6198D149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11,615.76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3EA1D1F5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100882E" w14:textId="2BBAADE7" w:rsidR="00315D26" w:rsidRPr="00676A93" w:rsidRDefault="00DC25AF" w:rsidP="00315D2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1,961.61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C75474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A3CE860" w14:textId="77777777" w:rsidR="00315D26" w:rsidRPr="00676A93" w:rsidRDefault="00315D26" w:rsidP="00315D26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1,976.14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DABACE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E13ECD5" w14:textId="6AFDDB0C" w:rsidR="00315D26" w:rsidRPr="00676A93" w:rsidRDefault="006C0AE4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713.97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5D7190F4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8D2B7EE" w14:textId="77777777" w:rsidR="00315D26" w:rsidRPr="00676A93" w:rsidRDefault="00315D26" w:rsidP="00315D26">
            <w:pPr>
              <w:tabs>
                <w:tab w:val="decimal" w:pos="324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659.62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76E716C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A60B62B" w14:textId="422CF95E" w:rsidR="00315D26" w:rsidRPr="00676A93" w:rsidRDefault="00DC25AF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3D10FB" w:rsidRPr="00676A93">
              <w:rPr>
                <w:rFonts w:ascii="Angsana New" w:hAnsi="Angsana New"/>
                <w:color w:val="000000"/>
                <w:sz w:val="20"/>
                <w:szCs w:val="20"/>
              </w:rPr>
              <w:t>,887.41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0B395130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0EC4F71" w14:textId="77777777" w:rsidR="00315D26" w:rsidRPr="00676A93" w:rsidRDefault="00315D26" w:rsidP="00315D26">
            <w:pPr>
              <w:tabs>
                <w:tab w:val="decimal" w:pos="328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4,056.76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74B073F2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05CF936" w14:textId="33958DEE" w:rsidR="00315D26" w:rsidRPr="00676A93" w:rsidRDefault="00DC25AF" w:rsidP="00315D26">
            <w:pPr>
              <w:tabs>
                <w:tab w:val="decimal" w:pos="32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(2</w:t>
            </w:r>
            <w:r w:rsidR="003D10FB" w:rsidRPr="00676A9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971965" w:rsidRPr="00676A93">
              <w:rPr>
                <w:rFonts w:ascii="Angsana New" w:hAnsi="Angsana New"/>
                <w:color w:val="000000"/>
                <w:sz w:val="20"/>
                <w:szCs w:val="20"/>
              </w:rPr>
              <w:t>099.46</w:t>
            </w: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79D14E7A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6DBC918F" w14:textId="77777777" w:rsidR="00315D26" w:rsidRPr="00676A93" w:rsidRDefault="00315D26" w:rsidP="00315D26">
            <w:pPr>
              <w:tabs>
                <w:tab w:val="decimal" w:pos="34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(959.03)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762902DF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E6022D2" w14:textId="48F37784" w:rsidR="00315D26" w:rsidRPr="00676A93" w:rsidRDefault="00DC25AF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16,</w:t>
            </w:r>
            <w:r w:rsidR="00971965" w:rsidRPr="00676A93">
              <w:rPr>
                <w:rFonts w:ascii="Angsana New" w:hAnsi="Angsana New"/>
                <w:color w:val="000000"/>
                <w:sz w:val="20"/>
                <w:szCs w:val="20"/>
              </w:rPr>
              <w:t>532.26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92484D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90A036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17,349.25</w:t>
            </w:r>
          </w:p>
        </w:tc>
      </w:tr>
      <w:tr w:rsidR="00315D26" w:rsidRPr="00676A93" w14:paraId="29045364" w14:textId="77777777" w:rsidTr="007E4924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D35FF" w14:textId="77777777" w:rsidR="00315D26" w:rsidRPr="00676A93" w:rsidRDefault="00315D26" w:rsidP="00315D26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53ED4749" w14:textId="77777777" w:rsidR="00315D26" w:rsidRPr="00676A93" w:rsidRDefault="00315D26" w:rsidP="00315D26">
            <w:pPr>
              <w:tabs>
                <w:tab w:val="decimal" w:pos="347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0D49894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6EE568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07A876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7A97F1D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C7E6FA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98F13B1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0F350F4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17590C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46412BD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D3AC9D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635F146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19F7E13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6EB48EFE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FDE9C4A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3A1E79A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E2DF367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03DF9A4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42F3452" w14:textId="77777777" w:rsidR="00315D26" w:rsidRPr="00676A93" w:rsidRDefault="00315D26" w:rsidP="00315D26">
            <w:pPr>
              <w:tabs>
                <w:tab w:val="decimal" w:pos="40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11F6F80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A96980F" w14:textId="02FAA7E5" w:rsidR="00315D26" w:rsidRPr="00676A93" w:rsidRDefault="00DC25AF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415.13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E545E0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5A7FF9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color w:val="000000"/>
                <w:sz w:val="20"/>
                <w:szCs w:val="20"/>
              </w:rPr>
              <w:t>444.82</w:t>
            </w:r>
          </w:p>
        </w:tc>
      </w:tr>
      <w:tr w:rsidR="00315D26" w:rsidRPr="00676A93" w14:paraId="06EC3A38" w14:textId="77777777" w:rsidTr="007E4924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FE485" w14:textId="77777777" w:rsidR="00315D26" w:rsidRPr="00676A93" w:rsidRDefault="00315D26" w:rsidP="00315D26">
            <w:pPr>
              <w:spacing w:line="240" w:lineRule="auto"/>
              <w:ind w:right="-243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64EE76D7" w14:textId="77777777" w:rsidR="00315D26" w:rsidRPr="00676A93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B51FC9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354B2B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6359836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C12ED98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D31D5A1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BDD739A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9A8CD5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BDB2A5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01F46FC7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970D7C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191370E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9DFE6FA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3DACC51C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812972B" w14:textId="77777777" w:rsidR="00315D26" w:rsidRPr="00676A93" w:rsidRDefault="00315D26" w:rsidP="00315D26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6C3E17D9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525C7C2" w14:textId="77777777" w:rsidR="00315D26" w:rsidRPr="00676A93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356D34EB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993F43D" w14:textId="77777777" w:rsidR="00315D26" w:rsidRPr="00676A93" w:rsidRDefault="00315D26" w:rsidP="00315D26">
            <w:pPr>
              <w:tabs>
                <w:tab w:val="decimal" w:pos="40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7C0D8BF8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F91B2" w14:textId="473812D3" w:rsidR="00315D26" w:rsidRPr="00676A93" w:rsidRDefault="00DC25AF" w:rsidP="00315D26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16,94</w:t>
            </w:r>
            <w:r w:rsidR="00971965"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7.39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6452306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D49FD" w14:textId="77777777" w:rsidR="00315D26" w:rsidRPr="00676A93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76A9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17,794.07</w:t>
            </w:r>
          </w:p>
        </w:tc>
      </w:tr>
    </w:tbl>
    <w:p w14:paraId="5C93FC69" w14:textId="77777777" w:rsidR="003B14EA" w:rsidRPr="00676A93" w:rsidRDefault="003B14EA" w:rsidP="002E66E8">
      <w:pPr>
        <w:rPr>
          <w:rFonts w:ascii="Angsana New" w:hAnsi="Angsana New"/>
          <w:sz w:val="28"/>
          <w:szCs w:val="28"/>
        </w:rPr>
        <w:sectPr w:rsidR="003B14EA" w:rsidRPr="00676A93" w:rsidSect="00C73417">
          <w:footerReference w:type="default" r:id="rId19"/>
          <w:pgSz w:w="16834" w:h="11909" w:orient="landscape" w:code="9"/>
          <w:pgMar w:top="691" w:right="1152" w:bottom="576" w:left="1152" w:header="720" w:footer="120" w:gutter="0"/>
          <w:cols w:space="720"/>
        </w:sectPr>
      </w:pPr>
    </w:p>
    <w:p w14:paraId="344721FC" w14:textId="77777777" w:rsidR="002E66E8" w:rsidRPr="00676A93" w:rsidRDefault="002E66E8" w:rsidP="002E66E8">
      <w:pPr>
        <w:spacing w:line="240" w:lineRule="auto"/>
        <w:ind w:left="547"/>
        <w:rPr>
          <w:rFonts w:ascii="Angsana New" w:hAnsi="Angsana New"/>
          <w:b/>
          <w:bCs/>
          <w:i/>
          <w:iCs/>
          <w:sz w:val="28"/>
          <w:szCs w:val="28"/>
        </w:rPr>
      </w:pPr>
      <w:r w:rsidRPr="00676A93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27EF9238" w14:textId="77777777" w:rsidR="002E66E8" w:rsidRPr="00676A93" w:rsidRDefault="002E66E8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2CC947BC" w14:textId="77777777" w:rsidR="002E66E8" w:rsidRPr="00676A93" w:rsidRDefault="002E66E8" w:rsidP="002E66E8">
      <w:pPr>
        <w:spacing w:line="240" w:lineRule="auto"/>
        <w:ind w:left="547"/>
        <w:rPr>
          <w:rFonts w:ascii="Angsana New" w:hAnsi="Angsana New"/>
          <w:sz w:val="28"/>
          <w:szCs w:val="28"/>
          <w:cs/>
        </w:rPr>
      </w:pPr>
      <w:r w:rsidRPr="00676A93">
        <w:rPr>
          <w:rFonts w:ascii="Angsana New" w:hAnsi="Angsana New"/>
          <w:sz w:val="28"/>
          <w:szCs w:val="28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FAA92D5" w14:textId="4DCFE7CB" w:rsidR="00301BA2" w:rsidRPr="00676A93" w:rsidRDefault="00301BA2" w:rsidP="00B25B66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p w14:paraId="4A93716F" w14:textId="34AB1BDE" w:rsidR="00997299" w:rsidRPr="00676A93" w:rsidRDefault="00997299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676A93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15737B4E" w14:textId="77777777" w:rsidR="00030CE9" w:rsidRPr="00676A93" w:rsidRDefault="00030CE9" w:rsidP="00F27DC1">
      <w:pPr>
        <w:pStyle w:val="NoSpacing"/>
        <w:rPr>
          <w:rFonts w:ascii="Angsana New" w:hAnsi="Angsana New"/>
          <w:sz w:val="28"/>
          <w:szCs w:val="28"/>
        </w:rPr>
      </w:pPr>
    </w:p>
    <w:p w14:paraId="0A4E19DC" w14:textId="228DEDEF" w:rsidR="0001767A" w:rsidRPr="00676A93" w:rsidRDefault="0001767A" w:rsidP="003F52B1">
      <w:pPr>
        <w:ind w:left="540"/>
        <w:rPr>
          <w:rFonts w:ascii="Angsana New" w:hAnsi="Angsana New"/>
          <w:sz w:val="28"/>
          <w:szCs w:val="28"/>
          <w:cs/>
        </w:rPr>
      </w:pPr>
      <w:r w:rsidRPr="00676A93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676A93">
        <w:rPr>
          <w:rFonts w:ascii="Angsana New" w:hAnsi="Angsana New" w:hint="cs"/>
          <w:sz w:val="28"/>
          <w:szCs w:val="28"/>
          <w:cs/>
        </w:rPr>
        <w:t>กั</w:t>
      </w:r>
      <w:r w:rsidRPr="00676A93">
        <w:rPr>
          <w:rFonts w:ascii="Angsana New" w:hAnsi="Angsana New"/>
          <w:sz w:val="28"/>
          <w:szCs w:val="28"/>
          <w:cs/>
        </w:rPr>
        <w:t>บรายได้ก่อนภาษี</w:t>
      </w:r>
      <w:r w:rsidR="00AB74BD" w:rsidRPr="00676A93">
        <w:rPr>
          <w:rFonts w:ascii="Angsana New" w:hAnsi="Angsana New" w:hint="cs"/>
          <w:sz w:val="28"/>
          <w:szCs w:val="28"/>
          <w:cs/>
        </w:rPr>
        <w:t>เงินได้</w:t>
      </w:r>
      <w:r w:rsidRPr="00676A93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7D5605" w:rsidRPr="00676A93">
        <w:rPr>
          <w:rFonts w:ascii="Angsana New" w:hAnsi="Angsana New" w:hint="cs"/>
          <w:sz w:val="28"/>
          <w:szCs w:val="28"/>
          <w:cs/>
        </w:rPr>
        <w:t>หก</w:t>
      </w:r>
      <w:r w:rsidRPr="00676A93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676A93">
        <w:rPr>
          <w:rFonts w:ascii="Angsana New" w:hAnsi="Angsana New"/>
          <w:sz w:val="28"/>
          <w:szCs w:val="28"/>
        </w:rPr>
        <w:t xml:space="preserve">31 </w:t>
      </w:r>
      <w:r w:rsidR="00A22746" w:rsidRPr="00676A9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22746" w:rsidRPr="00676A93">
        <w:rPr>
          <w:rFonts w:ascii="Angsana New" w:hAnsi="Angsana New"/>
          <w:sz w:val="28"/>
          <w:szCs w:val="28"/>
        </w:rPr>
        <w:t>2564</w:t>
      </w:r>
      <w:r w:rsidR="00781BA7" w:rsidRPr="00676A93">
        <w:rPr>
          <w:rFonts w:ascii="Angsana New" w:hAnsi="Angsana New"/>
          <w:sz w:val="28"/>
          <w:szCs w:val="28"/>
        </w:rPr>
        <w:t xml:space="preserve"> </w:t>
      </w:r>
      <w:r w:rsidR="00781BA7" w:rsidRPr="00676A93">
        <w:rPr>
          <w:rFonts w:ascii="Angsana New" w:hAnsi="Angsana New"/>
          <w:sz w:val="28"/>
          <w:szCs w:val="28"/>
          <w:cs/>
        </w:rPr>
        <w:t xml:space="preserve">และ </w:t>
      </w:r>
      <w:r w:rsidR="00781BA7" w:rsidRPr="00676A93">
        <w:rPr>
          <w:rFonts w:ascii="Angsana New" w:hAnsi="Angsana New"/>
          <w:sz w:val="28"/>
          <w:szCs w:val="28"/>
        </w:rPr>
        <w:t>256</w:t>
      </w:r>
      <w:r w:rsidR="00A22746" w:rsidRPr="00676A93">
        <w:rPr>
          <w:rFonts w:ascii="Angsana New" w:hAnsi="Angsana New"/>
          <w:sz w:val="28"/>
          <w:szCs w:val="28"/>
        </w:rPr>
        <w:t>3</w:t>
      </w:r>
      <w:r w:rsidR="003C0B49"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คือร้อยละ</w:t>
      </w:r>
      <w:r w:rsidR="00261BF4" w:rsidRPr="00676A93">
        <w:rPr>
          <w:rFonts w:ascii="Angsana New" w:hAnsi="Angsana New"/>
          <w:sz w:val="28"/>
          <w:szCs w:val="28"/>
        </w:rPr>
        <w:t xml:space="preserve"> </w:t>
      </w:r>
      <w:r w:rsidR="00FA6916" w:rsidRPr="00676A93">
        <w:rPr>
          <w:rFonts w:ascii="Angsana New" w:hAnsi="Angsana New"/>
          <w:sz w:val="28"/>
          <w:szCs w:val="28"/>
        </w:rPr>
        <w:t>2</w:t>
      </w:r>
      <w:r w:rsidR="00DB16F8" w:rsidRPr="00676A93">
        <w:rPr>
          <w:rFonts w:ascii="Angsana New" w:hAnsi="Angsana New"/>
          <w:sz w:val="28"/>
          <w:szCs w:val="28"/>
        </w:rPr>
        <w:t>1.</w:t>
      </w:r>
      <w:r w:rsidR="00386928">
        <w:rPr>
          <w:rFonts w:ascii="Angsana New" w:hAnsi="Angsana New"/>
          <w:sz w:val="28"/>
          <w:szCs w:val="28"/>
        </w:rPr>
        <w:t>52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="00A00176" w:rsidRPr="00676A93">
        <w:rPr>
          <w:rFonts w:ascii="Angsana New" w:hAnsi="Angsana New" w:hint="cs"/>
          <w:sz w:val="28"/>
          <w:szCs w:val="28"/>
          <w:cs/>
        </w:rPr>
        <w:t>และ</w:t>
      </w:r>
      <w:r w:rsidR="00760A2C" w:rsidRPr="00676A93">
        <w:rPr>
          <w:rFonts w:ascii="Angsana New" w:hAnsi="Angsana New" w:hint="cs"/>
          <w:sz w:val="28"/>
          <w:szCs w:val="28"/>
          <w:cs/>
        </w:rPr>
        <w:t>ร้อยละ</w:t>
      </w:r>
      <w:r w:rsidR="00A00176"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="00FA6916" w:rsidRPr="00676A93">
        <w:rPr>
          <w:rFonts w:ascii="Angsana New" w:hAnsi="Angsana New"/>
          <w:sz w:val="28"/>
          <w:szCs w:val="28"/>
        </w:rPr>
        <w:t>32</w:t>
      </w:r>
      <w:r w:rsidR="00A22746" w:rsidRPr="00676A93">
        <w:rPr>
          <w:rFonts w:ascii="Angsana New" w:hAnsi="Angsana New"/>
          <w:sz w:val="28"/>
          <w:szCs w:val="28"/>
        </w:rPr>
        <w:t>.</w:t>
      </w:r>
      <w:r w:rsidR="00FA6916" w:rsidRPr="00676A93">
        <w:rPr>
          <w:rFonts w:ascii="Angsana New" w:hAnsi="Angsana New"/>
          <w:sz w:val="28"/>
          <w:szCs w:val="28"/>
        </w:rPr>
        <w:t>42</w:t>
      </w:r>
      <w:r w:rsidR="007F46E0" w:rsidRPr="00676A93">
        <w:rPr>
          <w:rFonts w:ascii="Angsana New" w:hAnsi="Angsana New"/>
          <w:sz w:val="28"/>
          <w:szCs w:val="28"/>
        </w:rPr>
        <w:t xml:space="preserve"> </w:t>
      </w:r>
      <w:r w:rsidR="007F46E0" w:rsidRPr="00676A93">
        <w:rPr>
          <w:rFonts w:ascii="Angsana New" w:hAnsi="Angsana New" w:hint="cs"/>
          <w:sz w:val="28"/>
          <w:szCs w:val="28"/>
          <w:cs/>
        </w:rPr>
        <w:t>ตามลำดับ</w:t>
      </w:r>
      <w:r w:rsidR="00F568DE"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="000B7C70">
        <w:rPr>
          <w:rFonts w:ascii="Angsana New" w:hAnsi="Angsana New" w:hint="cs"/>
          <w:sz w:val="28"/>
          <w:szCs w:val="28"/>
          <w:cs/>
        </w:rPr>
        <w:t>อัตรา</w:t>
      </w:r>
      <w:r w:rsidR="000B7C70" w:rsidRPr="00676A93">
        <w:rPr>
          <w:rFonts w:ascii="Angsana New" w:hAnsi="Angsana New"/>
          <w:sz w:val="28"/>
          <w:szCs w:val="28"/>
          <w:cs/>
        </w:rPr>
        <w:t>ภาษีเงินได้ที่แท้จริง</w:t>
      </w:r>
      <w:r w:rsidR="000B7C70">
        <w:rPr>
          <w:rFonts w:ascii="Angsana New" w:hAnsi="Angsana New" w:hint="cs"/>
          <w:sz w:val="28"/>
          <w:szCs w:val="28"/>
          <w:cs/>
        </w:rPr>
        <w:t>ดังกล่าวมาก</w:t>
      </w:r>
      <w:r w:rsidR="000B7C70" w:rsidRPr="00676A93">
        <w:rPr>
          <w:rFonts w:ascii="Angsana New" w:hAnsi="Angsana New" w:hint="cs"/>
          <w:sz w:val="28"/>
          <w:szCs w:val="28"/>
          <w:cs/>
        </w:rPr>
        <w:t>กว่าจำนวนภาษีเงินได้ที่คำนวณโดยใช้อัตราภาษีเงินได้คูณกับยอดกำไรสุทธิตามบัญชี</w:t>
      </w:r>
      <w:r w:rsidR="000B7C70">
        <w:rPr>
          <w:rFonts w:ascii="Angsana New" w:hAnsi="Angsana New"/>
          <w:sz w:val="28"/>
          <w:szCs w:val="28"/>
        </w:rPr>
        <w:t xml:space="preserve"> </w:t>
      </w:r>
      <w:r w:rsidR="00F568DE" w:rsidRPr="00676A93">
        <w:rPr>
          <w:rFonts w:ascii="Angsana New" w:hAnsi="Angsana New"/>
          <w:sz w:val="28"/>
          <w:szCs w:val="28"/>
          <w:cs/>
        </w:rPr>
        <w:t>มีสาเหตุหลักจาก</w:t>
      </w:r>
      <w:r w:rsidR="00DB16F8" w:rsidRPr="00676A93">
        <w:rPr>
          <w:rFonts w:ascii="Angsana New" w:hAnsi="Angsana New" w:hint="cs"/>
          <w:sz w:val="28"/>
          <w:szCs w:val="28"/>
          <w:cs/>
        </w:rPr>
        <w:t>รายการ</w:t>
      </w:r>
      <w:r w:rsidR="00264C18" w:rsidRPr="00676A93">
        <w:rPr>
          <w:rFonts w:ascii="Angsana New" w:hAnsi="Angsana New"/>
          <w:sz w:val="28"/>
          <w:szCs w:val="28"/>
          <w:cs/>
        </w:rPr>
        <w:t>ที่ถือเป็นรายได้ทางภาษี</w:t>
      </w:r>
      <w:r w:rsidR="00FB38DC">
        <w:rPr>
          <w:rFonts w:ascii="Angsana New" w:hAnsi="Angsana New"/>
          <w:sz w:val="28"/>
          <w:szCs w:val="28"/>
        </w:rPr>
        <w:t xml:space="preserve"> </w:t>
      </w:r>
      <w:r w:rsidR="001F3C78">
        <w:rPr>
          <w:rFonts w:ascii="Angsana New" w:hAnsi="Angsana New" w:hint="cs"/>
          <w:sz w:val="28"/>
          <w:szCs w:val="28"/>
          <w:cs/>
        </w:rPr>
        <w:t xml:space="preserve">ส่วนปี </w:t>
      </w:r>
      <w:r w:rsidR="001F3C78">
        <w:rPr>
          <w:rFonts w:ascii="Angsana New" w:hAnsi="Angsana New"/>
          <w:sz w:val="28"/>
          <w:szCs w:val="28"/>
        </w:rPr>
        <w:t xml:space="preserve">2563 </w:t>
      </w:r>
      <w:r w:rsidR="001F3C78" w:rsidRPr="00676A93">
        <w:rPr>
          <w:rFonts w:ascii="Angsana New" w:hAnsi="Angsana New"/>
          <w:sz w:val="28"/>
          <w:szCs w:val="28"/>
          <w:cs/>
        </w:rPr>
        <w:t>มีสาเหตุหลักจาก</w:t>
      </w:r>
      <w:r w:rsidR="00FB38DC">
        <w:rPr>
          <w:rFonts w:ascii="Angsana New" w:hAnsi="Angsana New" w:hint="cs"/>
          <w:sz w:val="28"/>
          <w:szCs w:val="28"/>
          <w:cs/>
        </w:rPr>
        <w:t>การถือปฎิบัติตาม</w:t>
      </w:r>
      <w:r w:rsidR="001F3C78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="001F3C78">
        <w:rPr>
          <w:rFonts w:ascii="Angsana New" w:hAnsi="Angsana New"/>
          <w:sz w:val="28"/>
          <w:szCs w:val="28"/>
        </w:rPr>
        <w:t xml:space="preserve">15 </w:t>
      </w:r>
      <w:r w:rsidR="001F3C78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="001F3C78" w:rsidRPr="001F3C78">
        <w:rPr>
          <w:rFonts w:ascii="Angsana New" w:hAnsi="Angsana New" w:hint="cs"/>
          <w:i/>
          <w:iCs/>
          <w:sz w:val="28"/>
          <w:szCs w:val="28"/>
          <w:cs/>
        </w:rPr>
        <w:t>รายได้จากสัญญาที่ทำกับลูกค้า</w:t>
      </w:r>
      <w:r w:rsidR="001F3C78">
        <w:rPr>
          <w:rFonts w:ascii="Angsana New" w:hAnsi="Angsana New" w:hint="cs"/>
          <w:sz w:val="28"/>
          <w:szCs w:val="28"/>
          <w:cs/>
        </w:rPr>
        <w:t xml:space="preserve"> เป็นครั้งแรก</w:t>
      </w:r>
    </w:p>
    <w:p w14:paraId="7FDB8CCB" w14:textId="464BF3E3" w:rsidR="009903A6" w:rsidRPr="00676A93" w:rsidRDefault="009903A6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p w14:paraId="4D0C18C6" w14:textId="0CC7CD81" w:rsidR="00842CF1" w:rsidRPr="00676A93" w:rsidRDefault="00842CF1" w:rsidP="00842CF1">
      <w:pPr>
        <w:ind w:left="54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 w:hint="cs"/>
          <w:sz w:val="28"/>
          <w:szCs w:val="28"/>
          <w:cs/>
        </w:rPr>
        <w:t>จำนวนภาษีเงินได้ในงบกำไรขาดทุน</w:t>
      </w:r>
      <w:r w:rsidR="008D14F1" w:rsidRPr="00676A93">
        <w:rPr>
          <w:rFonts w:ascii="Angsana New" w:hAnsi="Angsana New" w:hint="cs"/>
          <w:sz w:val="28"/>
          <w:szCs w:val="28"/>
          <w:cs/>
        </w:rPr>
        <w:t>เบ็ดเสร็จ</w:t>
      </w:r>
      <w:r w:rsidRPr="00676A93">
        <w:rPr>
          <w:rFonts w:ascii="Angsana New" w:hAnsi="Angsana New" w:hint="cs"/>
          <w:sz w:val="28"/>
          <w:szCs w:val="28"/>
          <w:cs/>
        </w:rPr>
        <w:t>เฉพาะกิจการสำหรับรอบระยะเวลา</w:t>
      </w:r>
      <w:r w:rsidR="0082678F" w:rsidRPr="00676A93">
        <w:rPr>
          <w:rFonts w:ascii="Angsana New" w:hAnsi="Angsana New" w:hint="cs"/>
          <w:sz w:val="28"/>
          <w:szCs w:val="28"/>
          <w:cs/>
        </w:rPr>
        <w:t>หก</w:t>
      </w:r>
      <w:r w:rsidRPr="00676A93">
        <w:rPr>
          <w:rFonts w:ascii="Angsana New" w:hAnsi="Angsana New" w:hint="cs"/>
          <w:sz w:val="28"/>
          <w:szCs w:val="28"/>
          <w:cs/>
        </w:rPr>
        <w:t>เดือนสิ้นสุดวันท</w:t>
      </w:r>
      <w:r w:rsidR="00F81960" w:rsidRPr="00676A93">
        <w:rPr>
          <w:rFonts w:ascii="Angsana New" w:hAnsi="Angsana New" w:hint="cs"/>
          <w:sz w:val="28"/>
          <w:szCs w:val="28"/>
          <w:cs/>
        </w:rPr>
        <w:t xml:space="preserve">ี่ </w:t>
      </w:r>
      <w:r w:rsidRPr="00676A93">
        <w:rPr>
          <w:rFonts w:ascii="Angsana New" w:hAnsi="Angsana New"/>
          <w:sz w:val="28"/>
          <w:szCs w:val="28"/>
        </w:rPr>
        <w:t>31</w:t>
      </w:r>
      <w:r w:rsidR="0082678F" w:rsidRPr="00676A93">
        <w:rPr>
          <w:rFonts w:ascii="Angsana New" w:hAnsi="Angsana New"/>
          <w:sz w:val="28"/>
          <w:szCs w:val="28"/>
        </w:rPr>
        <w:t xml:space="preserve"> </w:t>
      </w:r>
      <w:r w:rsidR="0082678F" w:rsidRPr="00676A93">
        <w:rPr>
          <w:rFonts w:ascii="Angsana New" w:hAnsi="Angsana New" w:hint="cs"/>
          <w:sz w:val="28"/>
          <w:szCs w:val="28"/>
          <w:cs/>
        </w:rPr>
        <w:t>มีนาคม</w:t>
      </w:r>
      <w:r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</w:rPr>
        <w:t>256</w:t>
      </w:r>
      <w:r w:rsidR="0082678F" w:rsidRPr="00676A93">
        <w:rPr>
          <w:rFonts w:ascii="Angsana New" w:hAnsi="Angsana New"/>
          <w:sz w:val="28"/>
          <w:szCs w:val="28"/>
        </w:rPr>
        <w:t>4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 w:hint="cs"/>
          <w:sz w:val="28"/>
          <w:szCs w:val="28"/>
          <w:cs/>
        </w:rPr>
        <w:t>น้อยกว่าจำนวนภาษีเงินได้ที่คำนวณโดยใช้อัตราภาษีเงินได้คูณกับยอดกำไรสุทธิตามบัญชี</w:t>
      </w:r>
      <w:r w:rsidR="008D14F1"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Pr="00676A93">
        <w:rPr>
          <w:rFonts w:ascii="Angsana New" w:hAnsi="Angsana New" w:hint="cs"/>
          <w:sz w:val="28"/>
          <w:szCs w:val="28"/>
          <w:cs/>
        </w:rPr>
        <w:t>เนื่องจากบริษัทได้รับยกเว้นภาษีสำหรับเงินปันผลรับ</w:t>
      </w:r>
    </w:p>
    <w:p w14:paraId="641F44A9" w14:textId="77777777" w:rsidR="00842CF1" w:rsidRPr="00676A93" w:rsidRDefault="00842CF1" w:rsidP="00842CF1">
      <w:pPr>
        <w:ind w:left="540"/>
        <w:rPr>
          <w:rFonts w:ascii="Angsana New" w:hAnsi="Angsana New"/>
          <w:sz w:val="28"/>
          <w:szCs w:val="28"/>
        </w:rPr>
      </w:pPr>
    </w:p>
    <w:p w14:paraId="34A3BFE0" w14:textId="77777777" w:rsidR="0082678F" w:rsidRPr="00676A93" w:rsidRDefault="0082678F" w:rsidP="0082678F">
      <w:pPr>
        <w:ind w:left="54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 w:hint="cs"/>
          <w:sz w:val="28"/>
          <w:szCs w:val="28"/>
          <w:cs/>
        </w:rPr>
        <w:t xml:space="preserve">บริษัทไม่มีค่าใช้จ่ายภาษีเงินได้ในงบกำไรขาดทุนเบ็ดเสร็จเฉพาะกิจการสำหรับรอบระยะเวลาหกเดือนสิ้นสุดวันที่ </w:t>
      </w:r>
      <w:r w:rsidRPr="00676A93">
        <w:rPr>
          <w:rFonts w:ascii="Angsana New" w:hAnsi="Angsana New"/>
          <w:sz w:val="28"/>
          <w:szCs w:val="28"/>
        </w:rPr>
        <w:br/>
        <w:t>31</w:t>
      </w:r>
      <w:r w:rsidRPr="00676A93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676A93">
        <w:rPr>
          <w:rFonts w:ascii="Angsana New" w:hAnsi="Angsana New"/>
          <w:sz w:val="28"/>
          <w:szCs w:val="28"/>
        </w:rPr>
        <w:t>2563</w:t>
      </w:r>
      <w:r w:rsidRPr="00676A93">
        <w:rPr>
          <w:rFonts w:ascii="Angsana New" w:hAnsi="Angsana New" w:hint="cs"/>
          <w:sz w:val="28"/>
          <w:szCs w:val="28"/>
          <w:cs/>
        </w:rPr>
        <w:t xml:space="preserve"> เนื่องจากบริษัทได้รับยกเว้นภาษีสำหรับเงินปันผลรับ </w:t>
      </w:r>
    </w:p>
    <w:p w14:paraId="6AD832A4" w14:textId="77777777" w:rsidR="00842CF1" w:rsidRPr="00676A93" w:rsidRDefault="00842CF1">
      <w:pPr>
        <w:spacing w:line="240" w:lineRule="auto"/>
        <w:jc w:val="left"/>
        <w:rPr>
          <w:rFonts w:ascii="Angsana New" w:hAnsi="Angsana New"/>
          <w:sz w:val="30"/>
          <w:szCs w:val="30"/>
        </w:rPr>
      </w:pPr>
    </w:p>
    <w:p w14:paraId="24379BCA" w14:textId="2EFE4EB6" w:rsidR="00447039" w:rsidRPr="00676A93" w:rsidRDefault="00447039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676A93">
        <w:rPr>
          <w:rFonts w:ascii="Angsana New" w:hAnsi="Angsana New" w:hint="cs"/>
          <w:b/>
          <w:bCs/>
          <w:sz w:val="28"/>
          <w:szCs w:val="28"/>
          <w:cs/>
        </w:rPr>
        <w:t>เงินปันผล</w:t>
      </w:r>
    </w:p>
    <w:p w14:paraId="6D1E6E3C" w14:textId="1FF8E5D4" w:rsidR="00375FF3" w:rsidRPr="00676A93" w:rsidRDefault="00375FF3" w:rsidP="00375FF3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p w14:paraId="0EEE0FFF" w14:textId="0C6E7F50" w:rsidR="008920AE" w:rsidRPr="00676A93" w:rsidRDefault="008920AE" w:rsidP="008920AE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676A93">
        <w:rPr>
          <w:rFonts w:asciiTheme="majorBidi" w:hAnsiTheme="majorBidi" w:cstheme="majorBidi" w:hint="cs"/>
          <w:sz w:val="28"/>
          <w:szCs w:val="28"/>
          <w:cs/>
        </w:rPr>
        <w:t>รายละเอียดเงินปันผล</w:t>
      </w:r>
      <w:r w:rsidR="00497A58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="00497A58">
        <w:rPr>
          <w:rFonts w:asciiTheme="majorBidi" w:hAnsiTheme="majorBidi" w:cstheme="majorBidi"/>
          <w:sz w:val="28"/>
          <w:szCs w:val="28"/>
        </w:rPr>
        <w:t xml:space="preserve">2564 </w:t>
      </w:r>
      <w:r w:rsidR="00497A5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497A58">
        <w:rPr>
          <w:rFonts w:asciiTheme="majorBidi" w:hAnsiTheme="majorBidi" w:cstheme="majorBidi"/>
          <w:sz w:val="28"/>
          <w:szCs w:val="28"/>
        </w:rPr>
        <w:t>2563</w:t>
      </w:r>
      <w:r w:rsidRPr="00676A93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4DC2B393" w14:textId="77777777" w:rsidR="00305069" w:rsidRPr="00676A93" w:rsidRDefault="00305069" w:rsidP="00305069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048" w:type="dxa"/>
        <w:tblInd w:w="558" w:type="dxa"/>
        <w:tblLook w:val="04A0" w:firstRow="1" w:lastRow="0" w:firstColumn="1" w:lastColumn="0" w:noHBand="0" w:noVBand="1"/>
      </w:tblPr>
      <w:tblGrid>
        <w:gridCol w:w="2952"/>
        <w:gridCol w:w="1656"/>
        <w:gridCol w:w="1605"/>
        <w:gridCol w:w="1275"/>
        <w:gridCol w:w="284"/>
        <w:gridCol w:w="1276"/>
      </w:tblGrid>
      <w:tr w:rsidR="00305069" w:rsidRPr="00676A93" w14:paraId="26A13280" w14:textId="77777777" w:rsidTr="007E4924">
        <w:trPr>
          <w:tblHeader/>
        </w:trPr>
        <w:tc>
          <w:tcPr>
            <w:tcW w:w="2952" w:type="dxa"/>
            <w:shd w:val="clear" w:color="auto" w:fill="auto"/>
            <w:vAlign w:val="bottom"/>
          </w:tcPr>
          <w:p w14:paraId="416FE399" w14:textId="77777777" w:rsidR="00305069" w:rsidRPr="00676A93" w:rsidRDefault="00305069" w:rsidP="007E4924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C7B2C36" w14:textId="77777777" w:rsidR="00305069" w:rsidRPr="00676A93" w:rsidRDefault="00305069" w:rsidP="007E492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1C5C0656" w14:textId="77777777" w:rsidR="00305069" w:rsidRPr="00676A93" w:rsidRDefault="00305069" w:rsidP="007E49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  <w:p w14:paraId="116BC851" w14:textId="77777777" w:rsidR="00305069" w:rsidRPr="00676A93" w:rsidRDefault="00305069" w:rsidP="007E49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F0924E" w14:textId="77777777" w:rsidR="00305069" w:rsidRPr="00676A93" w:rsidRDefault="00305069" w:rsidP="007E49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84" w:type="dxa"/>
            <w:shd w:val="clear" w:color="auto" w:fill="auto"/>
          </w:tcPr>
          <w:p w14:paraId="1E29B419" w14:textId="77777777" w:rsidR="00305069" w:rsidRPr="00676A93" w:rsidRDefault="00305069" w:rsidP="007E4924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EDD00" w14:textId="77777777" w:rsidR="00305069" w:rsidRPr="00676A93" w:rsidDel="00D43E7A" w:rsidRDefault="00305069" w:rsidP="007E4924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305069" w:rsidRPr="00676A93" w14:paraId="61348EF8" w14:textId="77777777" w:rsidTr="002D7AA5">
        <w:trPr>
          <w:tblHeader/>
        </w:trPr>
        <w:tc>
          <w:tcPr>
            <w:tcW w:w="2952" w:type="dxa"/>
            <w:shd w:val="clear" w:color="auto" w:fill="auto"/>
          </w:tcPr>
          <w:p w14:paraId="111B28C0" w14:textId="77777777" w:rsidR="00305069" w:rsidRPr="00676A93" w:rsidRDefault="00305069" w:rsidP="007E4924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59F715D4" w14:textId="77777777" w:rsidR="00305069" w:rsidRPr="00676A93" w:rsidRDefault="00305069" w:rsidP="007E492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14:paraId="770D5C2D" w14:textId="77777777" w:rsidR="00305069" w:rsidRPr="00676A93" w:rsidRDefault="00305069" w:rsidP="007E492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6961558" w14:textId="77777777" w:rsidR="00305069" w:rsidRPr="00676A93" w:rsidRDefault="00305069" w:rsidP="007E492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56BDB97E" w14:textId="77777777" w:rsidR="00305069" w:rsidRPr="00676A93" w:rsidRDefault="00305069" w:rsidP="007E492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781FF86" w14:textId="77777777" w:rsidR="00305069" w:rsidRPr="00676A93" w:rsidRDefault="00305069" w:rsidP="007E49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16925" w:rsidRPr="00676A93" w14:paraId="1A9E9AA5" w14:textId="77777777" w:rsidTr="002D7AA5">
        <w:trPr>
          <w:tblHeader/>
        </w:trPr>
        <w:tc>
          <w:tcPr>
            <w:tcW w:w="2952" w:type="dxa"/>
            <w:shd w:val="clear" w:color="auto" w:fill="auto"/>
          </w:tcPr>
          <w:p w14:paraId="3B7D09BD" w14:textId="77777777" w:rsidR="00E16925" w:rsidRPr="00676A93" w:rsidRDefault="00E16925" w:rsidP="00E1692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Pr="00676A9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656" w:type="dxa"/>
            <w:shd w:val="clear" w:color="auto" w:fill="auto"/>
          </w:tcPr>
          <w:p w14:paraId="46EB5E2B" w14:textId="30E429FA" w:rsidR="00E16925" w:rsidRPr="00676A93" w:rsidRDefault="00E16925" w:rsidP="00E1692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676A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05" w:type="dxa"/>
            <w:shd w:val="clear" w:color="auto" w:fill="auto"/>
          </w:tcPr>
          <w:p w14:paraId="4E886E8A" w14:textId="7A14449C" w:rsidR="00E16925" w:rsidRPr="00676A93" w:rsidRDefault="00E16925" w:rsidP="00E1692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63057295" w14:textId="4052948F" w:rsidR="00E16925" w:rsidRPr="00676A93" w:rsidRDefault="00E16925" w:rsidP="00E1692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284" w:type="dxa"/>
            <w:shd w:val="clear" w:color="auto" w:fill="auto"/>
          </w:tcPr>
          <w:p w14:paraId="63099EC9" w14:textId="77777777" w:rsidR="00E16925" w:rsidRPr="00676A93" w:rsidRDefault="00E16925" w:rsidP="00E1692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1D6B00" w14:textId="7FA00F42" w:rsidR="00E16925" w:rsidRPr="00676A93" w:rsidRDefault="00E16925" w:rsidP="00DB16F8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38.24</w:t>
            </w:r>
          </w:p>
        </w:tc>
      </w:tr>
      <w:tr w:rsidR="00305069" w:rsidRPr="00676A93" w14:paraId="13DF6446" w14:textId="77777777" w:rsidTr="002D7AA5">
        <w:tc>
          <w:tcPr>
            <w:tcW w:w="2952" w:type="dxa"/>
            <w:shd w:val="clear" w:color="auto" w:fill="auto"/>
          </w:tcPr>
          <w:p w14:paraId="6E0AAAAE" w14:textId="1621ADCE" w:rsidR="00305069" w:rsidRPr="00676A93" w:rsidRDefault="008920AE" w:rsidP="007E4924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E16925" w:rsidRPr="00676A9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656" w:type="dxa"/>
            <w:shd w:val="clear" w:color="auto" w:fill="auto"/>
          </w:tcPr>
          <w:p w14:paraId="2A42B845" w14:textId="533953E7" w:rsidR="00305069" w:rsidRPr="00676A93" w:rsidRDefault="00E16925" w:rsidP="00E16925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76A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05" w:type="dxa"/>
            <w:shd w:val="clear" w:color="auto" w:fill="auto"/>
          </w:tcPr>
          <w:p w14:paraId="5CA3E7A3" w14:textId="2A0B1329" w:rsidR="00305069" w:rsidRPr="00676A93" w:rsidRDefault="00E16925" w:rsidP="00E16925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676A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5" w:type="dxa"/>
            <w:shd w:val="clear" w:color="auto" w:fill="auto"/>
          </w:tcPr>
          <w:p w14:paraId="16FA3760" w14:textId="69ECB565" w:rsidR="00305069" w:rsidRPr="00676A93" w:rsidRDefault="00E16925" w:rsidP="007E49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284" w:type="dxa"/>
            <w:shd w:val="clear" w:color="auto" w:fill="auto"/>
          </w:tcPr>
          <w:p w14:paraId="182B2B94" w14:textId="77777777" w:rsidR="00305069" w:rsidRPr="00676A93" w:rsidRDefault="00305069" w:rsidP="007E492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B338E1A" w14:textId="5AF99907" w:rsidR="00305069" w:rsidRPr="00676A93" w:rsidRDefault="00E16925" w:rsidP="00DB16F8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1,911.93</w:t>
            </w:r>
          </w:p>
        </w:tc>
      </w:tr>
    </w:tbl>
    <w:p w14:paraId="6C4B7092" w14:textId="178440FE" w:rsidR="00375FF3" w:rsidRPr="00676A93" w:rsidRDefault="00375FF3" w:rsidP="00375FF3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p w14:paraId="2226CAF5" w14:textId="77777777" w:rsidR="007A09F6" w:rsidRDefault="007A09F6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4B54F12" w14:textId="41778B46" w:rsidR="003B14EA" w:rsidRPr="00676A93" w:rsidRDefault="003B14EA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676A93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5AA71AD0" w14:textId="77777777" w:rsidR="00977166" w:rsidRPr="00676A93" w:rsidRDefault="00977166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57BC7D05" w14:textId="77777777" w:rsidR="0056096C" w:rsidRPr="00676A93" w:rsidRDefault="0056096C" w:rsidP="0056096C">
      <w:pPr>
        <w:tabs>
          <w:tab w:val="left" w:pos="450"/>
        </w:tabs>
        <w:ind w:left="540" w:right="47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676A93">
        <w:rPr>
          <w:rFonts w:ascii="Angsana New" w:hAnsi="Angsana New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75151263" w14:textId="77777777" w:rsidR="0056096C" w:rsidRPr="00676A93" w:rsidRDefault="0056096C" w:rsidP="0056096C">
      <w:pPr>
        <w:tabs>
          <w:tab w:val="left" w:pos="540"/>
        </w:tabs>
        <w:ind w:left="547" w:right="47"/>
        <w:rPr>
          <w:rFonts w:ascii="Angsana New" w:hAnsi="Angsana New"/>
          <w:sz w:val="28"/>
          <w:szCs w:val="28"/>
        </w:rPr>
      </w:pPr>
    </w:p>
    <w:p w14:paraId="7F6487D1" w14:textId="368A4697" w:rsidR="0056096C" w:rsidRPr="00676A93" w:rsidRDefault="0056096C" w:rsidP="005D6606">
      <w:pPr>
        <w:ind w:left="547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D62B7C" w:rsidRPr="00676A93">
        <w:rPr>
          <w:rFonts w:ascii="Angsana New" w:hAnsi="Angsana New" w:hint="cs"/>
          <w:sz w:val="28"/>
          <w:szCs w:val="28"/>
          <w:cs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รวมถึงลำดับชั้นมูลค่ายุติธรรม</w:t>
      </w:r>
      <w:r w:rsidR="00D62B7C" w:rsidRPr="00676A93">
        <w:rPr>
          <w:rFonts w:ascii="Angsana New" w:hAnsi="Angsana New" w:hint="cs"/>
          <w:sz w:val="28"/>
          <w:szCs w:val="28"/>
          <w:cs/>
        </w:rPr>
        <w:t>สำหรับเครื่องมือทางการเงินที่วัดมูลค่ายุติธรรม</w:t>
      </w:r>
      <w:r w:rsidRPr="00676A93">
        <w:rPr>
          <w:rFonts w:ascii="Angsana New" w:hAnsi="Angsana New"/>
          <w:sz w:val="28"/>
          <w:szCs w:val="28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C1E96" w:rsidRPr="00676A93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 w:rsidRPr="00676A93">
        <w:rPr>
          <w:rFonts w:ascii="Angsana New" w:hAnsi="Angsana New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</w:p>
    <w:p w14:paraId="5FEE1470" w14:textId="77777777" w:rsidR="009903A6" w:rsidRPr="00676A93" w:rsidRDefault="009903A6" w:rsidP="005D6606">
      <w:pPr>
        <w:ind w:left="547"/>
        <w:rPr>
          <w:rFonts w:ascii="Angsana New" w:hAnsi="Angsana New"/>
          <w:sz w:val="28"/>
          <w:szCs w:val="28"/>
        </w:rPr>
      </w:pPr>
    </w:p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2700"/>
        <w:gridCol w:w="1063"/>
        <w:gridCol w:w="237"/>
        <w:gridCol w:w="996"/>
        <w:gridCol w:w="235"/>
        <w:gridCol w:w="1107"/>
        <w:gridCol w:w="266"/>
        <w:gridCol w:w="1067"/>
        <w:gridCol w:w="267"/>
        <w:gridCol w:w="1323"/>
      </w:tblGrid>
      <w:tr w:rsidR="00D05718" w:rsidRPr="00676A93" w14:paraId="32B8A654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77849BE9" w14:textId="77777777" w:rsidR="00D05718" w:rsidRPr="00676A93" w:rsidRDefault="00D05718" w:rsidP="003A31E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bookmarkStart w:id="1" w:name="_Hlk30152288"/>
          </w:p>
        </w:tc>
        <w:tc>
          <w:tcPr>
            <w:tcW w:w="6561" w:type="dxa"/>
            <w:gridSpan w:val="9"/>
          </w:tcPr>
          <w:p w14:paraId="0C6C52FF" w14:textId="7E5EF99F" w:rsidR="00D05718" w:rsidRPr="00676A93" w:rsidRDefault="00D05718" w:rsidP="003A31E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096C" w:rsidRPr="00676A93" w14:paraId="1DCF5D58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41E33EDF" w14:textId="77777777" w:rsidR="0056096C" w:rsidRPr="00676A93" w:rsidRDefault="0056096C" w:rsidP="003A31E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5EFB772" w14:textId="77777777" w:rsidR="0056096C" w:rsidRPr="00676A93" w:rsidRDefault="0056096C" w:rsidP="003A31E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7" w:type="dxa"/>
          </w:tcPr>
          <w:p w14:paraId="185D605E" w14:textId="77777777" w:rsidR="0056096C" w:rsidRPr="00676A93" w:rsidRDefault="0056096C" w:rsidP="003A31ED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1" w:type="dxa"/>
            <w:gridSpan w:val="7"/>
            <w:tcBorders>
              <w:bottom w:val="single" w:sz="4" w:space="0" w:color="auto"/>
            </w:tcBorders>
          </w:tcPr>
          <w:p w14:paraId="5146A25B" w14:textId="77777777" w:rsidR="0056096C" w:rsidRPr="00676A93" w:rsidRDefault="0056096C" w:rsidP="003A31E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6096C" w:rsidRPr="00676A93" w14:paraId="73561420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373CBC1B" w14:textId="77777777" w:rsidR="0056096C" w:rsidRPr="00676A93" w:rsidRDefault="0056096C" w:rsidP="003A31E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3009280F" w14:textId="77777777" w:rsidR="0056096C" w:rsidRPr="00676A93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7" w:type="dxa"/>
          </w:tcPr>
          <w:p w14:paraId="6A528F87" w14:textId="77777777" w:rsidR="0056096C" w:rsidRPr="00676A93" w:rsidRDefault="0056096C" w:rsidP="003A31ED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7C592434" w14:textId="77777777" w:rsidR="0056096C" w:rsidRPr="00676A93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76A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</w:tcPr>
          <w:p w14:paraId="02CEC9E4" w14:textId="77777777" w:rsidR="0056096C" w:rsidRPr="00676A93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23F1FD" w14:textId="77777777" w:rsidR="0056096C" w:rsidRPr="00676A93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76A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48075FA9" w14:textId="77777777" w:rsidR="0056096C" w:rsidRPr="00676A93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DEDC4B0" w14:textId="77777777" w:rsidR="0056096C" w:rsidRPr="00676A93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76A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059F7C2B" w14:textId="77777777" w:rsidR="0056096C" w:rsidRPr="00676A93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526B2422" w14:textId="77777777" w:rsidR="0056096C" w:rsidRPr="00676A93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6096C" w:rsidRPr="00676A93" w14:paraId="1786E846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484EFF6B" w14:textId="77777777" w:rsidR="0056096C" w:rsidRPr="00676A93" w:rsidRDefault="0056096C" w:rsidP="003A31E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9"/>
          </w:tcPr>
          <w:p w14:paraId="19A98603" w14:textId="77777777" w:rsidR="0056096C" w:rsidRPr="00676A93" w:rsidRDefault="0056096C" w:rsidP="003A31E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206C0" w:rsidRPr="00676A93" w14:paraId="58053BE7" w14:textId="77777777" w:rsidTr="0048263E">
        <w:tc>
          <w:tcPr>
            <w:tcW w:w="2700" w:type="dxa"/>
            <w:shd w:val="clear" w:color="auto" w:fill="auto"/>
          </w:tcPr>
          <w:p w14:paraId="3D5781F8" w14:textId="429BE951" w:rsidR="009206C0" w:rsidRPr="00676A93" w:rsidRDefault="0021676F" w:rsidP="009206C0">
            <w:pPr>
              <w:ind w:left="162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63" w:type="dxa"/>
          </w:tcPr>
          <w:p w14:paraId="6121E4FA" w14:textId="77777777" w:rsidR="009206C0" w:rsidRPr="00676A93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C5A3B83" w14:textId="77777777" w:rsidR="009206C0" w:rsidRPr="00676A93" w:rsidRDefault="009206C0" w:rsidP="003A31ED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5CA9F19F" w14:textId="77777777" w:rsidR="009206C0" w:rsidRPr="00676A93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7EA7434A" w14:textId="77777777" w:rsidR="009206C0" w:rsidRPr="00676A93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1CD689D" w14:textId="77777777" w:rsidR="009206C0" w:rsidRPr="00676A93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0333D41" w14:textId="77777777" w:rsidR="009206C0" w:rsidRPr="00676A93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8C1C7F1" w14:textId="77777777" w:rsidR="009206C0" w:rsidRPr="00676A93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D2066F5" w14:textId="77777777" w:rsidR="009206C0" w:rsidRPr="00676A93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F1A88F7" w14:textId="77777777" w:rsidR="009206C0" w:rsidRPr="00676A93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467" w:rsidRPr="00676A93" w14:paraId="1028D98F" w14:textId="77777777" w:rsidTr="0048263E">
        <w:tc>
          <w:tcPr>
            <w:tcW w:w="2700" w:type="dxa"/>
            <w:shd w:val="clear" w:color="auto" w:fill="auto"/>
          </w:tcPr>
          <w:p w14:paraId="0C8B8211" w14:textId="018351D9" w:rsidR="00CF2467" w:rsidRPr="00676A93" w:rsidRDefault="00CF2467" w:rsidP="0048263E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1C0169"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063" w:type="dxa"/>
          </w:tcPr>
          <w:p w14:paraId="5F097BE6" w14:textId="77777777" w:rsidR="00CF2467" w:rsidRPr="00676A93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9E30977" w14:textId="77777777" w:rsidR="00CF2467" w:rsidRPr="00676A93" w:rsidRDefault="00CF2467" w:rsidP="0048263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65EEC4B6" w14:textId="77777777" w:rsidR="00CF2467" w:rsidRPr="00676A93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13FD79F3" w14:textId="77777777" w:rsidR="00CF2467" w:rsidRPr="00676A93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E3C0E1B" w14:textId="77777777" w:rsidR="00CF2467" w:rsidRPr="00676A93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0F60FCD" w14:textId="77777777" w:rsidR="00CF2467" w:rsidRPr="00676A93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AC91E30" w14:textId="77777777" w:rsidR="00CF2467" w:rsidRPr="00676A93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097F4CC" w14:textId="77777777" w:rsidR="00CF2467" w:rsidRPr="00676A93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0971C64" w14:textId="77777777" w:rsidR="00CF2467" w:rsidRPr="00676A93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467" w:rsidRPr="00676A93" w14:paraId="29DD36E3" w14:textId="77777777" w:rsidTr="0048263E">
        <w:tc>
          <w:tcPr>
            <w:tcW w:w="2700" w:type="dxa"/>
            <w:shd w:val="clear" w:color="auto" w:fill="auto"/>
          </w:tcPr>
          <w:p w14:paraId="0A2F0364" w14:textId="23B5EE87" w:rsidR="00CF2467" w:rsidRPr="00676A93" w:rsidRDefault="00CF2467" w:rsidP="00CF246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="00C15599" w:rsidRPr="00676A93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D83C5A" w:rsidRPr="00676A93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63" w:type="dxa"/>
          </w:tcPr>
          <w:p w14:paraId="45F03EBB" w14:textId="77777777" w:rsidR="00FA6916" w:rsidRPr="00676A93" w:rsidRDefault="00FA6916" w:rsidP="00CF2467">
            <w:pPr>
              <w:tabs>
                <w:tab w:val="decimal" w:pos="53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8A1CEE5" w14:textId="39B3E8A1" w:rsidR="00CF2467" w:rsidRPr="00676A93" w:rsidRDefault="002E1CA6" w:rsidP="00CF2467">
            <w:pPr>
              <w:tabs>
                <w:tab w:val="decimal" w:pos="533"/>
              </w:tabs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26.87</w:t>
            </w:r>
          </w:p>
        </w:tc>
        <w:tc>
          <w:tcPr>
            <w:tcW w:w="237" w:type="dxa"/>
          </w:tcPr>
          <w:p w14:paraId="028B108B" w14:textId="77777777" w:rsidR="00CF2467" w:rsidRPr="00676A93" w:rsidRDefault="00CF2467" w:rsidP="00CF246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7A81DF90" w14:textId="77777777" w:rsidR="00FA6916" w:rsidRPr="00676A93" w:rsidRDefault="00FA6916" w:rsidP="00CF24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0666CF" w14:textId="649D1D82" w:rsidR="00CF2467" w:rsidRPr="00676A93" w:rsidRDefault="002E1CA6" w:rsidP="00CF24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0CA2E387" w14:textId="77777777" w:rsidR="00CF2467" w:rsidRPr="00676A93" w:rsidRDefault="00CF2467" w:rsidP="00CF24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7EDBB30" w14:textId="77777777" w:rsidR="00FA6916" w:rsidRPr="00676A93" w:rsidRDefault="00FA6916" w:rsidP="00CF246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FFF71BB" w14:textId="636A8142" w:rsidR="00CF2467" w:rsidRPr="00676A93" w:rsidRDefault="002E1CA6" w:rsidP="00CF246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/>
                <w:color w:val="000000"/>
                <w:sz w:val="28"/>
                <w:szCs w:val="28"/>
              </w:rPr>
              <w:t>26.87</w:t>
            </w:r>
          </w:p>
        </w:tc>
        <w:tc>
          <w:tcPr>
            <w:tcW w:w="266" w:type="dxa"/>
          </w:tcPr>
          <w:p w14:paraId="65BAFBE8" w14:textId="77777777" w:rsidR="00CF2467" w:rsidRPr="00676A93" w:rsidRDefault="00CF2467" w:rsidP="00CF24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946B54F" w14:textId="77777777" w:rsidR="00C95344" w:rsidRPr="00676A93" w:rsidRDefault="00C95344" w:rsidP="00CF24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5EDF7A" w14:textId="5C9207EB" w:rsidR="00CF2467" w:rsidRPr="00676A93" w:rsidRDefault="002E1CA6" w:rsidP="00CF24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FB03040" w14:textId="77777777" w:rsidR="00CF2467" w:rsidRPr="00676A93" w:rsidRDefault="00CF2467" w:rsidP="00CF24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287118BD" w14:textId="77777777" w:rsidR="00FA6916" w:rsidRPr="00676A93" w:rsidRDefault="00FA6916" w:rsidP="00CF2467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537D46D" w14:textId="4632DDBB" w:rsidR="00CF2467" w:rsidRPr="00676A93" w:rsidRDefault="002E1CA6" w:rsidP="00CF2467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/>
                <w:color w:val="000000"/>
                <w:sz w:val="28"/>
                <w:szCs w:val="28"/>
              </w:rPr>
              <w:t>26.87</w:t>
            </w:r>
          </w:p>
        </w:tc>
      </w:tr>
      <w:bookmarkEnd w:id="1"/>
      <w:tr w:rsidR="0048263E" w:rsidRPr="00676A93" w14:paraId="24F49B51" w14:textId="77777777" w:rsidTr="0048263E">
        <w:tc>
          <w:tcPr>
            <w:tcW w:w="2700" w:type="dxa"/>
            <w:shd w:val="clear" w:color="auto" w:fill="auto"/>
          </w:tcPr>
          <w:p w14:paraId="112648F8" w14:textId="5052A06E" w:rsidR="0048263E" w:rsidRPr="00676A93" w:rsidRDefault="0048263E" w:rsidP="0048263E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063" w:type="dxa"/>
          </w:tcPr>
          <w:p w14:paraId="04CA0FC4" w14:textId="77777777" w:rsidR="0048263E" w:rsidRPr="00676A93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6CB721F" w14:textId="77777777" w:rsidR="0048263E" w:rsidRPr="00676A93" w:rsidRDefault="0048263E" w:rsidP="0048263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55E5F7A3" w14:textId="77777777" w:rsidR="0048263E" w:rsidRPr="00676A93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725A0306" w14:textId="77777777" w:rsidR="0048263E" w:rsidRPr="00676A93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2330315" w14:textId="77777777" w:rsidR="0048263E" w:rsidRPr="00676A93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A09E084" w14:textId="77777777" w:rsidR="0048263E" w:rsidRPr="00676A93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7F72861" w14:textId="77777777" w:rsidR="0048263E" w:rsidRPr="00676A93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FD50EE5" w14:textId="77777777" w:rsidR="0048263E" w:rsidRPr="00676A93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7BA9321E" w14:textId="77777777" w:rsidR="0048263E" w:rsidRPr="00676A93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63E" w:rsidRPr="00676A93" w14:paraId="56394FBC" w14:textId="77777777" w:rsidTr="0048263E">
        <w:tc>
          <w:tcPr>
            <w:tcW w:w="2700" w:type="dxa"/>
            <w:shd w:val="clear" w:color="auto" w:fill="auto"/>
          </w:tcPr>
          <w:p w14:paraId="149A91C1" w14:textId="77777777" w:rsidR="0048263E" w:rsidRPr="00676A93" w:rsidRDefault="0048263E" w:rsidP="004826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14:paraId="08D6688A" w14:textId="56C769EC" w:rsidR="0048263E" w:rsidRPr="00676A93" w:rsidRDefault="002E1CA6" w:rsidP="0048263E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/>
                <w:color w:val="000000"/>
                <w:sz w:val="28"/>
                <w:szCs w:val="28"/>
              </w:rPr>
              <w:t>994.50</w:t>
            </w:r>
          </w:p>
        </w:tc>
        <w:tc>
          <w:tcPr>
            <w:tcW w:w="237" w:type="dxa"/>
            <w:vAlign w:val="bottom"/>
          </w:tcPr>
          <w:p w14:paraId="24753E4A" w14:textId="77777777" w:rsidR="0048263E" w:rsidRPr="00676A93" w:rsidRDefault="0048263E" w:rsidP="0048263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40E373A6" w14:textId="1CCF9ABF" w:rsidR="0048263E" w:rsidRPr="00676A93" w:rsidRDefault="002E1CA6" w:rsidP="004826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70D88E2E" w14:textId="77777777" w:rsidR="0048263E" w:rsidRPr="00676A93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ED3639C" w14:textId="572850B6" w:rsidR="0048263E" w:rsidRPr="00676A93" w:rsidRDefault="002E1CA6" w:rsidP="0048263E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/>
                <w:color w:val="000000"/>
                <w:sz w:val="28"/>
                <w:szCs w:val="28"/>
              </w:rPr>
              <w:t>997.66</w:t>
            </w:r>
          </w:p>
        </w:tc>
        <w:tc>
          <w:tcPr>
            <w:tcW w:w="266" w:type="dxa"/>
            <w:vAlign w:val="bottom"/>
          </w:tcPr>
          <w:p w14:paraId="4EA13CE6" w14:textId="77777777" w:rsidR="0048263E" w:rsidRPr="00676A93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AAA2C9B" w14:textId="6605D8D5" w:rsidR="0048263E" w:rsidRPr="00676A93" w:rsidRDefault="002E1CA6" w:rsidP="004826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0D7E031D" w14:textId="77777777" w:rsidR="0048263E" w:rsidRPr="00676A93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64A29FB" w14:textId="70D90110" w:rsidR="0048263E" w:rsidRPr="00676A93" w:rsidRDefault="002E1CA6" w:rsidP="0048263E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/>
                <w:color w:val="000000"/>
                <w:sz w:val="28"/>
                <w:szCs w:val="28"/>
              </w:rPr>
              <w:t>997.66</w:t>
            </w:r>
          </w:p>
        </w:tc>
      </w:tr>
    </w:tbl>
    <w:p w14:paraId="5F7D3238" w14:textId="743946F9" w:rsidR="00FF229B" w:rsidRPr="00676A93" w:rsidRDefault="00FF229B" w:rsidP="009903A6">
      <w:pPr>
        <w:ind w:left="547"/>
        <w:rPr>
          <w:rFonts w:ascii="Angsana New" w:hAnsi="Angsana New"/>
          <w:sz w:val="28"/>
          <w:szCs w:val="28"/>
        </w:rPr>
      </w:pPr>
    </w:p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2700"/>
        <w:gridCol w:w="1063"/>
        <w:gridCol w:w="237"/>
        <w:gridCol w:w="996"/>
        <w:gridCol w:w="235"/>
        <w:gridCol w:w="1107"/>
        <w:gridCol w:w="266"/>
        <w:gridCol w:w="1067"/>
        <w:gridCol w:w="267"/>
        <w:gridCol w:w="1323"/>
      </w:tblGrid>
      <w:tr w:rsidR="009903A6" w:rsidRPr="00676A93" w14:paraId="3D3570FE" w14:textId="77777777" w:rsidTr="00E04146">
        <w:trPr>
          <w:tblHeader/>
        </w:trPr>
        <w:tc>
          <w:tcPr>
            <w:tcW w:w="2700" w:type="dxa"/>
            <w:shd w:val="clear" w:color="auto" w:fill="auto"/>
          </w:tcPr>
          <w:p w14:paraId="03E9AC70" w14:textId="77777777" w:rsidR="009903A6" w:rsidRPr="00676A93" w:rsidRDefault="009903A6" w:rsidP="00E041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9"/>
          </w:tcPr>
          <w:p w14:paraId="3688E7E8" w14:textId="30E892CA" w:rsidR="009903A6" w:rsidRPr="00676A93" w:rsidRDefault="009903A6" w:rsidP="00E041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A6" w:rsidRPr="00676A93" w14:paraId="5A1082D4" w14:textId="77777777" w:rsidTr="00E04146">
        <w:trPr>
          <w:tblHeader/>
        </w:trPr>
        <w:tc>
          <w:tcPr>
            <w:tcW w:w="2700" w:type="dxa"/>
            <w:shd w:val="clear" w:color="auto" w:fill="auto"/>
          </w:tcPr>
          <w:p w14:paraId="463CA594" w14:textId="77777777" w:rsidR="009903A6" w:rsidRPr="00676A93" w:rsidRDefault="009903A6" w:rsidP="00E041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FA8E86C" w14:textId="77777777" w:rsidR="009903A6" w:rsidRPr="00676A93" w:rsidRDefault="009903A6" w:rsidP="00E041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7" w:type="dxa"/>
          </w:tcPr>
          <w:p w14:paraId="2DE93FEB" w14:textId="77777777" w:rsidR="009903A6" w:rsidRPr="00676A93" w:rsidRDefault="009903A6" w:rsidP="00E0414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1" w:type="dxa"/>
            <w:gridSpan w:val="7"/>
            <w:tcBorders>
              <w:bottom w:val="single" w:sz="4" w:space="0" w:color="auto"/>
            </w:tcBorders>
          </w:tcPr>
          <w:p w14:paraId="6845D530" w14:textId="77777777" w:rsidR="009903A6" w:rsidRPr="00676A93" w:rsidRDefault="009903A6" w:rsidP="00E041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903A6" w:rsidRPr="00676A93" w14:paraId="76AE6CA1" w14:textId="77777777" w:rsidTr="00E04146">
        <w:trPr>
          <w:tblHeader/>
        </w:trPr>
        <w:tc>
          <w:tcPr>
            <w:tcW w:w="2700" w:type="dxa"/>
            <w:shd w:val="clear" w:color="auto" w:fill="auto"/>
          </w:tcPr>
          <w:p w14:paraId="4677EA8A" w14:textId="77777777" w:rsidR="009903A6" w:rsidRPr="00676A93" w:rsidRDefault="009903A6" w:rsidP="00E041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016D7CB7" w14:textId="77777777" w:rsidR="009903A6" w:rsidRPr="00676A93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7" w:type="dxa"/>
          </w:tcPr>
          <w:p w14:paraId="60561E05" w14:textId="77777777" w:rsidR="009903A6" w:rsidRPr="00676A93" w:rsidRDefault="009903A6" w:rsidP="00E0414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62CA7FBB" w14:textId="77777777" w:rsidR="009903A6" w:rsidRPr="00676A93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76A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</w:tcPr>
          <w:p w14:paraId="0D930D0B" w14:textId="77777777" w:rsidR="009903A6" w:rsidRPr="00676A93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D6805E2" w14:textId="77777777" w:rsidR="009903A6" w:rsidRPr="00676A93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76A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7AB6935A" w14:textId="77777777" w:rsidR="009903A6" w:rsidRPr="00676A93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93FE53F" w14:textId="77777777" w:rsidR="009903A6" w:rsidRPr="00676A93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76A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334A7DFA" w14:textId="77777777" w:rsidR="009903A6" w:rsidRPr="00676A93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BCF9C5D" w14:textId="77777777" w:rsidR="009903A6" w:rsidRPr="00676A93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903A6" w:rsidRPr="00676A93" w14:paraId="5A9AAF22" w14:textId="77777777" w:rsidTr="00E04146">
        <w:trPr>
          <w:tblHeader/>
        </w:trPr>
        <w:tc>
          <w:tcPr>
            <w:tcW w:w="2700" w:type="dxa"/>
            <w:shd w:val="clear" w:color="auto" w:fill="auto"/>
          </w:tcPr>
          <w:p w14:paraId="1C8A5C52" w14:textId="77777777" w:rsidR="009903A6" w:rsidRPr="00676A93" w:rsidRDefault="009903A6" w:rsidP="00E041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9"/>
          </w:tcPr>
          <w:p w14:paraId="030464C6" w14:textId="77777777" w:rsidR="009903A6" w:rsidRPr="00676A93" w:rsidRDefault="009903A6" w:rsidP="00E0414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903A6" w:rsidRPr="00676A93" w14:paraId="470F54A1" w14:textId="77777777" w:rsidTr="00E04146">
        <w:tc>
          <w:tcPr>
            <w:tcW w:w="2700" w:type="dxa"/>
            <w:shd w:val="clear" w:color="auto" w:fill="auto"/>
          </w:tcPr>
          <w:p w14:paraId="7B3D95D3" w14:textId="7AFEEA2E" w:rsidR="009903A6" w:rsidRPr="00676A93" w:rsidRDefault="00FF298E" w:rsidP="00E04146">
            <w:pPr>
              <w:ind w:left="162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63" w:type="dxa"/>
          </w:tcPr>
          <w:p w14:paraId="04A9B4C5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D889971" w14:textId="77777777" w:rsidR="009903A6" w:rsidRPr="00676A93" w:rsidRDefault="009903A6" w:rsidP="00E0414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7C7386DF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770A1EE8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509AE6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15343B1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258CAD8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36AAFBD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EE4B563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3A6" w:rsidRPr="00676A93" w14:paraId="21A3A1A5" w14:textId="77777777" w:rsidTr="00E04146">
        <w:tc>
          <w:tcPr>
            <w:tcW w:w="2700" w:type="dxa"/>
            <w:shd w:val="clear" w:color="auto" w:fill="auto"/>
          </w:tcPr>
          <w:p w14:paraId="322E9123" w14:textId="77777777" w:rsidR="009903A6" w:rsidRPr="00676A93" w:rsidRDefault="009903A6" w:rsidP="00E04146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063" w:type="dxa"/>
          </w:tcPr>
          <w:p w14:paraId="3F82ADBA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34F9363" w14:textId="77777777" w:rsidR="009903A6" w:rsidRPr="00676A93" w:rsidRDefault="009903A6" w:rsidP="00E0414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6ED5F622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215066E5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4883270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1803C4F6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3A7D5C6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8C106EA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0330DC1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3A6" w:rsidRPr="00676A93" w14:paraId="354EF3B7" w14:textId="77777777" w:rsidTr="00E04146">
        <w:tc>
          <w:tcPr>
            <w:tcW w:w="2700" w:type="dxa"/>
            <w:shd w:val="clear" w:color="auto" w:fill="auto"/>
          </w:tcPr>
          <w:p w14:paraId="0A9DABDC" w14:textId="77777777" w:rsidR="009903A6" w:rsidRPr="00676A93" w:rsidRDefault="009903A6" w:rsidP="00E0414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14:paraId="5DD6C959" w14:textId="24889097" w:rsidR="009903A6" w:rsidRPr="00676A93" w:rsidRDefault="00E55BC0" w:rsidP="00E04146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/>
                <w:color w:val="000000"/>
                <w:sz w:val="28"/>
                <w:szCs w:val="28"/>
              </w:rPr>
              <w:t>994.50</w:t>
            </w:r>
          </w:p>
        </w:tc>
        <w:tc>
          <w:tcPr>
            <w:tcW w:w="237" w:type="dxa"/>
            <w:vAlign w:val="bottom"/>
          </w:tcPr>
          <w:p w14:paraId="13F73E8A" w14:textId="77777777" w:rsidR="009903A6" w:rsidRPr="00676A93" w:rsidRDefault="009903A6" w:rsidP="00E0414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0F26FA7E" w14:textId="28E98D3F" w:rsidR="009903A6" w:rsidRPr="00676A93" w:rsidRDefault="00E55BC0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65647CC0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B12CECE" w14:textId="0D2A4018" w:rsidR="009903A6" w:rsidRPr="00676A93" w:rsidRDefault="00E55BC0" w:rsidP="00E04146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/>
                <w:color w:val="000000"/>
                <w:sz w:val="28"/>
                <w:szCs w:val="28"/>
              </w:rPr>
              <w:t>997.66</w:t>
            </w:r>
          </w:p>
        </w:tc>
        <w:tc>
          <w:tcPr>
            <w:tcW w:w="266" w:type="dxa"/>
            <w:vAlign w:val="bottom"/>
          </w:tcPr>
          <w:p w14:paraId="7B9494BE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0E1B2A0C" w14:textId="22DC6A07" w:rsidR="009903A6" w:rsidRPr="00676A93" w:rsidRDefault="00E55BC0" w:rsidP="00C95344">
            <w:pPr>
              <w:tabs>
                <w:tab w:val="left" w:pos="5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4328CCED" w14:textId="77777777" w:rsidR="009903A6" w:rsidRPr="00676A93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F4A6D47" w14:textId="03D030D7" w:rsidR="009903A6" w:rsidRPr="00676A93" w:rsidRDefault="00E55BC0" w:rsidP="00E04146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/>
                <w:color w:val="000000"/>
                <w:sz w:val="28"/>
                <w:szCs w:val="28"/>
              </w:rPr>
              <w:t>997.66</w:t>
            </w:r>
          </w:p>
        </w:tc>
      </w:tr>
    </w:tbl>
    <w:p w14:paraId="5464B4EB" w14:textId="367D7BF4" w:rsidR="009903A6" w:rsidRPr="00676A93" w:rsidRDefault="009903A6" w:rsidP="009903A6">
      <w:pPr>
        <w:ind w:left="547"/>
        <w:rPr>
          <w:rFonts w:ascii="Angsana New" w:hAnsi="Angsana New"/>
          <w:sz w:val="28"/>
          <w:szCs w:val="28"/>
        </w:rPr>
      </w:pPr>
    </w:p>
    <w:tbl>
      <w:tblPr>
        <w:tblW w:w="9278" w:type="dxa"/>
        <w:tblInd w:w="450" w:type="dxa"/>
        <w:tblLook w:val="04A0" w:firstRow="1" w:lastRow="0" w:firstColumn="1" w:lastColumn="0" w:noHBand="0" w:noVBand="1"/>
      </w:tblPr>
      <w:tblGrid>
        <w:gridCol w:w="2699"/>
        <w:gridCol w:w="1063"/>
        <w:gridCol w:w="17"/>
        <w:gridCol w:w="220"/>
        <w:gridCol w:w="48"/>
        <w:gridCol w:w="948"/>
        <w:gridCol w:w="17"/>
        <w:gridCol w:w="218"/>
        <w:gridCol w:w="49"/>
        <w:gridCol w:w="1058"/>
        <w:gridCol w:w="17"/>
        <w:gridCol w:w="249"/>
        <w:gridCol w:w="17"/>
        <w:gridCol w:w="1050"/>
        <w:gridCol w:w="267"/>
        <w:gridCol w:w="1323"/>
        <w:gridCol w:w="18"/>
      </w:tblGrid>
      <w:tr w:rsidR="00D05718" w:rsidRPr="00676A93" w14:paraId="4052A339" w14:textId="77777777" w:rsidTr="00FF298E">
        <w:trPr>
          <w:gridAfter w:val="1"/>
          <w:wAfter w:w="18" w:type="dxa"/>
          <w:tblHeader/>
        </w:trPr>
        <w:tc>
          <w:tcPr>
            <w:tcW w:w="2699" w:type="dxa"/>
            <w:shd w:val="clear" w:color="auto" w:fill="auto"/>
          </w:tcPr>
          <w:p w14:paraId="5FE236C4" w14:textId="77777777" w:rsidR="00D05718" w:rsidRPr="00676A93" w:rsidRDefault="00D05718" w:rsidP="003A19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15"/>
          </w:tcPr>
          <w:p w14:paraId="0E251992" w14:textId="7EFB5A24" w:rsidR="00D05718" w:rsidRPr="00676A93" w:rsidRDefault="00D05718" w:rsidP="003A19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/ งบการเงินเฉพาะกิจการ</w:t>
            </w:r>
          </w:p>
        </w:tc>
      </w:tr>
      <w:tr w:rsidR="00FF229B" w:rsidRPr="00676A93" w14:paraId="138C37F4" w14:textId="77777777" w:rsidTr="00FF298E">
        <w:trPr>
          <w:gridAfter w:val="1"/>
          <w:wAfter w:w="18" w:type="dxa"/>
          <w:tblHeader/>
        </w:trPr>
        <w:tc>
          <w:tcPr>
            <w:tcW w:w="2699" w:type="dxa"/>
            <w:shd w:val="clear" w:color="auto" w:fill="auto"/>
          </w:tcPr>
          <w:p w14:paraId="164A26BA" w14:textId="77777777" w:rsidR="00FF229B" w:rsidRPr="00676A93" w:rsidRDefault="00FF229B" w:rsidP="003A19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5BC6997" w14:textId="77777777" w:rsidR="00FF229B" w:rsidRPr="00676A93" w:rsidRDefault="00FF229B" w:rsidP="003A19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7" w:type="dxa"/>
            <w:gridSpan w:val="2"/>
          </w:tcPr>
          <w:p w14:paraId="182B8C4A" w14:textId="77777777" w:rsidR="00FF229B" w:rsidRPr="00676A93" w:rsidRDefault="00FF229B" w:rsidP="003A194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1" w:type="dxa"/>
            <w:gridSpan w:val="12"/>
            <w:tcBorders>
              <w:bottom w:val="single" w:sz="4" w:space="0" w:color="auto"/>
            </w:tcBorders>
          </w:tcPr>
          <w:p w14:paraId="59B1C2D4" w14:textId="77777777" w:rsidR="00FF229B" w:rsidRPr="00676A93" w:rsidRDefault="00FF229B" w:rsidP="003A19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F229B" w:rsidRPr="00676A93" w14:paraId="0C798EAD" w14:textId="77777777" w:rsidTr="00FF298E">
        <w:trPr>
          <w:gridAfter w:val="1"/>
          <w:wAfter w:w="18" w:type="dxa"/>
          <w:tblHeader/>
        </w:trPr>
        <w:tc>
          <w:tcPr>
            <w:tcW w:w="2699" w:type="dxa"/>
            <w:shd w:val="clear" w:color="auto" w:fill="auto"/>
          </w:tcPr>
          <w:p w14:paraId="054B4590" w14:textId="77777777" w:rsidR="00FF229B" w:rsidRPr="00676A93" w:rsidRDefault="00FF229B" w:rsidP="003A19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33B86873" w14:textId="77777777" w:rsidR="00FF229B" w:rsidRPr="00676A93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7" w:type="dxa"/>
            <w:gridSpan w:val="2"/>
          </w:tcPr>
          <w:p w14:paraId="448BD407" w14:textId="77777777" w:rsidR="00FF229B" w:rsidRPr="00676A93" w:rsidRDefault="00FF229B" w:rsidP="003A194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</w:tcPr>
          <w:p w14:paraId="4351D8A0" w14:textId="77777777" w:rsidR="00FF229B" w:rsidRPr="00676A93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76A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  <w:gridSpan w:val="2"/>
          </w:tcPr>
          <w:p w14:paraId="35F041ED" w14:textId="77777777" w:rsidR="00FF229B" w:rsidRPr="00676A93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D1DE5BB" w14:textId="77777777" w:rsidR="00FF229B" w:rsidRPr="00676A93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76A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  <w:gridSpan w:val="2"/>
          </w:tcPr>
          <w:p w14:paraId="5F031F75" w14:textId="77777777" w:rsidR="00FF229B" w:rsidRPr="00676A93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14:paraId="15DAB442" w14:textId="77777777" w:rsidR="00FF229B" w:rsidRPr="00676A93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76A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0241F8E9" w14:textId="77777777" w:rsidR="00FF229B" w:rsidRPr="00676A93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7F6A736" w14:textId="77777777" w:rsidR="00FF229B" w:rsidRPr="00676A93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F229B" w:rsidRPr="00676A93" w14:paraId="66CF0902" w14:textId="77777777" w:rsidTr="00FF298E">
        <w:trPr>
          <w:gridAfter w:val="1"/>
          <w:wAfter w:w="18" w:type="dxa"/>
          <w:tblHeader/>
        </w:trPr>
        <w:tc>
          <w:tcPr>
            <w:tcW w:w="2699" w:type="dxa"/>
            <w:shd w:val="clear" w:color="auto" w:fill="auto"/>
          </w:tcPr>
          <w:p w14:paraId="2E6334FA" w14:textId="77777777" w:rsidR="00FF229B" w:rsidRPr="00676A93" w:rsidRDefault="00FF229B" w:rsidP="003A19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15"/>
          </w:tcPr>
          <w:p w14:paraId="2EF42227" w14:textId="77777777" w:rsidR="00FF229B" w:rsidRPr="00676A93" w:rsidRDefault="00FF229B" w:rsidP="003A194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E6437" w:rsidRPr="00676A93" w14:paraId="48176021" w14:textId="77777777" w:rsidTr="00FF298E">
        <w:trPr>
          <w:tblHeader/>
        </w:trPr>
        <w:tc>
          <w:tcPr>
            <w:tcW w:w="2699" w:type="dxa"/>
            <w:shd w:val="clear" w:color="auto" w:fill="auto"/>
          </w:tcPr>
          <w:p w14:paraId="6EE232CB" w14:textId="2BF92207" w:rsidR="005E6437" w:rsidRPr="00676A93" w:rsidRDefault="005E6437" w:rsidP="005E6437">
            <w:pPr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676A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4CF4" w:rsidRPr="00676A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79" w:type="dxa"/>
            <w:gridSpan w:val="16"/>
          </w:tcPr>
          <w:p w14:paraId="76C39426" w14:textId="77777777" w:rsidR="005E6437" w:rsidRPr="00676A93" w:rsidRDefault="005E6437" w:rsidP="005E643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E6437" w:rsidRPr="00676A93" w14:paraId="52602EBE" w14:textId="77777777" w:rsidTr="00FF298E">
        <w:tc>
          <w:tcPr>
            <w:tcW w:w="2699" w:type="dxa"/>
            <w:shd w:val="clear" w:color="auto" w:fill="auto"/>
          </w:tcPr>
          <w:p w14:paraId="43CFA23D" w14:textId="62D59AF3" w:rsidR="005E6437" w:rsidRPr="00676A93" w:rsidRDefault="009206C0" w:rsidP="005E643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080" w:type="dxa"/>
            <w:gridSpan w:val="2"/>
          </w:tcPr>
          <w:p w14:paraId="0F8FC63F" w14:textId="77777777" w:rsidR="005E6437" w:rsidRPr="00676A93" w:rsidRDefault="005E6437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19B50853" w14:textId="77777777" w:rsidR="005E6437" w:rsidRPr="00676A93" w:rsidRDefault="005E6437" w:rsidP="005E643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gridSpan w:val="2"/>
          </w:tcPr>
          <w:p w14:paraId="510D1CC9" w14:textId="77777777" w:rsidR="005E6437" w:rsidRPr="00676A93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7F16338A" w14:textId="77777777" w:rsidR="005E6437" w:rsidRPr="00676A93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</w:tcPr>
          <w:p w14:paraId="11C44440" w14:textId="77777777" w:rsidR="005E6437" w:rsidRPr="00676A93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317AFC54" w14:textId="77777777" w:rsidR="005E6437" w:rsidRPr="00676A93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62EFB61" w14:textId="77777777" w:rsidR="005E6437" w:rsidRPr="00676A93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36EA269" w14:textId="77777777" w:rsidR="005E6437" w:rsidRPr="00676A93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gridSpan w:val="2"/>
          </w:tcPr>
          <w:p w14:paraId="26597EBF" w14:textId="77777777" w:rsidR="005E6437" w:rsidRPr="00676A93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437" w:rsidRPr="00676A93" w14:paraId="1CD2E7A8" w14:textId="77777777" w:rsidTr="00FF298E">
        <w:tc>
          <w:tcPr>
            <w:tcW w:w="2699" w:type="dxa"/>
            <w:shd w:val="clear" w:color="auto" w:fill="auto"/>
          </w:tcPr>
          <w:p w14:paraId="2411A55B" w14:textId="77777777" w:rsidR="005E6437" w:rsidRPr="00676A93" w:rsidRDefault="005E6437" w:rsidP="005E643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 xml:space="preserve"> (มูลค่าตามหน้าตั๋ว)</w:t>
            </w:r>
          </w:p>
        </w:tc>
        <w:tc>
          <w:tcPr>
            <w:tcW w:w="1080" w:type="dxa"/>
            <w:gridSpan w:val="2"/>
            <w:vAlign w:val="bottom"/>
          </w:tcPr>
          <w:p w14:paraId="54014D61" w14:textId="1B41576D" w:rsidR="005E6437" w:rsidRPr="00676A93" w:rsidRDefault="009206C0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999.50</w:t>
            </w:r>
          </w:p>
        </w:tc>
        <w:tc>
          <w:tcPr>
            <w:tcW w:w="268" w:type="dxa"/>
            <w:gridSpan w:val="2"/>
            <w:vAlign w:val="bottom"/>
          </w:tcPr>
          <w:p w14:paraId="51025A5A" w14:textId="77777777" w:rsidR="005E6437" w:rsidRPr="00676A93" w:rsidRDefault="005E6437" w:rsidP="005E643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62511FE9" w14:textId="1FDF9991" w:rsidR="005E6437" w:rsidRPr="00676A93" w:rsidRDefault="005E6437" w:rsidP="005E643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5D421917" w14:textId="77777777" w:rsidR="005E6437" w:rsidRPr="00676A93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BC97354" w14:textId="489D5E14" w:rsidR="005E6437" w:rsidRPr="00676A93" w:rsidRDefault="009206C0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999.33</w:t>
            </w:r>
          </w:p>
        </w:tc>
        <w:tc>
          <w:tcPr>
            <w:tcW w:w="266" w:type="dxa"/>
            <w:gridSpan w:val="2"/>
            <w:vAlign w:val="bottom"/>
          </w:tcPr>
          <w:p w14:paraId="0A5A2D8B" w14:textId="77777777" w:rsidR="005E6437" w:rsidRPr="00676A93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4091E0AC" w14:textId="468F79A0" w:rsidR="005E6437" w:rsidRPr="00676A93" w:rsidRDefault="005E6437" w:rsidP="005E643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376502A6" w14:textId="77777777" w:rsidR="005E6437" w:rsidRPr="00676A93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39235DD1" w14:textId="030B8A49" w:rsidR="005E6437" w:rsidRPr="00676A93" w:rsidRDefault="009206C0" w:rsidP="004767F6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999.33</w:t>
            </w:r>
          </w:p>
        </w:tc>
      </w:tr>
    </w:tbl>
    <w:p w14:paraId="620DCB81" w14:textId="77777777" w:rsidR="00370BBC" w:rsidRPr="00676A93" w:rsidRDefault="00370BBC" w:rsidP="0056096C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69565FF" w14:textId="65542B05" w:rsidR="0056096C" w:rsidRPr="00676A93" w:rsidRDefault="0056096C" w:rsidP="00EF5E9A">
      <w:pPr>
        <w:pStyle w:val="block"/>
        <w:spacing w:after="0" w:line="240" w:lineRule="atLeast"/>
        <w:ind w:left="540" w:right="-7"/>
        <w:rPr>
          <w:rFonts w:ascii="Angsana New" w:hAnsi="Angsana New"/>
          <w:sz w:val="28"/>
          <w:szCs w:val="28"/>
          <w:lang w:bidi="th-TH"/>
        </w:rPr>
      </w:pPr>
      <w:r w:rsidRPr="00676A93">
        <w:rPr>
          <w:rFonts w:ascii="Angsana New" w:hAnsi="Angsana New" w:cs="Angsana New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C76AB4C" w14:textId="77777777" w:rsidR="0056096C" w:rsidRPr="00FC6776" w:rsidRDefault="0056096C" w:rsidP="00FF229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Cs w:val="22"/>
          <w:lang w:bidi="th-TH"/>
        </w:rPr>
      </w:pPr>
    </w:p>
    <w:p w14:paraId="5F965D45" w14:textId="77777777" w:rsidR="0056096C" w:rsidRPr="00676A93" w:rsidRDefault="0056096C" w:rsidP="00FF229B">
      <w:pPr>
        <w:pStyle w:val="block"/>
        <w:spacing w:after="0" w:line="240" w:lineRule="atLeast"/>
        <w:ind w:left="540" w:right="-7"/>
        <w:rPr>
          <w:rFonts w:ascii="Angsana New" w:hAnsi="Angsana New"/>
          <w:sz w:val="28"/>
          <w:szCs w:val="28"/>
          <w:lang w:bidi="th-TH"/>
        </w:rPr>
      </w:pPr>
      <w:r w:rsidRPr="00676A93">
        <w:rPr>
          <w:rFonts w:ascii="Angsana New" w:hAnsi="Angsana New" w:cs="Angsana New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</w:t>
      </w:r>
      <w:r w:rsidR="00AB74BD" w:rsidRPr="00676A93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676A93">
        <w:rPr>
          <w:rFonts w:ascii="Angsana New" w:hAnsi="Angsana New" w:cs="Angsana New" w:hint="cs"/>
          <w:sz w:val="28"/>
          <w:szCs w:val="28"/>
          <w:cs/>
          <w:lang w:bidi="th-TH"/>
        </w:rPr>
        <w:t>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72758E83" w14:textId="77777777" w:rsidR="002959DF" w:rsidRPr="00FC6776" w:rsidRDefault="002959DF" w:rsidP="004767F6">
      <w:pPr>
        <w:pStyle w:val="block"/>
        <w:spacing w:after="0" w:line="240" w:lineRule="atLeast"/>
        <w:ind w:left="0" w:right="-7"/>
        <w:rPr>
          <w:rFonts w:ascii="Angsana New" w:eastAsia="AngsanaNew,Bold" w:hAnsi="Angsana New" w:cs="Angsana New"/>
          <w:szCs w:val="22"/>
          <w:lang w:bidi="th-TH"/>
        </w:rPr>
      </w:pPr>
    </w:p>
    <w:p w14:paraId="42758A3A" w14:textId="64813BD7" w:rsidR="002959DF" w:rsidRPr="00676A93" w:rsidRDefault="002959DF" w:rsidP="002959DF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cs/>
          <w:lang w:bidi="th-TH"/>
        </w:rPr>
      </w:pPr>
      <w:r w:rsidRPr="00676A93">
        <w:rPr>
          <w:rFonts w:ascii="Angsana New" w:eastAsia="AngsanaNew,Bold" w:hAnsi="Angsana New" w:cs="Angsana New"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</w:t>
      </w:r>
      <w:r w:rsidRPr="00676A93">
        <w:rPr>
          <w:rFonts w:ascii="Angsana New" w:eastAsia="AngsanaNew,Bold" w:hAnsi="Angsana New" w:cs="Angsana New" w:hint="cs"/>
          <w:sz w:val="28"/>
          <w:szCs w:val="28"/>
          <w:cs/>
          <w:lang w:bidi="th-TH"/>
        </w:rPr>
        <w:t>ม</w:t>
      </w:r>
    </w:p>
    <w:p w14:paraId="3244BA66" w14:textId="77777777" w:rsidR="002959DF" w:rsidRPr="00FC6776" w:rsidRDefault="002959DF" w:rsidP="002959DF">
      <w:pPr>
        <w:pStyle w:val="block"/>
        <w:spacing w:after="0" w:line="240" w:lineRule="atLeast"/>
        <w:ind w:right="-7" w:hanging="27"/>
        <w:jc w:val="both"/>
        <w:rPr>
          <w:szCs w:val="22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2959DF" w:rsidRPr="00676A93" w14:paraId="3A4E08A6" w14:textId="77777777" w:rsidTr="00AB0182">
        <w:tc>
          <w:tcPr>
            <w:tcW w:w="3870" w:type="dxa"/>
            <w:hideMark/>
          </w:tcPr>
          <w:p w14:paraId="11AFA10A" w14:textId="77777777" w:rsidR="002959DF" w:rsidRPr="00676A93" w:rsidRDefault="002959DF" w:rsidP="009B2879">
            <w:pPr>
              <w:pStyle w:val="block"/>
              <w:spacing w:after="0" w:line="240" w:lineRule="atLeast"/>
              <w:ind w:left="160" w:right="-7" w:hanging="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19C1C923" w14:textId="77777777" w:rsidR="002959DF" w:rsidRPr="00676A93" w:rsidRDefault="002959DF" w:rsidP="009B2879">
            <w:pPr>
              <w:pStyle w:val="block"/>
              <w:spacing w:after="0" w:line="240" w:lineRule="atLeast"/>
              <w:ind w:left="160" w:right="-7" w:firstLine="2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2959DF" w:rsidRPr="00676A93" w14:paraId="6CA956CD" w14:textId="77777777" w:rsidTr="00AB0182">
        <w:tc>
          <w:tcPr>
            <w:tcW w:w="3870" w:type="dxa"/>
          </w:tcPr>
          <w:p w14:paraId="5EAEA657" w14:textId="77777777" w:rsidR="002959DF" w:rsidRPr="00676A93" w:rsidRDefault="002959DF" w:rsidP="00A75398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</w:tcPr>
          <w:p w14:paraId="6D302FDE" w14:textId="3F007D5C" w:rsidR="002959DF" w:rsidRPr="00676A93" w:rsidRDefault="00AB0182" w:rsidP="002A0D70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การกำหนดราคาสัญญาซื้อขายล่วงหน้า</w:t>
            </w:r>
            <w:r w:rsidR="002A0D70" w:rsidRPr="00676A9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ณ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วันที่รายงาน</w:t>
            </w:r>
            <w:r w:rsidRPr="00676A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5F9C512" w14:textId="77777777" w:rsidR="0056096C" w:rsidRPr="00FC6776" w:rsidRDefault="0056096C" w:rsidP="00AC7698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i/>
          <w:iCs/>
          <w:szCs w:val="22"/>
        </w:rPr>
      </w:pPr>
    </w:p>
    <w:p w14:paraId="0A0A28B2" w14:textId="77777777" w:rsidR="0056096C" w:rsidRPr="00676A93" w:rsidRDefault="0056096C" w:rsidP="00AC7698">
      <w:pPr>
        <w:pStyle w:val="block"/>
        <w:spacing w:after="0" w:line="240" w:lineRule="atLeast"/>
        <w:ind w:right="-7" w:hanging="27"/>
        <w:rPr>
          <w:rFonts w:ascii="Angsana New" w:eastAsia="AngsanaNew,Bold" w:hAnsi="Angsana New"/>
          <w:sz w:val="28"/>
          <w:szCs w:val="28"/>
        </w:rPr>
      </w:pPr>
      <w:r w:rsidRPr="00676A93">
        <w:rPr>
          <w:rFonts w:ascii="Angsana New" w:eastAsia="AngsanaNew,Bold" w:hAnsi="Angsana New" w:cs="Angsana New"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42C7F088" w14:textId="77777777" w:rsidR="0056096C" w:rsidRPr="00FC6776" w:rsidRDefault="0056096C" w:rsidP="00AC7698">
      <w:pPr>
        <w:pStyle w:val="block"/>
        <w:spacing w:after="0" w:line="240" w:lineRule="atLeast"/>
        <w:ind w:right="-7" w:hanging="27"/>
        <w:rPr>
          <w:rFonts w:ascii="Angsana New" w:eastAsia="AngsanaNew,Bold" w:hAnsi="Angsana New"/>
          <w:szCs w:val="22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015C24" w:rsidRPr="00676A93" w14:paraId="70CD896A" w14:textId="77777777" w:rsidTr="00AB0182">
        <w:tc>
          <w:tcPr>
            <w:tcW w:w="3852" w:type="dxa"/>
            <w:hideMark/>
          </w:tcPr>
          <w:p w14:paraId="0B637045" w14:textId="77777777" w:rsidR="00015C24" w:rsidRPr="00676A93" w:rsidRDefault="00015C24" w:rsidP="00AC7698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00D6B8E6" w14:textId="77777777" w:rsidR="00015C24" w:rsidRPr="00676A93" w:rsidRDefault="00015C24" w:rsidP="009B2879">
            <w:pPr>
              <w:pStyle w:val="block"/>
              <w:spacing w:after="0" w:line="240" w:lineRule="atLeast"/>
              <w:ind w:left="160" w:right="-7" w:firstLine="1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15C24" w:rsidRPr="00676A93" w14:paraId="39AD0556" w14:textId="77777777" w:rsidTr="00AB0182">
        <w:tc>
          <w:tcPr>
            <w:tcW w:w="3852" w:type="dxa"/>
            <w:hideMark/>
          </w:tcPr>
          <w:p w14:paraId="181D9F52" w14:textId="77777777" w:rsidR="00015C24" w:rsidRPr="00676A93" w:rsidRDefault="00015C24" w:rsidP="00AC7698">
            <w:pPr>
              <w:pStyle w:val="block"/>
              <w:spacing w:after="0" w:line="240" w:lineRule="atLeast"/>
              <w:ind w:left="160" w:right="-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571" w:type="dxa"/>
            <w:hideMark/>
          </w:tcPr>
          <w:p w14:paraId="4375D159" w14:textId="77777777" w:rsidR="00015C24" w:rsidRPr="00676A93" w:rsidRDefault="00015C24" w:rsidP="009B2879">
            <w:pPr>
              <w:pStyle w:val="block"/>
              <w:spacing w:after="0" w:line="240" w:lineRule="atLeast"/>
              <w:ind w:left="174" w:right="-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</w:tbl>
    <w:p w14:paraId="43C5ACDA" w14:textId="77777777" w:rsidR="001C69AA" w:rsidRDefault="001C69AA" w:rsidP="001C69AA">
      <w:pPr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p w14:paraId="36F882C5" w14:textId="77777777" w:rsidR="001C69AA" w:rsidRDefault="001C69AA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BB2B917" w14:textId="11850409" w:rsidR="003B14EA" w:rsidRPr="00676A93" w:rsidRDefault="003B14EA" w:rsidP="004B4285">
      <w:pPr>
        <w:numPr>
          <w:ilvl w:val="0"/>
          <w:numId w:val="4"/>
        </w:numPr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676A93">
        <w:rPr>
          <w:rFonts w:ascii="Angsana New" w:hAnsi="Angsana New" w:hint="cs"/>
          <w:b/>
          <w:bCs/>
          <w:sz w:val="28"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1273B247" w14:textId="77777777" w:rsidR="00793A45" w:rsidRPr="00676A93" w:rsidRDefault="00793A45" w:rsidP="00094F2D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4"/>
        <w:gridCol w:w="26"/>
        <w:gridCol w:w="1067"/>
        <w:gridCol w:w="273"/>
        <w:gridCol w:w="1093"/>
        <w:gridCol w:w="266"/>
        <w:gridCol w:w="15"/>
        <w:gridCol w:w="1077"/>
        <w:gridCol w:w="15"/>
        <w:gridCol w:w="229"/>
        <w:gridCol w:w="15"/>
        <w:gridCol w:w="1073"/>
      </w:tblGrid>
      <w:tr w:rsidR="00317197" w:rsidRPr="00676A93" w14:paraId="6E9AFA87" w14:textId="77777777" w:rsidTr="00803D2E">
        <w:trPr>
          <w:trHeight w:val="433"/>
          <w:tblHeader/>
        </w:trPr>
        <w:tc>
          <w:tcPr>
            <w:tcW w:w="2226" w:type="pct"/>
            <w:gridSpan w:val="2"/>
          </w:tcPr>
          <w:p w14:paraId="7B8AF846" w14:textId="77777777" w:rsidR="00317197" w:rsidRPr="00676A93" w:rsidRDefault="00317197" w:rsidP="006C180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pct"/>
            <w:gridSpan w:val="3"/>
          </w:tcPr>
          <w:p w14:paraId="1D639543" w14:textId="77777777" w:rsidR="00317197" w:rsidRPr="00676A93" w:rsidRDefault="00317197" w:rsidP="006C18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1061DA53" w14:textId="77777777" w:rsidR="00317197" w:rsidRPr="00676A93" w:rsidRDefault="00317197" w:rsidP="006C18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pct"/>
            <w:gridSpan w:val="5"/>
          </w:tcPr>
          <w:p w14:paraId="1501515C" w14:textId="77777777" w:rsidR="00317197" w:rsidRPr="00676A93" w:rsidRDefault="00317197" w:rsidP="006C18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03D2E" w:rsidRPr="00676A93" w14:paraId="794142E3" w14:textId="77777777" w:rsidTr="00803D2E">
        <w:trPr>
          <w:trHeight w:val="417"/>
          <w:tblHeader/>
        </w:trPr>
        <w:tc>
          <w:tcPr>
            <w:tcW w:w="2226" w:type="pct"/>
            <w:gridSpan w:val="2"/>
          </w:tcPr>
          <w:p w14:paraId="4A8A1184" w14:textId="77777777" w:rsidR="00803D2E" w:rsidRPr="00676A93" w:rsidRDefault="00803D2E" w:rsidP="00803D2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2DCED430" w14:textId="3F8FE778" w:rsidR="00803D2E" w:rsidRPr="00676A93" w:rsidRDefault="00803D2E" w:rsidP="00803D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</w:tcPr>
          <w:p w14:paraId="72AF0A1B" w14:textId="77777777" w:rsidR="00803D2E" w:rsidRPr="00676A93" w:rsidRDefault="00803D2E" w:rsidP="00803D2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92" w:type="pct"/>
          </w:tcPr>
          <w:p w14:paraId="40239163" w14:textId="77777777" w:rsidR="00803D2E" w:rsidRPr="00676A93" w:rsidRDefault="00803D2E" w:rsidP="00803D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2" w:type="pct"/>
            <w:gridSpan w:val="2"/>
          </w:tcPr>
          <w:p w14:paraId="2F8D6C3E" w14:textId="77777777" w:rsidR="00803D2E" w:rsidRPr="00676A93" w:rsidRDefault="00803D2E" w:rsidP="00803D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5F7E41DD" w14:textId="09122843" w:rsidR="00803D2E" w:rsidRPr="00676A93" w:rsidRDefault="00803D2E" w:rsidP="00803D2E">
            <w:pPr>
              <w:spacing w:line="240" w:lineRule="auto"/>
              <w:ind w:left="-148" w:right="-12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32" w:type="pct"/>
            <w:gridSpan w:val="2"/>
          </w:tcPr>
          <w:p w14:paraId="09B1B619" w14:textId="77777777" w:rsidR="00803D2E" w:rsidRPr="00676A93" w:rsidRDefault="00803D2E" w:rsidP="00803D2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01A38566" w14:textId="77777777" w:rsidR="00803D2E" w:rsidRPr="00676A93" w:rsidRDefault="00803D2E" w:rsidP="00803D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676A93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803D2E" w:rsidRPr="00676A93" w14:paraId="2F648ABC" w14:textId="77777777" w:rsidTr="00803D2E">
        <w:trPr>
          <w:trHeight w:val="417"/>
          <w:tblHeader/>
        </w:trPr>
        <w:tc>
          <w:tcPr>
            <w:tcW w:w="2226" w:type="pct"/>
            <w:gridSpan w:val="2"/>
          </w:tcPr>
          <w:p w14:paraId="57AFFE71" w14:textId="77777777" w:rsidR="00803D2E" w:rsidRPr="00676A93" w:rsidRDefault="00803D2E" w:rsidP="00803D2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15C123B9" w14:textId="59D248B3" w:rsidR="00803D2E" w:rsidRPr="00676A93" w:rsidRDefault="00803D2E" w:rsidP="00803D2E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2D842E8C" w14:textId="77777777" w:rsidR="00803D2E" w:rsidRPr="00676A93" w:rsidRDefault="00803D2E" w:rsidP="00803D2E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42FA8F7E" w14:textId="67B7C700" w:rsidR="00803D2E" w:rsidRPr="00676A93" w:rsidRDefault="00803D2E" w:rsidP="00803D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152" w:type="pct"/>
            <w:gridSpan w:val="2"/>
          </w:tcPr>
          <w:p w14:paraId="215FBE6D" w14:textId="77777777" w:rsidR="00803D2E" w:rsidRPr="00676A93" w:rsidRDefault="00803D2E" w:rsidP="00803D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119136B" w14:textId="2EC25191" w:rsidR="00803D2E" w:rsidRPr="00676A93" w:rsidRDefault="00803D2E" w:rsidP="00803D2E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32" w:type="pct"/>
            <w:gridSpan w:val="2"/>
          </w:tcPr>
          <w:p w14:paraId="6A0AD612" w14:textId="77777777" w:rsidR="00803D2E" w:rsidRPr="00676A93" w:rsidRDefault="00803D2E" w:rsidP="00803D2E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1" w:type="pct"/>
          </w:tcPr>
          <w:p w14:paraId="3CC36773" w14:textId="6B33F8EC" w:rsidR="00803D2E" w:rsidRPr="00676A93" w:rsidRDefault="00803D2E" w:rsidP="00803D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76A93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317197" w:rsidRPr="00676A93" w14:paraId="6F177A0F" w14:textId="77777777" w:rsidTr="000F1858">
        <w:trPr>
          <w:trHeight w:val="417"/>
          <w:tblHeader/>
        </w:trPr>
        <w:tc>
          <w:tcPr>
            <w:tcW w:w="2226" w:type="pct"/>
            <w:gridSpan w:val="2"/>
          </w:tcPr>
          <w:p w14:paraId="3F2B0D9D" w14:textId="77777777" w:rsidR="00317197" w:rsidRPr="00676A93" w:rsidRDefault="00317197" w:rsidP="0031719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4" w:type="pct"/>
            <w:gridSpan w:val="10"/>
          </w:tcPr>
          <w:p w14:paraId="71B6062A" w14:textId="77777777" w:rsidR="00317197" w:rsidRPr="00676A93" w:rsidRDefault="00317197" w:rsidP="00317197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457B8" w:rsidRPr="00676A93" w14:paraId="6D2DEA78" w14:textId="77777777" w:rsidTr="00803D2E">
        <w:trPr>
          <w:trHeight w:val="433"/>
        </w:trPr>
        <w:tc>
          <w:tcPr>
            <w:tcW w:w="2226" w:type="pct"/>
            <w:gridSpan w:val="2"/>
          </w:tcPr>
          <w:p w14:paraId="47A2063E" w14:textId="36556434" w:rsidR="005457B8" w:rsidRPr="00676A93" w:rsidRDefault="005457B8" w:rsidP="00317197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78" w:type="pct"/>
          </w:tcPr>
          <w:p w14:paraId="04EA6396" w14:textId="6A2FD241" w:rsidR="005457B8" w:rsidRPr="00676A93" w:rsidRDefault="005457B8" w:rsidP="00317197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EFB2006" w14:textId="77777777" w:rsidR="005457B8" w:rsidRPr="00676A93" w:rsidRDefault="005457B8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308584C" w14:textId="77777777" w:rsidR="005457B8" w:rsidRPr="00676A93" w:rsidRDefault="005457B8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2305ED0" w14:textId="77777777" w:rsidR="005457B8" w:rsidRPr="00676A93" w:rsidRDefault="005457B8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4B20723" w14:textId="77777777" w:rsidR="005457B8" w:rsidRPr="00676A93" w:rsidRDefault="005457B8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2CC89EAF" w14:textId="77777777" w:rsidR="005457B8" w:rsidRPr="00676A93" w:rsidRDefault="005457B8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277C78AA" w14:textId="77777777" w:rsidR="005457B8" w:rsidRPr="00676A93" w:rsidRDefault="005457B8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57B8" w:rsidRPr="00676A93" w14:paraId="3651371C" w14:textId="77777777" w:rsidTr="00803D2E">
        <w:trPr>
          <w:trHeight w:val="433"/>
        </w:trPr>
        <w:tc>
          <w:tcPr>
            <w:tcW w:w="2226" w:type="pct"/>
            <w:gridSpan w:val="2"/>
          </w:tcPr>
          <w:p w14:paraId="690C1C82" w14:textId="172E1031" w:rsidR="005457B8" w:rsidRPr="00676A93" w:rsidRDefault="005457B8" w:rsidP="005457B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676A9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578" w:type="pct"/>
          </w:tcPr>
          <w:p w14:paraId="10AE85A4" w14:textId="2B5069E3" w:rsidR="005457B8" w:rsidRPr="00676A93" w:rsidRDefault="000B58C4" w:rsidP="003C1DE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1,364.21</w:t>
            </w:r>
          </w:p>
        </w:tc>
        <w:tc>
          <w:tcPr>
            <w:tcW w:w="148" w:type="pct"/>
          </w:tcPr>
          <w:p w14:paraId="124992F6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2B97AB8E" w14:textId="17FC12EB" w:rsidR="005457B8" w:rsidRPr="00676A93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2,247.14</w:t>
            </w:r>
          </w:p>
        </w:tc>
        <w:tc>
          <w:tcPr>
            <w:tcW w:w="144" w:type="pct"/>
          </w:tcPr>
          <w:p w14:paraId="749D254C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4BACD616" w14:textId="31339145" w:rsidR="005457B8" w:rsidRPr="00676A93" w:rsidRDefault="00D36920" w:rsidP="00D3692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409DDF09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03823C55" w14:textId="19F90466" w:rsidR="005457B8" w:rsidRPr="00676A93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457B8" w:rsidRPr="00676A93" w14:paraId="311A67F4" w14:textId="77777777" w:rsidTr="00803D2E">
        <w:trPr>
          <w:trHeight w:val="433"/>
        </w:trPr>
        <w:tc>
          <w:tcPr>
            <w:tcW w:w="2226" w:type="pct"/>
            <w:gridSpan w:val="2"/>
          </w:tcPr>
          <w:p w14:paraId="474EC333" w14:textId="5D2FE910" w:rsidR="005457B8" w:rsidRPr="00676A93" w:rsidRDefault="005457B8" w:rsidP="005457B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3A359B7" w14:textId="2E1DCD8B" w:rsidR="005457B8" w:rsidRPr="00676A93" w:rsidRDefault="000B58C4" w:rsidP="003C1DE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221.51</w:t>
            </w:r>
          </w:p>
        </w:tc>
        <w:tc>
          <w:tcPr>
            <w:tcW w:w="148" w:type="pct"/>
          </w:tcPr>
          <w:p w14:paraId="1CB58152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A2EF755" w14:textId="3C6E79F1" w:rsidR="005457B8" w:rsidRPr="00676A93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221.51</w:t>
            </w:r>
          </w:p>
        </w:tc>
        <w:tc>
          <w:tcPr>
            <w:tcW w:w="144" w:type="pct"/>
          </w:tcPr>
          <w:p w14:paraId="76D38232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2B369DFE" w14:textId="1CD1EE29" w:rsidR="005457B8" w:rsidRPr="00676A93" w:rsidRDefault="00D36920" w:rsidP="00D3692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gridSpan w:val="2"/>
          </w:tcPr>
          <w:p w14:paraId="6957ED6A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6D3BFB09" w14:textId="012A8165" w:rsidR="005457B8" w:rsidRPr="00676A93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5457B8" w:rsidRPr="00676A93" w14:paraId="6225B58C" w14:textId="77777777" w:rsidTr="00803D2E">
        <w:trPr>
          <w:trHeight w:val="433"/>
        </w:trPr>
        <w:tc>
          <w:tcPr>
            <w:tcW w:w="2226" w:type="pct"/>
            <w:gridSpan w:val="2"/>
          </w:tcPr>
          <w:p w14:paraId="717FB35C" w14:textId="1DD3753D" w:rsidR="005457B8" w:rsidRPr="00676A93" w:rsidRDefault="005457B8" w:rsidP="005457B8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76A93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B10CF0D" w14:textId="6D9EB7D6" w:rsidR="005457B8" w:rsidRPr="00676A93" w:rsidRDefault="000B58C4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1,585.72</w:t>
            </w:r>
          </w:p>
        </w:tc>
        <w:tc>
          <w:tcPr>
            <w:tcW w:w="148" w:type="pct"/>
          </w:tcPr>
          <w:p w14:paraId="5EE3FEA9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BAD8A89" w14:textId="7548F1B5" w:rsidR="005457B8" w:rsidRPr="00676A93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2,468.65</w:t>
            </w:r>
          </w:p>
        </w:tc>
        <w:tc>
          <w:tcPr>
            <w:tcW w:w="144" w:type="pct"/>
          </w:tcPr>
          <w:p w14:paraId="7BA88E3F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65F70F" w14:textId="3CAA6380" w:rsidR="005457B8" w:rsidRPr="00676A93" w:rsidRDefault="00D36920" w:rsidP="00D3692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gridSpan w:val="2"/>
          </w:tcPr>
          <w:p w14:paraId="3EC3AAC7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7B7433" w14:textId="56B2A5FB" w:rsidR="005457B8" w:rsidRPr="00676A93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457B8" w:rsidRPr="00676A93" w14:paraId="7E40ED8D" w14:textId="77777777" w:rsidTr="00803D2E">
        <w:trPr>
          <w:trHeight w:val="433"/>
        </w:trPr>
        <w:tc>
          <w:tcPr>
            <w:tcW w:w="2804" w:type="pct"/>
            <w:gridSpan w:val="3"/>
          </w:tcPr>
          <w:p w14:paraId="126136D2" w14:textId="77777777" w:rsidR="005457B8" w:rsidRPr="00676A93" w:rsidRDefault="005457B8" w:rsidP="005457B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3680D228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070B2765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1F2FF85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72416323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51851D0A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7AB7F50D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57B8" w:rsidRPr="00676A93" w14:paraId="70A46A1E" w14:textId="77777777" w:rsidTr="00803D2E">
        <w:trPr>
          <w:trHeight w:val="433"/>
        </w:trPr>
        <w:tc>
          <w:tcPr>
            <w:tcW w:w="2804" w:type="pct"/>
            <w:gridSpan w:val="3"/>
          </w:tcPr>
          <w:p w14:paraId="72B27494" w14:textId="77777777" w:rsidR="005457B8" w:rsidRPr="00676A93" w:rsidRDefault="005457B8" w:rsidP="005457B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</w:t>
            </w:r>
          </w:p>
          <w:p w14:paraId="432F3798" w14:textId="77777777" w:rsidR="005457B8" w:rsidRPr="00676A93" w:rsidRDefault="005457B8" w:rsidP="005457B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สัญญาเช่าดำเนินงานและบริการอื่นที่บอกเลิกไม่ได้</w:t>
            </w:r>
          </w:p>
        </w:tc>
        <w:tc>
          <w:tcPr>
            <w:tcW w:w="148" w:type="pct"/>
          </w:tcPr>
          <w:p w14:paraId="0574965E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4B946F3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2E3B7F6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6515307B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78F1CFE6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6FC19600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57B8" w:rsidRPr="00676A93" w14:paraId="59A68480" w14:textId="77777777" w:rsidTr="00803D2E">
        <w:trPr>
          <w:trHeight w:val="433"/>
        </w:trPr>
        <w:tc>
          <w:tcPr>
            <w:tcW w:w="2226" w:type="pct"/>
            <w:gridSpan w:val="2"/>
          </w:tcPr>
          <w:p w14:paraId="0FC89EC7" w14:textId="495D213F" w:rsidR="005457B8" w:rsidRPr="00676A93" w:rsidRDefault="005457B8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78" w:type="pct"/>
          </w:tcPr>
          <w:p w14:paraId="1E800433" w14:textId="4EB5649B" w:rsidR="005457B8" w:rsidRPr="00676A93" w:rsidRDefault="000B128B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9.97</w:t>
            </w:r>
          </w:p>
        </w:tc>
        <w:tc>
          <w:tcPr>
            <w:tcW w:w="148" w:type="pct"/>
          </w:tcPr>
          <w:p w14:paraId="302DCC14" w14:textId="77777777" w:rsidR="005457B8" w:rsidRPr="00676A93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7FAF3E7" w14:textId="476FD3D2" w:rsidR="005457B8" w:rsidRPr="00676A93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65.35</w:t>
            </w:r>
          </w:p>
        </w:tc>
        <w:tc>
          <w:tcPr>
            <w:tcW w:w="144" w:type="pct"/>
          </w:tcPr>
          <w:p w14:paraId="216BE08D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42924FD3" w14:textId="20EE6AF2" w:rsidR="005457B8" w:rsidRPr="00676A93" w:rsidRDefault="000B128B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AD01E3" w:rsidRPr="00676A93"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  <w:tc>
          <w:tcPr>
            <w:tcW w:w="132" w:type="pct"/>
            <w:gridSpan w:val="2"/>
          </w:tcPr>
          <w:p w14:paraId="020D19E3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4BA6D0D6" w14:textId="30433E78" w:rsidR="005457B8" w:rsidRPr="00676A93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0.46</w:t>
            </w:r>
          </w:p>
        </w:tc>
      </w:tr>
      <w:tr w:rsidR="005457B8" w:rsidRPr="00676A93" w14:paraId="5C83C4EF" w14:textId="77777777" w:rsidTr="00803D2E">
        <w:trPr>
          <w:trHeight w:val="433"/>
        </w:trPr>
        <w:tc>
          <w:tcPr>
            <w:tcW w:w="2226" w:type="pct"/>
            <w:gridSpan w:val="2"/>
          </w:tcPr>
          <w:p w14:paraId="6435FC69" w14:textId="3C20F796" w:rsidR="005457B8" w:rsidRPr="00676A93" w:rsidRDefault="005457B8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78" w:type="pct"/>
          </w:tcPr>
          <w:p w14:paraId="06214727" w14:textId="7D100500" w:rsidR="005457B8" w:rsidRPr="00676A93" w:rsidRDefault="000B128B" w:rsidP="005457B8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23.97</w:t>
            </w:r>
          </w:p>
        </w:tc>
        <w:tc>
          <w:tcPr>
            <w:tcW w:w="148" w:type="pct"/>
          </w:tcPr>
          <w:p w14:paraId="45B35213" w14:textId="77777777" w:rsidR="005457B8" w:rsidRPr="00676A93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0B607181" w14:textId="281E03B2" w:rsidR="005457B8" w:rsidRPr="00676A93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161.59</w:t>
            </w:r>
          </w:p>
        </w:tc>
        <w:tc>
          <w:tcPr>
            <w:tcW w:w="144" w:type="pct"/>
          </w:tcPr>
          <w:p w14:paraId="0DEF2A19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2B2EB875" w14:textId="2C446F9C" w:rsidR="005457B8" w:rsidRPr="00676A93" w:rsidRDefault="000B128B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3A671CE6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20CC6678" w14:textId="1EC054C4" w:rsidR="005457B8" w:rsidRPr="00676A93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0.29</w:t>
            </w:r>
          </w:p>
        </w:tc>
      </w:tr>
      <w:tr w:rsidR="005457B8" w:rsidRPr="00676A93" w14:paraId="37213462" w14:textId="77777777" w:rsidTr="00803D2E">
        <w:trPr>
          <w:trHeight w:val="417"/>
        </w:trPr>
        <w:tc>
          <w:tcPr>
            <w:tcW w:w="2226" w:type="pct"/>
            <w:gridSpan w:val="2"/>
          </w:tcPr>
          <w:p w14:paraId="4626FFA2" w14:textId="0B563989" w:rsidR="005457B8" w:rsidRPr="00676A93" w:rsidRDefault="005457B8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676A93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76A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129B886" w14:textId="64319360" w:rsidR="005457B8" w:rsidRPr="00676A93" w:rsidRDefault="000B128B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346.8</w:t>
            </w:r>
            <w:r w:rsidR="00537F40" w:rsidRPr="00676A9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8" w:type="pct"/>
          </w:tcPr>
          <w:p w14:paraId="1898E23F" w14:textId="77777777" w:rsidR="005457B8" w:rsidRPr="00676A93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C2C3E23" w14:textId="2280866D" w:rsidR="005457B8" w:rsidRPr="00676A93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889.75</w:t>
            </w:r>
          </w:p>
        </w:tc>
        <w:tc>
          <w:tcPr>
            <w:tcW w:w="144" w:type="pct"/>
          </w:tcPr>
          <w:p w14:paraId="0858A7D9" w14:textId="77777777" w:rsidR="005457B8" w:rsidRPr="00676A93" w:rsidRDefault="005457B8" w:rsidP="005457B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4C2BEF39" w14:textId="587A7216" w:rsidR="005457B8" w:rsidRPr="00676A93" w:rsidRDefault="000B128B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4C852ACF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2BC81D85" w14:textId="5380AE81" w:rsidR="005457B8" w:rsidRPr="00676A93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457B8" w:rsidRPr="00676A93" w14:paraId="5A97FEA6" w14:textId="77777777" w:rsidTr="00803D2E">
        <w:trPr>
          <w:trHeight w:val="417"/>
        </w:trPr>
        <w:tc>
          <w:tcPr>
            <w:tcW w:w="2226" w:type="pct"/>
            <w:gridSpan w:val="2"/>
          </w:tcPr>
          <w:p w14:paraId="0FE36EDE" w14:textId="77777777" w:rsidR="005457B8" w:rsidRPr="00676A93" w:rsidRDefault="005457B8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320F744" w14:textId="718AC816" w:rsidR="005457B8" w:rsidRPr="00676A93" w:rsidRDefault="000B128B" w:rsidP="005457B8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380.8</w:t>
            </w:r>
            <w:r w:rsidR="00537F40"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8" w:type="pct"/>
          </w:tcPr>
          <w:p w14:paraId="42BAC385" w14:textId="77777777" w:rsidR="005457B8" w:rsidRPr="00676A93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1EB9AAA" w14:textId="37B1D75E" w:rsidR="005457B8" w:rsidRPr="00676A93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1,116.69</w:t>
            </w:r>
          </w:p>
        </w:tc>
        <w:tc>
          <w:tcPr>
            <w:tcW w:w="144" w:type="pct"/>
          </w:tcPr>
          <w:p w14:paraId="16991AF7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AC39D8" w14:textId="48DFC3FC" w:rsidR="005457B8" w:rsidRPr="00676A93" w:rsidRDefault="000B128B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 w:rsidR="00F75A0C"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32" w:type="pct"/>
            <w:gridSpan w:val="2"/>
          </w:tcPr>
          <w:p w14:paraId="0C33CB38" w14:textId="77777777" w:rsidR="005457B8" w:rsidRPr="00676A93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07DC37" w14:textId="0AB379C3" w:rsidR="005457B8" w:rsidRPr="00676A93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0.75</w:t>
            </w:r>
          </w:p>
        </w:tc>
      </w:tr>
      <w:tr w:rsidR="000F1858" w:rsidRPr="00676A93" w14:paraId="22B132B8" w14:textId="77777777" w:rsidTr="00273AA3">
        <w:trPr>
          <w:trHeight w:val="417"/>
        </w:trPr>
        <w:tc>
          <w:tcPr>
            <w:tcW w:w="2212" w:type="pct"/>
          </w:tcPr>
          <w:p w14:paraId="23C3D122" w14:textId="77777777" w:rsidR="000F1858" w:rsidRPr="00676A93" w:rsidRDefault="000F1858" w:rsidP="006C1802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gridSpan w:val="2"/>
          </w:tcPr>
          <w:p w14:paraId="2A3AC844" w14:textId="77777777" w:rsidR="000F1858" w:rsidRPr="00676A93" w:rsidRDefault="000F1858" w:rsidP="006C180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2C21940C" w14:textId="77777777" w:rsidR="000F1858" w:rsidRPr="00676A93" w:rsidRDefault="000F1858" w:rsidP="006C180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1F3964CE" w14:textId="77777777" w:rsidR="000F1858" w:rsidRPr="00676A93" w:rsidRDefault="000F1858" w:rsidP="006C180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7DD0182" w14:textId="77777777" w:rsidR="000F1858" w:rsidRPr="00676A93" w:rsidRDefault="000F1858" w:rsidP="006C180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48FCDC9" w14:textId="77777777" w:rsidR="000F1858" w:rsidRPr="00676A93" w:rsidRDefault="000F1858" w:rsidP="006C180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4BD69812" w14:textId="77777777" w:rsidR="000F1858" w:rsidRPr="00676A93" w:rsidRDefault="000F1858" w:rsidP="006C180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0294D4B7" w14:textId="77777777" w:rsidR="000F1858" w:rsidRPr="00676A93" w:rsidRDefault="000F1858" w:rsidP="006C180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17197" w:rsidRPr="00676A93" w14:paraId="65F1379B" w14:textId="77777777" w:rsidTr="00273AA3">
        <w:trPr>
          <w:trHeight w:val="417"/>
        </w:trPr>
        <w:tc>
          <w:tcPr>
            <w:tcW w:w="2212" w:type="pct"/>
          </w:tcPr>
          <w:p w14:paraId="6CB50C4C" w14:textId="7F6AA100" w:rsidR="00317197" w:rsidRPr="00676A93" w:rsidRDefault="00317197" w:rsidP="006C1802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BB7615" w:rsidRPr="00676A9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76A9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92" w:type="pct"/>
            <w:gridSpan w:val="2"/>
          </w:tcPr>
          <w:p w14:paraId="78A5C0B5" w14:textId="77777777" w:rsidR="00317197" w:rsidRPr="00676A93" w:rsidRDefault="00317197" w:rsidP="006C180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9DEDEC3" w14:textId="77777777" w:rsidR="00317197" w:rsidRPr="00676A93" w:rsidRDefault="00317197" w:rsidP="006C180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6148DD2" w14:textId="77777777" w:rsidR="00317197" w:rsidRPr="00676A93" w:rsidRDefault="00317197" w:rsidP="006C180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1D9186DC" w14:textId="77777777" w:rsidR="00317197" w:rsidRPr="00676A93" w:rsidRDefault="00317197" w:rsidP="006C180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2EF6A07" w14:textId="77777777" w:rsidR="00317197" w:rsidRPr="00676A93" w:rsidRDefault="00317197" w:rsidP="006C180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65C39304" w14:textId="77777777" w:rsidR="00317197" w:rsidRPr="00676A93" w:rsidRDefault="00317197" w:rsidP="006C180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1AEBDFB1" w14:textId="77777777" w:rsidR="00317197" w:rsidRPr="00676A93" w:rsidRDefault="00317197" w:rsidP="006C180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55BC0" w:rsidRPr="00676A93" w14:paraId="4FF44FF2" w14:textId="77777777" w:rsidTr="00273AA3">
        <w:trPr>
          <w:trHeight w:val="417"/>
        </w:trPr>
        <w:tc>
          <w:tcPr>
            <w:tcW w:w="2212" w:type="pct"/>
          </w:tcPr>
          <w:p w14:paraId="71EF18E3" w14:textId="67BFBE63" w:rsidR="00E55BC0" w:rsidRPr="00676A93" w:rsidRDefault="00E55BC0" w:rsidP="00E55BC0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2" w:type="pct"/>
            <w:gridSpan w:val="2"/>
          </w:tcPr>
          <w:p w14:paraId="7C9AA5A9" w14:textId="4200D150" w:rsidR="00E55BC0" w:rsidRPr="00676A93" w:rsidRDefault="00251AF5" w:rsidP="00E55B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14.95</w:t>
            </w:r>
          </w:p>
        </w:tc>
        <w:tc>
          <w:tcPr>
            <w:tcW w:w="148" w:type="pct"/>
          </w:tcPr>
          <w:p w14:paraId="53D2457F" w14:textId="77777777" w:rsidR="00E55BC0" w:rsidRPr="00676A93" w:rsidRDefault="00E55BC0" w:rsidP="00E55B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4C0F1C7" w14:textId="05B19F9B" w:rsidR="00E55BC0" w:rsidRPr="00676A93" w:rsidRDefault="00E55BC0" w:rsidP="00E55B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22.76</w:t>
            </w:r>
          </w:p>
        </w:tc>
        <w:tc>
          <w:tcPr>
            <w:tcW w:w="144" w:type="pct"/>
          </w:tcPr>
          <w:p w14:paraId="39083490" w14:textId="77777777" w:rsidR="00E55BC0" w:rsidRPr="00676A93" w:rsidRDefault="00E55BC0" w:rsidP="00E55B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0AD546EA" w14:textId="3022E2FF" w:rsidR="00E55BC0" w:rsidRPr="00676A93" w:rsidRDefault="00E55BC0" w:rsidP="00E55B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330E473D" w14:textId="77777777" w:rsidR="00E55BC0" w:rsidRPr="00676A93" w:rsidRDefault="00E55BC0" w:rsidP="00E55B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45CFCCE5" w14:textId="2D728635" w:rsidR="00E55BC0" w:rsidRPr="00676A93" w:rsidRDefault="00E55BC0" w:rsidP="00E55B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55BC0" w:rsidRPr="00676A93" w14:paraId="3947AB15" w14:textId="77777777" w:rsidTr="00273AA3">
        <w:trPr>
          <w:trHeight w:val="417"/>
        </w:trPr>
        <w:tc>
          <w:tcPr>
            <w:tcW w:w="2212" w:type="pct"/>
          </w:tcPr>
          <w:p w14:paraId="50EE88DB" w14:textId="65C15E51" w:rsidR="00E55BC0" w:rsidRPr="00676A93" w:rsidRDefault="00E55BC0" w:rsidP="00E55BC0">
            <w:pPr>
              <w:pStyle w:val="BodyText"/>
              <w:spacing w:after="0" w:line="240" w:lineRule="auto"/>
              <w:ind w:left="162" w:right="-131" w:hanging="162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92" w:type="pct"/>
            <w:gridSpan w:val="2"/>
          </w:tcPr>
          <w:p w14:paraId="6A0516FE" w14:textId="1E9D8A0F" w:rsidR="00E55BC0" w:rsidRPr="00676A93" w:rsidRDefault="00E55BC0" w:rsidP="00E55BC0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04FFB84" w14:textId="77777777" w:rsidR="00E55BC0" w:rsidRPr="00676A93" w:rsidRDefault="00E55BC0" w:rsidP="00E55B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770F0B5" w14:textId="0886BD76" w:rsidR="00E55BC0" w:rsidRPr="00676A93" w:rsidRDefault="00E55BC0" w:rsidP="00E55BC0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7.47</w:t>
            </w:r>
          </w:p>
        </w:tc>
        <w:tc>
          <w:tcPr>
            <w:tcW w:w="144" w:type="pct"/>
          </w:tcPr>
          <w:p w14:paraId="42CF5653" w14:textId="77777777" w:rsidR="00E55BC0" w:rsidRPr="00676A93" w:rsidRDefault="00E55BC0" w:rsidP="00E55B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272F90AF" w14:textId="456B1772" w:rsidR="00E55BC0" w:rsidRPr="00676A93" w:rsidRDefault="00E55BC0" w:rsidP="00E55BC0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66CE5DF1" w14:textId="77777777" w:rsidR="00E55BC0" w:rsidRPr="00676A93" w:rsidRDefault="00E55BC0" w:rsidP="00E55B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15F6D4A0" w14:textId="3B65F8BD" w:rsidR="00E55BC0" w:rsidRPr="00676A93" w:rsidRDefault="00E55BC0" w:rsidP="00E55BC0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55BC0" w:rsidRPr="00676A93" w14:paraId="0ED66F3F" w14:textId="77777777" w:rsidTr="00273AA3">
        <w:trPr>
          <w:trHeight w:val="417"/>
        </w:trPr>
        <w:tc>
          <w:tcPr>
            <w:tcW w:w="2212" w:type="pct"/>
          </w:tcPr>
          <w:p w14:paraId="2E382A0C" w14:textId="7661264A" w:rsidR="00E55BC0" w:rsidRPr="00676A93" w:rsidRDefault="00E55BC0" w:rsidP="00E55BC0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592" w:type="pct"/>
            <w:gridSpan w:val="2"/>
          </w:tcPr>
          <w:p w14:paraId="3BB1D205" w14:textId="6165B802" w:rsidR="00E55BC0" w:rsidRPr="00676A93" w:rsidRDefault="00E55BC0" w:rsidP="00E55B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25.91</w:t>
            </w:r>
          </w:p>
        </w:tc>
        <w:tc>
          <w:tcPr>
            <w:tcW w:w="148" w:type="pct"/>
          </w:tcPr>
          <w:p w14:paraId="2FD2E47B" w14:textId="77777777" w:rsidR="00E55BC0" w:rsidRPr="00676A93" w:rsidRDefault="00E55BC0" w:rsidP="00E55B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8941448" w14:textId="341F16F5" w:rsidR="00E55BC0" w:rsidRPr="00676A93" w:rsidRDefault="00E55BC0" w:rsidP="00E55B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27.91</w:t>
            </w:r>
          </w:p>
        </w:tc>
        <w:tc>
          <w:tcPr>
            <w:tcW w:w="144" w:type="pct"/>
          </w:tcPr>
          <w:p w14:paraId="73DAE093" w14:textId="77777777" w:rsidR="00E55BC0" w:rsidRPr="00676A93" w:rsidRDefault="00E55BC0" w:rsidP="00E55B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2EE6601D" w14:textId="386F3CD7" w:rsidR="00E55BC0" w:rsidRPr="00676A93" w:rsidRDefault="00E55BC0" w:rsidP="00E55B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570203FD" w14:textId="77777777" w:rsidR="00E55BC0" w:rsidRPr="00676A93" w:rsidRDefault="00E55BC0" w:rsidP="00E55B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035FD762" w14:textId="52044626" w:rsidR="00E55BC0" w:rsidRPr="00676A93" w:rsidRDefault="00E55BC0" w:rsidP="00E55B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55BC0" w:rsidRPr="00676A93" w14:paraId="021F3B3D" w14:textId="77777777" w:rsidTr="00273AA3">
        <w:trPr>
          <w:trHeight w:val="417"/>
        </w:trPr>
        <w:tc>
          <w:tcPr>
            <w:tcW w:w="2212" w:type="pct"/>
          </w:tcPr>
          <w:p w14:paraId="5510161A" w14:textId="77777777" w:rsidR="00E55BC0" w:rsidRPr="00676A93" w:rsidRDefault="00E55BC0" w:rsidP="00E55BC0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2CCC0B" w14:textId="5EB80283" w:rsidR="00E55BC0" w:rsidRPr="00676A93" w:rsidRDefault="00251AF5" w:rsidP="00E55BC0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40.86</w:t>
            </w:r>
          </w:p>
        </w:tc>
        <w:tc>
          <w:tcPr>
            <w:tcW w:w="148" w:type="pct"/>
          </w:tcPr>
          <w:p w14:paraId="029CB1B8" w14:textId="77777777" w:rsidR="00E55BC0" w:rsidRPr="00676A93" w:rsidRDefault="00E55BC0" w:rsidP="00E55B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05A8CA6" w14:textId="27C08C99" w:rsidR="00E55BC0" w:rsidRPr="00676A93" w:rsidRDefault="00E55BC0" w:rsidP="00E55BC0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58.14</w:t>
            </w:r>
          </w:p>
        </w:tc>
        <w:tc>
          <w:tcPr>
            <w:tcW w:w="144" w:type="pct"/>
          </w:tcPr>
          <w:p w14:paraId="3CD2ADF9" w14:textId="77777777" w:rsidR="00E55BC0" w:rsidRPr="00676A93" w:rsidRDefault="00E55BC0" w:rsidP="00E55B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6908FD" w14:textId="1E7DE870" w:rsidR="00E55BC0" w:rsidRPr="00676A93" w:rsidRDefault="00E55BC0" w:rsidP="00E55BC0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4D8AC274" w14:textId="77777777" w:rsidR="00E55BC0" w:rsidRPr="00676A93" w:rsidRDefault="00E55BC0" w:rsidP="00E55B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52AF62" w14:textId="0903F155" w:rsidR="00E55BC0" w:rsidRPr="00676A93" w:rsidRDefault="00E55BC0" w:rsidP="00E55BC0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3305793" w14:textId="77777777" w:rsidR="00317197" w:rsidRPr="00676A93" w:rsidRDefault="00317197" w:rsidP="00317197">
      <w:pPr>
        <w:pStyle w:val="NoSpacing"/>
        <w:rPr>
          <w:rFonts w:ascii="Angsana New" w:hAnsi="Angsana New"/>
          <w:sz w:val="28"/>
          <w:szCs w:val="28"/>
        </w:rPr>
      </w:pPr>
    </w:p>
    <w:p w14:paraId="709C4FA9" w14:textId="14F76CF1" w:rsidR="00972BBE" w:rsidRPr="00676A93" w:rsidRDefault="00972BBE" w:rsidP="00972BBE">
      <w:pPr>
        <w:spacing w:line="240" w:lineRule="auto"/>
        <w:ind w:left="540" w:right="-43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บริษัทย่อยแห่งหนึ่งได้ทำคำสั่งซื้อวัตถุดิบล่วงหน้ากับบริษัททั้งในและต่างประเทศ โดยมีระยะเวลา ปริมาณ และราคาตามที่ได้ระบุไว้ในคำสั่งซื้อ ณ วันที่ </w:t>
      </w:r>
      <w:r w:rsidR="001E0107" w:rsidRPr="00676A93">
        <w:rPr>
          <w:rFonts w:ascii="Angsana New" w:hAnsi="Angsana New"/>
          <w:sz w:val="28"/>
          <w:szCs w:val="28"/>
        </w:rPr>
        <w:t xml:space="preserve">31 </w:t>
      </w:r>
      <w:r w:rsidR="005652B1" w:rsidRPr="00676A9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52B1" w:rsidRPr="00676A93">
        <w:rPr>
          <w:rFonts w:ascii="Angsana New" w:hAnsi="Angsana New"/>
          <w:sz w:val="28"/>
          <w:szCs w:val="28"/>
        </w:rPr>
        <w:t>2564</w:t>
      </w:r>
      <w:r w:rsidRPr="00676A93">
        <w:rPr>
          <w:rFonts w:ascii="Angsana New" w:hAnsi="Angsana New"/>
          <w:sz w:val="28"/>
          <w:szCs w:val="28"/>
        </w:rPr>
        <w:t xml:space="preserve"> </w:t>
      </w:r>
      <w:r w:rsidRPr="00676A93">
        <w:rPr>
          <w:rFonts w:ascii="Angsana New" w:hAnsi="Angsana New"/>
          <w:sz w:val="28"/>
          <w:szCs w:val="28"/>
          <w:cs/>
        </w:rPr>
        <w:t>บริษัทย่อยมีภาระผูกพันตามคำสั่งซื้อดังกล่าว</w:t>
      </w:r>
      <w:r w:rsidR="00F477FC" w:rsidRPr="00676A9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DB16F8" w:rsidRPr="00676A93">
        <w:rPr>
          <w:rFonts w:ascii="Angsana New" w:hAnsi="Angsana New"/>
          <w:sz w:val="28"/>
          <w:szCs w:val="28"/>
        </w:rPr>
        <w:t>1.71</w:t>
      </w:r>
      <w:r w:rsidR="003C1DEA" w:rsidRPr="00676A93">
        <w:rPr>
          <w:rFonts w:ascii="Angsana New" w:hAnsi="Angsana New"/>
          <w:sz w:val="28"/>
          <w:szCs w:val="28"/>
        </w:rPr>
        <w:t xml:space="preserve"> </w:t>
      </w:r>
      <w:r w:rsidR="003C1DEA" w:rsidRPr="00676A93">
        <w:rPr>
          <w:rFonts w:ascii="Angsana New" w:hAnsi="Angsana New" w:hint="cs"/>
          <w:sz w:val="28"/>
          <w:szCs w:val="28"/>
          <w:cs/>
        </w:rPr>
        <w:t xml:space="preserve">ล้านดอลลาร์สหรัฐ และ </w:t>
      </w:r>
      <w:r w:rsidR="00DB16F8" w:rsidRPr="00676A93">
        <w:rPr>
          <w:rFonts w:ascii="Angsana New" w:hAnsi="Angsana New"/>
          <w:sz w:val="28"/>
          <w:szCs w:val="28"/>
        </w:rPr>
        <w:t>15.19</w:t>
      </w:r>
      <w:r w:rsidR="003C1DEA" w:rsidRPr="00676A93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544E9A" w:rsidRPr="00676A93">
        <w:rPr>
          <w:rFonts w:ascii="Angsana New" w:hAnsi="Angsana New"/>
          <w:sz w:val="28"/>
          <w:szCs w:val="28"/>
          <w:cs/>
        </w:rPr>
        <w:t xml:space="preserve"> </w:t>
      </w:r>
      <w:r w:rsidR="00F477FC" w:rsidRPr="00676A93">
        <w:rPr>
          <w:rFonts w:ascii="Angsana New" w:hAnsi="Angsana New" w:hint="cs"/>
          <w:sz w:val="28"/>
          <w:szCs w:val="28"/>
          <w:cs/>
        </w:rPr>
        <w:t xml:space="preserve">และมีปริมาณคงเหลือ </w:t>
      </w:r>
      <w:r w:rsidR="00DB16F8" w:rsidRPr="00676A93">
        <w:rPr>
          <w:rFonts w:ascii="Angsana New" w:hAnsi="Angsana New"/>
          <w:sz w:val="28"/>
          <w:szCs w:val="28"/>
        </w:rPr>
        <w:t>3,100</w:t>
      </w:r>
      <w:r w:rsidR="00F477FC" w:rsidRPr="00676A93">
        <w:rPr>
          <w:rFonts w:ascii="Angsana New" w:hAnsi="Angsana New"/>
          <w:sz w:val="28"/>
          <w:szCs w:val="28"/>
        </w:rPr>
        <w:t xml:space="preserve"> </w:t>
      </w:r>
      <w:r w:rsidR="00F477FC" w:rsidRPr="00676A93">
        <w:rPr>
          <w:rFonts w:ascii="Angsana New" w:hAnsi="Angsana New" w:hint="cs"/>
          <w:sz w:val="28"/>
          <w:szCs w:val="28"/>
          <w:cs/>
        </w:rPr>
        <w:t xml:space="preserve">ตัน </w:t>
      </w:r>
      <w:r w:rsidRPr="00676A93">
        <w:rPr>
          <w:rFonts w:ascii="Angsana New" w:hAnsi="Angsana New"/>
          <w:i/>
          <w:iCs/>
          <w:sz w:val="28"/>
          <w:szCs w:val="28"/>
        </w:rPr>
        <w:t>(</w:t>
      </w:r>
      <w:r w:rsidR="001E0107" w:rsidRPr="00676A93">
        <w:rPr>
          <w:rFonts w:ascii="Angsana New" w:hAnsi="Angsana New"/>
          <w:i/>
          <w:iCs/>
          <w:sz w:val="28"/>
          <w:szCs w:val="28"/>
        </w:rPr>
        <w:t xml:space="preserve">30 </w:t>
      </w:r>
      <w:r w:rsidR="001E0107" w:rsidRPr="00676A93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1E0107" w:rsidRPr="00676A93">
        <w:rPr>
          <w:rFonts w:ascii="Angsana New" w:hAnsi="Angsana New"/>
          <w:i/>
          <w:iCs/>
          <w:sz w:val="28"/>
          <w:szCs w:val="28"/>
        </w:rPr>
        <w:t>256</w:t>
      </w:r>
      <w:r w:rsidR="005457B8" w:rsidRPr="00676A93">
        <w:rPr>
          <w:rFonts w:ascii="Angsana New" w:hAnsi="Angsana New"/>
          <w:i/>
          <w:iCs/>
          <w:sz w:val="28"/>
          <w:szCs w:val="28"/>
        </w:rPr>
        <w:t>3</w:t>
      </w:r>
      <w:r w:rsidRPr="00676A93">
        <w:rPr>
          <w:rFonts w:ascii="Angsana New" w:hAnsi="Angsana New"/>
          <w:i/>
          <w:iCs/>
          <w:sz w:val="28"/>
          <w:szCs w:val="28"/>
        </w:rPr>
        <w:t>:</w:t>
      </w:r>
      <w:r w:rsidRPr="00676A93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5457B8" w:rsidRPr="00676A93">
        <w:rPr>
          <w:rFonts w:ascii="Angsana New" w:hAnsi="Angsana New"/>
          <w:i/>
          <w:iCs/>
          <w:sz w:val="28"/>
          <w:szCs w:val="28"/>
        </w:rPr>
        <w:t xml:space="preserve">0.74 </w:t>
      </w:r>
      <w:r w:rsidR="005457B8" w:rsidRPr="00676A93">
        <w:rPr>
          <w:rFonts w:ascii="Angsana New" w:hAnsi="Angsana New"/>
          <w:i/>
          <w:iCs/>
          <w:sz w:val="28"/>
          <w:szCs w:val="28"/>
          <w:cs/>
        </w:rPr>
        <w:t>ล้าน</w:t>
      </w:r>
      <w:r w:rsidR="005457B8" w:rsidRPr="00676A93">
        <w:rPr>
          <w:rFonts w:ascii="Angsana New" w:hAnsi="Angsana New" w:hint="cs"/>
          <w:i/>
          <w:iCs/>
          <w:sz w:val="28"/>
          <w:szCs w:val="28"/>
          <w:cs/>
        </w:rPr>
        <w:t>ดอลลาร์</w:t>
      </w:r>
      <w:r w:rsidR="005457B8" w:rsidRPr="00676A93">
        <w:rPr>
          <w:rFonts w:ascii="Angsana New" w:hAnsi="Angsana New"/>
          <w:i/>
          <w:iCs/>
          <w:sz w:val="28"/>
          <w:szCs w:val="28"/>
          <w:cs/>
        </w:rPr>
        <w:t>สหรัฐ</w:t>
      </w:r>
      <w:r w:rsidR="005457B8" w:rsidRPr="00676A93">
        <w:rPr>
          <w:rFonts w:ascii="Angsana New" w:hAnsi="Angsana New"/>
          <w:i/>
          <w:iCs/>
          <w:sz w:val="28"/>
          <w:szCs w:val="28"/>
        </w:rPr>
        <w:t xml:space="preserve"> </w:t>
      </w:r>
      <w:r w:rsidR="005457B8" w:rsidRPr="00676A93">
        <w:rPr>
          <w:rFonts w:ascii="Angsana New" w:hAnsi="Angsana New"/>
          <w:i/>
          <w:iCs/>
          <w:sz w:val="28"/>
          <w:szCs w:val="28"/>
          <w:cs/>
        </w:rPr>
        <w:t>และ</w:t>
      </w:r>
      <w:r w:rsidR="005457B8" w:rsidRPr="00676A93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5457B8" w:rsidRPr="00676A93">
        <w:rPr>
          <w:rFonts w:ascii="Angsana New" w:hAnsi="Angsana New"/>
          <w:i/>
          <w:iCs/>
          <w:sz w:val="28"/>
          <w:szCs w:val="28"/>
        </w:rPr>
        <w:t xml:space="preserve">13.18 </w:t>
      </w:r>
      <w:r w:rsidR="005457B8" w:rsidRPr="00676A93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676A93">
        <w:rPr>
          <w:rFonts w:ascii="Angsana New" w:hAnsi="Angsana New"/>
          <w:i/>
          <w:iCs/>
          <w:sz w:val="28"/>
          <w:szCs w:val="28"/>
        </w:rPr>
        <w:t>)</w:t>
      </w:r>
    </w:p>
    <w:p w14:paraId="1A6209DF" w14:textId="77777777" w:rsidR="00311C01" w:rsidRDefault="00311C01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6780D0C" w14:textId="79A3C24D" w:rsidR="00465CD8" w:rsidRPr="00676A93" w:rsidRDefault="00465CD8" w:rsidP="00465CD8">
      <w:pPr>
        <w:spacing w:line="240" w:lineRule="auto"/>
        <w:ind w:left="540" w:right="533"/>
        <w:rPr>
          <w:rFonts w:ascii="Angsana New" w:hAnsi="Angsana New"/>
          <w:b/>
          <w:bCs/>
          <w:sz w:val="28"/>
          <w:szCs w:val="28"/>
        </w:rPr>
      </w:pPr>
      <w:r w:rsidRPr="00676A93">
        <w:rPr>
          <w:rFonts w:ascii="Angsana New" w:hAnsi="Angsana New"/>
          <w:b/>
          <w:bCs/>
          <w:sz w:val="28"/>
          <w:szCs w:val="28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44B9E716" w14:textId="2AE30212" w:rsidR="00FC7984" w:rsidRPr="00663448" w:rsidRDefault="00FC7984" w:rsidP="00465CD8">
      <w:pPr>
        <w:spacing w:line="240" w:lineRule="auto"/>
        <w:ind w:left="540" w:right="533"/>
        <w:rPr>
          <w:rFonts w:ascii="Angsana New" w:hAnsi="Angsana New"/>
          <w:b/>
          <w:bCs/>
          <w:sz w:val="20"/>
          <w:szCs w:val="20"/>
        </w:rPr>
      </w:pPr>
    </w:p>
    <w:p w14:paraId="293725ED" w14:textId="58E42AA9" w:rsidR="00874666" w:rsidRPr="00676A93" w:rsidRDefault="008F42F9" w:rsidP="008F42F9">
      <w:pPr>
        <w:pStyle w:val="ListParagraph"/>
        <w:tabs>
          <w:tab w:val="left" w:pos="540"/>
        </w:tabs>
        <w:ind w:left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28"/>
          <w:szCs w:val="28"/>
          <w:cs/>
        </w:rPr>
        <w:tab/>
      </w:r>
      <w:r w:rsidR="00874666" w:rsidRPr="00676A93">
        <w:rPr>
          <w:rFonts w:ascii="Angsana New" w:hAnsi="Angsana New"/>
          <w:i/>
          <w:iCs/>
          <w:sz w:val="28"/>
          <w:szCs w:val="28"/>
          <w:cs/>
        </w:rPr>
        <w:t>สัญญา</w:t>
      </w:r>
      <w:r w:rsidR="00874666" w:rsidRPr="00676A93">
        <w:rPr>
          <w:rFonts w:ascii="Angsana New" w:hAnsi="Angsana New"/>
          <w:i/>
          <w:iCs/>
          <w:sz w:val="30"/>
          <w:szCs w:val="30"/>
          <w:cs/>
        </w:rPr>
        <w:t>เช่า</w:t>
      </w:r>
      <w:r w:rsidR="00874666" w:rsidRPr="00676A93">
        <w:rPr>
          <w:rFonts w:ascii="Angsana New" w:hAnsi="Angsana New"/>
          <w:i/>
          <w:iCs/>
          <w:sz w:val="28"/>
          <w:szCs w:val="28"/>
          <w:cs/>
        </w:rPr>
        <w:t>พื้นที่</w:t>
      </w:r>
    </w:p>
    <w:p w14:paraId="43B6BA68" w14:textId="77777777" w:rsidR="00874666" w:rsidRPr="00663448" w:rsidRDefault="00874666" w:rsidP="00874666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i/>
          <w:iCs/>
          <w:sz w:val="20"/>
          <w:szCs w:val="20"/>
        </w:rPr>
      </w:pPr>
    </w:p>
    <w:p w14:paraId="296E6CE4" w14:textId="353B429B" w:rsidR="00F3566E" w:rsidRPr="00676A93" w:rsidRDefault="00F3566E" w:rsidP="00F3566E">
      <w:pPr>
        <w:ind w:left="540"/>
        <w:rPr>
          <w:rFonts w:ascii="Angsana New" w:hAnsi="Angsana New"/>
          <w:sz w:val="30"/>
          <w:szCs w:val="30"/>
        </w:rPr>
      </w:pPr>
      <w:r w:rsidRPr="00676A93">
        <w:rPr>
          <w:rFonts w:ascii="Angsana New" w:hAnsi="Angsana New"/>
          <w:sz w:val="30"/>
          <w:szCs w:val="30"/>
          <w:cs/>
        </w:rPr>
        <w:t xml:space="preserve">บริษัทย่อยได้ทำสัญญาเช่าพื้นที่เพื่อประกอบกิจการสำนักงานให้เช่า โดยสัญญามีระยะเวลา </w:t>
      </w:r>
      <w:r w:rsidRPr="00676A93">
        <w:rPr>
          <w:rFonts w:ascii="Angsana New" w:hAnsi="Angsana New"/>
          <w:sz w:val="30"/>
          <w:szCs w:val="30"/>
        </w:rPr>
        <w:t xml:space="preserve">26 </w:t>
      </w:r>
      <w:r w:rsidRPr="00676A93">
        <w:rPr>
          <w:rFonts w:ascii="Angsana New" w:hAnsi="Angsana New" w:hint="cs"/>
          <w:sz w:val="30"/>
          <w:szCs w:val="30"/>
          <w:cs/>
        </w:rPr>
        <w:t xml:space="preserve">ปี เริ่มตั้งแต่วันที่ </w:t>
      </w:r>
      <w:r w:rsidRPr="00676A93">
        <w:rPr>
          <w:rFonts w:ascii="Angsana New" w:hAnsi="Angsana New"/>
          <w:sz w:val="30"/>
          <w:szCs w:val="30"/>
        </w:rPr>
        <w:t xml:space="preserve">1 </w:t>
      </w:r>
      <w:r w:rsidRPr="00676A9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76A93">
        <w:rPr>
          <w:rFonts w:ascii="Angsana New" w:hAnsi="Angsana New"/>
          <w:sz w:val="30"/>
          <w:szCs w:val="30"/>
        </w:rPr>
        <w:t xml:space="preserve">2566 </w:t>
      </w:r>
      <w:r w:rsidRPr="00676A9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676A93">
        <w:rPr>
          <w:rFonts w:ascii="Angsana New" w:hAnsi="Angsana New"/>
          <w:sz w:val="30"/>
          <w:szCs w:val="30"/>
        </w:rPr>
        <w:t xml:space="preserve">27 </w:t>
      </w:r>
      <w:r w:rsidRPr="00676A9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76A93">
        <w:rPr>
          <w:rFonts w:ascii="Angsana New" w:hAnsi="Angsana New"/>
          <w:sz w:val="30"/>
          <w:szCs w:val="30"/>
        </w:rPr>
        <w:t xml:space="preserve">2592 </w:t>
      </w:r>
      <w:r w:rsidRPr="00676A93">
        <w:rPr>
          <w:rFonts w:ascii="Angsana New" w:hAnsi="Angsana New" w:hint="cs"/>
          <w:sz w:val="30"/>
          <w:szCs w:val="30"/>
          <w:cs/>
        </w:rPr>
        <w:t>โดยบริษัทย่อยดังกล่าวจะต้องป</w:t>
      </w:r>
      <w:r w:rsidR="008C697F">
        <w:rPr>
          <w:rFonts w:ascii="Angsana New" w:hAnsi="Angsana New" w:hint="cs"/>
          <w:sz w:val="30"/>
          <w:szCs w:val="30"/>
          <w:cs/>
        </w:rPr>
        <w:t>ฏิ</w:t>
      </w:r>
      <w:r w:rsidRPr="00676A93">
        <w:rPr>
          <w:rFonts w:ascii="Angsana New" w:hAnsi="Angsana New" w:hint="cs"/>
          <w:sz w:val="30"/>
          <w:szCs w:val="30"/>
          <w:cs/>
        </w:rPr>
        <w:t>บัติตามข้อกำหนดและเงื่อนไขที่ระบุไว้ในสัญญา</w:t>
      </w:r>
    </w:p>
    <w:p w14:paraId="6AC24D04" w14:textId="7B6F15CC" w:rsidR="00246F8D" w:rsidRPr="00663448" w:rsidRDefault="00246F8D">
      <w:pPr>
        <w:spacing w:line="240" w:lineRule="auto"/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715149B3" w14:textId="12CA022E" w:rsidR="00DB76D5" w:rsidRPr="00676A93" w:rsidRDefault="00DB76D5" w:rsidP="00DB76D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676A93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การจัดประเภทรายการใหม่</w:t>
      </w:r>
    </w:p>
    <w:p w14:paraId="449350E1" w14:textId="62929570" w:rsidR="00DB76D5" w:rsidRPr="00663448" w:rsidRDefault="00DB76D5" w:rsidP="00DB76D5">
      <w:pPr>
        <w:ind w:left="540"/>
        <w:rPr>
          <w:rFonts w:ascii="Angsana New" w:hAnsi="Angsana New"/>
          <w:sz w:val="20"/>
          <w:szCs w:val="20"/>
        </w:rPr>
      </w:pPr>
    </w:p>
    <w:p w14:paraId="251CABCB" w14:textId="77777777" w:rsidR="00DB76D5" w:rsidRPr="00676A93" w:rsidRDefault="00DB76D5" w:rsidP="00DB76D5">
      <w:pPr>
        <w:autoSpaceDE w:val="0"/>
        <w:autoSpaceDN w:val="0"/>
        <w:adjustRightInd w:val="0"/>
        <w:spacing w:line="240" w:lineRule="auto"/>
        <w:ind w:left="360" w:firstLine="18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 xml:space="preserve">รายการบางรายการในงบการเงินปี </w:t>
      </w:r>
      <w:r w:rsidRPr="00676A93">
        <w:rPr>
          <w:rFonts w:ascii="Angsana New" w:hAnsi="Angsana New"/>
          <w:sz w:val="28"/>
          <w:szCs w:val="28"/>
        </w:rPr>
        <w:t xml:space="preserve">2563 </w:t>
      </w:r>
      <w:r w:rsidRPr="00676A93">
        <w:rPr>
          <w:rFonts w:ascii="Angsana New" w:hAnsi="Angsana New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Pr="00676A93">
        <w:rPr>
          <w:rFonts w:ascii="Angsana New" w:hAnsi="Angsana New"/>
          <w:sz w:val="28"/>
          <w:szCs w:val="28"/>
        </w:rPr>
        <w:t xml:space="preserve">2564 </w:t>
      </w:r>
      <w:r w:rsidRPr="00676A93">
        <w:rPr>
          <w:rFonts w:ascii="Angsana New" w:hAnsi="Angsana New"/>
          <w:sz w:val="28"/>
          <w:szCs w:val="28"/>
          <w:cs/>
        </w:rPr>
        <w:t>มีดังนี้</w:t>
      </w:r>
    </w:p>
    <w:p w14:paraId="2C7BD164" w14:textId="77777777" w:rsidR="00DB76D5" w:rsidRPr="00663448" w:rsidRDefault="00DB76D5" w:rsidP="00DB76D5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360"/>
        <w:gridCol w:w="1440"/>
        <w:gridCol w:w="270"/>
        <w:gridCol w:w="1260"/>
      </w:tblGrid>
      <w:tr w:rsidR="00DB76D5" w:rsidRPr="00676A93" w14:paraId="31C25A1D" w14:textId="77777777" w:rsidTr="009E6212">
        <w:trPr>
          <w:tblHeader/>
        </w:trPr>
        <w:tc>
          <w:tcPr>
            <w:tcW w:w="4770" w:type="dxa"/>
          </w:tcPr>
          <w:p w14:paraId="0F130D7C" w14:textId="77777777" w:rsidR="00DB76D5" w:rsidRPr="00676A93" w:rsidRDefault="00DB76D5" w:rsidP="00DB76D5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5"/>
          </w:tcPr>
          <w:p w14:paraId="68F8F455" w14:textId="77777777" w:rsidR="00DB76D5" w:rsidRPr="00676A93" w:rsidRDefault="00DB76D5" w:rsidP="00DB76D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76D5" w:rsidRPr="00676A93" w14:paraId="6A32A10F" w14:textId="77777777" w:rsidTr="009E6212">
        <w:trPr>
          <w:tblHeader/>
        </w:trPr>
        <w:tc>
          <w:tcPr>
            <w:tcW w:w="4770" w:type="dxa"/>
            <w:vAlign w:val="bottom"/>
          </w:tcPr>
          <w:p w14:paraId="0807E055" w14:textId="77777777" w:rsidR="00DB76D5" w:rsidRPr="00676A93" w:rsidRDefault="00DB76D5" w:rsidP="00DB76D5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135CF88" w14:textId="77777777" w:rsidR="00DB76D5" w:rsidRPr="00676A93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78676626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C6C687" w14:textId="77777777" w:rsidR="00DB76D5" w:rsidRPr="00676A93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31BAF34C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1484AC" w14:textId="77777777" w:rsidR="00DB76D5" w:rsidRPr="00676A93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DB76D5" w:rsidRPr="00676A93" w14:paraId="73D98A4B" w14:textId="77777777" w:rsidTr="009E6212">
        <w:trPr>
          <w:tblHeader/>
        </w:trPr>
        <w:tc>
          <w:tcPr>
            <w:tcW w:w="4770" w:type="dxa"/>
            <w:vAlign w:val="bottom"/>
          </w:tcPr>
          <w:p w14:paraId="3359AFEA" w14:textId="77777777" w:rsidR="00DB76D5" w:rsidRPr="00676A93" w:rsidRDefault="00DB76D5" w:rsidP="00DB76D5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BE7A54" w14:textId="77777777" w:rsidR="00DB76D5" w:rsidRPr="00676A93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3067A595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482065" w14:textId="77777777" w:rsidR="00DB76D5" w:rsidRPr="00676A93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510F7F4F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93D184" w14:textId="77777777" w:rsidR="00DB76D5" w:rsidRPr="00676A93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DB76D5" w:rsidRPr="00676A93" w14:paraId="67D22B24" w14:textId="77777777" w:rsidTr="009E6212">
        <w:trPr>
          <w:tblHeader/>
        </w:trPr>
        <w:tc>
          <w:tcPr>
            <w:tcW w:w="4770" w:type="dxa"/>
            <w:vAlign w:val="bottom"/>
          </w:tcPr>
          <w:p w14:paraId="7B9B5B2D" w14:textId="77777777" w:rsidR="00DB76D5" w:rsidRPr="00676A93" w:rsidRDefault="00DB76D5" w:rsidP="00DB76D5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05B7F9" w14:textId="77777777" w:rsidR="00DB76D5" w:rsidRPr="00676A93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006F9138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22C8F1" w14:textId="77777777" w:rsidR="00DB76D5" w:rsidRPr="00676A93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88396D9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3EEB34" w14:textId="77777777" w:rsidR="00DB76D5" w:rsidRPr="00676A93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DB76D5" w:rsidRPr="00676A93" w14:paraId="7C659ACB" w14:textId="77777777" w:rsidTr="009E6212">
        <w:trPr>
          <w:tblHeader/>
        </w:trPr>
        <w:tc>
          <w:tcPr>
            <w:tcW w:w="4770" w:type="dxa"/>
            <w:vAlign w:val="bottom"/>
          </w:tcPr>
          <w:p w14:paraId="04CDEAA9" w14:textId="77777777" w:rsidR="00DB76D5" w:rsidRPr="00676A93" w:rsidRDefault="00DB76D5" w:rsidP="00DB76D5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</w:tcPr>
          <w:p w14:paraId="6AAFFC0E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E6212" w:rsidRPr="00676A93" w14:paraId="173C1605" w14:textId="77777777" w:rsidTr="00246F8D">
        <w:trPr>
          <w:trHeight w:val="297"/>
        </w:trPr>
        <w:tc>
          <w:tcPr>
            <w:tcW w:w="4770" w:type="dxa"/>
          </w:tcPr>
          <w:p w14:paraId="49A0CA29" w14:textId="37AC856C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="008C6C8A"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C6C8A"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C6C8A"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C6C8A"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8C6C8A"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8785F29" w14:textId="77777777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CE780AE" w14:textId="77777777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409CC7" w14:textId="77777777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CB6B04" w14:textId="77777777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D5416F" w14:textId="77777777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6212" w:rsidRPr="00676A93" w14:paraId="55FCFCA7" w14:textId="77777777" w:rsidTr="009E6212">
        <w:tc>
          <w:tcPr>
            <w:tcW w:w="4770" w:type="dxa"/>
          </w:tcPr>
          <w:p w14:paraId="7725775C" w14:textId="30291C62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</w:tcPr>
          <w:p w14:paraId="7360F171" w14:textId="03173ED1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91B60FA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644A6F" w14:textId="0D2DF55F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(3.10)</w:t>
            </w:r>
          </w:p>
        </w:tc>
        <w:tc>
          <w:tcPr>
            <w:tcW w:w="270" w:type="dxa"/>
          </w:tcPr>
          <w:p w14:paraId="54886894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20D0F5" w14:textId="2E99CA2B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(3.10)</w:t>
            </w:r>
          </w:p>
        </w:tc>
      </w:tr>
      <w:tr w:rsidR="009E6212" w:rsidRPr="00676A93" w14:paraId="6A462536" w14:textId="77777777" w:rsidTr="009E6212">
        <w:tc>
          <w:tcPr>
            <w:tcW w:w="4770" w:type="dxa"/>
          </w:tcPr>
          <w:p w14:paraId="65756E9A" w14:textId="0933FD8D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65210546" w14:textId="1184C964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(17.04)</w:t>
            </w:r>
          </w:p>
        </w:tc>
        <w:tc>
          <w:tcPr>
            <w:tcW w:w="360" w:type="dxa"/>
          </w:tcPr>
          <w:p w14:paraId="3ED44DE2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BCAFD0" w14:textId="75F1B014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3.10</w:t>
            </w:r>
          </w:p>
        </w:tc>
        <w:tc>
          <w:tcPr>
            <w:tcW w:w="270" w:type="dxa"/>
          </w:tcPr>
          <w:p w14:paraId="6EB1C129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4C32D0" w14:textId="404D0E0F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(13.94)</w:t>
            </w:r>
          </w:p>
        </w:tc>
      </w:tr>
      <w:tr w:rsidR="009E6212" w:rsidRPr="00676A93" w14:paraId="0C7EFC51" w14:textId="77777777" w:rsidTr="009E6212">
        <w:tc>
          <w:tcPr>
            <w:tcW w:w="4770" w:type="dxa"/>
          </w:tcPr>
          <w:p w14:paraId="200E65AE" w14:textId="77245923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635F8E9D" w14:textId="7DCF9E97" w:rsidR="009E6212" w:rsidRPr="00676A93" w:rsidRDefault="009E6212" w:rsidP="00EA467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3EF0509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A1089A" w14:textId="33D0F9C0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(7.18)</w:t>
            </w:r>
          </w:p>
        </w:tc>
        <w:tc>
          <w:tcPr>
            <w:tcW w:w="270" w:type="dxa"/>
          </w:tcPr>
          <w:p w14:paraId="33D3F016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AE444C" w14:textId="7C45DC66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(7.18)</w:t>
            </w:r>
          </w:p>
        </w:tc>
      </w:tr>
      <w:tr w:rsidR="009E6212" w:rsidRPr="00676A93" w14:paraId="427F196D" w14:textId="77777777" w:rsidTr="009E6212">
        <w:tc>
          <w:tcPr>
            <w:tcW w:w="4770" w:type="dxa"/>
          </w:tcPr>
          <w:p w14:paraId="7EA267B2" w14:textId="542CB23E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37710150" w14:textId="5AD483D5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(8.15)</w:t>
            </w:r>
          </w:p>
        </w:tc>
        <w:tc>
          <w:tcPr>
            <w:tcW w:w="360" w:type="dxa"/>
          </w:tcPr>
          <w:p w14:paraId="054C3867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1C6ED4" w14:textId="6477E8E8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7.18</w:t>
            </w:r>
          </w:p>
        </w:tc>
        <w:tc>
          <w:tcPr>
            <w:tcW w:w="270" w:type="dxa"/>
          </w:tcPr>
          <w:p w14:paraId="55D4A9AF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7E8347" w14:textId="3CEB1C51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(0.97)</w:t>
            </w:r>
          </w:p>
        </w:tc>
      </w:tr>
      <w:tr w:rsidR="009E6212" w:rsidRPr="00676A93" w14:paraId="0CA617C8" w14:textId="77777777" w:rsidTr="009E6212">
        <w:tc>
          <w:tcPr>
            <w:tcW w:w="4770" w:type="dxa"/>
          </w:tcPr>
          <w:p w14:paraId="20FF5440" w14:textId="77777777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E4FD311" w14:textId="77777777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14:paraId="57613FBD" w14:textId="77777777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D72C92" w14:textId="73328AA6" w:rsidR="009E6212" w:rsidRPr="00676A93" w:rsidRDefault="009E6212" w:rsidP="00EA467F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A467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D5C0FF" w14:textId="77777777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59B5F5" w14:textId="77777777" w:rsidR="009E6212" w:rsidRPr="00676A93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E6212" w:rsidRPr="00676A93" w14:paraId="770A0AE6" w14:textId="77777777" w:rsidTr="009E6212">
        <w:tc>
          <w:tcPr>
            <w:tcW w:w="4770" w:type="dxa"/>
          </w:tcPr>
          <w:p w14:paraId="5AEAF85D" w14:textId="77777777" w:rsidR="009E6212" w:rsidRPr="00663448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346F7E4" w14:textId="77777777" w:rsidR="009E6212" w:rsidRPr="00663448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60" w:type="dxa"/>
          </w:tcPr>
          <w:p w14:paraId="54A09E66" w14:textId="77777777" w:rsidR="009E6212" w:rsidRPr="00663448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0E98E38" w14:textId="77777777" w:rsidR="009E6212" w:rsidRPr="00663448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B01B8B0" w14:textId="77777777" w:rsidR="009E6212" w:rsidRPr="00663448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5C16F035" w14:textId="77777777" w:rsidR="009E6212" w:rsidRPr="00663448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F7BE9" w:rsidRPr="00676A93" w14:paraId="37FAF392" w14:textId="77777777" w:rsidTr="009E6212">
        <w:tc>
          <w:tcPr>
            <w:tcW w:w="4770" w:type="dxa"/>
          </w:tcPr>
          <w:p w14:paraId="2AE70768" w14:textId="195DB8E6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7C13DE4B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143E852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345C0B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BEC10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5BE207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F7BE9" w:rsidRPr="00676A93" w14:paraId="262CF199" w14:textId="77777777" w:rsidTr="009E6212">
        <w:tc>
          <w:tcPr>
            <w:tcW w:w="4770" w:type="dxa"/>
          </w:tcPr>
          <w:p w14:paraId="315EF764" w14:textId="3B8B1923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23457885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B2D3AD7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37309B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096BB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B35768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27A66" w:rsidRPr="00676A93" w14:paraId="39F58122" w14:textId="77777777" w:rsidTr="009E6212">
        <w:tc>
          <w:tcPr>
            <w:tcW w:w="4770" w:type="dxa"/>
          </w:tcPr>
          <w:p w14:paraId="253D32A1" w14:textId="6250156D" w:rsidR="00A27A66" w:rsidRPr="00676A93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</w:tcPr>
          <w:p w14:paraId="37CC1F3C" w14:textId="1553D508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(392.76)</w:t>
            </w:r>
          </w:p>
        </w:tc>
        <w:tc>
          <w:tcPr>
            <w:tcW w:w="360" w:type="dxa"/>
          </w:tcPr>
          <w:p w14:paraId="2CD704FC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E6F643" w14:textId="3F26E98A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(7.36)</w:t>
            </w:r>
          </w:p>
        </w:tc>
        <w:tc>
          <w:tcPr>
            <w:tcW w:w="270" w:type="dxa"/>
          </w:tcPr>
          <w:p w14:paraId="6A824373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628E30" w14:textId="3109CDB7" w:rsidR="00A27A66" w:rsidRPr="00676A93" w:rsidRDefault="001F3920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(400.12)</w:t>
            </w:r>
          </w:p>
        </w:tc>
      </w:tr>
      <w:tr w:rsidR="00A27A66" w:rsidRPr="00676A93" w14:paraId="21168939" w14:textId="77777777" w:rsidTr="009E6212">
        <w:tc>
          <w:tcPr>
            <w:tcW w:w="4770" w:type="dxa"/>
          </w:tcPr>
          <w:p w14:paraId="1A67C9F3" w14:textId="3552DBE7" w:rsidR="00A27A66" w:rsidRPr="00676A93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รายได้จากธุรกิจโรงแรม</w:t>
            </w:r>
          </w:p>
        </w:tc>
        <w:tc>
          <w:tcPr>
            <w:tcW w:w="1350" w:type="dxa"/>
          </w:tcPr>
          <w:p w14:paraId="1ABB2587" w14:textId="3D31C071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(10.49)</w:t>
            </w:r>
          </w:p>
        </w:tc>
        <w:tc>
          <w:tcPr>
            <w:tcW w:w="360" w:type="dxa"/>
          </w:tcPr>
          <w:p w14:paraId="189B7301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97A15E" w14:textId="6F87200C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10.49</w:t>
            </w:r>
          </w:p>
        </w:tc>
        <w:tc>
          <w:tcPr>
            <w:tcW w:w="270" w:type="dxa"/>
          </w:tcPr>
          <w:p w14:paraId="3A1648DF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F675EC" w14:textId="2379FAD8" w:rsidR="00A27A66" w:rsidRPr="00676A93" w:rsidRDefault="001F3920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7A66" w:rsidRPr="00676A93" w14:paraId="237CEEA3" w14:textId="77777777" w:rsidTr="009E6212">
        <w:tc>
          <w:tcPr>
            <w:tcW w:w="4770" w:type="dxa"/>
          </w:tcPr>
          <w:p w14:paraId="789B02CE" w14:textId="46CAF693" w:rsidR="00A27A66" w:rsidRPr="00676A93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350" w:type="dxa"/>
          </w:tcPr>
          <w:p w14:paraId="6DC79464" w14:textId="1DCF6724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(4.72)</w:t>
            </w:r>
          </w:p>
        </w:tc>
        <w:tc>
          <w:tcPr>
            <w:tcW w:w="360" w:type="dxa"/>
          </w:tcPr>
          <w:p w14:paraId="1C94AE66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F35274" w14:textId="1FCB595F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(1.31)</w:t>
            </w:r>
          </w:p>
        </w:tc>
        <w:tc>
          <w:tcPr>
            <w:tcW w:w="270" w:type="dxa"/>
          </w:tcPr>
          <w:p w14:paraId="27AEE5FD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B9D713" w14:textId="6ED45B93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</w:t>
            </w:r>
            <w:r w:rsidR="001F3920" w:rsidRPr="00676A93">
              <w:rPr>
                <w:rFonts w:ascii="Angsana New" w:hAnsi="Angsana New"/>
                <w:sz w:val="28"/>
                <w:szCs w:val="28"/>
              </w:rPr>
              <w:t>6.03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7A66" w:rsidRPr="00676A93" w14:paraId="328DB0BD" w14:textId="77777777" w:rsidTr="009E6212">
        <w:tc>
          <w:tcPr>
            <w:tcW w:w="4770" w:type="dxa"/>
          </w:tcPr>
          <w:p w14:paraId="253E1978" w14:textId="7370E131" w:rsidR="00A27A66" w:rsidRPr="00676A93" w:rsidRDefault="00A27A66" w:rsidP="00A27A66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5A63DE71" w14:textId="2A53E069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(51.43)</w:t>
            </w:r>
          </w:p>
        </w:tc>
        <w:tc>
          <w:tcPr>
            <w:tcW w:w="360" w:type="dxa"/>
          </w:tcPr>
          <w:p w14:paraId="44598AB0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2A6285" w14:textId="75DBA35A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(1.82)</w:t>
            </w:r>
          </w:p>
        </w:tc>
        <w:tc>
          <w:tcPr>
            <w:tcW w:w="270" w:type="dxa"/>
          </w:tcPr>
          <w:p w14:paraId="07126754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12C147" w14:textId="4A68E4E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</w:t>
            </w:r>
            <w:r w:rsidR="001F3920" w:rsidRPr="00676A93">
              <w:rPr>
                <w:rFonts w:ascii="Angsana New" w:hAnsi="Angsana New"/>
                <w:sz w:val="28"/>
                <w:szCs w:val="28"/>
              </w:rPr>
              <w:t>53.25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7A66" w:rsidRPr="00676A93" w14:paraId="41B5B98B" w14:textId="77777777" w:rsidTr="007E4924">
        <w:tc>
          <w:tcPr>
            <w:tcW w:w="4770" w:type="dxa"/>
            <w:vAlign w:val="center"/>
          </w:tcPr>
          <w:p w14:paraId="0ADBAB13" w14:textId="73622E14" w:rsidR="00A27A66" w:rsidRPr="00676A93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283EB2CC" w14:textId="323C1510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381.92</w:t>
            </w:r>
          </w:p>
        </w:tc>
        <w:tc>
          <w:tcPr>
            <w:tcW w:w="360" w:type="dxa"/>
          </w:tcPr>
          <w:p w14:paraId="085E0D1C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29AC36" w14:textId="236CF4CA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11.74</w:t>
            </w:r>
          </w:p>
        </w:tc>
        <w:tc>
          <w:tcPr>
            <w:tcW w:w="270" w:type="dxa"/>
          </w:tcPr>
          <w:p w14:paraId="28C06092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45896B" w14:textId="6EE470CA" w:rsidR="00A27A66" w:rsidRPr="00676A93" w:rsidRDefault="001F3920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393.66</w:t>
            </w:r>
          </w:p>
        </w:tc>
      </w:tr>
      <w:tr w:rsidR="00A27A66" w:rsidRPr="00676A93" w14:paraId="113F9D31" w14:textId="77777777" w:rsidTr="007E4924">
        <w:tc>
          <w:tcPr>
            <w:tcW w:w="4770" w:type="dxa"/>
            <w:vAlign w:val="center"/>
          </w:tcPr>
          <w:p w14:paraId="739BE415" w14:textId="188EBCD0" w:rsidR="00A27A66" w:rsidRPr="00676A93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ต้นทุนธุรกิจโรงแรม</w:t>
            </w:r>
          </w:p>
        </w:tc>
        <w:tc>
          <w:tcPr>
            <w:tcW w:w="1350" w:type="dxa"/>
          </w:tcPr>
          <w:p w14:paraId="3E89EA9F" w14:textId="070E9898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15.29</w:t>
            </w:r>
          </w:p>
        </w:tc>
        <w:tc>
          <w:tcPr>
            <w:tcW w:w="360" w:type="dxa"/>
          </w:tcPr>
          <w:p w14:paraId="4BFAAC4E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B0FE4E" w14:textId="389CA42D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(15.29)</w:t>
            </w:r>
          </w:p>
        </w:tc>
        <w:tc>
          <w:tcPr>
            <w:tcW w:w="270" w:type="dxa"/>
          </w:tcPr>
          <w:p w14:paraId="2318EB9A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1330B1" w14:textId="2E9E07CF" w:rsidR="00A27A66" w:rsidRPr="00676A93" w:rsidRDefault="001F3920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7A66" w:rsidRPr="00676A93" w14:paraId="6D3680F1" w14:textId="77777777" w:rsidTr="007E4924">
        <w:tc>
          <w:tcPr>
            <w:tcW w:w="4770" w:type="dxa"/>
            <w:vAlign w:val="center"/>
          </w:tcPr>
          <w:p w14:paraId="507E1EB1" w14:textId="36EE41AB" w:rsidR="00A27A66" w:rsidRPr="00676A93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ต้นทุนค่าการจัดการ</w:t>
            </w:r>
          </w:p>
        </w:tc>
        <w:tc>
          <w:tcPr>
            <w:tcW w:w="1350" w:type="dxa"/>
          </w:tcPr>
          <w:p w14:paraId="116C477E" w14:textId="4E0403CA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2.09</w:t>
            </w:r>
          </w:p>
        </w:tc>
        <w:tc>
          <w:tcPr>
            <w:tcW w:w="360" w:type="dxa"/>
          </w:tcPr>
          <w:p w14:paraId="01FF626D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6FA52C" w14:textId="1038A88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1.2</w:t>
            </w:r>
            <w:r w:rsidR="001F3920" w:rsidRPr="00676A9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F205DF4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C149BC" w14:textId="29E8F720" w:rsidR="00A27A66" w:rsidRPr="00676A93" w:rsidRDefault="001F3920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3.36</w:t>
            </w:r>
          </w:p>
        </w:tc>
      </w:tr>
      <w:tr w:rsidR="00A27A66" w:rsidRPr="00676A93" w14:paraId="01520C8D" w14:textId="77777777" w:rsidTr="007E4924">
        <w:tc>
          <w:tcPr>
            <w:tcW w:w="4770" w:type="dxa"/>
            <w:vAlign w:val="center"/>
          </w:tcPr>
          <w:p w14:paraId="5EFDA0F9" w14:textId="6D5A093F" w:rsidR="00A27A66" w:rsidRPr="00676A93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43156160" w14:textId="79E2423E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55.69</w:t>
            </w:r>
          </w:p>
        </w:tc>
        <w:tc>
          <w:tcPr>
            <w:tcW w:w="360" w:type="dxa"/>
          </w:tcPr>
          <w:p w14:paraId="26456F73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D164DF" w14:textId="35BD1509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(0.22)</w:t>
            </w:r>
          </w:p>
        </w:tc>
        <w:tc>
          <w:tcPr>
            <w:tcW w:w="270" w:type="dxa"/>
          </w:tcPr>
          <w:p w14:paraId="0C178D8A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9DA864" w14:textId="72BB8D5F" w:rsidR="00A27A66" w:rsidRPr="00676A93" w:rsidRDefault="006415F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55.47</w:t>
            </w:r>
          </w:p>
        </w:tc>
      </w:tr>
      <w:tr w:rsidR="00A27A66" w:rsidRPr="00676A93" w14:paraId="1CE8031A" w14:textId="77777777" w:rsidTr="00DF7BE9">
        <w:tc>
          <w:tcPr>
            <w:tcW w:w="4770" w:type="dxa"/>
            <w:vAlign w:val="center"/>
          </w:tcPr>
          <w:p w14:paraId="43B83964" w14:textId="3221A4B5" w:rsidR="00A27A66" w:rsidRPr="00676A93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D7E85B4" w14:textId="14E4F2C2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121.7</w:t>
            </w:r>
            <w:r w:rsidR="006415FC" w:rsidRPr="00676A9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14:paraId="49DBF733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A72AD5" w14:textId="33A9AD73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2.</w:t>
            </w:r>
            <w:r w:rsidR="006415FC" w:rsidRPr="00676A93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2622F5E9" w14:textId="77777777" w:rsidR="00A27A66" w:rsidRPr="00676A93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40BEE4" w14:textId="1D28659A" w:rsidR="00A27A66" w:rsidRPr="00676A93" w:rsidRDefault="006415F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124.24</w:t>
            </w:r>
          </w:p>
        </w:tc>
      </w:tr>
      <w:tr w:rsidR="00DF7BE9" w:rsidRPr="00676A93" w14:paraId="6F949932" w14:textId="77777777" w:rsidTr="00DF7BE9">
        <w:tc>
          <w:tcPr>
            <w:tcW w:w="4770" w:type="dxa"/>
          </w:tcPr>
          <w:p w14:paraId="0BCBC0DC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B2652E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0E06476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7AD909" w14:textId="4FB8801B" w:rsidR="00DF7BE9" w:rsidRPr="00676A93" w:rsidRDefault="00DF7BE9" w:rsidP="00EA467F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E503C4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CE3358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F7BE9" w:rsidRPr="00676A93" w14:paraId="2DF3837D" w14:textId="77777777" w:rsidTr="009E6212">
        <w:tc>
          <w:tcPr>
            <w:tcW w:w="4770" w:type="dxa"/>
          </w:tcPr>
          <w:p w14:paraId="60F06BA9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025F0D70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3932967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A8123D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D07305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D95DE3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F7BE9" w:rsidRPr="00676A93" w14:paraId="1D184C89" w14:textId="77777777" w:rsidTr="009E6212">
        <w:tc>
          <w:tcPr>
            <w:tcW w:w="4770" w:type="dxa"/>
          </w:tcPr>
          <w:p w14:paraId="72082AD3" w14:textId="1E7E5716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E5FD2E2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D29EB75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3AF305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89E90D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BE5039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F7BE9" w:rsidRPr="00676A93" w14:paraId="68363BF4" w14:textId="77777777" w:rsidTr="009E6212">
        <w:tc>
          <w:tcPr>
            <w:tcW w:w="4770" w:type="dxa"/>
          </w:tcPr>
          <w:p w14:paraId="483CF597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</w:tcPr>
          <w:p w14:paraId="65A6892E" w14:textId="0D48CBB5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(765.37)</w:t>
            </w:r>
          </w:p>
        </w:tc>
        <w:tc>
          <w:tcPr>
            <w:tcW w:w="360" w:type="dxa"/>
          </w:tcPr>
          <w:p w14:paraId="40E9960F" w14:textId="77777777" w:rsidR="00DF7BE9" w:rsidRPr="00676A93" w:rsidRDefault="00DF7BE9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2E89F3" w14:textId="7468A493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(19.61)</w:t>
            </w:r>
          </w:p>
        </w:tc>
        <w:tc>
          <w:tcPr>
            <w:tcW w:w="270" w:type="dxa"/>
          </w:tcPr>
          <w:p w14:paraId="006F1A94" w14:textId="77777777" w:rsidR="00DF7BE9" w:rsidRPr="00676A93" w:rsidRDefault="00DF7BE9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5B5770" w14:textId="63DD5768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(784.98)</w:t>
            </w:r>
          </w:p>
        </w:tc>
      </w:tr>
      <w:tr w:rsidR="00DF7BE9" w:rsidRPr="00676A93" w14:paraId="6D9A355D" w14:textId="77777777" w:rsidTr="009E6212">
        <w:tc>
          <w:tcPr>
            <w:tcW w:w="4770" w:type="dxa"/>
          </w:tcPr>
          <w:p w14:paraId="45DCEB73" w14:textId="62F879E9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รายได้จากธุรกิจโรงแรม</w:t>
            </w:r>
          </w:p>
        </w:tc>
        <w:tc>
          <w:tcPr>
            <w:tcW w:w="1350" w:type="dxa"/>
          </w:tcPr>
          <w:p w14:paraId="474172AB" w14:textId="05BC165B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(24.09)</w:t>
            </w:r>
          </w:p>
        </w:tc>
        <w:tc>
          <w:tcPr>
            <w:tcW w:w="360" w:type="dxa"/>
          </w:tcPr>
          <w:p w14:paraId="34D8E66F" w14:textId="77777777" w:rsidR="00DF7BE9" w:rsidRPr="00676A93" w:rsidRDefault="00DF7BE9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0D01C7" w14:textId="2A9B0880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24.09</w:t>
            </w:r>
          </w:p>
        </w:tc>
        <w:tc>
          <w:tcPr>
            <w:tcW w:w="270" w:type="dxa"/>
          </w:tcPr>
          <w:p w14:paraId="0E09CD6B" w14:textId="77777777" w:rsidR="00DF7BE9" w:rsidRPr="00676A93" w:rsidRDefault="00DF7BE9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1A3619" w14:textId="70ABC32C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7BE9" w:rsidRPr="00676A93" w14:paraId="5B43F49E" w14:textId="77777777" w:rsidTr="009E6212">
        <w:tc>
          <w:tcPr>
            <w:tcW w:w="4770" w:type="dxa"/>
          </w:tcPr>
          <w:p w14:paraId="03A6E3E6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350" w:type="dxa"/>
          </w:tcPr>
          <w:p w14:paraId="3481A361" w14:textId="1DE3B130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(9.43)</w:t>
            </w:r>
          </w:p>
        </w:tc>
        <w:tc>
          <w:tcPr>
            <w:tcW w:w="360" w:type="dxa"/>
          </w:tcPr>
          <w:p w14:paraId="6C659C3F" w14:textId="77777777" w:rsidR="00DF7BE9" w:rsidRPr="00676A93" w:rsidRDefault="00DF7BE9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281F31" w14:textId="45687CFE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(2.66)</w:t>
            </w:r>
          </w:p>
        </w:tc>
        <w:tc>
          <w:tcPr>
            <w:tcW w:w="270" w:type="dxa"/>
          </w:tcPr>
          <w:p w14:paraId="4B41497B" w14:textId="77777777" w:rsidR="00DF7BE9" w:rsidRPr="00676A93" w:rsidRDefault="00DF7BE9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ACD3BE" w14:textId="3DB643C3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(12.09)</w:t>
            </w:r>
          </w:p>
        </w:tc>
      </w:tr>
      <w:tr w:rsidR="00B05237" w:rsidRPr="00676A93" w14:paraId="3E3BC569" w14:textId="77777777" w:rsidTr="009E6212">
        <w:tc>
          <w:tcPr>
            <w:tcW w:w="4770" w:type="dxa"/>
          </w:tcPr>
          <w:p w14:paraId="0249BC11" w14:textId="6EB5AB96" w:rsidR="00B05237" w:rsidRPr="00676A93" w:rsidRDefault="00B05237" w:rsidP="00DF7BE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61C08668" w14:textId="35F0E631" w:rsidR="00B05237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(73.87)</w:t>
            </w:r>
          </w:p>
        </w:tc>
        <w:tc>
          <w:tcPr>
            <w:tcW w:w="360" w:type="dxa"/>
          </w:tcPr>
          <w:p w14:paraId="31F12065" w14:textId="77777777" w:rsidR="00B05237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74A0A8" w14:textId="2F4C65F4" w:rsidR="00B05237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(1.82)</w:t>
            </w:r>
          </w:p>
        </w:tc>
        <w:tc>
          <w:tcPr>
            <w:tcW w:w="270" w:type="dxa"/>
          </w:tcPr>
          <w:p w14:paraId="3743F7F7" w14:textId="77777777" w:rsidR="00B05237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8C9BA4" w14:textId="04AA4E7E" w:rsidR="00B05237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(75.69)</w:t>
            </w:r>
          </w:p>
        </w:tc>
      </w:tr>
      <w:tr w:rsidR="00DF7BE9" w:rsidRPr="00676A93" w14:paraId="1DD596FF" w14:textId="77777777" w:rsidTr="009E6212">
        <w:tc>
          <w:tcPr>
            <w:tcW w:w="4770" w:type="dxa"/>
            <w:vAlign w:val="center"/>
          </w:tcPr>
          <w:p w14:paraId="590C2E02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434DF00C" w14:textId="096D695C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745.16</w:t>
            </w:r>
          </w:p>
        </w:tc>
        <w:tc>
          <w:tcPr>
            <w:tcW w:w="360" w:type="dxa"/>
          </w:tcPr>
          <w:p w14:paraId="1FFED6BA" w14:textId="77777777" w:rsidR="00DF7BE9" w:rsidRPr="00676A93" w:rsidRDefault="00DF7BE9" w:rsidP="00DF7BE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80534C" w14:textId="420A1128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21.87</w:t>
            </w:r>
          </w:p>
        </w:tc>
        <w:tc>
          <w:tcPr>
            <w:tcW w:w="270" w:type="dxa"/>
          </w:tcPr>
          <w:p w14:paraId="6C084726" w14:textId="77777777" w:rsidR="00DF7BE9" w:rsidRPr="00676A93" w:rsidRDefault="00DF7BE9" w:rsidP="00DF7BE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E7405" w14:textId="04863880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767.03</w:t>
            </w:r>
          </w:p>
        </w:tc>
      </w:tr>
      <w:tr w:rsidR="00DF7BE9" w:rsidRPr="00676A93" w14:paraId="71D4E9A5" w14:textId="77777777" w:rsidTr="009E6212">
        <w:tc>
          <w:tcPr>
            <w:tcW w:w="4770" w:type="dxa"/>
            <w:vAlign w:val="center"/>
          </w:tcPr>
          <w:p w14:paraId="5C3F0EA5" w14:textId="13CA59A3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ต้นทุนธุรกิจโรงแรม</w:t>
            </w:r>
          </w:p>
        </w:tc>
        <w:tc>
          <w:tcPr>
            <w:tcW w:w="1350" w:type="dxa"/>
          </w:tcPr>
          <w:p w14:paraId="7A21C341" w14:textId="4E37CCA6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31.71</w:t>
            </w:r>
          </w:p>
        </w:tc>
        <w:tc>
          <w:tcPr>
            <w:tcW w:w="360" w:type="dxa"/>
          </w:tcPr>
          <w:p w14:paraId="7C4C835B" w14:textId="77777777" w:rsidR="00DF7BE9" w:rsidRPr="00676A93" w:rsidRDefault="00DF7BE9" w:rsidP="00DF7BE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5825E2" w14:textId="177732E5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(31.71)</w:t>
            </w:r>
          </w:p>
        </w:tc>
        <w:tc>
          <w:tcPr>
            <w:tcW w:w="270" w:type="dxa"/>
          </w:tcPr>
          <w:p w14:paraId="36B21144" w14:textId="77777777" w:rsidR="00DF7BE9" w:rsidRPr="00676A93" w:rsidRDefault="00DF7BE9" w:rsidP="00DF7BE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4D2016" w14:textId="4B393597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7BE9" w:rsidRPr="00676A93" w14:paraId="6C348D98" w14:textId="77777777" w:rsidTr="009E6212">
        <w:tc>
          <w:tcPr>
            <w:tcW w:w="4770" w:type="dxa"/>
            <w:vAlign w:val="center"/>
          </w:tcPr>
          <w:p w14:paraId="29DA1B65" w14:textId="7D013C76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ต้นทุนค่าการจัดการ</w:t>
            </w:r>
          </w:p>
        </w:tc>
        <w:tc>
          <w:tcPr>
            <w:tcW w:w="1350" w:type="dxa"/>
          </w:tcPr>
          <w:p w14:paraId="2F59CA2F" w14:textId="079DDCED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5.19</w:t>
            </w:r>
          </w:p>
        </w:tc>
        <w:tc>
          <w:tcPr>
            <w:tcW w:w="360" w:type="dxa"/>
          </w:tcPr>
          <w:p w14:paraId="22AE3468" w14:textId="77777777" w:rsidR="00DF7BE9" w:rsidRPr="00676A93" w:rsidRDefault="00DF7BE9" w:rsidP="00DF7BE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1D50A0" w14:textId="177BECFE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2.5</w:t>
            </w:r>
            <w:r w:rsidR="001F3920" w:rsidRPr="00676A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FAAD19B" w14:textId="77777777" w:rsidR="00DF7BE9" w:rsidRPr="00676A93" w:rsidRDefault="00DF7BE9" w:rsidP="00DF7BE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380C16" w14:textId="2562D5AA" w:rsidR="00DF7BE9" w:rsidRPr="00676A93" w:rsidRDefault="001F3920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7.72</w:t>
            </w:r>
          </w:p>
        </w:tc>
      </w:tr>
      <w:tr w:rsidR="00DF7BE9" w:rsidRPr="00676A93" w14:paraId="20AD71C2" w14:textId="77777777" w:rsidTr="009E6212">
        <w:tc>
          <w:tcPr>
            <w:tcW w:w="4770" w:type="dxa"/>
            <w:vAlign w:val="center"/>
          </w:tcPr>
          <w:p w14:paraId="260E6A70" w14:textId="7777777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12160E33" w14:textId="664E50A6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134.06</w:t>
            </w:r>
          </w:p>
        </w:tc>
        <w:tc>
          <w:tcPr>
            <w:tcW w:w="360" w:type="dxa"/>
          </w:tcPr>
          <w:p w14:paraId="732B8740" w14:textId="77777777" w:rsidR="00DF7BE9" w:rsidRPr="00676A93" w:rsidRDefault="00DF7BE9" w:rsidP="00DF7BE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F0A273" w14:textId="4D5002C6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2.69</w:t>
            </w:r>
          </w:p>
        </w:tc>
        <w:tc>
          <w:tcPr>
            <w:tcW w:w="270" w:type="dxa"/>
          </w:tcPr>
          <w:p w14:paraId="15950DE4" w14:textId="77777777" w:rsidR="00DF7BE9" w:rsidRPr="00676A93" w:rsidRDefault="00DF7BE9" w:rsidP="00DF7BE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429DD3" w14:textId="67AF5E16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136.75</w:t>
            </w:r>
          </w:p>
        </w:tc>
      </w:tr>
      <w:tr w:rsidR="00DF7BE9" w:rsidRPr="00676A93" w14:paraId="712A21F6" w14:textId="77777777" w:rsidTr="009E6212">
        <w:tc>
          <w:tcPr>
            <w:tcW w:w="4770" w:type="dxa"/>
            <w:vAlign w:val="center"/>
          </w:tcPr>
          <w:p w14:paraId="0B817D48" w14:textId="5BA3F6B7" w:rsidR="00DF7BE9" w:rsidRPr="00676A93" w:rsidRDefault="00DF7BE9" w:rsidP="00DF7BE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1AFE164" w14:textId="34FB8D21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258.21</w:t>
            </w:r>
          </w:p>
        </w:tc>
        <w:tc>
          <w:tcPr>
            <w:tcW w:w="360" w:type="dxa"/>
          </w:tcPr>
          <w:p w14:paraId="53666F93" w14:textId="77777777" w:rsidR="00DF7BE9" w:rsidRPr="00676A93" w:rsidRDefault="00DF7BE9" w:rsidP="00DF7BE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D347BA" w14:textId="08DA080C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4.6</w:t>
            </w:r>
            <w:r w:rsidR="001F3920" w:rsidRPr="00676A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3737594" w14:textId="77777777" w:rsidR="00DF7BE9" w:rsidRPr="00676A93" w:rsidRDefault="00DF7BE9" w:rsidP="00DF7BE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725B6C" w14:textId="5FC7221B" w:rsidR="00DF7BE9" w:rsidRPr="00676A93" w:rsidRDefault="00B05237" w:rsidP="00DF7BE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262.</w:t>
            </w:r>
            <w:r w:rsidR="00B30491" w:rsidRPr="00676A93">
              <w:rPr>
                <w:rFonts w:ascii="Angsana New" w:hAnsi="Angsana New"/>
                <w:sz w:val="28"/>
                <w:szCs w:val="28"/>
              </w:rPr>
              <w:t>8</w:t>
            </w:r>
            <w:r w:rsidR="001F3920" w:rsidRPr="00676A9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F7BE9" w:rsidRPr="00676A93" w14:paraId="5B8F1EA6" w14:textId="77777777" w:rsidTr="009E6212">
        <w:tc>
          <w:tcPr>
            <w:tcW w:w="4770" w:type="dxa"/>
          </w:tcPr>
          <w:p w14:paraId="38F1EB9B" w14:textId="77777777" w:rsidR="00DF7BE9" w:rsidRPr="00676A93" w:rsidRDefault="00DF7BE9" w:rsidP="00DF7BE9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3E861C4" w14:textId="77777777" w:rsidR="00DF7BE9" w:rsidRPr="00676A93" w:rsidRDefault="00DF7BE9" w:rsidP="00DF7BE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4FB687A" w14:textId="77777777" w:rsidR="00DF7BE9" w:rsidRPr="00676A93" w:rsidRDefault="00DF7BE9" w:rsidP="00DF7BE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E40D13" w14:textId="77777777" w:rsidR="00DF7BE9" w:rsidRPr="00676A93" w:rsidRDefault="00DF7BE9" w:rsidP="00DF7BE9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76A9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D67C61" w14:textId="77777777" w:rsidR="00DF7BE9" w:rsidRPr="00676A93" w:rsidRDefault="00DF7BE9" w:rsidP="00DF7BE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6E4D10" w14:textId="77777777" w:rsidR="00DF7BE9" w:rsidRPr="00676A93" w:rsidRDefault="00DF7BE9" w:rsidP="00DF7BE9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E7F5A3F" w14:textId="77777777" w:rsidR="00DB76D5" w:rsidRPr="00EA467F" w:rsidRDefault="00DB76D5" w:rsidP="0048165F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360"/>
        <w:gridCol w:w="1440"/>
        <w:gridCol w:w="270"/>
        <w:gridCol w:w="1260"/>
      </w:tblGrid>
      <w:tr w:rsidR="00DB76D5" w:rsidRPr="00676A93" w14:paraId="65361A1C" w14:textId="77777777" w:rsidTr="009E6212">
        <w:trPr>
          <w:tblHeader/>
        </w:trPr>
        <w:tc>
          <w:tcPr>
            <w:tcW w:w="4770" w:type="dxa"/>
          </w:tcPr>
          <w:p w14:paraId="31111C5A" w14:textId="00C06D13" w:rsidR="00DB76D5" w:rsidRPr="00676A93" w:rsidRDefault="00DB76D5" w:rsidP="00DB76D5">
            <w:pPr>
              <w:pStyle w:val="BodyText"/>
              <w:spacing w:after="0" w:line="240" w:lineRule="auto"/>
              <w:ind w:right="2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5"/>
          </w:tcPr>
          <w:p w14:paraId="78796C21" w14:textId="77777777" w:rsidR="00DB76D5" w:rsidRPr="00676A93" w:rsidRDefault="00DB76D5" w:rsidP="00DB76D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6D5" w:rsidRPr="00676A93" w14:paraId="37CECF57" w14:textId="77777777" w:rsidTr="009E6212">
        <w:trPr>
          <w:tblHeader/>
        </w:trPr>
        <w:tc>
          <w:tcPr>
            <w:tcW w:w="4770" w:type="dxa"/>
            <w:vAlign w:val="bottom"/>
          </w:tcPr>
          <w:p w14:paraId="67948234" w14:textId="77777777" w:rsidR="00DB76D5" w:rsidRPr="00676A93" w:rsidRDefault="00DB76D5" w:rsidP="00DB76D5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540385" w14:textId="77777777" w:rsidR="00DB76D5" w:rsidRPr="00676A93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7D17DE1A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B09504" w14:textId="77777777" w:rsidR="00DB76D5" w:rsidRPr="00676A93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6C5180CF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C7748C" w14:textId="77777777" w:rsidR="00DB76D5" w:rsidRPr="00676A93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DB76D5" w:rsidRPr="00676A93" w14:paraId="775CF389" w14:textId="77777777" w:rsidTr="009E6212">
        <w:trPr>
          <w:tblHeader/>
        </w:trPr>
        <w:tc>
          <w:tcPr>
            <w:tcW w:w="4770" w:type="dxa"/>
            <w:vAlign w:val="bottom"/>
          </w:tcPr>
          <w:p w14:paraId="13F50417" w14:textId="77777777" w:rsidR="00DB76D5" w:rsidRPr="00676A93" w:rsidRDefault="00DB76D5" w:rsidP="00DB76D5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9AAA4C5" w14:textId="77777777" w:rsidR="00DB76D5" w:rsidRPr="00676A93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627FFF2B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6CFA26" w14:textId="77777777" w:rsidR="00DB76D5" w:rsidRPr="00676A93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66C5625D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5B6C77" w14:textId="77777777" w:rsidR="00DB76D5" w:rsidRPr="00676A93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DB76D5" w:rsidRPr="00676A93" w14:paraId="266B9B2D" w14:textId="77777777" w:rsidTr="009E6212">
        <w:trPr>
          <w:tblHeader/>
        </w:trPr>
        <w:tc>
          <w:tcPr>
            <w:tcW w:w="4770" w:type="dxa"/>
            <w:vAlign w:val="bottom"/>
          </w:tcPr>
          <w:p w14:paraId="43F7B499" w14:textId="77777777" w:rsidR="00DB76D5" w:rsidRPr="00676A93" w:rsidRDefault="00DB76D5" w:rsidP="00DB76D5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0D825BB" w14:textId="77777777" w:rsidR="00DB76D5" w:rsidRPr="00676A93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4F2C29BC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49F0FA" w14:textId="77777777" w:rsidR="00DB76D5" w:rsidRPr="00676A93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6BAEA54C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0845D4" w14:textId="77777777" w:rsidR="00DB76D5" w:rsidRPr="00676A93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DB76D5" w:rsidRPr="00676A93" w14:paraId="5EE54AEA" w14:textId="77777777" w:rsidTr="009E6212">
        <w:trPr>
          <w:tblHeader/>
        </w:trPr>
        <w:tc>
          <w:tcPr>
            <w:tcW w:w="4770" w:type="dxa"/>
            <w:vAlign w:val="bottom"/>
          </w:tcPr>
          <w:p w14:paraId="092CD9EE" w14:textId="77777777" w:rsidR="00DB76D5" w:rsidRPr="00676A93" w:rsidRDefault="00DB76D5" w:rsidP="00DB76D5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</w:tcPr>
          <w:p w14:paraId="18B12501" w14:textId="77777777" w:rsidR="00DB76D5" w:rsidRPr="00676A93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676A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676A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E6212" w:rsidRPr="00676A93" w14:paraId="2F380FED" w14:textId="77777777" w:rsidTr="009E6212">
        <w:tc>
          <w:tcPr>
            <w:tcW w:w="4770" w:type="dxa"/>
          </w:tcPr>
          <w:p w14:paraId="2D3EB3F2" w14:textId="1FD8D224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="008C6C8A"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C6C8A"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C6C8A"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C6C8A"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8C6C8A"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598A0954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F94C11F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C1816E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F1129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920E36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6212" w:rsidRPr="00676A93" w14:paraId="1D413977" w14:textId="77777777" w:rsidTr="009E6212">
        <w:tc>
          <w:tcPr>
            <w:tcW w:w="4770" w:type="dxa"/>
          </w:tcPr>
          <w:p w14:paraId="14C7B691" w14:textId="26A279BD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</w:tcPr>
          <w:p w14:paraId="4CB38662" w14:textId="002FECF8" w:rsidR="009E6212" w:rsidRPr="00676A93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E372FCD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3188EA" w14:textId="56150A10" w:rsidR="009E6212" w:rsidRPr="00676A93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(1.55)</w:t>
            </w:r>
          </w:p>
        </w:tc>
        <w:tc>
          <w:tcPr>
            <w:tcW w:w="270" w:type="dxa"/>
          </w:tcPr>
          <w:p w14:paraId="755E50BF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4CA420" w14:textId="7F26797C" w:rsidR="009E6212" w:rsidRPr="00676A93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(1.55)</w:t>
            </w:r>
          </w:p>
        </w:tc>
      </w:tr>
      <w:tr w:rsidR="009E6212" w:rsidRPr="00676A93" w14:paraId="2B859D2B" w14:textId="77777777" w:rsidTr="009E6212">
        <w:tc>
          <w:tcPr>
            <w:tcW w:w="4770" w:type="dxa"/>
          </w:tcPr>
          <w:p w14:paraId="6A465BE6" w14:textId="3C148B29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2840864F" w14:textId="60F8FCB1" w:rsidR="009E6212" w:rsidRPr="00676A93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(5.04)</w:t>
            </w:r>
          </w:p>
        </w:tc>
        <w:tc>
          <w:tcPr>
            <w:tcW w:w="360" w:type="dxa"/>
          </w:tcPr>
          <w:p w14:paraId="4E6D52EC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1319D9" w14:textId="685AC0B3" w:rsidR="009E6212" w:rsidRPr="00676A93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1.55</w:t>
            </w:r>
          </w:p>
        </w:tc>
        <w:tc>
          <w:tcPr>
            <w:tcW w:w="270" w:type="dxa"/>
          </w:tcPr>
          <w:p w14:paraId="1ED38C2D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B554DE" w14:textId="61744FBF" w:rsidR="009E6212" w:rsidRPr="00676A93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(3.49)</w:t>
            </w:r>
          </w:p>
        </w:tc>
      </w:tr>
      <w:tr w:rsidR="009E6212" w:rsidRPr="00676A93" w14:paraId="1B321F1F" w14:textId="77777777" w:rsidTr="009E6212">
        <w:tc>
          <w:tcPr>
            <w:tcW w:w="4770" w:type="dxa"/>
          </w:tcPr>
          <w:p w14:paraId="3FEB5044" w14:textId="191D8718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41730BC8" w14:textId="4B02EE2A" w:rsidR="009E6212" w:rsidRPr="00676A93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597D1A4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52868C" w14:textId="7AC6B4C4" w:rsidR="009E6212" w:rsidRPr="00676A93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(3.53)</w:t>
            </w:r>
          </w:p>
        </w:tc>
        <w:tc>
          <w:tcPr>
            <w:tcW w:w="270" w:type="dxa"/>
          </w:tcPr>
          <w:p w14:paraId="6500A05E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152B7C" w14:textId="2637D8EA" w:rsidR="009E6212" w:rsidRPr="00676A93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(3.53)</w:t>
            </w:r>
          </w:p>
        </w:tc>
      </w:tr>
      <w:tr w:rsidR="009E6212" w:rsidRPr="00676A93" w14:paraId="606338E8" w14:textId="77777777" w:rsidTr="009E6212">
        <w:tc>
          <w:tcPr>
            <w:tcW w:w="4770" w:type="dxa"/>
          </w:tcPr>
          <w:p w14:paraId="5EFEF34F" w14:textId="04694F0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75C905FF" w14:textId="418F0CDC" w:rsidR="009E6212" w:rsidRPr="00676A93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(3.95)</w:t>
            </w:r>
          </w:p>
        </w:tc>
        <w:tc>
          <w:tcPr>
            <w:tcW w:w="360" w:type="dxa"/>
          </w:tcPr>
          <w:p w14:paraId="3BF801D8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6B9F33" w14:textId="64945F88" w:rsidR="009E6212" w:rsidRPr="00676A93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3.53</w:t>
            </w:r>
          </w:p>
        </w:tc>
        <w:tc>
          <w:tcPr>
            <w:tcW w:w="270" w:type="dxa"/>
          </w:tcPr>
          <w:p w14:paraId="1FC7384D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C7B478" w14:textId="451B338C" w:rsidR="009E6212" w:rsidRPr="00676A93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(0.42)</w:t>
            </w:r>
          </w:p>
        </w:tc>
      </w:tr>
      <w:tr w:rsidR="009E6212" w:rsidRPr="00676A93" w14:paraId="51DF6A0C" w14:textId="77777777" w:rsidTr="009E6212">
        <w:tc>
          <w:tcPr>
            <w:tcW w:w="4770" w:type="dxa"/>
          </w:tcPr>
          <w:p w14:paraId="598B09E6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607B2CB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062E15A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6BF7BC" w14:textId="7597D283" w:rsidR="009E6212" w:rsidRPr="00AA2759" w:rsidRDefault="009E6212" w:rsidP="00AA2759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275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0BD06C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479302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E6212" w:rsidRPr="00676A93" w14:paraId="0A6756F8" w14:textId="77777777" w:rsidTr="009E6212">
        <w:tc>
          <w:tcPr>
            <w:tcW w:w="4770" w:type="dxa"/>
          </w:tcPr>
          <w:p w14:paraId="1D77CBA7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17CC7493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9A0FA01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FA3C098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064F4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CDC765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6212" w:rsidRPr="00676A93" w14:paraId="0130C9C0" w14:textId="77777777" w:rsidTr="009E6212">
        <w:tc>
          <w:tcPr>
            <w:tcW w:w="4770" w:type="dxa"/>
          </w:tcPr>
          <w:p w14:paraId="39802383" w14:textId="5E647FE1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72FEE"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72FEE"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172FEE"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3DF3402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4DAD4EB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270AF1" w14:textId="77777777" w:rsidR="009E6212" w:rsidRPr="00676A93" w:rsidRDefault="009E6212" w:rsidP="00AA275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DBBC02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C86753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6212" w:rsidRPr="00676A93" w14:paraId="55E03B79" w14:textId="77777777" w:rsidTr="009E6212">
        <w:tc>
          <w:tcPr>
            <w:tcW w:w="4770" w:type="dxa"/>
          </w:tcPr>
          <w:p w14:paraId="47B8821F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</w:tcPr>
          <w:p w14:paraId="0C64C206" w14:textId="467AC83A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(1.3</w:t>
            </w:r>
            <w:r w:rsidR="0035339C" w:rsidRPr="00676A93">
              <w:rPr>
                <w:rFonts w:ascii="Angsana New" w:hAnsi="Angsana New"/>
                <w:sz w:val="28"/>
                <w:szCs w:val="28"/>
              </w:rPr>
              <w:t>1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0" w:type="dxa"/>
          </w:tcPr>
          <w:p w14:paraId="10740832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6B197D" w14:textId="57B37025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1.3</w:t>
            </w:r>
            <w:r w:rsidR="0035339C" w:rsidRPr="00676A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BDBA81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8EEDB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212" w:rsidRPr="00676A93" w14:paraId="1D05362C" w14:textId="77777777" w:rsidTr="009E6212">
        <w:tc>
          <w:tcPr>
            <w:tcW w:w="4770" w:type="dxa"/>
          </w:tcPr>
          <w:p w14:paraId="16566ACD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350" w:type="dxa"/>
          </w:tcPr>
          <w:p w14:paraId="0C4BE5C9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360" w:type="dxa"/>
          </w:tcPr>
          <w:p w14:paraId="56BB030B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70B195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270" w:type="dxa"/>
          </w:tcPr>
          <w:p w14:paraId="01599340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72A3DD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212" w:rsidRPr="00676A93" w14:paraId="24104170" w14:textId="77777777" w:rsidTr="00B5415B">
        <w:tc>
          <w:tcPr>
            <w:tcW w:w="4770" w:type="dxa"/>
          </w:tcPr>
          <w:p w14:paraId="6BFBEF9A" w14:textId="77777777" w:rsidR="009E6212" w:rsidRPr="00676A93" w:rsidRDefault="009E6212" w:rsidP="009E6212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350" w:type="dxa"/>
          </w:tcPr>
          <w:p w14:paraId="3B23DAEF" w14:textId="68C21F90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(31.6</w:t>
            </w:r>
            <w:r w:rsidR="0035339C" w:rsidRPr="00676A93">
              <w:rPr>
                <w:rFonts w:ascii="Angsana New" w:hAnsi="Angsana New"/>
                <w:sz w:val="28"/>
                <w:szCs w:val="28"/>
              </w:rPr>
              <w:t>6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0" w:type="dxa"/>
          </w:tcPr>
          <w:p w14:paraId="6992E38E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30AB88" w14:textId="3A2F712D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(1.</w:t>
            </w:r>
            <w:r w:rsidR="0035339C" w:rsidRPr="00676A93">
              <w:rPr>
                <w:rFonts w:ascii="Angsana New" w:hAnsi="Angsana New"/>
                <w:sz w:val="28"/>
                <w:szCs w:val="28"/>
              </w:rPr>
              <w:t>37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D315E4B" w14:textId="77777777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FB2D94" w14:textId="5EF32E29" w:rsidR="009E6212" w:rsidRPr="00676A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(33.0</w:t>
            </w:r>
            <w:r w:rsidR="0035339C" w:rsidRPr="00676A93">
              <w:rPr>
                <w:rFonts w:ascii="Angsana New" w:hAnsi="Angsana New"/>
                <w:sz w:val="28"/>
                <w:szCs w:val="28"/>
              </w:rPr>
              <w:t>3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6212" w:rsidRPr="00676A93" w14:paraId="041EEF1D" w14:textId="77777777" w:rsidTr="00B5415B">
        <w:trPr>
          <w:trHeight w:val="197"/>
        </w:trPr>
        <w:tc>
          <w:tcPr>
            <w:tcW w:w="4770" w:type="dxa"/>
          </w:tcPr>
          <w:p w14:paraId="1EAB21C8" w14:textId="77777777" w:rsidR="009E6212" w:rsidRPr="00676A93" w:rsidRDefault="009E6212" w:rsidP="009E621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63BC30F" w14:textId="77777777" w:rsidR="009E6212" w:rsidRPr="00676A93" w:rsidRDefault="009E6212" w:rsidP="009E6212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DB6E246" w14:textId="77777777" w:rsidR="009E6212" w:rsidRPr="00676A93" w:rsidRDefault="009E6212" w:rsidP="009E6212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1390BD" w14:textId="77777777" w:rsidR="009E6212" w:rsidRPr="00676A93" w:rsidRDefault="009E6212" w:rsidP="009E6212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76A9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A47F6C" w14:textId="77777777" w:rsidR="009E6212" w:rsidRPr="00676A93" w:rsidRDefault="009E6212" w:rsidP="009E6212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B92721" w14:textId="77777777" w:rsidR="009E6212" w:rsidRPr="00676A93" w:rsidRDefault="009E6212" w:rsidP="009E6212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415B" w:rsidRPr="00676A93" w14:paraId="21C18235" w14:textId="77777777" w:rsidTr="00B5415B">
        <w:trPr>
          <w:trHeight w:val="197"/>
        </w:trPr>
        <w:tc>
          <w:tcPr>
            <w:tcW w:w="4770" w:type="dxa"/>
          </w:tcPr>
          <w:p w14:paraId="419C3897" w14:textId="6C84BDD0" w:rsidR="00B5415B" w:rsidRPr="00676A93" w:rsidRDefault="00B5415B" w:rsidP="00B5415B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2133C403" w14:textId="77777777" w:rsidR="00B5415B" w:rsidRPr="00676A93" w:rsidRDefault="00B5415B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9F361AF" w14:textId="77777777" w:rsidR="00B5415B" w:rsidRPr="00676A93" w:rsidRDefault="00B5415B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F7520F" w14:textId="77777777" w:rsidR="00B5415B" w:rsidRPr="00676A93" w:rsidRDefault="00B5415B" w:rsidP="00B5415B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3140155" w14:textId="77777777" w:rsidR="00B5415B" w:rsidRPr="00676A93" w:rsidRDefault="00B5415B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840BB1" w14:textId="77777777" w:rsidR="00B5415B" w:rsidRPr="00676A93" w:rsidRDefault="00B5415B" w:rsidP="00B5415B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415B" w:rsidRPr="00676A93" w14:paraId="7A624C8B" w14:textId="77777777" w:rsidTr="00B5415B">
        <w:trPr>
          <w:trHeight w:val="197"/>
        </w:trPr>
        <w:tc>
          <w:tcPr>
            <w:tcW w:w="4770" w:type="dxa"/>
          </w:tcPr>
          <w:p w14:paraId="692DFCF2" w14:textId="6B2D7018" w:rsidR="00B5415B" w:rsidRPr="00676A93" w:rsidRDefault="00B5415B" w:rsidP="00B5415B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676A9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76A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76A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244DB9F1" w14:textId="77777777" w:rsidR="00B5415B" w:rsidRPr="00676A93" w:rsidRDefault="00B5415B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4E306DA" w14:textId="77777777" w:rsidR="00B5415B" w:rsidRPr="00676A93" w:rsidRDefault="00B5415B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8AAACB" w14:textId="77777777" w:rsidR="00B5415B" w:rsidRPr="00676A93" w:rsidRDefault="00B5415B" w:rsidP="00B5415B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C7002A" w14:textId="77777777" w:rsidR="00B5415B" w:rsidRPr="00676A93" w:rsidRDefault="00B5415B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5E43F8" w14:textId="77777777" w:rsidR="00B5415B" w:rsidRPr="00676A93" w:rsidRDefault="00B5415B" w:rsidP="00B5415B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1D0A" w:rsidRPr="00676A93" w14:paraId="36DDED88" w14:textId="77777777" w:rsidTr="00B5415B">
        <w:trPr>
          <w:trHeight w:val="197"/>
        </w:trPr>
        <w:tc>
          <w:tcPr>
            <w:tcW w:w="4770" w:type="dxa"/>
          </w:tcPr>
          <w:p w14:paraId="0A6A4969" w14:textId="07BEFB5E" w:rsidR="008D1D0A" w:rsidRPr="00676A93" w:rsidRDefault="008D1D0A" w:rsidP="008D1D0A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</w:tcPr>
          <w:p w14:paraId="2A8EEDF4" w14:textId="30178CCF" w:rsidR="008D1D0A" w:rsidRPr="00676A93" w:rsidRDefault="008D1D0A" w:rsidP="008D1D0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(2.6</w:t>
            </w:r>
            <w:r w:rsidR="001F3920" w:rsidRPr="00676A93">
              <w:rPr>
                <w:rFonts w:ascii="Angsana New" w:hAnsi="Angsana New"/>
                <w:sz w:val="28"/>
                <w:szCs w:val="28"/>
              </w:rPr>
              <w:t>6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0" w:type="dxa"/>
          </w:tcPr>
          <w:p w14:paraId="484B74F2" w14:textId="77777777" w:rsidR="008D1D0A" w:rsidRPr="00676A93" w:rsidRDefault="008D1D0A" w:rsidP="008D1D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1D23073" w14:textId="16501C0A" w:rsidR="008D1D0A" w:rsidRPr="00676A93" w:rsidRDefault="008D1D0A" w:rsidP="008D1D0A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2.6</w:t>
            </w:r>
            <w:r w:rsidR="001F3920" w:rsidRPr="00676A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79958A9" w14:textId="77777777" w:rsidR="008D1D0A" w:rsidRPr="00676A93" w:rsidRDefault="008D1D0A" w:rsidP="008D1D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EB1DAA" w14:textId="22F26016" w:rsidR="008D1D0A" w:rsidRPr="00676A93" w:rsidRDefault="008D1D0A" w:rsidP="00EA467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1D0A" w:rsidRPr="00676A93" w14:paraId="383AE238" w14:textId="77777777" w:rsidTr="00B5415B">
        <w:trPr>
          <w:trHeight w:val="197"/>
        </w:trPr>
        <w:tc>
          <w:tcPr>
            <w:tcW w:w="4770" w:type="dxa"/>
          </w:tcPr>
          <w:p w14:paraId="35EE3AA1" w14:textId="794FB58B" w:rsidR="008D1D0A" w:rsidRPr="00676A93" w:rsidRDefault="008D1D0A" w:rsidP="008D1D0A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350" w:type="dxa"/>
          </w:tcPr>
          <w:p w14:paraId="0F4C121A" w14:textId="380356A4" w:rsidR="008D1D0A" w:rsidRPr="00676A93" w:rsidRDefault="008D1D0A" w:rsidP="008D1D0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(0.12)</w:t>
            </w:r>
          </w:p>
        </w:tc>
        <w:tc>
          <w:tcPr>
            <w:tcW w:w="360" w:type="dxa"/>
          </w:tcPr>
          <w:p w14:paraId="745F1A3A" w14:textId="77777777" w:rsidR="008D1D0A" w:rsidRPr="00676A93" w:rsidRDefault="008D1D0A" w:rsidP="008D1D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7E1868" w14:textId="5205CB36" w:rsidR="008D1D0A" w:rsidRPr="00676A93" w:rsidRDefault="008D1D0A" w:rsidP="008D1D0A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270" w:type="dxa"/>
          </w:tcPr>
          <w:p w14:paraId="237B3901" w14:textId="77777777" w:rsidR="008D1D0A" w:rsidRPr="00676A93" w:rsidRDefault="008D1D0A" w:rsidP="008D1D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46B281" w14:textId="475CED08" w:rsidR="008D1D0A" w:rsidRPr="00676A93" w:rsidRDefault="008D1D0A" w:rsidP="008D1D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1D0A" w:rsidRPr="00676A93" w14:paraId="6553946D" w14:textId="77777777" w:rsidTr="00B5415B">
        <w:trPr>
          <w:trHeight w:val="197"/>
        </w:trPr>
        <w:tc>
          <w:tcPr>
            <w:tcW w:w="4770" w:type="dxa"/>
          </w:tcPr>
          <w:p w14:paraId="3C591643" w14:textId="0CD41FBD" w:rsidR="008D1D0A" w:rsidRPr="00676A93" w:rsidRDefault="008D1D0A" w:rsidP="008D1D0A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676A93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350" w:type="dxa"/>
          </w:tcPr>
          <w:p w14:paraId="40B7DE3F" w14:textId="438A6872" w:rsidR="008D1D0A" w:rsidRPr="00676A93" w:rsidRDefault="008D1D0A" w:rsidP="008D1D0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(63.33)</w:t>
            </w:r>
          </w:p>
        </w:tc>
        <w:tc>
          <w:tcPr>
            <w:tcW w:w="360" w:type="dxa"/>
          </w:tcPr>
          <w:p w14:paraId="68D5E735" w14:textId="77777777" w:rsidR="008D1D0A" w:rsidRPr="00676A93" w:rsidRDefault="008D1D0A" w:rsidP="008D1D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13D1AA" w14:textId="1AEA097D" w:rsidR="008D1D0A" w:rsidRPr="00676A93" w:rsidRDefault="008D1D0A" w:rsidP="008D1D0A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</w:t>
            </w:r>
            <w:r w:rsidR="00DF7EA6" w:rsidRPr="00676A93">
              <w:rPr>
                <w:rFonts w:ascii="Angsana New" w:hAnsi="Angsana New"/>
                <w:sz w:val="28"/>
                <w:szCs w:val="28"/>
              </w:rPr>
              <w:t>2.7</w:t>
            </w:r>
            <w:r w:rsidR="001F3920" w:rsidRPr="00676A93">
              <w:rPr>
                <w:rFonts w:ascii="Angsana New" w:hAnsi="Angsana New"/>
                <w:sz w:val="28"/>
                <w:szCs w:val="28"/>
              </w:rPr>
              <w:t>8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05F58CD" w14:textId="77777777" w:rsidR="008D1D0A" w:rsidRPr="00676A93" w:rsidRDefault="008D1D0A" w:rsidP="008D1D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DE75A3" w14:textId="7AD33DDB" w:rsidR="008D1D0A" w:rsidRPr="00676A93" w:rsidRDefault="008D1D0A" w:rsidP="008D1D0A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6A93">
              <w:rPr>
                <w:rFonts w:ascii="Angsana New" w:hAnsi="Angsana New"/>
                <w:sz w:val="28"/>
                <w:szCs w:val="28"/>
              </w:rPr>
              <w:t>(66.1</w:t>
            </w:r>
            <w:r w:rsidR="001F3920" w:rsidRPr="00676A93">
              <w:rPr>
                <w:rFonts w:ascii="Angsana New" w:hAnsi="Angsana New"/>
                <w:sz w:val="28"/>
                <w:szCs w:val="28"/>
              </w:rPr>
              <w:t>1</w:t>
            </w:r>
            <w:r w:rsidRPr="0067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1D0A" w:rsidRPr="00676A93" w14:paraId="4888B6C7" w14:textId="77777777" w:rsidTr="00B5415B">
        <w:trPr>
          <w:trHeight w:val="197"/>
        </w:trPr>
        <w:tc>
          <w:tcPr>
            <w:tcW w:w="4770" w:type="dxa"/>
          </w:tcPr>
          <w:p w14:paraId="32DB3C85" w14:textId="77777777" w:rsidR="008D1D0A" w:rsidRPr="00676A93" w:rsidRDefault="008D1D0A" w:rsidP="008D1D0A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FAD77C3" w14:textId="77777777" w:rsidR="008D1D0A" w:rsidRPr="00676A93" w:rsidRDefault="008D1D0A" w:rsidP="008D1D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CD83C38" w14:textId="77777777" w:rsidR="008D1D0A" w:rsidRPr="00676A93" w:rsidRDefault="008D1D0A" w:rsidP="008D1D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E8B1C03" w14:textId="599EF123" w:rsidR="008D1D0A" w:rsidRPr="00676A93" w:rsidRDefault="008D1D0A" w:rsidP="00EA467F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76A9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BE9FF7" w14:textId="77777777" w:rsidR="008D1D0A" w:rsidRPr="00676A93" w:rsidRDefault="008D1D0A" w:rsidP="008D1D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0BB0C1" w14:textId="77777777" w:rsidR="008D1D0A" w:rsidRPr="00676A93" w:rsidRDefault="008D1D0A" w:rsidP="008D1D0A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3FFC355" w14:textId="77777777" w:rsidR="009B7FE6" w:rsidRPr="00676A93" w:rsidRDefault="009B7FE6" w:rsidP="0088157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46CBBEDC" w14:textId="739E8922" w:rsidR="00E502CD" w:rsidRPr="001208CC" w:rsidRDefault="00DB76D5" w:rsidP="0088157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676A93">
        <w:rPr>
          <w:rFonts w:ascii="Angsana New" w:hAnsi="Angsana New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E502CD" w:rsidRPr="001208CC" w:rsidSect="00AC7698">
      <w:headerReference w:type="default" r:id="rId20"/>
      <w:pgSz w:w="11909" w:h="16834" w:code="9"/>
      <w:pgMar w:top="576" w:right="1152" w:bottom="691" w:left="1170" w:header="720" w:footer="1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BFDC9" w14:textId="77777777" w:rsidR="000B7C70" w:rsidRDefault="000B7C70">
      <w:r>
        <w:separator/>
      </w:r>
    </w:p>
  </w:endnote>
  <w:endnote w:type="continuationSeparator" w:id="0">
    <w:p w14:paraId="3674B66E" w14:textId="77777777" w:rsidR="000B7C70" w:rsidRDefault="000B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20DA7" w14:textId="77777777" w:rsidR="002929D0" w:rsidRDefault="002929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E748" w14:textId="54468B3B" w:rsidR="00ED6074" w:rsidRPr="00ED6074" w:rsidRDefault="00ED6074">
    <w:pPr>
      <w:pStyle w:val="Footer"/>
      <w:jc w:val="center"/>
      <w:rPr>
        <w:rFonts w:ascii="Angsana New" w:hAnsi="Angsana New"/>
        <w:sz w:val="28"/>
        <w:szCs w:val="28"/>
      </w:rPr>
    </w:pPr>
    <w:r w:rsidRPr="00ED6074">
      <w:rPr>
        <w:rFonts w:ascii="Angsana New" w:hAnsi="Angsana New"/>
        <w:sz w:val="28"/>
        <w:szCs w:val="28"/>
      </w:rPr>
      <w:fldChar w:fldCharType="begin"/>
    </w:r>
    <w:r w:rsidRPr="00ED6074">
      <w:rPr>
        <w:rFonts w:ascii="Angsana New" w:hAnsi="Angsana New"/>
        <w:sz w:val="28"/>
        <w:szCs w:val="28"/>
      </w:rPr>
      <w:instrText xml:space="preserve"> PAGE   \* MERGEFORMAT </w:instrText>
    </w:r>
    <w:r w:rsidRPr="00ED6074">
      <w:rPr>
        <w:rFonts w:ascii="Angsana New" w:hAnsi="Angsana New"/>
        <w:sz w:val="28"/>
        <w:szCs w:val="28"/>
      </w:rPr>
      <w:fldChar w:fldCharType="separate"/>
    </w:r>
    <w:r w:rsidRPr="00ED6074">
      <w:rPr>
        <w:rFonts w:ascii="Angsana New" w:hAnsi="Angsana New"/>
        <w:noProof/>
        <w:sz w:val="28"/>
        <w:szCs w:val="28"/>
      </w:rPr>
      <w:t>2</w:t>
    </w:r>
    <w:r w:rsidRPr="00ED607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6778" w14:textId="77777777" w:rsidR="002929D0" w:rsidRDefault="00292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DD41F" w14:textId="7D756790" w:rsidR="000B7C70" w:rsidRPr="00ED6074" w:rsidRDefault="000B7C70" w:rsidP="008D6B9A">
    <w:pPr>
      <w:pStyle w:val="Footer"/>
      <w:jc w:val="center"/>
      <w:rPr>
        <w:rFonts w:ascii="Angsana New" w:hAnsi="Angsana New"/>
        <w:sz w:val="28"/>
        <w:szCs w:val="28"/>
      </w:rPr>
    </w:pPr>
    <w:r w:rsidRPr="00ED6074">
      <w:rPr>
        <w:rFonts w:ascii="Angsana New" w:hAnsi="Angsana New"/>
        <w:sz w:val="28"/>
        <w:szCs w:val="28"/>
      </w:rPr>
      <w:fldChar w:fldCharType="begin"/>
    </w:r>
    <w:r w:rsidRPr="00ED6074">
      <w:rPr>
        <w:rFonts w:ascii="Angsana New" w:hAnsi="Angsana New"/>
        <w:sz w:val="28"/>
        <w:szCs w:val="28"/>
      </w:rPr>
      <w:instrText xml:space="preserve"> PAGE   \* MERGEFORMAT </w:instrText>
    </w:r>
    <w:r w:rsidRPr="00ED6074">
      <w:rPr>
        <w:rFonts w:ascii="Angsana New" w:hAnsi="Angsana New"/>
        <w:sz w:val="28"/>
        <w:szCs w:val="28"/>
      </w:rPr>
      <w:fldChar w:fldCharType="separate"/>
    </w:r>
    <w:r w:rsidRPr="00ED6074">
      <w:rPr>
        <w:rFonts w:ascii="Angsana New" w:hAnsi="Angsana New"/>
        <w:noProof/>
        <w:sz w:val="28"/>
        <w:szCs w:val="28"/>
      </w:rPr>
      <w:t>55</w:t>
    </w:r>
    <w:r w:rsidRPr="00ED6074">
      <w:rPr>
        <w:rFonts w:ascii="Angsana New" w:hAnsi="Angsana New"/>
        <w:noProof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0CAFD" w14:textId="32C3F3ED" w:rsidR="000B7C70" w:rsidRPr="00ED6074" w:rsidRDefault="000B7C70" w:rsidP="003F2A5C">
    <w:pPr>
      <w:pStyle w:val="Footer"/>
      <w:jc w:val="center"/>
      <w:rPr>
        <w:rFonts w:ascii="Angsana New" w:hAnsi="Angsana New"/>
        <w:sz w:val="28"/>
        <w:szCs w:val="28"/>
      </w:rPr>
    </w:pPr>
    <w:r w:rsidRPr="00ED6074">
      <w:rPr>
        <w:rFonts w:ascii="Angsana New" w:hAnsi="Angsana New"/>
        <w:sz w:val="28"/>
        <w:szCs w:val="28"/>
      </w:rPr>
      <w:fldChar w:fldCharType="begin"/>
    </w:r>
    <w:r w:rsidRPr="00ED6074">
      <w:rPr>
        <w:rFonts w:ascii="Angsana New" w:hAnsi="Angsana New"/>
        <w:sz w:val="28"/>
        <w:szCs w:val="28"/>
      </w:rPr>
      <w:instrText xml:space="preserve"> PAGE   \* MERGEFORMAT </w:instrText>
    </w:r>
    <w:r w:rsidRPr="00ED6074">
      <w:rPr>
        <w:rFonts w:ascii="Angsana New" w:hAnsi="Angsana New"/>
        <w:sz w:val="28"/>
        <w:szCs w:val="28"/>
      </w:rPr>
      <w:fldChar w:fldCharType="separate"/>
    </w:r>
    <w:r w:rsidRPr="00ED6074">
      <w:rPr>
        <w:rFonts w:ascii="Angsana New" w:hAnsi="Angsana New"/>
        <w:noProof/>
        <w:sz w:val="28"/>
        <w:szCs w:val="28"/>
      </w:rPr>
      <w:t>66</w:t>
    </w:r>
    <w:r w:rsidRPr="00ED6074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BDD1" w14:textId="77777777" w:rsidR="000B7C70" w:rsidRPr="00ED6074" w:rsidRDefault="000B7C70">
    <w:pPr>
      <w:pStyle w:val="Footer"/>
      <w:jc w:val="center"/>
      <w:rPr>
        <w:rFonts w:ascii="Angsana New" w:hAnsi="Angsana New"/>
        <w:sz w:val="28"/>
        <w:szCs w:val="28"/>
      </w:rPr>
    </w:pPr>
    <w:r w:rsidRPr="00ED6074">
      <w:rPr>
        <w:rFonts w:ascii="Angsana New" w:hAnsi="Angsana New"/>
        <w:sz w:val="28"/>
        <w:szCs w:val="28"/>
      </w:rPr>
      <w:fldChar w:fldCharType="begin"/>
    </w:r>
    <w:r w:rsidRPr="00ED6074">
      <w:rPr>
        <w:rFonts w:ascii="Angsana New" w:hAnsi="Angsana New"/>
        <w:sz w:val="28"/>
        <w:szCs w:val="28"/>
      </w:rPr>
      <w:instrText xml:space="preserve"> PAGE   \* MERGEFORMAT </w:instrText>
    </w:r>
    <w:r w:rsidRPr="00ED6074">
      <w:rPr>
        <w:rFonts w:ascii="Angsana New" w:hAnsi="Angsana New"/>
        <w:sz w:val="28"/>
        <w:szCs w:val="28"/>
      </w:rPr>
      <w:fldChar w:fldCharType="separate"/>
    </w:r>
    <w:r w:rsidRPr="00ED6074">
      <w:rPr>
        <w:rFonts w:ascii="Angsana New" w:hAnsi="Angsana New"/>
        <w:noProof/>
        <w:sz w:val="28"/>
        <w:szCs w:val="28"/>
      </w:rPr>
      <w:t>72</w:t>
    </w:r>
    <w:r w:rsidRPr="00ED6074">
      <w:rPr>
        <w:rFonts w:ascii="Angsana New" w:hAnsi="Angsana New"/>
        <w:sz w:val="28"/>
        <w:szCs w:val="28"/>
      </w:rPr>
      <w:fldChar w:fldCharType="end"/>
    </w:r>
  </w:p>
  <w:p w14:paraId="28A6DBA9" w14:textId="77777777" w:rsidR="000B7C70" w:rsidRPr="006F3754" w:rsidRDefault="000B7C70" w:rsidP="00575241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CED9A" w14:textId="77777777" w:rsidR="000B7C70" w:rsidRDefault="000B7C70">
      <w:r>
        <w:separator/>
      </w:r>
    </w:p>
  </w:footnote>
  <w:footnote w:type="continuationSeparator" w:id="0">
    <w:p w14:paraId="1F61B80B" w14:textId="77777777" w:rsidR="000B7C70" w:rsidRDefault="000B7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D5ED8" w14:textId="77777777" w:rsidR="002929D0" w:rsidRDefault="00292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44CE" w14:textId="77777777" w:rsidR="000B7C70" w:rsidRPr="00A467AF" w:rsidRDefault="000B7C70" w:rsidP="00164603">
    <w:pPr>
      <w:ind w:left="270" w:hanging="270"/>
      <w:rPr>
        <w:rFonts w:ascii="Angsana New" w:hAnsi="Angsana New"/>
        <w:b/>
        <w:bCs/>
        <w:sz w:val="30"/>
        <w:szCs w:val="30"/>
        <w:cs/>
      </w:rPr>
    </w:pPr>
    <w:r w:rsidRPr="00A467AF">
      <w:rPr>
        <w:rFonts w:ascii="Angsana New" w:hAnsi="Angsana New"/>
        <w:bCs/>
        <w:sz w:val="30"/>
        <w:szCs w:val="30"/>
        <w:cs/>
      </w:rPr>
      <w:t xml:space="preserve">บริษัท </w:t>
    </w:r>
    <w:r w:rsidRPr="00A467AF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5B5E7D88" w14:textId="4C5E050E" w:rsidR="000B7C70" w:rsidRPr="00A467AF" w:rsidRDefault="000B7C70" w:rsidP="00164603">
    <w:pPr>
      <w:ind w:left="270" w:hanging="270"/>
      <w:rPr>
        <w:rFonts w:ascii="Angsana New" w:hAnsi="Angsana New"/>
        <w:b/>
        <w:bCs/>
        <w:sz w:val="30"/>
        <w:szCs w:val="30"/>
        <w:cs/>
      </w:rPr>
    </w:pPr>
    <w:r w:rsidRPr="00A467A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A467AF">
      <w:rPr>
        <w:rFonts w:ascii="Angsana New" w:hAnsi="Angsana New" w:hint="cs"/>
        <w:b/>
        <w:bCs/>
        <w:sz w:val="30"/>
        <w:szCs w:val="30"/>
        <w:cs/>
      </w:rPr>
      <w:t>ระหว่างกาลแบบย่อ</w:t>
    </w:r>
  </w:p>
  <w:p w14:paraId="5302BD6C" w14:textId="59E49171" w:rsidR="000B7C70" w:rsidRPr="00A467AF" w:rsidRDefault="000B7C70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A467AF">
      <w:rPr>
        <w:rFonts w:ascii="Angsana New" w:hAnsi="Angsana New"/>
        <w:b/>
        <w:bCs/>
        <w:sz w:val="30"/>
        <w:szCs w:val="30"/>
        <w:cs/>
      </w:rPr>
      <w:t>สำหรับงวด</w:t>
    </w:r>
    <w:r w:rsidRPr="00A467AF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467AF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A467AF">
      <w:rPr>
        <w:rFonts w:ascii="Angsana New" w:hAnsi="Angsana New"/>
        <w:b/>
        <w:bCs/>
        <w:sz w:val="30"/>
        <w:szCs w:val="30"/>
      </w:rPr>
      <w:t xml:space="preserve"> 31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A467AF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A467AF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467AF">
      <w:rPr>
        <w:rFonts w:ascii="Angsana New" w:hAnsi="Angsana New"/>
        <w:b/>
        <w:bCs/>
        <w:sz w:val="30"/>
        <w:szCs w:val="30"/>
        <w:cs/>
      </w:rPr>
      <w:t xml:space="preserve"> </w:t>
    </w:r>
    <w:r w:rsidRPr="00A467AF">
      <w:rPr>
        <w:rFonts w:ascii="Angsana New" w:hAnsi="Angsana New"/>
        <w:b/>
        <w:bCs/>
        <w:sz w:val="30"/>
        <w:szCs w:val="30"/>
      </w:rPr>
      <w:t>(</w:t>
    </w:r>
    <w:r w:rsidRPr="00A467AF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A467AF">
      <w:rPr>
        <w:rFonts w:ascii="Angsana New" w:hAnsi="Angsana New"/>
        <w:b/>
        <w:bCs/>
        <w:sz w:val="30"/>
        <w:szCs w:val="30"/>
      </w:rPr>
      <w:t>)</w:t>
    </w:r>
  </w:p>
  <w:p w14:paraId="2B29AB1B" w14:textId="77777777" w:rsidR="000B7C70" w:rsidRPr="00DC1873" w:rsidRDefault="000B7C70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0E72" w14:textId="77777777" w:rsidR="002929D0" w:rsidRDefault="002929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1ECF6" w14:textId="77777777" w:rsidR="000B7C70" w:rsidRPr="00FF2798" w:rsidRDefault="000B7C70" w:rsidP="00B13FEF">
    <w:pPr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Cs/>
        <w:sz w:val="30"/>
        <w:szCs w:val="30"/>
        <w:cs/>
      </w:rPr>
      <w:t xml:space="preserve">บริษัท </w:t>
    </w:r>
    <w:r w:rsidRPr="00FF2798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380C6B1D" w14:textId="1C1B0117" w:rsidR="000B7C70" w:rsidRPr="00FF2798" w:rsidRDefault="000B7C70" w:rsidP="00DD5528">
    <w:pPr>
      <w:ind w:left="-270" w:firstLine="270"/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FF2798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F7617E4" w14:textId="4EDE1412" w:rsidR="000B7C70" w:rsidRPr="00FF2798" w:rsidRDefault="000B7C70" w:rsidP="00B54F41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31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007F764D" w14:textId="77777777" w:rsidR="000B7C70" w:rsidRPr="00B54F41" w:rsidRDefault="000B7C70" w:rsidP="00B13FEF">
    <w:pPr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83E3" w14:textId="77777777" w:rsidR="000B7C70" w:rsidRPr="00FF2798" w:rsidRDefault="000B7C70" w:rsidP="00164603">
    <w:pPr>
      <w:ind w:left="270" w:hanging="270"/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Cs/>
        <w:sz w:val="30"/>
        <w:szCs w:val="30"/>
        <w:cs/>
      </w:rPr>
      <w:t xml:space="preserve">บริษัท </w:t>
    </w:r>
    <w:r w:rsidRPr="00FF2798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569E8646" w14:textId="175F18C3" w:rsidR="000B7C70" w:rsidRPr="00FF2798" w:rsidRDefault="000B7C70" w:rsidP="00B54F41">
    <w:pPr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FF2798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A9215C1" w14:textId="4CC78D0E" w:rsidR="000B7C70" w:rsidRPr="00FF2798" w:rsidRDefault="000B7C70" w:rsidP="00B54F41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71595D49" w14:textId="77777777" w:rsidR="000B7C70" w:rsidRPr="00B54F41" w:rsidRDefault="000B7C70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92AA1" w14:textId="77777777" w:rsidR="000B7C70" w:rsidRPr="00FF2798" w:rsidRDefault="000B7C70" w:rsidP="00D10E79">
    <w:pPr>
      <w:rPr>
        <w:rFonts w:ascii="Angsana New" w:hAnsi="Angsana New"/>
        <w:bCs/>
        <w:sz w:val="30"/>
        <w:szCs w:val="30"/>
        <w:cs/>
      </w:rPr>
    </w:pPr>
    <w:r w:rsidRPr="00FF2798">
      <w:rPr>
        <w:rFonts w:ascii="Angsana New" w:hAnsi="Angsana New"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7055415" w14:textId="30E10A1F" w:rsidR="000B7C70" w:rsidRPr="00FF2798" w:rsidRDefault="000B7C70" w:rsidP="00DD5528">
    <w:pPr>
      <w:ind w:left="-180" w:firstLine="180"/>
      <w:rPr>
        <w:rFonts w:ascii="Angsana New" w:hAnsi="Angsana New"/>
        <w:bCs/>
        <w:sz w:val="30"/>
        <w:szCs w:val="30"/>
        <w:cs/>
      </w:rPr>
    </w:pPr>
    <w:r w:rsidRPr="00FF2798">
      <w:rPr>
        <w:rFonts w:ascii="Angsana New" w:hAnsi="Angsana New"/>
        <w:bCs/>
        <w:sz w:val="30"/>
        <w:szCs w:val="30"/>
        <w:cs/>
      </w:rPr>
      <w:t>หมายเหตุประกอบงบการเงินระหว่างกาล</w:t>
    </w:r>
    <w:r w:rsidRPr="00FF2798">
      <w:rPr>
        <w:rFonts w:ascii="Angsana New" w:hAnsi="Angsana New" w:hint="cs"/>
        <w:bCs/>
        <w:sz w:val="30"/>
        <w:szCs w:val="30"/>
        <w:cs/>
      </w:rPr>
      <w:t>แบบย่อ</w:t>
    </w:r>
  </w:p>
  <w:p w14:paraId="72776B30" w14:textId="508644CD" w:rsidR="000B7C70" w:rsidRPr="00FF2798" w:rsidRDefault="000B7C70" w:rsidP="00D10E79">
    <w:pPr>
      <w:rPr>
        <w:rFonts w:ascii="Angsana New" w:hAnsi="Angsana New"/>
        <w:bCs/>
        <w:sz w:val="30"/>
        <w:szCs w:val="30"/>
      </w:rPr>
    </w:pPr>
    <w:r w:rsidRPr="00FF2798">
      <w:rPr>
        <w:rFonts w:ascii="Angsana New" w:hAnsi="Angsana New"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Cs/>
        <w:sz w:val="30"/>
        <w:szCs w:val="30"/>
        <w:cs/>
      </w:rPr>
      <w:t>สามเดือน</w:t>
    </w:r>
    <w:r>
      <w:rPr>
        <w:rFonts w:ascii="Angsana New" w:hAnsi="Angsana New" w:hint="cs"/>
        <w:bCs/>
        <w:sz w:val="30"/>
        <w:szCs w:val="30"/>
        <w:cs/>
      </w:rPr>
      <w:t>และหกเดือน</w:t>
    </w:r>
    <w:r w:rsidRPr="00FF2798">
      <w:rPr>
        <w:rFonts w:ascii="Angsana New" w:hAnsi="Angsana New"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Cs/>
        <w:sz w:val="30"/>
        <w:szCs w:val="30"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</w:rPr>
      <w:t xml:space="preserve">มีนาคม </w:t>
    </w:r>
    <w:r>
      <w:rPr>
        <w:rFonts w:ascii="Angsana New" w:hAnsi="Angsana New"/>
        <w:b/>
        <w:bCs/>
        <w:sz w:val="30"/>
        <w:szCs w:val="30"/>
      </w:rPr>
      <w:t>2564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6A580E2A" w14:textId="77777777" w:rsidR="000B7C70" w:rsidRPr="00DC1873" w:rsidRDefault="000B7C70" w:rsidP="00282436">
    <w:pPr>
      <w:ind w:left="450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05CB5" w14:textId="77777777" w:rsidR="000B7C70" w:rsidRPr="00745CBB" w:rsidRDefault="000B7C70" w:rsidP="000965F0">
    <w:pPr>
      <w:rPr>
        <w:rFonts w:ascii="Angsana New" w:hAnsi="Angsana New"/>
        <w:b/>
        <w:bCs/>
        <w:sz w:val="30"/>
        <w:szCs w:val="30"/>
        <w:cs/>
      </w:rPr>
    </w:pPr>
    <w:r w:rsidRPr="00745CBB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4A15615" w14:textId="7DFDA5DA" w:rsidR="000B7C70" w:rsidRPr="00745CBB" w:rsidRDefault="000B7C70" w:rsidP="0001767A">
    <w:pPr>
      <w:rPr>
        <w:rFonts w:ascii="Angsana New" w:hAnsi="Angsana New"/>
        <w:b/>
        <w:bCs/>
        <w:sz w:val="30"/>
        <w:szCs w:val="30"/>
        <w:cs/>
      </w:rPr>
    </w:pPr>
    <w:r w:rsidRPr="00745CBB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745CBB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C7044AA" w14:textId="1846C062" w:rsidR="000B7C70" w:rsidRPr="00745CBB" w:rsidRDefault="000B7C70" w:rsidP="0001767A">
    <w:pPr>
      <w:rPr>
        <w:rFonts w:ascii="Angsana New" w:hAnsi="Angsana New"/>
        <w:b/>
        <w:bCs/>
        <w:sz w:val="30"/>
        <w:szCs w:val="30"/>
      </w:rPr>
    </w:pPr>
    <w:r w:rsidRPr="00745CBB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745CBB">
      <w:rPr>
        <w:rFonts w:ascii="Angsana New" w:hAnsi="Angsana New"/>
        <w:b/>
        <w:bCs/>
        <w:sz w:val="30"/>
        <w:szCs w:val="30"/>
        <w:cs/>
      </w:rPr>
      <w:t xml:space="preserve">สิ้นสุดวันที่ 31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>
      <w:rPr>
        <w:rFonts w:ascii="Angsana New" w:hAnsi="Angsana New"/>
        <w:b/>
        <w:bCs/>
        <w:sz w:val="30"/>
        <w:szCs w:val="30"/>
      </w:rPr>
      <w:t xml:space="preserve"> 2564</w:t>
    </w:r>
    <w:r w:rsidRPr="00745CBB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6A06E9D9" w14:textId="77777777" w:rsidR="000B7C70" w:rsidRPr="0001767A" w:rsidRDefault="000B7C70" w:rsidP="0001767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160E5"/>
    <w:multiLevelType w:val="hybridMultilevel"/>
    <w:tmpl w:val="9D8813CA"/>
    <w:lvl w:ilvl="0" w:tplc="6EE0E772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D869C8"/>
    <w:multiLevelType w:val="multilevel"/>
    <w:tmpl w:val="C700E4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7E2A0F"/>
    <w:multiLevelType w:val="hybridMultilevel"/>
    <w:tmpl w:val="8CD89CBA"/>
    <w:lvl w:ilvl="0" w:tplc="7708CEDC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1B2B6FB1"/>
    <w:multiLevelType w:val="hybridMultilevel"/>
    <w:tmpl w:val="9AB82E36"/>
    <w:lvl w:ilvl="0" w:tplc="2B26DBB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8D729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6" w15:restartNumberingAfterBreak="0">
    <w:nsid w:val="2D733E24"/>
    <w:multiLevelType w:val="hybridMultilevel"/>
    <w:tmpl w:val="749CF1E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F662350"/>
    <w:multiLevelType w:val="hybridMultilevel"/>
    <w:tmpl w:val="E2AEA8EC"/>
    <w:lvl w:ilvl="0" w:tplc="7B7A786A">
      <w:start w:val="1"/>
      <w:numFmt w:val="thaiLetters"/>
      <w:lvlText w:val="(%1)"/>
      <w:lvlJc w:val="left"/>
      <w:pPr>
        <w:ind w:left="950" w:hanging="5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05C069C"/>
    <w:multiLevelType w:val="hybridMultilevel"/>
    <w:tmpl w:val="669266A6"/>
    <w:lvl w:ilvl="0" w:tplc="7AC0B11E">
      <w:start w:val="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1000800"/>
    <w:multiLevelType w:val="hybridMultilevel"/>
    <w:tmpl w:val="8D7C3886"/>
    <w:lvl w:ilvl="0" w:tplc="BCE8C8FC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69244C5"/>
    <w:multiLevelType w:val="hybridMultilevel"/>
    <w:tmpl w:val="502287CC"/>
    <w:lvl w:ilvl="0" w:tplc="313AD34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A5C8E"/>
    <w:multiLevelType w:val="hybridMultilevel"/>
    <w:tmpl w:val="D4C64656"/>
    <w:lvl w:ilvl="0" w:tplc="608AFCA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13441"/>
    <w:multiLevelType w:val="hybridMultilevel"/>
    <w:tmpl w:val="DE9A78AA"/>
    <w:lvl w:ilvl="0" w:tplc="775692DE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3FC94AA7"/>
    <w:multiLevelType w:val="hybridMultilevel"/>
    <w:tmpl w:val="9BB025DA"/>
    <w:lvl w:ilvl="0" w:tplc="89A055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5533635"/>
    <w:multiLevelType w:val="hybridMultilevel"/>
    <w:tmpl w:val="5966FF06"/>
    <w:lvl w:ilvl="0" w:tplc="37DECC12">
      <w:start w:val="8"/>
      <w:numFmt w:val="bullet"/>
      <w:lvlText w:val=""/>
      <w:lvlJc w:val="left"/>
      <w:pPr>
        <w:ind w:left="10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9" w15:restartNumberingAfterBreak="0">
    <w:nsid w:val="46090602"/>
    <w:multiLevelType w:val="hybridMultilevel"/>
    <w:tmpl w:val="6AFEF5B8"/>
    <w:lvl w:ilvl="0" w:tplc="550AFAFE">
      <w:start w:val="1"/>
      <w:numFmt w:val="thaiLetters"/>
      <w:lvlText w:val="(%1)"/>
      <w:lvlJc w:val="left"/>
      <w:pPr>
        <w:ind w:left="1386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EE608C16"/>
    <w:lvl w:ilvl="0" w:tplc="9598636E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4F57A2"/>
    <w:multiLevelType w:val="hybridMultilevel"/>
    <w:tmpl w:val="AAD8D2C0"/>
    <w:lvl w:ilvl="0" w:tplc="B192CD2A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EC2CAE"/>
    <w:multiLevelType w:val="hybridMultilevel"/>
    <w:tmpl w:val="539E54BA"/>
    <w:lvl w:ilvl="0" w:tplc="DEC8219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9937EB"/>
    <w:multiLevelType w:val="hybridMultilevel"/>
    <w:tmpl w:val="BF6AE74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5" w15:restartNumberingAfterBreak="0">
    <w:nsid w:val="5D5A11CC"/>
    <w:multiLevelType w:val="hybridMultilevel"/>
    <w:tmpl w:val="F0882B84"/>
    <w:lvl w:ilvl="0" w:tplc="02A8392E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2"/>
  </w:num>
  <w:num w:numId="3">
    <w:abstractNumId w:val="36"/>
  </w:num>
  <w:num w:numId="4">
    <w:abstractNumId w:val="32"/>
  </w:num>
  <w:num w:numId="5">
    <w:abstractNumId w:val="33"/>
  </w:num>
  <w:num w:numId="6">
    <w:abstractNumId w:val="2"/>
  </w:num>
  <w:num w:numId="7">
    <w:abstractNumId w:val="15"/>
  </w:num>
  <w:num w:numId="8">
    <w:abstractNumId w:val="3"/>
  </w:num>
  <w:num w:numId="9">
    <w:abstractNumId w:val="20"/>
  </w:num>
  <w:num w:numId="10">
    <w:abstractNumId w:val="43"/>
  </w:num>
  <w:num w:numId="11">
    <w:abstractNumId w:val="25"/>
  </w:num>
  <w:num w:numId="12">
    <w:abstractNumId w:val="27"/>
  </w:num>
  <w:num w:numId="13">
    <w:abstractNumId w:val="10"/>
  </w:num>
  <w:num w:numId="14">
    <w:abstractNumId w:val="5"/>
  </w:num>
  <w:num w:numId="15">
    <w:abstractNumId w:val="29"/>
  </w:num>
  <w:num w:numId="16">
    <w:abstractNumId w:val="9"/>
  </w:num>
  <w:num w:numId="17">
    <w:abstractNumId w:val="0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</w:num>
  <w:num w:numId="20">
    <w:abstractNumId w:val="14"/>
  </w:num>
  <w:num w:numId="21">
    <w:abstractNumId w:val="18"/>
  </w:num>
  <w:num w:numId="22">
    <w:abstractNumId w:val="13"/>
  </w:num>
  <w:num w:numId="23">
    <w:abstractNumId w:val="6"/>
  </w:num>
  <w:num w:numId="24">
    <w:abstractNumId w:val="17"/>
  </w:num>
  <w:num w:numId="25">
    <w:abstractNumId w:val="11"/>
  </w:num>
  <w:num w:numId="26">
    <w:abstractNumId w:val="4"/>
  </w:num>
  <w:num w:numId="27">
    <w:abstractNumId w:val="34"/>
  </w:num>
  <w:num w:numId="28">
    <w:abstractNumId w:val="24"/>
  </w:num>
  <w:num w:numId="29">
    <w:abstractNumId w:val="8"/>
  </w:num>
  <w:num w:numId="30">
    <w:abstractNumId w:val="19"/>
  </w:num>
  <w:num w:numId="31">
    <w:abstractNumId w:val="28"/>
  </w:num>
  <w:num w:numId="32">
    <w:abstractNumId w:val="7"/>
  </w:num>
  <w:num w:numId="33">
    <w:abstractNumId w:val="39"/>
  </w:num>
  <w:num w:numId="34">
    <w:abstractNumId w:val="12"/>
  </w:num>
  <w:num w:numId="35">
    <w:abstractNumId w:val="40"/>
  </w:num>
  <w:num w:numId="36">
    <w:abstractNumId w:val="31"/>
  </w:num>
  <w:num w:numId="3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2"/>
  </w:num>
  <w:num w:numId="39">
    <w:abstractNumId w:val="38"/>
  </w:num>
  <w:num w:numId="40">
    <w:abstractNumId w:val="30"/>
  </w:num>
  <w:num w:numId="41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41"/>
  </w:num>
  <w:num w:numId="44">
    <w:abstractNumId w:val="35"/>
  </w:num>
  <w:num w:numId="4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喆ඐ੍찔噙"/>
  </w:docVars>
  <w:rsids>
    <w:rsidRoot w:val="00385CFC"/>
    <w:rsid w:val="00000046"/>
    <w:rsid w:val="000000B4"/>
    <w:rsid w:val="00000111"/>
    <w:rsid w:val="00000322"/>
    <w:rsid w:val="000005A0"/>
    <w:rsid w:val="00000776"/>
    <w:rsid w:val="000009E1"/>
    <w:rsid w:val="000009EC"/>
    <w:rsid w:val="00000ABF"/>
    <w:rsid w:val="00000CE0"/>
    <w:rsid w:val="00000F00"/>
    <w:rsid w:val="0000139A"/>
    <w:rsid w:val="000014D0"/>
    <w:rsid w:val="00001775"/>
    <w:rsid w:val="00001937"/>
    <w:rsid w:val="00001BBA"/>
    <w:rsid w:val="000021C8"/>
    <w:rsid w:val="000025E1"/>
    <w:rsid w:val="0000271E"/>
    <w:rsid w:val="000028AE"/>
    <w:rsid w:val="0000299F"/>
    <w:rsid w:val="00002C17"/>
    <w:rsid w:val="00002C4A"/>
    <w:rsid w:val="00002DC7"/>
    <w:rsid w:val="00002F93"/>
    <w:rsid w:val="0000323F"/>
    <w:rsid w:val="00003315"/>
    <w:rsid w:val="0000348B"/>
    <w:rsid w:val="00003506"/>
    <w:rsid w:val="0000363C"/>
    <w:rsid w:val="000037C7"/>
    <w:rsid w:val="00003A03"/>
    <w:rsid w:val="00003AF8"/>
    <w:rsid w:val="00003B28"/>
    <w:rsid w:val="00003DE7"/>
    <w:rsid w:val="00003E73"/>
    <w:rsid w:val="00004051"/>
    <w:rsid w:val="00004160"/>
    <w:rsid w:val="0000436C"/>
    <w:rsid w:val="0000462C"/>
    <w:rsid w:val="00004957"/>
    <w:rsid w:val="00004997"/>
    <w:rsid w:val="00004B84"/>
    <w:rsid w:val="00005257"/>
    <w:rsid w:val="000053A2"/>
    <w:rsid w:val="000057A7"/>
    <w:rsid w:val="0000584E"/>
    <w:rsid w:val="00005ACB"/>
    <w:rsid w:val="00005C24"/>
    <w:rsid w:val="00005D10"/>
    <w:rsid w:val="000061EF"/>
    <w:rsid w:val="0000634A"/>
    <w:rsid w:val="000063C9"/>
    <w:rsid w:val="0000642C"/>
    <w:rsid w:val="00006455"/>
    <w:rsid w:val="00006869"/>
    <w:rsid w:val="00006B1B"/>
    <w:rsid w:val="000070B2"/>
    <w:rsid w:val="000071B8"/>
    <w:rsid w:val="000074F1"/>
    <w:rsid w:val="00007B57"/>
    <w:rsid w:val="00007B7A"/>
    <w:rsid w:val="00007CAC"/>
    <w:rsid w:val="00007F27"/>
    <w:rsid w:val="000104FB"/>
    <w:rsid w:val="00010D3E"/>
    <w:rsid w:val="00010D77"/>
    <w:rsid w:val="000112A6"/>
    <w:rsid w:val="00011405"/>
    <w:rsid w:val="00011588"/>
    <w:rsid w:val="000117C9"/>
    <w:rsid w:val="000122F5"/>
    <w:rsid w:val="0001233E"/>
    <w:rsid w:val="000123EF"/>
    <w:rsid w:val="00012983"/>
    <w:rsid w:val="00012E03"/>
    <w:rsid w:val="00013199"/>
    <w:rsid w:val="000131A0"/>
    <w:rsid w:val="000133A0"/>
    <w:rsid w:val="00013958"/>
    <w:rsid w:val="00013FF0"/>
    <w:rsid w:val="000148E3"/>
    <w:rsid w:val="00015089"/>
    <w:rsid w:val="00015131"/>
    <w:rsid w:val="00015683"/>
    <w:rsid w:val="00015BF1"/>
    <w:rsid w:val="00015C24"/>
    <w:rsid w:val="00015C52"/>
    <w:rsid w:val="00015E8E"/>
    <w:rsid w:val="000162D2"/>
    <w:rsid w:val="000165D0"/>
    <w:rsid w:val="000169A8"/>
    <w:rsid w:val="0001701B"/>
    <w:rsid w:val="00017040"/>
    <w:rsid w:val="000170A3"/>
    <w:rsid w:val="000173E8"/>
    <w:rsid w:val="0001767A"/>
    <w:rsid w:val="00017F6D"/>
    <w:rsid w:val="000200CC"/>
    <w:rsid w:val="00020324"/>
    <w:rsid w:val="0002055E"/>
    <w:rsid w:val="00020586"/>
    <w:rsid w:val="00020655"/>
    <w:rsid w:val="00020788"/>
    <w:rsid w:val="00020C54"/>
    <w:rsid w:val="000213C9"/>
    <w:rsid w:val="0002165B"/>
    <w:rsid w:val="00021825"/>
    <w:rsid w:val="00021D7C"/>
    <w:rsid w:val="00021E3F"/>
    <w:rsid w:val="0002227A"/>
    <w:rsid w:val="00022443"/>
    <w:rsid w:val="00022635"/>
    <w:rsid w:val="000227F0"/>
    <w:rsid w:val="000229A9"/>
    <w:rsid w:val="00022A34"/>
    <w:rsid w:val="00022B34"/>
    <w:rsid w:val="00022BE0"/>
    <w:rsid w:val="00022DAD"/>
    <w:rsid w:val="00023152"/>
    <w:rsid w:val="00023490"/>
    <w:rsid w:val="0002383C"/>
    <w:rsid w:val="00023AB9"/>
    <w:rsid w:val="00023C4B"/>
    <w:rsid w:val="00023CCE"/>
    <w:rsid w:val="00023CE6"/>
    <w:rsid w:val="00023E77"/>
    <w:rsid w:val="00023F0C"/>
    <w:rsid w:val="00023F82"/>
    <w:rsid w:val="00024290"/>
    <w:rsid w:val="000243A0"/>
    <w:rsid w:val="000243C6"/>
    <w:rsid w:val="00024455"/>
    <w:rsid w:val="00024494"/>
    <w:rsid w:val="00024994"/>
    <w:rsid w:val="000249D4"/>
    <w:rsid w:val="00024A3E"/>
    <w:rsid w:val="00024C62"/>
    <w:rsid w:val="00024D8C"/>
    <w:rsid w:val="00024E2F"/>
    <w:rsid w:val="000251E3"/>
    <w:rsid w:val="00025585"/>
    <w:rsid w:val="00026132"/>
    <w:rsid w:val="0002669B"/>
    <w:rsid w:val="00026951"/>
    <w:rsid w:val="00026AA4"/>
    <w:rsid w:val="00026C33"/>
    <w:rsid w:val="00026DE1"/>
    <w:rsid w:val="000270C2"/>
    <w:rsid w:val="00027379"/>
    <w:rsid w:val="000274C2"/>
    <w:rsid w:val="00027601"/>
    <w:rsid w:val="0002768A"/>
    <w:rsid w:val="00027839"/>
    <w:rsid w:val="00027842"/>
    <w:rsid w:val="000278C7"/>
    <w:rsid w:val="0002793F"/>
    <w:rsid w:val="00027BB2"/>
    <w:rsid w:val="00027D59"/>
    <w:rsid w:val="00027F5E"/>
    <w:rsid w:val="00030031"/>
    <w:rsid w:val="0003043B"/>
    <w:rsid w:val="00030445"/>
    <w:rsid w:val="00030A6B"/>
    <w:rsid w:val="00030CCD"/>
    <w:rsid w:val="00030CE9"/>
    <w:rsid w:val="00030E12"/>
    <w:rsid w:val="000312E1"/>
    <w:rsid w:val="00031B75"/>
    <w:rsid w:val="00031C62"/>
    <w:rsid w:val="00031E9B"/>
    <w:rsid w:val="00031FA7"/>
    <w:rsid w:val="00032105"/>
    <w:rsid w:val="00032201"/>
    <w:rsid w:val="00032219"/>
    <w:rsid w:val="00032614"/>
    <w:rsid w:val="0003267C"/>
    <w:rsid w:val="00032CCC"/>
    <w:rsid w:val="00032E5C"/>
    <w:rsid w:val="00032E72"/>
    <w:rsid w:val="00033455"/>
    <w:rsid w:val="0003350F"/>
    <w:rsid w:val="00033633"/>
    <w:rsid w:val="00033C0A"/>
    <w:rsid w:val="00033D09"/>
    <w:rsid w:val="00033EBF"/>
    <w:rsid w:val="00033EFB"/>
    <w:rsid w:val="00033FCE"/>
    <w:rsid w:val="000342AE"/>
    <w:rsid w:val="00034947"/>
    <w:rsid w:val="00034E19"/>
    <w:rsid w:val="00034F9F"/>
    <w:rsid w:val="000350B4"/>
    <w:rsid w:val="0003521A"/>
    <w:rsid w:val="000352CC"/>
    <w:rsid w:val="00035319"/>
    <w:rsid w:val="0003554B"/>
    <w:rsid w:val="0003580A"/>
    <w:rsid w:val="00035A15"/>
    <w:rsid w:val="000365AA"/>
    <w:rsid w:val="000366EF"/>
    <w:rsid w:val="00036746"/>
    <w:rsid w:val="00036AC0"/>
    <w:rsid w:val="00036AEB"/>
    <w:rsid w:val="00036CFE"/>
    <w:rsid w:val="00036DE9"/>
    <w:rsid w:val="00036EF0"/>
    <w:rsid w:val="00036F8C"/>
    <w:rsid w:val="00036FDE"/>
    <w:rsid w:val="00037098"/>
    <w:rsid w:val="0003721E"/>
    <w:rsid w:val="00037236"/>
    <w:rsid w:val="00037279"/>
    <w:rsid w:val="00037295"/>
    <w:rsid w:val="000376BB"/>
    <w:rsid w:val="00037907"/>
    <w:rsid w:val="00037BB1"/>
    <w:rsid w:val="00037BC7"/>
    <w:rsid w:val="00037FCC"/>
    <w:rsid w:val="000401EF"/>
    <w:rsid w:val="00040642"/>
    <w:rsid w:val="00040740"/>
    <w:rsid w:val="000408C4"/>
    <w:rsid w:val="00040A21"/>
    <w:rsid w:val="00040AE4"/>
    <w:rsid w:val="00041057"/>
    <w:rsid w:val="00041192"/>
    <w:rsid w:val="000411DA"/>
    <w:rsid w:val="000412F6"/>
    <w:rsid w:val="00041478"/>
    <w:rsid w:val="00041BEA"/>
    <w:rsid w:val="00042F74"/>
    <w:rsid w:val="000434F1"/>
    <w:rsid w:val="000435FD"/>
    <w:rsid w:val="00043673"/>
    <w:rsid w:val="000436D1"/>
    <w:rsid w:val="00043789"/>
    <w:rsid w:val="00043A1F"/>
    <w:rsid w:val="00043D62"/>
    <w:rsid w:val="0004411B"/>
    <w:rsid w:val="00044392"/>
    <w:rsid w:val="000444AB"/>
    <w:rsid w:val="00044550"/>
    <w:rsid w:val="000447B5"/>
    <w:rsid w:val="00044A0E"/>
    <w:rsid w:val="00044CDD"/>
    <w:rsid w:val="00044D89"/>
    <w:rsid w:val="00044EF3"/>
    <w:rsid w:val="00045049"/>
    <w:rsid w:val="000450C2"/>
    <w:rsid w:val="000455D5"/>
    <w:rsid w:val="000457E9"/>
    <w:rsid w:val="00045845"/>
    <w:rsid w:val="000458A5"/>
    <w:rsid w:val="00045BDF"/>
    <w:rsid w:val="00045C04"/>
    <w:rsid w:val="00045C94"/>
    <w:rsid w:val="00046032"/>
    <w:rsid w:val="00046381"/>
    <w:rsid w:val="00046693"/>
    <w:rsid w:val="00046816"/>
    <w:rsid w:val="000469B6"/>
    <w:rsid w:val="00046B2A"/>
    <w:rsid w:val="00046C44"/>
    <w:rsid w:val="000470A3"/>
    <w:rsid w:val="000470C5"/>
    <w:rsid w:val="00047475"/>
    <w:rsid w:val="00047841"/>
    <w:rsid w:val="00047A92"/>
    <w:rsid w:val="00047B17"/>
    <w:rsid w:val="00047BBE"/>
    <w:rsid w:val="00047E9A"/>
    <w:rsid w:val="00050CAA"/>
    <w:rsid w:val="0005130C"/>
    <w:rsid w:val="00051854"/>
    <w:rsid w:val="00051C14"/>
    <w:rsid w:val="00051CC3"/>
    <w:rsid w:val="00051E66"/>
    <w:rsid w:val="00052116"/>
    <w:rsid w:val="0005214B"/>
    <w:rsid w:val="00052771"/>
    <w:rsid w:val="000529E3"/>
    <w:rsid w:val="00052A94"/>
    <w:rsid w:val="00052D77"/>
    <w:rsid w:val="00053007"/>
    <w:rsid w:val="00053023"/>
    <w:rsid w:val="00053030"/>
    <w:rsid w:val="00053311"/>
    <w:rsid w:val="000534B1"/>
    <w:rsid w:val="000535B3"/>
    <w:rsid w:val="00053CD3"/>
    <w:rsid w:val="00053D03"/>
    <w:rsid w:val="00054189"/>
    <w:rsid w:val="00054190"/>
    <w:rsid w:val="000542BA"/>
    <w:rsid w:val="00054398"/>
    <w:rsid w:val="00054433"/>
    <w:rsid w:val="00054F14"/>
    <w:rsid w:val="00055333"/>
    <w:rsid w:val="00055368"/>
    <w:rsid w:val="0005542F"/>
    <w:rsid w:val="0005545F"/>
    <w:rsid w:val="0005567F"/>
    <w:rsid w:val="0005581D"/>
    <w:rsid w:val="000558C4"/>
    <w:rsid w:val="00055DCE"/>
    <w:rsid w:val="00055E4B"/>
    <w:rsid w:val="00055E70"/>
    <w:rsid w:val="000560B6"/>
    <w:rsid w:val="00056557"/>
    <w:rsid w:val="0005684E"/>
    <w:rsid w:val="000568E3"/>
    <w:rsid w:val="00056B35"/>
    <w:rsid w:val="00056BAA"/>
    <w:rsid w:val="00057213"/>
    <w:rsid w:val="00057396"/>
    <w:rsid w:val="0005757A"/>
    <w:rsid w:val="000579F8"/>
    <w:rsid w:val="00057AF8"/>
    <w:rsid w:val="00057BE7"/>
    <w:rsid w:val="00057D02"/>
    <w:rsid w:val="000601EB"/>
    <w:rsid w:val="00060A6B"/>
    <w:rsid w:val="00060D49"/>
    <w:rsid w:val="00060E27"/>
    <w:rsid w:val="00060FC0"/>
    <w:rsid w:val="00060FC7"/>
    <w:rsid w:val="000616FD"/>
    <w:rsid w:val="00061919"/>
    <w:rsid w:val="00061BA9"/>
    <w:rsid w:val="00061EF0"/>
    <w:rsid w:val="00061FBC"/>
    <w:rsid w:val="000620FB"/>
    <w:rsid w:val="0006210D"/>
    <w:rsid w:val="00062139"/>
    <w:rsid w:val="0006221A"/>
    <w:rsid w:val="0006276B"/>
    <w:rsid w:val="0006286A"/>
    <w:rsid w:val="000629D8"/>
    <w:rsid w:val="00062D4F"/>
    <w:rsid w:val="00063626"/>
    <w:rsid w:val="0006366B"/>
    <w:rsid w:val="000636D3"/>
    <w:rsid w:val="00063825"/>
    <w:rsid w:val="00063EE6"/>
    <w:rsid w:val="00064399"/>
    <w:rsid w:val="000643BF"/>
    <w:rsid w:val="00064712"/>
    <w:rsid w:val="000647E3"/>
    <w:rsid w:val="000647EB"/>
    <w:rsid w:val="000649A6"/>
    <w:rsid w:val="00064A58"/>
    <w:rsid w:val="00064D07"/>
    <w:rsid w:val="00064DB6"/>
    <w:rsid w:val="000653E7"/>
    <w:rsid w:val="000654F5"/>
    <w:rsid w:val="00065766"/>
    <w:rsid w:val="000659B7"/>
    <w:rsid w:val="00065CF4"/>
    <w:rsid w:val="00065DAB"/>
    <w:rsid w:val="0006616F"/>
    <w:rsid w:val="0006632A"/>
    <w:rsid w:val="00066331"/>
    <w:rsid w:val="00066877"/>
    <w:rsid w:val="000668DA"/>
    <w:rsid w:val="00066920"/>
    <w:rsid w:val="00066B29"/>
    <w:rsid w:val="00066CBA"/>
    <w:rsid w:val="00066F43"/>
    <w:rsid w:val="00066F97"/>
    <w:rsid w:val="0006749B"/>
    <w:rsid w:val="000675C1"/>
    <w:rsid w:val="0006787D"/>
    <w:rsid w:val="00067894"/>
    <w:rsid w:val="00067BA5"/>
    <w:rsid w:val="00067CDC"/>
    <w:rsid w:val="00070288"/>
    <w:rsid w:val="0007050E"/>
    <w:rsid w:val="000707AD"/>
    <w:rsid w:val="000709ED"/>
    <w:rsid w:val="00070A9D"/>
    <w:rsid w:val="00070E0E"/>
    <w:rsid w:val="000711DE"/>
    <w:rsid w:val="00071222"/>
    <w:rsid w:val="000712B4"/>
    <w:rsid w:val="00071340"/>
    <w:rsid w:val="00071822"/>
    <w:rsid w:val="000718DD"/>
    <w:rsid w:val="00071C3C"/>
    <w:rsid w:val="00071DE4"/>
    <w:rsid w:val="00071E0D"/>
    <w:rsid w:val="00071E7A"/>
    <w:rsid w:val="00071E82"/>
    <w:rsid w:val="00072657"/>
    <w:rsid w:val="000726FD"/>
    <w:rsid w:val="00072A15"/>
    <w:rsid w:val="00072F86"/>
    <w:rsid w:val="00073110"/>
    <w:rsid w:val="00073929"/>
    <w:rsid w:val="00073AFB"/>
    <w:rsid w:val="00073BCB"/>
    <w:rsid w:val="00073EDA"/>
    <w:rsid w:val="000740CA"/>
    <w:rsid w:val="0007417C"/>
    <w:rsid w:val="000741CC"/>
    <w:rsid w:val="0007477E"/>
    <w:rsid w:val="00074A78"/>
    <w:rsid w:val="00074DAD"/>
    <w:rsid w:val="00074E88"/>
    <w:rsid w:val="0007505A"/>
    <w:rsid w:val="00075792"/>
    <w:rsid w:val="000758E2"/>
    <w:rsid w:val="000760AE"/>
    <w:rsid w:val="00076242"/>
    <w:rsid w:val="00076302"/>
    <w:rsid w:val="000766DC"/>
    <w:rsid w:val="000767D3"/>
    <w:rsid w:val="00076B50"/>
    <w:rsid w:val="00076B6A"/>
    <w:rsid w:val="00076C8C"/>
    <w:rsid w:val="00076CDA"/>
    <w:rsid w:val="000775A3"/>
    <w:rsid w:val="000776E0"/>
    <w:rsid w:val="00077A1C"/>
    <w:rsid w:val="00077A2E"/>
    <w:rsid w:val="00077B28"/>
    <w:rsid w:val="00077FE2"/>
    <w:rsid w:val="0008014F"/>
    <w:rsid w:val="00080338"/>
    <w:rsid w:val="00080722"/>
    <w:rsid w:val="0008081C"/>
    <w:rsid w:val="00080AF5"/>
    <w:rsid w:val="00080B12"/>
    <w:rsid w:val="00080BE9"/>
    <w:rsid w:val="00080EA8"/>
    <w:rsid w:val="0008143C"/>
    <w:rsid w:val="000818E1"/>
    <w:rsid w:val="00081BBA"/>
    <w:rsid w:val="00081E4E"/>
    <w:rsid w:val="0008239B"/>
    <w:rsid w:val="000823A2"/>
    <w:rsid w:val="0008250F"/>
    <w:rsid w:val="00082518"/>
    <w:rsid w:val="000828F0"/>
    <w:rsid w:val="000831F4"/>
    <w:rsid w:val="00083451"/>
    <w:rsid w:val="000837FE"/>
    <w:rsid w:val="000839F4"/>
    <w:rsid w:val="00083B8F"/>
    <w:rsid w:val="00083D31"/>
    <w:rsid w:val="00083E04"/>
    <w:rsid w:val="00083F0B"/>
    <w:rsid w:val="00084630"/>
    <w:rsid w:val="00084639"/>
    <w:rsid w:val="000847C6"/>
    <w:rsid w:val="00084BA0"/>
    <w:rsid w:val="00084EBC"/>
    <w:rsid w:val="000853E1"/>
    <w:rsid w:val="0008549D"/>
    <w:rsid w:val="00085533"/>
    <w:rsid w:val="00085584"/>
    <w:rsid w:val="0008574E"/>
    <w:rsid w:val="000859EB"/>
    <w:rsid w:val="00085B2B"/>
    <w:rsid w:val="00085B54"/>
    <w:rsid w:val="00085D23"/>
    <w:rsid w:val="00085E91"/>
    <w:rsid w:val="00085EAB"/>
    <w:rsid w:val="00085F56"/>
    <w:rsid w:val="000861FD"/>
    <w:rsid w:val="000864E1"/>
    <w:rsid w:val="0008695A"/>
    <w:rsid w:val="000870E9"/>
    <w:rsid w:val="00087304"/>
    <w:rsid w:val="000874DC"/>
    <w:rsid w:val="00087566"/>
    <w:rsid w:val="00087780"/>
    <w:rsid w:val="00087ABB"/>
    <w:rsid w:val="00090040"/>
    <w:rsid w:val="00090192"/>
    <w:rsid w:val="000903A0"/>
    <w:rsid w:val="00090503"/>
    <w:rsid w:val="00090860"/>
    <w:rsid w:val="00090C0A"/>
    <w:rsid w:val="00090E29"/>
    <w:rsid w:val="00090EF2"/>
    <w:rsid w:val="00091360"/>
    <w:rsid w:val="00091645"/>
    <w:rsid w:val="00091651"/>
    <w:rsid w:val="00091A5B"/>
    <w:rsid w:val="00091E87"/>
    <w:rsid w:val="000920BC"/>
    <w:rsid w:val="00092140"/>
    <w:rsid w:val="00092175"/>
    <w:rsid w:val="00092224"/>
    <w:rsid w:val="0009247D"/>
    <w:rsid w:val="000925DB"/>
    <w:rsid w:val="00092AD1"/>
    <w:rsid w:val="00092EB1"/>
    <w:rsid w:val="000930B9"/>
    <w:rsid w:val="00093238"/>
    <w:rsid w:val="000935D8"/>
    <w:rsid w:val="0009389B"/>
    <w:rsid w:val="000938B8"/>
    <w:rsid w:val="00093E7B"/>
    <w:rsid w:val="00094198"/>
    <w:rsid w:val="00094289"/>
    <w:rsid w:val="0009432E"/>
    <w:rsid w:val="000946B1"/>
    <w:rsid w:val="00094783"/>
    <w:rsid w:val="0009496E"/>
    <w:rsid w:val="00094B73"/>
    <w:rsid w:val="00094DC4"/>
    <w:rsid w:val="00094F2D"/>
    <w:rsid w:val="0009554F"/>
    <w:rsid w:val="00095668"/>
    <w:rsid w:val="00095B3F"/>
    <w:rsid w:val="00095D4E"/>
    <w:rsid w:val="00095E97"/>
    <w:rsid w:val="00095EBF"/>
    <w:rsid w:val="00096284"/>
    <w:rsid w:val="000965F0"/>
    <w:rsid w:val="000970B0"/>
    <w:rsid w:val="000979B4"/>
    <w:rsid w:val="00097FD3"/>
    <w:rsid w:val="000A060C"/>
    <w:rsid w:val="000A0B41"/>
    <w:rsid w:val="000A0C06"/>
    <w:rsid w:val="000A0D4C"/>
    <w:rsid w:val="000A0F7A"/>
    <w:rsid w:val="000A0FBB"/>
    <w:rsid w:val="000A107C"/>
    <w:rsid w:val="000A10EC"/>
    <w:rsid w:val="000A1249"/>
    <w:rsid w:val="000A12A1"/>
    <w:rsid w:val="000A171A"/>
    <w:rsid w:val="000A1976"/>
    <w:rsid w:val="000A1DA3"/>
    <w:rsid w:val="000A23FF"/>
    <w:rsid w:val="000A2502"/>
    <w:rsid w:val="000A25D5"/>
    <w:rsid w:val="000A271E"/>
    <w:rsid w:val="000A27B7"/>
    <w:rsid w:val="000A2BFD"/>
    <w:rsid w:val="000A2D21"/>
    <w:rsid w:val="000A2EDD"/>
    <w:rsid w:val="000A3380"/>
    <w:rsid w:val="000A33E1"/>
    <w:rsid w:val="000A3B02"/>
    <w:rsid w:val="000A3CA5"/>
    <w:rsid w:val="000A3DD8"/>
    <w:rsid w:val="000A47EC"/>
    <w:rsid w:val="000A48F7"/>
    <w:rsid w:val="000A4B36"/>
    <w:rsid w:val="000A4B90"/>
    <w:rsid w:val="000A4D6F"/>
    <w:rsid w:val="000A4FE3"/>
    <w:rsid w:val="000A50D0"/>
    <w:rsid w:val="000A52E2"/>
    <w:rsid w:val="000A538B"/>
    <w:rsid w:val="000A5495"/>
    <w:rsid w:val="000A573A"/>
    <w:rsid w:val="000A5D0F"/>
    <w:rsid w:val="000A5D75"/>
    <w:rsid w:val="000A6469"/>
    <w:rsid w:val="000A6E08"/>
    <w:rsid w:val="000A710E"/>
    <w:rsid w:val="000A78E1"/>
    <w:rsid w:val="000A78FC"/>
    <w:rsid w:val="000A7A3F"/>
    <w:rsid w:val="000A7A42"/>
    <w:rsid w:val="000A7C2E"/>
    <w:rsid w:val="000A7E2F"/>
    <w:rsid w:val="000A7EC4"/>
    <w:rsid w:val="000B0560"/>
    <w:rsid w:val="000B0711"/>
    <w:rsid w:val="000B0852"/>
    <w:rsid w:val="000B0E2D"/>
    <w:rsid w:val="000B0E49"/>
    <w:rsid w:val="000B0E5E"/>
    <w:rsid w:val="000B0E8A"/>
    <w:rsid w:val="000B128B"/>
    <w:rsid w:val="000B1330"/>
    <w:rsid w:val="000B1383"/>
    <w:rsid w:val="000B142E"/>
    <w:rsid w:val="000B1764"/>
    <w:rsid w:val="000B17B9"/>
    <w:rsid w:val="000B18F9"/>
    <w:rsid w:val="000B19B0"/>
    <w:rsid w:val="000B1C79"/>
    <w:rsid w:val="000B2136"/>
    <w:rsid w:val="000B22D4"/>
    <w:rsid w:val="000B2484"/>
    <w:rsid w:val="000B24A6"/>
    <w:rsid w:val="000B24FB"/>
    <w:rsid w:val="000B2D29"/>
    <w:rsid w:val="000B2E97"/>
    <w:rsid w:val="000B3118"/>
    <w:rsid w:val="000B31FC"/>
    <w:rsid w:val="000B33FE"/>
    <w:rsid w:val="000B383C"/>
    <w:rsid w:val="000B3DD1"/>
    <w:rsid w:val="000B4181"/>
    <w:rsid w:val="000B4289"/>
    <w:rsid w:val="000B44B7"/>
    <w:rsid w:val="000B4567"/>
    <w:rsid w:val="000B469A"/>
    <w:rsid w:val="000B4C3E"/>
    <w:rsid w:val="000B4EAE"/>
    <w:rsid w:val="000B52F1"/>
    <w:rsid w:val="000B58C4"/>
    <w:rsid w:val="000B58DF"/>
    <w:rsid w:val="000B597C"/>
    <w:rsid w:val="000B5CC6"/>
    <w:rsid w:val="000B5CCD"/>
    <w:rsid w:val="000B5E8B"/>
    <w:rsid w:val="000B5ECD"/>
    <w:rsid w:val="000B5FDA"/>
    <w:rsid w:val="000B629C"/>
    <w:rsid w:val="000B6669"/>
    <w:rsid w:val="000B668C"/>
    <w:rsid w:val="000B6936"/>
    <w:rsid w:val="000B6D42"/>
    <w:rsid w:val="000B6E03"/>
    <w:rsid w:val="000B6E19"/>
    <w:rsid w:val="000B6E64"/>
    <w:rsid w:val="000B72AA"/>
    <w:rsid w:val="000B73D3"/>
    <w:rsid w:val="000B770F"/>
    <w:rsid w:val="000B773F"/>
    <w:rsid w:val="000B7878"/>
    <w:rsid w:val="000B7AAB"/>
    <w:rsid w:val="000B7C70"/>
    <w:rsid w:val="000B7F25"/>
    <w:rsid w:val="000C00BB"/>
    <w:rsid w:val="000C01AA"/>
    <w:rsid w:val="000C0419"/>
    <w:rsid w:val="000C045F"/>
    <w:rsid w:val="000C0F83"/>
    <w:rsid w:val="000C0F9A"/>
    <w:rsid w:val="000C172B"/>
    <w:rsid w:val="000C1914"/>
    <w:rsid w:val="000C19B4"/>
    <w:rsid w:val="000C1BF3"/>
    <w:rsid w:val="000C1C01"/>
    <w:rsid w:val="000C1FBB"/>
    <w:rsid w:val="000C21C8"/>
    <w:rsid w:val="000C2274"/>
    <w:rsid w:val="000C23C5"/>
    <w:rsid w:val="000C23C6"/>
    <w:rsid w:val="000C2663"/>
    <w:rsid w:val="000C2815"/>
    <w:rsid w:val="000C29BB"/>
    <w:rsid w:val="000C29C3"/>
    <w:rsid w:val="000C2BCB"/>
    <w:rsid w:val="000C2D84"/>
    <w:rsid w:val="000C2FFF"/>
    <w:rsid w:val="000C3467"/>
    <w:rsid w:val="000C3501"/>
    <w:rsid w:val="000C3AF9"/>
    <w:rsid w:val="000C45B9"/>
    <w:rsid w:val="000C46EA"/>
    <w:rsid w:val="000C471D"/>
    <w:rsid w:val="000C47FB"/>
    <w:rsid w:val="000C4A55"/>
    <w:rsid w:val="000C4AF2"/>
    <w:rsid w:val="000C4DF0"/>
    <w:rsid w:val="000C5095"/>
    <w:rsid w:val="000C534C"/>
    <w:rsid w:val="000C53B8"/>
    <w:rsid w:val="000C5567"/>
    <w:rsid w:val="000C5878"/>
    <w:rsid w:val="000C5CC0"/>
    <w:rsid w:val="000C5F1E"/>
    <w:rsid w:val="000C5FAF"/>
    <w:rsid w:val="000C6121"/>
    <w:rsid w:val="000C6148"/>
    <w:rsid w:val="000C61E9"/>
    <w:rsid w:val="000C63C6"/>
    <w:rsid w:val="000C640B"/>
    <w:rsid w:val="000C692F"/>
    <w:rsid w:val="000C6AE3"/>
    <w:rsid w:val="000C6B3B"/>
    <w:rsid w:val="000C6B85"/>
    <w:rsid w:val="000C6E49"/>
    <w:rsid w:val="000C6F2C"/>
    <w:rsid w:val="000C712F"/>
    <w:rsid w:val="000C72A1"/>
    <w:rsid w:val="000C740F"/>
    <w:rsid w:val="000C7585"/>
    <w:rsid w:val="000C75FF"/>
    <w:rsid w:val="000C77B9"/>
    <w:rsid w:val="000C794D"/>
    <w:rsid w:val="000C79F9"/>
    <w:rsid w:val="000C7A1C"/>
    <w:rsid w:val="000C7DC4"/>
    <w:rsid w:val="000C7FAF"/>
    <w:rsid w:val="000C7FD0"/>
    <w:rsid w:val="000D0287"/>
    <w:rsid w:val="000D0544"/>
    <w:rsid w:val="000D0704"/>
    <w:rsid w:val="000D073F"/>
    <w:rsid w:val="000D0893"/>
    <w:rsid w:val="000D0CB3"/>
    <w:rsid w:val="000D1029"/>
    <w:rsid w:val="000D10E6"/>
    <w:rsid w:val="000D12A1"/>
    <w:rsid w:val="000D13E2"/>
    <w:rsid w:val="000D155C"/>
    <w:rsid w:val="000D1726"/>
    <w:rsid w:val="000D1EEA"/>
    <w:rsid w:val="000D2010"/>
    <w:rsid w:val="000D20F7"/>
    <w:rsid w:val="000D2715"/>
    <w:rsid w:val="000D27CD"/>
    <w:rsid w:val="000D2983"/>
    <w:rsid w:val="000D29AB"/>
    <w:rsid w:val="000D29E0"/>
    <w:rsid w:val="000D2C15"/>
    <w:rsid w:val="000D2E7B"/>
    <w:rsid w:val="000D2EEA"/>
    <w:rsid w:val="000D3012"/>
    <w:rsid w:val="000D31F7"/>
    <w:rsid w:val="000D35E5"/>
    <w:rsid w:val="000D3C23"/>
    <w:rsid w:val="000D3D14"/>
    <w:rsid w:val="000D4195"/>
    <w:rsid w:val="000D4773"/>
    <w:rsid w:val="000D4864"/>
    <w:rsid w:val="000D4AED"/>
    <w:rsid w:val="000D4DB6"/>
    <w:rsid w:val="000D4EAB"/>
    <w:rsid w:val="000D4F5F"/>
    <w:rsid w:val="000D56E2"/>
    <w:rsid w:val="000D573C"/>
    <w:rsid w:val="000D575B"/>
    <w:rsid w:val="000D59B6"/>
    <w:rsid w:val="000D5EDC"/>
    <w:rsid w:val="000D67F4"/>
    <w:rsid w:val="000D67FC"/>
    <w:rsid w:val="000D6971"/>
    <w:rsid w:val="000D6CAC"/>
    <w:rsid w:val="000D6EFE"/>
    <w:rsid w:val="000D7A07"/>
    <w:rsid w:val="000D7B9C"/>
    <w:rsid w:val="000D7BEB"/>
    <w:rsid w:val="000D7D57"/>
    <w:rsid w:val="000D7E17"/>
    <w:rsid w:val="000D7E78"/>
    <w:rsid w:val="000E0054"/>
    <w:rsid w:val="000E01C1"/>
    <w:rsid w:val="000E027B"/>
    <w:rsid w:val="000E02C7"/>
    <w:rsid w:val="000E0446"/>
    <w:rsid w:val="000E061D"/>
    <w:rsid w:val="000E0C03"/>
    <w:rsid w:val="000E108F"/>
    <w:rsid w:val="000E1236"/>
    <w:rsid w:val="000E1545"/>
    <w:rsid w:val="000E15E7"/>
    <w:rsid w:val="000E1633"/>
    <w:rsid w:val="000E1C85"/>
    <w:rsid w:val="000E1F05"/>
    <w:rsid w:val="000E2342"/>
    <w:rsid w:val="000E2707"/>
    <w:rsid w:val="000E2A50"/>
    <w:rsid w:val="000E2C34"/>
    <w:rsid w:val="000E2E84"/>
    <w:rsid w:val="000E30D7"/>
    <w:rsid w:val="000E31DA"/>
    <w:rsid w:val="000E3352"/>
    <w:rsid w:val="000E3683"/>
    <w:rsid w:val="000E376B"/>
    <w:rsid w:val="000E37F1"/>
    <w:rsid w:val="000E3996"/>
    <w:rsid w:val="000E39A9"/>
    <w:rsid w:val="000E3B80"/>
    <w:rsid w:val="000E3E2A"/>
    <w:rsid w:val="000E4150"/>
    <w:rsid w:val="000E4673"/>
    <w:rsid w:val="000E49CB"/>
    <w:rsid w:val="000E4CA7"/>
    <w:rsid w:val="000E4D5B"/>
    <w:rsid w:val="000E504E"/>
    <w:rsid w:val="000E5130"/>
    <w:rsid w:val="000E515D"/>
    <w:rsid w:val="000E5D4E"/>
    <w:rsid w:val="000E5FED"/>
    <w:rsid w:val="000E616C"/>
    <w:rsid w:val="000E61D3"/>
    <w:rsid w:val="000E69E7"/>
    <w:rsid w:val="000E6EA1"/>
    <w:rsid w:val="000E7617"/>
    <w:rsid w:val="000E7821"/>
    <w:rsid w:val="000E78AF"/>
    <w:rsid w:val="000E78CA"/>
    <w:rsid w:val="000E7CC6"/>
    <w:rsid w:val="000F0202"/>
    <w:rsid w:val="000F023D"/>
    <w:rsid w:val="000F0321"/>
    <w:rsid w:val="000F044E"/>
    <w:rsid w:val="000F04DA"/>
    <w:rsid w:val="000F06D6"/>
    <w:rsid w:val="000F0757"/>
    <w:rsid w:val="000F0989"/>
    <w:rsid w:val="000F0A2A"/>
    <w:rsid w:val="000F0C96"/>
    <w:rsid w:val="000F0FE9"/>
    <w:rsid w:val="000F1595"/>
    <w:rsid w:val="000F1631"/>
    <w:rsid w:val="000F1653"/>
    <w:rsid w:val="000F1749"/>
    <w:rsid w:val="000F1858"/>
    <w:rsid w:val="000F18A2"/>
    <w:rsid w:val="000F191B"/>
    <w:rsid w:val="000F1C13"/>
    <w:rsid w:val="000F24AC"/>
    <w:rsid w:val="000F2646"/>
    <w:rsid w:val="000F2792"/>
    <w:rsid w:val="000F2A28"/>
    <w:rsid w:val="000F2A78"/>
    <w:rsid w:val="000F2E95"/>
    <w:rsid w:val="000F2F87"/>
    <w:rsid w:val="000F301F"/>
    <w:rsid w:val="000F3043"/>
    <w:rsid w:val="000F314A"/>
    <w:rsid w:val="000F33FD"/>
    <w:rsid w:val="000F3614"/>
    <w:rsid w:val="000F3971"/>
    <w:rsid w:val="000F3E6B"/>
    <w:rsid w:val="000F3E7D"/>
    <w:rsid w:val="000F3EDF"/>
    <w:rsid w:val="000F3FB7"/>
    <w:rsid w:val="000F461A"/>
    <w:rsid w:val="000F495D"/>
    <w:rsid w:val="000F4AF3"/>
    <w:rsid w:val="000F4DFC"/>
    <w:rsid w:val="000F4EE2"/>
    <w:rsid w:val="000F5022"/>
    <w:rsid w:val="000F52C4"/>
    <w:rsid w:val="000F532A"/>
    <w:rsid w:val="000F56B2"/>
    <w:rsid w:val="000F5754"/>
    <w:rsid w:val="000F58BA"/>
    <w:rsid w:val="000F5A4A"/>
    <w:rsid w:val="000F5ADC"/>
    <w:rsid w:val="000F5BE9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FC4"/>
    <w:rsid w:val="000F7305"/>
    <w:rsid w:val="000F7767"/>
    <w:rsid w:val="000F78FC"/>
    <w:rsid w:val="000F7997"/>
    <w:rsid w:val="000F79BD"/>
    <w:rsid w:val="000F7A33"/>
    <w:rsid w:val="000F7CAA"/>
    <w:rsid w:val="000F7DC9"/>
    <w:rsid w:val="000F7DF9"/>
    <w:rsid w:val="0010006B"/>
    <w:rsid w:val="0010011E"/>
    <w:rsid w:val="00100517"/>
    <w:rsid w:val="00100837"/>
    <w:rsid w:val="00100B83"/>
    <w:rsid w:val="00100D05"/>
    <w:rsid w:val="001010A5"/>
    <w:rsid w:val="0010120C"/>
    <w:rsid w:val="00101214"/>
    <w:rsid w:val="00101371"/>
    <w:rsid w:val="001014D9"/>
    <w:rsid w:val="001015D2"/>
    <w:rsid w:val="0010178E"/>
    <w:rsid w:val="00101971"/>
    <w:rsid w:val="00101CA7"/>
    <w:rsid w:val="00101E1D"/>
    <w:rsid w:val="00102013"/>
    <w:rsid w:val="00102366"/>
    <w:rsid w:val="001026CC"/>
    <w:rsid w:val="00102789"/>
    <w:rsid w:val="00102ED2"/>
    <w:rsid w:val="00103350"/>
    <w:rsid w:val="00103391"/>
    <w:rsid w:val="001033B1"/>
    <w:rsid w:val="0010349F"/>
    <w:rsid w:val="0010375A"/>
    <w:rsid w:val="00103930"/>
    <w:rsid w:val="00103FCD"/>
    <w:rsid w:val="00104061"/>
    <w:rsid w:val="00104130"/>
    <w:rsid w:val="001041C2"/>
    <w:rsid w:val="001048E5"/>
    <w:rsid w:val="00104C69"/>
    <w:rsid w:val="00104D27"/>
    <w:rsid w:val="0010506A"/>
    <w:rsid w:val="0010514E"/>
    <w:rsid w:val="001054C5"/>
    <w:rsid w:val="0010559D"/>
    <w:rsid w:val="001056D6"/>
    <w:rsid w:val="00105929"/>
    <w:rsid w:val="00105A2F"/>
    <w:rsid w:val="00105B1C"/>
    <w:rsid w:val="00105B4F"/>
    <w:rsid w:val="001062D8"/>
    <w:rsid w:val="00106582"/>
    <w:rsid w:val="00106588"/>
    <w:rsid w:val="001066B4"/>
    <w:rsid w:val="001066F6"/>
    <w:rsid w:val="001068D1"/>
    <w:rsid w:val="001068F7"/>
    <w:rsid w:val="00106B2C"/>
    <w:rsid w:val="00106B42"/>
    <w:rsid w:val="00106BB9"/>
    <w:rsid w:val="00106CDD"/>
    <w:rsid w:val="00107357"/>
    <w:rsid w:val="00107740"/>
    <w:rsid w:val="00107DE3"/>
    <w:rsid w:val="00107EB1"/>
    <w:rsid w:val="00110067"/>
    <w:rsid w:val="001100CA"/>
    <w:rsid w:val="001100DA"/>
    <w:rsid w:val="001103C3"/>
    <w:rsid w:val="0011090D"/>
    <w:rsid w:val="001109E9"/>
    <w:rsid w:val="00110B43"/>
    <w:rsid w:val="00110B57"/>
    <w:rsid w:val="00110FD6"/>
    <w:rsid w:val="00111192"/>
    <w:rsid w:val="001112E8"/>
    <w:rsid w:val="00111356"/>
    <w:rsid w:val="00111477"/>
    <w:rsid w:val="0011197C"/>
    <w:rsid w:val="00111E0F"/>
    <w:rsid w:val="00112368"/>
    <w:rsid w:val="0011290F"/>
    <w:rsid w:val="00112BEA"/>
    <w:rsid w:val="00112FF0"/>
    <w:rsid w:val="00113642"/>
    <w:rsid w:val="001139F9"/>
    <w:rsid w:val="00113E03"/>
    <w:rsid w:val="00113FF0"/>
    <w:rsid w:val="001141F5"/>
    <w:rsid w:val="0011427B"/>
    <w:rsid w:val="0011445C"/>
    <w:rsid w:val="001148E3"/>
    <w:rsid w:val="00114958"/>
    <w:rsid w:val="00114BBF"/>
    <w:rsid w:val="00114E47"/>
    <w:rsid w:val="00114F1B"/>
    <w:rsid w:val="0011521F"/>
    <w:rsid w:val="00115336"/>
    <w:rsid w:val="00115802"/>
    <w:rsid w:val="00115904"/>
    <w:rsid w:val="0011592F"/>
    <w:rsid w:val="001160FA"/>
    <w:rsid w:val="00116234"/>
    <w:rsid w:val="0011624C"/>
    <w:rsid w:val="001162C1"/>
    <w:rsid w:val="001165A5"/>
    <w:rsid w:val="00116794"/>
    <w:rsid w:val="00116AE7"/>
    <w:rsid w:val="00116EC2"/>
    <w:rsid w:val="00116F43"/>
    <w:rsid w:val="00117355"/>
    <w:rsid w:val="001173A1"/>
    <w:rsid w:val="0011769C"/>
    <w:rsid w:val="001177B8"/>
    <w:rsid w:val="00117D6F"/>
    <w:rsid w:val="00117E2F"/>
    <w:rsid w:val="001202E8"/>
    <w:rsid w:val="00120737"/>
    <w:rsid w:val="001208CC"/>
    <w:rsid w:val="00120924"/>
    <w:rsid w:val="0012096E"/>
    <w:rsid w:val="00120C4E"/>
    <w:rsid w:val="00120C72"/>
    <w:rsid w:val="00120F70"/>
    <w:rsid w:val="001210B1"/>
    <w:rsid w:val="0012111A"/>
    <w:rsid w:val="00121557"/>
    <w:rsid w:val="001218B7"/>
    <w:rsid w:val="00121944"/>
    <w:rsid w:val="00121AD0"/>
    <w:rsid w:val="00121E01"/>
    <w:rsid w:val="00122211"/>
    <w:rsid w:val="001229FC"/>
    <w:rsid w:val="00122B19"/>
    <w:rsid w:val="0012306E"/>
    <w:rsid w:val="00123255"/>
    <w:rsid w:val="00123286"/>
    <w:rsid w:val="001235D9"/>
    <w:rsid w:val="00123DE9"/>
    <w:rsid w:val="00123F22"/>
    <w:rsid w:val="00123F44"/>
    <w:rsid w:val="001242A7"/>
    <w:rsid w:val="00124934"/>
    <w:rsid w:val="00124A2D"/>
    <w:rsid w:val="00124B29"/>
    <w:rsid w:val="00124C15"/>
    <w:rsid w:val="00124CFC"/>
    <w:rsid w:val="00124D0F"/>
    <w:rsid w:val="00124E6A"/>
    <w:rsid w:val="0012514B"/>
    <w:rsid w:val="00125150"/>
    <w:rsid w:val="001256D5"/>
    <w:rsid w:val="00125A34"/>
    <w:rsid w:val="00125DBF"/>
    <w:rsid w:val="00125F09"/>
    <w:rsid w:val="0012611C"/>
    <w:rsid w:val="0012631F"/>
    <w:rsid w:val="0012640B"/>
    <w:rsid w:val="0012657F"/>
    <w:rsid w:val="00126642"/>
    <w:rsid w:val="001266D3"/>
    <w:rsid w:val="00126DD5"/>
    <w:rsid w:val="00126F8E"/>
    <w:rsid w:val="00127181"/>
    <w:rsid w:val="00127275"/>
    <w:rsid w:val="00127553"/>
    <w:rsid w:val="0012756D"/>
    <w:rsid w:val="001278B9"/>
    <w:rsid w:val="00127A11"/>
    <w:rsid w:val="00127C49"/>
    <w:rsid w:val="001300B6"/>
    <w:rsid w:val="00130637"/>
    <w:rsid w:val="001310A1"/>
    <w:rsid w:val="001311D3"/>
    <w:rsid w:val="00131330"/>
    <w:rsid w:val="001313A2"/>
    <w:rsid w:val="001317C3"/>
    <w:rsid w:val="00131892"/>
    <w:rsid w:val="00131C60"/>
    <w:rsid w:val="00131CAF"/>
    <w:rsid w:val="00132517"/>
    <w:rsid w:val="001325A6"/>
    <w:rsid w:val="00132C6F"/>
    <w:rsid w:val="00132C9B"/>
    <w:rsid w:val="00132F57"/>
    <w:rsid w:val="0013306E"/>
    <w:rsid w:val="00133411"/>
    <w:rsid w:val="001334F7"/>
    <w:rsid w:val="00133A5B"/>
    <w:rsid w:val="00133BFA"/>
    <w:rsid w:val="00133C02"/>
    <w:rsid w:val="00133DFA"/>
    <w:rsid w:val="00134139"/>
    <w:rsid w:val="00134220"/>
    <w:rsid w:val="0013459C"/>
    <w:rsid w:val="00134677"/>
    <w:rsid w:val="00134CA0"/>
    <w:rsid w:val="00135B64"/>
    <w:rsid w:val="00135B65"/>
    <w:rsid w:val="00135C67"/>
    <w:rsid w:val="00135D77"/>
    <w:rsid w:val="00136161"/>
    <w:rsid w:val="00136299"/>
    <w:rsid w:val="0013656C"/>
    <w:rsid w:val="00136663"/>
    <w:rsid w:val="00136B8B"/>
    <w:rsid w:val="00136D1D"/>
    <w:rsid w:val="00136ED2"/>
    <w:rsid w:val="0013717D"/>
    <w:rsid w:val="001374CE"/>
    <w:rsid w:val="0013750E"/>
    <w:rsid w:val="00137742"/>
    <w:rsid w:val="001377A8"/>
    <w:rsid w:val="00137E0A"/>
    <w:rsid w:val="00140204"/>
    <w:rsid w:val="0014024F"/>
    <w:rsid w:val="001407BF"/>
    <w:rsid w:val="00140903"/>
    <w:rsid w:val="0014155C"/>
    <w:rsid w:val="0014184E"/>
    <w:rsid w:val="001419D4"/>
    <w:rsid w:val="00141C5C"/>
    <w:rsid w:val="001422FE"/>
    <w:rsid w:val="00142318"/>
    <w:rsid w:val="0014232B"/>
    <w:rsid w:val="0014237E"/>
    <w:rsid w:val="00142677"/>
    <w:rsid w:val="00142940"/>
    <w:rsid w:val="00142B67"/>
    <w:rsid w:val="00143278"/>
    <w:rsid w:val="00143425"/>
    <w:rsid w:val="001434CF"/>
    <w:rsid w:val="001435D2"/>
    <w:rsid w:val="001435DE"/>
    <w:rsid w:val="001437B8"/>
    <w:rsid w:val="00143B5A"/>
    <w:rsid w:val="00143D3F"/>
    <w:rsid w:val="00143DC0"/>
    <w:rsid w:val="0014463C"/>
    <w:rsid w:val="00144679"/>
    <w:rsid w:val="00144AD3"/>
    <w:rsid w:val="00144BAC"/>
    <w:rsid w:val="00144E7A"/>
    <w:rsid w:val="001456CF"/>
    <w:rsid w:val="00145DF6"/>
    <w:rsid w:val="00145EBF"/>
    <w:rsid w:val="00145F8E"/>
    <w:rsid w:val="00146104"/>
    <w:rsid w:val="0014673E"/>
    <w:rsid w:val="001467D5"/>
    <w:rsid w:val="00146930"/>
    <w:rsid w:val="0014754B"/>
    <w:rsid w:val="0014770E"/>
    <w:rsid w:val="00147764"/>
    <w:rsid w:val="00147C7A"/>
    <w:rsid w:val="00147CFF"/>
    <w:rsid w:val="00147FA3"/>
    <w:rsid w:val="00150082"/>
    <w:rsid w:val="0015026F"/>
    <w:rsid w:val="00150656"/>
    <w:rsid w:val="001506ED"/>
    <w:rsid w:val="00150C5A"/>
    <w:rsid w:val="00150F9C"/>
    <w:rsid w:val="00150FDB"/>
    <w:rsid w:val="0015147C"/>
    <w:rsid w:val="001516E0"/>
    <w:rsid w:val="00151732"/>
    <w:rsid w:val="0015190D"/>
    <w:rsid w:val="00151BE7"/>
    <w:rsid w:val="00151DB5"/>
    <w:rsid w:val="001520BF"/>
    <w:rsid w:val="00152711"/>
    <w:rsid w:val="00152856"/>
    <w:rsid w:val="00152BBD"/>
    <w:rsid w:val="00152BBF"/>
    <w:rsid w:val="00152EBA"/>
    <w:rsid w:val="00152F41"/>
    <w:rsid w:val="001530CB"/>
    <w:rsid w:val="0015311D"/>
    <w:rsid w:val="001531A2"/>
    <w:rsid w:val="0015327A"/>
    <w:rsid w:val="001533C7"/>
    <w:rsid w:val="00153594"/>
    <w:rsid w:val="00153684"/>
    <w:rsid w:val="0015384C"/>
    <w:rsid w:val="00153B5E"/>
    <w:rsid w:val="00153D36"/>
    <w:rsid w:val="001540BD"/>
    <w:rsid w:val="0015413C"/>
    <w:rsid w:val="00154366"/>
    <w:rsid w:val="001544DA"/>
    <w:rsid w:val="001544E6"/>
    <w:rsid w:val="0015451C"/>
    <w:rsid w:val="001547E8"/>
    <w:rsid w:val="00154B0C"/>
    <w:rsid w:val="00154B93"/>
    <w:rsid w:val="00154FE0"/>
    <w:rsid w:val="001551D0"/>
    <w:rsid w:val="001553B4"/>
    <w:rsid w:val="001555CD"/>
    <w:rsid w:val="0015562D"/>
    <w:rsid w:val="001557D1"/>
    <w:rsid w:val="001558D9"/>
    <w:rsid w:val="00155907"/>
    <w:rsid w:val="00155AFD"/>
    <w:rsid w:val="00155B15"/>
    <w:rsid w:val="00155FA6"/>
    <w:rsid w:val="001563EC"/>
    <w:rsid w:val="0015658A"/>
    <w:rsid w:val="00156BDB"/>
    <w:rsid w:val="00156C02"/>
    <w:rsid w:val="00156CCF"/>
    <w:rsid w:val="00156CE5"/>
    <w:rsid w:val="00157366"/>
    <w:rsid w:val="0015739C"/>
    <w:rsid w:val="001579AB"/>
    <w:rsid w:val="00157A96"/>
    <w:rsid w:val="00157BF6"/>
    <w:rsid w:val="00157C12"/>
    <w:rsid w:val="00157CE6"/>
    <w:rsid w:val="00157F95"/>
    <w:rsid w:val="00160191"/>
    <w:rsid w:val="00160951"/>
    <w:rsid w:val="00160BA7"/>
    <w:rsid w:val="001611BD"/>
    <w:rsid w:val="00161341"/>
    <w:rsid w:val="0016135F"/>
    <w:rsid w:val="00161712"/>
    <w:rsid w:val="001617F2"/>
    <w:rsid w:val="0016192E"/>
    <w:rsid w:val="00161A49"/>
    <w:rsid w:val="00161B4C"/>
    <w:rsid w:val="0016223C"/>
    <w:rsid w:val="00162A47"/>
    <w:rsid w:val="00162B69"/>
    <w:rsid w:val="00162E95"/>
    <w:rsid w:val="001630C1"/>
    <w:rsid w:val="001630EE"/>
    <w:rsid w:val="0016317C"/>
    <w:rsid w:val="00163203"/>
    <w:rsid w:val="00163268"/>
    <w:rsid w:val="001633D9"/>
    <w:rsid w:val="00163AF2"/>
    <w:rsid w:val="00163CC3"/>
    <w:rsid w:val="00163D1D"/>
    <w:rsid w:val="00163D68"/>
    <w:rsid w:val="00163DD4"/>
    <w:rsid w:val="00164212"/>
    <w:rsid w:val="00164603"/>
    <w:rsid w:val="001648BC"/>
    <w:rsid w:val="00164B39"/>
    <w:rsid w:val="00164B3D"/>
    <w:rsid w:val="00164E67"/>
    <w:rsid w:val="00165278"/>
    <w:rsid w:val="001655A8"/>
    <w:rsid w:val="0016576C"/>
    <w:rsid w:val="001657D8"/>
    <w:rsid w:val="001658C6"/>
    <w:rsid w:val="00165B15"/>
    <w:rsid w:val="00165C0C"/>
    <w:rsid w:val="00165DDA"/>
    <w:rsid w:val="0016627C"/>
    <w:rsid w:val="00166381"/>
    <w:rsid w:val="00166F60"/>
    <w:rsid w:val="001672FF"/>
    <w:rsid w:val="00167351"/>
    <w:rsid w:val="001673D2"/>
    <w:rsid w:val="0016754D"/>
    <w:rsid w:val="001677D8"/>
    <w:rsid w:val="00167B51"/>
    <w:rsid w:val="00167D19"/>
    <w:rsid w:val="00167E03"/>
    <w:rsid w:val="00170047"/>
    <w:rsid w:val="00170388"/>
    <w:rsid w:val="00170A6C"/>
    <w:rsid w:val="00170D0C"/>
    <w:rsid w:val="00170EB5"/>
    <w:rsid w:val="0017148C"/>
    <w:rsid w:val="001715BF"/>
    <w:rsid w:val="0017188D"/>
    <w:rsid w:val="00171890"/>
    <w:rsid w:val="00171906"/>
    <w:rsid w:val="001719D2"/>
    <w:rsid w:val="00171B0B"/>
    <w:rsid w:val="00171CD3"/>
    <w:rsid w:val="00172499"/>
    <w:rsid w:val="00172511"/>
    <w:rsid w:val="00172788"/>
    <w:rsid w:val="001727E4"/>
    <w:rsid w:val="0017283A"/>
    <w:rsid w:val="00172963"/>
    <w:rsid w:val="00172EAF"/>
    <w:rsid w:val="00172FEE"/>
    <w:rsid w:val="0017327B"/>
    <w:rsid w:val="001733C8"/>
    <w:rsid w:val="00173807"/>
    <w:rsid w:val="001739A1"/>
    <w:rsid w:val="00173A4F"/>
    <w:rsid w:val="00173C42"/>
    <w:rsid w:val="00173C63"/>
    <w:rsid w:val="0017416D"/>
    <w:rsid w:val="0017433A"/>
    <w:rsid w:val="00174433"/>
    <w:rsid w:val="0017473C"/>
    <w:rsid w:val="001747C3"/>
    <w:rsid w:val="00174CF7"/>
    <w:rsid w:val="00175337"/>
    <w:rsid w:val="0017536C"/>
    <w:rsid w:val="00175773"/>
    <w:rsid w:val="00175839"/>
    <w:rsid w:val="00175D7B"/>
    <w:rsid w:val="00175F5A"/>
    <w:rsid w:val="001763A5"/>
    <w:rsid w:val="00176461"/>
    <w:rsid w:val="0017651E"/>
    <w:rsid w:val="00176900"/>
    <w:rsid w:val="00176A24"/>
    <w:rsid w:val="00176D8C"/>
    <w:rsid w:val="0017747C"/>
    <w:rsid w:val="00177972"/>
    <w:rsid w:val="00177F0E"/>
    <w:rsid w:val="001800D6"/>
    <w:rsid w:val="00180906"/>
    <w:rsid w:val="0018090D"/>
    <w:rsid w:val="00180A6C"/>
    <w:rsid w:val="00180AD9"/>
    <w:rsid w:val="00180C65"/>
    <w:rsid w:val="00180D37"/>
    <w:rsid w:val="00180E14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03"/>
    <w:rsid w:val="00181AF9"/>
    <w:rsid w:val="001821D5"/>
    <w:rsid w:val="0018222F"/>
    <w:rsid w:val="0018223E"/>
    <w:rsid w:val="00182326"/>
    <w:rsid w:val="00182871"/>
    <w:rsid w:val="0018297B"/>
    <w:rsid w:val="0018310D"/>
    <w:rsid w:val="00183406"/>
    <w:rsid w:val="001834E1"/>
    <w:rsid w:val="00184151"/>
    <w:rsid w:val="0018429F"/>
    <w:rsid w:val="001843D4"/>
    <w:rsid w:val="0018498C"/>
    <w:rsid w:val="00184C5F"/>
    <w:rsid w:val="00184CBE"/>
    <w:rsid w:val="00185400"/>
    <w:rsid w:val="00185503"/>
    <w:rsid w:val="00185615"/>
    <w:rsid w:val="001856CC"/>
    <w:rsid w:val="00185789"/>
    <w:rsid w:val="00185BC0"/>
    <w:rsid w:val="00185D2A"/>
    <w:rsid w:val="00185D72"/>
    <w:rsid w:val="00185F44"/>
    <w:rsid w:val="0018623B"/>
    <w:rsid w:val="00186C47"/>
    <w:rsid w:val="00186CEB"/>
    <w:rsid w:val="00186DA2"/>
    <w:rsid w:val="00186E72"/>
    <w:rsid w:val="00186E77"/>
    <w:rsid w:val="00186E89"/>
    <w:rsid w:val="001870D4"/>
    <w:rsid w:val="001875B1"/>
    <w:rsid w:val="0018775E"/>
    <w:rsid w:val="0018784E"/>
    <w:rsid w:val="00187908"/>
    <w:rsid w:val="0018799E"/>
    <w:rsid w:val="00187C65"/>
    <w:rsid w:val="00187D82"/>
    <w:rsid w:val="00187F30"/>
    <w:rsid w:val="00190144"/>
    <w:rsid w:val="00190806"/>
    <w:rsid w:val="00190AA8"/>
    <w:rsid w:val="00190B28"/>
    <w:rsid w:val="00190FC9"/>
    <w:rsid w:val="00191083"/>
    <w:rsid w:val="001910AC"/>
    <w:rsid w:val="00191151"/>
    <w:rsid w:val="00191191"/>
    <w:rsid w:val="001912A1"/>
    <w:rsid w:val="001915E5"/>
    <w:rsid w:val="00191725"/>
    <w:rsid w:val="00191B7A"/>
    <w:rsid w:val="0019287B"/>
    <w:rsid w:val="00192E30"/>
    <w:rsid w:val="00193474"/>
    <w:rsid w:val="001936AF"/>
    <w:rsid w:val="00193862"/>
    <w:rsid w:val="00193B93"/>
    <w:rsid w:val="00193BC1"/>
    <w:rsid w:val="00193BE2"/>
    <w:rsid w:val="00193BFA"/>
    <w:rsid w:val="00193CD1"/>
    <w:rsid w:val="00193E6F"/>
    <w:rsid w:val="00193F75"/>
    <w:rsid w:val="001943ED"/>
    <w:rsid w:val="00194644"/>
    <w:rsid w:val="00194878"/>
    <w:rsid w:val="001948D1"/>
    <w:rsid w:val="00194923"/>
    <w:rsid w:val="00194B7D"/>
    <w:rsid w:val="00194D44"/>
    <w:rsid w:val="00194DC4"/>
    <w:rsid w:val="00194F4B"/>
    <w:rsid w:val="001950B8"/>
    <w:rsid w:val="00195163"/>
    <w:rsid w:val="001951DB"/>
    <w:rsid w:val="00195304"/>
    <w:rsid w:val="0019544D"/>
    <w:rsid w:val="001958FD"/>
    <w:rsid w:val="00195DB7"/>
    <w:rsid w:val="00195E6A"/>
    <w:rsid w:val="00195F81"/>
    <w:rsid w:val="00195F8E"/>
    <w:rsid w:val="0019632B"/>
    <w:rsid w:val="00196540"/>
    <w:rsid w:val="0019696F"/>
    <w:rsid w:val="00196ABB"/>
    <w:rsid w:val="00196B2D"/>
    <w:rsid w:val="00196C6A"/>
    <w:rsid w:val="0019764D"/>
    <w:rsid w:val="001976C4"/>
    <w:rsid w:val="00197994"/>
    <w:rsid w:val="00197A17"/>
    <w:rsid w:val="00197D2E"/>
    <w:rsid w:val="001A0040"/>
    <w:rsid w:val="001A008B"/>
    <w:rsid w:val="001A00D8"/>
    <w:rsid w:val="001A0A27"/>
    <w:rsid w:val="001A0CB2"/>
    <w:rsid w:val="001A0F0E"/>
    <w:rsid w:val="001A0F82"/>
    <w:rsid w:val="001A14C3"/>
    <w:rsid w:val="001A14E8"/>
    <w:rsid w:val="001A15CA"/>
    <w:rsid w:val="001A1DF3"/>
    <w:rsid w:val="001A1EAE"/>
    <w:rsid w:val="001A23DE"/>
    <w:rsid w:val="001A28AB"/>
    <w:rsid w:val="001A296D"/>
    <w:rsid w:val="001A2B46"/>
    <w:rsid w:val="001A2D51"/>
    <w:rsid w:val="001A3408"/>
    <w:rsid w:val="001A3526"/>
    <w:rsid w:val="001A3719"/>
    <w:rsid w:val="001A3A47"/>
    <w:rsid w:val="001A3BF9"/>
    <w:rsid w:val="001A3E7E"/>
    <w:rsid w:val="001A3F89"/>
    <w:rsid w:val="001A4160"/>
    <w:rsid w:val="001A4421"/>
    <w:rsid w:val="001A458A"/>
    <w:rsid w:val="001A4912"/>
    <w:rsid w:val="001A4EDF"/>
    <w:rsid w:val="001A4F01"/>
    <w:rsid w:val="001A4FFB"/>
    <w:rsid w:val="001A53A3"/>
    <w:rsid w:val="001A5403"/>
    <w:rsid w:val="001A5AC1"/>
    <w:rsid w:val="001A5F55"/>
    <w:rsid w:val="001A6341"/>
    <w:rsid w:val="001A64C2"/>
    <w:rsid w:val="001A65C7"/>
    <w:rsid w:val="001A68DE"/>
    <w:rsid w:val="001A6B33"/>
    <w:rsid w:val="001A6F04"/>
    <w:rsid w:val="001A7064"/>
    <w:rsid w:val="001A73CC"/>
    <w:rsid w:val="001A741C"/>
    <w:rsid w:val="001A7503"/>
    <w:rsid w:val="001A7636"/>
    <w:rsid w:val="001A77F2"/>
    <w:rsid w:val="001A7A7D"/>
    <w:rsid w:val="001A7C24"/>
    <w:rsid w:val="001A7D31"/>
    <w:rsid w:val="001A7E12"/>
    <w:rsid w:val="001A7F4D"/>
    <w:rsid w:val="001B021B"/>
    <w:rsid w:val="001B038D"/>
    <w:rsid w:val="001B05C2"/>
    <w:rsid w:val="001B0669"/>
    <w:rsid w:val="001B11CE"/>
    <w:rsid w:val="001B148B"/>
    <w:rsid w:val="001B186A"/>
    <w:rsid w:val="001B1ACF"/>
    <w:rsid w:val="001B1D45"/>
    <w:rsid w:val="001B1DFE"/>
    <w:rsid w:val="001B1E28"/>
    <w:rsid w:val="001B1F4E"/>
    <w:rsid w:val="001B2246"/>
    <w:rsid w:val="001B2937"/>
    <w:rsid w:val="001B2AC0"/>
    <w:rsid w:val="001B2EAD"/>
    <w:rsid w:val="001B2FD9"/>
    <w:rsid w:val="001B30B0"/>
    <w:rsid w:val="001B3175"/>
    <w:rsid w:val="001B3273"/>
    <w:rsid w:val="001B35CF"/>
    <w:rsid w:val="001B365B"/>
    <w:rsid w:val="001B37B0"/>
    <w:rsid w:val="001B3851"/>
    <w:rsid w:val="001B3AA4"/>
    <w:rsid w:val="001B3D38"/>
    <w:rsid w:val="001B41CB"/>
    <w:rsid w:val="001B4305"/>
    <w:rsid w:val="001B4422"/>
    <w:rsid w:val="001B449F"/>
    <w:rsid w:val="001B464E"/>
    <w:rsid w:val="001B48D1"/>
    <w:rsid w:val="001B4A71"/>
    <w:rsid w:val="001B4B10"/>
    <w:rsid w:val="001B4BD5"/>
    <w:rsid w:val="001B4DAA"/>
    <w:rsid w:val="001B4FA5"/>
    <w:rsid w:val="001B4FEA"/>
    <w:rsid w:val="001B527D"/>
    <w:rsid w:val="001B5A7A"/>
    <w:rsid w:val="001B5BF3"/>
    <w:rsid w:val="001B63FF"/>
    <w:rsid w:val="001B6592"/>
    <w:rsid w:val="001B65B5"/>
    <w:rsid w:val="001B65FF"/>
    <w:rsid w:val="001B662B"/>
    <w:rsid w:val="001B669A"/>
    <w:rsid w:val="001B673A"/>
    <w:rsid w:val="001B6809"/>
    <w:rsid w:val="001B6DE4"/>
    <w:rsid w:val="001B7266"/>
    <w:rsid w:val="001B7324"/>
    <w:rsid w:val="001B75CA"/>
    <w:rsid w:val="001B780D"/>
    <w:rsid w:val="001B794E"/>
    <w:rsid w:val="001B7A49"/>
    <w:rsid w:val="001B7BB0"/>
    <w:rsid w:val="001C0078"/>
    <w:rsid w:val="001C0169"/>
    <w:rsid w:val="001C0537"/>
    <w:rsid w:val="001C069E"/>
    <w:rsid w:val="001C08A2"/>
    <w:rsid w:val="001C093F"/>
    <w:rsid w:val="001C096A"/>
    <w:rsid w:val="001C0B02"/>
    <w:rsid w:val="001C0F9B"/>
    <w:rsid w:val="001C16E9"/>
    <w:rsid w:val="001C1747"/>
    <w:rsid w:val="001C1938"/>
    <w:rsid w:val="001C2EDB"/>
    <w:rsid w:val="001C2EEC"/>
    <w:rsid w:val="001C37B6"/>
    <w:rsid w:val="001C386E"/>
    <w:rsid w:val="001C397B"/>
    <w:rsid w:val="001C399E"/>
    <w:rsid w:val="001C3CC8"/>
    <w:rsid w:val="001C41DB"/>
    <w:rsid w:val="001C464E"/>
    <w:rsid w:val="001C482D"/>
    <w:rsid w:val="001C4981"/>
    <w:rsid w:val="001C4E5E"/>
    <w:rsid w:val="001C50A8"/>
    <w:rsid w:val="001C515B"/>
    <w:rsid w:val="001C581E"/>
    <w:rsid w:val="001C5AC5"/>
    <w:rsid w:val="001C5CAA"/>
    <w:rsid w:val="001C60B4"/>
    <w:rsid w:val="001C6315"/>
    <w:rsid w:val="001C68B6"/>
    <w:rsid w:val="001C6913"/>
    <w:rsid w:val="001C69AA"/>
    <w:rsid w:val="001C69BC"/>
    <w:rsid w:val="001C6B2D"/>
    <w:rsid w:val="001C6C81"/>
    <w:rsid w:val="001C74F6"/>
    <w:rsid w:val="001C7839"/>
    <w:rsid w:val="001C78F0"/>
    <w:rsid w:val="001C7A46"/>
    <w:rsid w:val="001C7E3E"/>
    <w:rsid w:val="001D00E3"/>
    <w:rsid w:val="001D0107"/>
    <w:rsid w:val="001D0348"/>
    <w:rsid w:val="001D03B2"/>
    <w:rsid w:val="001D08E6"/>
    <w:rsid w:val="001D0EB6"/>
    <w:rsid w:val="001D0F4F"/>
    <w:rsid w:val="001D1126"/>
    <w:rsid w:val="001D129F"/>
    <w:rsid w:val="001D1498"/>
    <w:rsid w:val="001D153C"/>
    <w:rsid w:val="001D17A5"/>
    <w:rsid w:val="001D17EA"/>
    <w:rsid w:val="001D1889"/>
    <w:rsid w:val="001D1A2A"/>
    <w:rsid w:val="001D1AAB"/>
    <w:rsid w:val="001D273E"/>
    <w:rsid w:val="001D2837"/>
    <w:rsid w:val="001D2B86"/>
    <w:rsid w:val="001D2E4C"/>
    <w:rsid w:val="001D2F6D"/>
    <w:rsid w:val="001D3255"/>
    <w:rsid w:val="001D3332"/>
    <w:rsid w:val="001D3B7F"/>
    <w:rsid w:val="001D402B"/>
    <w:rsid w:val="001D4057"/>
    <w:rsid w:val="001D540A"/>
    <w:rsid w:val="001D54C1"/>
    <w:rsid w:val="001D5603"/>
    <w:rsid w:val="001D5908"/>
    <w:rsid w:val="001D5932"/>
    <w:rsid w:val="001D5951"/>
    <w:rsid w:val="001D5D99"/>
    <w:rsid w:val="001D6694"/>
    <w:rsid w:val="001D67F5"/>
    <w:rsid w:val="001D6BCD"/>
    <w:rsid w:val="001D6D09"/>
    <w:rsid w:val="001D713F"/>
    <w:rsid w:val="001D7367"/>
    <w:rsid w:val="001D7401"/>
    <w:rsid w:val="001D7613"/>
    <w:rsid w:val="001D769E"/>
    <w:rsid w:val="001D76B4"/>
    <w:rsid w:val="001D7AFC"/>
    <w:rsid w:val="001D7B7D"/>
    <w:rsid w:val="001D7E46"/>
    <w:rsid w:val="001D7E4B"/>
    <w:rsid w:val="001D7E62"/>
    <w:rsid w:val="001D7FA0"/>
    <w:rsid w:val="001E0107"/>
    <w:rsid w:val="001E01B0"/>
    <w:rsid w:val="001E02CA"/>
    <w:rsid w:val="001E0436"/>
    <w:rsid w:val="001E0B81"/>
    <w:rsid w:val="001E0C2D"/>
    <w:rsid w:val="001E0CE4"/>
    <w:rsid w:val="001E0F12"/>
    <w:rsid w:val="001E152F"/>
    <w:rsid w:val="001E1A98"/>
    <w:rsid w:val="001E1B3B"/>
    <w:rsid w:val="001E1BB7"/>
    <w:rsid w:val="001E1E19"/>
    <w:rsid w:val="001E1E33"/>
    <w:rsid w:val="001E202D"/>
    <w:rsid w:val="001E2215"/>
    <w:rsid w:val="001E227F"/>
    <w:rsid w:val="001E2554"/>
    <w:rsid w:val="001E28CC"/>
    <w:rsid w:val="001E2A71"/>
    <w:rsid w:val="001E2AA5"/>
    <w:rsid w:val="001E2D31"/>
    <w:rsid w:val="001E375C"/>
    <w:rsid w:val="001E3E30"/>
    <w:rsid w:val="001E443F"/>
    <w:rsid w:val="001E5258"/>
    <w:rsid w:val="001E5375"/>
    <w:rsid w:val="001E56F2"/>
    <w:rsid w:val="001E5746"/>
    <w:rsid w:val="001E57DD"/>
    <w:rsid w:val="001E5882"/>
    <w:rsid w:val="001E5A44"/>
    <w:rsid w:val="001E5C51"/>
    <w:rsid w:val="001E5C6A"/>
    <w:rsid w:val="001E5CC7"/>
    <w:rsid w:val="001E5DAD"/>
    <w:rsid w:val="001E5F30"/>
    <w:rsid w:val="001E5FE7"/>
    <w:rsid w:val="001E639B"/>
    <w:rsid w:val="001E6546"/>
    <w:rsid w:val="001E6A82"/>
    <w:rsid w:val="001E6B14"/>
    <w:rsid w:val="001E6B2F"/>
    <w:rsid w:val="001E6CAC"/>
    <w:rsid w:val="001E6D66"/>
    <w:rsid w:val="001E728F"/>
    <w:rsid w:val="001E7640"/>
    <w:rsid w:val="001E7768"/>
    <w:rsid w:val="001E7EA2"/>
    <w:rsid w:val="001E7EF8"/>
    <w:rsid w:val="001F01C1"/>
    <w:rsid w:val="001F039D"/>
    <w:rsid w:val="001F0431"/>
    <w:rsid w:val="001F06A2"/>
    <w:rsid w:val="001F0905"/>
    <w:rsid w:val="001F0D44"/>
    <w:rsid w:val="001F0D5A"/>
    <w:rsid w:val="001F0DC8"/>
    <w:rsid w:val="001F1040"/>
    <w:rsid w:val="001F10B2"/>
    <w:rsid w:val="001F134A"/>
    <w:rsid w:val="001F1403"/>
    <w:rsid w:val="001F14E3"/>
    <w:rsid w:val="001F1823"/>
    <w:rsid w:val="001F1BD6"/>
    <w:rsid w:val="001F1C25"/>
    <w:rsid w:val="001F1C27"/>
    <w:rsid w:val="001F1D52"/>
    <w:rsid w:val="001F1FFC"/>
    <w:rsid w:val="001F201E"/>
    <w:rsid w:val="001F21BB"/>
    <w:rsid w:val="001F22E5"/>
    <w:rsid w:val="001F230F"/>
    <w:rsid w:val="001F247C"/>
    <w:rsid w:val="001F2658"/>
    <w:rsid w:val="001F2669"/>
    <w:rsid w:val="001F2812"/>
    <w:rsid w:val="001F291F"/>
    <w:rsid w:val="001F2D69"/>
    <w:rsid w:val="001F2D86"/>
    <w:rsid w:val="001F33B1"/>
    <w:rsid w:val="001F3920"/>
    <w:rsid w:val="001F3C78"/>
    <w:rsid w:val="001F4037"/>
    <w:rsid w:val="001F424C"/>
    <w:rsid w:val="001F42DE"/>
    <w:rsid w:val="001F4352"/>
    <w:rsid w:val="001F4597"/>
    <w:rsid w:val="001F4781"/>
    <w:rsid w:val="001F4957"/>
    <w:rsid w:val="001F4AC6"/>
    <w:rsid w:val="001F5508"/>
    <w:rsid w:val="001F550F"/>
    <w:rsid w:val="001F568E"/>
    <w:rsid w:val="001F5BFA"/>
    <w:rsid w:val="001F5C3D"/>
    <w:rsid w:val="001F6649"/>
    <w:rsid w:val="001F6745"/>
    <w:rsid w:val="001F682F"/>
    <w:rsid w:val="001F7136"/>
    <w:rsid w:val="001F72AE"/>
    <w:rsid w:val="001F75FA"/>
    <w:rsid w:val="001F7697"/>
    <w:rsid w:val="001F7A36"/>
    <w:rsid w:val="001F7FD4"/>
    <w:rsid w:val="0020064F"/>
    <w:rsid w:val="002007E4"/>
    <w:rsid w:val="00200963"/>
    <w:rsid w:val="00200E24"/>
    <w:rsid w:val="00200FE4"/>
    <w:rsid w:val="002011A8"/>
    <w:rsid w:val="0020120A"/>
    <w:rsid w:val="00201B5C"/>
    <w:rsid w:val="00201E00"/>
    <w:rsid w:val="002020D2"/>
    <w:rsid w:val="002027E8"/>
    <w:rsid w:val="00202A27"/>
    <w:rsid w:val="00202A61"/>
    <w:rsid w:val="00202FD6"/>
    <w:rsid w:val="002035A8"/>
    <w:rsid w:val="00203635"/>
    <w:rsid w:val="00203B9F"/>
    <w:rsid w:val="00204037"/>
    <w:rsid w:val="00204D7A"/>
    <w:rsid w:val="00205390"/>
    <w:rsid w:val="0020550E"/>
    <w:rsid w:val="00205770"/>
    <w:rsid w:val="002057C8"/>
    <w:rsid w:val="00205B2B"/>
    <w:rsid w:val="0020626D"/>
    <w:rsid w:val="002066DE"/>
    <w:rsid w:val="0020690E"/>
    <w:rsid w:val="00206916"/>
    <w:rsid w:val="00206BD7"/>
    <w:rsid w:val="00206DBA"/>
    <w:rsid w:val="00206E1F"/>
    <w:rsid w:val="00206EFC"/>
    <w:rsid w:val="00206F14"/>
    <w:rsid w:val="0020743F"/>
    <w:rsid w:val="002074CB"/>
    <w:rsid w:val="00210746"/>
    <w:rsid w:val="0021078D"/>
    <w:rsid w:val="00210907"/>
    <w:rsid w:val="00210F45"/>
    <w:rsid w:val="0021112C"/>
    <w:rsid w:val="0021144C"/>
    <w:rsid w:val="0021145D"/>
    <w:rsid w:val="0021164C"/>
    <w:rsid w:val="00211CD0"/>
    <w:rsid w:val="00211D78"/>
    <w:rsid w:val="0021202D"/>
    <w:rsid w:val="002122C7"/>
    <w:rsid w:val="002122F4"/>
    <w:rsid w:val="002124C6"/>
    <w:rsid w:val="0021265A"/>
    <w:rsid w:val="0021287D"/>
    <w:rsid w:val="00212B58"/>
    <w:rsid w:val="00212B6C"/>
    <w:rsid w:val="00212D15"/>
    <w:rsid w:val="00212F23"/>
    <w:rsid w:val="00213094"/>
    <w:rsid w:val="0021327E"/>
    <w:rsid w:val="00213340"/>
    <w:rsid w:val="00213360"/>
    <w:rsid w:val="0021336C"/>
    <w:rsid w:val="002133CE"/>
    <w:rsid w:val="0021343B"/>
    <w:rsid w:val="002134EA"/>
    <w:rsid w:val="00213636"/>
    <w:rsid w:val="00213D82"/>
    <w:rsid w:val="00213FC2"/>
    <w:rsid w:val="002142CB"/>
    <w:rsid w:val="002146F5"/>
    <w:rsid w:val="002149ED"/>
    <w:rsid w:val="00215113"/>
    <w:rsid w:val="0021512E"/>
    <w:rsid w:val="0021522A"/>
    <w:rsid w:val="0021537E"/>
    <w:rsid w:val="00215409"/>
    <w:rsid w:val="00215513"/>
    <w:rsid w:val="002159CB"/>
    <w:rsid w:val="00215AF7"/>
    <w:rsid w:val="00215B4F"/>
    <w:rsid w:val="00215D94"/>
    <w:rsid w:val="00215EE3"/>
    <w:rsid w:val="0021668D"/>
    <w:rsid w:val="0021676F"/>
    <w:rsid w:val="00216BBD"/>
    <w:rsid w:val="00216FBE"/>
    <w:rsid w:val="00217439"/>
    <w:rsid w:val="002175D2"/>
    <w:rsid w:val="00217714"/>
    <w:rsid w:val="002177BB"/>
    <w:rsid w:val="0021784E"/>
    <w:rsid w:val="0021791A"/>
    <w:rsid w:val="002179BD"/>
    <w:rsid w:val="00217B6D"/>
    <w:rsid w:val="00217CD0"/>
    <w:rsid w:val="002201DF"/>
    <w:rsid w:val="00220235"/>
    <w:rsid w:val="0022090C"/>
    <w:rsid w:val="00220B5A"/>
    <w:rsid w:val="00220DB5"/>
    <w:rsid w:val="00220E4B"/>
    <w:rsid w:val="00220E4C"/>
    <w:rsid w:val="00220F44"/>
    <w:rsid w:val="00220F51"/>
    <w:rsid w:val="00221318"/>
    <w:rsid w:val="002213CB"/>
    <w:rsid w:val="002217B8"/>
    <w:rsid w:val="00221AE4"/>
    <w:rsid w:val="00221B13"/>
    <w:rsid w:val="00221EB8"/>
    <w:rsid w:val="00221EE6"/>
    <w:rsid w:val="0022218E"/>
    <w:rsid w:val="002221E1"/>
    <w:rsid w:val="002225F1"/>
    <w:rsid w:val="002228AD"/>
    <w:rsid w:val="00222C23"/>
    <w:rsid w:val="00222FC0"/>
    <w:rsid w:val="00223169"/>
    <w:rsid w:val="002236D6"/>
    <w:rsid w:val="00223AEC"/>
    <w:rsid w:val="00223C26"/>
    <w:rsid w:val="002240DD"/>
    <w:rsid w:val="00224108"/>
    <w:rsid w:val="002249E5"/>
    <w:rsid w:val="00224A40"/>
    <w:rsid w:val="00224AEF"/>
    <w:rsid w:val="00224BB2"/>
    <w:rsid w:val="00224C4B"/>
    <w:rsid w:val="00224FDB"/>
    <w:rsid w:val="00224FE2"/>
    <w:rsid w:val="002250CC"/>
    <w:rsid w:val="00225AC4"/>
    <w:rsid w:val="00225AE9"/>
    <w:rsid w:val="00225B0D"/>
    <w:rsid w:val="00226281"/>
    <w:rsid w:val="00226A14"/>
    <w:rsid w:val="00226EF7"/>
    <w:rsid w:val="00226F9F"/>
    <w:rsid w:val="00227594"/>
    <w:rsid w:val="002276C4"/>
    <w:rsid w:val="00227D7E"/>
    <w:rsid w:val="00230193"/>
    <w:rsid w:val="002302F7"/>
    <w:rsid w:val="00230538"/>
    <w:rsid w:val="0023106D"/>
    <w:rsid w:val="0023137B"/>
    <w:rsid w:val="00231386"/>
    <w:rsid w:val="0023170A"/>
    <w:rsid w:val="00231755"/>
    <w:rsid w:val="002319C2"/>
    <w:rsid w:val="00231C47"/>
    <w:rsid w:val="00231C68"/>
    <w:rsid w:val="00231DCD"/>
    <w:rsid w:val="0023257C"/>
    <w:rsid w:val="00232594"/>
    <w:rsid w:val="00232A7C"/>
    <w:rsid w:val="00232D1A"/>
    <w:rsid w:val="00232D71"/>
    <w:rsid w:val="00232D76"/>
    <w:rsid w:val="00232F01"/>
    <w:rsid w:val="00232F4C"/>
    <w:rsid w:val="002334FE"/>
    <w:rsid w:val="002338AE"/>
    <w:rsid w:val="002338EB"/>
    <w:rsid w:val="00233993"/>
    <w:rsid w:val="0023426E"/>
    <w:rsid w:val="00234316"/>
    <w:rsid w:val="00234A60"/>
    <w:rsid w:val="00235028"/>
    <w:rsid w:val="00235057"/>
    <w:rsid w:val="002351CE"/>
    <w:rsid w:val="0023524C"/>
    <w:rsid w:val="0023550F"/>
    <w:rsid w:val="002355DC"/>
    <w:rsid w:val="00235742"/>
    <w:rsid w:val="002358ED"/>
    <w:rsid w:val="0023618C"/>
    <w:rsid w:val="00236BE7"/>
    <w:rsid w:val="00236F0E"/>
    <w:rsid w:val="00236FAF"/>
    <w:rsid w:val="00237155"/>
    <w:rsid w:val="00237248"/>
    <w:rsid w:val="002373AB"/>
    <w:rsid w:val="0023766D"/>
    <w:rsid w:val="002376FA"/>
    <w:rsid w:val="00237C00"/>
    <w:rsid w:val="00237D43"/>
    <w:rsid w:val="002400B3"/>
    <w:rsid w:val="0024020C"/>
    <w:rsid w:val="00240669"/>
    <w:rsid w:val="002408A4"/>
    <w:rsid w:val="00240A31"/>
    <w:rsid w:val="00240E33"/>
    <w:rsid w:val="00240EA8"/>
    <w:rsid w:val="00240F88"/>
    <w:rsid w:val="002410B8"/>
    <w:rsid w:val="002412E7"/>
    <w:rsid w:val="002413A3"/>
    <w:rsid w:val="0024151D"/>
    <w:rsid w:val="002418C4"/>
    <w:rsid w:val="00241F72"/>
    <w:rsid w:val="0024283A"/>
    <w:rsid w:val="00242A91"/>
    <w:rsid w:val="00242AB3"/>
    <w:rsid w:val="00242DC7"/>
    <w:rsid w:val="00242FF7"/>
    <w:rsid w:val="002437C0"/>
    <w:rsid w:val="002439BA"/>
    <w:rsid w:val="00243C19"/>
    <w:rsid w:val="00243C45"/>
    <w:rsid w:val="00243CF9"/>
    <w:rsid w:val="00243D06"/>
    <w:rsid w:val="00243F96"/>
    <w:rsid w:val="0024403A"/>
    <w:rsid w:val="00244652"/>
    <w:rsid w:val="0024465A"/>
    <w:rsid w:val="002446E0"/>
    <w:rsid w:val="002447CC"/>
    <w:rsid w:val="00244995"/>
    <w:rsid w:val="00244A83"/>
    <w:rsid w:val="00244F6B"/>
    <w:rsid w:val="00245320"/>
    <w:rsid w:val="00245395"/>
    <w:rsid w:val="0024545E"/>
    <w:rsid w:val="00245B0B"/>
    <w:rsid w:val="00245F17"/>
    <w:rsid w:val="002462E9"/>
    <w:rsid w:val="002463C6"/>
    <w:rsid w:val="002464D1"/>
    <w:rsid w:val="0024671D"/>
    <w:rsid w:val="00246E01"/>
    <w:rsid w:val="00246F8D"/>
    <w:rsid w:val="00247185"/>
    <w:rsid w:val="002471A6"/>
    <w:rsid w:val="00247542"/>
    <w:rsid w:val="00247E0E"/>
    <w:rsid w:val="00250423"/>
    <w:rsid w:val="002505FD"/>
    <w:rsid w:val="00250631"/>
    <w:rsid w:val="002509CE"/>
    <w:rsid w:val="002512AC"/>
    <w:rsid w:val="002514D9"/>
    <w:rsid w:val="00251558"/>
    <w:rsid w:val="0025164D"/>
    <w:rsid w:val="0025192D"/>
    <w:rsid w:val="00251A47"/>
    <w:rsid w:val="00251AF5"/>
    <w:rsid w:val="00251D05"/>
    <w:rsid w:val="00251FCF"/>
    <w:rsid w:val="0025205A"/>
    <w:rsid w:val="00252106"/>
    <w:rsid w:val="0025218D"/>
    <w:rsid w:val="00252269"/>
    <w:rsid w:val="00252647"/>
    <w:rsid w:val="00252BE3"/>
    <w:rsid w:val="00252BEB"/>
    <w:rsid w:val="00252DAD"/>
    <w:rsid w:val="00252E42"/>
    <w:rsid w:val="00252EE4"/>
    <w:rsid w:val="00253006"/>
    <w:rsid w:val="00253043"/>
    <w:rsid w:val="002533AF"/>
    <w:rsid w:val="002534C4"/>
    <w:rsid w:val="002535B3"/>
    <w:rsid w:val="002535F0"/>
    <w:rsid w:val="002539B2"/>
    <w:rsid w:val="002539C6"/>
    <w:rsid w:val="00253B4E"/>
    <w:rsid w:val="00253D20"/>
    <w:rsid w:val="00253EE4"/>
    <w:rsid w:val="00254680"/>
    <w:rsid w:val="00254E86"/>
    <w:rsid w:val="00254F04"/>
    <w:rsid w:val="00254F83"/>
    <w:rsid w:val="00255336"/>
    <w:rsid w:val="00255462"/>
    <w:rsid w:val="0025563D"/>
    <w:rsid w:val="002556C3"/>
    <w:rsid w:val="00255917"/>
    <w:rsid w:val="0025599F"/>
    <w:rsid w:val="00255B6A"/>
    <w:rsid w:val="00255C1A"/>
    <w:rsid w:val="00256379"/>
    <w:rsid w:val="00256627"/>
    <w:rsid w:val="0025664C"/>
    <w:rsid w:val="002567CC"/>
    <w:rsid w:val="00256CA1"/>
    <w:rsid w:val="00256D76"/>
    <w:rsid w:val="002573C2"/>
    <w:rsid w:val="0025750C"/>
    <w:rsid w:val="0025752B"/>
    <w:rsid w:val="002576A1"/>
    <w:rsid w:val="0025788E"/>
    <w:rsid w:val="00257D72"/>
    <w:rsid w:val="00260104"/>
    <w:rsid w:val="002607D0"/>
    <w:rsid w:val="00260944"/>
    <w:rsid w:val="00260B39"/>
    <w:rsid w:val="00260DDC"/>
    <w:rsid w:val="00260EEE"/>
    <w:rsid w:val="00260FE0"/>
    <w:rsid w:val="002611D6"/>
    <w:rsid w:val="00261287"/>
    <w:rsid w:val="00261322"/>
    <w:rsid w:val="00261830"/>
    <w:rsid w:val="00261B80"/>
    <w:rsid w:val="00261BF4"/>
    <w:rsid w:val="00261D9B"/>
    <w:rsid w:val="00261F28"/>
    <w:rsid w:val="002620BB"/>
    <w:rsid w:val="0026222B"/>
    <w:rsid w:val="0026237C"/>
    <w:rsid w:val="00262AE2"/>
    <w:rsid w:val="00262F3A"/>
    <w:rsid w:val="002630C1"/>
    <w:rsid w:val="00263417"/>
    <w:rsid w:val="002636E3"/>
    <w:rsid w:val="0026384A"/>
    <w:rsid w:val="00263B06"/>
    <w:rsid w:val="00263B36"/>
    <w:rsid w:val="00263EE2"/>
    <w:rsid w:val="00263F3B"/>
    <w:rsid w:val="002641BE"/>
    <w:rsid w:val="0026443A"/>
    <w:rsid w:val="00264A7F"/>
    <w:rsid w:val="00264AA5"/>
    <w:rsid w:val="00264C18"/>
    <w:rsid w:val="00264C62"/>
    <w:rsid w:val="00264CC4"/>
    <w:rsid w:val="00264CE7"/>
    <w:rsid w:val="00264F8C"/>
    <w:rsid w:val="00264FA0"/>
    <w:rsid w:val="0026568E"/>
    <w:rsid w:val="00265963"/>
    <w:rsid w:val="00265D6A"/>
    <w:rsid w:val="0026612F"/>
    <w:rsid w:val="002662D6"/>
    <w:rsid w:val="00266595"/>
    <w:rsid w:val="00266681"/>
    <w:rsid w:val="002666D0"/>
    <w:rsid w:val="00266801"/>
    <w:rsid w:val="00266A66"/>
    <w:rsid w:val="00266E2A"/>
    <w:rsid w:val="00266FEA"/>
    <w:rsid w:val="002670A6"/>
    <w:rsid w:val="002670E0"/>
    <w:rsid w:val="00267139"/>
    <w:rsid w:val="00267493"/>
    <w:rsid w:val="002677F3"/>
    <w:rsid w:val="00267886"/>
    <w:rsid w:val="002678B7"/>
    <w:rsid w:val="002679C5"/>
    <w:rsid w:val="00267CA2"/>
    <w:rsid w:val="00267E6E"/>
    <w:rsid w:val="00267FD1"/>
    <w:rsid w:val="00267FE4"/>
    <w:rsid w:val="002701D5"/>
    <w:rsid w:val="002708BE"/>
    <w:rsid w:val="00270A4D"/>
    <w:rsid w:val="00270D22"/>
    <w:rsid w:val="00271062"/>
    <w:rsid w:val="002714D1"/>
    <w:rsid w:val="00271519"/>
    <w:rsid w:val="00271590"/>
    <w:rsid w:val="002715D5"/>
    <w:rsid w:val="00271785"/>
    <w:rsid w:val="00271968"/>
    <w:rsid w:val="00271AE1"/>
    <w:rsid w:val="00271B21"/>
    <w:rsid w:val="00271C4D"/>
    <w:rsid w:val="00271DE4"/>
    <w:rsid w:val="00271DF0"/>
    <w:rsid w:val="00271F02"/>
    <w:rsid w:val="00272549"/>
    <w:rsid w:val="00272BF1"/>
    <w:rsid w:val="00272D23"/>
    <w:rsid w:val="00272FF8"/>
    <w:rsid w:val="002730C4"/>
    <w:rsid w:val="0027358C"/>
    <w:rsid w:val="00273909"/>
    <w:rsid w:val="00273AA3"/>
    <w:rsid w:val="00273AC6"/>
    <w:rsid w:val="00273B31"/>
    <w:rsid w:val="00273CB3"/>
    <w:rsid w:val="00273DC4"/>
    <w:rsid w:val="002743A3"/>
    <w:rsid w:val="002744D7"/>
    <w:rsid w:val="002745AD"/>
    <w:rsid w:val="0027471C"/>
    <w:rsid w:val="00274A5A"/>
    <w:rsid w:val="00274D13"/>
    <w:rsid w:val="00274E47"/>
    <w:rsid w:val="00274F6C"/>
    <w:rsid w:val="00274FD1"/>
    <w:rsid w:val="002750A0"/>
    <w:rsid w:val="002750A5"/>
    <w:rsid w:val="0027519E"/>
    <w:rsid w:val="0027576C"/>
    <w:rsid w:val="0027580A"/>
    <w:rsid w:val="00275CB8"/>
    <w:rsid w:val="00275E94"/>
    <w:rsid w:val="00275EE0"/>
    <w:rsid w:val="00275F0C"/>
    <w:rsid w:val="002760A1"/>
    <w:rsid w:val="00276171"/>
    <w:rsid w:val="002761F2"/>
    <w:rsid w:val="002763BF"/>
    <w:rsid w:val="002766A5"/>
    <w:rsid w:val="0027681E"/>
    <w:rsid w:val="00276C0A"/>
    <w:rsid w:val="00276D75"/>
    <w:rsid w:val="00276ED8"/>
    <w:rsid w:val="00276EE5"/>
    <w:rsid w:val="00276F2B"/>
    <w:rsid w:val="00276F9E"/>
    <w:rsid w:val="00277145"/>
    <w:rsid w:val="002773FE"/>
    <w:rsid w:val="00277529"/>
    <w:rsid w:val="00277634"/>
    <w:rsid w:val="002776E6"/>
    <w:rsid w:val="002779E4"/>
    <w:rsid w:val="00277C00"/>
    <w:rsid w:val="00277D29"/>
    <w:rsid w:val="002804C5"/>
    <w:rsid w:val="00280689"/>
    <w:rsid w:val="0028094E"/>
    <w:rsid w:val="00280ADF"/>
    <w:rsid w:val="002811ED"/>
    <w:rsid w:val="0028121B"/>
    <w:rsid w:val="00281256"/>
    <w:rsid w:val="00281350"/>
    <w:rsid w:val="002815B1"/>
    <w:rsid w:val="00281630"/>
    <w:rsid w:val="00281940"/>
    <w:rsid w:val="002819A0"/>
    <w:rsid w:val="00281C38"/>
    <w:rsid w:val="00281D25"/>
    <w:rsid w:val="00281FAF"/>
    <w:rsid w:val="00282357"/>
    <w:rsid w:val="00282436"/>
    <w:rsid w:val="00282582"/>
    <w:rsid w:val="0028259D"/>
    <w:rsid w:val="00282A81"/>
    <w:rsid w:val="00282A8C"/>
    <w:rsid w:val="00282C8A"/>
    <w:rsid w:val="00282FA3"/>
    <w:rsid w:val="00282FC7"/>
    <w:rsid w:val="00282FF5"/>
    <w:rsid w:val="0028306D"/>
    <w:rsid w:val="002832BE"/>
    <w:rsid w:val="002832BF"/>
    <w:rsid w:val="002837CB"/>
    <w:rsid w:val="00284380"/>
    <w:rsid w:val="00284399"/>
    <w:rsid w:val="002846F8"/>
    <w:rsid w:val="00284905"/>
    <w:rsid w:val="00284A9A"/>
    <w:rsid w:val="00284CB4"/>
    <w:rsid w:val="00284D2E"/>
    <w:rsid w:val="00284E92"/>
    <w:rsid w:val="00284F00"/>
    <w:rsid w:val="00284FE0"/>
    <w:rsid w:val="00285068"/>
    <w:rsid w:val="002853FD"/>
    <w:rsid w:val="00285500"/>
    <w:rsid w:val="0028564B"/>
    <w:rsid w:val="0028592F"/>
    <w:rsid w:val="00285C25"/>
    <w:rsid w:val="0028601A"/>
    <w:rsid w:val="00286180"/>
    <w:rsid w:val="002864D1"/>
    <w:rsid w:val="00286617"/>
    <w:rsid w:val="00286671"/>
    <w:rsid w:val="002866E1"/>
    <w:rsid w:val="00286715"/>
    <w:rsid w:val="0028684E"/>
    <w:rsid w:val="00286946"/>
    <w:rsid w:val="00286E90"/>
    <w:rsid w:val="0028713C"/>
    <w:rsid w:val="002877C5"/>
    <w:rsid w:val="002879DF"/>
    <w:rsid w:val="00287A16"/>
    <w:rsid w:val="00287AF6"/>
    <w:rsid w:val="00287F3A"/>
    <w:rsid w:val="002903DD"/>
    <w:rsid w:val="00290531"/>
    <w:rsid w:val="0029054D"/>
    <w:rsid w:val="002907BA"/>
    <w:rsid w:val="002908F7"/>
    <w:rsid w:val="00290A72"/>
    <w:rsid w:val="00290A8F"/>
    <w:rsid w:val="00290DDB"/>
    <w:rsid w:val="00291383"/>
    <w:rsid w:val="002913DB"/>
    <w:rsid w:val="00291640"/>
    <w:rsid w:val="00291688"/>
    <w:rsid w:val="002916FD"/>
    <w:rsid w:val="00291752"/>
    <w:rsid w:val="00291E58"/>
    <w:rsid w:val="00291F20"/>
    <w:rsid w:val="00291F3A"/>
    <w:rsid w:val="00291F4C"/>
    <w:rsid w:val="0029219E"/>
    <w:rsid w:val="002923B6"/>
    <w:rsid w:val="0029260A"/>
    <w:rsid w:val="002928E5"/>
    <w:rsid w:val="002929D0"/>
    <w:rsid w:val="00292BCE"/>
    <w:rsid w:val="00292D7E"/>
    <w:rsid w:val="00293041"/>
    <w:rsid w:val="0029317D"/>
    <w:rsid w:val="0029359E"/>
    <w:rsid w:val="0029360A"/>
    <w:rsid w:val="00293641"/>
    <w:rsid w:val="00293747"/>
    <w:rsid w:val="00293EDC"/>
    <w:rsid w:val="00293EFE"/>
    <w:rsid w:val="00293F5B"/>
    <w:rsid w:val="002941C6"/>
    <w:rsid w:val="002942E5"/>
    <w:rsid w:val="002944E8"/>
    <w:rsid w:val="00294520"/>
    <w:rsid w:val="00294675"/>
    <w:rsid w:val="002946FB"/>
    <w:rsid w:val="0029489F"/>
    <w:rsid w:val="00294959"/>
    <w:rsid w:val="0029496A"/>
    <w:rsid w:val="00294998"/>
    <w:rsid w:val="002949E2"/>
    <w:rsid w:val="00294C8E"/>
    <w:rsid w:val="00294FA7"/>
    <w:rsid w:val="00295313"/>
    <w:rsid w:val="002953FB"/>
    <w:rsid w:val="0029553B"/>
    <w:rsid w:val="00295584"/>
    <w:rsid w:val="002959DF"/>
    <w:rsid w:val="00295BAB"/>
    <w:rsid w:val="00295BE5"/>
    <w:rsid w:val="0029672F"/>
    <w:rsid w:val="00296DEF"/>
    <w:rsid w:val="00296E18"/>
    <w:rsid w:val="0029712D"/>
    <w:rsid w:val="0029746D"/>
    <w:rsid w:val="0029757F"/>
    <w:rsid w:val="002975B1"/>
    <w:rsid w:val="002979C1"/>
    <w:rsid w:val="002A0193"/>
    <w:rsid w:val="002A0748"/>
    <w:rsid w:val="002A0AEF"/>
    <w:rsid w:val="002A0D70"/>
    <w:rsid w:val="002A0DDA"/>
    <w:rsid w:val="002A0F55"/>
    <w:rsid w:val="002A158A"/>
    <w:rsid w:val="002A19CE"/>
    <w:rsid w:val="002A19FB"/>
    <w:rsid w:val="002A1D27"/>
    <w:rsid w:val="002A1F25"/>
    <w:rsid w:val="002A29B6"/>
    <w:rsid w:val="002A2F3E"/>
    <w:rsid w:val="002A300E"/>
    <w:rsid w:val="002A3079"/>
    <w:rsid w:val="002A30DA"/>
    <w:rsid w:val="002A328D"/>
    <w:rsid w:val="002A38DB"/>
    <w:rsid w:val="002A3C96"/>
    <w:rsid w:val="002A3E96"/>
    <w:rsid w:val="002A3ED9"/>
    <w:rsid w:val="002A4267"/>
    <w:rsid w:val="002A447F"/>
    <w:rsid w:val="002A4561"/>
    <w:rsid w:val="002A4795"/>
    <w:rsid w:val="002A47F8"/>
    <w:rsid w:val="002A5020"/>
    <w:rsid w:val="002A5158"/>
    <w:rsid w:val="002A560C"/>
    <w:rsid w:val="002A58AA"/>
    <w:rsid w:val="002A5908"/>
    <w:rsid w:val="002A606B"/>
    <w:rsid w:val="002A62A4"/>
    <w:rsid w:val="002A6717"/>
    <w:rsid w:val="002A6930"/>
    <w:rsid w:val="002A6CAE"/>
    <w:rsid w:val="002A6CDA"/>
    <w:rsid w:val="002A70A4"/>
    <w:rsid w:val="002A7194"/>
    <w:rsid w:val="002A727B"/>
    <w:rsid w:val="002A7538"/>
    <w:rsid w:val="002A7552"/>
    <w:rsid w:val="002A797E"/>
    <w:rsid w:val="002A7D38"/>
    <w:rsid w:val="002A7DF3"/>
    <w:rsid w:val="002A7EF5"/>
    <w:rsid w:val="002B02DA"/>
    <w:rsid w:val="002B0364"/>
    <w:rsid w:val="002B0420"/>
    <w:rsid w:val="002B072F"/>
    <w:rsid w:val="002B07A7"/>
    <w:rsid w:val="002B0A34"/>
    <w:rsid w:val="002B0B2F"/>
    <w:rsid w:val="002B0CAE"/>
    <w:rsid w:val="002B0CDA"/>
    <w:rsid w:val="002B111D"/>
    <w:rsid w:val="002B14C9"/>
    <w:rsid w:val="002B1611"/>
    <w:rsid w:val="002B1BCE"/>
    <w:rsid w:val="002B1C21"/>
    <w:rsid w:val="002B2794"/>
    <w:rsid w:val="002B2914"/>
    <w:rsid w:val="002B2945"/>
    <w:rsid w:val="002B2B1B"/>
    <w:rsid w:val="002B2BB3"/>
    <w:rsid w:val="002B2C78"/>
    <w:rsid w:val="002B2D14"/>
    <w:rsid w:val="002B2D33"/>
    <w:rsid w:val="002B2EC9"/>
    <w:rsid w:val="002B34C7"/>
    <w:rsid w:val="002B3695"/>
    <w:rsid w:val="002B3781"/>
    <w:rsid w:val="002B3835"/>
    <w:rsid w:val="002B3BAA"/>
    <w:rsid w:val="002B3E0E"/>
    <w:rsid w:val="002B410B"/>
    <w:rsid w:val="002B42BF"/>
    <w:rsid w:val="002B4834"/>
    <w:rsid w:val="002B48DF"/>
    <w:rsid w:val="002B4A57"/>
    <w:rsid w:val="002B4EEE"/>
    <w:rsid w:val="002B5215"/>
    <w:rsid w:val="002B54DB"/>
    <w:rsid w:val="002B551D"/>
    <w:rsid w:val="002B5729"/>
    <w:rsid w:val="002B580B"/>
    <w:rsid w:val="002B5967"/>
    <w:rsid w:val="002B5CA4"/>
    <w:rsid w:val="002B5F36"/>
    <w:rsid w:val="002B6141"/>
    <w:rsid w:val="002B6374"/>
    <w:rsid w:val="002B6462"/>
    <w:rsid w:val="002B6464"/>
    <w:rsid w:val="002B6741"/>
    <w:rsid w:val="002B674C"/>
    <w:rsid w:val="002B69B2"/>
    <w:rsid w:val="002B6E77"/>
    <w:rsid w:val="002B6FCE"/>
    <w:rsid w:val="002B7545"/>
    <w:rsid w:val="002B793F"/>
    <w:rsid w:val="002B7D76"/>
    <w:rsid w:val="002B7F7C"/>
    <w:rsid w:val="002C023A"/>
    <w:rsid w:val="002C034C"/>
    <w:rsid w:val="002C0826"/>
    <w:rsid w:val="002C089A"/>
    <w:rsid w:val="002C09EF"/>
    <w:rsid w:val="002C0B03"/>
    <w:rsid w:val="002C0C67"/>
    <w:rsid w:val="002C0D55"/>
    <w:rsid w:val="002C0EAB"/>
    <w:rsid w:val="002C104D"/>
    <w:rsid w:val="002C111F"/>
    <w:rsid w:val="002C117C"/>
    <w:rsid w:val="002C1404"/>
    <w:rsid w:val="002C1664"/>
    <w:rsid w:val="002C1F1F"/>
    <w:rsid w:val="002C20E6"/>
    <w:rsid w:val="002C26BB"/>
    <w:rsid w:val="002C26EF"/>
    <w:rsid w:val="002C282D"/>
    <w:rsid w:val="002C2968"/>
    <w:rsid w:val="002C29DA"/>
    <w:rsid w:val="002C2DCC"/>
    <w:rsid w:val="002C2FA7"/>
    <w:rsid w:val="002C2FE4"/>
    <w:rsid w:val="002C3104"/>
    <w:rsid w:val="002C3270"/>
    <w:rsid w:val="002C335B"/>
    <w:rsid w:val="002C3472"/>
    <w:rsid w:val="002C359B"/>
    <w:rsid w:val="002C3671"/>
    <w:rsid w:val="002C37B5"/>
    <w:rsid w:val="002C3949"/>
    <w:rsid w:val="002C3AF2"/>
    <w:rsid w:val="002C3DD6"/>
    <w:rsid w:val="002C3F3A"/>
    <w:rsid w:val="002C3FB4"/>
    <w:rsid w:val="002C3FFE"/>
    <w:rsid w:val="002C4307"/>
    <w:rsid w:val="002C44F0"/>
    <w:rsid w:val="002C47C4"/>
    <w:rsid w:val="002C4ADA"/>
    <w:rsid w:val="002C4D87"/>
    <w:rsid w:val="002C4DA3"/>
    <w:rsid w:val="002C5460"/>
    <w:rsid w:val="002C5899"/>
    <w:rsid w:val="002C5943"/>
    <w:rsid w:val="002C59FD"/>
    <w:rsid w:val="002C5BFB"/>
    <w:rsid w:val="002C5C6E"/>
    <w:rsid w:val="002C5C7A"/>
    <w:rsid w:val="002C6178"/>
    <w:rsid w:val="002C6574"/>
    <w:rsid w:val="002C65C5"/>
    <w:rsid w:val="002C65D9"/>
    <w:rsid w:val="002C66C3"/>
    <w:rsid w:val="002C6827"/>
    <w:rsid w:val="002C69F3"/>
    <w:rsid w:val="002C6A38"/>
    <w:rsid w:val="002C7131"/>
    <w:rsid w:val="002C75C7"/>
    <w:rsid w:val="002C7ABE"/>
    <w:rsid w:val="002C7B0C"/>
    <w:rsid w:val="002C7BB3"/>
    <w:rsid w:val="002C7EDD"/>
    <w:rsid w:val="002D0045"/>
    <w:rsid w:val="002D010E"/>
    <w:rsid w:val="002D0418"/>
    <w:rsid w:val="002D04CB"/>
    <w:rsid w:val="002D056D"/>
    <w:rsid w:val="002D07E9"/>
    <w:rsid w:val="002D096C"/>
    <w:rsid w:val="002D0987"/>
    <w:rsid w:val="002D09F2"/>
    <w:rsid w:val="002D0CD5"/>
    <w:rsid w:val="002D1396"/>
    <w:rsid w:val="002D145D"/>
    <w:rsid w:val="002D1586"/>
    <w:rsid w:val="002D15D4"/>
    <w:rsid w:val="002D164C"/>
    <w:rsid w:val="002D16F2"/>
    <w:rsid w:val="002D173D"/>
    <w:rsid w:val="002D1C7C"/>
    <w:rsid w:val="002D1F16"/>
    <w:rsid w:val="002D205A"/>
    <w:rsid w:val="002D206C"/>
    <w:rsid w:val="002D207B"/>
    <w:rsid w:val="002D23BC"/>
    <w:rsid w:val="002D269E"/>
    <w:rsid w:val="002D2DA0"/>
    <w:rsid w:val="002D30C6"/>
    <w:rsid w:val="002D30F6"/>
    <w:rsid w:val="002D3109"/>
    <w:rsid w:val="002D327B"/>
    <w:rsid w:val="002D341E"/>
    <w:rsid w:val="002D34AF"/>
    <w:rsid w:val="002D3704"/>
    <w:rsid w:val="002D3799"/>
    <w:rsid w:val="002D388D"/>
    <w:rsid w:val="002D3FAC"/>
    <w:rsid w:val="002D422B"/>
    <w:rsid w:val="002D4327"/>
    <w:rsid w:val="002D43FA"/>
    <w:rsid w:val="002D4656"/>
    <w:rsid w:val="002D4B11"/>
    <w:rsid w:val="002D50D3"/>
    <w:rsid w:val="002D5152"/>
    <w:rsid w:val="002D5C5D"/>
    <w:rsid w:val="002D63CE"/>
    <w:rsid w:val="002D6482"/>
    <w:rsid w:val="002D6978"/>
    <w:rsid w:val="002D6AFD"/>
    <w:rsid w:val="002D6FB0"/>
    <w:rsid w:val="002D7384"/>
    <w:rsid w:val="002D7651"/>
    <w:rsid w:val="002D7AA5"/>
    <w:rsid w:val="002D7FA1"/>
    <w:rsid w:val="002E053F"/>
    <w:rsid w:val="002E0687"/>
    <w:rsid w:val="002E07C6"/>
    <w:rsid w:val="002E0EFB"/>
    <w:rsid w:val="002E0FE2"/>
    <w:rsid w:val="002E1039"/>
    <w:rsid w:val="002E11B9"/>
    <w:rsid w:val="002E123D"/>
    <w:rsid w:val="002E16A1"/>
    <w:rsid w:val="002E18BB"/>
    <w:rsid w:val="002E1C4B"/>
    <w:rsid w:val="002E1CA6"/>
    <w:rsid w:val="002E1E26"/>
    <w:rsid w:val="002E1E54"/>
    <w:rsid w:val="002E1E9A"/>
    <w:rsid w:val="002E1F8F"/>
    <w:rsid w:val="002E218F"/>
    <w:rsid w:val="002E2214"/>
    <w:rsid w:val="002E23CC"/>
    <w:rsid w:val="002E2545"/>
    <w:rsid w:val="002E2707"/>
    <w:rsid w:val="002E273F"/>
    <w:rsid w:val="002E2783"/>
    <w:rsid w:val="002E2D9E"/>
    <w:rsid w:val="002E324D"/>
    <w:rsid w:val="002E3648"/>
    <w:rsid w:val="002E3680"/>
    <w:rsid w:val="002E36BD"/>
    <w:rsid w:val="002E397B"/>
    <w:rsid w:val="002E3AEB"/>
    <w:rsid w:val="002E3B0A"/>
    <w:rsid w:val="002E3C9A"/>
    <w:rsid w:val="002E3FF2"/>
    <w:rsid w:val="002E4199"/>
    <w:rsid w:val="002E41C4"/>
    <w:rsid w:val="002E41ED"/>
    <w:rsid w:val="002E445F"/>
    <w:rsid w:val="002E4694"/>
    <w:rsid w:val="002E47B5"/>
    <w:rsid w:val="002E4920"/>
    <w:rsid w:val="002E4B43"/>
    <w:rsid w:val="002E4B5E"/>
    <w:rsid w:val="002E4B84"/>
    <w:rsid w:val="002E508E"/>
    <w:rsid w:val="002E5250"/>
    <w:rsid w:val="002E5304"/>
    <w:rsid w:val="002E5461"/>
    <w:rsid w:val="002E5594"/>
    <w:rsid w:val="002E578B"/>
    <w:rsid w:val="002E5826"/>
    <w:rsid w:val="002E59C5"/>
    <w:rsid w:val="002E5D6B"/>
    <w:rsid w:val="002E60C3"/>
    <w:rsid w:val="002E6263"/>
    <w:rsid w:val="002E6346"/>
    <w:rsid w:val="002E64C7"/>
    <w:rsid w:val="002E6544"/>
    <w:rsid w:val="002E654A"/>
    <w:rsid w:val="002E66E8"/>
    <w:rsid w:val="002E670A"/>
    <w:rsid w:val="002E691B"/>
    <w:rsid w:val="002E69B6"/>
    <w:rsid w:val="002E6A27"/>
    <w:rsid w:val="002E6A2B"/>
    <w:rsid w:val="002E6A4B"/>
    <w:rsid w:val="002E6CD8"/>
    <w:rsid w:val="002E6D2A"/>
    <w:rsid w:val="002E6E07"/>
    <w:rsid w:val="002E70AC"/>
    <w:rsid w:val="002E7D41"/>
    <w:rsid w:val="002E7E35"/>
    <w:rsid w:val="002F004E"/>
    <w:rsid w:val="002F04F3"/>
    <w:rsid w:val="002F0669"/>
    <w:rsid w:val="002F0A1F"/>
    <w:rsid w:val="002F0B9F"/>
    <w:rsid w:val="002F0DAB"/>
    <w:rsid w:val="002F0EE7"/>
    <w:rsid w:val="002F12B4"/>
    <w:rsid w:val="002F158C"/>
    <w:rsid w:val="002F169C"/>
    <w:rsid w:val="002F17CD"/>
    <w:rsid w:val="002F182A"/>
    <w:rsid w:val="002F1CCE"/>
    <w:rsid w:val="002F21FB"/>
    <w:rsid w:val="002F23A9"/>
    <w:rsid w:val="002F272C"/>
    <w:rsid w:val="002F2991"/>
    <w:rsid w:val="002F2AD0"/>
    <w:rsid w:val="002F2D0E"/>
    <w:rsid w:val="002F2E2C"/>
    <w:rsid w:val="002F3398"/>
    <w:rsid w:val="002F3CA8"/>
    <w:rsid w:val="002F3CC7"/>
    <w:rsid w:val="002F3DF0"/>
    <w:rsid w:val="002F41FD"/>
    <w:rsid w:val="002F4488"/>
    <w:rsid w:val="002F4688"/>
    <w:rsid w:val="002F4DCB"/>
    <w:rsid w:val="002F4E28"/>
    <w:rsid w:val="002F53BB"/>
    <w:rsid w:val="002F5436"/>
    <w:rsid w:val="002F545B"/>
    <w:rsid w:val="002F5954"/>
    <w:rsid w:val="002F5C8B"/>
    <w:rsid w:val="002F6148"/>
    <w:rsid w:val="002F6535"/>
    <w:rsid w:val="002F686A"/>
    <w:rsid w:val="002F6E5F"/>
    <w:rsid w:val="002F6F0F"/>
    <w:rsid w:val="002F70A4"/>
    <w:rsid w:val="002F7266"/>
    <w:rsid w:val="002F76AD"/>
    <w:rsid w:val="002F78FE"/>
    <w:rsid w:val="002F7EC6"/>
    <w:rsid w:val="00300449"/>
    <w:rsid w:val="00300A58"/>
    <w:rsid w:val="00300DA1"/>
    <w:rsid w:val="00300E04"/>
    <w:rsid w:val="00300FD3"/>
    <w:rsid w:val="003012D5"/>
    <w:rsid w:val="003013DF"/>
    <w:rsid w:val="003016DF"/>
    <w:rsid w:val="0030195D"/>
    <w:rsid w:val="00301A64"/>
    <w:rsid w:val="00301B7C"/>
    <w:rsid w:val="00301BA2"/>
    <w:rsid w:val="00301BA3"/>
    <w:rsid w:val="00301C45"/>
    <w:rsid w:val="00301C87"/>
    <w:rsid w:val="003021AC"/>
    <w:rsid w:val="00302233"/>
    <w:rsid w:val="00302816"/>
    <w:rsid w:val="00302A31"/>
    <w:rsid w:val="00303D2C"/>
    <w:rsid w:val="00303D9F"/>
    <w:rsid w:val="00303E5A"/>
    <w:rsid w:val="003045DB"/>
    <w:rsid w:val="0030471C"/>
    <w:rsid w:val="00304871"/>
    <w:rsid w:val="00304887"/>
    <w:rsid w:val="0030490B"/>
    <w:rsid w:val="00304C33"/>
    <w:rsid w:val="00304CBB"/>
    <w:rsid w:val="00304D2A"/>
    <w:rsid w:val="00304D37"/>
    <w:rsid w:val="00305069"/>
    <w:rsid w:val="00305680"/>
    <w:rsid w:val="003058C8"/>
    <w:rsid w:val="003059D7"/>
    <w:rsid w:val="00305B63"/>
    <w:rsid w:val="00305DE2"/>
    <w:rsid w:val="0030619E"/>
    <w:rsid w:val="00306571"/>
    <w:rsid w:val="00306591"/>
    <w:rsid w:val="003067CD"/>
    <w:rsid w:val="00306A2A"/>
    <w:rsid w:val="00306F3C"/>
    <w:rsid w:val="00307835"/>
    <w:rsid w:val="00307F4A"/>
    <w:rsid w:val="00310368"/>
    <w:rsid w:val="003104B4"/>
    <w:rsid w:val="0031082F"/>
    <w:rsid w:val="0031098F"/>
    <w:rsid w:val="00310CA5"/>
    <w:rsid w:val="00310D95"/>
    <w:rsid w:val="0031107D"/>
    <w:rsid w:val="003115AF"/>
    <w:rsid w:val="00311886"/>
    <w:rsid w:val="00311C01"/>
    <w:rsid w:val="00311C08"/>
    <w:rsid w:val="00311C74"/>
    <w:rsid w:val="00311E2A"/>
    <w:rsid w:val="003120C1"/>
    <w:rsid w:val="003121E9"/>
    <w:rsid w:val="0031221A"/>
    <w:rsid w:val="00312448"/>
    <w:rsid w:val="00312705"/>
    <w:rsid w:val="003128A1"/>
    <w:rsid w:val="00312C07"/>
    <w:rsid w:val="00312F0E"/>
    <w:rsid w:val="00313335"/>
    <w:rsid w:val="0031352A"/>
    <w:rsid w:val="003136E0"/>
    <w:rsid w:val="00313761"/>
    <w:rsid w:val="0031386B"/>
    <w:rsid w:val="00313956"/>
    <w:rsid w:val="00313E67"/>
    <w:rsid w:val="00314145"/>
    <w:rsid w:val="00314611"/>
    <w:rsid w:val="0031494D"/>
    <w:rsid w:val="00314A2B"/>
    <w:rsid w:val="00314F4D"/>
    <w:rsid w:val="003150D0"/>
    <w:rsid w:val="003152C3"/>
    <w:rsid w:val="0031557E"/>
    <w:rsid w:val="003156E2"/>
    <w:rsid w:val="0031585A"/>
    <w:rsid w:val="00315A88"/>
    <w:rsid w:val="00315B88"/>
    <w:rsid w:val="00315C3E"/>
    <w:rsid w:val="00315D26"/>
    <w:rsid w:val="00316271"/>
    <w:rsid w:val="0031686F"/>
    <w:rsid w:val="003168AE"/>
    <w:rsid w:val="00316A5F"/>
    <w:rsid w:val="00316D7B"/>
    <w:rsid w:val="00317197"/>
    <w:rsid w:val="003177CF"/>
    <w:rsid w:val="00317B0E"/>
    <w:rsid w:val="00317BF2"/>
    <w:rsid w:val="00317CE4"/>
    <w:rsid w:val="00317ED0"/>
    <w:rsid w:val="00320167"/>
    <w:rsid w:val="003201E8"/>
    <w:rsid w:val="00320235"/>
    <w:rsid w:val="003204AA"/>
    <w:rsid w:val="00320609"/>
    <w:rsid w:val="00320786"/>
    <w:rsid w:val="00320883"/>
    <w:rsid w:val="00320980"/>
    <w:rsid w:val="00320A90"/>
    <w:rsid w:val="00320C21"/>
    <w:rsid w:val="003211D3"/>
    <w:rsid w:val="0032128B"/>
    <w:rsid w:val="0032138B"/>
    <w:rsid w:val="0032161D"/>
    <w:rsid w:val="00321678"/>
    <w:rsid w:val="003216C4"/>
    <w:rsid w:val="003219CA"/>
    <w:rsid w:val="00321A2E"/>
    <w:rsid w:val="00321F89"/>
    <w:rsid w:val="00321FCB"/>
    <w:rsid w:val="00322029"/>
    <w:rsid w:val="00322496"/>
    <w:rsid w:val="003224C8"/>
    <w:rsid w:val="003225C1"/>
    <w:rsid w:val="00322830"/>
    <w:rsid w:val="003228F0"/>
    <w:rsid w:val="0032299E"/>
    <w:rsid w:val="003229EE"/>
    <w:rsid w:val="00322AE5"/>
    <w:rsid w:val="00323274"/>
    <w:rsid w:val="00323296"/>
    <w:rsid w:val="0032372C"/>
    <w:rsid w:val="0032392D"/>
    <w:rsid w:val="003239F2"/>
    <w:rsid w:val="00323E6F"/>
    <w:rsid w:val="00323E9F"/>
    <w:rsid w:val="00324055"/>
    <w:rsid w:val="003246BD"/>
    <w:rsid w:val="00324722"/>
    <w:rsid w:val="0032475E"/>
    <w:rsid w:val="00324A47"/>
    <w:rsid w:val="00324CC9"/>
    <w:rsid w:val="00324E94"/>
    <w:rsid w:val="00324EF1"/>
    <w:rsid w:val="00324F1D"/>
    <w:rsid w:val="00325002"/>
    <w:rsid w:val="003251F1"/>
    <w:rsid w:val="00325245"/>
    <w:rsid w:val="00325363"/>
    <w:rsid w:val="00325395"/>
    <w:rsid w:val="00325409"/>
    <w:rsid w:val="00325436"/>
    <w:rsid w:val="0032587A"/>
    <w:rsid w:val="003259FB"/>
    <w:rsid w:val="00325C89"/>
    <w:rsid w:val="00325E2B"/>
    <w:rsid w:val="003261E0"/>
    <w:rsid w:val="0032630A"/>
    <w:rsid w:val="00326968"/>
    <w:rsid w:val="00326BD3"/>
    <w:rsid w:val="00326E79"/>
    <w:rsid w:val="00327542"/>
    <w:rsid w:val="003275AD"/>
    <w:rsid w:val="00327AA5"/>
    <w:rsid w:val="003304C3"/>
    <w:rsid w:val="003305DC"/>
    <w:rsid w:val="003307ED"/>
    <w:rsid w:val="0033080E"/>
    <w:rsid w:val="00330D37"/>
    <w:rsid w:val="00331012"/>
    <w:rsid w:val="003315F9"/>
    <w:rsid w:val="00331FAF"/>
    <w:rsid w:val="0033248D"/>
    <w:rsid w:val="003324D3"/>
    <w:rsid w:val="00332B6C"/>
    <w:rsid w:val="00332D37"/>
    <w:rsid w:val="00332E69"/>
    <w:rsid w:val="003336D7"/>
    <w:rsid w:val="003337F5"/>
    <w:rsid w:val="00333D78"/>
    <w:rsid w:val="0033411A"/>
    <w:rsid w:val="00334360"/>
    <w:rsid w:val="003346C9"/>
    <w:rsid w:val="0033540D"/>
    <w:rsid w:val="003354B0"/>
    <w:rsid w:val="0033595E"/>
    <w:rsid w:val="00335FD2"/>
    <w:rsid w:val="0033666D"/>
    <w:rsid w:val="00336C5F"/>
    <w:rsid w:val="00336CB6"/>
    <w:rsid w:val="00336E60"/>
    <w:rsid w:val="0033705E"/>
    <w:rsid w:val="0033717F"/>
    <w:rsid w:val="003372E1"/>
    <w:rsid w:val="003373FF"/>
    <w:rsid w:val="00337710"/>
    <w:rsid w:val="0033781D"/>
    <w:rsid w:val="00337865"/>
    <w:rsid w:val="00337B99"/>
    <w:rsid w:val="00337F1E"/>
    <w:rsid w:val="00340183"/>
    <w:rsid w:val="003402F2"/>
    <w:rsid w:val="0034035A"/>
    <w:rsid w:val="00340488"/>
    <w:rsid w:val="003405BA"/>
    <w:rsid w:val="0034067C"/>
    <w:rsid w:val="003406D2"/>
    <w:rsid w:val="00340903"/>
    <w:rsid w:val="00340A77"/>
    <w:rsid w:val="00340B3D"/>
    <w:rsid w:val="00340BDC"/>
    <w:rsid w:val="00340F3A"/>
    <w:rsid w:val="003411FB"/>
    <w:rsid w:val="0034145B"/>
    <w:rsid w:val="003414A7"/>
    <w:rsid w:val="00341949"/>
    <w:rsid w:val="00341954"/>
    <w:rsid w:val="003419B6"/>
    <w:rsid w:val="0034200B"/>
    <w:rsid w:val="00342385"/>
    <w:rsid w:val="0034248D"/>
    <w:rsid w:val="00342700"/>
    <w:rsid w:val="00342745"/>
    <w:rsid w:val="00342F65"/>
    <w:rsid w:val="0034311A"/>
    <w:rsid w:val="003431FA"/>
    <w:rsid w:val="00343208"/>
    <w:rsid w:val="00343CF4"/>
    <w:rsid w:val="00343E0A"/>
    <w:rsid w:val="00343E97"/>
    <w:rsid w:val="00343F37"/>
    <w:rsid w:val="0034428D"/>
    <w:rsid w:val="00344396"/>
    <w:rsid w:val="003444FC"/>
    <w:rsid w:val="00344573"/>
    <w:rsid w:val="0034461F"/>
    <w:rsid w:val="00344669"/>
    <w:rsid w:val="0034474E"/>
    <w:rsid w:val="003447BF"/>
    <w:rsid w:val="00344BAE"/>
    <w:rsid w:val="00344C27"/>
    <w:rsid w:val="00344EE9"/>
    <w:rsid w:val="0034570C"/>
    <w:rsid w:val="0034585A"/>
    <w:rsid w:val="00345A8C"/>
    <w:rsid w:val="00345F58"/>
    <w:rsid w:val="00346236"/>
    <w:rsid w:val="0034625F"/>
    <w:rsid w:val="003462C3"/>
    <w:rsid w:val="003462CE"/>
    <w:rsid w:val="003463C0"/>
    <w:rsid w:val="003468FB"/>
    <w:rsid w:val="00346E51"/>
    <w:rsid w:val="00347044"/>
    <w:rsid w:val="0034705E"/>
    <w:rsid w:val="003471CF"/>
    <w:rsid w:val="003478EA"/>
    <w:rsid w:val="003479E2"/>
    <w:rsid w:val="003500F9"/>
    <w:rsid w:val="003501A3"/>
    <w:rsid w:val="003501B0"/>
    <w:rsid w:val="003501C6"/>
    <w:rsid w:val="00350436"/>
    <w:rsid w:val="00350617"/>
    <w:rsid w:val="00350981"/>
    <w:rsid w:val="00350A80"/>
    <w:rsid w:val="00350B67"/>
    <w:rsid w:val="00350E77"/>
    <w:rsid w:val="00350EBE"/>
    <w:rsid w:val="0035132E"/>
    <w:rsid w:val="003515EA"/>
    <w:rsid w:val="003516F5"/>
    <w:rsid w:val="00351862"/>
    <w:rsid w:val="00351A1D"/>
    <w:rsid w:val="00351E8E"/>
    <w:rsid w:val="00351EF8"/>
    <w:rsid w:val="00351FD5"/>
    <w:rsid w:val="00351FF1"/>
    <w:rsid w:val="003520FD"/>
    <w:rsid w:val="003521A3"/>
    <w:rsid w:val="0035226C"/>
    <w:rsid w:val="0035241B"/>
    <w:rsid w:val="003525EF"/>
    <w:rsid w:val="00352AAF"/>
    <w:rsid w:val="00353120"/>
    <w:rsid w:val="003532ED"/>
    <w:rsid w:val="0035339C"/>
    <w:rsid w:val="003533FD"/>
    <w:rsid w:val="00353421"/>
    <w:rsid w:val="00353505"/>
    <w:rsid w:val="00353CC6"/>
    <w:rsid w:val="00353D59"/>
    <w:rsid w:val="00353E91"/>
    <w:rsid w:val="00353EA3"/>
    <w:rsid w:val="00353EE2"/>
    <w:rsid w:val="003540F5"/>
    <w:rsid w:val="00354592"/>
    <w:rsid w:val="00354677"/>
    <w:rsid w:val="00354A25"/>
    <w:rsid w:val="00354AAD"/>
    <w:rsid w:val="00354B85"/>
    <w:rsid w:val="003550F6"/>
    <w:rsid w:val="003550F7"/>
    <w:rsid w:val="00355415"/>
    <w:rsid w:val="00355B3C"/>
    <w:rsid w:val="00355CA8"/>
    <w:rsid w:val="00356139"/>
    <w:rsid w:val="00356249"/>
    <w:rsid w:val="00356691"/>
    <w:rsid w:val="00356B84"/>
    <w:rsid w:val="00356D3D"/>
    <w:rsid w:val="00356FC7"/>
    <w:rsid w:val="0035702A"/>
    <w:rsid w:val="003572C3"/>
    <w:rsid w:val="00357ABD"/>
    <w:rsid w:val="00357B1F"/>
    <w:rsid w:val="00360435"/>
    <w:rsid w:val="00360526"/>
    <w:rsid w:val="00360727"/>
    <w:rsid w:val="00360881"/>
    <w:rsid w:val="003608A0"/>
    <w:rsid w:val="00360B1E"/>
    <w:rsid w:val="00360E98"/>
    <w:rsid w:val="003610E5"/>
    <w:rsid w:val="00361243"/>
    <w:rsid w:val="00361475"/>
    <w:rsid w:val="00361797"/>
    <w:rsid w:val="003617C0"/>
    <w:rsid w:val="0036185D"/>
    <w:rsid w:val="00362640"/>
    <w:rsid w:val="00362B64"/>
    <w:rsid w:val="00362CC4"/>
    <w:rsid w:val="00363011"/>
    <w:rsid w:val="003630C8"/>
    <w:rsid w:val="003631A2"/>
    <w:rsid w:val="0036327F"/>
    <w:rsid w:val="003632F5"/>
    <w:rsid w:val="00363515"/>
    <w:rsid w:val="003637DE"/>
    <w:rsid w:val="00363A86"/>
    <w:rsid w:val="00363D11"/>
    <w:rsid w:val="00363DF6"/>
    <w:rsid w:val="00363E7F"/>
    <w:rsid w:val="00363EB2"/>
    <w:rsid w:val="0036409F"/>
    <w:rsid w:val="003642E0"/>
    <w:rsid w:val="00364415"/>
    <w:rsid w:val="00364444"/>
    <w:rsid w:val="00364509"/>
    <w:rsid w:val="0036450D"/>
    <w:rsid w:val="00364725"/>
    <w:rsid w:val="00364D1B"/>
    <w:rsid w:val="00364E1F"/>
    <w:rsid w:val="00364F40"/>
    <w:rsid w:val="00364F63"/>
    <w:rsid w:val="00365342"/>
    <w:rsid w:val="00365475"/>
    <w:rsid w:val="00365938"/>
    <w:rsid w:val="0036593F"/>
    <w:rsid w:val="00365C3F"/>
    <w:rsid w:val="00365C83"/>
    <w:rsid w:val="003661CC"/>
    <w:rsid w:val="00366642"/>
    <w:rsid w:val="003667E1"/>
    <w:rsid w:val="00366A9F"/>
    <w:rsid w:val="00366AC3"/>
    <w:rsid w:val="00366BA7"/>
    <w:rsid w:val="00366F0A"/>
    <w:rsid w:val="00366F69"/>
    <w:rsid w:val="00367546"/>
    <w:rsid w:val="003679C8"/>
    <w:rsid w:val="00367B5D"/>
    <w:rsid w:val="00367BF8"/>
    <w:rsid w:val="00367C61"/>
    <w:rsid w:val="00367E27"/>
    <w:rsid w:val="00370104"/>
    <w:rsid w:val="00370125"/>
    <w:rsid w:val="003701A1"/>
    <w:rsid w:val="003702BA"/>
    <w:rsid w:val="003703AE"/>
    <w:rsid w:val="00370AAC"/>
    <w:rsid w:val="00370B56"/>
    <w:rsid w:val="00370BBC"/>
    <w:rsid w:val="00371322"/>
    <w:rsid w:val="003713D8"/>
    <w:rsid w:val="0037149D"/>
    <w:rsid w:val="003717D8"/>
    <w:rsid w:val="00371A1B"/>
    <w:rsid w:val="00371BC1"/>
    <w:rsid w:val="00371C22"/>
    <w:rsid w:val="00371ED3"/>
    <w:rsid w:val="00372125"/>
    <w:rsid w:val="00372126"/>
    <w:rsid w:val="00372232"/>
    <w:rsid w:val="00372384"/>
    <w:rsid w:val="003723B1"/>
    <w:rsid w:val="00372440"/>
    <w:rsid w:val="0037248A"/>
    <w:rsid w:val="003724F8"/>
    <w:rsid w:val="0037268B"/>
    <w:rsid w:val="00372E61"/>
    <w:rsid w:val="003732C8"/>
    <w:rsid w:val="0037338E"/>
    <w:rsid w:val="0037352F"/>
    <w:rsid w:val="00373582"/>
    <w:rsid w:val="0037358F"/>
    <w:rsid w:val="0037378B"/>
    <w:rsid w:val="0037385B"/>
    <w:rsid w:val="00373B0E"/>
    <w:rsid w:val="00373E60"/>
    <w:rsid w:val="00374070"/>
    <w:rsid w:val="00374299"/>
    <w:rsid w:val="003742E8"/>
    <w:rsid w:val="00374775"/>
    <w:rsid w:val="003747C7"/>
    <w:rsid w:val="00374880"/>
    <w:rsid w:val="0037496D"/>
    <w:rsid w:val="00374B36"/>
    <w:rsid w:val="00374C75"/>
    <w:rsid w:val="00374EED"/>
    <w:rsid w:val="00374F1F"/>
    <w:rsid w:val="00374F34"/>
    <w:rsid w:val="003750D1"/>
    <w:rsid w:val="003751C9"/>
    <w:rsid w:val="00375367"/>
    <w:rsid w:val="0037543F"/>
    <w:rsid w:val="00375579"/>
    <w:rsid w:val="003755C8"/>
    <w:rsid w:val="00375819"/>
    <w:rsid w:val="003758E3"/>
    <w:rsid w:val="00375E1B"/>
    <w:rsid w:val="00375E76"/>
    <w:rsid w:val="00375E94"/>
    <w:rsid w:val="00375FF3"/>
    <w:rsid w:val="003761D6"/>
    <w:rsid w:val="00376350"/>
    <w:rsid w:val="003765B8"/>
    <w:rsid w:val="00376B44"/>
    <w:rsid w:val="00376BB8"/>
    <w:rsid w:val="00376CB5"/>
    <w:rsid w:val="00376FFE"/>
    <w:rsid w:val="00377372"/>
    <w:rsid w:val="00377450"/>
    <w:rsid w:val="00377483"/>
    <w:rsid w:val="00377587"/>
    <w:rsid w:val="00377590"/>
    <w:rsid w:val="003775D5"/>
    <w:rsid w:val="003777BA"/>
    <w:rsid w:val="00377B83"/>
    <w:rsid w:val="00377CE9"/>
    <w:rsid w:val="00380391"/>
    <w:rsid w:val="00380685"/>
    <w:rsid w:val="00380742"/>
    <w:rsid w:val="00380F19"/>
    <w:rsid w:val="00381147"/>
    <w:rsid w:val="00381661"/>
    <w:rsid w:val="00381A94"/>
    <w:rsid w:val="00382295"/>
    <w:rsid w:val="0038245B"/>
    <w:rsid w:val="00382490"/>
    <w:rsid w:val="00382943"/>
    <w:rsid w:val="00382D1E"/>
    <w:rsid w:val="00382D22"/>
    <w:rsid w:val="00383333"/>
    <w:rsid w:val="003834A6"/>
    <w:rsid w:val="0038377A"/>
    <w:rsid w:val="0038390B"/>
    <w:rsid w:val="00383EE0"/>
    <w:rsid w:val="00383F73"/>
    <w:rsid w:val="00384389"/>
    <w:rsid w:val="00384664"/>
    <w:rsid w:val="0038473B"/>
    <w:rsid w:val="00384DEB"/>
    <w:rsid w:val="00385070"/>
    <w:rsid w:val="003850EA"/>
    <w:rsid w:val="00385438"/>
    <w:rsid w:val="00385CFC"/>
    <w:rsid w:val="00385D5C"/>
    <w:rsid w:val="00385E3D"/>
    <w:rsid w:val="00385E7A"/>
    <w:rsid w:val="003860FA"/>
    <w:rsid w:val="003862DF"/>
    <w:rsid w:val="0038635E"/>
    <w:rsid w:val="00386928"/>
    <w:rsid w:val="00386B2D"/>
    <w:rsid w:val="00386C16"/>
    <w:rsid w:val="00386C22"/>
    <w:rsid w:val="00386C81"/>
    <w:rsid w:val="00386EE3"/>
    <w:rsid w:val="00386F2C"/>
    <w:rsid w:val="0038704A"/>
    <w:rsid w:val="0038706E"/>
    <w:rsid w:val="0038730D"/>
    <w:rsid w:val="00387416"/>
    <w:rsid w:val="003875FC"/>
    <w:rsid w:val="00387776"/>
    <w:rsid w:val="00390105"/>
    <w:rsid w:val="0039010F"/>
    <w:rsid w:val="0039016E"/>
    <w:rsid w:val="003905D0"/>
    <w:rsid w:val="0039082A"/>
    <w:rsid w:val="00390C15"/>
    <w:rsid w:val="00390F61"/>
    <w:rsid w:val="00391167"/>
    <w:rsid w:val="00391191"/>
    <w:rsid w:val="00391448"/>
    <w:rsid w:val="0039154B"/>
    <w:rsid w:val="0039163D"/>
    <w:rsid w:val="00391871"/>
    <w:rsid w:val="00391AC6"/>
    <w:rsid w:val="00392005"/>
    <w:rsid w:val="00392A0E"/>
    <w:rsid w:val="003930D5"/>
    <w:rsid w:val="00393296"/>
    <w:rsid w:val="00393742"/>
    <w:rsid w:val="00393832"/>
    <w:rsid w:val="003938A2"/>
    <w:rsid w:val="0039399F"/>
    <w:rsid w:val="003939EB"/>
    <w:rsid w:val="00393A01"/>
    <w:rsid w:val="00393AB0"/>
    <w:rsid w:val="00393C5C"/>
    <w:rsid w:val="00393CFB"/>
    <w:rsid w:val="00393EFE"/>
    <w:rsid w:val="003941CE"/>
    <w:rsid w:val="0039425E"/>
    <w:rsid w:val="003942E4"/>
    <w:rsid w:val="00394841"/>
    <w:rsid w:val="0039486C"/>
    <w:rsid w:val="00394C3D"/>
    <w:rsid w:val="00394D58"/>
    <w:rsid w:val="0039530F"/>
    <w:rsid w:val="00395454"/>
    <w:rsid w:val="003959C4"/>
    <w:rsid w:val="00395AE7"/>
    <w:rsid w:val="003968BF"/>
    <w:rsid w:val="00396B45"/>
    <w:rsid w:val="00396DDB"/>
    <w:rsid w:val="00396E48"/>
    <w:rsid w:val="00396F0B"/>
    <w:rsid w:val="0039703B"/>
    <w:rsid w:val="00397190"/>
    <w:rsid w:val="00397286"/>
    <w:rsid w:val="00397CAF"/>
    <w:rsid w:val="00397CED"/>
    <w:rsid w:val="003A01C4"/>
    <w:rsid w:val="003A098B"/>
    <w:rsid w:val="003A0EFE"/>
    <w:rsid w:val="003A1157"/>
    <w:rsid w:val="003A1946"/>
    <w:rsid w:val="003A1EA3"/>
    <w:rsid w:val="003A20B0"/>
    <w:rsid w:val="003A2328"/>
    <w:rsid w:val="003A2471"/>
    <w:rsid w:val="003A2785"/>
    <w:rsid w:val="003A290F"/>
    <w:rsid w:val="003A2948"/>
    <w:rsid w:val="003A2993"/>
    <w:rsid w:val="003A2DDB"/>
    <w:rsid w:val="003A31ED"/>
    <w:rsid w:val="003A33E1"/>
    <w:rsid w:val="003A37C1"/>
    <w:rsid w:val="003A41C7"/>
    <w:rsid w:val="003A43C8"/>
    <w:rsid w:val="003A445D"/>
    <w:rsid w:val="003A44B3"/>
    <w:rsid w:val="003A4578"/>
    <w:rsid w:val="003A45D5"/>
    <w:rsid w:val="003A45EC"/>
    <w:rsid w:val="003A4876"/>
    <w:rsid w:val="003A4C58"/>
    <w:rsid w:val="003A5BFA"/>
    <w:rsid w:val="003A5E64"/>
    <w:rsid w:val="003A5FD8"/>
    <w:rsid w:val="003A61D2"/>
    <w:rsid w:val="003A63C6"/>
    <w:rsid w:val="003A65BF"/>
    <w:rsid w:val="003A664E"/>
    <w:rsid w:val="003A670F"/>
    <w:rsid w:val="003A679F"/>
    <w:rsid w:val="003A67C4"/>
    <w:rsid w:val="003A6906"/>
    <w:rsid w:val="003A693E"/>
    <w:rsid w:val="003A699A"/>
    <w:rsid w:val="003A6D7B"/>
    <w:rsid w:val="003A6DAB"/>
    <w:rsid w:val="003A6E34"/>
    <w:rsid w:val="003A6EFB"/>
    <w:rsid w:val="003A70F2"/>
    <w:rsid w:val="003A7576"/>
    <w:rsid w:val="003A76F8"/>
    <w:rsid w:val="003A7775"/>
    <w:rsid w:val="003A784D"/>
    <w:rsid w:val="003A7A36"/>
    <w:rsid w:val="003A7A81"/>
    <w:rsid w:val="003A7C2F"/>
    <w:rsid w:val="003B0255"/>
    <w:rsid w:val="003B08CB"/>
    <w:rsid w:val="003B09BE"/>
    <w:rsid w:val="003B0A44"/>
    <w:rsid w:val="003B0BE2"/>
    <w:rsid w:val="003B0C7D"/>
    <w:rsid w:val="003B0C7E"/>
    <w:rsid w:val="003B0CA7"/>
    <w:rsid w:val="003B0E99"/>
    <w:rsid w:val="003B0FA9"/>
    <w:rsid w:val="003B12A2"/>
    <w:rsid w:val="003B14EA"/>
    <w:rsid w:val="003B15C6"/>
    <w:rsid w:val="003B1954"/>
    <w:rsid w:val="003B1D54"/>
    <w:rsid w:val="003B1D78"/>
    <w:rsid w:val="003B1EB0"/>
    <w:rsid w:val="003B203A"/>
    <w:rsid w:val="003B22BA"/>
    <w:rsid w:val="003B22DA"/>
    <w:rsid w:val="003B2488"/>
    <w:rsid w:val="003B252B"/>
    <w:rsid w:val="003B2618"/>
    <w:rsid w:val="003B268A"/>
    <w:rsid w:val="003B2D0F"/>
    <w:rsid w:val="003B2D6B"/>
    <w:rsid w:val="003B3503"/>
    <w:rsid w:val="003B351D"/>
    <w:rsid w:val="003B360D"/>
    <w:rsid w:val="003B3983"/>
    <w:rsid w:val="003B3B93"/>
    <w:rsid w:val="003B3F95"/>
    <w:rsid w:val="003B4116"/>
    <w:rsid w:val="003B4292"/>
    <w:rsid w:val="003B438A"/>
    <w:rsid w:val="003B46E0"/>
    <w:rsid w:val="003B4797"/>
    <w:rsid w:val="003B48E8"/>
    <w:rsid w:val="003B4D0D"/>
    <w:rsid w:val="003B4EE1"/>
    <w:rsid w:val="003B4F0B"/>
    <w:rsid w:val="003B50D2"/>
    <w:rsid w:val="003B51F9"/>
    <w:rsid w:val="003B559A"/>
    <w:rsid w:val="003B5663"/>
    <w:rsid w:val="003B578F"/>
    <w:rsid w:val="003B59A7"/>
    <w:rsid w:val="003B59BD"/>
    <w:rsid w:val="003B5A30"/>
    <w:rsid w:val="003B5FFB"/>
    <w:rsid w:val="003B62FC"/>
    <w:rsid w:val="003B6356"/>
    <w:rsid w:val="003B6BBA"/>
    <w:rsid w:val="003B6C8F"/>
    <w:rsid w:val="003B6E3A"/>
    <w:rsid w:val="003B6FB5"/>
    <w:rsid w:val="003B7078"/>
    <w:rsid w:val="003B7448"/>
    <w:rsid w:val="003B74A3"/>
    <w:rsid w:val="003B7559"/>
    <w:rsid w:val="003B78FE"/>
    <w:rsid w:val="003B79CF"/>
    <w:rsid w:val="003B7A03"/>
    <w:rsid w:val="003B7C6E"/>
    <w:rsid w:val="003B7E9C"/>
    <w:rsid w:val="003B7F25"/>
    <w:rsid w:val="003C006F"/>
    <w:rsid w:val="003C0243"/>
    <w:rsid w:val="003C0768"/>
    <w:rsid w:val="003C0B49"/>
    <w:rsid w:val="003C1759"/>
    <w:rsid w:val="003C1900"/>
    <w:rsid w:val="003C19E9"/>
    <w:rsid w:val="003C1B74"/>
    <w:rsid w:val="003C1B7E"/>
    <w:rsid w:val="003C1C04"/>
    <w:rsid w:val="003C1DEA"/>
    <w:rsid w:val="003C211E"/>
    <w:rsid w:val="003C3077"/>
    <w:rsid w:val="003C30A8"/>
    <w:rsid w:val="003C30FC"/>
    <w:rsid w:val="003C321A"/>
    <w:rsid w:val="003C3236"/>
    <w:rsid w:val="003C323A"/>
    <w:rsid w:val="003C32AB"/>
    <w:rsid w:val="003C33EA"/>
    <w:rsid w:val="003C3616"/>
    <w:rsid w:val="003C36C5"/>
    <w:rsid w:val="003C4349"/>
    <w:rsid w:val="003C44B8"/>
    <w:rsid w:val="003C451B"/>
    <w:rsid w:val="003C46F7"/>
    <w:rsid w:val="003C4D86"/>
    <w:rsid w:val="003C4E91"/>
    <w:rsid w:val="003C4F35"/>
    <w:rsid w:val="003C5045"/>
    <w:rsid w:val="003C5164"/>
    <w:rsid w:val="003C52F1"/>
    <w:rsid w:val="003C5814"/>
    <w:rsid w:val="003C5B2F"/>
    <w:rsid w:val="003C5D46"/>
    <w:rsid w:val="003C5E63"/>
    <w:rsid w:val="003C6103"/>
    <w:rsid w:val="003C66FE"/>
    <w:rsid w:val="003C6D96"/>
    <w:rsid w:val="003C6EE6"/>
    <w:rsid w:val="003C743D"/>
    <w:rsid w:val="003C763B"/>
    <w:rsid w:val="003C76A9"/>
    <w:rsid w:val="003C7AA7"/>
    <w:rsid w:val="003C7F24"/>
    <w:rsid w:val="003D0192"/>
    <w:rsid w:val="003D0597"/>
    <w:rsid w:val="003D08E1"/>
    <w:rsid w:val="003D0CB5"/>
    <w:rsid w:val="003D0D89"/>
    <w:rsid w:val="003D0F4A"/>
    <w:rsid w:val="003D10FB"/>
    <w:rsid w:val="003D13F1"/>
    <w:rsid w:val="003D1419"/>
    <w:rsid w:val="003D16D7"/>
    <w:rsid w:val="003D1753"/>
    <w:rsid w:val="003D1769"/>
    <w:rsid w:val="003D1CB8"/>
    <w:rsid w:val="003D2171"/>
    <w:rsid w:val="003D231D"/>
    <w:rsid w:val="003D2321"/>
    <w:rsid w:val="003D25E8"/>
    <w:rsid w:val="003D2975"/>
    <w:rsid w:val="003D2B25"/>
    <w:rsid w:val="003D2B3F"/>
    <w:rsid w:val="003D302F"/>
    <w:rsid w:val="003D31C6"/>
    <w:rsid w:val="003D355B"/>
    <w:rsid w:val="003D371F"/>
    <w:rsid w:val="003D37D2"/>
    <w:rsid w:val="003D3A88"/>
    <w:rsid w:val="003D3E62"/>
    <w:rsid w:val="003D3F36"/>
    <w:rsid w:val="003D40A2"/>
    <w:rsid w:val="003D4432"/>
    <w:rsid w:val="003D4728"/>
    <w:rsid w:val="003D47F9"/>
    <w:rsid w:val="003D48B9"/>
    <w:rsid w:val="003D49F1"/>
    <w:rsid w:val="003D5149"/>
    <w:rsid w:val="003D53A4"/>
    <w:rsid w:val="003D5727"/>
    <w:rsid w:val="003D5729"/>
    <w:rsid w:val="003D5AB2"/>
    <w:rsid w:val="003D5D6B"/>
    <w:rsid w:val="003D6008"/>
    <w:rsid w:val="003D6160"/>
    <w:rsid w:val="003D632D"/>
    <w:rsid w:val="003D66FF"/>
    <w:rsid w:val="003D674E"/>
    <w:rsid w:val="003D675A"/>
    <w:rsid w:val="003D6770"/>
    <w:rsid w:val="003D6957"/>
    <w:rsid w:val="003D6BA4"/>
    <w:rsid w:val="003D74D1"/>
    <w:rsid w:val="003D768B"/>
    <w:rsid w:val="003D7B24"/>
    <w:rsid w:val="003D7B6B"/>
    <w:rsid w:val="003D7BD2"/>
    <w:rsid w:val="003D7D3F"/>
    <w:rsid w:val="003D7E5D"/>
    <w:rsid w:val="003D7E65"/>
    <w:rsid w:val="003E0322"/>
    <w:rsid w:val="003E0441"/>
    <w:rsid w:val="003E0520"/>
    <w:rsid w:val="003E0529"/>
    <w:rsid w:val="003E05A2"/>
    <w:rsid w:val="003E0847"/>
    <w:rsid w:val="003E09A0"/>
    <w:rsid w:val="003E0BBD"/>
    <w:rsid w:val="003E0E7A"/>
    <w:rsid w:val="003E1371"/>
    <w:rsid w:val="003E14DF"/>
    <w:rsid w:val="003E1508"/>
    <w:rsid w:val="003E18A8"/>
    <w:rsid w:val="003E1A5E"/>
    <w:rsid w:val="003E1B51"/>
    <w:rsid w:val="003E1E29"/>
    <w:rsid w:val="003E1ECF"/>
    <w:rsid w:val="003E1F3D"/>
    <w:rsid w:val="003E20BF"/>
    <w:rsid w:val="003E20DC"/>
    <w:rsid w:val="003E25C8"/>
    <w:rsid w:val="003E298E"/>
    <w:rsid w:val="003E2C4B"/>
    <w:rsid w:val="003E2D64"/>
    <w:rsid w:val="003E2DA6"/>
    <w:rsid w:val="003E37C3"/>
    <w:rsid w:val="003E3BA3"/>
    <w:rsid w:val="003E3C55"/>
    <w:rsid w:val="003E4137"/>
    <w:rsid w:val="003E428A"/>
    <w:rsid w:val="003E42A8"/>
    <w:rsid w:val="003E43FD"/>
    <w:rsid w:val="003E4A5B"/>
    <w:rsid w:val="003E4BAF"/>
    <w:rsid w:val="003E5199"/>
    <w:rsid w:val="003E531B"/>
    <w:rsid w:val="003E5B7B"/>
    <w:rsid w:val="003E5CA8"/>
    <w:rsid w:val="003E5CF6"/>
    <w:rsid w:val="003E610E"/>
    <w:rsid w:val="003E6170"/>
    <w:rsid w:val="003E61B4"/>
    <w:rsid w:val="003E643B"/>
    <w:rsid w:val="003E6767"/>
    <w:rsid w:val="003E68AE"/>
    <w:rsid w:val="003E6B2D"/>
    <w:rsid w:val="003E6B47"/>
    <w:rsid w:val="003E6B51"/>
    <w:rsid w:val="003E6DA8"/>
    <w:rsid w:val="003E6F5C"/>
    <w:rsid w:val="003E70AD"/>
    <w:rsid w:val="003E71E5"/>
    <w:rsid w:val="003E749E"/>
    <w:rsid w:val="003E769F"/>
    <w:rsid w:val="003E7750"/>
    <w:rsid w:val="003E7DE7"/>
    <w:rsid w:val="003F02D5"/>
    <w:rsid w:val="003F06E0"/>
    <w:rsid w:val="003F0A0A"/>
    <w:rsid w:val="003F11B9"/>
    <w:rsid w:val="003F12BA"/>
    <w:rsid w:val="003F14A7"/>
    <w:rsid w:val="003F15F1"/>
    <w:rsid w:val="003F1D71"/>
    <w:rsid w:val="003F202F"/>
    <w:rsid w:val="003F2371"/>
    <w:rsid w:val="003F2691"/>
    <w:rsid w:val="003F26BC"/>
    <w:rsid w:val="003F299C"/>
    <w:rsid w:val="003F2A5C"/>
    <w:rsid w:val="003F2DC4"/>
    <w:rsid w:val="003F2E99"/>
    <w:rsid w:val="003F30DE"/>
    <w:rsid w:val="003F32C7"/>
    <w:rsid w:val="003F3B72"/>
    <w:rsid w:val="003F40BC"/>
    <w:rsid w:val="003F45AE"/>
    <w:rsid w:val="003F45EE"/>
    <w:rsid w:val="003F4809"/>
    <w:rsid w:val="003F4B0A"/>
    <w:rsid w:val="003F4B47"/>
    <w:rsid w:val="003F4EF9"/>
    <w:rsid w:val="003F4FEB"/>
    <w:rsid w:val="003F50FE"/>
    <w:rsid w:val="003F51F9"/>
    <w:rsid w:val="003F52B1"/>
    <w:rsid w:val="003F5370"/>
    <w:rsid w:val="003F5587"/>
    <w:rsid w:val="003F58B5"/>
    <w:rsid w:val="003F59DD"/>
    <w:rsid w:val="003F5F93"/>
    <w:rsid w:val="003F691B"/>
    <w:rsid w:val="003F69AA"/>
    <w:rsid w:val="003F6A43"/>
    <w:rsid w:val="003F6EED"/>
    <w:rsid w:val="003F6F6B"/>
    <w:rsid w:val="003F6FFC"/>
    <w:rsid w:val="003F7110"/>
    <w:rsid w:val="003F73D6"/>
    <w:rsid w:val="003F76DE"/>
    <w:rsid w:val="003F77E8"/>
    <w:rsid w:val="003F78CD"/>
    <w:rsid w:val="003F7964"/>
    <w:rsid w:val="003F7CD5"/>
    <w:rsid w:val="00400474"/>
    <w:rsid w:val="004004FD"/>
    <w:rsid w:val="00400BF7"/>
    <w:rsid w:val="00400C4F"/>
    <w:rsid w:val="00400D4A"/>
    <w:rsid w:val="00400DAA"/>
    <w:rsid w:val="00400E68"/>
    <w:rsid w:val="00400FB3"/>
    <w:rsid w:val="0040134C"/>
    <w:rsid w:val="00401777"/>
    <w:rsid w:val="00401C27"/>
    <w:rsid w:val="00401D17"/>
    <w:rsid w:val="00401F2A"/>
    <w:rsid w:val="004021A8"/>
    <w:rsid w:val="00402218"/>
    <w:rsid w:val="004025D3"/>
    <w:rsid w:val="004025F8"/>
    <w:rsid w:val="00402639"/>
    <w:rsid w:val="00402839"/>
    <w:rsid w:val="0040286C"/>
    <w:rsid w:val="004029A8"/>
    <w:rsid w:val="004033D4"/>
    <w:rsid w:val="00403760"/>
    <w:rsid w:val="004038D9"/>
    <w:rsid w:val="00403993"/>
    <w:rsid w:val="00403AD2"/>
    <w:rsid w:val="00404053"/>
    <w:rsid w:val="0040410C"/>
    <w:rsid w:val="0040442D"/>
    <w:rsid w:val="004044F0"/>
    <w:rsid w:val="00404E44"/>
    <w:rsid w:val="00405038"/>
    <w:rsid w:val="004051EB"/>
    <w:rsid w:val="00405317"/>
    <w:rsid w:val="004058C5"/>
    <w:rsid w:val="0040596D"/>
    <w:rsid w:val="00405B93"/>
    <w:rsid w:val="00405BDF"/>
    <w:rsid w:val="00405F1D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1FE"/>
    <w:rsid w:val="00407762"/>
    <w:rsid w:val="00407B3E"/>
    <w:rsid w:val="00407DC1"/>
    <w:rsid w:val="00407F12"/>
    <w:rsid w:val="00410124"/>
    <w:rsid w:val="00410304"/>
    <w:rsid w:val="004104F9"/>
    <w:rsid w:val="00410B94"/>
    <w:rsid w:val="00410E26"/>
    <w:rsid w:val="004111CD"/>
    <w:rsid w:val="004113C0"/>
    <w:rsid w:val="004113D6"/>
    <w:rsid w:val="004119F3"/>
    <w:rsid w:val="00411E9A"/>
    <w:rsid w:val="00411EB9"/>
    <w:rsid w:val="004120A3"/>
    <w:rsid w:val="004120AA"/>
    <w:rsid w:val="004121F7"/>
    <w:rsid w:val="004122B0"/>
    <w:rsid w:val="004123AD"/>
    <w:rsid w:val="004123BA"/>
    <w:rsid w:val="004123DE"/>
    <w:rsid w:val="00412401"/>
    <w:rsid w:val="0041270D"/>
    <w:rsid w:val="00412A96"/>
    <w:rsid w:val="00412C62"/>
    <w:rsid w:val="00412E3F"/>
    <w:rsid w:val="004133EC"/>
    <w:rsid w:val="0041349C"/>
    <w:rsid w:val="004139E4"/>
    <w:rsid w:val="00413B6A"/>
    <w:rsid w:val="00413CFA"/>
    <w:rsid w:val="00413CFD"/>
    <w:rsid w:val="00413F4F"/>
    <w:rsid w:val="00413F93"/>
    <w:rsid w:val="00414022"/>
    <w:rsid w:val="004147C6"/>
    <w:rsid w:val="00415100"/>
    <w:rsid w:val="0041527B"/>
    <w:rsid w:val="0041541C"/>
    <w:rsid w:val="004154AD"/>
    <w:rsid w:val="00415665"/>
    <w:rsid w:val="00415666"/>
    <w:rsid w:val="0041574C"/>
    <w:rsid w:val="00415BA7"/>
    <w:rsid w:val="00415BE9"/>
    <w:rsid w:val="00415C62"/>
    <w:rsid w:val="004160BA"/>
    <w:rsid w:val="00416392"/>
    <w:rsid w:val="004163E7"/>
    <w:rsid w:val="004164E5"/>
    <w:rsid w:val="00416521"/>
    <w:rsid w:val="0041671E"/>
    <w:rsid w:val="004167BA"/>
    <w:rsid w:val="004175CE"/>
    <w:rsid w:val="00417708"/>
    <w:rsid w:val="00417C35"/>
    <w:rsid w:val="00417D2B"/>
    <w:rsid w:val="00417E72"/>
    <w:rsid w:val="004201B6"/>
    <w:rsid w:val="004204B1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5D7"/>
    <w:rsid w:val="0042187D"/>
    <w:rsid w:val="00421B5C"/>
    <w:rsid w:val="00421C7A"/>
    <w:rsid w:val="00421D58"/>
    <w:rsid w:val="004224E7"/>
    <w:rsid w:val="0042279B"/>
    <w:rsid w:val="004229E6"/>
    <w:rsid w:val="00422BEB"/>
    <w:rsid w:val="00422CB0"/>
    <w:rsid w:val="00423074"/>
    <w:rsid w:val="0042395A"/>
    <w:rsid w:val="00424470"/>
    <w:rsid w:val="00424611"/>
    <w:rsid w:val="00424634"/>
    <w:rsid w:val="00424B96"/>
    <w:rsid w:val="00424BF6"/>
    <w:rsid w:val="004257F6"/>
    <w:rsid w:val="00425CA9"/>
    <w:rsid w:val="00425CC0"/>
    <w:rsid w:val="00425E0E"/>
    <w:rsid w:val="00425FEF"/>
    <w:rsid w:val="00426027"/>
    <w:rsid w:val="0042614A"/>
    <w:rsid w:val="00426308"/>
    <w:rsid w:val="004263E6"/>
    <w:rsid w:val="00426548"/>
    <w:rsid w:val="00426A19"/>
    <w:rsid w:val="0042718E"/>
    <w:rsid w:val="00427235"/>
    <w:rsid w:val="004273F7"/>
    <w:rsid w:val="004275FC"/>
    <w:rsid w:val="004276E6"/>
    <w:rsid w:val="00427C05"/>
    <w:rsid w:val="00427F7E"/>
    <w:rsid w:val="00427FED"/>
    <w:rsid w:val="00430002"/>
    <w:rsid w:val="004301DE"/>
    <w:rsid w:val="0043022E"/>
    <w:rsid w:val="00430D3F"/>
    <w:rsid w:val="00430D56"/>
    <w:rsid w:val="00430E61"/>
    <w:rsid w:val="00431439"/>
    <w:rsid w:val="00431483"/>
    <w:rsid w:val="0043160D"/>
    <w:rsid w:val="00431702"/>
    <w:rsid w:val="0043175C"/>
    <w:rsid w:val="00431B4E"/>
    <w:rsid w:val="0043226C"/>
    <w:rsid w:val="0043237E"/>
    <w:rsid w:val="00432775"/>
    <w:rsid w:val="0043277B"/>
    <w:rsid w:val="00432B27"/>
    <w:rsid w:val="00432E81"/>
    <w:rsid w:val="00432F21"/>
    <w:rsid w:val="0043313A"/>
    <w:rsid w:val="00433268"/>
    <w:rsid w:val="004339A9"/>
    <w:rsid w:val="00433E0A"/>
    <w:rsid w:val="00434695"/>
    <w:rsid w:val="00434B99"/>
    <w:rsid w:val="00434D50"/>
    <w:rsid w:val="00434DB8"/>
    <w:rsid w:val="00434E8D"/>
    <w:rsid w:val="004354A0"/>
    <w:rsid w:val="004356E4"/>
    <w:rsid w:val="00435A9C"/>
    <w:rsid w:val="00435AEA"/>
    <w:rsid w:val="00435E13"/>
    <w:rsid w:val="00435E6F"/>
    <w:rsid w:val="00436163"/>
    <w:rsid w:val="00436221"/>
    <w:rsid w:val="00436AEB"/>
    <w:rsid w:val="00436CA7"/>
    <w:rsid w:val="00436D4E"/>
    <w:rsid w:val="00436DF7"/>
    <w:rsid w:val="0043708B"/>
    <w:rsid w:val="0043728C"/>
    <w:rsid w:val="0043740F"/>
    <w:rsid w:val="0043749A"/>
    <w:rsid w:val="004377EA"/>
    <w:rsid w:val="004379DB"/>
    <w:rsid w:val="00437A44"/>
    <w:rsid w:val="00437C12"/>
    <w:rsid w:val="00437FDB"/>
    <w:rsid w:val="00440222"/>
    <w:rsid w:val="00440223"/>
    <w:rsid w:val="00440507"/>
    <w:rsid w:val="0044082A"/>
    <w:rsid w:val="00440BAE"/>
    <w:rsid w:val="00440CCF"/>
    <w:rsid w:val="0044109D"/>
    <w:rsid w:val="00441279"/>
    <w:rsid w:val="00441580"/>
    <w:rsid w:val="004418D0"/>
    <w:rsid w:val="00441B12"/>
    <w:rsid w:val="00441C43"/>
    <w:rsid w:val="00441DA4"/>
    <w:rsid w:val="00441E8F"/>
    <w:rsid w:val="00442334"/>
    <w:rsid w:val="00442426"/>
    <w:rsid w:val="00442598"/>
    <w:rsid w:val="00442851"/>
    <w:rsid w:val="00442E5D"/>
    <w:rsid w:val="00442FEC"/>
    <w:rsid w:val="0044306F"/>
    <w:rsid w:val="0044312A"/>
    <w:rsid w:val="00443137"/>
    <w:rsid w:val="00443495"/>
    <w:rsid w:val="00443A36"/>
    <w:rsid w:val="00443D5B"/>
    <w:rsid w:val="00443F3C"/>
    <w:rsid w:val="00443FF9"/>
    <w:rsid w:val="0044447A"/>
    <w:rsid w:val="004444DD"/>
    <w:rsid w:val="004445A6"/>
    <w:rsid w:val="00444650"/>
    <w:rsid w:val="0044478C"/>
    <w:rsid w:val="004449E0"/>
    <w:rsid w:val="00444C94"/>
    <w:rsid w:val="00445741"/>
    <w:rsid w:val="0044575A"/>
    <w:rsid w:val="00445833"/>
    <w:rsid w:val="00445F10"/>
    <w:rsid w:val="00445FC0"/>
    <w:rsid w:val="0044628D"/>
    <w:rsid w:val="004463CE"/>
    <w:rsid w:val="00446448"/>
    <w:rsid w:val="004465FD"/>
    <w:rsid w:val="0044682F"/>
    <w:rsid w:val="00446903"/>
    <w:rsid w:val="0044690C"/>
    <w:rsid w:val="00446D5A"/>
    <w:rsid w:val="00446FE6"/>
    <w:rsid w:val="00447039"/>
    <w:rsid w:val="00447144"/>
    <w:rsid w:val="00447544"/>
    <w:rsid w:val="00447960"/>
    <w:rsid w:val="00447BAE"/>
    <w:rsid w:val="00447DBE"/>
    <w:rsid w:val="00447E96"/>
    <w:rsid w:val="00447EE4"/>
    <w:rsid w:val="00450122"/>
    <w:rsid w:val="00450311"/>
    <w:rsid w:val="004503BF"/>
    <w:rsid w:val="00450421"/>
    <w:rsid w:val="00450597"/>
    <w:rsid w:val="004506B4"/>
    <w:rsid w:val="00450B24"/>
    <w:rsid w:val="00450DE2"/>
    <w:rsid w:val="00450FCB"/>
    <w:rsid w:val="00451124"/>
    <w:rsid w:val="00451476"/>
    <w:rsid w:val="004518D8"/>
    <w:rsid w:val="00451D7B"/>
    <w:rsid w:val="0045202D"/>
    <w:rsid w:val="0045207D"/>
    <w:rsid w:val="0045219C"/>
    <w:rsid w:val="00452224"/>
    <w:rsid w:val="00452CAE"/>
    <w:rsid w:val="00452D2B"/>
    <w:rsid w:val="00452E6C"/>
    <w:rsid w:val="00452F35"/>
    <w:rsid w:val="00453522"/>
    <w:rsid w:val="004537A5"/>
    <w:rsid w:val="0045392F"/>
    <w:rsid w:val="004539E5"/>
    <w:rsid w:val="00453E0B"/>
    <w:rsid w:val="004544C3"/>
    <w:rsid w:val="00454AB2"/>
    <w:rsid w:val="00454D13"/>
    <w:rsid w:val="00454ED9"/>
    <w:rsid w:val="004550BD"/>
    <w:rsid w:val="004559FA"/>
    <w:rsid w:val="00455DF7"/>
    <w:rsid w:val="004563FD"/>
    <w:rsid w:val="00456405"/>
    <w:rsid w:val="00456543"/>
    <w:rsid w:val="0045691D"/>
    <w:rsid w:val="004569B9"/>
    <w:rsid w:val="00456BE0"/>
    <w:rsid w:val="00456EE4"/>
    <w:rsid w:val="00457003"/>
    <w:rsid w:val="00457094"/>
    <w:rsid w:val="00457327"/>
    <w:rsid w:val="0045747C"/>
    <w:rsid w:val="004576A4"/>
    <w:rsid w:val="00457799"/>
    <w:rsid w:val="0045790D"/>
    <w:rsid w:val="00457B96"/>
    <w:rsid w:val="00457CDF"/>
    <w:rsid w:val="00457DDC"/>
    <w:rsid w:val="004604AB"/>
    <w:rsid w:val="00460516"/>
    <w:rsid w:val="00460541"/>
    <w:rsid w:val="0046066F"/>
    <w:rsid w:val="004607DE"/>
    <w:rsid w:val="00460EA4"/>
    <w:rsid w:val="00460F97"/>
    <w:rsid w:val="0046119E"/>
    <w:rsid w:val="004611F5"/>
    <w:rsid w:val="00461440"/>
    <w:rsid w:val="004616E1"/>
    <w:rsid w:val="0046175B"/>
    <w:rsid w:val="00461852"/>
    <w:rsid w:val="004618DC"/>
    <w:rsid w:val="00461BC4"/>
    <w:rsid w:val="00461C0D"/>
    <w:rsid w:val="00461E8C"/>
    <w:rsid w:val="00461F79"/>
    <w:rsid w:val="00462206"/>
    <w:rsid w:val="00462351"/>
    <w:rsid w:val="004628AC"/>
    <w:rsid w:val="00462939"/>
    <w:rsid w:val="00462B89"/>
    <w:rsid w:val="00462BD3"/>
    <w:rsid w:val="00462BE6"/>
    <w:rsid w:val="00462D6B"/>
    <w:rsid w:val="00462E50"/>
    <w:rsid w:val="004631D5"/>
    <w:rsid w:val="0046325A"/>
    <w:rsid w:val="00463A1C"/>
    <w:rsid w:val="00463B6F"/>
    <w:rsid w:val="00463E19"/>
    <w:rsid w:val="00463FCB"/>
    <w:rsid w:val="004640D0"/>
    <w:rsid w:val="004646A5"/>
    <w:rsid w:val="00464B8E"/>
    <w:rsid w:val="00465258"/>
    <w:rsid w:val="004653A5"/>
    <w:rsid w:val="004653B5"/>
    <w:rsid w:val="0046547A"/>
    <w:rsid w:val="00465554"/>
    <w:rsid w:val="004655B7"/>
    <w:rsid w:val="004655E1"/>
    <w:rsid w:val="00465611"/>
    <w:rsid w:val="00465CD8"/>
    <w:rsid w:val="00465EC2"/>
    <w:rsid w:val="00465ED2"/>
    <w:rsid w:val="0046621C"/>
    <w:rsid w:val="004667D5"/>
    <w:rsid w:val="00466933"/>
    <w:rsid w:val="00466937"/>
    <w:rsid w:val="00466BC0"/>
    <w:rsid w:val="00467024"/>
    <w:rsid w:val="004670E8"/>
    <w:rsid w:val="004670FE"/>
    <w:rsid w:val="0046736F"/>
    <w:rsid w:val="00467B7B"/>
    <w:rsid w:val="00467C72"/>
    <w:rsid w:val="00467CD9"/>
    <w:rsid w:val="00467D59"/>
    <w:rsid w:val="00467D5D"/>
    <w:rsid w:val="00467D81"/>
    <w:rsid w:val="00467E12"/>
    <w:rsid w:val="00467EB3"/>
    <w:rsid w:val="00470444"/>
    <w:rsid w:val="0047061E"/>
    <w:rsid w:val="00470824"/>
    <w:rsid w:val="00470925"/>
    <w:rsid w:val="00470A44"/>
    <w:rsid w:val="00470AC8"/>
    <w:rsid w:val="00470E45"/>
    <w:rsid w:val="00471176"/>
    <w:rsid w:val="00471557"/>
    <w:rsid w:val="00471740"/>
    <w:rsid w:val="00471801"/>
    <w:rsid w:val="00471888"/>
    <w:rsid w:val="00471CA0"/>
    <w:rsid w:val="00471DC9"/>
    <w:rsid w:val="00471EB1"/>
    <w:rsid w:val="00471EF4"/>
    <w:rsid w:val="00472222"/>
    <w:rsid w:val="00472815"/>
    <w:rsid w:val="00472B4F"/>
    <w:rsid w:val="00472BB2"/>
    <w:rsid w:val="00473271"/>
    <w:rsid w:val="00473294"/>
    <w:rsid w:val="00473428"/>
    <w:rsid w:val="0047357B"/>
    <w:rsid w:val="00473950"/>
    <w:rsid w:val="00473A4D"/>
    <w:rsid w:val="00473B42"/>
    <w:rsid w:val="00473EA5"/>
    <w:rsid w:val="00473F14"/>
    <w:rsid w:val="00474181"/>
    <w:rsid w:val="004745E7"/>
    <w:rsid w:val="004746B0"/>
    <w:rsid w:val="004747AC"/>
    <w:rsid w:val="004749C1"/>
    <w:rsid w:val="00474A35"/>
    <w:rsid w:val="00474D2A"/>
    <w:rsid w:val="00474E64"/>
    <w:rsid w:val="00474EC0"/>
    <w:rsid w:val="00475098"/>
    <w:rsid w:val="00475122"/>
    <w:rsid w:val="00475743"/>
    <w:rsid w:val="0047588D"/>
    <w:rsid w:val="00475D91"/>
    <w:rsid w:val="004760BC"/>
    <w:rsid w:val="004764DF"/>
    <w:rsid w:val="004765AC"/>
    <w:rsid w:val="004767F6"/>
    <w:rsid w:val="00476A22"/>
    <w:rsid w:val="00476A4B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80007"/>
    <w:rsid w:val="00480185"/>
    <w:rsid w:val="004804EB"/>
    <w:rsid w:val="004805E3"/>
    <w:rsid w:val="00480711"/>
    <w:rsid w:val="00480712"/>
    <w:rsid w:val="00480BBE"/>
    <w:rsid w:val="00480BEA"/>
    <w:rsid w:val="0048101A"/>
    <w:rsid w:val="004814DC"/>
    <w:rsid w:val="004814F9"/>
    <w:rsid w:val="0048165F"/>
    <w:rsid w:val="00481813"/>
    <w:rsid w:val="00481BF4"/>
    <w:rsid w:val="004820D0"/>
    <w:rsid w:val="00482191"/>
    <w:rsid w:val="004821BD"/>
    <w:rsid w:val="00482494"/>
    <w:rsid w:val="0048263E"/>
    <w:rsid w:val="00482683"/>
    <w:rsid w:val="00482952"/>
    <w:rsid w:val="00482A48"/>
    <w:rsid w:val="00482AEA"/>
    <w:rsid w:val="00482CB8"/>
    <w:rsid w:val="00482DDE"/>
    <w:rsid w:val="00482EDC"/>
    <w:rsid w:val="00482F6C"/>
    <w:rsid w:val="00483069"/>
    <w:rsid w:val="004830A7"/>
    <w:rsid w:val="004831E2"/>
    <w:rsid w:val="004835C3"/>
    <w:rsid w:val="00483724"/>
    <w:rsid w:val="00483751"/>
    <w:rsid w:val="00483832"/>
    <w:rsid w:val="004838EB"/>
    <w:rsid w:val="00484327"/>
    <w:rsid w:val="004843B3"/>
    <w:rsid w:val="0048471B"/>
    <w:rsid w:val="004847A9"/>
    <w:rsid w:val="0048495E"/>
    <w:rsid w:val="00484E98"/>
    <w:rsid w:val="00485443"/>
    <w:rsid w:val="004854D1"/>
    <w:rsid w:val="0048550E"/>
    <w:rsid w:val="00485566"/>
    <w:rsid w:val="004855AB"/>
    <w:rsid w:val="004857D1"/>
    <w:rsid w:val="00485AA2"/>
    <w:rsid w:val="00485AD2"/>
    <w:rsid w:val="00485DE3"/>
    <w:rsid w:val="004867DB"/>
    <w:rsid w:val="00486904"/>
    <w:rsid w:val="00486909"/>
    <w:rsid w:val="0048691E"/>
    <w:rsid w:val="00486A0E"/>
    <w:rsid w:val="00486DA2"/>
    <w:rsid w:val="0048708F"/>
    <w:rsid w:val="004872A8"/>
    <w:rsid w:val="0048791A"/>
    <w:rsid w:val="00487A3D"/>
    <w:rsid w:val="0049011B"/>
    <w:rsid w:val="00490435"/>
    <w:rsid w:val="004904DE"/>
    <w:rsid w:val="00490515"/>
    <w:rsid w:val="0049099E"/>
    <w:rsid w:val="00490D94"/>
    <w:rsid w:val="00490FB6"/>
    <w:rsid w:val="00490FBC"/>
    <w:rsid w:val="00491636"/>
    <w:rsid w:val="0049185C"/>
    <w:rsid w:val="00491877"/>
    <w:rsid w:val="00491967"/>
    <w:rsid w:val="00491DB4"/>
    <w:rsid w:val="00492054"/>
    <w:rsid w:val="00492199"/>
    <w:rsid w:val="004921D4"/>
    <w:rsid w:val="004922D7"/>
    <w:rsid w:val="004925F6"/>
    <w:rsid w:val="0049267F"/>
    <w:rsid w:val="004927D7"/>
    <w:rsid w:val="00492A14"/>
    <w:rsid w:val="00492B3A"/>
    <w:rsid w:val="00492F1A"/>
    <w:rsid w:val="004930EB"/>
    <w:rsid w:val="004931BD"/>
    <w:rsid w:val="0049326D"/>
    <w:rsid w:val="004932F4"/>
    <w:rsid w:val="0049332F"/>
    <w:rsid w:val="004935BC"/>
    <w:rsid w:val="004935DE"/>
    <w:rsid w:val="00493696"/>
    <w:rsid w:val="0049384C"/>
    <w:rsid w:val="00493C98"/>
    <w:rsid w:val="00493D8A"/>
    <w:rsid w:val="004943B5"/>
    <w:rsid w:val="00494463"/>
    <w:rsid w:val="00494566"/>
    <w:rsid w:val="0049477A"/>
    <w:rsid w:val="00494959"/>
    <w:rsid w:val="00494A48"/>
    <w:rsid w:val="00494D15"/>
    <w:rsid w:val="00494E98"/>
    <w:rsid w:val="004950AC"/>
    <w:rsid w:val="0049532C"/>
    <w:rsid w:val="004954B7"/>
    <w:rsid w:val="004955FA"/>
    <w:rsid w:val="00495BF4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517"/>
    <w:rsid w:val="00497851"/>
    <w:rsid w:val="00497A58"/>
    <w:rsid w:val="00497B2C"/>
    <w:rsid w:val="004A0353"/>
    <w:rsid w:val="004A03B5"/>
    <w:rsid w:val="004A0FA8"/>
    <w:rsid w:val="004A1178"/>
    <w:rsid w:val="004A12AA"/>
    <w:rsid w:val="004A13B3"/>
    <w:rsid w:val="004A195A"/>
    <w:rsid w:val="004A2103"/>
    <w:rsid w:val="004A22DE"/>
    <w:rsid w:val="004A265A"/>
    <w:rsid w:val="004A2718"/>
    <w:rsid w:val="004A284A"/>
    <w:rsid w:val="004A289C"/>
    <w:rsid w:val="004A2B69"/>
    <w:rsid w:val="004A3252"/>
    <w:rsid w:val="004A35D3"/>
    <w:rsid w:val="004A39A7"/>
    <w:rsid w:val="004A3AC2"/>
    <w:rsid w:val="004A3C2D"/>
    <w:rsid w:val="004A4074"/>
    <w:rsid w:val="004A40CF"/>
    <w:rsid w:val="004A4530"/>
    <w:rsid w:val="004A4632"/>
    <w:rsid w:val="004A4CF8"/>
    <w:rsid w:val="004A51F4"/>
    <w:rsid w:val="004A553B"/>
    <w:rsid w:val="004A5676"/>
    <w:rsid w:val="004A5C55"/>
    <w:rsid w:val="004A5C85"/>
    <w:rsid w:val="004A62CD"/>
    <w:rsid w:val="004A6360"/>
    <w:rsid w:val="004A664C"/>
    <w:rsid w:val="004A6A7D"/>
    <w:rsid w:val="004A6C0C"/>
    <w:rsid w:val="004A6F62"/>
    <w:rsid w:val="004A736D"/>
    <w:rsid w:val="004A7386"/>
    <w:rsid w:val="004A7598"/>
    <w:rsid w:val="004A79A3"/>
    <w:rsid w:val="004A7B1B"/>
    <w:rsid w:val="004A7E87"/>
    <w:rsid w:val="004A7EF6"/>
    <w:rsid w:val="004B0081"/>
    <w:rsid w:val="004B00FE"/>
    <w:rsid w:val="004B01B7"/>
    <w:rsid w:val="004B02F2"/>
    <w:rsid w:val="004B03F5"/>
    <w:rsid w:val="004B070E"/>
    <w:rsid w:val="004B0929"/>
    <w:rsid w:val="004B0C62"/>
    <w:rsid w:val="004B0D93"/>
    <w:rsid w:val="004B13C8"/>
    <w:rsid w:val="004B14AC"/>
    <w:rsid w:val="004B15CB"/>
    <w:rsid w:val="004B173A"/>
    <w:rsid w:val="004B1A45"/>
    <w:rsid w:val="004B25B6"/>
    <w:rsid w:val="004B25EE"/>
    <w:rsid w:val="004B2AEE"/>
    <w:rsid w:val="004B2C6B"/>
    <w:rsid w:val="004B2EB4"/>
    <w:rsid w:val="004B34C6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107"/>
    <w:rsid w:val="004B4285"/>
    <w:rsid w:val="004B440E"/>
    <w:rsid w:val="004B4511"/>
    <w:rsid w:val="004B4583"/>
    <w:rsid w:val="004B4AEB"/>
    <w:rsid w:val="004B4C0B"/>
    <w:rsid w:val="004B52AE"/>
    <w:rsid w:val="004B5540"/>
    <w:rsid w:val="004B5B8D"/>
    <w:rsid w:val="004B5BFC"/>
    <w:rsid w:val="004B5DAA"/>
    <w:rsid w:val="004B5F06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C1"/>
    <w:rsid w:val="004B70E0"/>
    <w:rsid w:val="004B7167"/>
    <w:rsid w:val="004B71CA"/>
    <w:rsid w:val="004B73CD"/>
    <w:rsid w:val="004B7683"/>
    <w:rsid w:val="004B787D"/>
    <w:rsid w:val="004B78B7"/>
    <w:rsid w:val="004B7AAC"/>
    <w:rsid w:val="004B7DE1"/>
    <w:rsid w:val="004B7EF8"/>
    <w:rsid w:val="004B7F8D"/>
    <w:rsid w:val="004C0516"/>
    <w:rsid w:val="004C0778"/>
    <w:rsid w:val="004C07AF"/>
    <w:rsid w:val="004C0957"/>
    <w:rsid w:val="004C0C74"/>
    <w:rsid w:val="004C0D03"/>
    <w:rsid w:val="004C12DE"/>
    <w:rsid w:val="004C156C"/>
    <w:rsid w:val="004C18CD"/>
    <w:rsid w:val="004C18F0"/>
    <w:rsid w:val="004C1B68"/>
    <w:rsid w:val="004C1F8C"/>
    <w:rsid w:val="004C2021"/>
    <w:rsid w:val="004C2174"/>
    <w:rsid w:val="004C21F0"/>
    <w:rsid w:val="004C223F"/>
    <w:rsid w:val="004C229A"/>
    <w:rsid w:val="004C2742"/>
    <w:rsid w:val="004C2C3D"/>
    <w:rsid w:val="004C2CA6"/>
    <w:rsid w:val="004C31AC"/>
    <w:rsid w:val="004C331E"/>
    <w:rsid w:val="004C3385"/>
    <w:rsid w:val="004C3576"/>
    <w:rsid w:val="004C3A85"/>
    <w:rsid w:val="004C3C66"/>
    <w:rsid w:val="004C3C83"/>
    <w:rsid w:val="004C3EEC"/>
    <w:rsid w:val="004C3F86"/>
    <w:rsid w:val="004C40AD"/>
    <w:rsid w:val="004C42D5"/>
    <w:rsid w:val="004C43EB"/>
    <w:rsid w:val="004C443F"/>
    <w:rsid w:val="004C45D4"/>
    <w:rsid w:val="004C45E3"/>
    <w:rsid w:val="004C4611"/>
    <w:rsid w:val="004C47CB"/>
    <w:rsid w:val="004C48E7"/>
    <w:rsid w:val="004C4BF0"/>
    <w:rsid w:val="004C4DEC"/>
    <w:rsid w:val="004C4E40"/>
    <w:rsid w:val="004C4E91"/>
    <w:rsid w:val="004C528F"/>
    <w:rsid w:val="004C534F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7023"/>
    <w:rsid w:val="004C7084"/>
    <w:rsid w:val="004C718F"/>
    <w:rsid w:val="004C729A"/>
    <w:rsid w:val="004C74C7"/>
    <w:rsid w:val="004C7715"/>
    <w:rsid w:val="004D011B"/>
    <w:rsid w:val="004D02AF"/>
    <w:rsid w:val="004D04A4"/>
    <w:rsid w:val="004D08CA"/>
    <w:rsid w:val="004D0E66"/>
    <w:rsid w:val="004D11EE"/>
    <w:rsid w:val="004D1420"/>
    <w:rsid w:val="004D19E4"/>
    <w:rsid w:val="004D1B22"/>
    <w:rsid w:val="004D2325"/>
    <w:rsid w:val="004D2348"/>
    <w:rsid w:val="004D238B"/>
    <w:rsid w:val="004D2621"/>
    <w:rsid w:val="004D2D44"/>
    <w:rsid w:val="004D2DAA"/>
    <w:rsid w:val="004D316D"/>
    <w:rsid w:val="004D3248"/>
    <w:rsid w:val="004D32C2"/>
    <w:rsid w:val="004D341B"/>
    <w:rsid w:val="004D34F8"/>
    <w:rsid w:val="004D3503"/>
    <w:rsid w:val="004D3832"/>
    <w:rsid w:val="004D3845"/>
    <w:rsid w:val="004D38AE"/>
    <w:rsid w:val="004D3955"/>
    <w:rsid w:val="004D3DA8"/>
    <w:rsid w:val="004D3EC0"/>
    <w:rsid w:val="004D3FA8"/>
    <w:rsid w:val="004D41B4"/>
    <w:rsid w:val="004D483A"/>
    <w:rsid w:val="004D4A6A"/>
    <w:rsid w:val="004D4BD9"/>
    <w:rsid w:val="004D4C46"/>
    <w:rsid w:val="004D4C85"/>
    <w:rsid w:val="004D4D32"/>
    <w:rsid w:val="004D4DA6"/>
    <w:rsid w:val="004D4E98"/>
    <w:rsid w:val="004D5D03"/>
    <w:rsid w:val="004D5ED4"/>
    <w:rsid w:val="004D5FEA"/>
    <w:rsid w:val="004D60ED"/>
    <w:rsid w:val="004D642D"/>
    <w:rsid w:val="004D6737"/>
    <w:rsid w:val="004D6834"/>
    <w:rsid w:val="004D68F7"/>
    <w:rsid w:val="004D6910"/>
    <w:rsid w:val="004D695C"/>
    <w:rsid w:val="004D6EDB"/>
    <w:rsid w:val="004D6FCD"/>
    <w:rsid w:val="004D717E"/>
    <w:rsid w:val="004D72C8"/>
    <w:rsid w:val="004D7723"/>
    <w:rsid w:val="004D788D"/>
    <w:rsid w:val="004D7955"/>
    <w:rsid w:val="004D798A"/>
    <w:rsid w:val="004D7A83"/>
    <w:rsid w:val="004D7BA3"/>
    <w:rsid w:val="004D7F11"/>
    <w:rsid w:val="004E00A3"/>
    <w:rsid w:val="004E00BE"/>
    <w:rsid w:val="004E031E"/>
    <w:rsid w:val="004E0482"/>
    <w:rsid w:val="004E0683"/>
    <w:rsid w:val="004E06C4"/>
    <w:rsid w:val="004E06F3"/>
    <w:rsid w:val="004E0F0F"/>
    <w:rsid w:val="004E1067"/>
    <w:rsid w:val="004E10DF"/>
    <w:rsid w:val="004E1700"/>
    <w:rsid w:val="004E1859"/>
    <w:rsid w:val="004E1975"/>
    <w:rsid w:val="004E1ACD"/>
    <w:rsid w:val="004E1AFE"/>
    <w:rsid w:val="004E1BC4"/>
    <w:rsid w:val="004E1C0C"/>
    <w:rsid w:val="004E260B"/>
    <w:rsid w:val="004E289C"/>
    <w:rsid w:val="004E2A57"/>
    <w:rsid w:val="004E2DFC"/>
    <w:rsid w:val="004E304E"/>
    <w:rsid w:val="004E3060"/>
    <w:rsid w:val="004E30BA"/>
    <w:rsid w:val="004E3162"/>
    <w:rsid w:val="004E32F7"/>
    <w:rsid w:val="004E3374"/>
    <w:rsid w:val="004E390B"/>
    <w:rsid w:val="004E3A1B"/>
    <w:rsid w:val="004E3C21"/>
    <w:rsid w:val="004E3C3D"/>
    <w:rsid w:val="004E3E44"/>
    <w:rsid w:val="004E4055"/>
    <w:rsid w:val="004E422C"/>
    <w:rsid w:val="004E4469"/>
    <w:rsid w:val="004E4592"/>
    <w:rsid w:val="004E46D7"/>
    <w:rsid w:val="004E46E7"/>
    <w:rsid w:val="004E4794"/>
    <w:rsid w:val="004E483C"/>
    <w:rsid w:val="004E4844"/>
    <w:rsid w:val="004E5294"/>
    <w:rsid w:val="004E586B"/>
    <w:rsid w:val="004E594D"/>
    <w:rsid w:val="004E5978"/>
    <w:rsid w:val="004E5A5A"/>
    <w:rsid w:val="004E5BD5"/>
    <w:rsid w:val="004E5CA2"/>
    <w:rsid w:val="004E5E55"/>
    <w:rsid w:val="004E6067"/>
    <w:rsid w:val="004E6093"/>
    <w:rsid w:val="004E60CD"/>
    <w:rsid w:val="004E6125"/>
    <w:rsid w:val="004E63DB"/>
    <w:rsid w:val="004E68EC"/>
    <w:rsid w:val="004E697A"/>
    <w:rsid w:val="004E69C2"/>
    <w:rsid w:val="004E6B2E"/>
    <w:rsid w:val="004E6B51"/>
    <w:rsid w:val="004E6BDE"/>
    <w:rsid w:val="004E6CE6"/>
    <w:rsid w:val="004E6ED3"/>
    <w:rsid w:val="004E6FB4"/>
    <w:rsid w:val="004E6FEE"/>
    <w:rsid w:val="004E70DA"/>
    <w:rsid w:val="004E70E9"/>
    <w:rsid w:val="004E779D"/>
    <w:rsid w:val="004E7C71"/>
    <w:rsid w:val="004E7DD4"/>
    <w:rsid w:val="004E7F3A"/>
    <w:rsid w:val="004F0286"/>
    <w:rsid w:val="004F0297"/>
    <w:rsid w:val="004F02A9"/>
    <w:rsid w:val="004F02CF"/>
    <w:rsid w:val="004F05DB"/>
    <w:rsid w:val="004F0BA9"/>
    <w:rsid w:val="004F0F78"/>
    <w:rsid w:val="004F1104"/>
    <w:rsid w:val="004F1418"/>
    <w:rsid w:val="004F16C6"/>
    <w:rsid w:val="004F16D9"/>
    <w:rsid w:val="004F16FD"/>
    <w:rsid w:val="004F1758"/>
    <w:rsid w:val="004F1939"/>
    <w:rsid w:val="004F1D09"/>
    <w:rsid w:val="004F1DED"/>
    <w:rsid w:val="004F1E9D"/>
    <w:rsid w:val="004F20FE"/>
    <w:rsid w:val="004F230E"/>
    <w:rsid w:val="004F253D"/>
    <w:rsid w:val="004F264F"/>
    <w:rsid w:val="004F2B8D"/>
    <w:rsid w:val="004F2F9C"/>
    <w:rsid w:val="004F348D"/>
    <w:rsid w:val="004F37BC"/>
    <w:rsid w:val="004F3823"/>
    <w:rsid w:val="004F38B0"/>
    <w:rsid w:val="004F38D3"/>
    <w:rsid w:val="004F3B01"/>
    <w:rsid w:val="004F3B80"/>
    <w:rsid w:val="004F3C15"/>
    <w:rsid w:val="004F4531"/>
    <w:rsid w:val="004F467F"/>
    <w:rsid w:val="004F484D"/>
    <w:rsid w:val="004F49B1"/>
    <w:rsid w:val="004F4F0C"/>
    <w:rsid w:val="004F4F5D"/>
    <w:rsid w:val="004F508E"/>
    <w:rsid w:val="004F5213"/>
    <w:rsid w:val="004F5D07"/>
    <w:rsid w:val="004F5F2E"/>
    <w:rsid w:val="004F62CA"/>
    <w:rsid w:val="004F6357"/>
    <w:rsid w:val="004F6604"/>
    <w:rsid w:val="004F68C1"/>
    <w:rsid w:val="004F7022"/>
    <w:rsid w:val="004F712D"/>
    <w:rsid w:val="004F7391"/>
    <w:rsid w:val="004F74BA"/>
    <w:rsid w:val="004F75C7"/>
    <w:rsid w:val="004F7A56"/>
    <w:rsid w:val="004F7B85"/>
    <w:rsid w:val="004F7B9B"/>
    <w:rsid w:val="004F7C81"/>
    <w:rsid w:val="004F7E25"/>
    <w:rsid w:val="004F7EB1"/>
    <w:rsid w:val="0050030F"/>
    <w:rsid w:val="00500346"/>
    <w:rsid w:val="00500628"/>
    <w:rsid w:val="00500934"/>
    <w:rsid w:val="00500AD2"/>
    <w:rsid w:val="00500B89"/>
    <w:rsid w:val="00500BE1"/>
    <w:rsid w:val="0050105B"/>
    <w:rsid w:val="00501060"/>
    <w:rsid w:val="005017B0"/>
    <w:rsid w:val="00501928"/>
    <w:rsid w:val="00502323"/>
    <w:rsid w:val="005029D3"/>
    <w:rsid w:val="00502AE8"/>
    <w:rsid w:val="00502CF7"/>
    <w:rsid w:val="005035CA"/>
    <w:rsid w:val="005038E5"/>
    <w:rsid w:val="00503D60"/>
    <w:rsid w:val="00504049"/>
    <w:rsid w:val="005041E7"/>
    <w:rsid w:val="00504331"/>
    <w:rsid w:val="0050463C"/>
    <w:rsid w:val="00504723"/>
    <w:rsid w:val="00504AA8"/>
    <w:rsid w:val="00504F4E"/>
    <w:rsid w:val="005051CF"/>
    <w:rsid w:val="0050529F"/>
    <w:rsid w:val="005053E6"/>
    <w:rsid w:val="005055A1"/>
    <w:rsid w:val="00505869"/>
    <w:rsid w:val="005058CC"/>
    <w:rsid w:val="00505DBA"/>
    <w:rsid w:val="00505FDA"/>
    <w:rsid w:val="00506383"/>
    <w:rsid w:val="0050648F"/>
    <w:rsid w:val="0050687E"/>
    <w:rsid w:val="00506A47"/>
    <w:rsid w:val="005073CB"/>
    <w:rsid w:val="005078C7"/>
    <w:rsid w:val="00507919"/>
    <w:rsid w:val="00507EE7"/>
    <w:rsid w:val="00510AFD"/>
    <w:rsid w:val="00510BCB"/>
    <w:rsid w:val="00511148"/>
    <w:rsid w:val="005111A2"/>
    <w:rsid w:val="00511B60"/>
    <w:rsid w:val="00511D98"/>
    <w:rsid w:val="00511F9B"/>
    <w:rsid w:val="005120C0"/>
    <w:rsid w:val="00512133"/>
    <w:rsid w:val="005121B3"/>
    <w:rsid w:val="00512207"/>
    <w:rsid w:val="005126E1"/>
    <w:rsid w:val="00512AD0"/>
    <w:rsid w:val="00512B2B"/>
    <w:rsid w:val="00512BA5"/>
    <w:rsid w:val="00512EA2"/>
    <w:rsid w:val="00512EFE"/>
    <w:rsid w:val="005132B2"/>
    <w:rsid w:val="0051380D"/>
    <w:rsid w:val="00513D47"/>
    <w:rsid w:val="005142CA"/>
    <w:rsid w:val="00514779"/>
    <w:rsid w:val="00514AE6"/>
    <w:rsid w:val="00514B82"/>
    <w:rsid w:val="00514B99"/>
    <w:rsid w:val="0051507D"/>
    <w:rsid w:val="00515D00"/>
    <w:rsid w:val="00515F3F"/>
    <w:rsid w:val="00515F65"/>
    <w:rsid w:val="005163EB"/>
    <w:rsid w:val="00516480"/>
    <w:rsid w:val="00516550"/>
    <w:rsid w:val="00516A90"/>
    <w:rsid w:val="00516AB1"/>
    <w:rsid w:val="005171DC"/>
    <w:rsid w:val="00517567"/>
    <w:rsid w:val="005177DA"/>
    <w:rsid w:val="00517F6E"/>
    <w:rsid w:val="00520002"/>
    <w:rsid w:val="005200AE"/>
    <w:rsid w:val="0052018C"/>
    <w:rsid w:val="00520752"/>
    <w:rsid w:val="00520AF7"/>
    <w:rsid w:val="00520AFE"/>
    <w:rsid w:val="00520CDB"/>
    <w:rsid w:val="00520EC1"/>
    <w:rsid w:val="00521257"/>
    <w:rsid w:val="005215B9"/>
    <w:rsid w:val="0052165F"/>
    <w:rsid w:val="00521933"/>
    <w:rsid w:val="00522066"/>
    <w:rsid w:val="005224B7"/>
    <w:rsid w:val="00522518"/>
    <w:rsid w:val="00522576"/>
    <w:rsid w:val="0052259C"/>
    <w:rsid w:val="005225B3"/>
    <w:rsid w:val="005226D0"/>
    <w:rsid w:val="00522A1C"/>
    <w:rsid w:val="00522C08"/>
    <w:rsid w:val="00522E1B"/>
    <w:rsid w:val="00522FC1"/>
    <w:rsid w:val="005230BD"/>
    <w:rsid w:val="00523302"/>
    <w:rsid w:val="005233B5"/>
    <w:rsid w:val="00523593"/>
    <w:rsid w:val="005237F2"/>
    <w:rsid w:val="00523832"/>
    <w:rsid w:val="0052393E"/>
    <w:rsid w:val="00523F4E"/>
    <w:rsid w:val="00523F92"/>
    <w:rsid w:val="0052413C"/>
    <w:rsid w:val="00524429"/>
    <w:rsid w:val="00524728"/>
    <w:rsid w:val="0052487B"/>
    <w:rsid w:val="00524896"/>
    <w:rsid w:val="00524A04"/>
    <w:rsid w:val="00524CC5"/>
    <w:rsid w:val="00524D6A"/>
    <w:rsid w:val="00524E16"/>
    <w:rsid w:val="0052510F"/>
    <w:rsid w:val="0052598B"/>
    <w:rsid w:val="00525C5F"/>
    <w:rsid w:val="00525D3D"/>
    <w:rsid w:val="00525D95"/>
    <w:rsid w:val="00525EA8"/>
    <w:rsid w:val="0052601E"/>
    <w:rsid w:val="005263E0"/>
    <w:rsid w:val="0052640B"/>
    <w:rsid w:val="00526B67"/>
    <w:rsid w:val="0052712F"/>
    <w:rsid w:val="00527218"/>
    <w:rsid w:val="0052725D"/>
    <w:rsid w:val="00527285"/>
    <w:rsid w:val="00527429"/>
    <w:rsid w:val="005301B7"/>
    <w:rsid w:val="005305A1"/>
    <w:rsid w:val="005305AF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D65"/>
    <w:rsid w:val="005321C9"/>
    <w:rsid w:val="00532260"/>
    <w:rsid w:val="005325AD"/>
    <w:rsid w:val="005330BD"/>
    <w:rsid w:val="00533195"/>
    <w:rsid w:val="00533B62"/>
    <w:rsid w:val="00533D9A"/>
    <w:rsid w:val="00533FA7"/>
    <w:rsid w:val="00534058"/>
    <w:rsid w:val="005341EE"/>
    <w:rsid w:val="0053422E"/>
    <w:rsid w:val="005345A3"/>
    <w:rsid w:val="00534769"/>
    <w:rsid w:val="00534798"/>
    <w:rsid w:val="00534830"/>
    <w:rsid w:val="005348E9"/>
    <w:rsid w:val="00534903"/>
    <w:rsid w:val="0053492E"/>
    <w:rsid w:val="00534B31"/>
    <w:rsid w:val="00534C6C"/>
    <w:rsid w:val="00534E65"/>
    <w:rsid w:val="00534EB7"/>
    <w:rsid w:val="00534FED"/>
    <w:rsid w:val="0053510C"/>
    <w:rsid w:val="00535174"/>
    <w:rsid w:val="005351FD"/>
    <w:rsid w:val="00535738"/>
    <w:rsid w:val="00535AC4"/>
    <w:rsid w:val="00535E1A"/>
    <w:rsid w:val="005363CD"/>
    <w:rsid w:val="0053688B"/>
    <w:rsid w:val="00536918"/>
    <w:rsid w:val="00536E51"/>
    <w:rsid w:val="00536F21"/>
    <w:rsid w:val="00536FAE"/>
    <w:rsid w:val="00537101"/>
    <w:rsid w:val="00537145"/>
    <w:rsid w:val="005371EF"/>
    <w:rsid w:val="00537454"/>
    <w:rsid w:val="005375F1"/>
    <w:rsid w:val="00537690"/>
    <w:rsid w:val="00537AFD"/>
    <w:rsid w:val="00537ED2"/>
    <w:rsid w:val="00537F40"/>
    <w:rsid w:val="00537F97"/>
    <w:rsid w:val="005400CD"/>
    <w:rsid w:val="005405FD"/>
    <w:rsid w:val="00540706"/>
    <w:rsid w:val="00540778"/>
    <w:rsid w:val="0054080D"/>
    <w:rsid w:val="00540AF3"/>
    <w:rsid w:val="00540D94"/>
    <w:rsid w:val="00540EE8"/>
    <w:rsid w:val="00540F2C"/>
    <w:rsid w:val="005414AF"/>
    <w:rsid w:val="005414B9"/>
    <w:rsid w:val="005415EF"/>
    <w:rsid w:val="00541700"/>
    <w:rsid w:val="00541848"/>
    <w:rsid w:val="005418DA"/>
    <w:rsid w:val="00541928"/>
    <w:rsid w:val="00541DDC"/>
    <w:rsid w:val="00542330"/>
    <w:rsid w:val="0054234C"/>
    <w:rsid w:val="005424A5"/>
    <w:rsid w:val="00542677"/>
    <w:rsid w:val="0054276D"/>
    <w:rsid w:val="005427D9"/>
    <w:rsid w:val="005427DE"/>
    <w:rsid w:val="00542993"/>
    <w:rsid w:val="00542C43"/>
    <w:rsid w:val="00542D37"/>
    <w:rsid w:val="00542D99"/>
    <w:rsid w:val="00542EDC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3F70"/>
    <w:rsid w:val="00543FBD"/>
    <w:rsid w:val="00544043"/>
    <w:rsid w:val="0054433C"/>
    <w:rsid w:val="005448BB"/>
    <w:rsid w:val="00544943"/>
    <w:rsid w:val="00544B6A"/>
    <w:rsid w:val="00544DBF"/>
    <w:rsid w:val="00544DD2"/>
    <w:rsid w:val="00544E9A"/>
    <w:rsid w:val="00545016"/>
    <w:rsid w:val="005457B8"/>
    <w:rsid w:val="0054599E"/>
    <w:rsid w:val="005459FB"/>
    <w:rsid w:val="00545A01"/>
    <w:rsid w:val="00545A3B"/>
    <w:rsid w:val="00545CB0"/>
    <w:rsid w:val="00545CDD"/>
    <w:rsid w:val="00545FA2"/>
    <w:rsid w:val="005460BF"/>
    <w:rsid w:val="005460FB"/>
    <w:rsid w:val="00546332"/>
    <w:rsid w:val="005464F4"/>
    <w:rsid w:val="00546568"/>
    <w:rsid w:val="005465AF"/>
    <w:rsid w:val="005469D8"/>
    <w:rsid w:val="00546EB8"/>
    <w:rsid w:val="00546F2F"/>
    <w:rsid w:val="0054704E"/>
    <w:rsid w:val="005471B4"/>
    <w:rsid w:val="005472D7"/>
    <w:rsid w:val="005474AC"/>
    <w:rsid w:val="005474AF"/>
    <w:rsid w:val="0054778D"/>
    <w:rsid w:val="00547BD5"/>
    <w:rsid w:val="00547E36"/>
    <w:rsid w:val="00547F47"/>
    <w:rsid w:val="00550020"/>
    <w:rsid w:val="005500C4"/>
    <w:rsid w:val="00550317"/>
    <w:rsid w:val="0055081A"/>
    <w:rsid w:val="0055086C"/>
    <w:rsid w:val="0055087B"/>
    <w:rsid w:val="00550AB6"/>
    <w:rsid w:val="00550EAA"/>
    <w:rsid w:val="005510CB"/>
    <w:rsid w:val="00551145"/>
    <w:rsid w:val="00551269"/>
    <w:rsid w:val="00551281"/>
    <w:rsid w:val="005513FE"/>
    <w:rsid w:val="0055142F"/>
    <w:rsid w:val="00551494"/>
    <w:rsid w:val="005519C4"/>
    <w:rsid w:val="00551CF5"/>
    <w:rsid w:val="00551F84"/>
    <w:rsid w:val="005528DF"/>
    <w:rsid w:val="00552C6E"/>
    <w:rsid w:val="00552E8B"/>
    <w:rsid w:val="00552F90"/>
    <w:rsid w:val="0055308F"/>
    <w:rsid w:val="0055327F"/>
    <w:rsid w:val="00553570"/>
    <w:rsid w:val="00553590"/>
    <w:rsid w:val="00553A26"/>
    <w:rsid w:val="00553B66"/>
    <w:rsid w:val="00553E2F"/>
    <w:rsid w:val="00553F6D"/>
    <w:rsid w:val="0055425D"/>
    <w:rsid w:val="00554628"/>
    <w:rsid w:val="005549C0"/>
    <w:rsid w:val="00555111"/>
    <w:rsid w:val="00555454"/>
    <w:rsid w:val="0055560B"/>
    <w:rsid w:val="00555660"/>
    <w:rsid w:val="00555674"/>
    <w:rsid w:val="0055568B"/>
    <w:rsid w:val="0055594E"/>
    <w:rsid w:val="00555C15"/>
    <w:rsid w:val="00555D5B"/>
    <w:rsid w:val="00555EE1"/>
    <w:rsid w:val="00556345"/>
    <w:rsid w:val="0055656A"/>
    <w:rsid w:val="005566EA"/>
    <w:rsid w:val="00556857"/>
    <w:rsid w:val="00556F3D"/>
    <w:rsid w:val="00557056"/>
    <w:rsid w:val="0055766A"/>
    <w:rsid w:val="00557D19"/>
    <w:rsid w:val="00557DFE"/>
    <w:rsid w:val="00557E08"/>
    <w:rsid w:val="00557FCA"/>
    <w:rsid w:val="005604EE"/>
    <w:rsid w:val="00560874"/>
    <w:rsid w:val="0056096C"/>
    <w:rsid w:val="00560B47"/>
    <w:rsid w:val="00560E76"/>
    <w:rsid w:val="005613A5"/>
    <w:rsid w:val="005615D3"/>
    <w:rsid w:val="005617ED"/>
    <w:rsid w:val="005618F5"/>
    <w:rsid w:val="005619A6"/>
    <w:rsid w:val="005619E2"/>
    <w:rsid w:val="00561ACF"/>
    <w:rsid w:val="0056211B"/>
    <w:rsid w:val="00562166"/>
    <w:rsid w:val="0056219D"/>
    <w:rsid w:val="005622C4"/>
    <w:rsid w:val="00562729"/>
    <w:rsid w:val="00562CA3"/>
    <w:rsid w:val="0056331B"/>
    <w:rsid w:val="00563525"/>
    <w:rsid w:val="005636BC"/>
    <w:rsid w:val="00563960"/>
    <w:rsid w:val="00563BAE"/>
    <w:rsid w:val="00563BB5"/>
    <w:rsid w:val="00563F80"/>
    <w:rsid w:val="0056431F"/>
    <w:rsid w:val="00564548"/>
    <w:rsid w:val="0056488A"/>
    <w:rsid w:val="00564C8E"/>
    <w:rsid w:val="00564E9E"/>
    <w:rsid w:val="005652B1"/>
    <w:rsid w:val="00565469"/>
    <w:rsid w:val="005654C0"/>
    <w:rsid w:val="005659BD"/>
    <w:rsid w:val="00565CD9"/>
    <w:rsid w:val="0056606E"/>
    <w:rsid w:val="00566092"/>
    <w:rsid w:val="005661F3"/>
    <w:rsid w:val="00566563"/>
    <w:rsid w:val="005665A4"/>
    <w:rsid w:val="00566A31"/>
    <w:rsid w:val="00566A5A"/>
    <w:rsid w:val="00566D94"/>
    <w:rsid w:val="005670D4"/>
    <w:rsid w:val="00567137"/>
    <w:rsid w:val="005672C9"/>
    <w:rsid w:val="005674A8"/>
    <w:rsid w:val="0056753A"/>
    <w:rsid w:val="00567998"/>
    <w:rsid w:val="00567D06"/>
    <w:rsid w:val="00567F97"/>
    <w:rsid w:val="005700EA"/>
    <w:rsid w:val="005703CC"/>
    <w:rsid w:val="005704E1"/>
    <w:rsid w:val="005707DD"/>
    <w:rsid w:val="005709E0"/>
    <w:rsid w:val="00570AD2"/>
    <w:rsid w:val="00570E1D"/>
    <w:rsid w:val="00570F60"/>
    <w:rsid w:val="00571315"/>
    <w:rsid w:val="00571710"/>
    <w:rsid w:val="00571791"/>
    <w:rsid w:val="00571C98"/>
    <w:rsid w:val="00571E6C"/>
    <w:rsid w:val="0057213F"/>
    <w:rsid w:val="005729C5"/>
    <w:rsid w:val="00572EC4"/>
    <w:rsid w:val="00573152"/>
    <w:rsid w:val="00573398"/>
    <w:rsid w:val="00573468"/>
    <w:rsid w:val="005735A4"/>
    <w:rsid w:val="00573C9A"/>
    <w:rsid w:val="00573FF2"/>
    <w:rsid w:val="005741F2"/>
    <w:rsid w:val="005742E6"/>
    <w:rsid w:val="00574532"/>
    <w:rsid w:val="00574611"/>
    <w:rsid w:val="0057472A"/>
    <w:rsid w:val="0057472E"/>
    <w:rsid w:val="00575000"/>
    <w:rsid w:val="00575241"/>
    <w:rsid w:val="005753A8"/>
    <w:rsid w:val="005754C2"/>
    <w:rsid w:val="005754FE"/>
    <w:rsid w:val="00575DFF"/>
    <w:rsid w:val="00575E5B"/>
    <w:rsid w:val="00575E66"/>
    <w:rsid w:val="00575E9D"/>
    <w:rsid w:val="00575EB2"/>
    <w:rsid w:val="00575EC0"/>
    <w:rsid w:val="00575F3E"/>
    <w:rsid w:val="00575F73"/>
    <w:rsid w:val="00576766"/>
    <w:rsid w:val="00576A12"/>
    <w:rsid w:val="00576A38"/>
    <w:rsid w:val="00576F6B"/>
    <w:rsid w:val="00577034"/>
    <w:rsid w:val="005771A7"/>
    <w:rsid w:val="005774B7"/>
    <w:rsid w:val="00577664"/>
    <w:rsid w:val="00577A09"/>
    <w:rsid w:val="00577A14"/>
    <w:rsid w:val="00577B01"/>
    <w:rsid w:val="00577B93"/>
    <w:rsid w:val="00577DF9"/>
    <w:rsid w:val="0058001F"/>
    <w:rsid w:val="0058005A"/>
    <w:rsid w:val="00580393"/>
    <w:rsid w:val="00580419"/>
    <w:rsid w:val="00580562"/>
    <w:rsid w:val="0058073E"/>
    <w:rsid w:val="00580756"/>
    <w:rsid w:val="0058086C"/>
    <w:rsid w:val="005808F8"/>
    <w:rsid w:val="00580956"/>
    <w:rsid w:val="00580CC3"/>
    <w:rsid w:val="00580CC6"/>
    <w:rsid w:val="00580ECC"/>
    <w:rsid w:val="00580F58"/>
    <w:rsid w:val="00580F82"/>
    <w:rsid w:val="0058145F"/>
    <w:rsid w:val="0058150D"/>
    <w:rsid w:val="0058184A"/>
    <w:rsid w:val="00581882"/>
    <w:rsid w:val="00581950"/>
    <w:rsid w:val="00581955"/>
    <w:rsid w:val="00581A0F"/>
    <w:rsid w:val="00581B0E"/>
    <w:rsid w:val="00581C09"/>
    <w:rsid w:val="00581C32"/>
    <w:rsid w:val="00581D83"/>
    <w:rsid w:val="005820CC"/>
    <w:rsid w:val="00582348"/>
    <w:rsid w:val="005825C2"/>
    <w:rsid w:val="00583189"/>
    <w:rsid w:val="0058367E"/>
    <w:rsid w:val="005837D7"/>
    <w:rsid w:val="005838B6"/>
    <w:rsid w:val="005838E0"/>
    <w:rsid w:val="00583AD9"/>
    <w:rsid w:val="00583D81"/>
    <w:rsid w:val="00583E5B"/>
    <w:rsid w:val="0058472E"/>
    <w:rsid w:val="00584792"/>
    <w:rsid w:val="00584968"/>
    <w:rsid w:val="00584C6D"/>
    <w:rsid w:val="00584F8D"/>
    <w:rsid w:val="0058518E"/>
    <w:rsid w:val="005855FE"/>
    <w:rsid w:val="00585679"/>
    <w:rsid w:val="005857AC"/>
    <w:rsid w:val="00586088"/>
    <w:rsid w:val="005860A5"/>
    <w:rsid w:val="00586110"/>
    <w:rsid w:val="005863E2"/>
    <w:rsid w:val="00586916"/>
    <w:rsid w:val="0058694E"/>
    <w:rsid w:val="00586E4D"/>
    <w:rsid w:val="00586F66"/>
    <w:rsid w:val="00586FB7"/>
    <w:rsid w:val="00586FE2"/>
    <w:rsid w:val="0058730E"/>
    <w:rsid w:val="0058741D"/>
    <w:rsid w:val="00587827"/>
    <w:rsid w:val="00587943"/>
    <w:rsid w:val="00587A51"/>
    <w:rsid w:val="00587AEF"/>
    <w:rsid w:val="00590213"/>
    <w:rsid w:val="005902E5"/>
    <w:rsid w:val="00590676"/>
    <w:rsid w:val="005906D6"/>
    <w:rsid w:val="0059095F"/>
    <w:rsid w:val="00590E57"/>
    <w:rsid w:val="005911E6"/>
    <w:rsid w:val="005912F2"/>
    <w:rsid w:val="00591625"/>
    <w:rsid w:val="00591E63"/>
    <w:rsid w:val="00591FC7"/>
    <w:rsid w:val="005921A6"/>
    <w:rsid w:val="0059238C"/>
    <w:rsid w:val="0059261E"/>
    <w:rsid w:val="005926A7"/>
    <w:rsid w:val="00592715"/>
    <w:rsid w:val="00592774"/>
    <w:rsid w:val="00592B71"/>
    <w:rsid w:val="00592DEB"/>
    <w:rsid w:val="00592E68"/>
    <w:rsid w:val="00592F92"/>
    <w:rsid w:val="00593002"/>
    <w:rsid w:val="005930CA"/>
    <w:rsid w:val="005933D2"/>
    <w:rsid w:val="00593421"/>
    <w:rsid w:val="0059346C"/>
    <w:rsid w:val="0059380B"/>
    <w:rsid w:val="005939F9"/>
    <w:rsid w:val="00593B64"/>
    <w:rsid w:val="00593BB8"/>
    <w:rsid w:val="00593D21"/>
    <w:rsid w:val="00593D91"/>
    <w:rsid w:val="00593F94"/>
    <w:rsid w:val="005940A8"/>
    <w:rsid w:val="0059422F"/>
    <w:rsid w:val="00594240"/>
    <w:rsid w:val="005943BF"/>
    <w:rsid w:val="005944E9"/>
    <w:rsid w:val="005945CC"/>
    <w:rsid w:val="00594A7B"/>
    <w:rsid w:val="00594B3C"/>
    <w:rsid w:val="00594C5D"/>
    <w:rsid w:val="00594DD6"/>
    <w:rsid w:val="0059524F"/>
    <w:rsid w:val="00595354"/>
    <w:rsid w:val="00595389"/>
    <w:rsid w:val="005956A6"/>
    <w:rsid w:val="005956EC"/>
    <w:rsid w:val="00595831"/>
    <w:rsid w:val="00595A78"/>
    <w:rsid w:val="0059621A"/>
    <w:rsid w:val="005964A7"/>
    <w:rsid w:val="00596934"/>
    <w:rsid w:val="00596A21"/>
    <w:rsid w:val="00596E74"/>
    <w:rsid w:val="005971D1"/>
    <w:rsid w:val="005972E0"/>
    <w:rsid w:val="005974E2"/>
    <w:rsid w:val="00597D93"/>
    <w:rsid w:val="00597F53"/>
    <w:rsid w:val="005A04B7"/>
    <w:rsid w:val="005A04DF"/>
    <w:rsid w:val="005A04F3"/>
    <w:rsid w:val="005A06AD"/>
    <w:rsid w:val="005A0796"/>
    <w:rsid w:val="005A07A7"/>
    <w:rsid w:val="005A0B91"/>
    <w:rsid w:val="005A0C39"/>
    <w:rsid w:val="005A11AD"/>
    <w:rsid w:val="005A11CF"/>
    <w:rsid w:val="005A130B"/>
    <w:rsid w:val="005A1374"/>
    <w:rsid w:val="005A1437"/>
    <w:rsid w:val="005A19E0"/>
    <w:rsid w:val="005A1E6F"/>
    <w:rsid w:val="005A22BE"/>
    <w:rsid w:val="005A23C7"/>
    <w:rsid w:val="005A23E6"/>
    <w:rsid w:val="005A24A3"/>
    <w:rsid w:val="005A26D1"/>
    <w:rsid w:val="005A2C18"/>
    <w:rsid w:val="005A2FB2"/>
    <w:rsid w:val="005A3015"/>
    <w:rsid w:val="005A3356"/>
    <w:rsid w:val="005A356F"/>
    <w:rsid w:val="005A3905"/>
    <w:rsid w:val="005A3C35"/>
    <w:rsid w:val="005A3F43"/>
    <w:rsid w:val="005A418B"/>
    <w:rsid w:val="005A41A8"/>
    <w:rsid w:val="005A4211"/>
    <w:rsid w:val="005A4369"/>
    <w:rsid w:val="005A44A4"/>
    <w:rsid w:val="005A46B9"/>
    <w:rsid w:val="005A49B2"/>
    <w:rsid w:val="005A4B77"/>
    <w:rsid w:val="005A4BE1"/>
    <w:rsid w:val="005A4F68"/>
    <w:rsid w:val="005A516B"/>
    <w:rsid w:val="005A53AA"/>
    <w:rsid w:val="005A5437"/>
    <w:rsid w:val="005A54F2"/>
    <w:rsid w:val="005A5568"/>
    <w:rsid w:val="005A55F8"/>
    <w:rsid w:val="005A56E2"/>
    <w:rsid w:val="005A5BEE"/>
    <w:rsid w:val="005A5E86"/>
    <w:rsid w:val="005A5FF9"/>
    <w:rsid w:val="005A615C"/>
    <w:rsid w:val="005A6206"/>
    <w:rsid w:val="005A6243"/>
    <w:rsid w:val="005A632B"/>
    <w:rsid w:val="005A6594"/>
    <w:rsid w:val="005A687E"/>
    <w:rsid w:val="005A6C17"/>
    <w:rsid w:val="005A6CB7"/>
    <w:rsid w:val="005A6F24"/>
    <w:rsid w:val="005A7011"/>
    <w:rsid w:val="005A7040"/>
    <w:rsid w:val="005A7411"/>
    <w:rsid w:val="005A74C2"/>
    <w:rsid w:val="005A7659"/>
    <w:rsid w:val="005A77B7"/>
    <w:rsid w:val="005A7A0E"/>
    <w:rsid w:val="005A7E0B"/>
    <w:rsid w:val="005A7F0C"/>
    <w:rsid w:val="005A7F7A"/>
    <w:rsid w:val="005B0049"/>
    <w:rsid w:val="005B0061"/>
    <w:rsid w:val="005B0067"/>
    <w:rsid w:val="005B0202"/>
    <w:rsid w:val="005B0CBC"/>
    <w:rsid w:val="005B0E68"/>
    <w:rsid w:val="005B1505"/>
    <w:rsid w:val="005B157F"/>
    <w:rsid w:val="005B15EE"/>
    <w:rsid w:val="005B1614"/>
    <w:rsid w:val="005B1653"/>
    <w:rsid w:val="005B17A9"/>
    <w:rsid w:val="005B19C4"/>
    <w:rsid w:val="005B1DF1"/>
    <w:rsid w:val="005B273E"/>
    <w:rsid w:val="005B2A98"/>
    <w:rsid w:val="005B2E0D"/>
    <w:rsid w:val="005B2E66"/>
    <w:rsid w:val="005B3158"/>
    <w:rsid w:val="005B352B"/>
    <w:rsid w:val="005B3609"/>
    <w:rsid w:val="005B3770"/>
    <w:rsid w:val="005B3BD0"/>
    <w:rsid w:val="005B3D5F"/>
    <w:rsid w:val="005B4121"/>
    <w:rsid w:val="005B41E3"/>
    <w:rsid w:val="005B4286"/>
    <w:rsid w:val="005B44B0"/>
    <w:rsid w:val="005B468E"/>
    <w:rsid w:val="005B557D"/>
    <w:rsid w:val="005B55BD"/>
    <w:rsid w:val="005B5BFD"/>
    <w:rsid w:val="005B5FD0"/>
    <w:rsid w:val="005B62B4"/>
    <w:rsid w:val="005B6431"/>
    <w:rsid w:val="005B6594"/>
    <w:rsid w:val="005B68A8"/>
    <w:rsid w:val="005B6A54"/>
    <w:rsid w:val="005B6DCF"/>
    <w:rsid w:val="005B6F5D"/>
    <w:rsid w:val="005B71B7"/>
    <w:rsid w:val="005B73B8"/>
    <w:rsid w:val="005B755C"/>
    <w:rsid w:val="005B7762"/>
    <w:rsid w:val="005B790F"/>
    <w:rsid w:val="005B7A57"/>
    <w:rsid w:val="005B7B9C"/>
    <w:rsid w:val="005B7BBA"/>
    <w:rsid w:val="005B7CE5"/>
    <w:rsid w:val="005C064F"/>
    <w:rsid w:val="005C09E4"/>
    <w:rsid w:val="005C0AD2"/>
    <w:rsid w:val="005C0BCB"/>
    <w:rsid w:val="005C0C48"/>
    <w:rsid w:val="005C0E37"/>
    <w:rsid w:val="005C12FE"/>
    <w:rsid w:val="005C159F"/>
    <w:rsid w:val="005C15FF"/>
    <w:rsid w:val="005C182D"/>
    <w:rsid w:val="005C1921"/>
    <w:rsid w:val="005C2016"/>
    <w:rsid w:val="005C22C1"/>
    <w:rsid w:val="005C22ED"/>
    <w:rsid w:val="005C2385"/>
    <w:rsid w:val="005C24F7"/>
    <w:rsid w:val="005C29F9"/>
    <w:rsid w:val="005C2D5A"/>
    <w:rsid w:val="005C3011"/>
    <w:rsid w:val="005C3476"/>
    <w:rsid w:val="005C3481"/>
    <w:rsid w:val="005C3AC2"/>
    <w:rsid w:val="005C3ED0"/>
    <w:rsid w:val="005C405E"/>
    <w:rsid w:val="005C4186"/>
    <w:rsid w:val="005C418F"/>
    <w:rsid w:val="005C4256"/>
    <w:rsid w:val="005C43A9"/>
    <w:rsid w:val="005C43EB"/>
    <w:rsid w:val="005C477C"/>
    <w:rsid w:val="005C4CB2"/>
    <w:rsid w:val="005C503A"/>
    <w:rsid w:val="005C51E3"/>
    <w:rsid w:val="005C523F"/>
    <w:rsid w:val="005C52B8"/>
    <w:rsid w:val="005C567F"/>
    <w:rsid w:val="005C5877"/>
    <w:rsid w:val="005C5AB2"/>
    <w:rsid w:val="005C5ADD"/>
    <w:rsid w:val="005C6095"/>
    <w:rsid w:val="005C60A0"/>
    <w:rsid w:val="005C64FD"/>
    <w:rsid w:val="005C6CE8"/>
    <w:rsid w:val="005C736F"/>
    <w:rsid w:val="005C77D4"/>
    <w:rsid w:val="005C7ABE"/>
    <w:rsid w:val="005C7AEC"/>
    <w:rsid w:val="005C7DCA"/>
    <w:rsid w:val="005D0478"/>
    <w:rsid w:val="005D0725"/>
    <w:rsid w:val="005D07B2"/>
    <w:rsid w:val="005D0A16"/>
    <w:rsid w:val="005D0B8F"/>
    <w:rsid w:val="005D0DF8"/>
    <w:rsid w:val="005D1409"/>
    <w:rsid w:val="005D1A10"/>
    <w:rsid w:val="005D1D21"/>
    <w:rsid w:val="005D24E4"/>
    <w:rsid w:val="005D27D7"/>
    <w:rsid w:val="005D28A3"/>
    <w:rsid w:val="005D2B4A"/>
    <w:rsid w:val="005D2FAC"/>
    <w:rsid w:val="005D344E"/>
    <w:rsid w:val="005D34FB"/>
    <w:rsid w:val="005D3B60"/>
    <w:rsid w:val="005D427E"/>
    <w:rsid w:val="005D42C3"/>
    <w:rsid w:val="005D4411"/>
    <w:rsid w:val="005D4459"/>
    <w:rsid w:val="005D44D4"/>
    <w:rsid w:val="005D4510"/>
    <w:rsid w:val="005D493B"/>
    <w:rsid w:val="005D5384"/>
    <w:rsid w:val="005D5561"/>
    <w:rsid w:val="005D56DF"/>
    <w:rsid w:val="005D5A5E"/>
    <w:rsid w:val="005D5B94"/>
    <w:rsid w:val="005D5C6B"/>
    <w:rsid w:val="005D5DA1"/>
    <w:rsid w:val="005D5F26"/>
    <w:rsid w:val="005D5FD6"/>
    <w:rsid w:val="005D61A2"/>
    <w:rsid w:val="005D64A3"/>
    <w:rsid w:val="005D6606"/>
    <w:rsid w:val="005D6918"/>
    <w:rsid w:val="005D6BF5"/>
    <w:rsid w:val="005D72D8"/>
    <w:rsid w:val="005D7386"/>
    <w:rsid w:val="005D79A6"/>
    <w:rsid w:val="005D7CC7"/>
    <w:rsid w:val="005E0703"/>
    <w:rsid w:val="005E079A"/>
    <w:rsid w:val="005E0AB9"/>
    <w:rsid w:val="005E0B98"/>
    <w:rsid w:val="005E0EDC"/>
    <w:rsid w:val="005E0F48"/>
    <w:rsid w:val="005E104A"/>
    <w:rsid w:val="005E1210"/>
    <w:rsid w:val="005E121C"/>
    <w:rsid w:val="005E1376"/>
    <w:rsid w:val="005E164E"/>
    <w:rsid w:val="005E1923"/>
    <w:rsid w:val="005E1A8A"/>
    <w:rsid w:val="005E1DC4"/>
    <w:rsid w:val="005E1F9F"/>
    <w:rsid w:val="005E204B"/>
    <w:rsid w:val="005E205D"/>
    <w:rsid w:val="005E211C"/>
    <w:rsid w:val="005E2692"/>
    <w:rsid w:val="005E27D5"/>
    <w:rsid w:val="005E2B1F"/>
    <w:rsid w:val="005E2C5D"/>
    <w:rsid w:val="005E3047"/>
    <w:rsid w:val="005E324E"/>
    <w:rsid w:val="005E3671"/>
    <w:rsid w:val="005E3A94"/>
    <w:rsid w:val="005E3ACD"/>
    <w:rsid w:val="005E3B33"/>
    <w:rsid w:val="005E3B75"/>
    <w:rsid w:val="005E3BDF"/>
    <w:rsid w:val="005E3CA1"/>
    <w:rsid w:val="005E3D47"/>
    <w:rsid w:val="005E3F88"/>
    <w:rsid w:val="005E3FE4"/>
    <w:rsid w:val="005E418B"/>
    <w:rsid w:val="005E4A90"/>
    <w:rsid w:val="005E4B39"/>
    <w:rsid w:val="005E4FB9"/>
    <w:rsid w:val="005E4FEB"/>
    <w:rsid w:val="005E536B"/>
    <w:rsid w:val="005E5C03"/>
    <w:rsid w:val="005E5D85"/>
    <w:rsid w:val="005E608B"/>
    <w:rsid w:val="005E6092"/>
    <w:rsid w:val="005E60B7"/>
    <w:rsid w:val="005E6437"/>
    <w:rsid w:val="005E64EF"/>
    <w:rsid w:val="005E6992"/>
    <w:rsid w:val="005E6B64"/>
    <w:rsid w:val="005E6DCF"/>
    <w:rsid w:val="005E719B"/>
    <w:rsid w:val="005E7410"/>
    <w:rsid w:val="005E798E"/>
    <w:rsid w:val="005E79A2"/>
    <w:rsid w:val="005E7B2C"/>
    <w:rsid w:val="005F014D"/>
    <w:rsid w:val="005F03FB"/>
    <w:rsid w:val="005F0B3B"/>
    <w:rsid w:val="005F0B79"/>
    <w:rsid w:val="005F0C13"/>
    <w:rsid w:val="005F152A"/>
    <w:rsid w:val="005F153F"/>
    <w:rsid w:val="005F1717"/>
    <w:rsid w:val="005F17FF"/>
    <w:rsid w:val="005F18CC"/>
    <w:rsid w:val="005F1AFB"/>
    <w:rsid w:val="005F1D60"/>
    <w:rsid w:val="005F1FD9"/>
    <w:rsid w:val="005F1FFC"/>
    <w:rsid w:val="005F2A91"/>
    <w:rsid w:val="005F2B7A"/>
    <w:rsid w:val="005F2CE4"/>
    <w:rsid w:val="005F34C5"/>
    <w:rsid w:val="005F3808"/>
    <w:rsid w:val="005F3A99"/>
    <w:rsid w:val="005F3E86"/>
    <w:rsid w:val="005F4014"/>
    <w:rsid w:val="005F40BC"/>
    <w:rsid w:val="005F41A2"/>
    <w:rsid w:val="005F41F3"/>
    <w:rsid w:val="005F4618"/>
    <w:rsid w:val="005F469E"/>
    <w:rsid w:val="005F4712"/>
    <w:rsid w:val="005F487D"/>
    <w:rsid w:val="005F4B3B"/>
    <w:rsid w:val="005F4EDA"/>
    <w:rsid w:val="005F51C0"/>
    <w:rsid w:val="005F52B5"/>
    <w:rsid w:val="005F52FC"/>
    <w:rsid w:val="005F5732"/>
    <w:rsid w:val="005F5CA2"/>
    <w:rsid w:val="005F5D54"/>
    <w:rsid w:val="005F6005"/>
    <w:rsid w:val="005F62EF"/>
    <w:rsid w:val="005F6469"/>
    <w:rsid w:val="005F6666"/>
    <w:rsid w:val="005F695F"/>
    <w:rsid w:val="005F6A34"/>
    <w:rsid w:val="005F6A8B"/>
    <w:rsid w:val="005F6EB5"/>
    <w:rsid w:val="005F6FAB"/>
    <w:rsid w:val="005F6FF9"/>
    <w:rsid w:val="005F702A"/>
    <w:rsid w:val="005F71E5"/>
    <w:rsid w:val="005F74BD"/>
    <w:rsid w:val="005F74FC"/>
    <w:rsid w:val="005F7B9B"/>
    <w:rsid w:val="005F7B9F"/>
    <w:rsid w:val="006000B1"/>
    <w:rsid w:val="0060013C"/>
    <w:rsid w:val="006003CD"/>
    <w:rsid w:val="006009D4"/>
    <w:rsid w:val="00600CB2"/>
    <w:rsid w:val="00600FAA"/>
    <w:rsid w:val="00601184"/>
    <w:rsid w:val="00601516"/>
    <w:rsid w:val="006019E5"/>
    <w:rsid w:val="00601A21"/>
    <w:rsid w:val="00601A5A"/>
    <w:rsid w:val="00601E65"/>
    <w:rsid w:val="00601E73"/>
    <w:rsid w:val="006020D1"/>
    <w:rsid w:val="00602392"/>
    <w:rsid w:val="006025F4"/>
    <w:rsid w:val="006026CF"/>
    <w:rsid w:val="00602990"/>
    <w:rsid w:val="00602AFE"/>
    <w:rsid w:val="00602D28"/>
    <w:rsid w:val="00602FB4"/>
    <w:rsid w:val="006034DD"/>
    <w:rsid w:val="00603727"/>
    <w:rsid w:val="006038D9"/>
    <w:rsid w:val="00603AC6"/>
    <w:rsid w:val="006040AC"/>
    <w:rsid w:val="006042D0"/>
    <w:rsid w:val="006045C4"/>
    <w:rsid w:val="00604CED"/>
    <w:rsid w:val="00604D13"/>
    <w:rsid w:val="00604DAE"/>
    <w:rsid w:val="00604DD7"/>
    <w:rsid w:val="00604DE7"/>
    <w:rsid w:val="00604F3A"/>
    <w:rsid w:val="00605102"/>
    <w:rsid w:val="0060546D"/>
    <w:rsid w:val="00605915"/>
    <w:rsid w:val="00605CFB"/>
    <w:rsid w:val="00605F29"/>
    <w:rsid w:val="006061A2"/>
    <w:rsid w:val="006067C6"/>
    <w:rsid w:val="006067F7"/>
    <w:rsid w:val="0060686B"/>
    <w:rsid w:val="00606B26"/>
    <w:rsid w:val="0060719B"/>
    <w:rsid w:val="00607228"/>
    <w:rsid w:val="006073E0"/>
    <w:rsid w:val="006073F7"/>
    <w:rsid w:val="006075DA"/>
    <w:rsid w:val="0060795A"/>
    <w:rsid w:val="00607B83"/>
    <w:rsid w:val="00607D96"/>
    <w:rsid w:val="00607DB5"/>
    <w:rsid w:val="00610074"/>
    <w:rsid w:val="006100F0"/>
    <w:rsid w:val="0061054A"/>
    <w:rsid w:val="00610657"/>
    <w:rsid w:val="00610728"/>
    <w:rsid w:val="00610B0B"/>
    <w:rsid w:val="00610B42"/>
    <w:rsid w:val="00610DAE"/>
    <w:rsid w:val="00610DE3"/>
    <w:rsid w:val="00611244"/>
    <w:rsid w:val="0061163B"/>
    <w:rsid w:val="00611BE7"/>
    <w:rsid w:val="00611CDA"/>
    <w:rsid w:val="00611EF3"/>
    <w:rsid w:val="00612077"/>
    <w:rsid w:val="00612159"/>
    <w:rsid w:val="006124BB"/>
    <w:rsid w:val="00612605"/>
    <w:rsid w:val="00612D6A"/>
    <w:rsid w:val="00612FEB"/>
    <w:rsid w:val="006130C0"/>
    <w:rsid w:val="00613528"/>
    <w:rsid w:val="00613B95"/>
    <w:rsid w:val="00614002"/>
    <w:rsid w:val="006141B5"/>
    <w:rsid w:val="006142A5"/>
    <w:rsid w:val="006145CB"/>
    <w:rsid w:val="00614885"/>
    <w:rsid w:val="00614DB2"/>
    <w:rsid w:val="00614DFC"/>
    <w:rsid w:val="00615537"/>
    <w:rsid w:val="00615549"/>
    <w:rsid w:val="00615680"/>
    <w:rsid w:val="00615804"/>
    <w:rsid w:val="0061594D"/>
    <w:rsid w:val="006159A7"/>
    <w:rsid w:val="00615A72"/>
    <w:rsid w:val="006160C4"/>
    <w:rsid w:val="00616326"/>
    <w:rsid w:val="00616688"/>
    <w:rsid w:val="006167C6"/>
    <w:rsid w:val="00616F5F"/>
    <w:rsid w:val="006174B2"/>
    <w:rsid w:val="00617B35"/>
    <w:rsid w:val="00617E1C"/>
    <w:rsid w:val="00620244"/>
    <w:rsid w:val="00620296"/>
    <w:rsid w:val="00620362"/>
    <w:rsid w:val="006208BB"/>
    <w:rsid w:val="00620955"/>
    <w:rsid w:val="00620A41"/>
    <w:rsid w:val="00620B4E"/>
    <w:rsid w:val="00620FB2"/>
    <w:rsid w:val="0062175B"/>
    <w:rsid w:val="00621855"/>
    <w:rsid w:val="00621B09"/>
    <w:rsid w:val="00621E72"/>
    <w:rsid w:val="00621EB1"/>
    <w:rsid w:val="00621EF2"/>
    <w:rsid w:val="0062211A"/>
    <w:rsid w:val="006223AE"/>
    <w:rsid w:val="00622784"/>
    <w:rsid w:val="00622818"/>
    <w:rsid w:val="00622AB5"/>
    <w:rsid w:val="00622F65"/>
    <w:rsid w:val="00623558"/>
    <w:rsid w:val="006235B5"/>
    <w:rsid w:val="0062372F"/>
    <w:rsid w:val="006239FC"/>
    <w:rsid w:val="00623C31"/>
    <w:rsid w:val="00623C46"/>
    <w:rsid w:val="006240A7"/>
    <w:rsid w:val="00624166"/>
    <w:rsid w:val="00624712"/>
    <w:rsid w:val="0062478D"/>
    <w:rsid w:val="00624ABB"/>
    <w:rsid w:val="00624DE0"/>
    <w:rsid w:val="0062502F"/>
    <w:rsid w:val="00625230"/>
    <w:rsid w:val="006252B7"/>
    <w:rsid w:val="006252F0"/>
    <w:rsid w:val="00625398"/>
    <w:rsid w:val="006255E8"/>
    <w:rsid w:val="0062560F"/>
    <w:rsid w:val="00625668"/>
    <w:rsid w:val="006257B0"/>
    <w:rsid w:val="006257B7"/>
    <w:rsid w:val="006258EB"/>
    <w:rsid w:val="00625A64"/>
    <w:rsid w:val="00625CE3"/>
    <w:rsid w:val="00625E6F"/>
    <w:rsid w:val="00626416"/>
    <w:rsid w:val="006264E7"/>
    <w:rsid w:val="006265F6"/>
    <w:rsid w:val="00626642"/>
    <w:rsid w:val="0062688D"/>
    <w:rsid w:val="00626C6E"/>
    <w:rsid w:val="00626C71"/>
    <w:rsid w:val="00626D94"/>
    <w:rsid w:val="006278E9"/>
    <w:rsid w:val="006279E2"/>
    <w:rsid w:val="00627A77"/>
    <w:rsid w:val="00627C90"/>
    <w:rsid w:val="00627E26"/>
    <w:rsid w:val="00627E2C"/>
    <w:rsid w:val="00627F38"/>
    <w:rsid w:val="006304F5"/>
    <w:rsid w:val="00630A46"/>
    <w:rsid w:val="00630AA0"/>
    <w:rsid w:val="006311B5"/>
    <w:rsid w:val="0063129D"/>
    <w:rsid w:val="006315B4"/>
    <w:rsid w:val="006318FA"/>
    <w:rsid w:val="00631908"/>
    <w:rsid w:val="00631C94"/>
    <w:rsid w:val="006324AE"/>
    <w:rsid w:val="0063262A"/>
    <w:rsid w:val="00632667"/>
    <w:rsid w:val="006327A9"/>
    <w:rsid w:val="006329CD"/>
    <w:rsid w:val="00632BE9"/>
    <w:rsid w:val="00632C9F"/>
    <w:rsid w:val="00633241"/>
    <w:rsid w:val="006332A9"/>
    <w:rsid w:val="006332AB"/>
    <w:rsid w:val="006333A9"/>
    <w:rsid w:val="00633423"/>
    <w:rsid w:val="00633A93"/>
    <w:rsid w:val="00634434"/>
    <w:rsid w:val="006346EF"/>
    <w:rsid w:val="00634DFD"/>
    <w:rsid w:val="00634F15"/>
    <w:rsid w:val="00635081"/>
    <w:rsid w:val="0063527B"/>
    <w:rsid w:val="006352A1"/>
    <w:rsid w:val="00635359"/>
    <w:rsid w:val="0063547C"/>
    <w:rsid w:val="006355E9"/>
    <w:rsid w:val="00635CBA"/>
    <w:rsid w:val="00635ECB"/>
    <w:rsid w:val="0063638D"/>
    <w:rsid w:val="006363BA"/>
    <w:rsid w:val="006368E0"/>
    <w:rsid w:val="00636C8E"/>
    <w:rsid w:val="00636DD8"/>
    <w:rsid w:val="00637516"/>
    <w:rsid w:val="006376CA"/>
    <w:rsid w:val="006377A6"/>
    <w:rsid w:val="006378CC"/>
    <w:rsid w:val="006378D3"/>
    <w:rsid w:val="00637FC3"/>
    <w:rsid w:val="00640495"/>
    <w:rsid w:val="006404B4"/>
    <w:rsid w:val="0064084F"/>
    <w:rsid w:val="00640BD1"/>
    <w:rsid w:val="00640CD3"/>
    <w:rsid w:val="0064106A"/>
    <w:rsid w:val="0064116C"/>
    <w:rsid w:val="0064131A"/>
    <w:rsid w:val="006415FC"/>
    <w:rsid w:val="00641B82"/>
    <w:rsid w:val="00641F48"/>
    <w:rsid w:val="006425AA"/>
    <w:rsid w:val="00642AF4"/>
    <w:rsid w:val="006432AD"/>
    <w:rsid w:val="00643330"/>
    <w:rsid w:val="00643378"/>
    <w:rsid w:val="006435A9"/>
    <w:rsid w:val="0064397E"/>
    <w:rsid w:val="006439E2"/>
    <w:rsid w:val="00644054"/>
    <w:rsid w:val="00644656"/>
    <w:rsid w:val="0064491D"/>
    <w:rsid w:val="0064499B"/>
    <w:rsid w:val="00644A04"/>
    <w:rsid w:val="00644E0D"/>
    <w:rsid w:val="00644FA2"/>
    <w:rsid w:val="006450C5"/>
    <w:rsid w:val="00645531"/>
    <w:rsid w:val="006456F6"/>
    <w:rsid w:val="00645CE0"/>
    <w:rsid w:val="00646268"/>
    <w:rsid w:val="0064694E"/>
    <w:rsid w:val="0064697B"/>
    <w:rsid w:val="00646B91"/>
    <w:rsid w:val="00646C98"/>
    <w:rsid w:val="00646CB6"/>
    <w:rsid w:val="00646CB8"/>
    <w:rsid w:val="00647071"/>
    <w:rsid w:val="0064716E"/>
    <w:rsid w:val="00647195"/>
    <w:rsid w:val="0064734D"/>
    <w:rsid w:val="006473C4"/>
    <w:rsid w:val="006477C0"/>
    <w:rsid w:val="00647A0B"/>
    <w:rsid w:val="00647BAC"/>
    <w:rsid w:val="00647F4C"/>
    <w:rsid w:val="00650390"/>
    <w:rsid w:val="0065078A"/>
    <w:rsid w:val="00650873"/>
    <w:rsid w:val="00650AF8"/>
    <w:rsid w:val="006514F5"/>
    <w:rsid w:val="006517F7"/>
    <w:rsid w:val="00651C98"/>
    <w:rsid w:val="00651D2C"/>
    <w:rsid w:val="00651E4F"/>
    <w:rsid w:val="0065205B"/>
    <w:rsid w:val="00652066"/>
    <w:rsid w:val="00652160"/>
    <w:rsid w:val="00652329"/>
    <w:rsid w:val="0065240A"/>
    <w:rsid w:val="00652727"/>
    <w:rsid w:val="00652854"/>
    <w:rsid w:val="0065293E"/>
    <w:rsid w:val="00652998"/>
    <w:rsid w:val="00653193"/>
    <w:rsid w:val="0065339D"/>
    <w:rsid w:val="006533AB"/>
    <w:rsid w:val="0065389D"/>
    <w:rsid w:val="006538D7"/>
    <w:rsid w:val="00653C4E"/>
    <w:rsid w:val="00653DAA"/>
    <w:rsid w:val="00654100"/>
    <w:rsid w:val="006544A3"/>
    <w:rsid w:val="006544EC"/>
    <w:rsid w:val="00654896"/>
    <w:rsid w:val="00654A8B"/>
    <w:rsid w:val="00654F23"/>
    <w:rsid w:val="00654FA8"/>
    <w:rsid w:val="0065505B"/>
    <w:rsid w:val="0065540B"/>
    <w:rsid w:val="006555C6"/>
    <w:rsid w:val="006556CA"/>
    <w:rsid w:val="00655E38"/>
    <w:rsid w:val="006562D4"/>
    <w:rsid w:val="00656348"/>
    <w:rsid w:val="00656872"/>
    <w:rsid w:val="00657115"/>
    <w:rsid w:val="00657572"/>
    <w:rsid w:val="006577EE"/>
    <w:rsid w:val="00657A7C"/>
    <w:rsid w:val="00657F55"/>
    <w:rsid w:val="006602D5"/>
    <w:rsid w:val="006607D1"/>
    <w:rsid w:val="006608E2"/>
    <w:rsid w:val="0066095E"/>
    <w:rsid w:val="006609A2"/>
    <w:rsid w:val="006609BA"/>
    <w:rsid w:val="00660ACF"/>
    <w:rsid w:val="00660BB7"/>
    <w:rsid w:val="00660DB9"/>
    <w:rsid w:val="00660E00"/>
    <w:rsid w:val="006610CD"/>
    <w:rsid w:val="00661334"/>
    <w:rsid w:val="006613A8"/>
    <w:rsid w:val="0066177C"/>
    <w:rsid w:val="006617DE"/>
    <w:rsid w:val="00661D6D"/>
    <w:rsid w:val="00661EBE"/>
    <w:rsid w:val="00662676"/>
    <w:rsid w:val="006628B3"/>
    <w:rsid w:val="006629ED"/>
    <w:rsid w:val="00662BB5"/>
    <w:rsid w:val="00663448"/>
    <w:rsid w:val="00663559"/>
    <w:rsid w:val="006636D4"/>
    <w:rsid w:val="00663896"/>
    <w:rsid w:val="006638FA"/>
    <w:rsid w:val="00663F66"/>
    <w:rsid w:val="00664307"/>
    <w:rsid w:val="00664481"/>
    <w:rsid w:val="00664DB3"/>
    <w:rsid w:val="00664E92"/>
    <w:rsid w:val="0066542F"/>
    <w:rsid w:val="006654C2"/>
    <w:rsid w:val="006655D2"/>
    <w:rsid w:val="0066566C"/>
    <w:rsid w:val="00665A3D"/>
    <w:rsid w:val="00665B35"/>
    <w:rsid w:val="00665CC3"/>
    <w:rsid w:val="00665F70"/>
    <w:rsid w:val="006660D8"/>
    <w:rsid w:val="00666157"/>
    <w:rsid w:val="00666216"/>
    <w:rsid w:val="00666419"/>
    <w:rsid w:val="006664A8"/>
    <w:rsid w:val="00666734"/>
    <w:rsid w:val="00666B2C"/>
    <w:rsid w:val="00667096"/>
    <w:rsid w:val="006673C6"/>
    <w:rsid w:val="006679EA"/>
    <w:rsid w:val="00667AA5"/>
    <w:rsid w:val="00667FEB"/>
    <w:rsid w:val="00670032"/>
    <w:rsid w:val="0067004B"/>
    <w:rsid w:val="00670690"/>
    <w:rsid w:val="00671030"/>
    <w:rsid w:val="00671422"/>
    <w:rsid w:val="00671522"/>
    <w:rsid w:val="006717B5"/>
    <w:rsid w:val="006717CE"/>
    <w:rsid w:val="006717EA"/>
    <w:rsid w:val="006718F9"/>
    <w:rsid w:val="00671A40"/>
    <w:rsid w:val="00671BC3"/>
    <w:rsid w:val="00672287"/>
    <w:rsid w:val="00672429"/>
    <w:rsid w:val="006725BC"/>
    <w:rsid w:val="006728B7"/>
    <w:rsid w:val="00672972"/>
    <w:rsid w:val="0067326A"/>
    <w:rsid w:val="006732BA"/>
    <w:rsid w:val="00673359"/>
    <w:rsid w:val="006733E3"/>
    <w:rsid w:val="00673548"/>
    <w:rsid w:val="0067359E"/>
    <w:rsid w:val="006737C8"/>
    <w:rsid w:val="006738FD"/>
    <w:rsid w:val="00674073"/>
    <w:rsid w:val="00674369"/>
    <w:rsid w:val="006743DE"/>
    <w:rsid w:val="006744E1"/>
    <w:rsid w:val="00674780"/>
    <w:rsid w:val="006747B5"/>
    <w:rsid w:val="00674812"/>
    <w:rsid w:val="006748F5"/>
    <w:rsid w:val="00674C57"/>
    <w:rsid w:val="00674CA8"/>
    <w:rsid w:val="00675539"/>
    <w:rsid w:val="00675997"/>
    <w:rsid w:val="00675D67"/>
    <w:rsid w:val="00676270"/>
    <w:rsid w:val="00676A93"/>
    <w:rsid w:val="00676DC4"/>
    <w:rsid w:val="0067778F"/>
    <w:rsid w:val="006777F5"/>
    <w:rsid w:val="0067796F"/>
    <w:rsid w:val="00677C9B"/>
    <w:rsid w:val="00677D11"/>
    <w:rsid w:val="00680B90"/>
    <w:rsid w:val="0068135D"/>
    <w:rsid w:val="0068168F"/>
    <w:rsid w:val="0068169D"/>
    <w:rsid w:val="0068178F"/>
    <w:rsid w:val="00681798"/>
    <w:rsid w:val="00681C2D"/>
    <w:rsid w:val="00682014"/>
    <w:rsid w:val="006822CF"/>
    <w:rsid w:val="0068237E"/>
    <w:rsid w:val="00682635"/>
    <w:rsid w:val="00682A1B"/>
    <w:rsid w:val="00682AE3"/>
    <w:rsid w:val="00682C91"/>
    <w:rsid w:val="00682E14"/>
    <w:rsid w:val="00683023"/>
    <w:rsid w:val="00683276"/>
    <w:rsid w:val="006832EB"/>
    <w:rsid w:val="00683D1B"/>
    <w:rsid w:val="00683EFD"/>
    <w:rsid w:val="0068436B"/>
    <w:rsid w:val="00684661"/>
    <w:rsid w:val="00684A14"/>
    <w:rsid w:val="00684E5B"/>
    <w:rsid w:val="00684E9F"/>
    <w:rsid w:val="0068505B"/>
    <w:rsid w:val="0068531A"/>
    <w:rsid w:val="006853EE"/>
    <w:rsid w:val="00685444"/>
    <w:rsid w:val="006854AE"/>
    <w:rsid w:val="006854F6"/>
    <w:rsid w:val="0068558B"/>
    <w:rsid w:val="0068566E"/>
    <w:rsid w:val="00685682"/>
    <w:rsid w:val="006859A1"/>
    <w:rsid w:val="00685EC0"/>
    <w:rsid w:val="006862D1"/>
    <w:rsid w:val="006865F8"/>
    <w:rsid w:val="00686723"/>
    <w:rsid w:val="006869BE"/>
    <w:rsid w:val="00686CE1"/>
    <w:rsid w:val="00686FB5"/>
    <w:rsid w:val="00686FCA"/>
    <w:rsid w:val="00686FF5"/>
    <w:rsid w:val="00687083"/>
    <w:rsid w:val="00687415"/>
    <w:rsid w:val="0068741E"/>
    <w:rsid w:val="00687A88"/>
    <w:rsid w:val="00687D3D"/>
    <w:rsid w:val="00687D80"/>
    <w:rsid w:val="00687DBA"/>
    <w:rsid w:val="0069007E"/>
    <w:rsid w:val="00690256"/>
    <w:rsid w:val="00690545"/>
    <w:rsid w:val="006905A4"/>
    <w:rsid w:val="0069096E"/>
    <w:rsid w:val="00690986"/>
    <w:rsid w:val="00690CAB"/>
    <w:rsid w:val="006914A3"/>
    <w:rsid w:val="00691878"/>
    <w:rsid w:val="0069191A"/>
    <w:rsid w:val="006919BA"/>
    <w:rsid w:val="00691BD4"/>
    <w:rsid w:val="00691D71"/>
    <w:rsid w:val="00692036"/>
    <w:rsid w:val="00692566"/>
    <w:rsid w:val="00692699"/>
    <w:rsid w:val="006927BF"/>
    <w:rsid w:val="006928E1"/>
    <w:rsid w:val="006929CD"/>
    <w:rsid w:val="00692AA9"/>
    <w:rsid w:val="00692E07"/>
    <w:rsid w:val="00692E24"/>
    <w:rsid w:val="00692F94"/>
    <w:rsid w:val="00692FD9"/>
    <w:rsid w:val="00693014"/>
    <w:rsid w:val="0069313F"/>
    <w:rsid w:val="00693741"/>
    <w:rsid w:val="006937EC"/>
    <w:rsid w:val="00693829"/>
    <w:rsid w:val="00693A60"/>
    <w:rsid w:val="00693E8C"/>
    <w:rsid w:val="00693FB7"/>
    <w:rsid w:val="00693FCF"/>
    <w:rsid w:val="006942BD"/>
    <w:rsid w:val="00694374"/>
    <w:rsid w:val="006944F1"/>
    <w:rsid w:val="006944F6"/>
    <w:rsid w:val="0069476A"/>
    <w:rsid w:val="00694797"/>
    <w:rsid w:val="00694E89"/>
    <w:rsid w:val="00694F1A"/>
    <w:rsid w:val="00695108"/>
    <w:rsid w:val="006954EC"/>
    <w:rsid w:val="00695559"/>
    <w:rsid w:val="00695764"/>
    <w:rsid w:val="00695C30"/>
    <w:rsid w:val="00695C51"/>
    <w:rsid w:val="00695D87"/>
    <w:rsid w:val="00695E82"/>
    <w:rsid w:val="00695F50"/>
    <w:rsid w:val="00696047"/>
    <w:rsid w:val="00696183"/>
    <w:rsid w:val="006966AD"/>
    <w:rsid w:val="00696891"/>
    <w:rsid w:val="00696BE0"/>
    <w:rsid w:val="00696E0B"/>
    <w:rsid w:val="00696F52"/>
    <w:rsid w:val="0069718C"/>
    <w:rsid w:val="006972BB"/>
    <w:rsid w:val="00697554"/>
    <w:rsid w:val="00697B49"/>
    <w:rsid w:val="006A000D"/>
    <w:rsid w:val="006A0094"/>
    <w:rsid w:val="006A01DA"/>
    <w:rsid w:val="006A02A6"/>
    <w:rsid w:val="006A03C3"/>
    <w:rsid w:val="006A0742"/>
    <w:rsid w:val="006A0767"/>
    <w:rsid w:val="006A0988"/>
    <w:rsid w:val="006A0E32"/>
    <w:rsid w:val="006A1308"/>
    <w:rsid w:val="006A1510"/>
    <w:rsid w:val="006A152B"/>
    <w:rsid w:val="006A16BA"/>
    <w:rsid w:val="006A1761"/>
    <w:rsid w:val="006A17DB"/>
    <w:rsid w:val="006A1B37"/>
    <w:rsid w:val="006A1CDF"/>
    <w:rsid w:val="006A1D4C"/>
    <w:rsid w:val="006A1EBB"/>
    <w:rsid w:val="006A22CD"/>
    <w:rsid w:val="006A2543"/>
    <w:rsid w:val="006A2695"/>
    <w:rsid w:val="006A2BC8"/>
    <w:rsid w:val="006A2CF7"/>
    <w:rsid w:val="006A2E45"/>
    <w:rsid w:val="006A30AD"/>
    <w:rsid w:val="006A3921"/>
    <w:rsid w:val="006A3BCA"/>
    <w:rsid w:val="006A3C75"/>
    <w:rsid w:val="006A4213"/>
    <w:rsid w:val="006A4284"/>
    <w:rsid w:val="006A4AC0"/>
    <w:rsid w:val="006A4C38"/>
    <w:rsid w:val="006A4C9C"/>
    <w:rsid w:val="006A5083"/>
    <w:rsid w:val="006A554D"/>
    <w:rsid w:val="006A5587"/>
    <w:rsid w:val="006A579D"/>
    <w:rsid w:val="006A5809"/>
    <w:rsid w:val="006A5815"/>
    <w:rsid w:val="006A5A8D"/>
    <w:rsid w:val="006A5B9A"/>
    <w:rsid w:val="006A60B9"/>
    <w:rsid w:val="006A6820"/>
    <w:rsid w:val="006A6A4F"/>
    <w:rsid w:val="006A6C5D"/>
    <w:rsid w:val="006A708F"/>
    <w:rsid w:val="006A73BC"/>
    <w:rsid w:val="006A748F"/>
    <w:rsid w:val="006A74D8"/>
    <w:rsid w:val="006A759A"/>
    <w:rsid w:val="006A7BE5"/>
    <w:rsid w:val="006A7E0B"/>
    <w:rsid w:val="006A7E93"/>
    <w:rsid w:val="006B0212"/>
    <w:rsid w:val="006B0AE3"/>
    <w:rsid w:val="006B10FB"/>
    <w:rsid w:val="006B124E"/>
    <w:rsid w:val="006B1257"/>
    <w:rsid w:val="006B1274"/>
    <w:rsid w:val="006B1505"/>
    <w:rsid w:val="006B15D2"/>
    <w:rsid w:val="006B1697"/>
    <w:rsid w:val="006B1757"/>
    <w:rsid w:val="006B17F6"/>
    <w:rsid w:val="006B1927"/>
    <w:rsid w:val="006B1E99"/>
    <w:rsid w:val="006B1FC2"/>
    <w:rsid w:val="006B2685"/>
    <w:rsid w:val="006B278B"/>
    <w:rsid w:val="006B31AD"/>
    <w:rsid w:val="006B348C"/>
    <w:rsid w:val="006B3917"/>
    <w:rsid w:val="006B3950"/>
    <w:rsid w:val="006B3A40"/>
    <w:rsid w:val="006B3C3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8D3"/>
    <w:rsid w:val="006B4AF5"/>
    <w:rsid w:val="006B4D16"/>
    <w:rsid w:val="006B4D50"/>
    <w:rsid w:val="006B50AA"/>
    <w:rsid w:val="006B55C9"/>
    <w:rsid w:val="006B5832"/>
    <w:rsid w:val="006B585A"/>
    <w:rsid w:val="006B5947"/>
    <w:rsid w:val="006B5DD6"/>
    <w:rsid w:val="006B6334"/>
    <w:rsid w:val="006B634A"/>
    <w:rsid w:val="006B6955"/>
    <w:rsid w:val="006B6D36"/>
    <w:rsid w:val="006B7539"/>
    <w:rsid w:val="006B77F5"/>
    <w:rsid w:val="006B7D69"/>
    <w:rsid w:val="006B7E49"/>
    <w:rsid w:val="006B7E6F"/>
    <w:rsid w:val="006C01F9"/>
    <w:rsid w:val="006C0279"/>
    <w:rsid w:val="006C02FE"/>
    <w:rsid w:val="006C049D"/>
    <w:rsid w:val="006C052F"/>
    <w:rsid w:val="006C05E6"/>
    <w:rsid w:val="006C0ADF"/>
    <w:rsid w:val="006C0AE4"/>
    <w:rsid w:val="006C0B66"/>
    <w:rsid w:val="006C0C28"/>
    <w:rsid w:val="006C0CD3"/>
    <w:rsid w:val="006C0D18"/>
    <w:rsid w:val="006C0EDD"/>
    <w:rsid w:val="006C0FF6"/>
    <w:rsid w:val="006C0FFC"/>
    <w:rsid w:val="006C1302"/>
    <w:rsid w:val="006C17C1"/>
    <w:rsid w:val="006C1802"/>
    <w:rsid w:val="006C19BE"/>
    <w:rsid w:val="006C1C84"/>
    <w:rsid w:val="006C1D22"/>
    <w:rsid w:val="006C1F4A"/>
    <w:rsid w:val="006C22B6"/>
    <w:rsid w:val="006C22E2"/>
    <w:rsid w:val="006C23CD"/>
    <w:rsid w:val="006C28B3"/>
    <w:rsid w:val="006C2A15"/>
    <w:rsid w:val="006C2D03"/>
    <w:rsid w:val="006C2D4E"/>
    <w:rsid w:val="006C354D"/>
    <w:rsid w:val="006C3557"/>
    <w:rsid w:val="006C356F"/>
    <w:rsid w:val="006C3A01"/>
    <w:rsid w:val="006C3CE3"/>
    <w:rsid w:val="006C3E10"/>
    <w:rsid w:val="006C3F07"/>
    <w:rsid w:val="006C4154"/>
    <w:rsid w:val="006C43DC"/>
    <w:rsid w:val="006C441F"/>
    <w:rsid w:val="006C4435"/>
    <w:rsid w:val="006C448F"/>
    <w:rsid w:val="006C497A"/>
    <w:rsid w:val="006C4BF7"/>
    <w:rsid w:val="006C4EAF"/>
    <w:rsid w:val="006C4F56"/>
    <w:rsid w:val="006C5028"/>
    <w:rsid w:val="006C53E1"/>
    <w:rsid w:val="006C55DF"/>
    <w:rsid w:val="006C57F3"/>
    <w:rsid w:val="006C5A17"/>
    <w:rsid w:val="006C5E96"/>
    <w:rsid w:val="006C65DB"/>
    <w:rsid w:val="006C665B"/>
    <w:rsid w:val="006C6AF4"/>
    <w:rsid w:val="006C6C52"/>
    <w:rsid w:val="006C6D89"/>
    <w:rsid w:val="006C6FA7"/>
    <w:rsid w:val="006C70BF"/>
    <w:rsid w:val="006C72B6"/>
    <w:rsid w:val="006C7346"/>
    <w:rsid w:val="006C79E6"/>
    <w:rsid w:val="006C7C45"/>
    <w:rsid w:val="006C7DB3"/>
    <w:rsid w:val="006C7EF2"/>
    <w:rsid w:val="006C7F70"/>
    <w:rsid w:val="006D0039"/>
    <w:rsid w:val="006D0222"/>
    <w:rsid w:val="006D0246"/>
    <w:rsid w:val="006D0706"/>
    <w:rsid w:val="006D076D"/>
    <w:rsid w:val="006D0BB5"/>
    <w:rsid w:val="006D0C4B"/>
    <w:rsid w:val="006D0CB1"/>
    <w:rsid w:val="006D0E6D"/>
    <w:rsid w:val="006D0F4A"/>
    <w:rsid w:val="006D15DF"/>
    <w:rsid w:val="006D16CA"/>
    <w:rsid w:val="006D1B68"/>
    <w:rsid w:val="006D1EDB"/>
    <w:rsid w:val="006D1F39"/>
    <w:rsid w:val="006D20E4"/>
    <w:rsid w:val="006D210C"/>
    <w:rsid w:val="006D234B"/>
    <w:rsid w:val="006D2528"/>
    <w:rsid w:val="006D280B"/>
    <w:rsid w:val="006D2DDD"/>
    <w:rsid w:val="006D2EAD"/>
    <w:rsid w:val="006D31FB"/>
    <w:rsid w:val="006D3287"/>
    <w:rsid w:val="006D32E8"/>
    <w:rsid w:val="006D3566"/>
    <w:rsid w:val="006D36AA"/>
    <w:rsid w:val="006D36B6"/>
    <w:rsid w:val="006D37BA"/>
    <w:rsid w:val="006D382B"/>
    <w:rsid w:val="006D3AE9"/>
    <w:rsid w:val="006D3B71"/>
    <w:rsid w:val="006D3BDF"/>
    <w:rsid w:val="006D3EC7"/>
    <w:rsid w:val="006D3FED"/>
    <w:rsid w:val="006D4126"/>
    <w:rsid w:val="006D44AE"/>
    <w:rsid w:val="006D48AB"/>
    <w:rsid w:val="006D492E"/>
    <w:rsid w:val="006D4A24"/>
    <w:rsid w:val="006D4A54"/>
    <w:rsid w:val="006D4AF8"/>
    <w:rsid w:val="006D4D0C"/>
    <w:rsid w:val="006D4EB2"/>
    <w:rsid w:val="006D50A9"/>
    <w:rsid w:val="006D525F"/>
    <w:rsid w:val="006D5391"/>
    <w:rsid w:val="006D565C"/>
    <w:rsid w:val="006D56BD"/>
    <w:rsid w:val="006D5708"/>
    <w:rsid w:val="006D581C"/>
    <w:rsid w:val="006D58C1"/>
    <w:rsid w:val="006D5BEE"/>
    <w:rsid w:val="006D5EDF"/>
    <w:rsid w:val="006D5FA4"/>
    <w:rsid w:val="006D60A0"/>
    <w:rsid w:val="006D630A"/>
    <w:rsid w:val="006D63A9"/>
    <w:rsid w:val="006D64AF"/>
    <w:rsid w:val="006D6841"/>
    <w:rsid w:val="006D6F5E"/>
    <w:rsid w:val="006D727E"/>
    <w:rsid w:val="006D739E"/>
    <w:rsid w:val="006D7516"/>
    <w:rsid w:val="006D7620"/>
    <w:rsid w:val="006D7914"/>
    <w:rsid w:val="006D7AB6"/>
    <w:rsid w:val="006D7B84"/>
    <w:rsid w:val="006D7C78"/>
    <w:rsid w:val="006E0187"/>
    <w:rsid w:val="006E0758"/>
    <w:rsid w:val="006E0797"/>
    <w:rsid w:val="006E0A9F"/>
    <w:rsid w:val="006E0E52"/>
    <w:rsid w:val="006E16EE"/>
    <w:rsid w:val="006E1752"/>
    <w:rsid w:val="006E1959"/>
    <w:rsid w:val="006E1A3C"/>
    <w:rsid w:val="006E1B17"/>
    <w:rsid w:val="006E1D6F"/>
    <w:rsid w:val="006E1E0D"/>
    <w:rsid w:val="006E27D4"/>
    <w:rsid w:val="006E2988"/>
    <w:rsid w:val="006E2F71"/>
    <w:rsid w:val="006E2FB6"/>
    <w:rsid w:val="006E3077"/>
    <w:rsid w:val="006E35E3"/>
    <w:rsid w:val="006E37A1"/>
    <w:rsid w:val="006E3843"/>
    <w:rsid w:val="006E38BF"/>
    <w:rsid w:val="006E3C32"/>
    <w:rsid w:val="006E3FA4"/>
    <w:rsid w:val="006E44B2"/>
    <w:rsid w:val="006E468D"/>
    <w:rsid w:val="006E474F"/>
    <w:rsid w:val="006E4D76"/>
    <w:rsid w:val="006E4FD5"/>
    <w:rsid w:val="006E50ED"/>
    <w:rsid w:val="006E54CB"/>
    <w:rsid w:val="006E5626"/>
    <w:rsid w:val="006E5A59"/>
    <w:rsid w:val="006E5C15"/>
    <w:rsid w:val="006E5C1C"/>
    <w:rsid w:val="006E5E89"/>
    <w:rsid w:val="006E61F1"/>
    <w:rsid w:val="006E62BB"/>
    <w:rsid w:val="006E6640"/>
    <w:rsid w:val="006E669D"/>
    <w:rsid w:val="006E7005"/>
    <w:rsid w:val="006E780D"/>
    <w:rsid w:val="006E7B54"/>
    <w:rsid w:val="006E7BDA"/>
    <w:rsid w:val="006E7CE4"/>
    <w:rsid w:val="006F0290"/>
    <w:rsid w:val="006F039E"/>
    <w:rsid w:val="006F04FA"/>
    <w:rsid w:val="006F0511"/>
    <w:rsid w:val="006F05A1"/>
    <w:rsid w:val="006F0842"/>
    <w:rsid w:val="006F1205"/>
    <w:rsid w:val="006F129B"/>
    <w:rsid w:val="006F1591"/>
    <w:rsid w:val="006F169D"/>
    <w:rsid w:val="006F1A10"/>
    <w:rsid w:val="006F1A98"/>
    <w:rsid w:val="006F1D04"/>
    <w:rsid w:val="006F1E07"/>
    <w:rsid w:val="006F1E1D"/>
    <w:rsid w:val="006F1F6C"/>
    <w:rsid w:val="006F207B"/>
    <w:rsid w:val="006F24BD"/>
    <w:rsid w:val="006F26D3"/>
    <w:rsid w:val="006F274A"/>
    <w:rsid w:val="006F290E"/>
    <w:rsid w:val="006F2A99"/>
    <w:rsid w:val="006F2AD9"/>
    <w:rsid w:val="006F2B8B"/>
    <w:rsid w:val="006F2C08"/>
    <w:rsid w:val="006F30BF"/>
    <w:rsid w:val="006F3540"/>
    <w:rsid w:val="006F35F3"/>
    <w:rsid w:val="006F360A"/>
    <w:rsid w:val="006F3674"/>
    <w:rsid w:val="006F3754"/>
    <w:rsid w:val="006F37C5"/>
    <w:rsid w:val="006F3C7D"/>
    <w:rsid w:val="006F3D29"/>
    <w:rsid w:val="006F3D40"/>
    <w:rsid w:val="006F3DCC"/>
    <w:rsid w:val="006F4056"/>
    <w:rsid w:val="006F4268"/>
    <w:rsid w:val="006F4520"/>
    <w:rsid w:val="006F488E"/>
    <w:rsid w:val="006F4A52"/>
    <w:rsid w:val="006F4A56"/>
    <w:rsid w:val="006F4D8D"/>
    <w:rsid w:val="006F4DBB"/>
    <w:rsid w:val="006F4E82"/>
    <w:rsid w:val="006F4FCA"/>
    <w:rsid w:val="006F54E8"/>
    <w:rsid w:val="006F5506"/>
    <w:rsid w:val="006F557D"/>
    <w:rsid w:val="006F5682"/>
    <w:rsid w:val="006F5683"/>
    <w:rsid w:val="006F57A7"/>
    <w:rsid w:val="006F59C4"/>
    <w:rsid w:val="006F5B58"/>
    <w:rsid w:val="006F61AB"/>
    <w:rsid w:val="006F6410"/>
    <w:rsid w:val="006F6435"/>
    <w:rsid w:val="006F66B2"/>
    <w:rsid w:val="006F6885"/>
    <w:rsid w:val="006F6969"/>
    <w:rsid w:val="006F6C6B"/>
    <w:rsid w:val="006F6FB5"/>
    <w:rsid w:val="006F7185"/>
    <w:rsid w:val="006F7451"/>
    <w:rsid w:val="006F7EC5"/>
    <w:rsid w:val="00700561"/>
    <w:rsid w:val="00700AFC"/>
    <w:rsid w:val="00700DF3"/>
    <w:rsid w:val="00700E3A"/>
    <w:rsid w:val="00700EC0"/>
    <w:rsid w:val="0070142E"/>
    <w:rsid w:val="00701528"/>
    <w:rsid w:val="007015E4"/>
    <w:rsid w:val="007020B9"/>
    <w:rsid w:val="00702279"/>
    <w:rsid w:val="00702383"/>
    <w:rsid w:val="007023A6"/>
    <w:rsid w:val="0070265F"/>
    <w:rsid w:val="00702A6F"/>
    <w:rsid w:val="00702A9F"/>
    <w:rsid w:val="00702E70"/>
    <w:rsid w:val="00702F73"/>
    <w:rsid w:val="0070314F"/>
    <w:rsid w:val="0070325F"/>
    <w:rsid w:val="007034B6"/>
    <w:rsid w:val="0070367F"/>
    <w:rsid w:val="0070380A"/>
    <w:rsid w:val="0070396C"/>
    <w:rsid w:val="00703C79"/>
    <w:rsid w:val="00703CC1"/>
    <w:rsid w:val="00703D51"/>
    <w:rsid w:val="007040AF"/>
    <w:rsid w:val="00704273"/>
    <w:rsid w:val="00704786"/>
    <w:rsid w:val="007049E8"/>
    <w:rsid w:val="00704CD7"/>
    <w:rsid w:val="00704DB7"/>
    <w:rsid w:val="00704F0B"/>
    <w:rsid w:val="00705266"/>
    <w:rsid w:val="0070527A"/>
    <w:rsid w:val="00705339"/>
    <w:rsid w:val="00705369"/>
    <w:rsid w:val="0070558C"/>
    <w:rsid w:val="00705885"/>
    <w:rsid w:val="00705CC1"/>
    <w:rsid w:val="00706272"/>
    <w:rsid w:val="007063AF"/>
    <w:rsid w:val="0070648C"/>
    <w:rsid w:val="007065BB"/>
    <w:rsid w:val="00706E07"/>
    <w:rsid w:val="00706EBE"/>
    <w:rsid w:val="00707094"/>
    <w:rsid w:val="00707251"/>
    <w:rsid w:val="0070756D"/>
    <w:rsid w:val="007076F2"/>
    <w:rsid w:val="007077B5"/>
    <w:rsid w:val="00707881"/>
    <w:rsid w:val="007078AF"/>
    <w:rsid w:val="00707D79"/>
    <w:rsid w:val="00707FA3"/>
    <w:rsid w:val="00707FEA"/>
    <w:rsid w:val="0071006A"/>
    <w:rsid w:val="0071014B"/>
    <w:rsid w:val="0071026B"/>
    <w:rsid w:val="00710549"/>
    <w:rsid w:val="00710676"/>
    <w:rsid w:val="00710AA6"/>
    <w:rsid w:val="00710CA1"/>
    <w:rsid w:val="00710CC7"/>
    <w:rsid w:val="0071119A"/>
    <w:rsid w:val="0071124B"/>
    <w:rsid w:val="007113DE"/>
    <w:rsid w:val="00711655"/>
    <w:rsid w:val="00711BD9"/>
    <w:rsid w:val="00711BE8"/>
    <w:rsid w:val="00711D61"/>
    <w:rsid w:val="00711E7A"/>
    <w:rsid w:val="00711E9A"/>
    <w:rsid w:val="0071244E"/>
    <w:rsid w:val="00712500"/>
    <w:rsid w:val="00712C3F"/>
    <w:rsid w:val="00712CAD"/>
    <w:rsid w:val="00712D85"/>
    <w:rsid w:val="00712D86"/>
    <w:rsid w:val="00712F07"/>
    <w:rsid w:val="007130C2"/>
    <w:rsid w:val="0071329B"/>
    <w:rsid w:val="007139BC"/>
    <w:rsid w:val="00713A24"/>
    <w:rsid w:val="00713C21"/>
    <w:rsid w:val="00713D63"/>
    <w:rsid w:val="007142B9"/>
    <w:rsid w:val="00714470"/>
    <w:rsid w:val="00714637"/>
    <w:rsid w:val="007149AA"/>
    <w:rsid w:val="00714ED0"/>
    <w:rsid w:val="0071519E"/>
    <w:rsid w:val="00715234"/>
    <w:rsid w:val="0071547E"/>
    <w:rsid w:val="007158DB"/>
    <w:rsid w:val="00715A22"/>
    <w:rsid w:val="00715C33"/>
    <w:rsid w:val="00715D75"/>
    <w:rsid w:val="00715E21"/>
    <w:rsid w:val="00715F13"/>
    <w:rsid w:val="00715F1E"/>
    <w:rsid w:val="00715F2C"/>
    <w:rsid w:val="0071617B"/>
    <w:rsid w:val="00716195"/>
    <w:rsid w:val="00716242"/>
    <w:rsid w:val="007163DF"/>
    <w:rsid w:val="007165D1"/>
    <w:rsid w:val="00716601"/>
    <w:rsid w:val="0071660C"/>
    <w:rsid w:val="007168CC"/>
    <w:rsid w:val="00716926"/>
    <w:rsid w:val="0071694A"/>
    <w:rsid w:val="007169CF"/>
    <w:rsid w:val="00716B4B"/>
    <w:rsid w:val="00717124"/>
    <w:rsid w:val="00717275"/>
    <w:rsid w:val="00717424"/>
    <w:rsid w:val="0071773C"/>
    <w:rsid w:val="00717781"/>
    <w:rsid w:val="00717CC8"/>
    <w:rsid w:val="00717DCA"/>
    <w:rsid w:val="00717DEF"/>
    <w:rsid w:val="00717E4A"/>
    <w:rsid w:val="00717E77"/>
    <w:rsid w:val="00717E78"/>
    <w:rsid w:val="00717F39"/>
    <w:rsid w:val="0072006E"/>
    <w:rsid w:val="0072030F"/>
    <w:rsid w:val="007203D4"/>
    <w:rsid w:val="00720575"/>
    <w:rsid w:val="007206CE"/>
    <w:rsid w:val="00720938"/>
    <w:rsid w:val="00720A0E"/>
    <w:rsid w:val="00720AFA"/>
    <w:rsid w:val="00720C66"/>
    <w:rsid w:val="00720F6A"/>
    <w:rsid w:val="007211D5"/>
    <w:rsid w:val="00721448"/>
    <w:rsid w:val="007214C4"/>
    <w:rsid w:val="00721674"/>
    <w:rsid w:val="00721842"/>
    <w:rsid w:val="00721FB7"/>
    <w:rsid w:val="0072201C"/>
    <w:rsid w:val="00722122"/>
    <w:rsid w:val="0072260F"/>
    <w:rsid w:val="0072296F"/>
    <w:rsid w:val="00722B86"/>
    <w:rsid w:val="00722C5C"/>
    <w:rsid w:val="00722C88"/>
    <w:rsid w:val="00722D45"/>
    <w:rsid w:val="00723195"/>
    <w:rsid w:val="00723296"/>
    <w:rsid w:val="00723A7E"/>
    <w:rsid w:val="00723F39"/>
    <w:rsid w:val="0072468A"/>
    <w:rsid w:val="007247AA"/>
    <w:rsid w:val="00724906"/>
    <w:rsid w:val="00724A3B"/>
    <w:rsid w:val="00724AF2"/>
    <w:rsid w:val="007252E4"/>
    <w:rsid w:val="00725350"/>
    <w:rsid w:val="00725720"/>
    <w:rsid w:val="00725775"/>
    <w:rsid w:val="007258F5"/>
    <w:rsid w:val="0072598C"/>
    <w:rsid w:val="00725D00"/>
    <w:rsid w:val="00726129"/>
    <w:rsid w:val="00726253"/>
    <w:rsid w:val="0072657E"/>
    <w:rsid w:val="007268A2"/>
    <w:rsid w:val="00726DFE"/>
    <w:rsid w:val="00726EFD"/>
    <w:rsid w:val="007272DF"/>
    <w:rsid w:val="00727872"/>
    <w:rsid w:val="007278DF"/>
    <w:rsid w:val="00727C1F"/>
    <w:rsid w:val="00727DC9"/>
    <w:rsid w:val="00727EB1"/>
    <w:rsid w:val="007301F6"/>
    <w:rsid w:val="0073089B"/>
    <w:rsid w:val="007308CA"/>
    <w:rsid w:val="00730990"/>
    <w:rsid w:val="00730A86"/>
    <w:rsid w:val="00730B4D"/>
    <w:rsid w:val="00730C5E"/>
    <w:rsid w:val="007310EB"/>
    <w:rsid w:val="007316C3"/>
    <w:rsid w:val="00732268"/>
    <w:rsid w:val="0073248F"/>
    <w:rsid w:val="00732CF5"/>
    <w:rsid w:val="00732F41"/>
    <w:rsid w:val="007335EE"/>
    <w:rsid w:val="00733939"/>
    <w:rsid w:val="0073393D"/>
    <w:rsid w:val="00733AC3"/>
    <w:rsid w:val="00733D43"/>
    <w:rsid w:val="00733E02"/>
    <w:rsid w:val="007341C6"/>
    <w:rsid w:val="00734369"/>
    <w:rsid w:val="007343D2"/>
    <w:rsid w:val="007346FC"/>
    <w:rsid w:val="007348CC"/>
    <w:rsid w:val="0073492C"/>
    <w:rsid w:val="007349DB"/>
    <w:rsid w:val="00734B59"/>
    <w:rsid w:val="00734E20"/>
    <w:rsid w:val="00735025"/>
    <w:rsid w:val="00735067"/>
    <w:rsid w:val="00735177"/>
    <w:rsid w:val="00735254"/>
    <w:rsid w:val="00735B06"/>
    <w:rsid w:val="00735B87"/>
    <w:rsid w:val="007366D1"/>
    <w:rsid w:val="00736715"/>
    <w:rsid w:val="00736895"/>
    <w:rsid w:val="007368CB"/>
    <w:rsid w:val="00736A4E"/>
    <w:rsid w:val="00736A69"/>
    <w:rsid w:val="00736A9E"/>
    <w:rsid w:val="00736AEF"/>
    <w:rsid w:val="00736AF2"/>
    <w:rsid w:val="00736BE8"/>
    <w:rsid w:val="00736DD8"/>
    <w:rsid w:val="00736E66"/>
    <w:rsid w:val="00736F65"/>
    <w:rsid w:val="00737504"/>
    <w:rsid w:val="007375E6"/>
    <w:rsid w:val="00737A34"/>
    <w:rsid w:val="00737E7C"/>
    <w:rsid w:val="00737FCF"/>
    <w:rsid w:val="00737FE6"/>
    <w:rsid w:val="0074004F"/>
    <w:rsid w:val="0074012B"/>
    <w:rsid w:val="0074045D"/>
    <w:rsid w:val="007404D2"/>
    <w:rsid w:val="0074081C"/>
    <w:rsid w:val="00740843"/>
    <w:rsid w:val="00740A8A"/>
    <w:rsid w:val="00741130"/>
    <w:rsid w:val="0074136C"/>
    <w:rsid w:val="00741486"/>
    <w:rsid w:val="0074172A"/>
    <w:rsid w:val="007418BA"/>
    <w:rsid w:val="0074197A"/>
    <w:rsid w:val="00741D73"/>
    <w:rsid w:val="00741D79"/>
    <w:rsid w:val="00741F46"/>
    <w:rsid w:val="0074266B"/>
    <w:rsid w:val="00742786"/>
    <w:rsid w:val="007429CE"/>
    <w:rsid w:val="00742A12"/>
    <w:rsid w:val="00743012"/>
    <w:rsid w:val="00743155"/>
    <w:rsid w:val="007431CD"/>
    <w:rsid w:val="00743382"/>
    <w:rsid w:val="00743459"/>
    <w:rsid w:val="00743580"/>
    <w:rsid w:val="00743CE9"/>
    <w:rsid w:val="007441FC"/>
    <w:rsid w:val="00744DF7"/>
    <w:rsid w:val="00744F2E"/>
    <w:rsid w:val="00745097"/>
    <w:rsid w:val="0074520A"/>
    <w:rsid w:val="00745303"/>
    <w:rsid w:val="00745B24"/>
    <w:rsid w:val="00745C5F"/>
    <w:rsid w:val="00745CBB"/>
    <w:rsid w:val="007460E5"/>
    <w:rsid w:val="007461C4"/>
    <w:rsid w:val="00746499"/>
    <w:rsid w:val="00746550"/>
    <w:rsid w:val="0074689E"/>
    <w:rsid w:val="00746935"/>
    <w:rsid w:val="00746A42"/>
    <w:rsid w:val="00747354"/>
    <w:rsid w:val="0074779B"/>
    <w:rsid w:val="00747A49"/>
    <w:rsid w:val="00747AF0"/>
    <w:rsid w:val="00747C40"/>
    <w:rsid w:val="007501BE"/>
    <w:rsid w:val="00750414"/>
    <w:rsid w:val="007504DA"/>
    <w:rsid w:val="007508BE"/>
    <w:rsid w:val="00750AD1"/>
    <w:rsid w:val="00750C13"/>
    <w:rsid w:val="00750DD7"/>
    <w:rsid w:val="00750EC8"/>
    <w:rsid w:val="00750ECE"/>
    <w:rsid w:val="007513B4"/>
    <w:rsid w:val="00751563"/>
    <w:rsid w:val="00751B1C"/>
    <w:rsid w:val="00751C70"/>
    <w:rsid w:val="00751F43"/>
    <w:rsid w:val="00752026"/>
    <w:rsid w:val="007524F1"/>
    <w:rsid w:val="00752716"/>
    <w:rsid w:val="00752892"/>
    <w:rsid w:val="00752973"/>
    <w:rsid w:val="00752BFA"/>
    <w:rsid w:val="00753221"/>
    <w:rsid w:val="007532DB"/>
    <w:rsid w:val="00753468"/>
    <w:rsid w:val="007537AA"/>
    <w:rsid w:val="0075395C"/>
    <w:rsid w:val="00753AE2"/>
    <w:rsid w:val="00753F43"/>
    <w:rsid w:val="00754278"/>
    <w:rsid w:val="00754748"/>
    <w:rsid w:val="007547FD"/>
    <w:rsid w:val="007548ED"/>
    <w:rsid w:val="00754CC1"/>
    <w:rsid w:val="00755408"/>
    <w:rsid w:val="00755598"/>
    <w:rsid w:val="0075584B"/>
    <w:rsid w:val="0075591F"/>
    <w:rsid w:val="00755D2A"/>
    <w:rsid w:val="00755D3E"/>
    <w:rsid w:val="00755DD9"/>
    <w:rsid w:val="007560C3"/>
    <w:rsid w:val="007561AE"/>
    <w:rsid w:val="007561CF"/>
    <w:rsid w:val="00756318"/>
    <w:rsid w:val="007563EC"/>
    <w:rsid w:val="00756423"/>
    <w:rsid w:val="00756600"/>
    <w:rsid w:val="00756781"/>
    <w:rsid w:val="00756A28"/>
    <w:rsid w:val="00756B91"/>
    <w:rsid w:val="00756D37"/>
    <w:rsid w:val="00756FD4"/>
    <w:rsid w:val="00757032"/>
    <w:rsid w:val="0075748D"/>
    <w:rsid w:val="0075799D"/>
    <w:rsid w:val="00757BDB"/>
    <w:rsid w:val="007600AE"/>
    <w:rsid w:val="007601A2"/>
    <w:rsid w:val="00760A2C"/>
    <w:rsid w:val="00760C66"/>
    <w:rsid w:val="00761123"/>
    <w:rsid w:val="007618AB"/>
    <w:rsid w:val="00761A35"/>
    <w:rsid w:val="00761D91"/>
    <w:rsid w:val="00761EF0"/>
    <w:rsid w:val="0076247B"/>
    <w:rsid w:val="007625BD"/>
    <w:rsid w:val="00762844"/>
    <w:rsid w:val="00762A46"/>
    <w:rsid w:val="00762AF9"/>
    <w:rsid w:val="00762BF5"/>
    <w:rsid w:val="00762D47"/>
    <w:rsid w:val="00763A7A"/>
    <w:rsid w:val="00764125"/>
    <w:rsid w:val="007642B3"/>
    <w:rsid w:val="0076436E"/>
    <w:rsid w:val="007644A6"/>
    <w:rsid w:val="0076485C"/>
    <w:rsid w:val="00764919"/>
    <w:rsid w:val="00764D03"/>
    <w:rsid w:val="00764D7E"/>
    <w:rsid w:val="00764DF1"/>
    <w:rsid w:val="00765058"/>
    <w:rsid w:val="007650B8"/>
    <w:rsid w:val="0076511D"/>
    <w:rsid w:val="00765507"/>
    <w:rsid w:val="00765625"/>
    <w:rsid w:val="0076568A"/>
    <w:rsid w:val="00765718"/>
    <w:rsid w:val="007658CC"/>
    <w:rsid w:val="00765B13"/>
    <w:rsid w:val="00765B42"/>
    <w:rsid w:val="00765D74"/>
    <w:rsid w:val="00766558"/>
    <w:rsid w:val="00766589"/>
    <w:rsid w:val="00766812"/>
    <w:rsid w:val="00766CA7"/>
    <w:rsid w:val="00766EDB"/>
    <w:rsid w:val="00766FC4"/>
    <w:rsid w:val="00767532"/>
    <w:rsid w:val="00767C9D"/>
    <w:rsid w:val="00767CAE"/>
    <w:rsid w:val="00767F7E"/>
    <w:rsid w:val="0077038D"/>
    <w:rsid w:val="0077071E"/>
    <w:rsid w:val="00770B61"/>
    <w:rsid w:val="00770C35"/>
    <w:rsid w:val="00770F10"/>
    <w:rsid w:val="00771016"/>
    <w:rsid w:val="007710A3"/>
    <w:rsid w:val="007710D1"/>
    <w:rsid w:val="0077151A"/>
    <w:rsid w:val="007717E5"/>
    <w:rsid w:val="00771874"/>
    <w:rsid w:val="00771DDF"/>
    <w:rsid w:val="00771EFE"/>
    <w:rsid w:val="007720F8"/>
    <w:rsid w:val="0077235C"/>
    <w:rsid w:val="00772726"/>
    <w:rsid w:val="0077295A"/>
    <w:rsid w:val="00772C00"/>
    <w:rsid w:val="00772D9A"/>
    <w:rsid w:val="00772EF7"/>
    <w:rsid w:val="00772F53"/>
    <w:rsid w:val="007732E1"/>
    <w:rsid w:val="0077381E"/>
    <w:rsid w:val="00773839"/>
    <w:rsid w:val="00773B8D"/>
    <w:rsid w:val="00773E08"/>
    <w:rsid w:val="00774015"/>
    <w:rsid w:val="007741E1"/>
    <w:rsid w:val="007741F4"/>
    <w:rsid w:val="0077426A"/>
    <w:rsid w:val="00774B7F"/>
    <w:rsid w:val="00775000"/>
    <w:rsid w:val="00775026"/>
    <w:rsid w:val="007750A3"/>
    <w:rsid w:val="0077521A"/>
    <w:rsid w:val="00775343"/>
    <w:rsid w:val="007755FD"/>
    <w:rsid w:val="00775D69"/>
    <w:rsid w:val="007762CD"/>
    <w:rsid w:val="007763D0"/>
    <w:rsid w:val="007764A4"/>
    <w:rsid w:val="0077663B"/>
    <w:rsid w:val="007766AE"/>
    <w:rsid w:val="007767F0"/>
    <w:rsid w:val="007768B5"/>
    <w:rsid w:val="00776C81"/>
    <w:rsid w:val="00776F25"/>
    <w:rsid w:val="007772C3"/>
    <w:rsid w:val="007772F8"/>
    <w:rsid w:val="00777366"/>
    <w:rsid w:val="007775F0"/>
    <w:rsid w:val="0077765E"/>
    <w:rsid w:val="007776B2"/>
    <w:rsid w:val="0077772B"/>
    <w:rsid w:val="007778B4"/>
    <w:rsid w:val="00777B9E"/>
    <w:rsid w:val="00777C3C"/>
    <w:rsid w:val="0078024B"/>
    <w:rsid w:val="007803EF"/>
    <w:rsid w:val="0078040E"/>
    <w:rsid w:val="007808B3"/>
    <w:rsid w:val="0078100C"/>
    <w:rsid w:val="00781503"/>
    <w:rsid w:val="00781705"/>
    <w:rsid w:val="007818EE"/>
    <w:rsid w:val="00781B6F"/>
    <w:rsid w:val="00781BA7"/>
    <w:rsid w:val="00781C36"/>
    <w:rsid w:val="0078201A"/>
    <w:rsid w:val="0078232A"/>
    <w:rsid w:val="007823CB"/>
    <w:rsid w:val="0078271B"/>
    <w:rsid w:val="0078284C"/>
    <w:rsid w:val="00783397"/>
    <w:rsid w:val="00783641"/>
    <w:rsid w:val="0078387F"/>
    <w:rsid w:val="0078394A"/>
    <w:rsid w:val="00783AA4"/>
    <w:rsid w:val="00783B27"/>
    <w:rsid w:val="00783B76"/>
    <w:rsid w:val="00783DFF"/>
    <w:rsid w:val="0078420C"/>
    <w:rsid w:val="007843E4"/>
    <w:rsid w:val="0078483E"/>
    <w:rsid w:val="007849F8"/>
    <w:rsid w:val="00784CDD"/>
    <w:rsid w:val="00784FF6"/>
    <w:rsid w:val="00785126"/>
    <w:rsid w:val="0078512A"/>
    <w:rsid w:val="007851B8"/>
    <w:rsid w:val="0078555D"/>
    <w:rsid w:val="007855B7"/>
    <w:rsid w:val="007855F2"/>
    <w:rsid w:val="0078599C"/>
    <w:rsid w:val="007859EF"/>
    <w:rsid w:val="00785DD4"/>
    <w:rsid w:val="00785E85"/>
    <w:rsid w:val="007860A2"/>
    <w:rsid w:val="0078614E"/>
    <w:rsid w:val="007861F6"/>
    <w:rsid w:val="00786394"/>
    <w:rsid w:val="0078641F"/>
    <w:rsid w:val="00786457"/>
    <w:rsid w:val="00786480"/>
    <w:rsid w:val="00786671"/>
    <w:rsid w:val="00786721"/>
    <w:rsid w:val="0078690C"/>
    <w:rsid w:val="00786AB4"/>
    <w:rsid w:val="00786C25"/>
    <w:rsid w:val="00787819"/>
    <w:rsid w:val="00787B03"/>
    <w:rsid w:val="00787BA4"/>
    <w:rsid w:val="00787C6A"/>
    <w:rsid w:val="00787E23"/>
    <w:rsid w:val="00787EA2"/>
    <w:rsid w:val="00790513"/>
    <w:rsid w:val="007907C4"/>
    <w:rsid w:val="00790B89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7EF"/>
    <w:rsid w:val="00792D72"/>
    <w:rsid w:val="00793178"/>
    <w:rsid w:val="00793293"/>
    <w:rsid w:val="007933E1"/>
    <w:rsid w:val="00793464"/>
    <w:rsid w:val="0079352E"/>
    <w:rsid w:val="007938C6"/>
    <w:rsid w:val="00793A45"/>
    <w:rsid w:val="00793BAA"/>
    <w:rsid w:val="00793D1F"/>
    <w:rsid w:val="00793F2C"/>
    <w:rsid w:val="00793FFC"/>
    <w:rsid w:val="0079413D"/>
    <w:rsid w:val="0079466A"/>
    <w:rsid w:val="00794784"/>
    <w:rsid w:val="00794841"/>
    <w:rsid w:val="007948BC"/>
    <w:rsid w:val="00794B1E"/>
    <w:rsid w:val="00794D18"/>
    <w:rsid w:val="00794F41"/>
    <w:rsid w:val="0079554A"/>
    <w:rsid w:val="00795963"/>
    <w:rsid w:val="00795C8A"/>
    <w:rsid w:val="00795CD1"/>
    <w:rsid w:val="00795FE8"/>
    <w:rsid w:val="00796042"/>
    <w:rsid w:val="00796061"/>
    <w:rsid w:val="0079610F"/>
    <w:rsid w:val="00796AB8"/>
    <w:rsid w:val="00796B95"/>
    <w:rsid w:val="00796BC2"/>
    <w:rsid w:val="0079700D"/>
    <w:rsid w:val="00797418"/>
    <w:rsid w:val="0079765B"/>
    <w:rsid w:val="007978B4"/>
    <w:rsid w:val="007978B9"/>
    <w:rsid w:val="00797B3E"/>
    <w:rsid w:val="00797DC3"/>
    <w:rsid w:val="00797F2B"/>
    <w:rsid w:val="007A01C7"/>
    <w:rsid w:val="007A0344"/>
    <w:rsid w:val="007A0359"/>
    <w:rsid w:val="007A03BA"/>
    <w:rsid w:val="007A081D"/>
    <w:rsid w:val="007A09F6"/>
    <w:rsid w:val="007A0D5A"/>
    <w:rsid w:val="007A1272"/>
    <w:rsid w:val="007A12AE"/>
    <w:rsid w:val="007A1D6B"/>
    <w:rsid w:val="007A1DA3"/>
    <w:rsid w:val="007A1E74"/>
    <w:rsid w:val="007A21F0"/>
    <w:rsid w:val="007A2399"/>
    <w:rsid w:val="007A23C1"/>
    <w:rsid w:val="007A2463"/>
    <w:rsid w:val="007A2480"/>
    <w:rsid w:val="007A27DA"/>
    <w:rsid w:val="007A297A"/>
    <w:rsid w:val="007A302F"/>
    <w:rsid w:val="007A31BB"/>
    <w:rsid w:val="007A332F"/>
    <w:rsid w:val="007A363C"/>
    <w:rsid w:val="007A37C1"/>
    <w:rsid w:val="007A3832"/>
    <w:rsid w:val="007A3A04"/>
    <w:rsid w:val="007A3A8E"/>
    <w:rsid w:val="007A3BA2"/>
    <w:rsid w:val="007A488A"/>
    <w:rsid w:val="007A48F2"/>
    <w:rsid w:val="007A4935"/>
    <w:rsid w:val="007A49B4"/>
    <w:rsid w:val="007A4A63"/>
    <w:rsid w:val="007A50FA"/>
    <w:rsid w:val="007A547A"/>
    <w:rsid w:val="007A5816"/>
    <w:rsid w:val="007A5953"/>
    <w:rsid w:val="007A5D63"/>
    <w:rsid w:val="007A5DAB"/>
    <w:rsid w:val="007A5DB6"/>
    <w:rsid w:val="007A6457"/>
    <w:rsid w:val="007A64EA"/>
    <w:rsid w:val="007A6814"/>
    <w:rsid w:val="007A6970"/>
    <w:rsid w:val="007A6B5D"/>
    <w:rsid w:val="007A6C6C"/>
    <w:rsid w:val="007A70DF"/>
    <w:rsid w:val="007A7127"/>
    <w:rsid w:val="007A7184"/>
    <w:rsid w:val="007A7980"/>
    <w:rsid w:val="007A7A5F"/>
    <w:rsid w:val="007A7E8E"/>
    <w:rsid w:val="007B0175"/>
    <w:rsid w:val="007B0A41"/>
    <w:rsid w:val="007B0A4E"/>
    <w:rsid w:val="007B0B10"/>
    <w:rsid w:val="007B0B25"/>
    <w:rsid w:val="007B0EA8"/>
    <w:rsid w:val="007B0F0D"/>
    <w:rsid w:val="007B1159"/>
    <w:rsid w:val="007B1318"/>
    <w:rsid w:val="007B13AF"/>
    <w:rsid w:val="007B17BD"/>
    <w:rsid w:val="007B1B15"/>
    <w:rsid w:val="007B1E51"/>
    <w:rsid w:val="007B200F"/>
    <w:rsid w:val="007B24FF"/>
    <w:rsid w:val="007B2543"/>
    <w:rsid w:val="007B2BF0"/>
    <w:rsid w:val="007B30D6"/>
    <w:rsid w:val="007B3549"/>
    <w:rsid w:val="007B377F"/>
    <w:rsid w:val="007B3880"/>
    <w:rsid w:val="007B38DF"/>
    <w:rsid w:val="007B3A07"/>
    <w:rsid w:val="007B3A09"/>
    <w:rsid w:val="007B3BCA"/>
    <w:rsid w:val="007B4102"/>
    <w:rsid w:val="007B425D"/>
    <w:rsid w:val="007B42A1"/>
    <w:rsid w:val="007B43F5"/>
    <w:rsid w:val="007B48C6"/>
    <w:rsid w:val="007B4A13"/>
    <w:rsid w:val="007B4A17"/>
    <w:rsid w:val="007B4DAD"/>
    <w:rsid w:val="007B5146"/>
    <w:rsid w:val="007B56C5"/>
    <w:rsid w:val="007B56F6"/>
    <w:rsid w:val="007B588C"/>
    <w:rsid w:val="007B5CDD"/>
    <w:rsid w:val="007B5E1D"/>
    <w:rsid w:val="007B5EBA"/>
    <w:rsid w:val="007B6115"/>
    <w:rsid w:val="007B61E8"/>
    <w:rsid w:val="007B6383"/>
    <w:rsid w:val="007B68B3"/>
    <w:rsid w:val="007B697C"/>
    <w:rsid w:val="007B6B0C"/>
    <w:rsid w:val="007B6BD9"/>
    <w:rsid w:val="007B6E7A"/>
    <w:rsid w:val="007B6F95"/>
    <w:rsid w:val="007B7114"/>
    <w:rsid w:val="007B7243"/>
    <w:rsid w:val="007B7377"/>
    <w:rsid w:val="007B74D9"/>
    <w:rsid w:val="007B76D3"/>
    <w:rsid w:val="007B7DA1"/>
    <w:rsid w:val="007C031C"/>
    <w:rsid w:val="007C0416"/>
    <w:rsid w:val="007C0530"/>
    <w:rsid w:val="007C06E7"/>
    <w:rsid w:val="007C0A27"/>
    <w:rsid w:val="007C0D7F"/>
    <w:rsid w:val="007C0ECD"/>
    <w:rsid w:val="007C0F3A"/>
    <w:rsid w:val="007C10AA"/>
    <w:rsid w:val="007C1348"/>
    <w:rsid w:val="007C1A22"/>
    <w:rsid w:val="007C1C62"/>
    <w:rsid w:val="007C1FAB"/>
    <w:rsid w:val="007C22B7"/>
    <w:rsid w:val="007C24ED"/>
    <w:rsid w:val="007C25C4"/>
    <w:rsid w:val="007C25D3"/>
    <w:rsid w:val="007C2966"/>
    <w:rsid w:val="007C2A69"/>
    <w:rsid w:val="007C2AB9"/>
    <w:rsid w:val="007C3177"/>
    <w:rsid w:val="007C359B"/>
    <w:rsid w:val="007C3A79"/>
    <w:rsid w:val="007C3E7F"/>
    <w:rsid w:val="007C4196"/>
    <w:rsid w:val="007C455D"/>
    <w:rsid w:val="007C468B"/>
    <w:rsid w:val="007C4A08"/>
    <w:rsid w:val="007C4B96"/>
    <w:rsid w:val="007C4CA2"/>
    <w:rsid w:val="007C4CF6"/>
    <w:rsid w:val="007C4DD5"/>
    <w:rsid w:val="007C4E87"/>
    <w:rsid w:val="007C4FC7"/>
    <w:rsid w:val="007C5665"/>
    <w:rsid w:val="007C5668"/>
    <w:rsid w:val="007C5B0E"/>
    <w:rsid w:val="007C5BD3"/>
    <w:rsid w:val="007C60A0"/>
    <w:rsid w:val="007C614F"/>
    <w:rsid w:val="007C6295"/>
    <w:rsid w:val="007C6496"/>
    <w:rsid w:val="007C654B"/>
    <w:rsid w:val="007C67BB"/>
    <w:rsid w:val="007C6C93"/>
    <w:rsid w:val="007C7249"/>
    <w:rsid w:val="007C7512"/>
    <w:rsid w:val="007C78C7"/>
    <w:rsid w:val="007C7E62"/>
    <w:rsid w:val="007C7F99"/>
    <w:rsid w:val="007D007E"/>
    <w:rsid w:val="007D008B"/>
    <w:rsid w:val="007D0352"/>
    <w:rsid w:val="007D077C"/>
    <w:rsid w:val="007D07D6"/>
    <w:rsid w:val="007D07F0"/>
    <w:rsid w:val="007D080A"/>
    <w:rsid w:val="007D0EA1"/>
    <w:rsid w:val="007D0ED6"/>
    <w:rsid w:val="007D1117"/>
    <w:rsid w:val="007D1361"/>
    <w:rsid w:val="007D1515"/>
    <w:rsid w:val="007D1573"/>
    <w:rsid w:val="007D15EA"/>
    <w:rsid w:val="007D16FE"/>
    <w:rsid w:val="007D1CC8"/>
    <w:rsid w:val="007D1D72"/>
    <w:rsid w:val="007D1D84"/>
    <w:rsid w:val="007D1DB9"/>
    <w:rsid w:val="007D1F2E"/>
    <w:rsid w:val="007D20E3"/>
    <w:rsid w:val="007D2318"/>
    <w:rsid w:val="007D2333"/>
    <w:rsid w:val="007D25ED"/>
    <w:rsid w:val="007D26BD"/>
    <w:rsid w:val="007D28CF"/>
    <w:rsid w:val="007D2964"/>
    <w:rsid w:val="007D2AC9"/>
    <w:rsid w:val="007D2FF2"/>
    <w:rsid w:val="007D340F"/>
    <w:rsid w:val="007D36F9"/>
    <w:rsid w:val="007D3983"/>
    <w:rsid w:val="007D3AD2"/>
    <w:rsid w:val="007D3C2B"/>
    <w:rsid w:val="007D3E9F"/>
    <w:rsid w:val="007D40B6"/>
    <w:rsid w:val="007D4155"/>
    <w:rsid w:val="007D41A5"/>
    <w:rsid w:val="007D42C4"/>
    <w:rsid w:val="007D4359"/>
    <w:rsid w:val="007D4503"/>
    <w:rsid w:val="007D4590"/>
    <w:rsid w:val="007D4891"/>
    <w:rsid w:val="007D499D"/>
    <w:rsid w:val="007D4E87"/>
    <w:rsid w:val="007D4F81"/>
    <w:rsid w:val="007D50FE"/>
    <w:rsid w:val="007D5286"/>
    <w:rsid w:val="007D545B"/>
    <w:rsid w:val="007D5531"/>
    <w:rsid w:val="007D558C"/>
    <w:rsid w:val="007D5605"/>
    <w:rsid w:val="007D565C"/>
    <w:rsid w:val="007D58DB"/>
    <w:rsid w:val="007D596E"/>
    <w:rsid w:val="007D59BB"/>
    <w:rsid w:val="007D5A6A"/>
    <w:rsid w:val="007D5DD4"/>
    <w:rsid w:val="007D6190"/>
    <w:rsid w:val="007D6441"/>
    <w:rsid w:val="007D662B"/>
    <w:rsid w:val="007D6775"/>
    <w:rsid w:val="007D6D7E"/>
    <w:rsid w:val="007D70B0"/>
    <w:rsid w:val="007D72CC"/>
    <w:rsid w:val="007D737B"/>
    <w:rsid w:val="007D752C"/>
    <w:rsid w:val="007D788C"/>
    <w:rsid w:val="007D7E26"/>
    <w:rsid w:val="007D7EEE"/>
    <w:rsid w:val="007E02E9"/>
    <w:rsid w:val="007E0747"/>
    <w:rsid w:val="007E079D"/>
    <w:rsid w:val="007E09DF"/>
    <w:rsid w:val="007E0B47"/>
    <w:rsid w:val="007E0C15"/>
    <w:rsid w:val="007E0D16"/>
    <w:rsid w:val="007E10E7"/>
    <w:rsid w:val="007E13E1"/>
    <w:rsid w:val="007E16C6"/>
    <w:rsid w:val="007E1D69"/>
    <w:rsid w:val="007E1F0D"/>
    <w:rsid w:val="007E2330"/>
    <w:rsid w:val="007E250C"/>
    <w:rsid w:val="007E25C0"/>
    <w:rsid w:val="007E27F1"/>
    <w:rsid w:val="007E2CBB"/>
    <w:rsid w:val="007E2D35"/>
    <w:rsid w:val="007E2D80"/>
    <w:rsid w:val="007E2F84"/>
    <w:rsid w:val="007E302E"/>
    <w:rsid w:val="007E314F"/>
    <w:rsid w:val="007E343B"/>
    <w:rsid w:val="007E3954"/>
    <w:rsid w:val="007E3CB6"/>
    <w:rsid w:val="007E3F8E"/>
    <w:rsid w:val="007E42A7"/>
    <w:rsid w:val="007E472C"/>
    <w:rsid w:val="007E47A7"/>
    <w:rsid w:val="007E480F"/>
    <w:rsid w:val="007E4924"/>
    <w:rsid w:val="007E4BF4"/>
    <w:rsid w:val="007E5390"/>
    <w:rsid w:val="007E558E"/>
    <w:rsid w:val="007E55F4"/>
    <w:rsid w:val="007E5906"/>
    <w:rsid w:val="007E5A13"/>
    <w:rsid w:val="007E5B37"/>
    <w:rsid w:val="007E5EC1"/>
    <w:rsid w:val="007E6002"/>
    <w:rsid w:val="007E6054"/>
    <w:rsid w:val="007E63AD"/>
    <w:rsid w:val="007E672F"/>
    <w:rsid w:val="007E67C4"/>
    <w:rsid w:val="007E69B0"/>
    <w:rsid w:val="007E6A40"/>
    <w:rsid w:val="007E6A56"/>
    <w:rsid w:val="007E6AEE"/>
    <w:rsid w:val="007E6BE7"/>
    <w:rsid w:val="007E6C64"/>
    <w:rsid w:val="007E6E12"/>
    <w:rsid w:val="007E6EA1"/>
    <w:rsid w:val="007E6F26"/>
    <w:rsid w:val="007E72EF"/>
    <w:rsid w:val="007E73A7"/>
    <w:rsid w:val="007E7559"/>
    <w:rsid w:val="007E7AA7"/>
    <w:rsid w:val="007E7DEE"/>
    <w:rsid w:val="007E7F2D"/>
    <w:rsid w:val="007F0232"/>
    <w:rsid w:val="007F03D3"/>
    <w:rsid w:val="007F046C"/>
    <w:rsid w:val="007F0848"/>
    <w:rsid w:val="007F0991"/>
    <w:rsid w:val="007F0AB0"/>
    <w:rsid w:val="007F0F98"/>
    <w:rsid w:val="007F1060"/>
    <w:rsid w:val="007F157B"/>
    <w:rsid w:val="007F17BC"/>
    <w:rsid w:val="007F17F6"/>
    <w:rsid w:val="007F246D"/>
    <w:rsid w:val="007F24DA"/>
    <w:rsid w:val="007F2766"/>
    <w:rsid w:val="007F27D4"/>
    <w:rsid w:val="007F296C"/>
    <w:rsid w:val="007F2A7A"/>
    <w:rsid w:val="007F2E6C"/>
    <w:rsid w:val="007F2F93"/>
    <w:rsid w:val="007F3144"/>
    <w:rsid w:val="007F3937"/>
    <w:rsid w:val="007F3D9C"/>
    <w:rsid w:val="007F3F70"/>
    <w:rsid w:val="007F449B"/>
    <w:rsid w:val="007F45EA"/>
    <w:rsid w:val="007F46E0"/>
    <w:rsid w:val="007F4998"/>
    <w:rsid w:val="007F4D5D"/>
    <w:rsid w:val="007F5198"/>
    <w:rsid w:val="007F550A"/>
    <w:rsid w:val="007F55B4"/>
    <w:rsid w:val="007F5A21"/>
    <w:rsid w:val="007F5B0B"/>
    <w:rsid w:val="007F5E6B"/>
    <w:rsid w:val="007F61CE"/>
    <w:rsid w:val="007F6387"/>
    <w:rsid w:val="007F64EF"/>
    <w:rsid w:val="007F6672"/>
    <w:rsid w:val="007F66E6"/>
    <w:rsid w:val="007F6A1F"/>
    <w:rsid w:val="007F6B5C"/>
    <w:rsid w:val="007F6BE6"/>
    <w:rsid w:val="007F6D56"/>
    <w:rsid w:val="007F6EBC"/>
    <w:rsid w:val="007F7155"/>
    <w:rsid w:val="007F71A9"/>
    <w:rsid w:val="007F78B1"/>
    <w:rsid w:val="007F7CC6"/>
    <w:rsid w:val="007F7D25"/>
    <w:rsid w:val="0080003F"/>
    <w:rsid w:val="0080026A"/>
    <w:rsid w:val="008002FD"/>
    <w:rsid w:val="008003B8"/>
    <w:rsid w:val="00800708"/>
    <w:rsid w:val="00800C70"/>
    <w:rsid w:val="00800D22"/>
    <w:rsid w:val="00800E47"/>
    <w:rsid w:val="0080143D"/>
    <w:rsid w:val="008018C6"/>
    <w:rsid w:val="00801979"/>
    <w:rsid w:val="00801A5D"/>
    <w:rsid w:val="0080231E"/>
    <w:rsid w:val="00802707"/>
    <w:rsid w:val="00802ADA"/>
    <w:rsid w:val="00802C40"/>
    <w:rsid w:val="00802D8E"/>
    <w:rsid w:val="00803250"/>
    <w:rsid w:val="0080352A"/>
    <w:rsid w:val="00803717"/>
    <w:rsid w:val="008037B2"/>
    <w:rsid w:val="00803A47"/>
    <w:rsid w:val="00803D0E"/>
    <w:rsid w:val="00803D2E"/>
    <w:rsid w:val="0080454C"/>
    <w:rsid w:val="00804B81"/>
    <w:rsid w:val="00804D76"/>
    <w:rsid w:val="0080516A"/>
    <w:rsid w:val="00805229"/>
    <w:rsid w:val="008052A3"/>
    <w:rsid w:val="008054B0"/>
    <w:rsid w:val="0080550C"/>
    <w:rsid w:val="00805893"/>
    <w:rsid w:val="00805B73"/>
    <w:rsid w:val="00805C4D"/>
    <w:rsid w:val="00805F70"/>
    <w:rsid w:val="00806067"/>
    <w:rsid w:val="0080640F"/>
    <w:rsid w:val="00806766"/>
    <w:rsid w:val="0080685E"/>
    <w:rsid w:val="0080793C"/>
    <w:rsid w:val="0080798A"/>
    <w:rsid w:val="008079BD"/>
    <w:rsid w:val="00807B10"/>
    <w:rsid w:val="00807B5A"/>
    <w:rsid w:val="00807EF6"/>
    <w:rsid w:val="00807FDE"/>
    <w:rsid w:val="00807FF6"/>
    <w:rsid w:val="0081002F"/>
    <w:rsid w:val="008101C4"/>
    <w:rsid w:val="0081077D"/>
    <w:rsid w:val="00810791"/>
    <w:rsid w:val="00810B1D"/>
    <w:rsid w:val="00811179"/>
    <w:rsid w:val="008115F6"/>
    <w:rsid w:val="00811D11"/>
    <w:rsid w:val="00811FCB"/>
    <w:rsid w:val="008121C2"/>
    <w:rsid w:val="008124A9"/>
    <w:rsid w:val="008124DB"/>
    <w:rsid w:val="008125C0"/>
    <w:rsid w:val="008126D3"/>
    <w:rsid w:val="00812A98"/>
    <w:rsid w:val="00812BF5"/>
    <w:rsid w:val="00812D80"/>
    <w:rsid w:val="0081306A"/>
    <w:rsid w:val="00813079"/>
    <w:rsid w:val="00813142"/>
    <w:rsid w:val="008134A6"/>
    <w:rsid w:val="00813823"/>
    <w:rsid w:val="00813A17"/>
    <w:rsid w:val="00813BD8"/>
    <w:rsid w:val="008142DB"/>
    <w:rsid w:val="00814695"/>
    <w:rsid w:val="00814848"/>
    <w:rsid w:val="00814964"/>
    <w:rsid w:val="008149E7"/>
    <w:rsid w:val="00814A7A"/>
    <w:rsid w:val="00815005"/>
    <w:rsid w:val="00815026"/>
    <w:rsid w:val="008150BD"/>
    <w:rsid w:val="00815341"/>
    <w:rsid w:val="0081540F"/>
    <w:rsid w:val="00815483"/>
    <w:rsid w:val="008154D6"/>
    <w:rsid w:val="00815BE1"/>
    <w:rsid w:val="00815C8C"/>
    <w:rsid w:val="00816156"/>
    <w:rsid w:val="00816395"/>
    <w:rsid w:val="008167C8"/>
    <w:rsid w:val="00816809"/>
    <w:rsid w:val="008169BE"/>
    <w:rsid w:val="00816B2E"/>
    <w:rsid w:val="00816DE8"/>
    <w:rsid w:val="00816E13"/>
    <w:rsid w:val="008171B7"/>
    <w:rsid w:val="008173D6"/>
    <w:rsid w:val="008174C5"/>
    <w:rsid w:val="00817B83"/>
    <w:rsid w:val="00817C4B"/>
    <w:rsid w:val="00817D6D"/>
    <w:rsid w:val="00817E72"/>
    <w:rsid w:val="008204FF"/>
    <w:rsid w:val="00820553"/>
    <w:rsid w:val="0082059D"/>
    <w:rsid w:val="0082064D"/>
    <w:rsid w:val="00820678"/>
    <w:rsid w:val="008208FA"/>
    <w:rsid w:val="00820A65"/>
    <w:rsid w:val="00820ABA"/>
    <w:rsid w:val="00820D40"/>
    <w:rsid w:val="0082143C"/>
    <w:rsid w:val="008214DC"/>
    <w:rsid w:val="00821634"/>
    <w:rsid w:val="00821638"/>
    <w:rsid w:val="00821655"/>
    <w:rsid w:val="00821B0D"/>
    <w:rsid w:val="00822023"/>
    <w:rsid w:val="008221A4"/>
    <w:rsid w:val="008225B5"/>
    <w:rsid w:val="0082263B"/>
    <w:rsid w:val="00822A55"/>
    <w:rsid w:val="00822C80"/>
    <w:rsid w:val="00822CAB"/>
    <w:rsid w:val="008233FF"/>
    <w:rsid w:val="00823417"/>
    <w:rsid w:val="00823460"/>
    <w:rsid w:val="0082374F"/>
    <w:rsid w:val="00823989"/>
    <w:rsid w:val="00823B09"/>
    <w:rsid w:val="0082404E"/>
    <w:rsid w:val="0082411E"/>
    <w:rsid w:val="008243B9"/>
    <w:rsid w:val="0082459B"/>
    <w:rsid w:val="008248BC"/>
    <w:rsid w:val="00825171"/>
    <w:rsid w:val="00825353"/>
    <w:rsid w:val="008254B1"/>
    <w:rsid w:val="008259F8"/>
    <w:rsid w:val="00825A55"/>
    <w:rsid w:val="0082612F"/>
    <w:rsid w:val="008261E4"/>
    <w:rsid w:val="0082678F"/>
    <w:rsid w:val="00826952"/>
    <w:rsid w:val="0082699C"/>
    <w:rsid w:val="008269A7"/>
    <w:rsid w:val="00826BC6"/>
    <w:rsid w:val="00826F73"/>
    <w:rsid w:val="00826FB1"/>
    <w:rsid w:val="008270A9"/>
    <w:rsid w:val="008270B5"/>
    <w:rsid w:val="00827250"/>
    <w:rsid w:val="00827900"/>
    <w:rsid w:val="00827986"/>
    <w:rsid w:val="00827D23"/>
    <w:rsid w:val="00827E19"/>
    <w:rsid w:val="00827EF8"/>
    <w:rsid w:val="00827FB7"/>
    <w:rsid w:val="0083001D"/>
    <w:rsid w:val="00830026"/>
    <w:rsid w:val="00830117"/>
    <w:rsid w:val="008302AE"/>
    <w:rsid w:val="0083054F"/>
    <w:rsid w:val="00830654"/>
    <w:rsid w:val="00830939"/>
    <w:rsid w:val="00830C64"/>
    <w:rsid w:val="00830E92"/>
    <w:rsid w:val="00830F40"/>
    <w:rsid w:val="008311C0"/>
    <w:rsid w:val="0083128F"/>
    <w:rsid w:val="008314E9"/>
    <w:rsid w:val="0083176E"/>
    <w:rsid w:val="00831817"/>
    <w:rsid w:val="00831B16"/>
    <w:rsid w:val="00831E71"/>
    <w:rsid w:val="0083215C"/>
    <w:rsid w:val="0083232C"/>
    <w:rsid w:val="008324DF"/>
    <w:rsid w:val="0083250B"/>
    <w:rsid w:val="00832674"/>
    <w:rsid w:val="00832985"/>
    <w:rsid w:val="008329E6"/>
    <w:rsid w:val="00832A1C"/>
    <w:rsid w:val="00832D65"/>
    <w:rsid w:val="00832E48"/>
    <w:rsid w:val="00833077"/>
    <w:rsid w:val="008333C7"/>
    <w:rsid w:val="00833660"/>
    <w:rsid w:val="00833702"/>
    <w:rsid w:val="00833796"/>
    <w:rsid w:val="00833ABF"/>
    <w:rsid w:val="00833E3F"/>
    <w:rsid w:val="008345F6"/>
    <w:rsid w:val="008347B5"/>
    <w:rsid w:val="00834C9A"/>
    <w:rsid w:val="00835099"/>
    <w:rsid w:val="00835233"/>
    <w:rsid w:val="00835563"/>
    <w:rsid w:val="0083578F"/>
    <w:rsid w:val="00835811"/>
    <w:rsid w:val="00835838"/>
    <w:rsid w:val="00835B2B"/>
    <w:rsid w:val="00835B91"/>
    <w:rsid w:val="00835BA0"/>
    <w:rsid w:val="00835C0D"/>
    <w:rsid w:val="00835C56"/>
    <w:rsid w:val="00835CA9"/>
    <w:rsid w:val="00835F75"/>
    <w:rsid w:val="008362A9"/>
    <w:rsid w:val="0083698F"/>
    <w:rsid w:val="00836EA5"/>
    <w:rsid w:val="00836EBA"/>
    <w:rsid w:val="00836F7B"/>
    <w:rsid w:val="0083709D"/>
    <w:rsid w:val="00837165"/>
    <w:rsid w:val="0083774E"/>
    <w:rsid w:val="008378DB"/>
    <w:rsid w:val="00837A96"/>
    <w:rsid w:val="00837C1B"/>
    <w:rsid w:val="00837E71"/>
    <w:rsid w:val="00837EF9"/>
    <w:rsid w:val="00837F1A"/>
    <w:rsid w:val="0084013B"/>
    <w:rsid w:val="008404A3"/>
    <w:rsid w:val="0084054A"/>
    <w:rsid w:val="00840E33"/>
    <w:rsid w:val="008412B8"/>
    <w:rsid w:val="0084136F"/>
    <w:rsid w:val="00841404"/>
    <w:rsid w:val="00841A0B"/>
    <w:rsid w:val="00841E00"/>
    <w:rsid w:val="00841E0D"/>
    <w:rsid w:val="00841E5C"/>
    <w:rsid w:val="00842153"/>
    <w:rsid w:val="00842217"/>
    <w:rsid w:val="008424B9"/>
    <w:rsid w:val="008425B5"/>
    <w:rsid w:val="00842809"/>
    <w:rsid w:val="00842CF1"/>
    <w:rsid w:val="00842E74"/>
    <w:rsid w:val="00843710"/>
    <w:rsid w:val="00843A8C"/>
    <w:rsid w:val="00843C22"/>
    <w:rsid w:val="00844345"/>
    <w:rsid w:val="00844663"/>
    <w:rsid w:val="008449CF"/>
    <w:rsid w:val="008449D2"/>
    <w:rsid w:val="00844F03"/>
    <w:rsid w:val="00845439"/>
    <w:rsid w:val="008455FC"/>
    <w:rsid w:val="0084570B"/>
    <w:rsid w:val="00845E20"/>
    <w:rsid w:val="00845E30"/>
    <w:rsid w:val="00845EBD"/>
    <w:rsid w:val="00845F87"/>
    <w:rsid w:val="00846506"/>
    <w:rsid w:val="0084664D"/>
    <w:rsid w:val="00846A87"/>
    <w:rsid w:val="00846BF6"/>
    <w:rsid w:val="00846F03"/>
    <w:rsid w:val="008470BF"/>
    <w:rsid w:val="00847391"/>
    <w:rsid w:val="0084743F"/>
    <w:rsid w:val="00847749"/>
    <w:rsid w:val="00847836"/>
    <w:rsid w:val="00847BFF"/>
    <w:rsid w:val="00847CD3"/>
    <w:rsid w:val="00847F46"/>
    <w:rsid w:val="00850141"/>
    <w:rsid w:val="008501A5"/>
    <w:rsid w:val="00850545"/>
    <w:rsid w:val="0085065E"/>
    <w:rsid w:val="0085088A"/>
    <w:rsid w:val="00850AA2"/>
    <w:rsid w:val="00850EA1"/>
    <w:rsid w:val="008511BD"/>
    <w:rsid w:val="008513E3"/>
    <w:rsid w:val="008514F3"/>
    <w:rsid w:val="00851702"/>
    <w:rsid w:val="00851A71"/>
    <w:rsid w:val="00851D59"/>
    <w:rsid w:val="008527BA"/>
    <w:rsid w:val="008528AA"/>
    <w:rsid w:val="0085295B"/>
    <w:rsid w:val="00852C9D"/>
    <w:rsid w:val="00852FA8"/>
    <w:rsid w:val="0085305D"/>
    <w:rsid w:val="008535DB"/>
    <w:rsid w:val="0085363C"/>
    <w:rsid w:val="008539EC"/>
    <w:rsid w:val="00853D89"/>
    <w:rsid w:val="00853DAA"/>
    <w:rsid w:val="00853E23"/>
    <w:rsid w:val="00853E93"/>
    <w:rsid w:val="00853FA4"/>
    <w:rsid w:val="00854354"/>
    <w:rsid w:val="00854455"/>
    <w:rsid w:val="008547C2"/>
    <w:rsid w:val="00854882"/>
    <w:rsid w:val="00854AEB"/>
    <w:rsid w:val="00854B67"/>
    <w:rsid w:val="00854C97"/>
    <w:rsid w:val="00854E80"/>
    <w:rsid w:val="00854FCB"/>
    <w:rsid w:val="00855182"/>
    <w:rsid w:val="008551E5"/>
    <w:rsid w:val="0085537D"/>
    <w:rsid w:val="00855427"/>
    <w:rsid w:val="0085568B"/>
    <w:rsid w:val="0085569C"/>
    <w:rsid w:val="00855935"/>
    <w:rsid w:val="00855B09"/>
    <w:rsid w:val="00855E79"/>
    <w:rsid w:val="00855F38"/>
    <w:rsid w:val="00856022"/>
    <w:rsid w:val="0085603F"/>
    <w:rsid w:val="00856164"/>
    <w:rsid w:val="0085643B"/>
    <w:rsid w:val="008564E5"/>
    <w:rsid w:val="0085663D"/>
    <w:rsid w:val="00856CE8"/>
    <w:rsid w:val="00856DAC"/>
    <w:rsid w:val="0085723A"/>
    <w:rsid w:val="008572E9"/>
    <w:rsid w:val="008574D6"/>
    <w:rsid w:val="00857971"/>
    <w:rsid w:val="00857CCD"/>
    <w:rsid w:val="00857D80"/>
    <w:rsid w:val="00857E37"/>
    <w:rsid w:val="008601AD"/>
    <w:rsid w:val="00860391"/>
    <w:rsid w:val="0086064D"/>
    <w:rsid w:val="0086093E"/>
    <w:rsid w:val="00860A0E"/>
    <w:rsid w:val="00860A2F"/>
    <w:rsid w:val="00860BF1"/>
    <w:rsid w:val="00860F8F"/>
    <w:rsid w:val="0086126F"/>
    <w:rsid w:val="00861320"/>
    <w:rsid w:val="008616C4"/>
    <w:rsid w:val="00861848"/>
    <w:rsid w:val="00861B48"/>
    <w:rsid w:val="008620A9"/>
    <w:rsid w:val="0086273E"/>
    <w:rsid w:val="00862950"/>
    <w:rsid w:val="008629F7"/>
    <w:rsid w:val="00862A41"/>
    <w:rsid w:val="00862A8A"/>
    <w:rsid w:val="00862BA3"/>
    <w:rsid w:val="00862F8A"/>
    <w:rsid w:val="00863030"/>
    <w:rsid w:val="008632DA"/>
    <w:rsid w:val="00863457"/>
    <w:rsid w:val="008635F2"/>
    <w:rsid w:val="00863641"/>
    <w:rsid w:val="008637A5"/>
    <w:rsid w:val="00863D6D"/>
    <w:rsid w:val="00863E0F"/>
    <w:rsid w:val="00863E96"/>
    <w:rsid w:val="00863FB2"/>
    <w:rsid w:val="0086462F"/>
    <w:rsid w:val="00864892"/>
    <w:rsid w:val="00864AF5"/>
    <w:rsid w:val="00864BBC"/>
    <w:rsid w:val="00864D9C"/>
    <w:rsid w:val="00865131"/>
    <w:rsid w:val="00865252"/>
    <w:rsid w:val="00865354"/>
    <w:rsid w:val="00865451"/>
    <w:rsid w:val="008659BC"/>
    <w:rsid w:val="00865C3F"/>
    <w:rsid w:val="008666D0"/>
    <w:rsid w:val="00866720"/>
    <w:rsid w:val="0086693E"/>
    <w:rsid w:val="0086706F"/>
    <w:rsid w:val="008670D2"/>
    <w:rsid w:val="0086739F"/>
    <w:rsid w:val="008673E0"/>
    <w:rsid w:val="008673E1"/>
    <w:rsid w:val="00867900"/>
    <w:rsid w:val="00867903"/>
    <w:rsid w:val="00867AB2"/>
    <w:rsid w:val="00867B3E"/>
    <w:rsid w:val="008703A9"/>
    <w:rsid w:val="008703CD"/>
    <w:rsid w:val="008706E9"/>
    <w:rsid w:val="008709AE"/>
    <w:rsid w:val="0087101E"/>
    <w:rsid w:val="008712DE"/>
    <w:rsid w:val="008713FE"/>
    <w:rsid w:val="00871676"/>
    <w:rsid w:val="00871757"/>
    <w:rsid w:val="008719DA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0F"/>
    <w:rsid w:val="00872C2E"/>
    <w:rsid w:val="00872C83"/>
    <w:rsid w:val="00872F6A"/>
    <w:rsid w:val="008730B9"/>
    <w:rsid w:val="0087342C"/>
    <w:rsid w:val="008737CB"/>
    <w:rsid w:val="00873C80"/>
    <w:rsid w:val="00873EBC"/>
    <w:rsid w:val="0087406F"/>
    <w:rsid w:val="008740EF"/>
    <w:rsid w:val="00874113"/>
    <w:rsid w:val="00874594"/>
    <w:rsid w:val="00874666"/>
    <w:rsid w:val="00874B46"/>
    <w:rsid w:val="00874CB4"/>
    <w:rsid w:val="00874E38"/>
    <w:rsid w:val="008750E9"/>
    <w:rsid w:val="008752E7"/>
    <w:rsid w:val="00875383"/>
    <w:rsid w:val="0087552E"/>
    <w:rsid w:val="0087574C"/>
    <w:rsid w:val="008757B8"/>
    <w:rsid w:val="00875C0A"/>
    <w:rsid w:val="008766D3"/>
    <w:rsid w:val="00876890"/>
    <w:rsid w:val="00876B6F"/>
    <w:rsid w:val="00876D3B"/>
    <w:rsid w:val="00876DEF"/>
    <w:rsid w:val="00876F39"/>
    <w:rsid w:val="00877056"/>
    <w:rsid w:val="008771C9"/>
    <w:rsid w:val="00877283"/>
    <w:rsid w:val="008773CA"/>
    <w:rsid w:val="00877405"/>
    <w:rsid w:val="008775F2"/>
    <w:rsid w:val="00877635"/>
    <w:rsid w:val="00877915"/>
    <w:rsid w:val="00877A12"/>
    <w:rsid w:val="00877D25"/>
    <w:rsid w:val="008806C2"/>
    <w:rsid w:val="00880FE7"/>
    <w:rsid w:val="00881578"/>
    <w:rsid w:val="00881B27"/>
    <w:rsid w:val="00881E11"/>
    <w:rsid w:val="00881ECE"/>
    <w:rsid w:val="008821FB"/>
    <w:rsid w:val="008822F9"/>
    <w:rsid w:val="00882A6C"/>
    <w:rsid w:val="0088301A"/>
    <w:rsid w:val="008832A6"/>
    <w:rsid w:val="008832E2"/>
    <w:rsid w:val="0088343B"/>
    <w:rsid w:val="00883486"/>
    <w:rsid w:val="008837DE"/>
    <w:rsid w:val="008838FE"/>
    <w:rsid w:val="00883AF5"/>
    <w:rsid w:val="00883C34"/>
    <w:rsid w:val="00883CF9"/>
    <w:rsid w:val="008847D2"/>
    <w:rsid w:val="0088490E"/>
    <w:rsid w:val="00884AE3"/>
    <w:rsid w:val="00884BC6"/>
    <w:rsid w:val="00884CAF"/>
    <w:rsid w:val="00884E88"/>
    <w:rsid w:val="00884EA9"/>
    <w:rsid w:val="00884F36"/>
    <w:rsid w:val="00884FBE"/>
    <w:rsid w:val="0088508C"/>
    <w:rsid w:val="00885142"/>
    <w:rsid w:val="008851BB"/>
    <w:rsid w:val="008855C2"/>
    <w:rsid w:val="008855CB"/>
    <w:rsid w:val="0088574A"/>
    <w:rsid w:val="0088578C"/>
    <w:rsid w:val="00885DB7"/>
    <w:rsid w:val="00885E2D"/>
    <w:rsid w:val="00885E55"/>
    <w:rsid w:val="00885E58"/>
    <w:rsid w:val="008862A9"/>
    <w:rsid w:val="008862ED"/>
    <w:rsid w:val="008864BD"/>
    <w:rsid w:val="00886F2E"/>
    <w:rsid w:val="008870E9"/>
    <w:rsid w:val="0088725A"/>
    <w:rsid w:val="008872BA"/>
    <w:rsid w:val="008875A6"/>
    <w:rsid w:val="0088772F"/>
    <w:rsid w:val="00887FEC"/>
    <w:rsid w:val="00887FF9"/>
    <w:rsid w:val="008902C8"/>
    <w:rsid w:val="0089035F"/>
    <w:rsid w:val="008906F3"/>
    <w:rsid w:val="00890743"/>
    <w:rsid w:val="00890898"/>
    <w:rsid w:val="00890AA6"/>
    <w:rsid w:val="0089101D"/>
    <w:rsid w:val="00891359"/>
    <w:rsid w:val="00891467"/>
    <w:rsid w:val="00891580"/>
    <w:rsid w:val="00891F59"/>
    <w:rsid w:val="00891FE2"/>
    <w:rsid w:val="008920AE"/>
    <w:rsid w:val="00892151"/>
    <w:rsid w:val="00892227"/>
    <w:rsid w:val="00892438"/>
    <w:rsid w:val="00892559"/>
    <w:rsid w:val="00892894"/>
    <w:rsid w:val="008928DE"/>
    <w:rsid w:val="00892C5D"/>
    <w:rsid w:val="00892E72"/>
    <w:rsid w:val="00892EBB"/>
    <w:rsid w:val="00893044"/>
    <w:rsid w:val="008930F4"/>
    <w:rsid w:val="008934CF"/>
    <w:rsid w:val="008934E2"/>
    <w:rsid w:val="0089356E"/>
    <w:rsid w:val="00893D20"/>
    <w:rsid w:val="00893F1F"/>
    <w:rsid w:val="00893FAC"/>
    <w:rsid w:val="0089411C"/>
    <w:rsid w:val="0089420F"/>
    <w:rsid w:val="00894305"/>
    <w:rsid w:val="00894516"/>
    <w:rsid w:val="008947A2"/>
    <w:rsid w:val="00894A1B"/>
    <w:rsid w:val="00894E61"/>
    <w:rsid w:val="00895096"/>
    <w:rsid w:val="00895102"/>
    <w:rsid w:val="008951FB"/>
    <w:rsid w:val="008952DA"/>
    <w:rsid w:val="00895624"/>
    <w:rsid w:val="008956B7"/>
    <w:rsid w:val="00895713"/>
    <w:rsid w:val="00895A90"/>
    <w:rsid w:val="00895B8C"/>
    <w:rsid w:val="00895CEB"/>
    <w:rsid w:val="00895D79"/>
    <w:rsid w:val="00895E5A"/>
    <w:rsid w:val="0089614D"/>
    <w:rsid w:val="008961A2"/>
    <w:rsid w:val="00896361"/>
    <w:rsid w:val="00896465"/>
    <w:rsid w:val="0089673D"/>
    <w:rsid w:val="00896837"/>
    <w:rsid w:val="00896A99"/>
    <w:rsid w:val="00896BA2"/>
    <w:rsid w:val="00896E93"/>
    <w:rsid w:val="00897459"/>
    <w:rsid w:val="00897532"/>
    <w:rsid w:val="00897DAB"/>
    <w:rsid w:val="00897EFC"/>
    <w:rsid w:val="008A0023"/>
    <w:rsid w:val="008A0A0A"/>
    <w:rsid w:val="008A0FC0"/>
    <w:rsid w:val="008A0FD5"/>
    <w:rsid w:val="008A1145"/>
    <w:rsid w:val="008A143E"/>
    <w:rsid w:val="008A1689"/>
    <w:rsid w:val="008A16B1"/>
    <w:rsid w:val="008A182A"/>
    <w:rsid w:val="008A1ADA"/>
    <w:rsid w:val="008A2126"/>
    <w:rsid w:val="008A2166"/>
    <w:rsid w:val="008A238C"/>
    <w:rsid w:val="008A23E2"/>
    <w:rsid w:val="008A27EC"/>
    <w:rsid w:val="008A28B9"/>
    <w:rsid w:val="008A2BC7"/>
    <w:rsid w:val="008A2E44"/>
    <w:rsid w:val="008A2E49"/>
    <w:rsid w:val="008A3014"/>
    <w:rsid w:val="008A3CDA"/>
    <w:rsid w:val="008A3E1F"/>
    <w:rsid w:val="008A3F84"/>
    <w:rsid w:val="008A413D"/>
    <w:rsid w:val="008A4363"/>
    <w:rsid w:val="008A43EA"/>
    <w:rsid w:val="008A44B3"/>
    <w:rsid w:val="008A4D27"/>
    <w:rsid w:val="008A51F9"/>
    <w:rsid w:val="008A5378"/>
    <w:rsid w:val="008A5DF2"/>
    <w:rsid w:val="008A6118"/>
    <w:rsid w:val="008A660D"/>
    <w:rsid w:val="008A66AF"/>
    <w:rsid w:val="008A678A"/>
    <w:rsid w:val="008A6852"/>
    <w:rsid w:val="008A6A4C"/>
    <w:rsid w:val="008A6CC0"/>
    <w:rsid w:val="008A6E1C"/>
    <w:rsid w:val="008A701D"/>
    <w:rsid w:val="008A7388"/>
    <w:rsid w:val="008A73B3"/>
    <w:rsid w:val="008A74D7"/>
    <w:rsid w:val="008A78E4"/>
    <w:rsid w:val="008A7ECD"/>
    <w:rsid w:val="008B0322"/>
    <w:rsid w:val="008B054E"/>
    <w:rsid w:val="008B05B9"/>
    <w:rsid w:val="008B08D2"/>
    <w:rsid w:val="008B0A7B"/>
    <w:rsid w:val="008B0B9C"/>
    <w:rsid w:val="008B0BB3"/>
    <w:rsid w:val="008B0BD7"/>
    <w:rsid w:val="008B0C25"/>
    <w:rsid w:val="008B0C8C"/>
    <w:rsid w:val="008B0E56"/>
    <w:rsid w:val="008B0F80"/>
    <w:rsid w:val="008B10F1"/>
    <w:rsid w:val="008B11DC"/>
    <w:rsid w:val="008B15C8"/>
    <w:rsid w:val="008B1694"/>
    <w:rsid w:val="008B16F7"/>
    <w:rsid w:val="008B1A5E"/>
    <w:rsid w:val="008B1B4A"/>
    <w:rsid w:val="008B1DCD"/>
    <w:rsid w:val="008B210C"/>
    <w:rsid w:val="008B2197"/>
    <w:rsid w:val="008B232D"/>
    <w:rsid w:val="008B24BC"/>
    <w:rsid w:val="008B255D"/>
    <w:rsid w:val="008B292A"/>
    <w:rsid w:val="008B2A09"/>
    <w:rsid w:val="008B2A8D"/>
    <w:rsid w:val="008B2B3E"/>
    <w:rsid w:val="008B2D2A"/>
    <w:rsid w:val="008B2D53"/>
    <w:rsid w:val="008B2D73"/>
    <w:rsid w:val="008B31FC"/>
    <w:rsid w:val="008B367B"/>
    <w:rsid w:val="008B379C"/>
    <w:rsid w:val="008B3A33"/>
    <w:rsid w:val="008B4261"/>
    <w:rsid w:val="008B451B"/>
    <w:rsid w:val="008B46DC"/>
    <w:rsid w:val="008B49D0"/>
    <w:rsid w:val="008B4A03"/>
    <w:rsid w:val="008B4A77"/>
    <w:rsid w:val="008B4CEC"/>
    <w:rsid w:val="008B4D77"/>
    <w:rsid w:val="008B5360"/>
    <w:rsid w:val="008B585E"/>
    <w:rsid w:val="008B5A47"/>
    <w:rsid w:val="008B5B5A"/>
    <w:rsid w:val="008B5BEF"/>
    <w:rsid w:val="008B5C21"/>
    <w:rsid w:val="008B5C65"/>
    <w:rsid w:val="008B5CD6"/>
    <w:rsid w:val="008B5D82"/>
    <w:rsid w:val="008B615E"/>
    <w:rsid w:val="008B6546"/>
    <w:rsid w:val="008B67E6"/>
    <w:rsid w:val="008B6895"/>
    <w:rsid w:val="008B6952"/>
    <w:rsid w:val="008B6E5E"/>
    <w:rsid w:val="008B6F91"/>
    <w:rsid w:val="008B70D7"/>
    <w:rsid w:val="008B72EA"/>
    <w:rsid w:val="008B73B4"/>
    <w:rsid w:val="008B751A"/>
    <w:rsid w:val="008B76F7"/>
    <w:rsid w:val="008B7735"/>
    <w:rsid w:val="008B7B8B"/>
    <w:rsid w:val="008B7CE5"/>
    <w:rsid w:val="008B7D94"/>
    <w:rsid w:val="008C01D9"/>
    <w:rsid w:val="008C04F0"/>
    <w:rsid w:val="008C0516"/>
    <w:rsid w:val="008C05DD"/>
    <w:rsid w:val="008C07AA"/>
    <w:rsid w:val="008C0949"/>
    <w:rsid w:val="008C0B1C"/>
    <w:rsid w:val="008C0C55"/>
    <w:rsid w:val="008C0D17"/>
    <w:rsid w:val="008C0D85"/>
    <w:rsid w:val="008C1635"/>
    <w:rsid w:val="008C1883"/>
    <w:rsid w:val="008C1A43"/>
    <w:rsid w:val="008C1BED"/>
    <w:rsid w:val="008C1FF2"/>
    <w:rsid w:val="008C2002"/>
    <w:rsid w:val="008C21C0"/>
    <w:rsid w:val="008C21D0"/>
    <w:rsid w:val="008C2333"/>
    <w:rsid w:val="008C2673"/>
    <w:rsid w:val="008C28F5"/>
    <w:rsid w:val="008C2A37"/>
    <w:rsid w:val="008C2AA2"/>
    <w:rsid w:val="008C2C8B"/>
    <w:rsid w:val="008C2F09"/>
    <w:rsid w:val="008C2F2C"/>
    <w:rsid w:val="008C3725"/>
    <w:rsid w:val="008C384C"/>
    <w:rsid w:val="008C387A"/>
    <w:rsid w:val="008C3C23"/>
    <w:rsid w:val="008C416D"/>
    <w:rsid w:val="008C41BE"/>
    <w:rsid w:val="008C4505"/>
    <w:rsid w:val="008C459A"/>
    <w:rsid w:val="008C4BEF"/>
    <w:rsid w:val="008C4DB7"/>
    <w:rsid w:val="008C4E2E"/>
    <w:rsid w:val="008C4E77"/>
    <w:rsid w:val="008C52C6"/>
    <w:rsid w:val="008C538B"/>
    <w:rsid w:val="008C5ADD"/>
    <w:rsid w:val="008C5D14"/>
    <w:rsid w:val="008C5E0D"/>
    <w:rsid w:val="008C5EF2"/>
    <w:rsid w:val="008C61E3"/>
    <w:rsid w:val="008C6285"/>
    <w:rsid w:val="008C697F"/>
    <w:rsid w:val="008C69A6"/>
    <w:rsid w:val="008C6C8A"/>
    <w:rsid w:val="008C6DE1"/>
    <w:rsid w:val="008C6E5F"/>
    <w:rsid w:val="008C752B"/>
    <w:rsid w:val="008C78D9"/>
    <w:rsid w:val="008C7A79"/>
    <w:rsid w:val="008C7AB3"/>
    <w:rsid w:val="008D0072"/>
    <w:rsid w:val="008D008D"/>
    <w:rsid w:val="008D019B"/>
    <w:rsid w:val="008D0218"/>
    <w:rsid w:val="008D0AA6"/>
    <w:rsid w:val="008D0CF9"/>
    <w:rsid w:val="008D0E80"/>
    <w:rsid w:val="008D0FBA"/>
    <w:rsid w:val="008D10DE"/>
    <w:rsid w:val="008D1157"/>
    <w:rsid w:val="008D142E"/>
    <w:rsid w:val="008D14F1"/>
    <w:rsid w:val="008D18C7"/>
    <w:rsid w:val="008D1923"/>
    <w:rsid w:val="008D1D0A"/>
    <w:rsid w:val="008D1D8A"/>
    <w:rsid w:val="008D1F82"/>
    <w:rsid w:val="008D2326"/>
    <w:rsid w:val="008D26A2"/>
    <w:rsid w:val="008D2B12"/>
    <w:rsid w:val="008D2DBA"/>
    <w:rsid w:val="008D2E81"/>
    <w:rsid w:val="008D2F78"/>
    <w:rsid w:val="008D3037"/>
    <w:rsid w:val="008D3149"/>
    <w:rsid w:val="008D320B"/>
    <w:rsid w:val="008D331A"/>
    <w:rsid w:val="008D3606"/>
    <w:rsid w:val="008D36AB"/>
    <w:rsid w:val="008D3706"/>
    <w:rsid w:val="008D38A0"/>
    <w:rsid w:val="008D39B7"/>
    <w:rsid w:val="008D3E13"/>
    <w:rsid w:val="008D434D"/>
    <w:rsid w:val="008D4535"/>
    <w:rsid w:val="008D4924"/>
    <w:rsid w:val="008D4E9E"/>
    <w:rsid w:val="008D4F0F"/>
    <w:rsid w:val="008D5311"/>
    <w:rsid w:val="008D58C9"/>
    <w:rsid w:val="008D5950"/>
    <w:rsid w:val="008D5959"/>
    <w:rsid w:val="008D598E"/>
    <w:rsid w:val="008D5AD8"/>
    <w:rsid w:val="008D6058"/>
    <w:rsid w:val="008D60B0"/>
    <w:rsid w:val="008D62BE"/>
    <w:rsid w:val="008D6364"/>
    <w:rsid w:val="008D63E8"/>
    <w:rsid w:val="008D6759"/>
    <w:rsid w:val="008D6889"/>
    <w:rsid w:val="008D6904"/>
    <w:rsid w:val="008D6B9A"/>
    <w:rsid w:val="008D7924"/>
    <w:rsid w:val="008D7935"/>
    <w:rsid w:val="008D7994"/>
    <w:rsid w:val="008D7AB8"/>
    <w:rsid w:val="008E038B"/>
    <w:rsid w:val="008E03BD"/>
    <w:rsid w:val="008E0402"/>
    <w:rsid w:val="008E09B0"/>
    <w:rsid w:val="008E0A14"/>
    <w:rsid w:val="008E0CCB"/>
    <w:rsid w:val="008E1345"/>
    <w:rsid w:val="008E15EE"/>
    <w:rsid w:val="008E1E2D"/>
    <w:rsid w:val="008E1E55"/>
    <w:rsid w:val="008E1E6C"/>
    <w:rsid w:val="008E1F60"/>
    <w:rsid w:val="008E1FBA"/>
    <w:rsid w:val="008E22C6"/>
    <w:rsid w:val="008E232B"/>
    <w:rsid w:val="008E261C"/>
    <w:rsid w:val="008E276B"/>
    <w:rsid w:val="008E2962"/>
    <w:rsid w:val="008E2A15"/>
    <w:rsid w:val="008E2BBC"/>
    <w:rsid w:val="008E3032"/>
    <w:rsid w:val="008E3382"/>
    <w:rsid w:val="008E33BF"/>
    <w:rsid w:val="008E344F"/>
    <w:rsid w:val="008E3542"/>
    <w:rsid w:val="008E3582"/>
    <w:rsid w:val="008E37FE"/>
    <w:rsid w:val="008E39F5"/>
    <w:rsid w:val="008E3C1A"/>
    <w:rsid w:val="008E3E5D"/>
    <w:rsid w:val="008E40D8"/>
    <w:rsid w:val="008E40E9"/>
    <w:rsid w:val="008E412A"/>
    <w:rsid w:val="008E43F9"/>
    <w:rsid w:val="008E4468"/>
    <w:rsid w:val="008E4691"/>
    <w:rsid w:val="008E484A"/>
    <w:rsid w:val="008E4C90"/>
    <w:rsid w:val="008E4DD6"/>
    <w:rsid w:val="008E52D1"/>
    <w:rsid w:val="008E5472"/>
    <w:rsid w:val="008E57ED"/>
    <w:rsid w:val="008E587B"/>
    <w:rsid w:val="008E609E"/>
    <w:rsid w:val="008E6720"/>
    <w:rsid w:val="008E69B4"/>
    <w:rsid w:val="008E6B52"/>
    <w:rsid w:val="008E6D06"/>
    <w:rsid w:val="008E6E0F"/>
    <w:rsid w:val="008E734C"/>
    <w:rsid w:val="008E750A"/>
    <w:rsid w:val="008E76EA"/>
    <w:rsid w:val="008E7761"/>
    <w:rsid w:val="008E7770"/>
    <w:rsid w:val="008E7891"/>
    <w:rsid w:val="008E7979"/>
    <w:rsid w:val="008E7B98"/>
    <w:rsid w:val="008F0059"/>
    <w:rsid w:val="008F044A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455"/>
    <w:rsid w:val="008F14D0"/>
    <w:rsid w:val="008F157C"/>
    <w:rsid w:val="008F1828"/>
    <w:rsid w:val="008F184B"/>
    <w:rsid w:val="008F1AB4"/>
    <w:rsid w:val="008F1B96"/>
    <w:rsid w:val="008F2062"/>
    <w:rsid w:val="008F219B"/>
    <w:rsid w:val="008F21DC"/>
    <w:rsid w:val="008F2387"/>
    <w:rsid w:val="008F279A"/>
    <w:rsid w:val="008F279C"/>
    <w:rsid w:val="008F281E"/>
    <w:rsid w:val="008F28E2"/>
    <w:rsid w:val="008F2C46"/>
    <w:rsid w:val="008F3143"/>
    <w:rsid w:val="008F34B8"/>
    <w:rsid w:val="008F35F7"/>
    <w:rsid w:val="008F3702"/>
    <w:rsid w:val="008F3C94"/>
    <w:rsid w:val="008F3F48"/>
    <w:rsid w:val="008F402D"/>
    <w:rsid w:val="008F42F9"/>
    <w:rsid w:val="008F434E"/>
    <w:rsid w:val="008F4620"/>
    <w:rsid w:val="008F472C"/>
    <w:rsid w:val="008F495C"/>
    <w:rsid w:val="008F4D2B"/>
    <w:rsid w:val="008F51FF"/>
    <w:rsid w:val="008F59F8"/>
    <w:rsid w:val="008F5BD6"/>
    <w:rsid w:val="008F5C0A"/>
    <w:rsid w:val="008F5D72"/>
    <w:rsid w:val="008F65E1"/>
    <w:rsid w:val="008F6713"/>
    <w:rsid w:val="008F7035"/>
    <w:rsid w:val="008F7180"/>
    <w:rsid w:val="008F7324"/>
    <w:rsid w:val="008F7482"/>
    <w:rsid w:val="008F7523"/>
    <w:rsid w:val="008F7700"/>
    <w:rsid w:val="008F78B7"/>
    <w:rsid w:val="008F7E17"/>
    <w:rsid w:val="0090039A"/>
    <w:rsid w:val="00900450"/>
    <w:rsid w:val="009007E6"/>
    <w:rsid w:val="00900928"/>
    <w:rsid w:val="009009EF"/>
    <w:rsid w:val="00900BDB"/>
    <w:rsid w:val="00900E0B"/>
    <w:rsid w:val="00900FC2"/>
    <w:rsid w:val="00900FDB"/>
    <w:rsid w:val="009011E6"/>
    <w:rsid w:val="00901731"/>
    <w:rsid w:val="0090198F"/>
    <w:rsid w:val="00901C46"/>
    <w:rsid w:val="00901D0E"/>
    <w:rsid w:val="00902232"/>
    <w:rsid w:val="0090256B"/>
    <w:rsid w:val="0090256C"/>
    <w:rsid w:val="009025FD"/>
    <w:rsid w:val="00902791"/>
    <w:rsid w:val="009029E8"/>
    <w:rsid w:val="00903001"/>
    <w:rsid w:val="009032BF"/>
    <w:rsid w:val="00903A5D"/>
    <w:rsid w:val="00903B32"/>
    <w:rsid w:val="00903BB9"/>
    <w:rsid w:val="00903C74"/>
    <w:rsid w:val="0090418D"/>
    <w:rsid w:val="00904510"/>
    <w:rsid w:val="00904A1D"/>
    <w:rsid w:val="00904BE6"/>
    <w:rsid w:val="0090556B"/>
    <w:rsid w:val="00905685"/>
    <w:rsid w:val="0090576F"/>
    <w:rsid w:val="00905DD8"/>
    <w:rsid w:val="00905EF1"/>
    <w:rsid w:val="00906058"/>
    <w:rsid w:val="00906180"/>
    <w:rsid w:val="009065DF"/>
    <w:rsid w:val="00906689"/>
    <w:rsid w:val="009069E5"/>
    <w:rsid w:val="00906C0A"/>
    <w:rsid w:val="00906F14"/>
    <w:rsid w:val="009074F0"/>
    <w:rsid w:val="0090770C"/>
    <w:rsid w:val="00907787"/>
    <w:rsid w:val="0090795F"/>
    <w:rsid w:val="009079E5"/>
    <w:rsid w:val="00907A9C"/>
    <w:rsid w:val="00907B0C"/>
    <w:rsid w:val="009100F8"/>
    <w:rsid w:val="009102F2"/>
    <w:rsid w:val="00910608"/>
    <w:rsid w:val="009107D6"/>
    <w:rsid w:val="00910801"/>
    <w:rsid w:val="0091097A"/>
    <w:rsid w:val="00910E34"/>
    <w:rsid w:val="00910F38"/>
    <w:rsid w:val="00910FBD"/>
    <w:rsid w:val="009112DF"/>
    <w:rsid w:val="00911337"/>
    <w:rsid w:val="0091146D"/>
    <w:rsid w:val="00911537"/>
    <w:rsid w:val="00911699"/>
    <w:rsid w:val="00911846"/>
    <w:rsid w:val="00911864"/>
    <w:rsid w:val="00911B83"/>
    <w:rsid w:val="00911C5F"/>
    <w:rsid w:val="00911D49"/>
    <w:rsid w:val="00911E4A"/>
    <w:rsid w:val="00911EC9"/>
    <w:rsid w:val="00911FF2"/>
    <w:rsid w:val="0091218F"/>
    <w:rsid w:val="009121C9"/>
    <w:rsid w:val="00912219"/>
    <w:rsid w:val="00912751"/>
    <w:rsid w:val="009127D2"/>
    <w:rsid w:val="00912C0E"/>
    <w:rsid w:val="00912D15"/>
    <w:rsid w:val="0091331E"/>
    <w:rsid w:val="009134E9"/>
    <w:rsid w:val="00913584"/>
    <w:rsid w:val="009137DF"/>
    <w:rsid w:val="00913908"/>
    <w:rsid w:val="00913BAD"/>
    <w:rsid w:val="00913D81"/>
    <w:rsid w:val="00913E7F"/>
    <w:rsid w:val="00914264"/>
    <w:rsid w:val="0091472E"/>
    <w:rsid w:val="0091483A"/>
    <w:rsid w:val="00914EB7"/>
    <w:rsid w:val="00914F78"/>
    <w:rsid w:val="009150F4"/>
    <w:rsid w:val="009151D6"/>
    <w:rsid w:val="009153C6"/>
    <w:rsid w:val="00915568"/>
    <w:rsid w:val="00915626"/>
    <w:rsid w:val="00915704"/>
    <w:rsid w:val="00915AE7"/>
    <w:rsid w:val="00915B09"/>
    <w:rsid w:val="00915C2E"/>
    <w:rsid w:val="00915D40"/>
    <w:rsid w:val="0091617E"/>
    <w:rsid w:val="00916395"/>
    <w:rsid w:val="00916502"/>
    <w:rsid w:val="009165C0"/>
    <w:rsid w:val="00916B48"/>
    <w:rsid w:val="00916F1A"/>
    <w:rsid w:val="00916FEB"/>
    <w:rsid w:val="009170A5"/>
    <w:rsid w:val="009170DF"/>
    <w:rsid w:val="009173BF"/>
    <w:rsid w:val="00917866"/>
    <w:rsid w:val="00917890"/>
    <w:rsid w:val="009179CE"/>
    <w:rsid w:val="00917DDC"/>
    <w:rsid w:val="00917EBB"/>
    <w:rsid w:val="009202D1"/>
    <w:rsid w:val="009206C0"/>
    <w:rsid w:val="009209D1"/>
    <w:rsid w:val="00921034"/>
    <w:rsid w:val="009210F3"/>
    <w:rsid w:val="00921170"/>
    <w:rsid w:val="009212B0"/>
    <w:rsid w:val="00921A17"/>
    <w:rsid w:val="00921FBB"/>
    <w:rsid w:val="00922CF1"/>
    <w:rsid w:val="00922EB0"/>
    <w:rsid w:val="00922F6D"/>
    <w:rsid w:val="0092311E"/>
    <w:rsid w:val="009232CE"/>
    <w:rsid w:val="009233A4"/>
    <w:rsid w:val="00923C52"/>
    <w:rsid w:val="00923CA1"/>
    <w:rsid w:val="00923DAC"/>
    <w:rsid w:val="00924114"/>
    <w:rsid w:val="00924365"/>
    <w:rsid w:val="00924432"/>
    <w:rsid w:val="00924524"/>
    <w:rsid w:val="00924C40"/>
    <w:rsid w:val="00924C84"/>
    <w:rsid w:val="00924CCF"/>
    <w:rsid w:val="00924E01"/>
    <w:rsid w:val="0092519B"/>
    <w:rsid w:val="009256B4"/>
    <w:rsid w:val="00925742"/>
    <w:rsid w:val="00925AFC"/>
    <w:rsid w:val="00925AFE"/>
    <w:rsid w:val="0092641B"/>
    <w:rsid w:val="009268A1"/>
    <w:rsid w:val="00926AAD"/>
    <w:rsid w:val="00926C06"/>
    <w:rsid w:val="00926C77"/>
    <w:rsid w:val="00926E4A"/>
    <w:rsid w:val="0092703C"/>
    <w:rsid w:val="009273BF"/>
    <w:rsid w:val="00927854"/>
    <w:rsid w:val="0093005E"/>
    <w:rsid w:val="00930177"/>
    <w:rsid w:val="0093050F"/>
    <w:rsid w:val="009305A1"/>
    <w:rsid w:val="00930C02"/>
    <w:rsid w:val="00930D3E"/>
    <w:rsid w:val="00931018"/>
    <w:rsid w:val="00931104"/>
    <w:rsid w:val="0093132F"/>
    <w:rsid w:val="00931587"/>
    <w:rsid w:val="009315B9"/>
    <w:rsid w:val="00931F88"/>
    <w:rsid w:val="00932835"/>
    <w:rsid w:val="0093286F"/>
    <w:rsid w:val="0093297A"/>
    <w:rsid w:val="009329B9"/>
    <w:rsid w:val="0093309E"/>
    <w:rsid w:val="009330CB"/>
    <w:rsid w:val="00933275"/>
    <w:rsid w:val="00933BB7"/>
    <w:rsid w:val="0093406C"/>
    <w:rsid w:val="0093430B"/>
    <w:rsid w:val="00934B1C"/>
    <w:rsid w:val="009353F2"/>
    <w:rsid w:val="00935ABC"/>
    <w:rsid w:val="00935D1B"/>
    <w:rsid w:val="00936088"/>
    <w:rsid w:val="00936189"/>
    <w:rsid w:val="009366D8"/>
    <w:rsid w:val="00936808"/>
    <w:rsid w:val="00936AE5"/>
    <w:rsid w:val="00936BDB"/>
    <w:rsid w:val="00936CA8"/>
    <w:rsid w:val="00937346"/>
    <w:rsid w:val="00937505"/>
    <w:rsid w:val="0093759A"/>
    <w:rsid w:val="0093772D"/>
    <w:rsid w:val="00937AF9"/>
    <w:rsid w:val="00937DBF"/>
    <w:rsid w:val="00940161"/>
    <w:rsid w:val="00940433"/>
    <w:rsid w:val="0094093B"/>
    <w:rsid w:val="00940DD4"/>
    <w:rsid w:val="00940F8E"/>
    <w:rsid w:val="00941BE5"/>
    <w:rsid w:val="00941F49"/>
    <w:rsid w:val="009428DE"/>
    <w:rsid w:val="0094297F"/>
    <w:rsid w:val="009429FF"/>
    <w:rsid w:val="00942E28"/>
    <w:rsid w:val="00942EFD"/>
    <w:rsid w:val="009431C1"/>
    <w:rsid w:val="009434C2"/>
    <w:rsid w:val="00943513"/>
    <w:rsid w:val="0094359C"/>
    <w:rsid w:val="00943608"/>
    <w:rsid w:val="00943C10"/>
    <w:rsid w:val="0094426C"/>
    <w:rsid w:val="0094440B"/>
    <w:rsid w:val="00944477"/>
    <w:rsid w:val="009444BA"/>
    <w:rsid w:val="00944A9B"/>
    <w:rsid w:val="00944A9F"/>
    <w:rsid w:val="00944C0A"/>
    <w:rsid w:val="00944D01"/>
    <w:rsid w:val="00944D7C"/>
    <w:rsid w:val="00944E1C"/>
    <w:rsid w:val="00944E27"/>
    <w:rsid w:val="00944F76"/>
    <w:rsid w:val="0094550E"/>
    <w:rsid w:val="00945C99"/>
    <w:rsid w:val="0094703E"/>
    <w:rsid w:val="00947146"/>
    <w:rsid w:val="0094751A"/>
    <w:rsid w:val="00947589"/>
    <w:rsid w:val="009475A3"/>
    <w:rsid w:val="00947671"/>
    <w:rsid w:val="00947777"/>
    <w:rsid w:val="009479CA"/>
    <w:rsid w:val="00947E42"/>
    <w:rsid w:val="00947ECE"/>
    <w:rsid w:val="00947F7B"/>
    <w:rsid w:val="00950011"/>
    <w:rsid w:val="00950099"/>
    <w:rsid w:val="009500A4"/>
    <w:rsid w:val="0095045B"/>
    <w:rsid w:val="0095093A"/>
    <w:rsid w:val="00950A57"/>
    <w:rsid w:val="00950DE6"/>
    <w:rsid w:val="00951236"/>
    <w:rsid w:val="00951284"/>
    <w:rsid w:val="0095155B"/>
    <w:rsid w:val="00951567"/>
    <w:rsid w:val="009515AB"/>
    <w:rsid w:val="009515FB"/>
    <w:rsid w:val="00951940"/>
    <w:rsid w:val="00951A39"/>
    <w:rsid w:val="00951DCA"/>
    <w:rsid w:val="00951E8B"/>
    <w:rsid w:val="00952085"/>
    <w:rsid w:val="009520A0"/>
    <w:rsid w:val="00952114"/>
    <w:rsid w:val="0095212E"/>
    <w:rsid w:val="00952226"/>
    <w:rsid w:val="009522E2"/>
    <w:rsid w:val="00952341"/>
    <w:rsid w:val="00952853"/>
    <w:rsid w:val="00952A1D"/>
    <w:rsid w:val="00952A39"/>
    <w:rsid w:val="00952DD4"/>
    <w:rsid w:val="00952F64"/>
    <w:rsid w:val="0095303A"/>
    <w:rsid w:val="00953090"/>
    <w:rsid w:val="009534A5"/>
    <w:rsid w:val="00953791"/>
    <w:rsid w:val="00953A55"/>
    <w:rsid w:val="00953D31"/>
    <w:rsid w:val="00953F4E"/>
    <w:rsid w:val="0095403A"/>
    <w:rsid w:val="00954F5D"/>
    <w:rsid w:val="009553B2"/>
    <w:rsid w:val="00955825"/>
    <w:rsid w:val="00955933"/>
    <w:rsid w:val="00955A12"/>
    <w:rsid w:val="009564F8"/>
    <w:rsid w:val="009567BF"/>
    <w:rsid w:val="00956B21"/>
    <w:rsid w:val="00956DE6"/>
    <w:rsid w:val="0095787C"/>
    <w:rsid w:val="00957983"/>
    <w:rsid w:val="00957AF5"/>
    <w:rsid w:val="00957D11"/>
    <w:rsid w:val="00957E7A"/>
    <w:rsid w:val="00960585"/>
    <w:rsid w:val="00960964"/>
    <w:rsid w:val="00960B19"/>
    <w:rsid w:val="0096117C"/>
    <w:rsid w:val="00961B83"/>
    <w:rsid w:val="00961BDA"/>
    <w:rsid w:val="00961F65"/>
    <w:rsid w:val="00962126"/>
    <w:rsid w:val="009621F1"/>
    <w:rsid w:val="00962358"/>
    <w:rsid w:val="00962731"/>
    <w:rsid w:val="009627D8"/>
    <w:rsid w:val="00962893"/>
    <w:rsid w:val="009628E4"/>
    <w:rsid w:val="00962977"/>
    <w:rsid w:val="009629D0"/>
    <w:rsid w:val="00962B79"/>
    <w:rsid w:val="00962BDA"/>
    <w:rsid w:val="00962D07"/>
    <w:rsid w:val="00962F27"/>
    <w:rsid w:val="00962FD4"/>
    <w:rsid w:val="009633F0"/>
    <w:rsid w:val="0096347C"/>
    <w:rsid w:val="00963838"/>
    <w:rsid w:val="00963874"/>
    <w:rsid w:val="009642B4"/>
    <w:rsid w:val="009642D2"/>
    <w:rsid w:val="00964512"/>
    <w:rsid w:val="00964930"/>
    <w:rsid w:val="009649D7"/>
    <w:rsid w:val="00964D80"/>
    <w:rsid w:val="00964F25"/>
    <w:rsid w:val="00965310"/>
    <w:rsid w:val="00965602"/>
    <w:rsid w:val="0096565F"/>
    <w:rsid w:val="00965782"/>
    <w:rsid w:val="0096585A"/>
    <w:rsid w:val="00965CE7"/>
    <w:rsid w:val="00965F19"/>
    <w:rsid w:val="009662CC"/>
    <w:rsid w:val="009662F0"/>
    <w:rsid w:val="009663C3"/>
    <w:rsid w:val="0096647B"/>
    <w:rsid w:val="009666EA"/>
    <w:rsid w:val="009668D3"/>
    <w:rsid w:val="00966A75"/>
    <w:rsid w:val="00966B40"/>
    <w:rsid w:val="009670FB"/>
    <w:rsid w:val="00967323"/>
    <w:rsid w:val="00967476"/>
    <w:rsid w:val="00967CB3"/>
    <w:rsid w:val="00967E53"/>
    <w:rsid w:val="00970744"/>
    <w:rsid w:val="00970B0A"/>
    <w:rsid w:val="00970C0E"/>
    <w:rsid w:val="00970DCE"/>
    <w:rsid w:val="00970F1A"/>
    <w:rsid w:val="00970F81"/>
    <w:rsid w:val="00971965"/>
    <w:rsid w:val="00971B82"/>
    <w:rsid w:val="0097238A"/>
    <w:rsid w:val="00972683"/>
    <w:rsid w:val="00972866"/>
    <w:rsid w:val="00972BBE"/>
    <w:rsid w:val="00972D17"/>
    <w:rsid w:val="00972E81"/>
    <w:rsid w:val="009730A1"/>
    <w:rsid w:val="00973895"/>
    <w:rsid w:val="009738F7"/>
    <w:rsid w:val="00973910"/>
    <w:rsid w:val="0097396F"/>
    <w:rsid w:val="009739CC"/>
    <w:rsid w:val="00973A32"/>
    <w:rsid w:val="00973ECF"/>
    <w:rsid w:val="00973F32"/>
    <w:rsid w:val="0097414E"/>
    <w:rsid w:val="00974A99"/>
    <w:rsid w:val="00974C70"/>
    <w:rsid w:val="00974CF4"/>
    <w:rsid w:val="00974F1E"/>
    <w:rsid w:val="00975475"/>
    <w:rsid w:val="00975681"/>
    <w:rsid w:val="0097572A"/>
    <w:rsid w:val="009757D2"/>
    <w:rsid w:val="0097589D"/>
    <w:rsid w:val="00975A0B"/>
    <w:rsid w:val="00975B80"/>
    <w:rsid w:val="00975E95"/>
    <w:rsid w:val="00975EC4"/>
    <w:rsid w:val="00976022"/>
    <w:rsid w:val="00976483"/>
    <w:rsid w:val="00976550"/>
    <w:rsid w:val="00976920"/>
    <w:rsid w:val="00976AD4"/>
    <w:rsid w:val="00976B6F"/>
    <w:rsid w:val="00976CBE"/>
    <w:rsid w:val="00977166"/>
    <w:rsid w:val="00977C5B"/>
    <w:rsid w:val="00977C97"/>
    <w:rsid w:val="0098027B"/>
    <w:rsid w:val="00980939"/>
    <w:rsid w:val="00980A27"/>
    <w:rsid w:val="00980C9F"/>
    <w:rsid w:val="00981119"/>
    <w:rsid w:val="00981615"/>
    <w:rsid w:val="009816F3"/>
    <w:rsid w:val="00981B9E"/>
    <w:rsid w:val="00981C59"/>
    <w:rsid w:val="00981D60"/>
    <w:rsid w:val="00981E62"/>
    <w:rsid w:val="00981E80"/>
    <w:rsid w:val="00982385"/>
    <w:rsid w:val="0098247F"/>
    <w:rsid w:val="00982782"/>
    <w:rsid w:val="0098298C"/>
    <w:rsid w:val="00982997"/>
    <w:rsid w:val="00983301"/>
    <w:rsid w:val="00983464"/>
    <w:rsid w:val="0098346B"/>
    <w:rsid w:val="00983503"/>
    <w:rsid w:val="009837EA"/>
    <w:rsid w:val="00983ACE"/>
    <w:rsid w:val="00983D73"/>
    <w:rsid w:val="00984281"/>
    <w:rsid w:val="009842D4"/>
    <w:rsid w:val="00984385"/>
    <w:rsid w:val="009843FA"/>
    <w:rsid w:val="009845BB"/>
    <w:rsid w:val="009846F3"/>
    <w:rsid w:val="00984D44"/>
    <w:rsid w:val="00984EDD"/>
    <w:rsid w:val="00984F44"/>
    <w:rsid w:val="009855BC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2EC"/>
    <w:rsid w:val="009869D7"/>
    <w:rsid w:val="00986B57"/>
    <w:rsid w:val="0098719E"/>
    <w:rsid w:val="00987209"/>
    <w:rsid w:val="00987386"/>
    <w:rsid w:val="0098746E"/>
    <w:rsid w:val="009878CE"/>
    <w:rsid w:val="00987C1E"/>
    <w:rsid w:val="009903A6"/>
    <w:rsid w:val="009905CD"/>
    <w:rsid w:val="00990C5C"/>
    <w:rsid w:val="00990FCD"/>
    <w:rsid w:val="00991273"/>
    <w:rsid w:val="009913EB"/>
    <w:rsid w:val="0099147F"/>
    <w:rsid w:val="00991749"/>
    <w:rsid w:val="009918CC"/>
    <w:rsid w:val="00991CF8"/>
    <w:rsid w:val="00991E7B"/>
    <w:rsid w:val="009920A2"/>
    <w:rsid w:val="0099267E"/>
    <w:rsid w:val="00992684"/>
    <w:rsid w:val="0099270F"/>
    <w:rsid w:val="0099272D"/>
    <w:rsid w:val="009928A5"/>
    <w:rsid w:val="009928E1"/>
    <w:rsid w:val="009929AC"/>
    <w:rsid w:val="00993A4B"/>
    <w:rsid w:val="00994380"/>
    <w:rsid w:val="0099461E"/>
    <w:rsid w:val="00994816"/>
    <w:rsid w:val="00995488"/>
    <w:rsid w:val="00995954"/>
    <w:rsid w:val="009959B4"/>
    <w:rsid w:val="00996403"/>
    <w:rsid w:val="00996561"/>
    <w:rsid w:val="0099674B"/>
    <w:rsid w:val="00996887"/>
    <w:rsid w:val="00996B31"/>
    <w:rsid w:val="00996C3F"/>
    <w:rsid w:val="00996F6D"/>
    <w:rsid w:val="00997299"/>
    <w:rsid w:val="009973D7"/>
    <w:rsid w:val="0099757D"/>
    <w:rsid w:val="0099777F"/>
    <w:rsid w:val="0099781C"/>
    <w:rsid w:val="00997A7B"/>
    <w:rsid w:val="00997C36"/>
    <w:rsid w:val="00997E0C"/>
    <w:rsid w:val="009A021B"/>
    <w:rsid w:val="009A023A"/>
    <w:rsid w:val="009A06A1"/>
    <w:rsid w:val="009A0731"/>
    <w:rsid w:val="009A085A"/>
    <w:rsid w:val="009A0ADC"/>
    <w:rsid w:val="009A0E1E"/>
    <w:rsid w:val="009A0FA2"/>
    <w:rsid w:val="009A0FF2"/>
    <w:rsid w:val="009A10B4"/>
    <w:rsid w:val="009A10B6"/>
    <w:rsid w:val="009A159E"/>
    <w:rsid w:val="009A173B"/>
    <w:rsid w:val="009A17E9"/>
    <w:rsid w:val="009A1A0F"/>
    <w:rsid w:val="009A1CAD"/>
    <w:rsid w:val="009A1CF6"/>
    <w:rsid w:val="009A1E8E"/>
    <w:rsid w:val="009A20EC"/>
    <w:rsid w:val="009A2409"/>
    <w:rsid w:val="009A24D7"/>
    <w:rsid w:val="009A2531"/>
    <w:rsid w:val="009A267F"/>
    <w:rsid w:val="009A26D5"/>
    <w:rsid w:val="009A298B"/>
    <w:rsid w:val="009A2A6C"/>
    <w:rsid w:val="009A3146"/>
    <w:rsid w:val="009A3420"/>
    <w:rsid w:val="009A3792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D72"/>
    <w:rsid w:val="009A533D"/>
    <w:rsid w:val="009A56E9"/>
    <w:rsid w:val="009A57EA"/>
    <w:rsid w:val="009A594B"/>
    <w:rsid w:val="009A5F50"/>
    <w:rsid w:val="009A5FFB"/>
    <w:rsid w:val="009A6828"/>
    <w:rsid w:val="009A698B"/>
    <w:rsid w:val="009A6EF3"/>
    <w:rsid w:val="009A70AB"/>
    <w:rsid w:val="009A71CC"/>
    <w:rsid w:val="009A722B"/>
    <w:rsid w:val="009A75D9"/>
    <w:rsid w:val="009A770A"/>
    <w:rsid w:val="009A774A"/>
    <w:rsid w:val="009A780C"/>
    <w:rsid w:val="009A7B5F"/>
    <w:rsid w:val="009A7BD5"/>
    <w:rsid w:val="009A7DDC"/>
    <w:rsid w:val="009A7E95"/>
    <w:rsid w:val="009A7EF8"/>
    <w:rsid w:val="009A7FF4"/>
    <w:rsid w:val="009B0136"/>
    <w:rsid w:val="009B0196"/>
    <w:rsid w:val="009B0351"/>
    <w:rsid w:val="009B0457"/>
    <w:rsid w:val="009B054C"/>
    <w:rsid w:val="009B05FB"/>
    <w:rsid w:val="009B08A5"/>
    <w:rsid w:val="009B11EB"/>
    <w:rsid w:val="009B13CF"/>
    <w:rsid w:val="009B196F"/>
    <w:rsid w:val="009B1FCD"/>
    <w:rsid w:val="009B202A"/>
    <w:rsid w:val="009B2156"/>
    <w:rsid w:val="009B2280"/>
    <w:rsid w:val="009B230D"/>
    <w:rsid w:val="009B24BF"/>
    <w:rsid w:val="009B2879"/>
    <w:rsid w:val="009B2897"/>
    <w:rsid w:val="009B2A02"/>
    <w:rsid w:val="009B2CEA"/>
    <w:rsid w:val="009B2E93"/>
    <w:rsid w:val="009B2FE9"/>
    <w:rsid w:val="009B30AC"/>
    <w:rsid w:val="009B32CA"/>
    <w:rsid w:val="009B3427"/>
    <w:rsid w:val="009B3662"/>
    <w:rsid w:val="009B381F"/>
    <w:rsid w:val="009B3E9F"/>
    <w:rsid w:val="009B3F1B"/>
    <w:rsid w:val="009B3F1F"/>
    <w:rsid w:val="009B4046"/>
    <w:rsid w:val="009B41AE"/>
    <w:rsid w:val="009B4212"/>
    <w:rsid w:val="009B44A9"/>
    <w:rsid w:val="009B45C5"/>
    <w:rsid w:val="009B4920"/>
    <w:rsid w:val="009B4A14"/>
    <w:rsid w:val="009B4D97"/>
    <w:rsid w:val="009B4FE7"/>
    <w:rsid w:val="009B50AA"/>
    <w:rsid w:val="009B5178"/>
    <w:rsid w:val="009B5519"/>
    <w:rsid w:val="009B5646"/>
    <w:rsid w:val="009B6557"/>
    <w:rsid w:val="009B6744"/>
    <w:rsid w:val="009B6822"/>
    <w:rsid w:val="009B6BD6"/>
    <w:rsid w:val="009B6C76"/>
    <w:rsid w:val="009B6EA6"/>
    <w:rsid w:val="009B6FA5"/>
    <w:rsid w:val="009B7286"/>
    <w:rsid w:val="009B7794"/>
    <w:rsid w:val="009B7845"/>
    <w:rsid w:val="009B7CF9"/>
    <w:rsid w:val="009B7E66"/>
    <w:rsid w:val="009B7FE6"/>
    <w:rsid w:val="009C009A"/>
    <w:rsid w:val="009C018E"/>
    <w:rsid w:val="009C0773"/>
    <w:rsid w:val="009C08FB"/>
    <w:rsid w:val="009C0ABE"/>
    <w:rsid w:val="009C0C30"/>
    <w:rsid w:val="009C12A2"/>
    <w:rsid w:val="009C1538"/>
    <w:rsid w:val="009C170B"/>
    <w:rsid w:val="009C192F"/>
    <w:rsid w:val="009C1A16"/>
    <w:rsid w:val="009C1B77"/>
    <w:rsid w:val="009C1BEB"/>
    <w:rsid w:val="009C1DE5"/>
    <w:rsid w:val="009C1E96"/>
    <w:rsid w:val="009C2027"/>
    <w:rsid w:val="009C204B"/>
    <w:rsid w:val="009C24AE"/>
    <w:rsid w:val="009C2537"/>
    <w:rsid w:val="009C259C"/>
    <w:rsid w:val="009C2600"/>
    <w:rsid w:val="009C260D"/>
    <w:rsid w:val="009C2797"/>
    <w:rsid w:val="009C28CE"/>
    <w:rsid w:val="009C28FD"/>
    <w:rsid w:val="009C2A5B"/>
    <w:rsid w:val="009C3042"/>
    <w:rsid w:val="009C31DB"/>
    <w:rsid w:val="009C3859"/>
    <w:rsid w:val="009C39E7"/>
    <w:rsid w:val="009C3A57"/>
    <w:rsid w:val="009C3A8F"/>
    <w:rsid w:val="009C3C30"/>
    <w:rsid w:val="009C3EB9"/>
    <w:rsid w:val="009C4000"/>
    <w:rsid w:val="009C441B"/>
    <w:rsid w:val="009C47BF"/>
    <w:rsid w:val="009C49CF"/>
    <w:rsid w:val="009C4FAE"/>
    <w:rsid w:val="009C5169"/>
    <w:rsid w:val="009C554C"/>
    <w:rsid w:val="009C58DE"/>
    <w:rsid w:val="009C5987"/>
    <w:rsid w:val="009C5AC4"/>
    <w:rsid w:val="009C5CA2"/>
    <w:rsid w:val="009C5CDF"/>
    <w:rsid w:val="009C5D8A"/>
    <w:rsid w:val="009C5DFD"/>
    <w:rsid w:val="009C61F0"/>
    <w:rsid w:val="009C6364"/>
    <w:rsid w:val="009C6854"/>
    <w:rsid w:val="009C6855"/>
    <w:rsid w:val="009C6945"/>
    <w:rsid w:val="009C7093"/>
    <w:rsid w:val="009C70B5"/>
    <w:rsid w:val="009C771C"/>
    <w:rsid w:val="009C7A2D"/>
    <w:rsid w:val="009C7D6E"/>
    <w:rsid w:val="009C7F59"/>
    <w:rsid w:val="009D06C2"/>
    <w:rsid w:val="009D06DE"/>
    <w:rsid w:val="009D07F9"/>
    <w:rsid w:val="009D0E39"/>
    <w:rsid w:val="009D132C"/>
    <w:rsid w:val="009D16A3"/>
    <w:rsid w:val="009D1877"/>
    <w:rsid w:val="009D1A97"/>
    <w:rsid w:val="009D1C6A"/>
    <w:rsid w:val="009D1E7F"/>
    <w:rsid w:val="009D2140"/>
    <w:rsid w:val="009D21D8"/>
    <w:rsid w:val="009D2250"/>
    <w:rsid w:val="009D2335"/>
    <w:rsid w:val="009D243A"/>
    <w:rsid w:val="009D24B6"/>
    <w:rsid w:val="009D28F6"/>
    <w:rsid w:val="009D2900"/>
    <w:rsid w:val="009D2993"/>
    <w:rsid w:val="009D2A4D"/>
    <w:rsid w:val="009D2A71"/>
    <w:rsid w:val="009D2CA7"/>
    <w:rsid w:val="009D32F9"/>
    <w:rsid w:val="009D38B8"/>
    <w:rsid w:val="009D3979"/>
    <w:rsid w:val="009D3A5A"/>
    <w:rsid w:val="009D4063"/>
    <w:rsid w:val="009D4268"/>
    <w:rsid w:val="009D43C8"/>
    <w:rsid w:val="009D45B5"/>
    <w:rsid w:val="009D46CC"/>
    <w:rsid w:val="009D48E9"/>
    <w:rsid w:val="009D4BA7"/>
    <w:rsid w:val="009D513C"/>
    <w:rsid w:val="009D51C6"/>
    <w:rsid w:val="009D5389"/>
    <w:rsid w:val="009D54AA"/>
    <w:rsid w:val="009D54B9"/>
    <w:rsid w:val="009D56B9"/>
    <w:rsid w:val="009D58E9"/>
    <w:rsid w:val="009D5B4C"/>
    <w:rsid w:val="009D5C46"/>
    <w:rsid w:val="009D60E5"/>
    <w:rsid w:val="009D64E0"/>
    <w:rsid w:val="009D65D3"/>
    <w:rsid w:val="009D6656"/>
    <w:rsid w:val="009D66B6"/>
    <w:rsid w:val="009D67C5"/>
    <w:rsid w:val="009D67F6"/>
    <w:rsid w:val="009D6B88"/>
    <w:rsid w:val="009D6CD2"/>
    <w:rsid w:val="009D6FC2"/>
    <w:rsid w:val="009D70CC"/>
    <w:rsid w:val="009D7205"/>
    <w:rsid w:val="009D7727"/>
    <w:rsid w:val="009D797E"/>
    <w:rsid w:val="009D7CF3"/>
    <w:rsid w:val="009D7D69"/>
    <w:rsid w:val="009D7DC9"/>
    <w:rsid w:val="009D7F03"/>
    <w:rsid w:val="009E0023"/>
    <w:rsid w:val="009E0386"/>
    <w:rsid w:val="009E0405"/>
    <w:rsid w:val="009E045C"/>
    <w:rsid w:val="009E0780"/>
    <w:rsid w:val="009E07CB"/>
    <w:rsid w:val="009E10A7"/>
    <w:rsid w:val="009E12F3"/>
    <w:rsid w:val="009E142B"/>
    <w:rsid w:val="009E14C7"/>
    <w:rsid w:val="009E156C"/>
    <w:rsid w:val="009E1BCD"/>
    <w:rsid w:val="009E1C5A"/>
    <w:rsid w:val="009E1D52"/>
    <w:rsid w:val="009E2026"/>
    <w:rsid w:val="009E203A"/>
    <w:rsid w:val="009E20EF"/>
    <w:rsid w:val="009E23C3"/>
    <w:rsid w:val="009E2CC1"/>
    <w:rsid w:val="009E2D59"/>
    <w:rsid w:val="009E2DCD"/>
    <w:rsid w:val="009E2EC1"/>
    <w:rsid w:val="009E37A6"/>
    <w:rsid w:val="009E3959"/>
    <w:rsid w:val="009E399E"/>
    <w:rsid w:val="009E41E9"/>
    <w:rsid w:val="009E43C5"/>
    <w:rsid w:val="009E4408"/>
    <w:rsid w:val="009E4434"/>
    <w:rsid w:val="009E448C"/>
    <w:rsid w:val="009E4925"/>
    <w:rsid w:val="009E4A18"/>
    <w:rsid w:val="009E4A19"/>
    <w:rsid w:val="009E4BF9"/>
    <w:rsid w:val="009E4C11"/>
    <w:rsid w:val="009E4D19"/>
    <w:rsid w:val="009E4D6A"/>
    <w:rsid w:val="009E4E2D"/>
    <w:rsid w:val="009E517C"/>
    <w:rsid w:val="009E54C4"/>
    <w:rsid w:val="009E561B"/>
    <w:rsid w:val="009E5800"/>
    <w:rsid w:val="009E5BB0"/>
    <w:rsid w:val="009E5DC8"/>
    <w:rsid w:val="009E5DF0"/>
    <w:rsid w:val="009E6011"/>
    <w:rsid w:val="009E603D"/>
    <w:rsid w:val="009E6212"/>
    <w:rsid w:val="009E66FB"/>
    <w:rsid w:val="009E675F"/>
    <w:rsid w:val="009E6A0E"/>
    <w:rsid w:val="009E6A99"/>
    <w:rsid w:val="009E6C18"/>
    <w:rsid w:val="009E6C41"/>
    <w:rsid w:val="009E6D9B"/>
    <w:rsid w:val="009E7312"/>
    <w:rsid w:val="009E73B2"/>
    <w:rsid w:val="009E77BE"/>
    <w:rsid w:val="009E79D3"/>
    <w:rsid w:val="009F0078"/>
    <w:rsid w:val="009F00FD"/>
    <w:rsid w:val="009F0355"/>
    <w:rsid w:val="009F0546"/>
    <w:rsid w:val="009F05F3"/>
    <w:rsid w:val="009F0B19"/>
    <w:rsid w:val="009F0E98"/>
    <w:rsid w:val="009F10C7"/>
    <w:rsid w:val="009F10CB"/>
    <w:rsid w:val="009F131F"/>
    <w:rsid w:val="009F13C3"/>
    <w:rsid w:val="009F1533"/>
    <w:rsid w:val="009F195B"/>
    <w:rsid w:val="009F1971"/>
    <w:rsid w:val="009F1A43"/>
    <w:rsid w:val="009F1F29"/>
    <w:rsid w:val="009F2384"/>
    <w:rsid w:val="009F2698"/>
    <w:rsid w:val="009F27EF"/>
    <w:rsid w:val="009F2BC3"/>
    <w:rsid w:val="009F2E53"/>
    <w:rsid w:val="009F2E6D"/>
    <w:rsid w:val="009F2FA9"/>
    <w:rsid w:val="009F30C3"/>
    <w:rsid w:val="009F3251"/>
    <w:rsid w:val="009F33ED"/>
    <w:rsid w:val="009F36CE"/>
    <w:rsid w:val="009F3CDD"/>
    <w:rsid w:val="009F3F8D"/>
    <w:rsid w:val="009F44AE"/>
    <w:rsid w:val="009F46F8"/>
    <w:rsid w:val="009F47D3"/>
    <w:rsid w:val="009F49C5"/>
    <w:rsid w:val="009F4AB0"/>
    <w:rsid w:val="009F4AD3"/>
    <w:rsid w:val="009F4B7B"/>
    <w:rsid w:val="009F5171"/>
    <w:rsid w:val="009F5208"/>
    <w:rsid w:val="009F5288"/>
    <w:rsid w:val="009F5303"/>
    <w:rsid w:val="009F5338"/>
    <w:rsid w:val="009F5E6D"/>
    <w:rsid w:val="009F60E1"/>
    <w:rsid w:val="009F66DA"/>
    <w:rsid w:val="009F670A"/>
    <w:rsid w:val="009F6763"/>
    <w:rsid w:val="009F67B7"/>
    <w:rsid w:val="009F6958"/>
    <w:rsid w:val="009F6BF2"/>
    <w:rsid w:val="009F6C76"/>
    <w:rsid w:val="009F6F51"/>
    <w:rsid w:val="009F6FF6"/>
    <w:rsid w:val="009F74E5"/>
    <w:rsid w:val="009F75A1"/>
    <w:rsid w:val="009F7807"/>
    <w:rsid w:val="009F79C7"/>
    <w:rsid w:val="009F7E41"/>
    <w:rsid w:val="009F7F3F"/>
    <w:rsid w:val="009F7FFB"/>
    <w:rsid w:val="00A00005"/>
    <w:rsid w:val="00A00176"/>
    <w:rsid w:val="00A006E5"/>
    <w:rsid w:val="00A00AF7"/>
    <w:rsid w:val="00A010F9"/>
    <w:rsid w:val="00A01145"/>
    <w:rsid w:val="00A015E2"/>
    <w:rsid w:val="00A017B8"/>
    <w:rsid w:val="00A01A3C"/>
    <w:rsid w:val="00A01F3D"/>
    <w:rsid w:val="00A023A1"/>
    <w:rsid w:val="00A024B8"/>
    <w:rsid w:val="00A024CD"/>
    <w:rsid w:val="00A02503"/>
    <w:rsid w:val="00A02779"/>
    <w:rsid w:val="00A027DB"/>
    <w:rsid w:val="00A0295E"/>
    <w:rsid w:val="00A02F47"/>
    <w:rsid w:val="00A034DA"/>
    <w:rsid w:val="00A037E3"/>
    <w:rsid w:val="00A03A07"/>
    <w:rsid w:val="00A03A69"/>
    <w:rsid w:val="00A03E68"/>
    <w:rsid w:val="00A03F57"/>
    <w:rsid w:val="00A04475"/>
    <w:rsid w:val="00A047B4"/>
    <w:rsid w:val="00A0541C"/>
    <w:rsid w:val="00A059B2"/>
    <w:rsid w:val="00A05C3B"/>
    <w:rsid w:val="00A05C4A"/>
    <w:rsid w:val="00A05E24"/>
    <w:rsid w:val="00A0631C"/>
    <w:rsid w:val="00A06624"/>
    <w:rsid w:val="00A06A0E"/>
    <w:rsid w:val="00A06B58"/>
    <w:rsid w:val="00A06B68"/>
    <w:rsid w:val="00A06B89"/>
    <w:rsid w:val="00A06DD1"/>
    <w:rsid w:val="00A0721C"/>
    <w:rsid w:val="00A07758"/>
    <w:rsid w:val="00A07816"/>
    <w:rsid w:val="00A10A24"/>
    <w:rsid w:val="00A10A7D"/>
    <w:rsid w:val="00A10B73"/>
    <w:rsid w:val="00A10C29"/>
    <w:rsid w:val="00A10FF7"/>
    <w:rsid w:val="00A113AB"/>
    <w:rsid w:val="00A11542"/>
    <w:rsid w:val="00A1174C"/>
    <w:rsid w:val="00A11898"/>
    <w:rsid w:val="00A118E3"/>
    <w:rsid w:val="00A11C42"/>
    <w:rsid w:val="00A11D60"/>
    <w:rsid w:val="00A11EAD"/>
    <w:rsid w:val="00A12479"/>
    <w:rsid w:val="00A124F4"/>
    <w:rsid w:val="00A125B6"/>
    <w:rsid w:val="00A12A77"/>
    <w:rsid w:val="00A12C94"/>
    <w:rsid w:val="00A12CFD"/>
    <w:rsid w:val="00A12D9B"/>
    <w:rsid w:val="00A12DF4"/>
    <w:rsid w:val="00A13659"/>
    <w:rsid w:val="00A136F0"/>
    <w:rsid w:val="00A136F6"/>
    <w:rsid w:val="00A13947"/>
    <w:rsid w:val="00A13E19"/>
    <w:rsid w:val="00A1428A"/>
    <w:rsid w:val="00A14353"/>
    <w:rsid w:val="00A143CD"/>
    <w:rsid w:val="00A1473D"/>
    <w:rsid w:val="00A1496C"/>
    <w:rsid w:val="00A14B08"/>
    <w:rsid w:val="00A14CAB"/>
    <w:rsid w:val="00A14F27"/>
    <w:rsid w:val="00A1510D"/>
    <w:rsid w:val="00A15120"/>
    <w:rsid w:val="00A15264"/>
    <w:rsid w:val="00A152A9"/>
    <w:rsid w:val="00A155B8"/>
    <w:rsid w:val="00A15721"/>
    <w:rsid w:val="00A15C8B"/>
    <w:rsid w:val="00A15F5F"/>
    <w:rsid w:val="00A15FD4"/>
    <w:rsid w:val="00A16064"/>
    <w:rsid w:val="00A16161"/>
    <w:rsid w:val="00A16172"/>
    <w:rsid w:val="00A1670A"/>
    <w:rsid w:val="00A16777"/>
    <w:rsid w:val="00A169D4"/>
    <w:rsid w:val="00A16BF0"/>
    <w:rsid w:val="00A16DBB"/>
    <w:rsid w:val="00A16ED3"/>
    <w:rsid w:val="00A16F78"/>
    <w:rsid w:val="00A17228"/>
    <w:rsid w:val="00A172DF"/>
    <w:rsid w:val="00A17447"/>
    <w:rsid w:val="00A1779F"/>
    <w:rsid w:val="00A2030C"/>
    <w:rsid w:val="00A2038D"/>
    <w:rsid w:val="00A205D6"/>
    <w:rsid w:val="00A2079C"/>
    <w:rsid w:val="00A20A65"/>
    <w:rsid w:val="00A20BAD"/>
    <w:rsid w:val="00A20E48"/>
    <w:rsid w:val="00A21378"/>
    <w:rsid w:val="00A21439"/>
    <w:rsid w:val="00A21531"/>
    <w:rsid w:val="00A21551"/>
    <w:rsid w:val="00A2167B"/>
    <w:rsid w:val="00A217BE"/>
    <w:rsid w:val="00A21D4E"/>
    <w:rsid w:val="00A21FC4"/>
    <w:rsid w:val="00A220A5"/>
    <w:rsid w:val="00A22430"/>
    <w:rsid w:val="00A22746"/>
    <w:rsid w:val="00A2278D"/>
    <w:rsid w:val="00A229A9"/>
    <w:rsid w:val="00A229AA"/>
    <w:rsid w:val="00A23852"/>
    <w:rsid w:val="00A23A46"/>
    <w:rsid w:val="00A23AA5"/>
    <w:rsid w:val="00A23CC9"/>
    <w:rsid w:val="00A23CDB"/>
    <w:rsid w:val="00A23D3C"/>
    <w:rsid w:val="00A23D54"/>
    <w:rsid w:val="00A240FF"/>
    <w:rsid w:val="00A242E0"/>
    <w:rsid w:val="00A246DB"/>
    <w:rsid w:val="00A24702"/>
    <w:rsid w:val="00A24B40"/>
    <w:rsid w:val="00A24CAF"/>
    <w:rsid w:val="00A24D9C"/>
    <w:rsid w:val="00A250A1"/>
    <w:rsid w:val="00A25354"/>
    <w:rsid w:val="00A256BB"/>
    <w:rsid w:val="00A2589B"/>
    <w:rsid w:val="00A25969"/>
    <w:rsid w:val="00A25F1A"/>
    <w:rsid w:val="00A25F3E"/>
    <w:rsid w:val="00A26D95"/>
    <w:rsid w:val="00A26DC3"/>
    <w:rsid w:val="00A26DD5"/>
    <w:rsid w:val="00A26EE5"/>
    <w:rsid w:val="00A27020"/>
    <w:rsid w:val="00A27058"/>
    <w:rsid w:val="00A270E2"/>
    <w:rsid w:val="00A2716E"/>
    <w:rsid w:val="00A2797B"/>
    <w:rsid w:val="00A27A3F"/>
    <w:rsid w:val="00A27A66"/>
    <w:rsid w:val="00A3014D"/>
    <w:rsid w:val="00A304C2"/>
    <w:rsid w:val="00A3087F"/>
    <w:rsid w:val="00A308B0"/>
    <w:rsid w:val="00A3099A"/>
    <w:rsid w:val="00A30A8A"/>
    <w:rsid w:val="00A30BE0"/>
    <w:rsid w:val="00A30FE0"/>
    <w:rsid w:val="00A31032"/>
    <w:rsid w:val="00A31151"/>
    <w:rsid w:val="00A3117A"/>
    <w:rsid w:val="00A312F7"/>
    <w:rsid w:val="00A313E6"/>
    <w:rsid w:val="00A31413"/>
    <w:rsid w:val="00A31689"/>
    <w:rsid w:val="00A3174E"/>
    <w:rsid w:val="00A31842"/>
    <w:rsid w:val="00A318E1"/>
    <w:rsid w:val="00A31AA5"/>
    <w:rsid w:val="00A31CAB"/>
    <w:rsid w:val="00A32063"/>
    <w:rsid w:val="00A3251B"/>
    <w:rsid w:val="00A325C3"/>
    <w:rsid w:val="00A32685"/>
    <w:rsid w:val="00A32989"/>
    <w:rsid w:val="00A32CD1"/>
    <w:rsid w:val="00A32F9C"/>
    <w:rsid w:val="00A33098"/>
    <w:rsid w:val="00A3346B"/>
    <w:rsid w:val="00A33B0F"/>
    <w:rsid w:val="00A33B6C"/>
    <w:rsid w:val="00A33CDF"/>
    <w:rsid w:val="00A3420F"/>
    <w:rsid w:val="00A347C4"/>
    <w:rsid w:val="00A3481F"/>
    <w:rsid w:val="00A35103"/>
    <w:rsid w:val="00A35604"/>
    <w:rsid w:val="00A3577C"/>
    <w:rsid w:val="00A35998"/>
    <w:rsid w:val="00A35A4B"/>
    <w:rsid w:val="00A35C59"/>
    <w:rsid w:val="00A35EA2"/>
    <w:rsid w:val="00A35FF5"/>
    <w:rsid w:val="00A36040"/>
    <w:rsid w:val="00A36368"/>
    <w:rsid w:val="00A363E9"/>
    <w:rsid w:val="00A3696C"/>
    <w:rsid w:val="00A36A0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40B67"/>
    <w:rsid w:val="00A40D0D"/>
    <w:rsid w:val="00A40F19"/>
    <w:rsid w:val="00A410D4"/>
    <w:rsid w:val="00A411C7"/>
    <w:rsid w:val="00A41D84"/>
    <w:rsid w:val="00A41E23"/>
    <w:rsid w:val="00A41F61"/>
    <w:rsid w:val="00A41FAF"/>
    <w:rsid w:val="00A42169"/>
    <w:rsid w:val="00A4230F"/>
    <w:rsid w:val="00A42C4A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3B1"/>
    <w:rsid w:val="00A45529"/>
    <w:rsid w:val="00A4568A"/>
    <w:rsid w:val="00A457B2"/>
    <w:rsid w:val="00A46319"/>
    <w:rsid w:val="00A463F6"/>
    <w:rsid w:val="00A467AF"/>
    <w:rsid w:val="00A467B0"/>
    <w:rsid w:val="00A46E16"/>
    <w:rsid w:val="00A472CB"/>
    <w:rsid w:val="00A47481"/>
    <w:rsid w:val="00A474F4"/>
    <w:rsid w:val="00A4750F"/>
    <w:rsid w:val="00A4783A"/>
    <w:rsid w:val="00A47B3C"/>
    <w:rsid w:val="00A47F9A"/>
    <w:rsid w:val="00A50276"/>
    <w:rsid w:val="00A504EB"/>
    <w:rsid w:val="00A50733"/>
    <w:rsid w:val="00A50766"/>
    <w:rsid w:val="00A50832"/>
    <w:rsid w:val="00A5139C"/>
    <w:rsid w:val="00A51E16"/>
    <w:rsid w:val="00A51E94"/>
    <w:rsid w:val="00A51F2B"/>
    <w:rsid w:val="00A51F5E"/>
    <w:rsid w:val="00A5201D"/>
    <w:rsid w:val="00A5202B"/>
    <w:rsid w:val="00A52197"/>
    <w:rsid w:val="00A521AE"/>
    <w:rsid w:val="00A5243C"/>
    <w:rsid w:val="00A52527"/>
    <w:rsid w:val="00A525A2"/>
    <w:rsid w:val="00A528C8"/>
    <w:rsid w:val="00A52AB3"/>
    <w:rsid w:val="00A52C29"/>
    <w:rsid w:val="00A52CCD"/>
    <w:rsid w:val="00A52E73"/>
    <w:rsid w:val="00A5333F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88"/>
    <w:rsid w:val="00A53FC5"/>
    <w:rsid w:val="00A5408A"/>
    <w:rsid w:val="00A542BE"/>
    <w:rsid w:val="00A543CF"/>
    <w:rsid w:val="00A5443E"/>
    <w:rsid w:val="00A545DE"/>
    <w:rsid w:val="00A545FC"/>
    <w:rsid w:val="00A545FF"/>
    <w:rsid w:val="00A546F0"/>
    <w:rsid w:val="00A548E8"/>
    <w:rsid w:val="00A54AFE"/>
    <w:rsid w:val="00A54B47"/>
    <w:rsid w:val="00A54B8C"/>
    <w:rsid w:val="00A54CF5"/>
    <w:rsid w:val="00A54E58"/>
    <w:rsid w:val="00A55154"/>
    <w:rsid w:val="00A553CE"/>
    <w:rsid w:val="00A556A0"/>
    <w:rsid w:val="00A558B2"/>
    <w:rsid w:val="00A55AAD"/>
    <w:rsid w:val="00A55BE7"/>
    <w:rsid w:val="00A55CAC"/>
    <w:rsid w:val="00A564CA"/>
    <w:rsid w:val="00A5654D"/>
    <w:rsid w:val="00A56563"/>
    <w:rsid w:val="00A565E2"/>
    <w:rsid w:val="00A56A5B"/>
    <w:rsid w:val="00A56BB9"/>
    <w:rsid w:val="00A570D3"/>
    <w:rsid w:val="00A570FA"/>
    <w:rsid w:val="00A57855"/>
    <w:rsid w:val="00A57892"/>
    <w:rsid w:val="00A57B65"/>
    <w:rsid w:val="00A57C5A"/>
    <w:rsid w:val="00A57D4D"/>
    <w:rsid w:val="00A57D8C"/>
    <w:rsid w:val="00A61437"/>
    <w:rsid w:val="00A61C92"/>
    <w:rsid w:val="00A62049"/>
    <w:rsid w:val="00A621FF"/>
    <w:rsid w:val="00A626BF"/>
    <w:rsid w:val="00A62855"/>
    <w:rsid w:val="00A628F0"/>
    <w:rsid w:val="00A62942"/>
    <w:rsid w:val="00A62D93"/>
    <w:rsid w:val="00A62FEF"/>
    <w:rsid w:val="00A63128"/>
    <w:rsid w:val="00A633B6"/>
    <w:rsid w:val="00A636F0"/>
    <w:rsid w:val="00A638B9"/>
    <w:rsid w:val="00A63D8E"/>
    <w:rsid w:val="00A63E4E"/>
    <w:rsid w:val="00A64979"/>
    <w:rsid w:val="00A64BAA"/>
    <w:rsid w:val="00A64C1C"/>
    <w:rsid w:val="00A64C89"/>
    <w:rsid w:val="00A6563B"/>
    <w:rsid w:val="00A65A84"/>
    <w:rsid w:val="00A65DCD"/>
    <w:rsid w:val="00A66152"/>
    <w:rsid w:val="00A6641C"/>
    <w:rsid w:val="00A6646D"/>
    <w:rsid w:val="00A666FE"/>
    <w:rsid w:val="00A66C2E"/>
    <w:rsid w:val="00A66F91"/>
    <w:rsid w:val="00A671DC"/>
    <w:rsid w:val="00A67460"/>
    <w:rsid w:val="00A67783"/>
    <w:rsid w:val="00A67801"/>
    <w:rsid w:val="00A6799D"/>
    <w:rsid w:val="00A679AE"/>
    <w:rsid w:val="00A67C0B"/>
    <w:rsid w:val="00A67D27"/>
    <w:rsid w:val="00A67D65"/>
    <w:rsid w:val="00A67E1B"/>
    <w:rsid w:val="00A70227"/>
    <w:rsid w:val="00A70295"/>
    <w:rsid w:val="00A705CB"/>
    <w:rsid w:val="00A70627"/>
    <w:rsid w:val="00A70A73"/>
    <w:rsid w:val="00A70A76"/>
    <w:rsid w:val="00A70DF7"/>
    <w:rsid w:val="00A710A3"/>
    <w:rsid w:val="00A726A1"/>
    <w:rsid w:val="00A72802"/>
    <w:rsid w:val="00A72919"/>
    <w:rsid w:val="00A72A2B"/>
    <w:rsid w:val="00A72C42"/>
    <w:rsid w:val="00A72EF8"/>
    <w:rsid w:val="00A734C3"/>
    <w:rsid w:val="00A73554"/>
    <w:rsid w:val="00A735EE"/>
    <w:rsid w:val="00A739E4"/>
    <w:rsid w:val="00A739E7"/>
    <w:rsid w:val="00A73A61"/>
    <w:rsid w:val="00A73A69"/>
    <w:rsid w:val="00A73A7A"/>
    <w:rsid w:val="00A73C53"/>
    <w:rsid w:val="00A73D42"/>
    <w:rsid w:val="00A741CC"/>
    <w:rsid w:val="00A74461"/>
    <w:rsid w:val="00A7485E"/>
    <w:rsid w:val="00A74936"/>
    <w:rsid w:val="00A74A24"/>
    <w:rsid w:val="00A74BC5"/>
    <w:rsid w:val="00A75111"/>
    <w:rsid w:val="00A751B0"/>
    <w:rsid w:val="00A75398"/>
    <w:rsid w:val="00A75509"/>
    <w:rsid w:val="00A75647"/>
    <w:rsid w:val="00A756B7"/>
    <w:rsid w:val="00A762AC"/>
    <w:rsid w:val="00A7630B"/>
    <w:rsid w:val="00A76AC4"/>
    <w:rsid w:val="00A76D41"/>
    <w:rsid w:val="00A76D84"/>
    <w:rsid w:val="00A76DC3"/>
    <w:rsid w:val="00A77149"/>
    <w:rsid w:val="00A77409"/>
    <w:rsid w:val="00A77548"/>
    <w:rsid w:val="00A775F1"/>
    <w:rsid w:val="00A776DE"/>
    <w:rsid w:val="00A77A10"/>
    <w:rsid w:val="00A80179"/>
    <w:rsid w:val="00A80394"/>
    <w:rsid w:val="00A80490"/>
    <w:rsid w:val="00A80509"/>
    <w:rsid w:val="00A80639"/>
    <w:rsid w:val="00A806CB"/>
    <w:rsid w:val="00A81265"/>
    <w:rsid w:val="00A81724"/>
    <w:rsid w:val="00A81995"/>
    <w:rsid w:val="00A81B73"/>
    <w:rsid w:val="00A821C8"/>
    <w:rsid w:val="00A82299"/>
    <w:rsid w:val="00A82393"/>
    <w:rsid w:val="00A82458"/>
    <w:rsid w:val="00A8252B"/>
    <w:rsid w:val="00A8267A"/>
    <w:rsid w:val="00A827C5"/>
    <w:rsid w:val="00A829C6"/>
    <w:rsid w:val="00A82DEF"/>
    <w:rsid w:val="00A8305C"/>
    <w:rsid w:val="00A834F3"/>
    <w:rsid w:val="00A835D4"/>
    <w:rsid w:val="00A836ED"/>
    <w:rsid w:val="00A8395E"/>
    <w:rsid w:val="00A83E33"/>
    <w:rsid w:val="00A83F97"/>
    <w:rsid w:val="00A840AD"/>
    <w:rsid w:val="00A841F4"/>
    <w:rsid w:val="00A8454E"/>
    <w:rsid w:val="00A8485E"/>
    <w:rsid w:val="00A84C6C"/>
    <w:rsid w:val="00A84FB8"/>
    <w:rsid w:val="00A852DD"/>
    <w:rsid w:val="00A8530D"/>
    <w:rsid w:val="00A853A4"/>
    <w:rsid w:val="00A85A72"/>
    <w:rsid w:val="00A85AEF"/>
    <w:rsid w:val="00A85F81"/>
    <w:rsid w:val="00A860C0"/>
    <w:rsid w:val="00A86186"/>
    <w:rsid w:val="00A86722"/>
    <w:rsid w:val="00A86BCC"/>
    <w:rsid w:val="00A86C1B"/>
    <w:rsid w:val="00A872E1"/>
    <w:rsid w:val="00A87D01"/>
    <w:rsid w:val="00A87D46"/>
    <w:rsid w:val="00A90552"/>
    <w:rsid w:val="00A90604"/>
    <w:rsid w:val="00A908C8"/>
    <w:rsid w:val="00A90A13"/>
    <w:rsid w:val="00A90A2E"/>
    <w:rsid w:val="00A90B50"/>
    <w:rsid w:val="00A910E3"/>
    <w:rsid w:val="00A91363"/>
    <w:rsid w:val="00A913D8"/>
    <w:rsid w:val="00A9162A"/>
    <w:rsid w:val="00A91801"/>
    <w:rsid w:val="00A919FC"/>
    <w:rsid w:val="00A920E9"/>
    <w:rsid w:val="00A921AF"/>
    <w:rsid w:val="00A9235A"/>
    <w:rsid w:val="00A923C1"/>
    <w:rsid w:val="00A92686"/>
    <w:rsid w:val="00A92EA7"/>
    <w:rsid w:val="00A931AA"/>
    <w:rsid w:val="00A938C1"/>
    <w:rsid w:val="00A93B63"/>
    <w:rsid w:val="00A93C94"/>
    <w:rsid w:val="00A93CB8"/>
    <w:rsid w:val="00A9402A"/>
    <w:rsid w:val="00A94600"/>
    <w:rsid w:val="00A9476E"/>
    <w:rsid w:val="00A947B5"/>
    <w:rsid w:val="00A954BA"/>
    <w:rsid w:val="00A9550F"/>
    <w:rsid w:val="00A955D8"/>
    <w:rsid w:val="00A957A6"/>
    <w:rsid w:val="00A963A1"/>
    <w:rsid w:val="00A9690C"/>
    <w:rsid w:val="00A96BBF"/>
    <w:rsid w:val="00A96C48"/>
    <w:rsid w:val="00A96DF0"/>
    <w:rsid w:val="00A96F14"/>
    <w:rsid w:val="00A977E0"/>
    <w:rsid w:val="00A97911"/>
    <w:rsid w:val="00A97AE4"/>
    <w:rsid w:val="00A97CAC"/>
    <w:rsid w:val="00A97DB6"/>
    <w:rsid w:val="00AA0068"/>
    <w:rsid w:val="00AA0081"/>
    <w:rsid w:val="00AA0810"/>
    <w:rsid w:val="00AA0AB3"/>
    <w:rsid w:val="00AA0F0C"/>
    <w:rsid w:val="00AA0FA0"/>
    <w:rsid w:val="00AA0FA9"/>
    <w:rsid w:val="00AA1095"/>
    <w:rsid w:val="00AA183C"/>
    <w:rsid w:val="00AA199B"/>
    <w:rsid w:val="00AA201E"/>
    <w:rsid w:val="00AA2133"/>
    <w:rsid w:val="00AA21C8"/>
    <w:rsid w:val="00AA2427"/>
    <w:rsid w:val="00AA2669"/>
    <w:rsid w:val="00AA2752"/>
    <w:rsid w:val="00AA2759"/>
    <w:rsid w:val="00AA2A16"/>
    <w:rsid w:val="00AA2A98"/>
    <w:rsid w:val="00AA3152"/>
    <w:rsid w:val="00AA31BE"/>
    <w:rsid w:val="00AA3435"/>
    <w:rsid w:val="00AA3496"/>
    <w:rsid w:val="00AA3557"/>
    <w:rsid w:val="00AA359C"/>
    <w:rsid w:val="00AA3752"/>
    <w:rsid w:val="00AA384B"/>
    <w:rsid w:val="00AA3950"/>
    <w:rsid w:val="00AA3B0C"/>
    <w:rsid w:val="00AA3C6A"/>
    <w:rsid w:val="00AA3CBB"/>
    <w:rsid w:val="00AA3DD7"/>
    <w:rsid w:val="00AA3EEE"/>
    <w:rsid w:val="00AA438B"/>
    <w:rsid w:val="00AA4A86"/>
    <w:rsid w:val="00AA4A9C"/>
    <w:rsid w:val="00AA4AE3"/>
    <w:rsid w:val="00AA4BC3"/>
    <w:rsid w:val="00AA4E62"/>
    <w:rsid w:val="00AA4EA5"/>
    <w:rsid w:val="00AA50F1"/>
    <w:rsid w:val="00AA540F"/>
    <w:rsid w:val="00AA55C6"/>
    <w:rsid w:val="00AA5788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71A1"/>
    <w:rsid w:val="00AA71F2"/>
    <w:rsid w:val="00AA7431"/>
    <w:rsid w:val="00AA75F0"/>
    <w:rsid w:val="00AA77ED"/>
    <w:rsid w:val="00AA7BE1"/>
    <w:rsid w:val="00AA7EE6"/>
    <w:rsid w:val="00AA7FED"/>
    <w:rsid w:val="00AB0182"/>
    <w:rsid w:val="00AB0811"/>
    <w:rsid w:val="00AB08EC"/>
    <w:rsid w:val="00AB0E93"/>
    <w:rsid w:val="00AB0F6C"/>
    <w:rsid w:val="00AB1565"/>
    <w:rsid w:val="00AB19D2"/>
    <w:rsid w:val="00AB1C0E"/>
    <w:rsid w:val="00AB1CE8"/>
    <w:rsid w:val="00AB22A2"/>
    <w:rsid w:val="00AB2612"/>
    <w:rsid w:val="00AB26BB"/>
    <w:rsid w:val="00AB2869"/>
    <w:rsid w:val="00AB2AA9"/>
    <w:rsid w:val="00AB2B27"/>
    <w:rsid w:val="00AB2D81"/>
    <w:rsid w:val="00AB2F3F"/>
    <w:rsid w:val="00AB33AD"/>
    <w:rsid w:val="00AB3442"/>
    <w:rsid w:val="00AB39A5"/>
    <w:rsid w:val="00AB39BA"/>
    <w:rsid w:val="00AB3AA5"/>
    <w:rsid w:val="00AB3D9B"/>
    <w:rsid w:val="00AB3DF3"/>
    <w:rsid w:val="00AB3ED0"/>
    <w:rsid w:val="00AB4279"/>
    <w:rsid w:val="00AB44C4"/>
    <w:rsid w:val="00AB4534"/>
    <w:rsid w:val="00AB46EC"/>
    <w:rsid w:val="00AB4D28"/>
    <w:rsid w:val="00AB4EEF"/>
    <w:rsid w:val="00AB4F56"/>
    <w:rsid w:val="00AB51B9"/>
    <w:rsid w:val="00AB51EC"/>
    <w:rsid w:val="00AB5310"/>
    <w:rsid w:val="00AB5590"/>
    <w:rsid w:val="00AB56AC"/>
    <w:rsid w:val="00AB574A"/>
    <w:rsid w:val="00AB58FA"/>
    <w:rsid w:val="00AB59EC"/>
    <w:rsid w:val="00AB5A11"/>
    <w:rsid w:val="00AB5A3B"/>
    <w:rsid w:val="00AB5AA9"/>
    <w:rsid w:val="00AB5B42"/>
    <w:rsid w:val="00AB62C8"/>
    <w:rsid w:val="00AB63C2"/>
    <w:rsid w:val="00AB6404"/>
    <w:rsid w:val="00AB654C"/>
    <w:rsid w:val="00AB6842"/>
    <w:rsid w:val="00AB6A8A"/>
    <w:rsid w:val="00AB6B91"/>
    <w:rsid w:val="00AB6C92"/>
    <w:rsid w:val="00AB70E3"/>
    <w:rsid w:val="00AB724B"/>
    <w:rsid w:val="00AB73B9"/>
    <w:rsid w:val="00AB74BD"/>
    <w:rsid w:val="00AB7502"/>
    <w:rsid w:val="00AB79BB"/>
    <w:rsid w:val="00AB7A18"/>
    <w:rsid w:val="00AB7A1C"/>
    <w:rsid w:val="00AB7A3F"/>
    <w:rsid w:val="00AB7AC3"/>
    <w:rsid w:val="00AB7BF0"/>
    <w:rsid w:val="00AB7DC2"/>
    <w:rsid w:val="00AB7F7E"/>
    <w:rsid w:val="00AC049F"/>
    <w:rsid w:val="00AC04BA"/>
    <w:rsid w:val="00AC0942"/>
    <w:rsid w:val="00AC09E6"/>
    <w:rsid w:val="00AC0AC7"/>
    <w:rsid w:val="00AC0FC5"/>
    <w:rsid w:val="00AC121C"/>
    <w:rsid w:val="00AC1551"/>
    <w:rsid w:val="00AC1785"/>
    <w:rsid w:val="00AC2803"/>
    <w:rsid w:val="00AC2A86"/>
    <w:rsid w:val="00AC2E64"/>
    <w:rsid w:val="00AC31EC"/>
    <w:rsid w:val="00AC324A"/>
    <w:rsid w:val="00AC356B"/>
    <w:rsid w:val="00AC369F"/>
    <w:rsid w:val="00AC3C3A"/>
    <w:rsid w:val="00AC3CB4"/>
    <w:rsid w:val="00AC42E4"/>
    <w:rsid w:val="00AC452D"/>
    <w:rsid w:val="00AC4541"/>
    <w:rsid w:val="00AC4658"/>
    <w:rsid w:val="00AC4A0B"/>
    <w:rsid w:val="00AC4A0D"/>
    <w:rsid w:val="00AC4AFC"/>
    <w:rsid w:val="00AC4EC1"/>
    <w:rsid w:val="00AC4F61"/>
    <w:rsid w:val="00AC505C"/>
    <w:rsid w:val="00AC523A"/>
    <w:rsid w:val="00AC53E2"/>
    <w:rsid w:val="00AC5647"/>
    <w:rsid w:val="00AC5673"/>
    <w:rsid w:val="00AC5843"/>
    <w:rsid w:val="00AC5995"/>
    <w:rsid w:val="00AC5CCE"/>
    <w:rsid w:val="00AC63B6"/>
    <w:rsid w:val="00AC6443"/>
    <w:rsid w:val="00AC6510"/>
    <w:rsid w:val="00AC6AA0"/>
    <w:rsid w:val="00AC6BCB"/>
    <w:rsid w:val="00AC6D94"/>
    <w:rsid w:val="00AC6DD5"/>
    <w:rsid w:val="00AC6ED8"/>
    <w:rsid w:val="00AC6EE4"/>
    <w:rsid w:val="00AC70E6"/>
    <w:rsid w:val="00AC74EA"/>
    <w:rsid w:val="00AC7698"/>
    <w:rsid w:val="00AC77AA"/>
    <w:rsid w:val="00AC7C63"/>
    <w:rsid w:val="00AD01E3"/>
    <w:rsid w:val="00AD0219"/>
    <w:rsid w:val="00AD074C"/>
    <w:rsid w:val="00AD07BC"/>
    <w:rsid w:val="00AD081F"/>
    <w:rsid w:val="00AD0911"/>
    <w:rsid w:val="00AD0C61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E6F"/>
    <w:rsid w:val="00AD1E7C"/>
    <w:rsid w:val="00AD1F07"/>
    <w:rsid w:val="00AD299A"/>
    <w:rsid w:val="00AD2D0A"/>
    <w:rsid w:val="00AD2E7D"/>
    <w:rsid w:val="00AD3173"/>
    <w:rsid w:val="00AD3D87"/>
    <w:rsid w:val="00AD3FD3"/>
    <w:rsid w:val="00AD445D"/>
    <w:rsid w:val="00AD490C"/>
    <w:rsid w:val="00AD49E5"/>
    <w:rsid w:val="00AD4A0C"/>
    <w:rsid w:val="00AD4AEB"/>
    <w:rsid w:val="00AD4C24"/>
    <w:rsid w:val="00AD4D26"/>
    <w:rsid w:val="00AD4DCD"/>
    <w:rsid w:val="00AD4ED4"/>
    <w:rsid w:val="00AD553D"/>
    <w:rsid w:val="00AD573E"/>
    <w:rsid w:val="00AD5798"/>
    <w:rsid w:val="00AD5D95"/>
    <w:rsid w:val="00AD5F7D"/>
    <w:rsid w:val="00AD603F"/>
    <w:rsid w:val="00AD6054"/>
    <w:rsid w:val="00AD606C"/>
    <w:rsid w:val="00AD62F9"/>
    <w:rsid w:val="00AD667B"/>
    <w:rsid w:val="00AD6887"/>
    <w:rsid w:val="00AD7061"/>
    <w:rsid w:val="00AD7120"/>
    <w:rsid w:val="00AD725C"/>
    <w:rsid w:val="00AD7426"/>
    <w:rsid w:val="00AD7813"/>
    <w:rsid w:val="00AD7B0C"/>
    <w:rsid w:val="00AD7BF8"/>
    <w:rsid w:val="00AD7E27"/>
    <w:rsid w:val="00AE0231"/>
    <w:rsid w:val="00AE033A"/>
    <w:rsid w:val="00AE07E3"/>
    <w:rsid w:val="00AE0831"/>
    <w:rsid w:val="00AE08CB"/>
    <w:rsid w:val="00AE098D"/>
    <w:rsid w:val="00AE0D0F"/>
    <w:rsid w:val="00AE100F"/>
    <w:rsid w:val="00AE11C6"/>
    <w:rsid w:val="00AE1475"/>
    <w:rsid w:val="00AE14BC"/>
    <w:rsid w:val="00AE16E8"/>
    <w:rsid w:val="00AE16EF"/>
    <w:rsid w:val="00AE1DAA"/>
    <w:rsid w:val="00AE1F8D"/>
    <w:rsid w:val="00AE208D"/>
    <w:rsid w:val="00AE2795"/>
    <w:rsid w:val="00AE28D5"/>
    <w:rsid w:val="00AE2AE0"/>
    <w:rsid w:val="00AE2C87"/>
    <w:rsid w:val="00AE2CFA"/>
    <w:rsid w:val="00AE3091"/>
    <w:rsid w:val="00AE3180"/>
    <w:rsid w:val="00AE351D"/>
    <w:rsid w:val="00AE387F"/>
    <w:rsid w:val="00AE39C6"/>
    <w:rsid w:val="00AE3CA7"/>
    <w:rsid w:val="00AE3FF8"/>
    <w:rsid w:val="00AE41FB"/>
    <w:rsid w:val="00AE427C"/>
    <w:rsid w:val="00AE4321"/>
    <w:rsid w:val="00AE47F4"/>
    <w:rsid w:val="00AE4DD5"/>
    <w:rsid w:val="00AE5211"/>
    <w:rsid w:val="00AE5A62"/>
    <w:rsid w:val="00AE5A65"/>
    <w:rsid w:val="00AE5BCD"/>
    <w:rsid w:val="00AE5E06"/>
    <w:rsid w:val="00AE5FDB"/>
    <w:rsid w:val="00AE60B1"/>
    <w:rsid w:val="00AE63BB"/>
    <w:rsid w:val="00AE6456"/>
    <w:rsid w:val="00AE64CF"/>
    <w:rsid w:val="00AE658A"/>
    <w:rsid w:val="00AE65DA"/>
    <w:rsid w:val="00AE6BCF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F0260"/>
    <w:rsid w:val="00AF06D7"/>
    <w:rsid w:val="00AF07AD"/>
    <w:rsid w:val="00AF0A5D"/>
    <w:rsid w:val="00AF0A67"/>
    <w:rsid w:val="00AF0BF5"/>
    <w:rsid w:val="00AF0D8A"/>
    <w:rsid w:val="00AF0DA3"/>
    <w:rsid w:val="00AF0E25"/>
    <w:rsid w:val="00AF122C"/>
    <w:rsid w:val="00AF1335"/>
    <w:rsid w:val="00AF15CD"/>
    <w:rsid w:val="00AF177A"/>
    <w:rsid w:val="00AF18C7"/>
    <w:rsid w:val="00AF18E0"/>
    <w:rsid w:val="00AF1B43"/>
    <w:rsid w:val="00AF1D64"/>
    <w:rsid w:val="00AF1E97"/>
    <w:rsid w:val="00AF249E"/>
    <w:rsid w:val="00AF256D"/>
    <w:rsid w:val="00AF2767"/>
    <w:rsid w:val="00AF2A31"/>
    <w:rsid w:val="00AF2B71"/>
    <w:rsid w:val="00AF2E8C"/>
    <w:rsid w:val="00AF301F"/>
    <w:rsid w:val="00AF3193"/>
    <w:rsid w:val="00AF367B"/>
    <w:rsid w:val="00AF3805"/>
    <w:rsid w:val="00AF3AB3"/>
    <w:rsid w:val="00AF3C3C"/>
    <w:rsid w:val="00AF3C88"/>
    <w:rsid w:val="00AF3CF6"/>
    <w:rsid w:val="00AF3D0F"/>
    <w:rsid w:val="00AF3D60"/>
    <w:rsid w:val="00AF4182"/>
    <w:rsid w:val="00AF4371"/>
    <w:rsid w:val="00AF49ED"/>
    <w:rsid w:val="00AF4EAD"/>
    <w:rsid w:val="00AF504D"/>
    <w:rsid w:val="00AF52D7"/>
    <w:rsid w:val="00AF543F"/>
    <w:rsid w:val="00AF5B24"/>
    <w:rsid w:val="00AF60CA"/>
    <w:rsid w:val="00AF60FA"/>
    <w:rsid w:val="00AF64E3"/>
    <w:rsid w:val="00AF6590"/>
    <w:rsid w:val="00AF6CD0"/>
    <w:rsid w:val="00AF6FBE"/>
    <w:rsid w:val="00AF730F"/>
    <w:rsid w:val="00AF7D14"/>
    <w:rsid w:val="00AF7F1A"/>
    <w:rsid w:val="00B00328"/>
    <w:rsid w:val="00B00480"/>
    <w:rsid w:val="00B00533"/>
    <w:rsid w:val="00B0055C"/>
    <w:rsid w:val="00B00667"/>
    <w:rsid w:val="00B00BF3"/>
    <w:rsid w:val="00B014A4"/>
    <w:rsid w:val="00B0152D"/>
    <w:rsid w:val="00B017BD"/>
    <w:rsid w:val="00B01801"/>
    <w:rsid w:val="00B01D89"/>
    <w:rsid w:val="00B020E7"/>
    <w:rsid w:val="00B02195"/>
    <w:rsid w:val="00B0220A"/>
    <w:rsid w:val="00B0247C"/>
    <w:rsid w:val="00B02650"/>
    <w:rsid w:val="00B02C13"/>
    <w:rsid w:val="00B02F04"/>
    <w:rsid w:val="00B0303E"/>
    <w:rsid w:val="00B0332C"/>
    <w:rsid w:val="00B0340B"/>
    <w:rsid w:val="00B036CE"/>
    <w:rsid w:val="00B03819"/>
    <w:rsid w:val="00B03AD9"/>
    <w:rsid w:val="00B03FE5"/>
    <w:rsid w:val="00B040D1"/>
    <w:rsid w:val="00B0426D"/>
    <w:rsid w:val="00B0441E"/>
    <w:rsid w:val="00B04429"/>
    <w:rsid w:val="00B0491A"/>
    <w:rsid w:val="00B04C0B"/>
    <w:rsid w:val="00B04EBD"/>
    <w:rsid w:val="00B04F9C"/>
    <w:rsid w:val="00B051B6"/>
    <w:rsid w:val="00B05237"/>
    <w:rsid w:val="00B05325"/>
    <w:rsid w:val="00B0581E"/>
    <w:rsid w:val="00B05975"/>
    <w:rsid w:val="00B05D9D"/>
    <w:rsid w:val="00B060AC"/>
    <w:rsid w:val="00B061E6"/>
    <w:rsid w:val="00B06272"/>
    <w:rsid w:val="00B0629F"/>
    <w:rsid w:val="00B064BA"/>
    <w:rsid w:val="00B064E7"/>
    <w:rsid w:val="00B06625"/>
    <w:rsid w:val="00B0680B"/>
    <w:rsid w:val="00B069EF"/>
    <w:rsid w:val="00B06C90"/>
    <w:rsid w:val="00B06E53"/>
    <w:rsid w:val="00B07297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5B2"/>
    <w:rsid w:val="00B10A26"/>
    <w:rsid w:val="00B10D51"/>
    <w:rsid w:val="00B10E25"/>
    <w:rsid w:val="00B10EB7"/>
    <w:rsid w:val="00B10F33"/>
    <w:rsid w:val="00B10F4D"/>
    <w:rsid w:val="00B10FC4"/>
    <w:rsid w:val="00B1122C"/>
    <w:rsid w:val="00B1125B"/>
    <w:rsid w:val="00B116A2"/>
    <w:rsid w:val="00B118DE"/>
    <w:rsid w:val="00B1199B"/>
    <w:rsid w:val="00B11A0C"/>
    <w:rsid w:val="00B11AB0"/>
    <w:rsid w:val="00B11B29"/>
    <w:rsid w:val="00B11C5D"/>
    <w:rsid w:val="00B11E73"/>
    <w:rsid w:val="00B12267"/>
    <w:rsid w:val="00B12271"/>
    <w:rsid w:val="00B12319"/>
    <w:rsid w:val="00B123CB"/>
    <w:rsid w:val="00B124B2"/>
    <w:rsid w:val="00B124CA"/>
    <w:rsid w:val="00B1276A"/>
    <w:rsid w:val="00B12A5B"/>
    <w:rsid w:val="00B12B6C"/>
    <w:rsid w:val="00B12C4D"/>
    <w:rsid w:val="00B131EC"/>
    <w:rsid w:val="00B13254"/>
    <w:rsid w:val="00B133A6"/>
    <w:rsid w:val="00B13A52"/>
    <w:rsid w:val="00B13D58"/>
    <w:rsid w:val="00B13E4B"/>
    <w:rsid w:val="00B13FEF"/>
    <w:rsid w:val="00B140BD"/>
    <w:rsid w:val="00B141B6"/>
    <w:rsid w:val="00B14465"/>
    <w:rsid w:val="00B1486D"/>
    <w:rsid w:val="00B14A87"/>
    <w:rsid w:val="00B14B1F"/>
    <w:rsid w:val="00B14BFC"/>
    <w:rsid w:val="00B14E2F"/>
    <w:rsid w:val="00B14EB8"/>
    <w:rsid w:val="00B14F3A"/>
    <w:rsid w:val="00B15008"/>
    <w:rsid w:val="00B1541E"/>
    <w:rsid w:val="00B154C8"/>
    <w:rsid w:val="00B159EE"/>
    <w:rsid w:val="00B15B1E"/>
    <w:rsid w:val="00B1615A"/>
    <w:rsid w:val="00B1686A"/>
    <w:rsid w:val="00B168EB"/>
    <w:rsid w:val="00B16A05"/>
    <w:rsid w:val="00B16ABE"/>
    <w:rsid w:val="00B16C3A"/>
    <w:rsid w:val="00B16CF3"/>
    <w:rsid w:val="00B16D69"/>
    <w:rsid w:val="00B17026"/>
    <w:rsid w:val="00B171B8"/>
    <w:rsid w:val="00B171D9"/>
    <w:rsid w:val="00B172A9"/>
    <w:rsid w:val="00B1733C"/>
    <w:rsid w:val="00B177F3"/>
    <w:rsid w:val="00B179F9"/>
    <w:rsid w:val="00B17A65"/>
    <w:rsid w:val="00B17D23"/>
    <w:rsid w:val="00B17EA0"/>
    <w:rsid w:val="00B2004E"/>
    <w:rsid w:val="00B204C0"/>
    <w:rsid w:val="00B20575"/>
    <w:rsid w:val="00B20706"/>
    <w:rsid w:val="00B20AF9"/>
    <w:rsid w:val="00B20D99"/>
    <w:rsid w:val="00B21013"/>
    <w:rsid w:val="00B213A5"/>
    <w:rsid w:val="00B2143C"/>
    <w:rsid w:val="00B21A70"/>
    <w:rsid w:val="00B21D31"/>
    <w:rsid w:val="00B21EF4"/>
    <w:rsid w:val="00B22434"/>
    <w:rsid w:val="00B22518"/>
    <w:rsid w:val="00B225AA"/>
    <w:rsid w:val="00B2282A"/>
    <w:rsid w:val="00B22A5D"/>
    <w:rsid w:val="00B22A9F"/>
    <w:rsid w:val="00B22C05"/>
    <w:rsid w:val="00B22ECA"/>
    <w:rsid w:val="00B232AF"/>
    <w:rsid w:val="00B2351A"/>
    <w:rsid w:val="00B236EF"/>
    <w:rsid w:val="00B23811"/>
    <w:rsid w:val="00B238D6"/>
    <w:rsid w:val="00B23FA7"/>
    <w:rsid w:val="00B24468"/>
    <w:rsid w:val="00B24708"/>
    <w:rsid w:val="00B247D6"/>
    <w:rsid w:val="00B248B1"/>
    <w:rsid w:val="00B2499C"/>
    <w:rsid w:val="00B24B21"/>
    <w:rsid w:val="00B250FC"/>
    <w:rsid w:val="00B25214"/>
    <w:rsid w:val="00B25329"/>
    <w:rsid w:val="00B25403"/>
    <w:rsid w:val="00B25463"/>
    <w:rsid w:val="00B256C6"/>
    <w:rsid w:val="00B25B66"/>
    <w:rsid w:val="00B25C9F"/>
    <w:rsid w:val="00B25E43"/>
    <w:rsid w:val="00B25EAB"/>
    <w:rsid w:val="00B2640B"/>
    <w:rsid w:val="00B2690B"/>
    <w:rsid w:val="00B26AEB"/>
    <w:rsid w:val="00B26BDE"/>
    <w:rsid w:val="00B2701D"/>
    <w:rsid w:val="00B27027"/>
    <w:rsid w:val="00B270C4"/>
    <w:rsid w:val="00B274B8"/>
    <w:rsid w:val="00B279AF"/>
    <w:rsid w:val="00B27B43"/>
    <w:rsid w:val="00B27CF8"/>
    <w:rsid w:val="00B27FA1"/>
    <w:rsid w:val="00B30043"/>
    <w:rsid w:val="00B30380"/>
    <w:rsid w:val="00B30491"/>
    <w:rsid w:val="00B304F0"/>
    <w:rsid w:val="00B30571"/>
    <w:rsid w:val="00B307BA"/>
    <w:rsid w:val="00B30899"/>
    <w:rsid w:val="00B30A3C"/>
    <w:rsid w:val="00B30CA0"/>
    <w:rsid w:val="00B30DE6"/>
    <w:rsid w:val="00B30E2A"/>
    <w:rsid w:val="00B30FBB"/>
    <w:rsid w:val="00B312F6"/>
    <w:rsid w:val="00B31502"/>
    <w:rsid w:val="00B31617"/>
    <w:rsid w:val="00B3177E"/>
    <w:rsid w:val="00B317D8"/>
    <w:rsid w:val="00B31C23"/>
    <w:rsid w:val="00B32181"/>
    <w:rsid w:val="00B3234D"/>
    <w:rsid w:val="00B326C9"/>
    <w:rsid w:val="00B32775"/>
    <w:rsid w:val="00B32818"/>
    <w:rsid w:val="00B32990"/>
    <w:rsid w:val="00B32A81"/>
    <w:rsid w:val="00B32B3D"/>
    <w:rsid w:val="00B32C69"/>
    <w:rsid w:val="00B32DF9"/>
    <w:rsid w:val="00B330FF"/>
    <w:rsid w:val="00B3323D"/>
    <w:rsid w:val="00B3374B"/>
    <w:rsid w:val="00B33B20"/>
    <w:rsid w:val="00B343AD"/>
    <w:rsid w:val="00B344D4"/>
    <w:rsid w:val="00B349BE"/>
    <w:rsid w:val="00B34AE5"/>
    <w:rsid w:val="00B34ED1"/>
    <w:rsid w:val="00B3515B"/>
    <w:rsid w:val="00B352EF"/>
    <w:rsid w:val="00B35344"/>
    <w:rsid w:val="00B358F2"/>
    <w:rsid w:val="00B36029"/>
    <w:rsid w:val="00B36366"/>
    <w:rsid w:val="00B36652"/>
    <w:rsid w:val="00B3689A"/>
    <w:rsid w:val="00B368E1"/>
    <w:rsid w:val="00B36AD2"/>
    <w:rsid w:val="00B370C1"/>
    <w:rsid w:val="00B370CA"/>
    <w:rsid w:val="00B37550"/>
    <w:rsid w:val="00B3769C"/>
    <w:rsid w:val="00B37A00"/>
    <w:rsid w:val="00B37EF9"/>
    <w:rsid w:val="00B402AC"/>
    <w:rsid w:val="00B406F2"/>
    <w:rsid w:val="00B4089C"/>
    <w:rsid w:val="00B40AE8"/>
    <w:rsid w:val="00B40B45"/>
    <w:rsid w:val="00B40BDF"/>
    <w:rsid w:val="00B40DCF"/>
    <w:rsid w:val="00B41097"/>
    <w:rsid w:val="00B41248"/>
    <w:rsid w:val="00B41307"/>
    <w:rsid w:val="00B41693"/>
    <w:rsid w:val="00B418A3"/>
    <w:rsid w:val="00B4191B"/>
    <w:rsid w:val="00B41997"/>
    <w:rsid w:val="00B41A55"/>
    <w:rsid w:val="00B41D2A"/>
    <w:rsid w:val="00B41FE8"/>
    <w:rsid w:val="00B4218F"/>
    <w:rsid w:val="00B421F6"/>
    <w:rsid w:val="00B422F7"/>
    <w:rsid w:val="00B424A0"/>
    <w:rsid w:val="00B42816"/>
    <w:rsid w:val="00B4297C"/>
    <w:rsid w:val="00B42ACE"/>
    <w:rsid w:val="00B42B06"/>
    <w:rsid w:val="00B42E95"/>
    <w:rsid w:val="00B4301D"/>
    <w:rsid w:val="00B43432"/>
    <w:rsid w:val="00B43873"/>
    <w:rsid w:val="00B438A4"/>
    <w:rsid w:val="00B43A8B"/>
    <w:rsid w:val="00B43E90"/>
    <w:rsid w:val="00B43F2D"/>
    <w:rsid w:val="00B4415D"/>
    <w:rsid w:val="00B4417A"/>
    <w:rsid w:val="00B44386"/>
    <w:rsid w:val="00B445F7"/>
    <w:rsid w:val="00B44690"/>
    <w:rsid w:val="00B447F4"/>
    <w:rsid w:val="00B448B1"/>
    <w:rsid w:val="00B44FBF"/>
    <w:rsid w:val="00B45030"/>
    <w:rsid w:val="00B450EE"/>
    <w:rsid w:val="00B450F1"/>
    <w:rsid w:val="00B452A1"/>
    <w:rsid w:val="00B452ED"/>
    <w:rsid w:val="00B453BF"/>
    <w:rsid w:val="00B45440"/>
    <w:rsid w:val="00B45657"/>
    <w:rsid w:val="00B45B59"/>
    <w:rsid w:val="00B45BB5"/>
    <w:rsid w:val="00B45E08"/>
    <w:rsid w:val="00B45E47"/>
    <w:rsid w:val="00B45FCD"/>
    <w:rsid w:val="00B467BE"/>
    <w:rsid w:val="00B46891"/>
    <w:rsid w:val="00B46920"/>
    <w:rsid w:val="00B4694D"/>
    <w:rsid w:val="00B47743"/>
    <w:rsid w:val="00B47C62"/>
    <w:rsid w:val="00B47D4D"/>
    <w:rsid w:val="00B47F2E"/>
    <w:rsid w:val="00B500B7"/>
    <w:rsid w:val="00B502BD"/>
    <w:rsid w:val="00B50306"/>
    <w:rsid w:val="00B50467"/>
    <w:rsid w:val="00B504C2"/>
    <w:rsid w:val="00B507FE"/>
    <w:rsid w:val="00B50D2D"/>
    <w:rsid w:val="00B50D36"/>
    <w:rsid w:val="00B5100F"/>
    <w:rsid w:val="00B51093"/>
    <w:rsid w:val="00B513A8"/>
    <w:rsid w:val="00B51554"/>
    <w:rsid w:val="00B5179B"/>
    <w:rsid w:val="00B51DF1"/>
    <w:rsid w:val="00B51EE1"/>
    <w:rsid w:val="00B52374"/>
    <w:rsid w:val="00B5257D"/>
    <w:rsid w:val="00B52A09"/>
    <w:rsid w:val="00B52D62"/>
    <w:rsid w:val="00B52E79"/>
    <w:rsid w:val="00B531A3"/>
    <w:rsid w:val="00B531AC"/>
    <w:rsid w:val="00B53311"/>
    <w:rsid w:val="00B5361A"/>
    <w:rsid w:val="00B53762"/>
    <w:rsid w:val="00B537F2"/>
    <w:rsid w:val="00B53D69"/>
    <w:rsid w:val="00B53FE5"/>
    <w:rsid w:val="00B5400A"/>
    <w:rsid w:val="00B5415B"/>
    <w:rsid w:val="00B54264"/>
    <w:rsid w:val="00B54285"/>
    <w:rsid w:val="00B5431F"/>
    <w:rsid w:val="00B543C5"/>
    <w:rsid w:val="00B54412"/>
    <w:rsid w:val="00B5467D"/>
    <w:rsid w:val="00B5487B"/>
    <w:rsid w:val="00B54B43"/>
    <w:rsid w:val="00B54F41"/>
    <w:rsid w:val="00B55018"/>
    <w:rsid w:val="00B5515C"/>
    <w:rsid w:val="00B5518C"/>
    <w:rsid w:val="00B5519A"/>
    <w:rsid w:val="00B554C2"/>
    <w:rsid w:val="00B556D7"/>
    <w:rsid w:val="00B558AA"/>
    <w:rsid w:val="00B55AF5"/>
    <w:rsid w:val="00B55BAA"/>
    <w:rsid w:val="00B55C03"/>
    <w:rsid w:val="00B56579"/>
    <w:rsid w:val="00B565B5"/>
    <w:rsid w:val="00B566FE"/>
    <w:rsid w:val="00B56A52"/>
    <w:rsid w:val="00B56AB6"/>
    <w:rsid w:val="00B56BDD"/>
    <w:rsid w:val="00B56F3D"/>
    <w:rsid w:val="00B57056"/>
    <w:rsid w:val="00B5710A"/>
    <w:rsid w:val="00B57276"/>
    <w:rsid w:val="00B574B5"/>
    <w:rsid w:val="00B57F3D"/>
    <w:rsid w:val="00B57F72"/>
    <w:rsid w:val="00B60492"/>
    <w:rsid w:val="00B607DF"/>
    <w:rsid w:val="00B607F4"/>
    <w:rsid w:val="00B60909"/>
    <w:rsid w:val="00B6090D"/>
    <w:rsid w:val="00B610E1"/>
    <w:rsid w:val="00B61404"/>
    <w:rsid w:val="00B61756"/>
    <w:rsid w:val="00B61BFC"/>
    <w:rsid w:val="00B61EAF"/>
    <w:rsid w:val="00B6253B"/>
    <w:rsid w:val="00B626C3"/>
    <w:rsid w:val="00B62B40"/>
    <w:rsid w:val="00B62B62"/>
    <w:rsid w:val="00B62D1D"/>
    <w:rsid w:val="00B62FF2"/>
    <w:rsid w:val="00B6306C"/>
    <w:rsid w:val="00B6310C"/>
    <w:rsid w:val="00B635CB"/>
    <w:rsid w:val="00B63856"/>
    <w:rsid w:val="00B63893"/>
    <w:rsid w:val="00B63ABB"/>
    <w:rsid w:val="00B63C0B"/>
    <w:rsid w:val="00B63D83"/>
    <w:rsid w:val="00B64383"/>
    <w:rsid w:val="00B644F6"/>
    <w:rsid w:val="00B6450B"/>
    <w:rsid w:val="00B6450C"/>
    <w:rsid w:val="00B645C3"/>
    <w:rsid w:val="00B64696"/>
    <w:rsid w:val="00B648EC"/>
    <w:rsid w:val="00B656EB"/>
    <w:rsid w:val="00B657AE"/>
    <w:rsid w:val="00B65B1C"/>
    <w:rsid w:val="00B65B80"/>
    <w:rsid w:val="00B65DDA"/>
    <w:rsid w:val="00B65F6A"/>
    <w:rsid w:val="00B65FAC"/>
    <w:rsid w:val="00B664AC"/>
    <w:rsid w:val="00B664EF"/>
    <w:rsid w:val="00B66CA2"/>
    <w:rsid w:val="00B670E4"/>
    <w:rsid w:val="00B67126"/>
    <w:rsid w:val="00B6777F"/>
    <w:rsid w:val="00B6784F"/>
    <w:rsid w:val="00B67925"/>
    <w:rsid w:val="00B700C4"/>
    <w:rsid w:val="00B7022D"/>
    <w:rsid w:val="00B7025B"/>
    <w:rsid w:val="00B70436"/>
    <w:rsid w:val="00B70A0A"/>
    <w:rsid w:val="00B70A1C"/>
    <w:rsid w:val="00B70EB2"/>
    <w:rsid w:val="00B70EBF"/>
    <w:rsid w:val="00B70FC6"/>
    <w:rsid w:val="00B70FE2"/>
    <w:rsid w:val="00B712C3"/>
    <w:rsid w:val="00B712C4"/>
    <w:rsid w:val="00B7137B"/>
    <w:rsid w:val="00B713CA"/>
    <w:rsid w:val="00B71AEE"/>
    <w:rsid w:val="00B71BF4"/>
    <w:rsid w:val="00B71DD9"/>
    <w:rsid w:val="00B72364"/>
    <w:rsid w:val="00B723CA"/>
    <w:rsid w:val="00B723E1"/>
    <w:rsid w:val="00B7256E"/>
    <w:rsid w:val="00B7294B"/>
    <w:rsid w:val="00B7302E"/>
    <w:rsid w:val="00B7327D"/>
    <w:rsid w:val="00B736B7"/>
    <w:rsid w:val="00B73787"/>
    <w:rsid w:val="00B73908"/>
    <w:rsid w:val="00B73C49"/>
    <w:rsid w:val="00B73DD2"/>
    <w:rsid w:val="00B73FF6"/>
    <w:rsid w:val="00B74021"/>
    <w:rsid w:val="00B741A8"/>
    <w:rsid w:val="00B74747"/>
    <w:rsid w:val="00B74AE2"/>
    <w:rsid w:val="00B74C20"/>
    <w:rsid w:val="00B74D6E"/>
    <w:rsid w:val="00B75676"/>
    <w:rsid w:val="00B75A56"/>
    <w:rsid w:val="00B75B92"/>
    <w:rsid w:val="00B75E1A"/>
    <w:rsid w:val="00B761B6"/>
    <w:rsid w:val="00B7633B"/>
    <w:rsid w:val="00B76518"/>
    <w:rsid w:val="00B76538"/>
    <w:rsid w:val="00B767DF"/>
    <w:rsid w:val="00B767F1"/>
    <w:rsid w:val="00B76808"/>
    <w:rsid w:val="00B76A00"/>
    <w:rsid w:val="00B76A7C"/>
    <w:rsid w:val="00B76FD2"/>
    <w:rsid w:val="00B77757"/>
    <w:rsid w:val="00B77A1A"/>
    <w:rsid w:val="00B77B28"/>
    <w:rsid w:val="00B77C18"/>
    <w:rsid w:val="00B77CBA"/>
    <w:rsid w:val="00B77F27"/>
    <w:rsid w:val="00B804BD"/>
    <w:rsid w:val="00B80745"/>
    <w:rsid w:val="00B80783"/>
    <w:rsid w:val="00B808C1"/>
    <w:rsid w:val="00B80B4E"/>
    <w:rsid w:val="00B80F99"/>
    <w:rsid w:val="00B8110F"/>
    <w:rsid w:val="00B81436"/>
    <w:rsid w:val="00B8147E"/>
    <w:rsid w:val="00B816E0"/>
    <w:rsid w:val="00B818ED"/>
    <w:rsid w:val="00B81B26"/>
    <w:rsid w:val="00B82263"/>
    <w:rsid w:val="00B8235E"/>
    <w:rsid w:val="00B823A0"/>
    <w:rsid w:val="00B824F7"/>
    <w:rsid w:val="00B82605"/>
    <w:rsid w:val="00B8269F"/>
    <w:rsid w:val="00B826D0"/>
    <w:rsid w:val="00B82823"/>
    <w:rsid w:val="00B82844"/>
    <w:rsid w:val="00B82B89"/>
    <w:rsid w:val="00B82F23"/>
    <w:rsid w:val="00B8304C"/>
    <w:rsid w:val="00B83328"/>
    <w:rsid w:val="00B8335F"/>
    <w:rsid w:val="00B835C4"/>
    <w:rsid w:val="00B8369C"/>
    <w:rsid w:val="00B83B56"/>
    <w:rsid w:val="00B83D8D"/>
    <w:rsid w:val="00B84702"/>
    <w:rsid w:val="00B84B74"/>
    <w:rsid w:val="00B84BD4"/>
    <w:rsid w:val="00B84D07"/>
    <w:rsid w:val="00B850E2"/>
    <w:rsid w:val="00B851CB"/>
    <w:rsid w:val="00B8599D"/>
    <w:rsid w:val="00B85A77"/>
    <w:rsid w:val="00B85B71"/>
    <w:rsid w:val="00B85EE0"/>
    <w:rsid w:val="00B861A7"/>
    <w:rsid w:val="00B862DC"/>
    <w:rsid w:val="00B86974"/>
    <w:rsid w:val="00B86B03"/>
    <w:rsid w:val="00B86BF2"/>
    <w:rsid w:val="00B8713A"/>
    <w:rsid w:val="00B872C3"/>
    <w:rsid w:val="00B87330"/>
    <w:rsid w:val="00B874D9"/>
    <w:rsid w:val="00B875AF"/>
    <w:rsid w:val="00B87730"/>
    <w:rsid w:val="00B878CD"/>
    <w:rsid w:val="00B879D8"/>
    <w:rsid w:val="00B87D5A"/>
    <w:rsid w:val="00B87E2B"/>
    <w:rsid w:val="00B87EFA"/>
    <w:rsid w:val="00B90313"/>
    <w:rsid w:val="00B9078B"/>
    <w:rsid w:val="00B90955"/>
    <w:rsid w:val="00B90DE1"/>
    <w:rsid w:val="00B90FB7"/>
    <w:rsid w:val="00B91072"/>
    <w:rsid w:val="00B912AB"/>
    <w:rsid w:val="00B9143F"/>
    <w:rsid w:val="00B917C5"/>
    <w:rsid w:val="00B9184B"/>
    <w:rsid w:val="00B918AD"/>
    <w:rsid w:val="00B91978"/>
    <w:rsid w:val="00B91F96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A4B"/>
    <w:rsid w:val="00B93E2D"/>
    <w:rsid w:val="00B93F6B"/>
    <w:rsid w:val="00B940B7"/>
    <w:rsid w:val="00B940F1"/>
    <w:rsid w:val="00B9432E"/>
    <w:rsid w:val="00B9435F"/>
    <w:rsid w:val="00B94516"/>
    <w:rsid w:val="00B945AE"/>
    <w:rsid w:val="00B945CA"/>
    <w:rsid w:val="00B94920"/>
    <w:rsid w:val="00B94BCA"/>
    <w:rsid w:val="00B94E54"/>
    <w:rsid w:val="00B94E7F"/>
    <w:rsid w:val="00B94EDD"/>
    <w:rsid w:val="00B95295"/>
    <w:rsid w:val="00B957EF"/>
    <w:rsid w:val="00B95D15"/>
    <w:rsid w:val="00B95DC3"/>
    <w:rsid w:val="00B95EFD"/>
    <w:rsid w:val="00B96050"/>
    <w:rsid w:val="00B961F0"/>
    <w:rsid w:val="00B965A2"/>
    <w:rsid w:val="00B96698"/>
    <w:rsid w:val="00B968D8"/>
    <w:rsid w:val="00B96954"/>
    <w:rsid w:val="00B96AE9"/>
    <w:rsid w:val="00B96B6B"/>
    <w:rsid w:val="00B96E75"/>
    <w:rsid w:val="00B972BC"/>
    <w:rsid w:val="00B9734A"/>
    <w:rsid w:val="00B97AEE"/>
    <w:rsid w:val="00B97B97"/>
    <w:rsid w:val="00BA0317"/>
    <w:rsid w:val="00BA0329"/>
    <w:rsid w:val="00BA0779"/>
    <w:rsid w:val="00BA0D26"/>
    <w:rsid w:val="00BA0DFA"/>
    <w:rsid w:val="00BA0E66"/>
    <w:rsid w:val="00BA0FD3"/>
    <w:rsid w:val="00BA1021"/>
    <w:rsid w:val="00BA1158"/>
    <w:rsid w:val="00BA123C"/>
    <w:rsid w:val="00BA12DA"/>
    <w:rsid w:val="00BA15A8"/>
    <w:rsid w:val="00BA1701"/>
    <w:rsid w:val="00BA17DE"/>
    <w:rsid w:val="00BA1C73"/>
    <w:rsid w:val="00BA1FF2"/>
    <w:rsid w:val="00BA2298"/>
    <w:rsid w:val="00BA25F9"/>
    <w:rsid w:val="00BA262C"/>
    <w:rsid w:val="00BA3694"/>
    <w:rsid w:val="00BA39DA"/>
    <w:rsid w:val="00BA3DF9"/>
    <w:rsid w:val="00BA3F04"/>
    <w:rsid w:val="00BA402B"/>
    <w:rsid w:val="00BA4F5C"/>
    <w:rsid w:val="00BA5466"/>
    <w:rsid w:val="00BA588E"/>
    <w:rsid w:val="00BA5B49"/>
    <w:rsid w:val="00BA5BD2"/>
    <w:rsid w:val="00BA5CF3"/>
    <w:rsid w:val="00BA66C4"/>
    <w:rsid w:val="00BA6F55"/>
    <w:rsid w:val="00BA70A1"/>
    <w:rsid w:val="00BA70BB"/>
    <w:rsid w:val="00BA77D4"/>
    <w:rsid w:val="00BA7908"/>
    <w:rsid w:val="00BA7B40"/>
    <w:rsid w:val="00BA7C0F"/>
    <w:rsid w:val="00BA7E1E"/>
    <w:rsid w:val="00BB0075"/>
    <w:rsid w:val="00BB052A"/>
    <w:rsid w:val="00BB05E6"/>
    <w:rsid w:val="00BB07BA"/>
    <w:rsid w:val="00BB0845"/>
    <w:rsid w:val="00BB08DB"/>
    <w:rsid w:val="00BB0DA1"/>
    <w:rsid w:val="00BB0E7F"/>
    <w:rsid w:val="00BB0EAB"/>
    <w:rsid w:val="00BB1040"/>
    <w:rsid w:val="00BB1203"/>
    <w:rsid w:val="00BB13D0"/>
    <w:rsid w:val="00BB1482"/>
    <w:rsid w:val="00BB1E86"/>
    <w:rsid w:val="00BB1F35"/>
    <w:rsid w:val="00BB259F"/>
    <w:rsid w:val="00BB2665"/>
    <w:rsid w:val="00BB2A9E"/>
    <w:rsid w:val="00BB2D2B"/>
    <w:rsid w:val="00BB2D79"/>
    <w:rsid w:val="00BB2F87"/>
    <w:rsid w:val="00BB2FBA"/>
    <w:rsid w:val="00BB3003"/>
    <w:rsid w:val="00BB32E1"/>
    <w:rsid w:val="00BB33D2"/>
    <w:rsid w:val="00BB3738"/>
    <w:rsid w:val="00BB3B28"/>
    <w:rsid w:val="00BB3CA0"/>
    <w:rsid w:val="00BB43EB"/>
    <w:rsid w:val="00BB4550"/>
    <w:rsid w:val="00BB4601"/>
    <w:rsid w:val="00BB47C9"/>
    <w:rsid w:val="00BB49BA"/>
    <w:rsid w:val="00BB4AD6"/>
    <w:rsid w:val="00BB4D8B"/>
    <w:rsid w:val="00BB4EDA"/>
    <w:rsid w:val="00BB5375"/>
    <w:rsid w:val="00BB55E8"/>
    <w:rsid w:val="00BB56E1"/>
    <w:rsid w:val="00BB58E1"/>
    <w:rsid w:val="00BB5AD3"/>
    <w:rsid w:val="00BB5DC4"/>
    <w:rsid w:val="00BB5E05"/>
    <w:rsid w:val="00BB60F3"/>
    <w:rsid w:val="00BB61EB"/>
    <w:rsid w:val="00BB6303"/>
    <w:rsid w:val="00BB6582"/>
    <w:rsid w:val="00BB671D"/>
    <w:rsid w:val="00BB696F"/>
    <w:rsid w:val="00BB6C71"/>
    <w:rsid w:val="00BB6C80"/>
    <w:rsid w:val="00BB6E72"/>
    <w:rsid w:val="00BB6F6C"/>
    <w:rsid w:val="00BB7615"/>
    <w:rsid w:val="00BB77A0"/>
    <w:rsid w:val="00BB79AD"/>
    <w:rsid w:val="00BB7CDC"/>
    <w:rsid w:val="00BB7F04"/>
    <w:rsid w:val="00BB7FC5"/>
    <w:rsid w:val="00BC012A"/>
    <w:rsid w:val="00BC07D8"/>
    <w:rsid w:val="00BC0975"/>
    <w:rsid w:val="00BC0B17"/>
    <w:rsid w:val="00BC0CAB"/>
    <w:rsid w:val="00BC10E3"/>
    <w:rsid w:val="00BC120A"/>
    <w:rsid w:val="00BC1337"/>
    <w:rsid w:val="00BC13DF"/>
    <w:rsid w:val="00BC1564"/>
    <w:rsid w:val="00BC160C"/>
    <w:rsid w:val="00BC164A"/>
    <w:rsid w:val="00BC16CD"/>
    <w:rsid w:val="00BC1734"/>
    <w:rsid w:val="00BC1821"/>
    <w:rsid w:val="00BC1837"/>
    <w:rsid w:val="00BC1ADF"/>
    <w:rsid w:val="00BC1CB4"/>
    <w:rsid w:val="00BC2347"/>
    <w:rsid w:val="00BC2665"/>
    <w:rsid w:val="00BC28C9"/>
    <w:rsid w:val="00BC293D"/>
    <w:rsid w:val="00BC2A31"/>
    <w:rsid w:val="00BC2B47"/>
    <w:rsid w:val="00BC33AE"/>
    <w:rsid w:val="00BC3517"/>
    <w:rsid w:val="00BC3530"/>
    <w:rsid w:val="00BC37AA"/>
    <w:rsid w:val="00BC38A2"/>
    <w:rsid w:val="00BC3A6C"/>
    <w:rsid w:val="00BC3DD1"/>
    <w:rsid w:val="00BC3E2F"/>
    <w:rsid w:val="00BC4347"/>
    <w:rsid w:val="00BC4779"/>
    <w:rsid w:val="00BC4830"/>
    <w:rsid w:val="00BC48A6"/>
    <w:rsid w:val="00BC49C5"/>
    <w:rsid w:val="00BC4BFB"/>
    <w:rsid w:val="00BC4CAA"/>
    <w:rsid w:val="00BC4CCA"/>
    <w:rsid w:val="00BC4D9C"/>
    <w:rsid w:val="00BC544E"/>
    <w:rsid w:val="00BC6008"/>
    <w:rsid w:val="00BC6565"/>
    <w:rsid w:val="00BC686A"/>
    <w:rsid w:val="00BC69F1"/>
    <w:rsid w:val="00BC6D09"/>
    <w:rsid w:val="00BC6E28"/>
    <w:rsid w:val="00BC6E43"/>
    <w:rsid w:val="00BC723B"/>
    <w:rsid w:val="00BC7241"/>
    <w:rsid w:val="00BC78A6"/>
    <w:rsid w:val="00BC79AB"/>
    <w:rsid w:val="00BC7B09"/>
    <w:rsid w:val="00BC7C25"/>
    <w:rsid w:val="00BC7DAD"/>
    <w:rsid w:val="00BD017E"/>
    <w:rsid w:val="00BD021F"/>
    <w:rsid w:val="00BD02D3"/>
    <w:rsid w:val="00BD0624"/>
    <w:rsid w:val="00BD08F9"/>
    <w:rsid w:val="00BD0AB9"/>
    <w:rsid w:val="00BD0E8A"/>
    <w:rsid w:val="00BD11A5"/>
    <w:rsid w:val="00BD11E0"/>
    <w:rsid w:val="00BD11F7"/>
    <w:rsid w:val="00BD1397"/>
    <w:rsid w:val="00BD15E9"/>
    <w:rsid w:val="00BD16BD"/>
    <w:rsid w:val="00BD179E"/>
    <w:rsid w:val="00BD1A15"/>
    <w:rsid w:val="00BD1B00"/>
    <w:rsid w:val="00BD1BF3"/>
    <w:rsid w:val="00BD1C3C"/>
    <w:rsid w:val="00BD2147"/>
    <w:rsid w:val="00BD2338"/>
    <w:rsid w:val="00BD29B8"/>
    <w:rsid w:val="00BD2A0A"/>
    <w:rsid w:val="00BD2DBD"/>
    <w:rsid w:val="00BD3166"/>
    <w:rsid w:val="00BD31BE"/>
    <w:rsid w:val="00BD3320"/>
    <w:rsid w:val="00BD34FF"/>
    <w:rsid w:val="00BD3542"/>
    <w:rsid w:val="00BD358B"/>
    <w:rsid w:val="00BD35C8"/>
    <w:rsid w:val="00BD35DA"/>
    <w:rsid w:val="00BD3D16"/>
    <w:rsid w:val="00BD4A13"/>
    <w:rsid w:val="00BD4EDF"/>
    <w:rsid w:val="00BD52CB"/>
    <w:rsid w:val="00BD54D0"/>
    <w:rsid w:val="00BD5543"/>
    <w:rsid w:val="00BD5547"/>
    <w:rsid w:val="00BD58ED"/>
    <w:rsid w:val="00BD59C0"/>
    <w:rsid w:val="00BD5CCB"/>
    <w:rsid w:val="00BD5CF4"/>
    <w:rsid w:val="00BD6531"/>
    <w:rsid w:val="00BD65A5"/>
    <w:rsid w:val="00BD6743"/>
    <w:rsid w:val="00BD6CD1"/>
    <w:rsid w:val="00BD6FF1"/>
    <w:rsid w:val="00BD7460"/>
    <w:rsid w:val="00BD7BBA"/>
    <w:rsid w:val="00BE00D9"/>
    <w:rsid w:val="00BE05EB"/>
    <w:rsid w:val="00BE096E"/>
    <w:rsid w:val="00BE0AD6"/>
    <w:rsid w:val="00BE149A"/>
    <w:rsid w:val="00BE156A"/>
    <w:rsid w:val="00BE1596"/>
    <w:rsid w:val="00BE16E9"/>
    <w:rsid w:val="00BE1A7F"/>
    <w:rsid w:val="00BE1FC9"/>
    <w:rsid w:val="00BE28A9"/>
    <w:rsid w:val="00BE2A36"/>
    <w:rsid w:val="00BE2A4C"/>
    <w:rsid w:val="00BE2AC1"/>
    <w:rsid w:val="00BE2CC1"/>
    <w:rsid w:val="00BE2D10"/>
    <w:rsid w:val="00BE2ED3"/>
    <w:rsid w:val="00BE3176"/>
    <w:rsid w:val="00BE32AE"/>
    <w:rsid w:val="00BE348A"/>
    <w:rsid w:val="00BE35B5"/>
    <w:rsid w:val="00BE36BF"/>
    <w:rsid w:val="00BE3FA0"/>
    <w:rsid w:val="00BE416F"/>
    <w:rsid w:val="00BE438B"/>
    <w:rsid w:val="00BE4491"/>
    <w:rsid w:val="00BE4AB8"/>
    <w:rsid w:val="00BE4EB2"/>
    <w:rsid w:val="00BE5492"/>
    <w:rsid w:val="00BE552B"/>
    <w:rsid w:val="00BE5B05"/>
    <w:rsid w:val="00BE5BDE"/>
    <w:rsid w:val="00BE5C37"/>
    <w:rsid w:val="00BE5E74"/>
    <w:rsid w:val="00BE5F8C"/>
    <w:rsid w:val="00BE60A2"/>
    <w:rsid w:val="00BE62EC"/>
    <w:rsid w:val="00BE6554"/>
    <w:rsid w:val="00BE6573"/>
    <w:rsid w:val="00BE65BE"/>
    <w:rsid w:val="00BE66F0"/>
    <w:rsid w:val="00BE6918"/>
    <w:rsid w:val="00BE69DF"/>
    <w:rsid w:val="00BE6A91"/>
    <w:rsid w:val="00BE6E9C"/>
    <w:rsid w:val="00BE6F8D"/>
    <w:rsid w:val="00BE7A75"/>
    <w:rsid w:val="00BE7D6D"/>
    <w:rsid w:val="00BF0334"/>
    <w:rsid w:val="00BF0CC3"/>
    <w:rsid w:val="00BF0D9E"/>
    <w:rsid w:val="00BF0FF2"/>
    <w:rsid w:val="00BF101F"/>
    <w:rsid w:val="00BF11FC"/>
    <w:rsid w:val="00BF1672"/>
    <w:rsid w:val="00BF17E0"/>
    <w:rsid w:val="00BF1C00"/>
    <w:rsid w:val="00BF1DA5"/>
    <w:rsid w:val="00BF1F72"/>
    <w:rsid w:val="00BF23D8"/>
    <w:rsid w:val="00BF273B"/>
    <w:rsid w:val="00BF27AD"/>
    <w:rsid w:val="00BF2B10"/>
    <w:rsid w:val="00BF2CC5"/>
    <w:rsid w:val="00BF2E0A"/>
    <w:rsid w:val="00BF325C"/>
    <w:rsid w:val="00BF32A7"/>
    <w:rsid w:val="00BF3563"/>
    <w:rsid w:val="00BF35BC"/>
    <w:rsid w:val="00BF3A4D"/>
    <w:rsid w:val="00BF3E5F"/>
    <w:rsid w:val="00BF4309"/>
    <w:rsid w:val="00BF441D"/>
    <w:rsid w:val="00BF46D9"/>
    <w:rsid w:val="00BF4BF8"/>
    <w:rsid w:val="00BF4D14"/>
    <w:rsid w:val="00BF502E"/>
    <w:rsid w:val="00BF5111"/>
    <w:rsid w:val="00BF53CA"/>
    <w:rsid w:val="00BF58EE"/>
    <w:rsid w:val="00BF5AB4"/>
    <w:rsid w:val="00BF5ABE"/>
    <w:rsid w:val="00BF5B34"/>
    <w:rsid w:val="00BF5C1F"/>
    <w:rsid w:val="00BF5D11"/>
    <w:rsid w:val="00BF5DA9"/>
    <w:rsid w:val="00BF5F4A"/>
    <w:rsid w:val="00BF6B49"/>
    <w:rsid w:val="00BF734E"/>
    <w:rsid w:val="00BF73AA"/>
    <w:rsid w:val="00BF73E6"/>
    <w:rsid w:val="00BF7B65"/>
    <w:rsid w:val="00BF7EEF"/>
    <w:rsid w:val="00C000F0"/>
    <w:rsid w:val="00C00699"/>
    <w:rsid w:val="00C0089A"/>
    <w:rsid w:val="00C008D8"/>
    <w:rsid w:val="00C009DC"/>
    <w:rsid w:val="00C00ECC"/>
    <w:rsid w:val="00C00ED2"/>
    <w:rsid w:val="00C0141C"/>
    <w:rsid w:val="00C01720"/>
    <w:rsid w:val="00C01889"/>
    <w:rsid w:val="00C01B44"/>
    <w:rsid w:val="00C01E43"/>
    <w:rsid w:val="00C01FFB"/>
    <w:rsid w:val="00C02204"/>
    <w:rsid w:val="00C02428"/>
    <w:rsid w:val="00C0242E"/>
    <w:rsid w:val="00C024D4"/>
    <w:rsid w:val="00C025C9"/>
    <w:rsid w:val="00C02623"/>
    <w:rsid w:val="00C02881"/>
    <w:rsid w:val="00C02BA3"/>
    <w:rsid w:val="00C02DF8"/>
    <w:rsid w:val="00C02E25"/>
    <w:rsid w:val="00C02FAD"/>
    <w:rsid w:val="00C02FF0"/>
    <w:rsid w:val="00C03042"/>
    <w:rsid w:val="00C03347"/>
    <w:rsid w:val="00C033EB"/>
    <w:rsid w:val="00C03CF1"/>
    <w:rsid w:val="00C03D6F"/>
    <w:rsid w:val="00C0412B"/>
    <w:rsid w:val="00C043A3"/>
    <w:rsid w:val="00C04A87"/>
    <w:rsid w:val="00C04CEC"/>
    <w:rsid w:val="00C04E55"/>
    <w:rsid w:val="00C05699"/>
    <w:rsid w:val="00C05B4F"/>
    <w:rsid w:val="00C05D78"/>
    <w:rsid w:val="00C05F40"/>
    <w:rsid w:val="00C0631C"/>
    <w:rsid w:val="00C0645C"/>
    <w:rsid w:val="00C06701"/>
    <w:rsid w:val="00C068ED"/>
    <w:rsid w:val="00C06939"/>
    <w:rsid w:val="00C06A91"/>
    <w:rsid w:val="00C07119"/>
    <w:rsid w:val="00C07211"/>
    <w:rsid w:val="00C072C9"/>
    <w:rsid w:val="00C0750E"/>
    <w:rsid w:val="00C079EC"/>
    <w:rsid w:val="00C079F5"/>
    <w:rsid w:val="00C10154"/>
    <w:rsid w:val="00C105C0"/>
    <w:rsid w:val="00C10602"/>
    <w:rsid w:val="00C10774"/>
    <w:rsid w:val="00C107E1"/>
    <w:rsid w:val="00C10924"/>
    <w:rsid w:val="00C10944"/>
    <w:rsid w:val="00C10B84"/>
    <w:rsid w:val="00C10E2E"/>
    <w:rsid w:val="00C10EF4"/>
    <w:rsid w:val="00C10F55"/>
    <w:rsid w:val="00C112F1"/>
    <w:rsid w:val="00C11492"/>
    <w:rsid w:val="00C115B5"/>
    <w:rsid w:val="00C11790"/>
    <w:rsid w:val="00C11C1A"/>
    <w:rsid w:val="00C11E7C"/>
    <w:rsid w:val="00C12309"/>
    <w:rsid w:val="00C123EB"/>
    <w:rsid w:val="00C1243F"/>
    <w:rsid w:val="00C12810"/>
    <w:rsid w:val="00C128EA"/>
    <w:rsid w:val="00C129B7"/>
    <w:rsid w:val="00C12D20"/>
    <w:rsid w:val="00C12E72"/>
    <w:rsid w:val="00C1337C"/>
    <w:rsid w:val="00C138D0"/>
    <w:rsid w:val="00C13C0E"/>
    <w:rsid w:val="00C13C47"/>
    <w:rsid w:val="00C14461"/>
    <w:rsid w:val="00C1453F"/>
    <w:rsid w:val="00C146EF"/>
    <w:rsid w:val="00C1489C"/>
    <w:rsid w:val="00C15599"/>
    <w:rsid w:val="00C156B6"/>
    <w:rsid w:val="00C1580D"/>
    <w:rsid w:val="00C159CC"/>
    <w:rsid w:val="00C15ABC"/>
    <w:rsid w:val="00C16096"/>
    <w:rsid w:val="00C1619E"/>
    <w:rsid w:val="00C16447"/>
    <w:rsid w:val="00C169D5"/>
    <w:rsid w:val="00C16E2E"/>
    <w:rsid w:val="00C16F78"/>
    <w:rsid w:val="00C17080"/>
    <w:rsid w:val="00C170A5"/>
    <w:rsid w:val="00C17AA2"/>
    <w:rsid w:val="00C2032E"/>
    <w:rsid w:val="00C204D0"/>
    <w:rsid w:val="00C205EC"/>
    <w:rsid w:val="00C206B4"/>
    <w:rsid w:val="00C20C03"/>
    <w:rsid w:val="00C2108A"/>
    <w:rsid w:val="00C210C9"/>
    <w:rsid w:val="00C2123C"/>
    <w:rsid w:val="00C21314"/>
    <w:rsid w:val="00C21506"/>
    <w:rsid w:val="00C21898"/>
    <w:rsid w:val="00C21BB7"/>
    <w:rsid w:val="00C21FF7"/>
    <w:rsid w:val="00C222B2"/>
    <w:rsid w:val="00C222F3"/>
    <w:rsid w:val="00C227A6"/>
    <w:rsid w:val="00C22C49"/>
    <w:rsid w:val="00C22D74"/>
    <w:rsid w:val="00C22E92"/>
    <w:rsid w:val="00C22FA3"/>
    <w:rsid w:val="00C23145"/>
    <w:rsid w:val="00C2372E"/>
    <w:rsid w:val="00C237B9"/>
    <w:rsid w:val="00C237C2"/>
    <w:rsid w:val="00C23A17"/>
    <w:rsid w:val="00C23B3F"/>
    <w:rsid w:val="00C23BE0"/>
    <w:rsid w:val="00C241AC"/>
    <w:rsid w:val="00C24209"/>
    <w:rsid w:val="00C24242"/>
    <w:rsid w:val="00C2450B"/>
    <w:rsid w:val="00C24787"/>
    <w:rsid w:val="00C24791"/>
    <w:rsid w:val="00C248D6"/>
    <w:rsid w:val="00C24A18"/>
    <w:rsid w:val="00C24B62"/>
    <w:rsid w:val="00C24ECE"/>
    <w:rsid w:val="00C24ED8"/>
    <w:rsid w:val="00C2527E"/>
    <w:rsid w:val="00C254A4"/>
    <w:rsid w:val="00C25567"/>
    <w:rsid w:val="00C25898"/>
    <w:rsid w:val="00C258A7"/>
    <w:rsid w:val="00C25DAD"/>
    <w:rsid w:val="00C266FF"/>
    <w:rsid w:val="00C26C31"/>
    <w:rsid w:val="00C26CB9"/>
    <w:rsid w:val="00C26FEF"/>
    <w:rsid w:val="00C2711E"/>
    <w:rsid w:val="00C27235"/>
    <w:rsid w:val="00C27293"/>
    <w:rsid w:val="00C2743E"/>
    <w:rsid w:val="00C275BE"/>
    <w:rsid w:val="00C27610"/>
    <w:rsid w:val="00C2767D"/>
    <w:rsid w:val="00C27EBB"/>
    <w:rsid w:val="00C300A8"/>
    <w:rsid w:val="00C301DE"/>
    <w:rsid w:val="00C30CB7"/>
    <w:rsid w:val="00C30D4A"/>
    <w:rsid w:val="00C3105B"/>
    <w:rsid w:val="00C31165"/>
    <w:rsid w:val="00C31326"/>
    <w:rsid w:val="00C31362"/>
    <w:rsid w:val="00C31680"/>
    <w:rsid w:val="00C31A1F"/>
    <w:rsid w:val="00C31BAD"/>
    <w:rsid w:val="00C322CB"/>
    <w:rsid w:val="00C3237A"/>
    <w:rsid w:val="00C323F9"/>
    <w:rsid w:val="00C32414"/>
    <w:rsid w:val="00C32455"/>
    <w:rsid w:val="00C3246B"/>
    <w:rsid w:val="00C32539"/>
    <w:rsid w:val="00C32AA6"/>
    <w:rsid w:val="00C32CB9"/>
    <w:rsid w:val="00C33487"/>
    <w:rsid w:val="00C33517"/>
    <w:rsid w:val="00C33544"/>
    <w:rsid w:val="00C33799"/>
    <w:rsid w:val="00C33B3A"/>
    <w:rsid w:val="00C34496"/>
    <w:rsid w:val="00C345EF"/>
    <w:rsid w:val="00C3482B"/>
    <w:rsid w:val="00C3485E"/>
    <w:rsid w:val="00C34A9A"/>
    <w:rsid w:val="00C34B24"/>
    <w:rsid w:val="00C34D2F"/>
    <w:rsid w:val="00C34D68"/>
    <w:rsid w:val="00C350B0"/>
    <w:rsid w:val="00C355DD"/>
    <w:rsid w:val="00C357AC"/>
    <w:rsid w:val="00C35C77"/>
    <w:rsid w:val="00C35CA7"/>
    <w:rsid w:val="00C35F37"/>
    <w:rsid w:val="00C36010"/>
    <w:rsid w:val="00C363B4"/>
    <w:rsid w:val="00C36609"/>
    <w:rsid w:val="00C36642"/>
    <w:rsid w:val="00C36888"/>
    <w:rsid w:val="00C36988"/>
    <w:rsid w:val="00C37098"/>
    <w:rsid w:val="00C373EB"/>
    <w:rsid w:val="00C37404"/>
    <w:rsid w:val="00C375B3"/>
    <w:rsid w:val="00C37806"/>
    <w:rsid w:val="00C3780D"/>
    <w:rsid w:val="00C378ED"/>
    <w:rsid w:val="00C37B88"/>
    <w:rsid w:val="00C37F8D"/>
    <w:rsid w:val="00C40165"/>
    <w:rsid w:val="00C40213"/>
    <w:rsid w:val="00C40A81"/>
    <w:rsid w:val="00C40E61"/>
    <w:rsid w:val="00C41184"/>
    <w:rsid w:val="00C41279"/>
    <w:rsid w:val="00C4140D"/>
    <w:rsid w:val="00C41579"/>
    <w:rsid w:val="00C4184A"/>
    <w:rsid w:val="00C41B7C"/>
    <w:rsid w:val="00C41C5C"/>
    <w:rsid w:val="00C41D1B"/>
    <w:rsid w:val="00C41F49"/>
    <w:rsid w:val="00C42081"/>
    <w:rsid w:val="00C4224E"/>
    <w:rsid w:val="00C422C5"/>
    <w:rsid w:val="00C42606"/>
    <w:rsid w:val="00C42756"/>
    <w:rsid w:val="00C4294B"/>
    <w:rsid w:val="00C42B21"/>
    <w:rsid w:val="00C42C00"/>
    <w:rsid w:val="00C42E4D"/>
    <w:rsid w:val="00C42F7D"/>
    <w:rsid w:val="00C432E7"/>
    <w:rsid w:val="00C43656"/>
    <w:rsid w:val="00C4370B"/>
    <w:rsid w:val="00C43C1B"/>
    <w:rsid w:val="00C43DF6"/>
    <w:rsid w:val="00C4415B"/>
    <w:rsid w:val="00C442DC"/>
    <w:rsid w:val="00C444D2"/>
    <w:rsid w:val="00C44589"/>
    <w:rsid w:val="00C449DA"/>
    <w:rsid w:val="00C44AE1"/>
    <w:rsid w:val="00C44FD0"/>
    <w:rsid w:val="00C450C0"/>
    <w:rsid w:val="00C451E7"/>
    <w:rsid w:val="00C454BC"/>
    <w:rsid w:val="00C456FF"/>
    <w:rsid w:val="00C45982"/>
    <w:rsid w:val="00C45B56"/>
    <w:rsid w:val="00C45F18"/>
    <w:rsid w:val="00C45F52"/>
    <w:rsid w:val="00C460CD"/>
    <w:rsid w:val="00C46468"/>
    <w:rsid w:val="00C465B7"/>
    <w:rsid w:val="00C46951"/>
    <w:rsid w:val="00C46D1C"/>
    <w:rsid w:val="00C47029"/>
    <w:rsid w:val="00C4731C"/>
    <w:rsid w:val="00C47472"/>
    <w:rsid w:val="00C47585"/>
    <w:rsid w:val="00C4758C"/>
    <w:rsid w:val="00C47673"/>
    <w:rsid w:val="00C4778F"/>
    <w:rsid w:val="00C47804"/>
    <w:rsid w:val="00C47A19"/>
    <w:rsid w:val="00C47A8F"/>
    <w:rsid w:val="00C47E20"/>
    <w:rsid w:val="00C50573"/>
    <w:rsid w:val="00C50609"/>
    <w:rsid w:val="00C50671"/>
    <w:rsid w:val="00C509AF"/>
    <w:rsid w:val="00C50A41"/>
    <w:rsid w:val="00C50AE2"/>
    <w:rsid w:val="00C50E8F"/>
    <w:rsid w:val="00C50FE1"/>
    <w:rsid w:val="00C5130C"/>
    <w:rsid w:val="00C51543"/>
    <w:rsid w:val="00C51684"/>
    <w:rsid w:val="00C517B9"/>
    <w:rsid w:val="00C5193D"/>
    <w:rsid w:val="00C51B0B"/>
    <w:rsid w:val="00C522F8"/>
    <w:rsid w:val="00C524E2"/>
    <w:rsid w:val="00C52AA3"/>
    <w:rsid w:val="00C52ADF"/>
    <w:rsid w:val="00C52BDB"/>
    <w:rsid w:val="00C52D3B"/>
    <w:rsid w:val="00C52E52"/>
    <w:rsid w:val="00C53133"/>
    <w:rsid w:val="00C5324C"/>
    <w:rsid w:val="00C535AD"/>
    <w:rsid w:val="00C536DF"/>
    <w:rsid w:val="00C53755"/>
    <w:rsid w:val="00C5389A"/>
    <w:rsid w:val="00C53AB2"/>
    <w:rsid w:val="00C53AB9"/>
    <w:rsid w:val="00C53D45"/>
    <w:rsid w:val="00C53D76"/>
    <w:rsid w:val="00C540C0"/>
    <w:rsid w:val="00C54217"/>
    <w:rsid w:val="00C54954"/>
    <w:rsid w:val="00C54B32"/>
    <w:rsid w:val="00C5533C"/>
    <w:rsid w:val="00C553CE"/>
    <w:rsid w:val="00C555BE"/>
    <w:rsid w:val="00C56010"/>
    <w:rsid w:val="00C5632E"/>
    <w:rsid w:val="00C56371"/>
    <w:rsid w:val="00C56618"/>
    <w:rsid w:val="00C5671B"/>
    <w:rsid w:val="00C567C0"/>
    <w:rsid w:val="00C56AB1"/>
    <w:rsid w:val="00C56D1B"/>
    <w:rsid w:val="00C57010"/>
    <w:rsid w:val="00C574E1"/>
    <w:rsid w:val="00C57619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907"/>
    <w:rsid w:val="00C60A42"/>
    <w:rsid w:val="00C60B15"/>
    <w:rsid w:val="00C60D1A"/>
    <w:rsid w:val="00C60D81"/>
    <w:rsid w:val="00C6130D"/>
    <w:rsid w:val="00C61476"/>
    <w:rsid w:val="00C618E0"/>
    <w:rsid w:val="00C61D1D"/>
    <w:rsid w:val="00C61E6D"/>
    <w:rsid w:val="00C61FFB"/>
    <w:rsid w:val="00C62203"/>
    <w:rsid w:val="00C62334"/>
    <w:rsid w:val="00C625A4"/>
    <w:rsid w:val="00C6288C"/>
    <w:rsid w:val="00C62AFC"/>
    <w:rsid w:val="00C62B18"/>
    <w:rsid w:val="00C62BA5"/>
    <w:rsid w:val="00C62D70"/>
    <w:rsid w:val="00C6317A"/>
    <w:rsid w:val="00C6322D"/>
    <w:rsid w:val="00C63462"/>
    <w:rsid w:val="00C634DE"/>
    <w:rsid w:val="00C63520"/>
    <w:rsid w:val="00C6384C"/>
    <w:rsid w:val="00C63CEF"/>
    <w:rsid w:val="00C646C8"/>
    <w:rsid w:val="00C648DD"/>
    <w:rsid w:val="00C64A72"/>
    <w:rsid w:val="00C64EE6"/>
    <w:rsid w:val="00C64F45"/>
    <w:rsid w:val="00C65011"/>
    <w:rsid w:val="00C65460"/>
    <w:rsid w:val="00C6551B"/>
    <w:rsid w:val="00C655BD"/>
    <w:rsid w:val="00C655C6"/>
    <w:rsid w:val="00C65A84"/>
    <w:rsid w:val="00C65D10"/>
    <w:rsid w:val="00C65E1E"/>
    <w:rsid w:val="00C65EDF"/>
    <w:rsid w:val="00C65FF6"/>
    <w:rsid w:val="00C664BA"/>
    <w:rsid w:val="00C665AD"/>
    <w:rsid w:val="00C6685E"/>
    <w:rsid w:val="00C66906"/>
    <w:rsid w:val="00C66A90"/>
    <w:rsid w:val="00C670BE"/>
    <w:rsid w:val="00C6712A"/>
    <w:rsid w:val="00C6767D"/>
    <w:rsid w:val="00C67D0B"/>
    <w:rsid w:val="00C67FE9"/>
    <w:rsid w:val="00C70126"/>
    <w:rsid w:val="00C70349"/>
    <w:rsid w:val="00C70474"/>
    <w:rsid w:val="00C704D0"/>
    <w:rsid w:val="00C704F3"/>
    <w:rsid w:val="00C7095C"/>
    <w:rsid w:val="00C70B27"/>
    <w:rsid w:val="00C70DD1"/>
    <w:rsid w:val="00C70E2E"/>
    <w:rsid w:val="00C70E30"/>
    <w:rsid w:val="00C711F4"/>
    <w:rsid w:val="00C7170D"/>
    <w:rsid w:val="00C718BA"/>
    <w:rsid w:val="00C71CCF"/>
    <w:rsid w:val="00C71E3F"/>
    <w:rsid w:val="00C71FD8"/>
    <w:rsid w:val="00C72010"/>
    <w:rsid w:val="00C720EC"/>
    <w:rsid w:val="00C7216C"/>
    <w:rsid w:val="00C7233B"/>
    <w:rsid w:val="00C727F2"/>
    <w:rsid w:val="00C72806"/>
    <w:rsid w:val="00C728A5"/>
    <w:rsid w:val="00C729BE"/>
    <w:rsid w:val="00C72DD6"/>
    <w:rsid w:val="00C730EA"/>
    <w:rsid w:val="00C7315B"/>
    <w:rsid w:val="00C732DC"/>
    <w:rsid w:val="00C73417"/>
    <w:rsid w:val="00C734BD"/>
    <w:rsid w:val="00C734C2"/>
    <w:rsid w:val="00C73A43"/>
    <w:rsid w:val="00C73BEC"/>
    <w:rsid w:val="00C74094"/>
    <w:rsid w:val="00C740E5"/>
    <w:rsid w:val="00C74247"/>
    <w:rsid w:val="00C743AD"/>
    <w:rsid w:val="00C743DE"/>
    <w:rsid w:val="00C7452C"/>
    <w:rsid w:val="00C7492D"/>
    <w:rsid w:val="00C74A4B"/>
    <w:rsid w:val="00C74C6F"/>
    <w:rsid w:val="00C75062"/>
    <w:rsid w:val="00C750DE"/>
    <w:rsid w:val="00C750F3"/>
    <w:rsid w:val="00C755D4"/>
    <w:rsid w:val="00C7617C"/>
    <w:rsid w:val="00C761F1"/>
    <w:rsid w:val="00C76214"/>
    <w:rsid w:val="00C76279"/>
    <w:rsid w:val="00C7644E"/>
    <w:rsid w:val="00C76B09"/>
    <w:rsid w:val="00C76C28"/>
    <w:rsid w:val="00C76D0F"/>
    <w:rsid w:val="00C77030"/>
    <w:rsid w:val="00C77091"/>
    <w:rsid w:val="00C772D2"/>
    <w:rsid w:val="00C778CB"/>
    <w:rsid w:val="00C77952"/>
    <w:rsid w:val="00C77C2D"/>
    <w:rsid w:val="00C77D6C"/>
    <w:rsid w:val="00C8003B"/>
    <w:rsid w:val="00C802B3"/>
    <w:rsid w:val="00C80411"/>
    <w:rsid w:val="00C80570"/>
    <w:rsid w:val="00C80631"/>
    <w:rsid w:val="00C806FF"/>
    <w:rsid w:val="00C8086A"/>
    <w:rsid w:val="00C808BB"/>
    <w:rsid w:val="00C808D9"/>
    <w:rsid w:val="00C80B13"/>
    <w:rsid w:val="00C80C24"/>
    <w:rsid w:val="00C80C30"/>
    <w:rsid w:val="00C80CEA"/>
    <w:rsid w:val="00C80D5C"/>
    <w:rsid w:val="00C810FD"/>
    <w:rsid w:val="00C81489"/>
    <w:rsid w:val="00C81552"/>
    <w:rsid w:val="00C8164F"/>
    <w:rsid w:val="00C81773"/>
    <w:rsid w:val="00C8185D"/>
    <w:rsid w:val="00C81B44"/>
    <w:rsid w:val="00C81E0C"/>
    <w:rsid w:val="00C8205E"/>
    <w:rsid w:val="00C82222"/>
    <w:rsid w:val="00C822ED"/>
    <w:rsid w:val="00C82365"/>
    <w:rsid w:val="00C82AB6"/>
    <w:rsid w:val="00C82B7C"/>
    <w:rsid w:val="00C82CFD"/>
    <w:rsid w:val="00C82DA6"/>
    <w:rsid w:val="00C82F74"/>
    <w:rsid w:val="00C83801"/>
    <w:rsid w:val="00C83ADE"/>
    <w:rsid w:val="00C83B50"/>
    <w:rsid w:val="00C83E19"/>
    <w:rsid w:val="00C842C4"/>
    <w:rsid w:val="00C84471"/>
    <w:rsid w:val="00C84636"/>
    <w:rsid w:val="00C847AA"/>
    <w:rsid w:val="00C848C7"/>
    <w:rsid w:val="00C84AAD"/>
    <w:rsid w:val="00C84BFD"/>
    <w:rsid w:val="00C84CD9"/>
    <w:rsid w:val="00C84E61"/>
    <w:rsid w:val="00C85000"/>
    <w:rsid w:val="00C85580"/>
    <w:rsid w:val="00C857B3"/>
    <w:rsid w:val="00C85A2E"/>
    <w:rsid w:val="00C85C8D"/>
    <w:rsid w:val="00C85DA1"/>
    <w:rsid w:val="00C85E6C"/>
    <w:rsid w:val="00C860A6"/>
    <w:rsid w:val="00C86640"/>
    <w:rsid w:val="00C8666A"/>
    <w:rsid w:val="00C86806"/>
    <w:rsid w:val="00C86D8C"/>
    <w:rsid w:val="00C874D7"/>
    <w:rsid w:val="00C875FB"/>
    <w:rsid w:val="00C877C5"/>
    <w:rsid w:val="00C87AF8"/>
    <w:rsid w:val="00C87BC6"/>
    <w:rsid w:val="00C90092"/>
    <w:rsid w:val="00C901FC"/>
    <w:rsid w:val="00C90321"/>
    <w:rsid w:val="00C90498"/>
    <w:rsid w:val="00C90990"/>
    <w:rsid w:val="00C90B5B"/>
    <w:rsid w:val="00C90C1C"/>
    <w:rsid w:val="00C90DA2"/>
    <w:rsid w:val="00C90EE0"/>
    <w:rsid w:val="00C91044"/>
    <w:rsid w:val="00C91151"/>
    <w:rsid w:val="00C91228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193"/>
    <w:rsid w:val="00C92364"/>
    <w:rsid w:val="00C9250F"/>
    <w:rsid w:val="00C92590"/>
    <w:rsid w:val="00C92642"/>
    <w:rsid w:val="00C92670"/>
    <w:rsid w:val="00C92F12"/>
    <w:rsid w:val="00C93141"/>
    <w:rsid w:val="00C9335A"/>
    <w:rsid w:val="00C93584"/>
    <w:rsid w:val="00C935B1"/>
    <w:rsid w:val="00C938CB"/>
    <w:rsid w:val="00C93BB1"/>
    <w:rsid w:val="00C93D40"/>
    <w:rsid w:val="00C944E8"/>
    <w:rsid w:val="00C94712"/>
    <w:rsid w:val="00C95344"/>
    <w:rsid w:val="00C95479"/>
    <w:rsid w:val="00C9565B"/>
    <w:rsid w:val="00C95A06"/>
    <w:rsid w:val="00C95B36"/>
    <w:rsid w:val="00C95D0F"/>
    <w:rsid w:val="00C96C8E"/>
    <w:rsid w:val="00C96C9C"/>
    <w:rsid w:val="00C96E0F"/>
    <w:rsid w:val="00C96F25"/>
    <w:rsid w:val="00C97116"/>
    <w:rsid w:val="00C9775D"/>
    <w:rsid w:val="00C97849"/>
    <w:rsid w:val="00C97A29"/>
    <w:rsid w:val="00C97A41"/>
    <w:rsid w:val="00C97B99"/>
    <w:rsid w:val="00C97C63"/>
    <w:rsid w:val="00C97C92"/>
    <w:rsid w:val="00CA00ED"/>
    <w:rsid w:val="00CA02AB"/>
    <w:rsid w:val="00CA04F9"/>
    <w:rsid w:val="00CA0543"/>
    <w:rsid w:val="00CA067D"/>
    <w:rsid w:val="00CA0939"/>
    <w:rsid w:val="00CA0E40"/>
    <w:rsid w:val="00CA1410"/>
    <w:rsid w:val="00CA14C9"/>
    <w:rsid w:val="00CA1519"/>
    <w:rsid w:val="00CA17C5"/>
    <w:rsid w:val="00CA1B9F"/>
    <w:rsid w:val="00CA1E6E"/>
    <w:rsid w:val="00CA2289"/>
    <w:rsid w:val="00CA2425"/>
    <w:rsid w:val="00CA2622"/>
    <w:rsid w:val="00CA29A3"/>
    <w:rsid w:val="00CA29CC"/>
    <w:rsid w:val="00CA2CA3"/>
    <w:rsid w:val="00CA31AB"/>
    <w:rsid w:val="00CA3ACF"/>
    <w:rsid w:val="00CA3AE5"/>
    <w:rsid w:val="00CA3D36"/>
    <w:rsid w:val="00CA3D61"/>
    <w:rsid w:val="00CA3E3E"/>
    <w:rsid w:val="00CA41CA"/>
    <w:rsid w:val="00CA46BD"/>
    <w:rsid w:val="00CA48CA"/>
    <w:rsid w:val="00CA4ACA"/>
    <w:rsid w:val="00CA4C6A"/>
    <w:rsid w:val="00CA5129"/>
    <w:rsid w:val="00CA531F"/>
    <w:rsid w:val="00CA5397"/>
    <w:rsid w:val="00CA5549"/>
    <w:rsid w:val="00CA5654"/>
    <w:rsid w:val="00CA5973"/>
    <w:rsid w:val="00CA5B9F"/>
    <w:rsid w:val="00CA629A"/>
    <w:rsid w:val="00CA629D"/>
    <w:rsid w:val="00CA68C1"/>
    <w:rsid w:val="00CA6CBC"/>
    <w:rsid w:val="00CA6F63"/>
    <w:rsid w:val="00CA76E8"/>
    <w:rsid w:val="00CA78A7"/>
    <w:rsid w:val="00CA7E3D"/>
    <w:rsid w:val="00CB02E3"/>
    <w:rsid w:val="00CB0481"/>
    <w:rsid w:val="00CB0514"/>
    <w:rsid w:val="00CB061C"/>
    <w:rsid w:val="00CB0AE1"/>
    <w:rsid w:val="00CB0F2D"/>
    <w:rsid w:val="00CB1537"/>
    <w:rsid w:val="00CB1585"/>
    <w:rsid w:val="00CB1653"/>
    <w:rsid w:val="00CB1789"/>
    <w:rsid w:val="00CB1891"/>
    <w:rsid w:val="00CB194B"/>
    <w:rsid w:val="00CB2017"/>
    <w:rsid w:val="00CB2544"/>
    <w:rsid w:val="00CB2584"/>
    <w:rsid w:val="00CB2C64"/>
    <w:rsid w:val="00CB301A"/>
    <w:rsid w:val="00CB35DC"/>
    <w:rsid w:val="00CB362F"/>
    <w:rsid w:val="00CB3A15"/>
    <w:rsid w:val="00CB3B39"/>
    <w:rsid w:val="00CB3C9F"/>
    <w:rsid w:val="00CB3F6F"/>
    <w:rsid w:val="00CB4175"/>
    <w:rsid w:val="00CB438A"/>
    <w:rsid w:val="00CB448D"/>
    <w:rsid w:val="00CB4936"/>
    <w:rsid w:val="00CB4C84"/>
    <w:rsid w:val="00CB4CBC"/>
    <w:rsid w:val="00CB50EB"/>
    <w:rsid w:val="00CB52EC"/>
    <w:rsid w:val="00CB5619"/>
    <w:rsid w:val="00CB5801"/>
    <w:rsid w:val="00CB5B30"/>
    <w:rsid w:val="00CB5DA5"/>
    <w:rsid w:val="00CB61D9"/>
    <w:rsid w:val="00CB62A1"/>
    <w:rsid w:val="00CB6325"/>
    <w:rsid w:val="00CB6465"/>
    <w:rsid w:val="00CB6520"/>
    <w:rsid w:val="00CB6CD2"/>
    <w:rsid w:val="00CB6D78"/>
    <w:rsid w:val="00CB714A"/>
    <w:rsid w:val="00CB7B5F"/>
    <w:rsid w:val="00CB7E9F"/>
    <w:rsid w:val="00CC0153"/>
    <w:rsid w:val="00CC0598"/>
    <w:rsid w:val="00CC08EB"/>
    <w:rsid w:val="00CC0B6B"/>
    <w:rsid w:val="00CC0F23"/>
    <w:rsid w:val="00CC1068"/>
    <w:rsid w:val="00CC130B"/>
    <w:rsid w:val="00CC137B"/>
    <w:rsid w:val="00CC1550"/>
    <w:rsid w:val="00CC178C"/>
    <w:rsid w:val="00CC19A9"/>
    <w:rsid w:val="00CC1ACD"/>
    <w:rsid w:val="00CC1B2F"/>
    <w:rsid w:val="00CC1CF6"/>
    <w:rsid w:val="00CC2274"/>
    <w:rsid w:val="00CC2459"/>
    <w:rsid w:val="00CC24FC"/>
    <w:rsid w:val="00CC2558"/>
    <w:rsid w:val="00CC25B7"/>
    <w:rsid w:val="00CC29BE"/>
    <w:rsid w:val="00CC2B5F"/>
    <w:rsid w:val="00CC2B9A"/>
    <w:rsid w:val="00CC2DE2"/>
    <w:rsid w:val="00CC3074"/>
    <w:rsid w:val="00CC30D5"/>
    <w:rsid w:val="00CC3764"/>
    <w:rsid w:val="00CC3774"/>
    <w:rsid w:val="00CC37DC"/>
    <w:rsid w:val="00CC37E3"/>
    <w:rsid w:val="00CC3B17"/>
    <w:rsid w:val="00CC3D2E"/>
    <w:rsid w:val="00CC416D"/>
    <w:rsid w:val="00CC4209"/>
    <w:rsid w:val="00CC435F"/>
    <w:rsid w:val="00CC4401"/>
    <w:rsid w:val="00CC4790"/>
    <w:rsid w:val="00CC4A35"/>
    <w:rsid w:val="00CC4EAA"/>
    <w:rsid w:val="00CC52C0"/>
    <w:rsid w:val="00CC5789"/>
    <w:rsid w:val="00CC5921"/>
    <w:rsid w:val="00CC5C1D"/>
    <w:rsid w:val="00CC5E6B"/>
    <w:rsid w:val="00CC5E8A"/>
    <w:rsid w:val="00CC6422"/>
    <w:rsid w:val="00CC6499"/>
    <w:rsid w:val="00CC66DA"/>
    <w:rsid w:val="00CC72EE"/>
    <w:rsid w:val="00CC7391"/>
    <w:rsid w:val="00CC7406"/>
    <w:rsid w:val="00CC755F"/>
    <w:rsid w:val="00CC7A19"/>
    <w:rsid w:val="00CC7A66"/>
    <w:rsid w:val="00CC7AD1"/>
    <w:rsid w:val="00CC7B60"/>
    <w:rsid w:val="00CC7CAB"/>
    <w:rsid w:val="00CD00C3"/>
    <w:rsid w:val="00CD029C"/>
    <w:rsid w:val="00CD0359"/>
    <w:rsid w:val="00CD06C6"/>
    <w:rsid w:val="00CD0867"/>
    <w:rsid w:val="00CD08ED"/>
    <w:rsid w:val="00CD0C26"/>
    <w:rsid w:val="00CD0C95"/>
    <w:rsid w:val="00CD0E7F"/>
    <w:rsid w:val="00CD0F99"/>
    <w:rsid w:val="00CD10D6"/>
    <w:rsid w:val="00CD1114"/>
    <w:rsid w:val="00CD120F"/>
    <w:rsid w:val="00CD1216"/>
    <w:rsid w:val="00CD128D"/>
    <w:rsid w:val="00CD129C"/>
    <w:rsid w:val="00CD1684"/>
    <w:rsid w:val="00CD1BDB"/>
    <w:rsid w:val="00CD1C1D"/>
    <w:rsid w:val="00CD1E36"/>
    <w:rsid w:val="00CD1E43"/>
    <w:rsid w:val="00CD1F5E"/>
    <w:rsid w:val="00CD2131"/>
    <w:rsid w:val="00CD2135"/>
    <w:rsid w:val="00CD2226"/>
    <w:rsid w:val="00CD257D"/>
    <w:rsid w:val="00CD2829"/>
    <w:rsid w:val="00CD286E"/>
    <w:rsid w:val="00CD287D"/>
    <w:rsid w:val="00CD29E3"/>
    <w:rsid w:val="00CD2C1F"/>
    <w:rsid w:val="00CD2FB1"/>
    <w:rsid w:val="00CD32FE"/>
    <w:rsid w:val="00CD33C4"/>
    <w:rsid w:val="00CD3726"/>
    <w:rsid w:val="00CD373F"/>
    <w:rsid w:val="00CD3E1D"/>
    <w:rsid w:val="00CD3F51"/>
    <w:rsid w:val="00CD40E6"/>
    <w:rsid w:val="00CD4400"/>
    <w:rsid w:val="00CD445D"/>
    <w:rsid w:val="00CD44D1"/>
    <w:rsid w:val="00CD4961"/>
    <w:rsid w:val="00CD4995"/>
    <w:rsid w:val="00CD4DD9"/>
    <w:rsid w:val="00CD4E31"/>
    <w:rsid w:val="00CD4EC1"/>
    <w:rsid w:val="00CD4F41"/>
    <w:rsid w:val="00CD51A2"/>
    <w:rsid w:val="00CD5215"/>
    <w:rsid w:val="00CD5558"/>
    <w:rsid w:val="00CD5C8D"/>
    <w:rsid w:val="00CD5FE5"/>
    <w:rsid w:val="00CD61FA"/>
    <w:rsid w:val="00CD6322"/>
    <w:rsid w:val="00CD635B"/>
    <w:rsid w:val="00CD664E"/>
    <w:rsid w:val="00CD67B8"/>
    <w:rsid w:val="00CD698C"/>
    <w:rsid w:val="00CD7102"/>
    <w:rsid w:val="00CD7D24"/>
    <w:rsid w:val="00CD7DA1"/>
    <w:rsid w:val="00CE00C3"/>
    <w:rsid w:val="00CE02C0"/>
    <w:rsid w:val="00CE0424"/>
    <w:rsid w:val="00CE0975"/>
    <w:rsid w:val="00CE09DC"/>
    <w:rsid w:val="00CE0E25"/>
    <w:rsid w:val="00CE1583"/>
    <w:rsid w:val="00CE18EB"/>
    <w:rsid w:val="00CE1910"/>
    <w:rsid w:val="00CE1B9F"/>
    <w:rsid w:val="00CE1C24"/>
    <w:rsid w:val="00CE216B"/>
    <w:rsid w:val="00CE217B"/>
    <w:rsid w:val="00CE22A6"/>
    <w:rsid w:val="00CE238B"/>
    <w:rsid w:val="00CE293E"/>
    <w:rsid w:val="00CE39CB"/>
    <w:rsid w:val="00CE3D29"/>
    <w:rsid w:val="00CE4108"/>
    <w:rsid w:val="00CE44B1"/>
    <w:rsid w:val="00CE4527"/>
    <w:rsid w:val="00CE4ABD"/>
    <w:rsid w:val="00CE4D1B"/>
    <w:rsid w:val="00CE4D96"/>
    <w:rsid w:val="00CE4FC5"/>
    <w:rsid w:val="00CE5079"/>
    <w:rsid w:val="00CE51BC"/>
    <w:rsid w:val="00CE551E"/>
    <w:rsid w:val="00CE57FF"/>
    <w:rsid w:val="00CE5B74"/>
    <w:rsid w:val="00CE5C80"/>
    <w:rsid w:val="00CE5DEB"/>
    <w:rsid w:val="00CE6186"/>
    <w:rsid w:val="00CE66B3"/>
    <w:rsid w:val="00CE699F"/>
    <w:rsid w:val="00CE6DF8"/>
    <w:rsid w:val="00CE6FBA"/>
    <w:rsid w:val="00CE7877"/>
    <w:rsid w:val="00CE7922"/>
    <w:rsid w:val="00CE7EE4"/>
    <w:rsid w:val="00CF00D5"/>
    <w:rsid w:val="00CF075D"/>
    <w:rsid w:val="00CF123E"/>
    <w:rsid w:val="00CF132C"/>
    <w:rsid w:val="00CF191C"/>
    <w:rsid w:val="00CF1BE2"/>
    <w:rsid w:val="00CF1E3C"/>
    <w:rsid w:val="00CF1EB3"/>
    <w:rsid w:val="00CF2148"/>
    <w:rsid w:val="00CF2294"/>
    <w:rsid w:val="00CF23F3"/>
    <w:rsid w:val="00CF2429"/>
    <w:rsid w:val="00CF2467"/>
    <w:rsid w:val="00CF24E3"/>
    <w:rsid w:val="00CF257E"/>
    <w:rsid w:val="00CF2769"/>
    <w:rsid w:val="00CF29BD"/>
    <w:rsid w:val="00CF2E60"/>
    <w:rsid w:val="00CF3126"/>
    <w:rsid w:val="00CF34C0"/>
    <w:rsid w:val="00CF3526"/>
    <w:rsid w:val="00CF35F2"/>
    <w:rsid w:val="00CF36E6"/>
    <w:rsid w:val="00CF378C"/>
    <w:rsid w:val="00CF3AB0"/>
    <w:rsid w:val="00CF3ECB"/>
    <w:rsid w:val="00CF4077"/>
    <w:rsid w:val="00CF4648"/>
    <w:rsid w:val="00CF466E"/>
    <w:rsid w:val="00CF477D"/>
    <w:rsid w:val="00CF4935"/>
    <w:rsid w:val="00CF4BD9"/>
    <w:rsid w:val="00CF4FB3"/>
    <w:rsid w:val="00CF516D"/>
    <w:rsid w:val="00CF55C1"/>
    <w:rsid w:val="00CF57B7"/>
    <w:rsid w:val="00CF5BB9"/>
    <w:rsid w:val="00CF5C00"/>
    <w:rsid w:val="00CF6382"/>
    <w:rsid w:val="00CF6408"/>
    <w:rsid w:val="00CF648D"/>
    <w:rsid w:val="00CF64A3"/>
    <w:rsid w:val="00CF66F0"/>
    <w:rsid w:val="00CF6745"/>
    <w:rsid w:val="00CF6991"/>
    <w:rsid w:val="00CF6A5F"/>
    <w:rsid w:val="00CF6C4B"/>
    <w:rsid w:val="00CF70EE"/>
    <w:rsid w:val="00CF7350"/>
    <w:rsid w:val="00CF7584"/>
    <w:rsid w:val="00CF7A03"/>
    <w:rsid w:val="00CF7A18"/>
    <w:rsid w:val="00CF7A52"/>
    <w:rsid w:val="00CF7EBC"/>
    <w:rsid w:val="00D000B6"/>
    <w:rsid w:val="00D00AB1"/>
    <w:rsid w:val="00D00B2F"/>
    <w:rsid w:val="00D00CF9"/>
    <w:rsid w:val="00D00E18"/>
    <w:rsid w:val="00D01178"/>
    <w:rsid w:val="00D01312"/>
    <w:rsid w:val="00D013EE"/>
    <w:rsid w:val="00D014C8"/>
    <w:rsid w:val="00D01628"/>
    <w:rsid w:val="00D01879"/>
    <w:rsid w:val="00D01907"/>
    <w:rsid w:val="00D0197F"/>
    <w:rsid w:val="00D01EC7"/>
    <w:rsid w:val="00D0228E"/>
    <w:rsid w:val="00D022E8"/>
    <w:rsid w:val="00D024A3"/>
    <w:rsid w:val="00D0256E"/>
    <w:rsid w:val="00D0264E"/>
    <w:rsid w:val="00D02777"/>
    <w:rsid w:val="00D028AD"/>
    <w:rsid w:val="00D0298E"/>
    <w:rsid w:val="00D02FF3"/>
    <w:rsid w:val="00D032F9"/>
    <w:rsid w:val="00D035BB"/>
    <w:rsid w:val="00D0388C"/>
    <w:rsid w:val="00D039F5"/>
    <w:rsid w:val="00D03C2C"/>
    <w:rsid w:val="00D03C3D"/>
    <w:rsid w:val="00D03CC1"/>
    <w:rsid w:val="00D03CFF"/>
    <w:rsid w:val="00D03E96"/>
    <w:rsid w:val="00D04302"/>
    <w:rsid w:val="00D04684"/>
    <w:rsid w:val="00D049AA"/>
    <w:rsid w:val="00D04A81"/>
    <w:rsid w:val="00D050D5"/>
    <w:rsid w:val="00D05718"/>
    <w:rsid w:val="00D05794"/>
    <w:rsid w:val="00D05D4F"/>
    <w:rsid w:val="00D05E2C"/>
    <w:rsid w:val="00D0615A"/>
    <w:rsid w:val="00D061F5"/>
    <w:rsid w:val="00D0634D"/>
    <w:rsid w:val="00D0685B"/>
    <w:rsid w:val="00D06A64"/>
    <w:rsid w:val="00D06B06"/>
    <w:rsid w:val="00D06E5B"/>
    <w:rsid w:val="00D06FC5"/>
    <w:rsid w:val="00D072CE"/>
    <w:rsid w:val="00D074A5"/>
    <w:rsid w:val="00D0761F"/>
    <w:rsid w:val="00D07970"/>
    <w:rsid w:val="00D07D5D"/>
    <w:rsid w:val="00D101DE"/>
    <w:rsid w:val="00D1081F"/>
    <w:rsid w:val="00D10CFD"/>
    <w:rsid w:val="00D10E79"/>
    <w:rsid w:val="00D113FC"/>
    <w:rsid w:val="00D11405"/>
    <w:rsid w:val="00D11462"/>
    <w:rsid w:val="00D1181B"/>
    <w:rsid w:val="00D11953"/>
    <w:rsid w:val="00D11A8A"/>
    <w:rsid w:val="00D11AB7"/>
    <w:rsid w:val="00D11B79"/>
    <w:rsid w:val="00D11D0D"/>
    <w:rsid w:val="00D11E5D"/>
    <w:rsid w:val="00D11F6C"/>
    <w:rsid w:val="00D11FE8"/>
    <w:rsid w:val="00D120F4"/>
    <w:rsid w:val="00D12345"/>
    <w:rsid w:val="00D12392"/>
    <w:rsid w:val="00D124AC"/>
    <w:rsid w:val="00D12775"/>
    <w:rsid w:val="00D12961"/>
    <w:rsid w:val="00D12A5E"/>
    <w:rsid w:val="00D12BE7"/>
    <w:rsid w:val="00D12DE3"/>
    <w:rsid w:val="00D13150"/>
    <w:rsid w:val="00D1316E"/>
    <w:rsid w:val="00D1350C"/>
    <w:rsid w:val="00D1393F"/>
    <w:rsid w:val="00D14146"/>
    <w:rsid w:val="00D1428F"/>
    <w:rsid w:val="00D143A6"/>
    <w:rsid w:val="00D14655"/>
    <w:rsid w:val="00D1487D"/>
    <w:rsid w:val="00D14F43"/>
    <w:rsid w:val="00D15061"/>
    <w:rsid w:val="00D1532A"/>
    <w:rsid w:val="00D155B0"/>
    <w:rsid w:val="00D1563A"/>
    <w:rsid w:val="00D1597F"/>
    <w:rsid w:val="00D1601D"/>
    <w:rsid w:val="00D164DF"/>
    <w:rsid w:val="00D16544"/>
    <w:rsid w:val="00D165A9"/>
    <w:rsid w:val="00D16DFF"/>
    <w:rsid w:val="00D16E4A"/>
    <w:rsid w:val="00D17084"/>
    <w:rsid w:val="00D17150"/>
    <w:rsid w:val="00D1715B"/>
    <w:rsid w:val="00D173D1"/>
    <w:rsid w:val="00D17525"/>
    <w:rsid w:val="00D17655"/>
    <w:rsid w:val="00D1788F"/>
    <w:rsid w:val="00D17A08"/>
    <w:rsid w:val="00D17C03"/>
    <w:rsid w:val="00D17D20"/>
    <w:rsid w:val="00D2000B"/>
    <w:rsid w:val="00D201A7"/>
    <w:rsid w:val="00D2052B"/>
    <w:rsid w:val="00D20772"/>
    <w:rsid w:val="00D208C7"/>
    <w:rsid w:val="00D209A6"/>
    <w:rsid w:val="00D20E4E"/>
    <w:rsid w:val="00D212D1"/>
    <w:rsid w:val="00D21402"/>
    <w:rsid w:val="00D21415"/>
    <w:rsid w:val="00D2146C"/>
    <w:rsid w:val="00D214C3"/>
    <w:rsid w:val="00D219CC"/>
    <w:rsid w:val="00D21E68"/>
    <w:rsid w:val="00D22884"/>
    <w:rsid w:val="00D22B19"/>
    <w:rsid w:val="00D22E37"/>
    <w:rsid w:val="00D22F03"/>
    <w:rsid w:val="00D23165"/>
    <w:rsid w:val="00D231ED"/>
    <w:rsid w:val="00D23583"/>
    <w:rsid w:val="00D236D8"/>
    <w:rsid w:val="00D237B6"/>
    <w:rsid w:val="00D237C0"/>
    <w:rsid w:val="00D237CA"/>
    <w:rsid w:val="00D238DA"/>
    <w:rsid w:val="00D23EA2"/>
    <w:rsid w:val="00D2400C"/>
    <w:rsid w:val="00D24B41"/>
    <w:rsid w:val="00D24C0A"/>
    <w:rsid w:val="00D24C5D"/>
    <w:rsid w:val="00D24CFC"/>
    <w:rsid w:val="00D24D40"/>
    <w:rsid w:val="00D2528D"/>
    <w:rsid w:val="00D253F6"/>
    <w:rsid w:val="00D254DC"/>
    <w:rsid w:val="00D254E9"/>
    <w:rsid w:val="00D2562D"/>
    <w:rsid w:val="00D25743"/>
    <w:rsid w:val="00D25C2F"/>
    <w:rsid w:val="00D25F83"/>
    <w:rsid w:val="00D25FCA"/>
    <w:rsid w:val="00D2613D"/>
    <w:rsid w:val="00D262A5"/>
    <w:rsid w:val="00D26479"/>
    <w:rsid w:val="00D26523"/>
    <w:rsid w:val="00D26725"/>
    <w:rsid w:val="00D26CF3"/>
    <w:rsid w:val="00D27017"/>
    <w:rsid w:val="00D272E6"/>
    <w:rsid w:val="00D27413"/>
    <w:rsid w:val="00D27799"/>
    <w:rsid w:val="00D27DEA"/>
    <w:rsid w:val="00D27E1C"/>
    <w:rsid w:val="00D27E92"/>
    <w:rsid w:val="00D27FBA"/>
    <w:rsid w:val="00D30033"/>
    <w:rsid w:val="00D30050"/>
    <w:rsid w:val="00D30419"/>
    <w:rsid w:val="00D306CB"/>
    <w:rsid w:val="00D30716"/>
    <w:rsid w:val="00D30911"/>
    <w:rsid w:val="00D30A3B"/>
    <w:rsid w:val="00D30BA9"/>
    <w:rsid w:val="00D30F63"/>
    <w:rsid w:val="00D31074"/>
    <w:rsid w:val="00D31198"/>
    <w:rsid w:val="00D31286"/>
    <w:rsid w:val="00D31BAB"/>
    <w:rsid w:val="00D31C6F"/>
    <w:rsid w:val="00D31C88"/>
    <w:rsid w:val="00D31DCD"/>
    <w:rsid w:val="00D31F59"/>
    <w:rsid w:val="00D32114"/>
    <w:rsid w:val="00D323B5"/>
    <w:rsid w:val="00D32B92"/>
    <w:rsid w:val="00D32DD7"/>
    <w:rsid w:val="00D32E1E"/>
    <w:rsid w:val="00D32FCA"/>
    <w:rsid w:val="00D331CA"/>
    <w:rsid w:val="00D3320A"/>
    <w:rsid w:val="00D33235"/>
    <w:rsid w:val="00D332CD"/>
    <w:rsid w:val="00D33741"/>
    <w:rsid w:val="00D33FDF"/>
    <w:rsid w:val="00D342EC"/>
    <w:rsid w:val="00D34308"/>
    <w:rsid w:val="00D3456C"/>
    <w:rsid w:val="00D34763"/>
    <w:rsid w:val="00D347F9"/>
    <w:rsid w:val="00D34858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A9F"/>
    <w:rsid w:val="00D35BDD"/>
    <w:rsid w:val="00D35C89"/>
    <w:rsid w:val="00D35CDE"/>
    <w:rsid w:val="00D35D3B"/>
    <w:rsid w:val="00D36136"/>
    <w:rsid w:val="00D36192"/>
    <w:rsid w:val="00D36381"/>
    <w:rsid w:val="00D368DE"/>
    <w:rsid w:val="00D36920"/>
    <w:rsid w:val="00D369FF"/>
    <w:rsid w:val="00D36C0C"/>
    <w:rsid w:val="00D36ED7"/>
    <w:rsid w:val="00D37112"/>
    <w:rsid w:val="00D37193"/>
    <w:rsid w:val="00D372B4"/>
    <w:rsid w:val="00D3736C"/>
    <w:rsid w:val="00D3757B"/>
    <w:rsid w:val="00D3759C"/>
    <w:rsid w:val="00D37847"/>
    <w:rsid w:val="00D37AD6"/>
    <w:rsid w:val="00D37D3A"/>
    <w:rsid w:val="00D37F30"/>
    <w:rsid w:val="00D40096"/>
    <w:rsid w:val="00D403C0"/>
    <w:rsid w:val="00D405CB"/>
    <w:rsid w:val="00D406B2"/>
    <w:rsid w:val="00D40A3D"/>
    <w:rsid w:val="00D40EE3"/>
    <w:rsid w:val="00D40FCD"/>
    <w:rsid w:val="00D4113A"/>
    <w:rsid w:val="00D4131F"/>
    <w:rsid w:val="00D4132F"/>
    <w:rsid w:val="00D41643"/>
    <w:rsid w:val="00D417FC"/>
    <w:rsid w:val="00D41AD7"/>
    <w:rsid w:val="00D41C46"/>
    <w:rsid w:val="00D41EC5"/>
    <w:rsid w:val="00D41FDB"/>
    <w:rsid w:val="00D4200A"/>
    <w:rsid w:val="00D42245"/>
    <w:rsid w:val="00D42648"/>
    <w:rsid w:val="00D42896"/>
    <w:rsid w:val="00D42C4E"/>
    <w:rsid w:val="00D42F1D"/>
    <w:rsid w:val="00D43053"/>
    <w:rsid w:val="00D44336"/>
    <w:rsid w:val="00D44546"/>
    <w:rsid w:val="00D445A4"/>
    <w:rsid w:val="00D4493F"/>
    <w:rsid w:val="00D44C5C"/>
    <w:rsid w:val="00D44CFC"/>
    <w:rsid w:val="00D44D52"/>
    <w:rsid w:val="00D44EE0"/>
    <w:rsid w:val="00D44F95"/>
    <w:rsid w:val="00D44FBD"/>
    <w:rsid w:val="00D44FCC"/>
    <w:rsid w:val="00D45577"/>
    <w:rsid w:val="00D45A52"/>
    <w:rsid w:val="00D45B20"/>
    <w:rsid w:val="00D45F28"/>
    <w:rsid w:val="00D45FE0"/>
    <w:rsid w:val="00D4617A"/>
    <w:rsid w:val="00D46337"/>
    <w:rsid w:val="00D46367"/>
    <w:rsid w:val="00D463DA"/>
    <w:rsid w:val="00D466CD"/>
    <w:rsid w:val="00D4673D"/>
    <w:rsid w:val="00D4690A"/>
    <w:rsid w:val="00D46FE7"/>
    <w:rsid w:val="00D47048"/>
    <w:rsid w:val="00D47368"/>
    <w:rsid w:val="00D47723"/>
    <w:rsid w:val="00D478C2"/>
    <w:rsid w:val="00D4791A"/>
    <w:rsid w:val="00D47A87"/>
    <w:rsid w:val="00D47A88"/>
    <w:rsid w:val="00D47B44"/>
    <w:rsid w:val="00D47B71"/>
    <w:rsid w:val="00D47BE1"/>
    <w:rsid w:val="00D47CF8"/>
    <w:rsid w:val="00D47EE9"/>
    <w:rsid w:val="00D47F4D"/>
    <w:rsid w:val="00D47F7B"/>
    <w:rsid w:val="00D500C1"/>
    <w:rsid w:val="00D501BF"/>
    <w:rsid w:val="00D50279"/>
    <w:rsid w:val="00D5035E"/>
    <w:rsid w:val="00D503BE"/>
    <w:rsid w:val="00D503FD"/>
    <w:rsid w:val="00D50966"/>
    <w:rsid w:val="00D50BFC"/>
    <w:rsid w:val="00D50C86"/>
    <w:rsid w:val="00D50CAE"/>
    <w:rsid w:val="00D51362"/>
    <w:rsid w:val="00D51377"/>
    <w:rsid w:val="00D515CA"/>
    <w:rsid w:val="00D519CA"/>
    <w:rsid w:val="00D51A0B"/>
    <w:rsid w:val="00D51B30"/>
    <w:rsid w:val="00D51B6B"/>
    <w:rsid w:val="00D51C7E"/>
    <w:rsid w:val="00D51E84"/>
    <w:rsid w:val="00D520EE"/>
    <w:rsid w:val="00D5229A"/>
    <w:rsid w:val="00D52878"/>
    <w:rsid w:val="00D52BE6"/>
    <w:rsid w:val="00D52D38"/>
    <w:rsid w:val="00D52E83"/>
    <w:rsid w:val="00D52EC0"/>
    <w:rsid w:val="00D53031"/>
    <w:rsid w:val="00D533C8"/>
    <w:rsid w:val="00D535CC"/>
    <w:rsid w:val="00D53C8D"/>
    <w:rsid w:val="00D53FD0"/>
    <w:rsid w:val="00D5427C"/>
    <w:rsid w:val="00D543B0"/>
    <w:rsid w:val="00D5442D"/>
    <w:rsid w:val="00D547F7"/>
    <w:rsid w:val="00D54829"/>
    <w:rsid w:val="00D54906"/>
    <w:rsid w:val="00D54A75"/>
    <w:rsid w:val="00D54AF1"/>
    <w:rsid w:val="00D54C68"/>
    <w:rsid w:val="00D54C7B"/>
    <w:rsid w:val="00D550A3"/>
    <w:rsid w:val="00D5522F"/>
    <w:rsid w:val="00D55D56"/>
    <w:rsid w:val="00D560C0"/>
    <w:rsid w:val="00D56270"/>
    <w:rsid w:val="00D56545"/>
    <w:rsid w:val="00D5655A"/>
    <w:rsid w:val="00D56767"/>
    <w:rsid w:val="00D56BB7"/>
    <w:rsid w:val="00D57523"/>
    <w:rsid w:val="00D5797B"/>
    <w:rsid w:val="00D57B9D"/>
    <w:rsid w:val="00D57DAD"/>
    <w:rsid w:val="00D57ECF"/>
    <w:rsid w:val="00D600A3"/>
    <w:rsid w:val="00D60607"/>
    <w:rsid w:val="00D60952"/>
    <w:rsid w:val="00D60D0A"/>
    <w:rsid w:val="00D60EE0"/>
    <w:rsid w:val="00D612C6"/>
    <w:rsid w:val="00D6167A"/>
    <w:rsid w:val="00D6170F"/>
    <w:rsid w:val="00D621FF"/>
    <w:rsid w:val="00D6233E"/>
    <w:rsid w:val="00D6237B"/>
    <w:rsid w:val="00D623A7"/>
    <w:rsid w:val="00D625ED"/>
    <w:rsid w:val="00D62B7C"/>
    <w:rsid w:val="00D62D80"/>
    <w:rsid w:val="00D63305"/>
    <w:rsid w:val="00D63456"/>
    <w:rsid w:val="00D6355D"/>
    <w:rsid w:val="00D6356F"/>
    <w:rsid w:val="00D6376F"/>
    <w:rsid w:val="00D63915"/>
    <w:rsid w:val="00D63E7B"/>
    <w:rsid w:val="00D6415D"/>
    <w:rsid w:val="00D643AA"/>
    <w:rsid w:val="00D6458F"/>
    <w:rsid w:val="00D649E0"/>
    <w:rsid w:val="00D64C72"/>
    <w:rsid w:val="00D65225"/>
    <w:rsid w:val="00D65D1B"/>
    <w:rsid w:val="00D664D2"/>
    <w:rsid w:val="00D66537"/>
    <w:rsid w:val="00D66595"/>
    <w:rsid w:val="00D668EE"/>
    <w:rsid w:val="00D66A4D"/>
    <w:rsid w:val="00D66C08"/>
    <w:rsid w:val="00D66CE9"/>
    <w:rsid w:val="00D66D39"/>
    <w:rsid w:val="00D670E6"/>
    <w:rsid w:val="00D6729E"/>
    <w:rsid w:val="00D6743D"/>
    <w:rsid w:val="00D676B0"/>
    <w:rsid w:val="00D676F4"/>
    <w:rsid w:val="00D67883"/>
    <w:rsid w:val="00D67924"/>
    <w:rsid w:val="00D6797A"/>
    <w:rsid w:val="00D702C3"/>
    <w:rsid w:val="00D70494"/>
    <w:rsid w:val="00D70552"/>
    <w:rsid w:val="00D70789"/>
    <w:rsid w:val="00D70C8A"/>
    <w:rsid w:val="00D7126C"/>
    <w:rsid w:val="00D712F0"/>
    <w:rsid w:val="00D715F1"/>
    <w:rsid w:val="00D716BB"/>
    <w:rsid w:val="00D71AD5"/>
    <w:rsid w:val="00D71B3B"/>
    <w:rsid w:val="00D71C18"/>
    <w:rsid w:val="00D71FF2"/>
    <w:rsid w:val="00D7206B"/>
    <w:rsid w:val="00D72179"/>
    <w:rsid w:val="00D72258"/>
    <w:rsid w:val="00D727A1"/>
    <w:rsid w:val="00D72849"/>
    <w:rsid w:val="00D72B37"/>
    <w:rsid w:val="00D72C8A"/>
    <w:rsid w:val="00D72D9B"/>
    <w:rsid w:val="00D72FB3"/>
    <w:rsid w:val="00D72FF1"/>
    <w:rsid w:val="00D7342F"/>
    <w:rsid w:val="00D736A5"/>
    <w:rsid w:val="00D736B1"/>
    <w:rsid w:val="00D737BA"/>
    <w:rsid w:val="00D73C91"/>
    <w:rsid w:val="00D73CBB"/>
    <w:rsid w:val="00D73EFF"/>
    <w:rsid w:val="00D74017"/>
    <w:rsid w:val="00D74212"/>
    <w:rsid w:val="00D74808"/>
    <w:rsid w:val="00D74883"/>
    <w:rsid w:val="00D749DD"/>
    <w:rsid w:val="00D75011"/>
    <w:rsid w:val="00D7512C"/>
    <w:rsid w:val="00D7590F"/>
    <w:rsid w:val="00D75B69"/>
    <w:rsid w:val="00D75C85"/>
    <w:rsid w:val="00D75CD5"/>
    <w:rsid w:val="00D75E53"/>
    <w:rsid w:val="00D761D7"/>
    <w:rsid w:val="00D762FF"/>
    <w:rsid w:val="00D76413"/>
    <w:rsid w:val="00D7657E"/>
    <w:rsid w:val="00D76B06"/>
    <w:rsid w:val="00D76D5B"/>
    <w:rsid w:val="00D77206"/>
    <w:rsid w:val="00D772A9"/>
    <w:rsid w:val="00D773F6"/>
    <w:rsid w:val="00D774F8"/>
    <w:rsid w:val="00D7755E"/>
    <w:rsid w:val="00D775E5"/>
    <w:rsid w:val="00D777A0"/>
    <w:rsid w:val="00D77FA7"/>
    <w:rsid w:val="00D80AD4"/>
    <w:rsid w:val="00D80C31"/>
    <w:rsid w:val="00D80D23"/>
    <w:rsid w:val="00D80F29"/>
    <w:rsid w:val="00D815D3"/>
    <w:rsid w:val="00D821D6"/>
    <w:rsid w:val="00D825B4"/>
    <w:rsid w:val="00D826AF"/>
    <w:rsid w:val="00D8288C"/>
    <w:rsid w:val="00D82A72"/>
    <w:rsid w:val="00D82D3C"/>
    <w:rsid w:val="00D82D5C"/>
    <w:rsid w:val="00D8394C"/>
    <w:rsid w:val="00D83C5A"/>
    <w:rsid w:val="00D83DA7"/>
    <w:rsid w:val="00D83FF5"/>
    <w:rsid w:val="00D8426C"/>
    <w:rsid w:val="00D84287"/>
    <w:rsid w:val="00D842A9"/>
    <w:rsid w:val="00D84393"/>
    <w:rsid w:val="00D8440B"/>
    <w:rsid w:val="00D84540"/>
    <w:rsid w:val="00D84737"/>
    <w:rsid w:val="00D848FB"/>
    <w:rsid w:val="00D84DFB"/>
    <w:rsid w:val="00D8502B"/>
    <w:rsid w:val="00D852CD"/>
    <w:rsid w:val="00D85576"/>
    <w:rsid w:val="00D855CE"/>
    <w:rsid w:val="00D858AB"/>
    <w:rsid w:val="00D85BA4"/>
    <w:rsid w:val="00D8612F"/>
    <w:rsid w:val="00D865A0"/>
    <w:rsid w:val="00D868D1"/>
    <w:rsid w:val="00D86902"/>
    <w:rsid w:val="00D869AF"/>
    <w:rsid w:val="00D86F17"/>
    <w:rsid w:val="00D870C8"/>
    <w:rsid w:val="00D871BD"/>
    <w:rsid w:val="00D87B7E"/>
    <w:rsid w:val="00D87CC5"/>
    <w:rsid w:val="00D87CF9"/>
    <w:rsid w:val="00D87DA9"/>
    <w:rsid w:val="00D87E0E"/>
    <w:rsid w:val="00D87EDE"/>
    <w:rsid w:val="00D87F78"/>
    <w:rsid w:val="00D90091"/>
    <w:rsid w:val="00D90514"/>
    <w:rsid w:val="00D90548"/>
    <w:rsid w:val="00D9097C"/>
    <w:rsid w:val="00D909FA"/>
    <w:rsid w:val="00D90C5A"/>
    <w:rsid w:val="00D90E3F"/>
    <w:rsid w:val="00D91096"/>
    <w:rsid w:val="00D91318"/>
    <w:rsid w:val="00D914F1"/>
    <w:rsid w:val="00D916BF"/>
    <w:rsid w:val="00D9189E"/>
    <w:rsid w:val="00D91CE6"/>
    <w:rsid w:val="00D91E23"/>
    <w:rsid w:val="00D91E45"/>
    <w:rsid w:val="00D91E8E"/>
    <w:rsid w:val="00D924B6"/>
    <w:rsid w:val="00D92502"/>
    <w:rsid w:val="00D92551"/>
    <w:rsid w:val="00D92910"/>
    <w:rsid w:val="00D929E9"/>
    <w:rsid w:val="00D92B6B"/>
    <w:rsid w:val="00D92BD1"/>
    <w:rsid w:val="00D931EB"/>
    <w:rsid w:val="00D931F8"/>
    <w:rsid w:val="00D93296"/>
    <w:rsid w:val="00D93CBC"/>
    <w:rsid w:val="00D93CDA"/>
    <w:rsid w:val="00D93D3A"/>
    <w:rsid w:val="00D93EA8"/>
    <w:rsid w:val="00D93EB7"/>
    <w:rsid w:val="00D93F6A"/>
    <w:rsid w:val="00D942CE"/>
    <w:rsid w:val="00D94307"/>
    <w:rsid w:val="00D946AF"/>
    <w:rsid w:val="00D950B3"/>
    <w:rsid w:val="00D950E1"/>
    <w:rsid w:val="00D9524F"/>
    <w:rsid w:val="00D9554D"/>
    <w:rsid w:val="00D9584B"/>
    <w:rsid w:val="00D958C8"/>
    <w:rsid w:val="00D95B8A"/>
    <w:rsid w:val="00D95CC6"/>
    <w:rsid w:val="00D96051"/>
    <w:rsid w:val="00D964D6"/>
    <w:rsid w:val="00D96552"/>
    <w:rsid w:val="00D966C2"/>
    <w:rsid w:val="00D968EE"/>
    <w:rsid w:val="00D96B07"/>
    <w:rsid w:val="00D96B9F"/>
    <w:rsid w:val="00D96C94"/>
    <w:rsid w:val="00D96DBA"/>
    <w:rsid w:val="00D9701E"/>
    <w:rsid w:val="00D974F5"/>
    <w:rsid w:val="00D9798F"/>
    <w:rsid w:val="00D97B45"/>
    <w:rsid w:val="00D97B53"/>
    <w:rsid w:val="00D97EB3"/>
    <w:rsid w:val="00DA0B3D"/>
    <w:rsid w:val="00DA0C1A"/>
    <w:rsid w:val="00DA0F6E"/>
    <w:rsid w:val="00DA1256"/>
    <w:rsid w:val="00DA19AE"/>
    <w:rsid w:val="00DA1A4C"/>
    <w:rsid w:val="00DA1AA6"/>
    <w:rsid w:val="00DA1C95"/>
    <w:rsid w:val="00DA1D42"/>
    <w:rsid w:val="00DA2B38"/>
    <w:rsid w:val="00DA2C7B"/>
    <w:rsid w:val="00DA2E1A"/>
    <w:rsid w:val="00DA3287"/>
    <w:rsid w:val="00DA32BE"/>
    <w:rsid w:val="00DA32C0"/>
    <w:rsid w:val="00DA36AC"/>
    <w:rsid w:val="00DA3930"/>
    <w:rsid w:val="00DA39D6"/>
    <w:rsid w:val="00DA3A5E"/>
    <w:rsid w:val="00DA3D40"/>
    <w:rsid w:val="00DA4259"/>
    <w:rsid w:val="00DA432B"/>
    <w:rsid w:val="00DA44C4"/>
    <w:rsid w:val="00DA4772"/>
    <w:rsid w:val="00DA48BB"/>
    <w:rsid w:val="00DA492C"/>
    <w:rsid w:val="00DA4933"/>
    <w:rsid w:val="00DA4A76"/>
    <w:rsid w:val="00DA4A9F"/>
    <w:rsid w:val="00DA4C52"/>
    <w:rsid w:val="00DA4FE9"/>
    <w:rsid w:val="00DA525D"/>
    <w:rsid w:val="00DA52DA"/>
    <w:rsid w:val="00DA5494"/>
    <w:rsid w:val="00DA5593"/>
    <w:rsid w:val="00DA5C6F"/>
    <w:rsid w:val="00DA5FCB"/>
    <w:rsid w:val="00DA64B4"/>
    <w:rsid w:val="00DA663A"/>
    <w:rsid w:val="00DA691B"/>
    <w:rsid w:val="00DA6BE2"/>
    <w:rsid w:val="00DA6C3D"/>
    <w:rsid w:val="00DA6E12"/>
    <w:rsid w:val="00DA6F27"/>
    <w:rsid w:val="00DA7397"/>
    <w:rsid w:val="00DA7BEB"/>
    <w:rsid w:val="00DA7E78"/>
    <w:rsid w:val="00DB0025"/>
    <w:rsid w:val="00DB008F"/>
    <w:rsid w:val="00DB0120"/>
    <w:rsid w:val="00DB028B"/>
    <w:rsid w:val="00DB09EB"/>
    <w:rsid w:val="00DB0A4C"/>
    <w:rsid w:val="00DB0E0A"/>
    <w:rsid w:val="00DB0FB2"/>
    <w:rsid w:val="00DB12F7"/>
    <w:rsid w:val="00DB16F8"/>
    <w:rsid w:val="00DB19DC"/>
    <w:rsid w:val="00DB1D2D"/>
    <w:rsid w:val="00DB1FC1"/>
    <w:rsid w:val="00DB2227"/>
    <w:rsid w:val="00DB22CB"/>
    <w:rsid w:val="00DB26E6"/>
    <w:rsid w:val="00DB273D"/>
    <w:rsid w:val="00DB278F"/>
    <w:rsid w:val="00DB2814"/>
    <w:rsid w:val="00DB29E4"/>
    <w:rsid w:val="00DB2A10"/>
    <w:rsid w:val="00DB2DDB"/>
    <w:rsid w:val="00DB2E75"/>
    <w:rsid w:val="00DB30FF"/>
    <w:rsid w:val="00DB325C"/>
    <w:rsid w:val="00DB3405"/>
    <w:rsid w:val="00DB3C2C"/>
    <w:rsid w:val="00DB3DF1"/>
    <w:rsid w:val="00DB4006"/>
    <w:rsid w:val="00DB422E"/>
    <w:rsid w:val="00DB4476"/>
    <w:rsid w:val="00DB44BD"/>
    <w:rsid w:val="00DB496B"/>
    <w:rsid w:val="00DB4B41"/>
    <w:rsid w:val="00DB4E56"/>
    <w:rsid w:val="00DB5195"/>
    <w:rsid w:val="00DB51C4"/>
    <w:rsid w:val="00DB57A8"/>
    <w:rsid w:val="00DB591A"/>
    <w:rsid w:val="00DB5B45"/>
    <w:rsid w:val="00DB5C36"/>
    <w:rsid w:val="00DB5CBC"/>
    <w:rsid w:val="00DB5D1B"/>
    <w:rsid w:val="00DB5F52"/>
    <w:rsid w:val="00DB6303"/>
    <w:rsid w:val="00DB640D"/>
    <w:rsid w:val="00DB6706"/>
    <w:rsid w:val="00DB67AA"/>
    <w:rsid w:val="00DB67EA"/>
    <w:rsid w:val="00DB695B"/>
    <w:rsid w:val="00DB695E"/>
    <w:rsid w:val="00DB7038"/>
    <w:rsid w:val="00DB7292"/>
    <w:rsid w:val="00DB7403"/>
    <w:rsid w:val="00DB7429"/>
    <w:rsid w:val="00DB76D5"/>
    <w:rsid w:val="00DB79D3"/>
    <w:rsid w:val="00DB79DF"/>
    <w:rsid w:val="00DB7DB1"/>
    <w:rsid w:val="00DB7F55"/>
    <w:rsid w:val="00DB7F9C"/>
    <w:rsid w:val="00DC0140"/>
    <w:rsid w:val="00DC0566"/>
    <w:rsid w:val="00DC0580"/>
    <w:rsid w:val="00DC0A15"/>
    <w:rsid w:val="00DC0DDE"/>
    <w:rsid w:val="00DC14D1"/>
    <w:rsid w:val="00DC15B0"/>
    <w:rsid w:val="00DC15F5"/>
    <w:rsid w:val="00DC17DB"/>
    <w:rsid w:val="00DC1873"/>
    <w:rsid w:val="00DC1A1A"/>
    <w:rsid w:val="00DC2386"/>
    <w:rsid w:val="00DC243A"/>
    <w:rsid w:val="00DC25AF"/>
    <w:rsid w:val="00DC2956"/>
    <w:rsid w:val="00DC29F4"/>
    <w:rsid w:val="00DC2D50"/>
    <w:rsid w:val="00DC30CF"/>
    <w:rsid w:val="00DC34F5"/>
    <w:rsid w:val="00DC377A"/>
    <w:rsid w:val="00DC3D51"/>
    <w:rsid w:val="00DC4150"/>
    <w:rsid w:val="00DC4505"/>
    <w:rsid w:val="00DC46BC"/>
    <w:rsid w:val="00DC47CE"/>
    <w:rsid w:val="00DC4BB8"/>
    <w:rsid w:val="00DC4C20"/>
    <w:rsid w:val="00DC4ED1"/>
    <w:rsid w:val="00DC4F9D"/>
    <w:rsid w:val="00DC52B6"/>
    <w:rsid w:val="00DC53B7"/>
    <w:rsid w:val="00DC5601"/>
    <w:rsid w:val="00DC5651"/>
    <w:rsid w:val="00DC5674"/>
    <w:rsid w:val="00DC58CB"/>
    <w:rsid w:val="00DC5C55"/>
    <w:rsid w:val="00DC5ECD"/>
    <w:rsid w:val="00DC64C3"/>
    <w:rsid w:val="00DC65C9"/>
    <w:rsid w:val="00DC697A"/>
    <w:rsid w:val="00DC6BFC"/>
    <w:rsid w:val="00DC71F3"/>
    <w:rsid w:val="00DC75A6"/>
    <w:rsid w:val="00DC765E"/>
    <w:rsid w:val="00DC7705"/>
    <w:rsid w:val="00DC7ACC"/>
    <w:rsid w:val="00DC7F39"/>
    <w:rsid w:val="00DD03B1"/>
    <w:rsid w:val="00DD03B8"/>
    <w:rsid w:val="00DD0625"/>
    <w:rsid w:val="00DD06D0"/>
    <w:rsid w:val="00DD0B58"/>
    <w:rsid w:val="00DD0FE1"/>
    <w:rsid w:val="00DD125B"/>
    <w:rsid w:val="00DD17B6"/>
    <w:rsid w:val="00DD1B03"/>
    <w:rsid w:val="00DD1C48"/>
    <w:rsid w:val="00DD1DCA"/>
    <w:rsid w:val="00DD23D4"/>
    <w:rsid w:val="00DD2993"/>
    <w:rsid w:val="00DD35AC"/>
    <w:rsid w:val="00DD36FE"/>
    <w:rsid w:val="00DD3BA2"/>
    <w:rsid w:val="00DD3D15"/>
    <w:rsid w:val="00DD3E04"/>
    <w:rsid w:val="00DD3FFA"/>
    <w:rsid w:val="00DD406C"/>
    <w:rsid w:val="00DD4492"/>
    <w:rsid w:val="00DD4B32"/>
    <w:rsid w:val="00DD4F7C"/>
    <w:rsid w:val="00DD5377"/>
    <w:rsid w:val="00DD5528"/>
    <w:rsid w:val="00DD5A5B"/>
    <w:rsid w:val="00DD5C1E"/>
    <w:rsid w:val="00DD5CB4"/>
    <w:rsid w:val="00DD601D"/>
    <w:rsid w:val="00DD6366"/>
    <w:rsid w:val="00DD6479"/>
    <w:rsid w:val="00DD64B2"/>
    <w:rsid w:val="00DD6875"/>
    <w:rsid w:val="00DD6E24"/>
    <w:rsid w:val="00DD73C0"/>
    <w:rsid w:val="00DD75B6"/>
    <w:rsid w:val="00DD75EC"/>
    <w:rsid w:val="00DD7670"/>
    <w:rsid w:val="00DD770C"/>
    <w:rsid w:val="00DD79E6"/>
    <w:rsid w:val="00DE057B"/>
    <w:rsid w:val="00DE07F4"/>
    <w:rsid w:val="00DE0C69"/>
    <w:rsid w:val="00DE0E30"/>
    <w:rsid w:val="00DE17F5"/>
    <w:rsid w:val="00DE1975"/>
    <w:rsid w:val="00DE1AE2"/>
    <w:rsid w:val="00DE1C4C"/>
    <w:rsid w:val="00DE1E10"/>
    <w:rsid w:val="00DE1F32"/>
    <w:rsid w:val="00DE2139"/>
    <w:rsid w:val="00DE251D"/>
    <w:rsid w:val="00DE25B2"/>
    <w:rsid w:val="00DE276B"/>
    <w:rsid w:val="00DE295F"/>
    <w:rsid w:val="00DE2997"/>
    <w:rsid w:val="00DE2BB5"/>
    <w:rsid w:val="00DE2CE5"/>
    <w:rsid w:val="00DE2ED9"/>
    <w:rsid w:val="00DE2F89"/>
    <w:rsid w:val="00DE3172"/>
    <w:rsid w:val="00DE337C"/>
    <w:rsid w:val="00DE3AAE"/>
    <w:rsid w:val="00DE3B96"/>
    <w:rsid w:val="00DE3CE2"/>
    <w:rsid w:val="00DE3FC9"/>
    <w:rsid w:val="00DE425D"/>
    <w:rsid w:val="00DE42EE"/>
    <w:rsid w:val="00DE4752"/>
    <w:rsid w:val="00DE4A4F"/>
    <w:rsid w:val="00DE4B2E"/>
    <w:rsid w:val="00DE4BFE"/>
    <w:rsid w:val="00DE4D28"/>
    <w:rsid w:val="00DE4D91"/>
    <w:rsid w:val="00DE4E83"/>
    <w:rsid w:val="00DE5024"/>
    <w:rsid w:val="00DE5F5E"/>
    <w:rsid w:val="00DE627D"/>
    <w:rsid w:val="00DE6623"/>
    <w:rsid w:val="00DE6626"/>
    <w:rsid w:val="00DE6BBD"/>
    <w:rsid w:val="00DE6C4F"/>
    <w:rsid w:val="00DE6D8B"/>
    <w:rsid w:val="00DE6F0A"/>
    <w:rsid w:val="00DE6F1B"/>
    <w:rsid w:val="00DE6F55"/>
    <w:rsid w:val="00DE73BB"/>
    <w:rsid w:val="00DE7461"/>
    <w:rsid w:val="00DE7543"/>
    <w:rsid w:val="00DE7629"/>
    <w:rsid w:val="00DE7713"/>
    <w:rsid w:val="00DE7986"/>
    <w:rsid w:val="00DE7B61"/>
    <w:rsid w:val="00DE7C3C"/>
    <w:rsid w:val="00DE7C42"/>
    <w:rsid w:val="00DE7D6D"/>
    <w:rsid w:val="00DE7EB9"/>
    <w:rsid w:val="00DF005A"/>
    <w:rsid w:val="00DF0148"/>
    <w:rsid w:val="00DF0339"/>
    <w:rsid w:val="00DF0E0D"/>
    <w:rsid w:val="00DF126A"/>
    <w:rsid w:val="00DF14BB"/>
    <w:rsid w:val="00DF168E"/>
    <w:rsid w:val="00DF16E8"/>
    <w:rsid w:val="00DF19F3"/>
    <w:rsid w:val="00DF1A6C"/>
    <w:rsid w:val="00DF1AAD"/>
    <w:rsid w:val="00DF234D"/>
    <w:rsid w:val="00DF24D6"/>
    <w:rsid w:val="00DF25B3"/>
    <w:rsid w:val="00DF26D7"/>
    <w:rsid w:val="00DF2783"/>
    <w:rsid w:val="00DF2E55"/>
    <w:rsid w:val="00DF2F6A"/>
    <w:rsid w:val="00DF30B4"/>
    <w:rsid w:val="00DF31C0"/>
    <w:rsid w:val="00DF35EB"/>
    <w:rsid w:val="00DF38C2"/>
    <w:rsid w:val="00DF3C36"/>
    <w:rsid w:val="00DF42EB"/>
    <w:rsid w:val="00DF435E"/>
    <w:rsid w:val="00DF44B4"/>
    <w:rsid w:val="00DF4CF9"/>
    <w:rsid w:val="00DF512F"/>
    <w:rsid w:val="00DF517F"/>
    <w:rsid w:val="00DF5202"/>
    <w:rsid w:val="00DF55C5"/>
    <w:rsid w:val="00DF5BAC"/>
    <w:rsid w:val="00DF61D5"/>
    <w:rsid w:val="00DF6238"/>
    <w:rsid w:val="00DF625C"/>
    <w:rsid w:val="00DF6303"/>
    <w:rsid w:val="00DF64B4"/>
    <w:rsid w:val="00DF650C"/>
    <w:rsid w:val="00DF65E5"/>
    <w:rsid w:val="00DF67FE"/>
    <w:rsid w:val="00DF6B4F"/>
    <w:rsid w:val="00DF6C3B"/>
    <w:rsid w:val="00DF6F12"/>
    <w:rsid w:val="00DF71AF"/>
    <w:rsid w:val="00DF7242"/>
    <w:rsid w:val="00DF76F5"/>
    <w:rsid w:val="00DF77B1"/>
    <w:rsid w:val="00DF78DC"/>
    <w:rsid w:val="00DF7BE9"/>
    <w:rsid w:val="00DF7EA6"/>
    <w:rsid w:val="00DF7F7F"/>
    <w:rsid w:val="00DF7FF4"/>
    <w:rsid w:val="00E000DA"/>
    <w:rsid w:val="00E000FD"/>
    <w:rsid w:val="00E001D3"/>
    <w:rsid w:val="00E0059B"/>
    <w:rsid w:val="00E00806"/>
    <w:rsid w:val="00E00E76"/>
    <w:rsid w:val="00E00EE0"/>
    <w:rsid w:val="00E00FB5"/>
    <w:rsid w:val="00E0101E"/>
    <w:rsid w:val="00E013AE"/>
    <w:rsid w:val="00E016F4"/>
    <w:rsid w:val="00E01E5B"/>
    <w:rsid w:val="00E0212A"/>
    <w:rsid w:val="00E02241"/>
    <w:rsid w:val="00E02432"/>
    <w:rsid w:val="00E0246D"/>
    <w:rsid w:val="00E024F1"/>
    <w:rsid w:val="00E027B0"/>
    <w:rsid w:val="00E02A09"/>
    <w:rsid w:val="00E03068"/>
    <w:rsid w:val="00E030B1"/>
    <w:rsid w:val="00E030B7"/>
    <w:rsid w:val="00E0362A"/>
    <w:rsid w:val="00E037AD"/>
    <w:rsid w:val="00E03898"/>
    <w:rsid w:val="00E03999"/>
    <w:rsid w:val="00E03B63"/>
    <w:rsid w:val="00E03E22"/>
    <w:rsid w:val="00E040C1"/>
    <w:rsid w:val="00E04146"/>
    <w:rsid w:val="00E0479A"/>
    <w:rsid w:val="00E04956"/>
    <w:rsid w:val="00E04F42"/>
    <w:rsid w:val="00E05006"/>
    <w:rsid w:val="00E05320"/>
    <w:rsid w:val="00E0551B"/>
    <w:rsid w:val="00E05C83"/>
    <w:rsid w:val="00E05DC1"/>
    <w:rsid w:val="00E05E49"/>
    <w:rsid w:val="00E06027"/>
    <w:rsid w:val="00E061F1"/>
    <w:rsid w:val="00E0663F"/>
    <w:rsid w:val="00E0667E"/>
    <w:rsid w:val="00E066AC"/>
    <w:rsid w:val="00E06815"/>
    <w:rsid w:val="00E06DCE"/>
    <w:rsid w:val="00E070A6"/>
    <w:rsid w:val="00E07203"/>
    <w:rsid w:val="00E07453"/>
    <w:rsid w:val="00E07490"/>
    <w:rsid w:val="00E07552"/>
    <w:rsid w:val="00E07792"/>
    <w:rsid w:val="00E07A43"/>
    <w:rsid w:val="00E1018C"/>
    <w:rsid w:val="00E10370"/>
    <w:rsid w:val="00E103CA"/>
    <w:rsid w:val="00E103D6"/>
    <w:rsid w:val="00E1050E"/>
    <w:rsid w:val="00E1061F"/>
    <w:rsid w:val="00E10620"/>
    <w:rsid w:val="00E109A2"/>
    <w:rsid w:val="00E10F2A"/>
    <w:rsid w:val="00E11100"/>
    <w:rsid w:val="00E112C7"/>
    <w:rsid w:val="00E114FC"/>
    <w:rsid w:val="00E11542"/>
    <w:rsid w:val="00E11EB8"/>
    <w:rsid w:val="00E126B8"/>
    <w:rsid w:val="00E12C73"/>
    <w:rsid w:val="00E132BF"/>
    <w:rsid w:val="00E133C6"/>
    <w:rsid w:val="00E135B9"/>
    <w:rsid w:val="00E13E88"/>
    <w:rsid w:val="00E1434A"/>
    <w:rsid w:val="00E14374"/>
    <w:rsid w:val="00E144D5"/>
    <w:rsid w:val="00E1455B"/>
    <w:rsid w:val="00E1460A"/>
    <w:rsid w:val="00E1488E"/>
    <w:rsid w:val="00E149F1"/>
    <w:rsid w:val="00E14AAA"/>
    <w:rsid w:val="00E14EAA"/>
    <w:rsid w:val="00E152B4"/>
    <w:rsid w:val="00E1564E"/>
    <w:rsid w:val="00E15B8F"/>
    <w:rsid w:val="00E15DF0"/>
    <w:rsid w:val="00E15EF9"/>
    <w:rsid w:val="00E16030"/>
    <w:rsid w:val="00E16046"/>
    <w:rsid w:val="00E161AE"/>
    <w:rsid w:val="00E16925"/>
    <w:rsid w:val="00E1694B"/>
    <w:rsid w:val="00E16BFC"/>
    <w:rsid w:val="00E16C72"/>
    <w:rsid w:val="00E16F66"/>
    <w:rsid w:val="00E16F8A"/>
    <w:rsid w:val="00E1755E"/>
    <w:rsid w:val="00E1760F"/>
    <w:rsid w:val="00E1773A"/>
    <w:rsid w:val="00E177F8"/>
    <w:rsid w:val="00E178AB"/>
    <w:rsid w:val="00E200BC"/>
    <w:rsid w:val="00E20196"/>
    <w:rsid w:val="00E2024F"/>
    <w:rsid w:val="00E204F7"/>
    <w:rsid w:val="00E206C6"/>
    <w:rsid w:val="00E20835"/>
    <w:rsid w:val="00E20971"/>
    <w:rsid w:val="00E20A51"/>
    <w:rsid w:val="00E20A9B"/>
    <w:rsid w:val="00E20B49"/>
    <w:rsid w:val="00E20D34"/>
    <w:rsid w:val="00E20E5A"/>
    <w:rsid w:val="00E20F73"/>
    <w:rsid w:val="00E215B2"/>
    <w:rsid w:val="00E21657"/>
    <w:rsid w:val="00E21985"/>
    <w:rsid w:val="00E21BD7"/>
    <w:rsid w:val="00E21BFC"/>
    <w:rsid w:val="00E21CBA"/>
    <w:rsid w:val="00E220C6"/>
    <w:rsid w:val="00E223DD"/>
    <w:rsid w:val="00E2255D"/>
    <w:rsid w:val="00E22C01"/>
    <w:rsid w:val="00E22CE3"/>
    <w:rsid w:val="00E22D25"/>
    <w:rsid w:val="00E232B1"/>
    <w:rsid w:val="00E23FE8"/>
    <w:rsid w:val="00E242E3"/>
    <w:rsid w:val="00E24300"/>
    <w:rsid w:val="00E244B0"/>
    <w:rsid w:val="00E2454A"/>
    <w:rsid w:val="00E2471B"/>
    <w:rsid w:val="00E248AA"/>
    <w:rsid w:val="00E249E0"/>
    <w:rsid w:val="00E24D84"/>
    <w:rsid w:val="00E24F46"/>
    <w:rsid w:val="00E24FE6"/>
    <w:rsid w:val="00E25B02"/>
    <w:rsid w:val="00E26172"/>
    <w:rsid w:val="00E2628B"/>
    <w:rsid w:val="00E26332"/>
    <w:rsid w:val="00E265C3"/>
    <w:rsid w:val="00E26A04"/>
    <w:rsid w:val="00E26CB7"/>
    <w:rsid w:val="00E27126"/>
    <w:rsid w:val="00E27270"/>
    <w:rsid w:val="00E2743E"/>
    <w:rsid w:val="00E2791F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3ED"/>
    <w:rsid w:val="00E3055E"/>
    <w:rsid w:val="00E307D8"/>
    <w:rsid w:val="00E30831"/>
    <w:rsid w:val="00E30A45"/>
    <w:rsid w:val="00E30C85"/>
    <w:rsid w:val="00E312DA"/>
    <w:rsid w:val="00E314CC"/>
    <w:rsid w:val="00E314DA"/>
    <w:rsid w:val="00E31AB2"/>
    <w:rsid w:val="00E31B27"/>
    <w:rsid w:val="00E31FA7"/>
    <w:rsid w:val="00E3259C"/>
    <w:rsid w:val="00E32B19"/>
    <w:rsid w:val="00E32FEB"/>
    <w:rsid w:val="00E32FF4"/>
    <w:rsid w:val="00E33422"/>
    <w:rsid w:val="00E3371D"/>
    <w:rsid w:val="00E33CB1"/>
    <w:rsid w:val="00E33E26"/>
    <w:rsid w:val="00E33F0E"/>
    <w:rsid w:val="00E3404E"/>
    <w:rsid w:val="00E341DA"/>
    <w:rsid w:val="00E3499A"/>
    <w:rsid w:val="00E34AB1"/>
    <w:rsid w:val="00E34C40"/>
    <w:rsid w:val="00E34E98"/>
    <w:rsid w:val="00E34F20"/>
    <w:rsid w:val="00E352C4"/>
    <w:rsid w:val="00E35476"/>
    <w:rsid w:val="00E35580"/>
    <w:rsid w:val="00E358C8"/>
    <w:rsid w:val="00E359DF"/>
    <w:rsid w:val="00E35AF2"/>
    <w:rsid w:val="00E35D13"/>
    <w:rsid w:val="00E35F97"/>
    <w:rsid w:val="00E36618"/>
    <w:rsid w:val="00E3662B"/>
    <w:rsid w:val="00E36676"/>
    <w:rsid w:val="00E36738"/>
    <w:rsid w:val="00E368EF"/>
    <w:rsid w:val="00E369A1"/>
    <w:rsid w:val="00E36CC4"/>
    <w:rsid w:val="00E36D05"/>
    <w:rsid w:val="00E36D38"/>
    <w:rsid w:val="00E36EA5"/>
    <w:rsid w:val="00E371D6"/>
    <w:rsid w:val="00E37305"/>
    <w:rsid w:val="00E37412"/>
    <w:rsid w:val="00E375E0"/>
    <w:rsid w:val="00E376E8"/>
    <w:rsid w:val="00E377FD"/>
    <w:rsid w:val="00E378F2"/>
    <w:rsid w:val="00E37947"/>
    <w:rsid w:val="00E37AB9"/>
    <w:rsid w:val="00E37DE3"/>
    <w:rsid w:val="00E37E08"/>
    <w:rsid w:val="00E37F4E"/>
    <w:rsid w:val="00E402B1"/>
    <w:rsid w:val="00E404D0"/>
    <w:rsid w:val="00E4065E"/>
    <w:rsid w:val="00E41080"/>
    <w:rsid w:val="00E418AE"/>
    <w:rsid w:val="00E419CF"/>
    <w:rsid w:val="00E41DD3"/>
    <w:rsid w:val="00E42114"/>
    <w:rsid w:val="00E4215A"/>
    <w:rsid w:val="00E423F2"/>
    <w:rsid w:val="00E42492"/>
    <w:rsid w:val="00E42C6F"/>
    <w:rsid w:val="00E42CAD"/>
    <w:rsid w:val="00E42D08"/>
    <w:rsid w:val="00E42F6C"/>
    <w:rsid w:val="00E43125"/>
    <w:rsid w:val="00E43463"/>
    <w:rsid w:val="00E43705"/>
    <w:rsid w:val="00E43D38"/>
    <w:rsid w:val="00E43E1A"/>
    <w:rsid w:val="00E43EAA"/>
    <w:rsid w:val="00E440B9"/>
    <w:rsid w:val="00E4419E"/>
    <w:rsid w:val="00E44347"/>
    <w:rsid w:val="00E44935"/>
    <w:rsid w:val="00E44C13"/>
    <w:rsid w:val="00E44C55"/>
    <w:rsid w:val="00E44C6E"/>
    <w:rsid w:val="00E44E5A"/>
    <w:rsid w:val="00E44F2B"/>
    <w:rsid w:val="00E451A2"/>
    <w:rsid w:val="00E451CB"/>
    <w:rsid w:val="00E45253"/>
    <w:rsid w:val="00E4527E"/>
    <w:rsid w:val="00E45796"/>
    <w:rsid w:val="00E45A97"/>
    <w:rsid w:val="00E45D4F"/>
    <w:rsid w:val="00E46B8A"/>
    <w:rsid w:val="00E4704D"/>
    <w:rsid w:val="00E470BC"/>
    <w:rsid w:val="00E47378"/>
    <w:rsid w:val="00E47458"/>
    <w:rsid w:val="00E4772D"/>
    <w:rsid w:val="00E47968"/>
    <w:rsid w:val="00E479E3"/>
    <w:rsid w:val="00E47BE0"/>
    <w:rsid w:val="00E47CA2"/>
    <w:rsid w:val="00E47DF9"/>
    <w:rsid w:val="00E500DE"/>
    <w:rsid w:val="00E502A6"/>
    <w:rsid w:val="00E502CD"/>
    <w:rsid w:val="00E507C8"/>
    <w:rsid w:val="00E50848"/>
    <w:rsid w:val="00E50A2A"/>
    <w:rsid w:val="00E50D1B"/>
    <w:rsid w:val="00E512C3"/>
    <w:rsid w:val="00E51565"/>
    <w:rsid w:val="00E518FC"/>
    <w:rsid w:val="00E5202B"/>
    <w:rsid w:val="00E52079"/>
    <w:rsid w:val="00E524F6"/>
    <w:rsid w:val="00E525F9"/>
    <w:rsid w:val="00E52C1B"/>
    <w:rsid w:val="00E52E24"/>
    <w:rsid w:val="00E53163"/>
    <w:rsid w:val="00E53711"/>
    <w:rsid w:val="00E53CC2"/>
    <w:rsid w:val="00E53F9B"/>
    <w:rsid w:val="00E5409F"/>
    <w:rsid w:val="00E5417F"/>
    <w:rsid w:val="00E54433"/>
    <w:rsid w:val="00E5449B"/>
    <w:rsid w:val="00E5457C"/>
    <w:rsid w:val="00E54618"/>
    <w:rsid w:val="00E54663"/>
    <w:rsid w:val="00E54832"/>
    <w:rsid w:val="00E548C8"/>
    <w:rsid w:val="00E54C18"/>
    <w:rsid w:val="00E55000"/>
    <w:rsid w:val="00E550EE"/>
    <w:rsid w:val="00E555B9"/>
    <w:rsid w:val="00E55978"/>
    <w:rsid w:val="00E55AE9"/>
    <w:rsid w:val="00E55BC0"/>
    <w:rsid w:val="00E55CEB"/>
    <w:rsid w:val="00E5628E"/>
    <w:rsid w:val="00E56427"/>
    <w:rsid w:val="00E56907"/>
    <w:rsid w:val="00E56A8D"/>
    <w:rsid w:val="00E57081"/>
    <w:rsid w:val="00E5720C"/>
    <w:rsid w:val="00E5760B"/>
    <w:rsid w:val="00E576E8"/>
    <w:rsid w:val="00E57733"/>
    <w:rsid w:val="00E579F5"/>
    <w:rsid w:val="00E579F6"/>
    <w:rsid w:val="00E57BD1"/>
    <w:rsid w:val="00E57C23"/>
    <w:rsid w:val="00E57EFC"/>
    <w:rsid w:val="00E60929"/>
    <w:rsid w:val="00E609B5"/>
    <w:rsid w:val="00E60A8F"/>
    <w:rsid w:val="00E60AD3"/>
    <w:rsid w:val="00E60DC6"/>
    <w:rsid w:val="00E60DDB"/>
    <w:rsid w:val="00E60E27"/>
    <w:rsid w:val="00E61612"/>
    <w:rsid w:val="00E61989"/>
    <w:rsid w:val="00E619F9"/>
    <w:rsid w:val="00E62446"/>
    <w:rsid w:val="00E625B9"/>
    <w:rsid w:val="00E62624"/>
    <w:rsid w:val="00E626A1"/>
    <w:rsid w:val="00E62996"/>
    <w:rsid w:val="00E62B7D"/>
    <w:rsid w:val="00E630D6"/>
    <w:rsid w:val="00E6351F"/>
    <w:rsid w:val="00E63A6B"/>
    <w:rsid w:val="00E63D19"/>
    <w:rsid w:val="00E63F04"/>
    <w:rsid w:val="00E6422F"/>
    <w:rsid w:val="00E6437A"/>
    <w:rsid w:val="00E64602"/>
    <w:rsid w:val="00E647C3"/>
    <w:rsid w:val="00E64ABC"/>
    <w:rsid w:val="00E64CCE"/>
    <w:rsid w:val="00E64EDE"/>
    <w:rsid w:val="00E65156"/>
    <w:rsid w:val="00E6561D"/>
    <w:rsid w:val="00E65817"/>
    <w:rsid w:val="00E65BFC"/>
    <w:rsid w:val="00E65E05"/>
    <w:rsid w:val="00E65FC6"/>
    <w:rsid w:val="00E66130"/>
    <w:rsid w:val="00E6643E"/>
    <w:rsid w:val="00E669BD"/>
    <w:rsid w:val="00E66BD6"/>
    <w:rsid w:val="00E66EAC"/>
    <w:rsid w:val="00E66EE1"/>
    <w:rsid w:val="00E67206"/>
    <w:rsid w:val="00E675F5"/>
    <w:rsid w:val="00E679D4"/>
    <w:rsid w:val="00E67A76"/>
    <w:rsid w:val="00E67BEF"/>
    <w:rsid w:val="00E67EA7"/>
    <w:rsid w:val="00E70253"/>
    <w:rsid w:val="00E70664"/>
    <w:rsid w:val="00E70792"/>
    <w:rsid w:val="00E7092A"/>
    <w:rsid w:val="00E709C4"/>
    <w:rsid w:val="00E718A8"/>
    <w:rsid w:val="00E7194C"/>
    <w:rsid w:val="00E71BA9"/>
    <w:rsid w:val="00E720FD"/>
    <w:rsid w:val="00E728CC"/>
    <w:rsid w:val="00E72B43"/>
    <w:rsid w:val="00E72D5A"/>
    <w:rsid w:val="00E72D81"/>
    <w:rsid w:val="00E72FB6"/>
    <w:rsid w:val="00E73150"/>
    <w:rsid w:val="00E73176"/>
    <w:rsid w:val="00E73417"/>
    <w:rsid w:val="00E73486"/>
    <w:rsid w:val="00E73654"/>
    <w:rsid w:val="00E73779"/>
    <w:rsid w:val="00E737BD"/>
    <w:rsid w:val="00E73860"/>
    <w:rsid w:val="00E73B2D"/>
    <w:rsid w:val="00E73C8E"/>
    <w:rsid w:val="00E73D3D"/>
    <w:rsid w:val="00E73D66"/>
    <w:rsid w:val="00E73EBE"/>
    <w:rsid w:val="00E742D4"/>
    <w:rsid w:val="00E744D1"/>
    <w:rsid w:val="00E74550"/>
    <w:rsid w:val="00E747E4"/>
    <w:rsid w:val="00E7490A"/>
    <w:rsid w:val="00E74BB5"/>
    <w:rsid w:val="00E74BBC"/>
    <w:rsid w:val="00E74D60"/>
    <w:rsid w:val="00E7547D"/>
    <w:rsid w:val="00E75507"/>
    <w:rsid w:val="00E7569F"/>
    <w:rsid w:val="00E75D7E"/>
    <w:rsid w:val="00E76195"/>
    <w:rsid w:val="00E7645A"/>
    <w:rsid w:val="00E76507"/>
    <w:rsid w:val="00E766B5"/>
    <w:rsid w:val="00E766B7"/>
    <w:rsid w:val="00E766E8"/>
    <w:rsid w:val="00E7678F"/>
    <w:rsid w:val="00E76959"/>
    <w:rsid w:val="00E76A98"/>
    <w:rsid w:val="00E76C11"/>
    <w:rsid w:val="00E76FF4"/>
    <w:rsid w:val="00E7713A"/>
    <w:rsid w:val="00E77235"/>
    <w:rsid w:val="00E77381"/>
    <w:rsid w:val="00E77873"/>
    <w:rsid w:val="00E779D7"/>
    <w:rsid w:val="00E77C5B"/>
    <w:rsid w:val="00E77E55"/>
    <w:rsid w:val="00E80C0A"/>
    <w:rsid w:val="00E80C3B"/>
    <w:rsid w:val="00E80C8F"/>
    <w:rsid w:val="00E8111D"/>
    <w:rsid w:val="00E811A2"/>
    <w:rsid w:val="00E812AA"/>
    <w:rsid w:val="00E812C9"/>
    <w:rsid w:val="00E81514"/>
    <w:rsid w:val="00E815E4"/>
    <w:rsid w:val="00E81F4A"/>
    <w:rsid w:val="00E82282"/>
    <w:rsid w:val="00E824B6"/>
    <w:rsid w:val="00E824C8"/>
    <w:rsid w:val="00E825D6"/>
    <w:rsid w:val="00E8291E"/>
    <w:rsid w:val="00E82C74"/>
    <w:rsid w:val="00E82DDD"/>
    <w:rsid w:val="00E82F61"/>
    <w:rsid w:val="00E82FFE"/>
    <w:rsid w:val="00E83480"/>
    <w:rsid w:val="00E836D4"/>
    <w:rsid w:val="00E83802"/>
    <w:rsid w:val="00E83A38"/>
    <w:rsid w:val="00E83E3A"/>
    <w:rsid w:val="00E83E5E"/>
    <w:rsid w:val="00E83EEC"/>
    <w:rsid w:val="00E83FC8"/>
    <w:rsid w:val="00E848F1"/>
    <w:rsid w:val="00E84CED"/>
    <w:rsid w:val="00E84D28"/>
    <w:rsid w:val="00E84FFE"/>
    <w:rsid w:val="00E85376"/>
    <w:rsid w:val="00E85548"/>
    <w:rsid w:val="00E85613"/>
    <w:rsid w:val="00E856A2"/>
    <w:rsid w:val="00E85714"/>
    <w:rsid w:val="00E85855"/>
    <w:rsid w:val="00E85B6D"/>
    <w:rsid w:val="00E86369"/>
    <w:rsid w:val="00E8652A"/>
    <w:rsid w:val="00E86620"/>
    <w:rsid w:val="00E868B3"/>
    <w:rsid w:val="00E869E9"/>
    <w:rsid w:val="00E86A83"/>
    <w:rsid w:val="00E86D6B"/>
    <w:rsid w:val="00E8700A"/>
    <w:rsid w:val="00E87356"/>
    <w:rsid w:val="00E87612"/>
    <w:rsid w:val="00E876A1"/>
    <w:rsid w:val="00E879E3"/>
    <w:rsid w:val="00E87A28"/>
    <w:rsid w:val="00E87BCF"/>
    <w:rsid w:val="00E90046"/>
    <w:rsid w:val="00E9007C"/>
    <w:rsid w:val="00E914EE"/>
    <w:rsid w:val="00E919AA"/>
    <w:rsid w:val="00E91AEC"/>
    <w:rsid w:val="00E91D6F"/>
    <w:rsid w:val="00E91DFB"/>
    <w:rsid w:val="00E91EAD"/>
    <w:rsid w:val="00E92240"/>
    <w:rsid w:val="00E9237E"/>
    <w:rsid w:val="00E92678"/>
    <w:rsid w:val="00E927B8"/>
    <w:rsid w:val="00E92830"/>
    <w:rsid w:val="00E92941"/>
    <w:rsid w:val="00E93301"/>
    <w:rsid w:val="00E933B4"/>
    <w:rsid w:val="00E934BD"/>
    <w:rsid w:val="00E93937"/>
    <w:rsid w:val="00E93B2E"/>
    <w:rsid w:val="00E93B84"/>
    <w:rsid w:val="00E94592"/>
    <w:rsid w:val="00E946A8"/>
    <w:rsid w:val="00E94874"/>
    <w:rsid w:val="00E94C23"/>
    <w:rsid w:val="00E94C47"/>
    <w:rsid w:val="00E94D40"/>
    <w:rsid w:val="00E95358"/>
    <w:rsid w:val="00E953E9"/>
    <w:rsid w:val="00E95965"/>
    <w:rsid w:val="00E9599D"/>
    <w:rsid w:val="00E95F49"/>
    <w:rsid w:val="00E9602C"/>
    <w:rsid w:val="00E96255"/>
    <w:rsid w:val="00E96D21"/>
    <w:rsid w:val="00E971D7"/>
    <w:rsid w:val="00E97C55"/>
    <w:rsid w:val="00E97E70"/>
    <w:rsid w:val="00E97F6D"/>
    <w:rsid w:val="00E97FE8"/>
    <w:rsid w:val="00EA0034"/>
    <w:rsid w:val="00EA025C"/>
    <w:rsid w:val="00EA0320"/>
    <w:rsid w:val="00EA0C4C"/>
    <w:rsid w:val="00EA0C68"/>
    <w:rsid w:val="00EA1120"/>
    <w:rsid w:val="00EA1194"/>
    <w:rsid w:val="00EA1CFF"/>
    <w:rsid w:val="00EA1D4B"/>
    <w:rsid w:val="00EA1FBB"/>
    <w:rsid w:val="00EA206C"/>
    <w:rsid w:val="00EA24AF"/>
    <w:rsid w:val="00EA2EC2"/>
    <w:rsid w:val="00EA2F39"/>
    <w:rsid w:val="00EA3147"/>
    <w:rsid w:val="00EA32BD"/>
    <w:rsid w:val="00EA330B"/>
    <w:rsid w:val="00EA3423"/>
    <w:rsid w:val="00EA356E"/>
    <w:rsid w:val="00EA3D13"/>
    <w:rsid w:val="00EA3D78"/>
    <w:rsid w:val="00EA411D"/>
    <w:rsid w:val="00EA4265"/>
    <w:rsid w:val="00EA42F2"/>
    <w:rsid w:val="00EA433A"/>
    <w:rsid w:val="00EA4357"/>
    <w:rsid w:val="00EA467F"/>
    <w:rsid w:val="00EA4B08"/>
    <w:rsid w:val="00EA52E2"/>
    <w:rsid w:val="00EA592E"/>
    <w:rsid w:val="00EA69FB"/>
    <w:rsid w:val="00EA6B59"/>
    <w:rsid w:val="00EA6C6E"/>
    <w:rsid w:val="00EA71E2"/>
    <w:rsid w:val="00EA7397"/>
    <w:rsid w:val="00EA74A7"/>
    <w:rsid w:val="00EA74FA"/>
    <w:rsid w:val="00EA75BF"/>
    <w:rsid w:val="00EA76BA"/>
    <w:rsid w:val="00EA772C"/>
    <w:rsid w:val="00EA784C"/>
    <w:rsid w:val="00EA789E"/>
    <w:rsid w:val="00EA797C"/>
    <w:rsid w:val="00EA7D20"/>
    <w:rsid w:val="00EB02AA"/>
    <w:rsid w:val="00EB0356"/>
    <w:rsid w:val="00EB04DF"/>
    <w:rsid w:val="00EB0664"/>
    <w:rsid w:val="00EB0773"/>
    <w:rsid w:val="00EB080A"/>
    <w:rsid w:val="00EB0C83"/>
    <w:rsid w:val="00EB0E84"/>
    <w:rsid w:val="00EB0EE9"/>
    <w:rsid w:val="00EB116E"/>
    <w:rsid w:val="00EB133D"/>
    <w:rsid w:val="00EB1348"/>
    <w:rsid w:val="00EB169B"/>
    <w:rsid w:val="00EB1897"/>
    <w:rsid w:val="00EB195E"/>
    <w:rsid w:val="00EB1F10"/>
    <w:rsid w:val="00EB23A6"/>
    <w:rsid w:val="00EB2AB1"/>
    <w:rsid w:val="00EB2C06"/>
    <w:rsid w:val="00EB2C5A"/>
    <w:rsid w:val="00EB2CB2"/>
    <w:rsid w:val="00EB2D2A"/>
    <w:rsid w:val="00EB2F70"/>
    <w:rsid w:val="00EB3329"/>
    <w:rsid w:val="00EB3752"/>
    <w:rsid w:val="00EB38A0"/>
    <w:rsid w:val="00EB3989"/>
    <w:rsid w:val="00EB3A8A"/>
    <w:rsid w:val="00EB4011"/>
    <w:rsid w:val="00EB43F9"/>
    <w:rsid w:val="00EB47B5"/>
    <w:rsid w:val="00EB4D12"/>
    <w:rsid w:val="00EB51FB"/>
    <w:rsid w:val="00EB5219"/>
    <w:rsid w:val="00EB5250"/>
    <w:rsid w:val="00EB53E0"/>
    <w:rsid w:val="00EB54A6"/>
    <w:rsid w:val="00EB5D5E"/>
    <w:rsid w:val="00EB5DBA"/>
    <w:rsid w:val="00EB5E93"/>
    <w:rsid w:val="00EB5EA5"/>
    <w:rsid w:val="00EB5FEF"/>
    <w:rsid w:val="00EB6040"/>
    <w:rsid w:val="00EB6304"/>
    <w:rsid w:val="00EB6364"/>
    <w:rsid w:val="00EB647D"/>
    <w:rsid w:val="00EB66B8"/>
    <w:rsid w:val="00EB683E"/>
    <w:rsid w:val="00EB68AA"/>
    <w:rsid w:val="00EB6AD8"/>
    <w:rsid w:val="00EB6F63"/>
    <w:rsid w:val="00EB70C6"/>
    <w:rsid w:val="00EB7512"/>
    <w:rsid w:val="00EB7804"/>
    <w:rsid w:val="00EB7895"/>
    <w:rsid w:val="00EB7A5C"/>
    <w:rsid w:val="00EB7B0A"/>
    <w:rsid w:val="00EB7E1C"/>
    <w:rsid w:val="00EB7F5F"/>
    <w:rsid w:val="00EC0430"/>
    <w:rsid w:val="00EC0792"/>
    <w:rsid w:val="00EC0B24"/>
    <w:rsid w:val="00EC0B30"/>
    <w:rsid w:val="00EC0B97"/>
    <w:rsid w:val="00EC0FD7"/>
    <w:rsid w:val="00EC11E7"/>
    <w:rsid w:val="00EC13F8"/>
    <w:rsid w:val="00EC1417"/>
    <w:rsid w:val="00EC1772"/>
    <w:rsid w:val="00EC1869"/>
    <w:rsid w:val="00EC1EE4"/>
    <w:rsid w:val="00EC23BF"/>
    <w:rsid w:val="00EC24BB"/>
    <w:rsid w:val="00EC2841"/>
    <w:rsid w:val="00EC292E"/>
    <w:rsid w:val="00EC2B69"/>
    <w:rsid w:val="00EC3235"/>
    <w:rsid w:val="00EC3335"/>
    <w:rsid w:val="00EC3A47"/>
    <w:rsid w:val="00EC3A4E"/>
    <w:rsid w:val="00EC3B71"/>
    <w:rsid w:val="00EC3CBD"/>
    <w:rsid w:val="00EC3D27"/>
    <w:rsid w:val="00EC3D31"/>
    <w:rsid w:val="00EC3EE5"/>
    <w:rsid w:val="00EC3EEB"/>
    <w:rsid w:val="00EC4123"/>
    <w:rsid w:val="00EC4A43"/>
    <w:rsid w:val="00EC4AC3"/>
    <w:rsid w:val="00EC4E61"/>
    <w:rsid w:val="00EC4F37"/>
    <w:rsid w:val="00EC4FDF"/>
    <w:rsid w:val="00EC5014"/>
    <w:rsid w:val="00EC52A1"/>
    <w:rsid w:val="00EC5C87"/>
    <w:rsid w:val="00EC64F4"/>
    <w:rsid w:val="00EC69D6"/>
    <w:rsid w:val="00EC7017"/>
    <w:rsid w:val="00EC722A"/>
    <w:rsid w:val="00EC770F"/>
    <w:rsid w:val="00EC7826"/>
    <w:rsid w:val="00EC795A"/>
    <w:rsid w:val="00EC7C12"/>
    <w:rsid w:val="00EC7CD2"/>
    <w:rsid w:val="00ED0283"/>
    <w:rsid w:val="00ED0333"/>
    <w:rsid w:val="00ED0412"/>
    <w:rsid w:val="00ED04E8"/>
    <w:rsid w:val="00ED0539"/>
    <w:rsid w:val="00ED0654"/>
    <w:rsid w:val="00ED068D"/>
    <w:rsid w:val="00ED073D"/>
    <w:rsid w:val="00ED07EA"/>
    <w:rsid w:val="00ED14AE"/>
    <w:rsid w:val="00ED16C7"/>
    <w:rsid w:val="00ED1945"/>
    <w:rsid w:val="00ED1BB5"/>
    <w:rsid w:val="00ED1DBE"/>
    <w:rsid w:val="00ED1E39"/>
    <w:rsid w:val="00ED246C"/>
    <w:rsid w:val="00ED24E9"/>
    <w:rsid w:val="00ED2777"/>
    <w:rsid w:val="00ED29B6"/>
    <w:rsid w:val="00ED2A04"/>
    <w:rsid w:val="00ED3271"/>
    <w:rsid w:val="00ED34FF"/>
    <w:rsid w:val="00ED378C"/>
    <w:rsid w:val="00ED3BF8"/>
    <w:rsid w:val="00ED3D0E"/>
    <w:rsid w:val="00ED438F"/>
    <w:rsid w:val="00ED4497"/>
    <w:rsid w:val="00ED4782"/>
    <w:rsid w:val="00ED47B5"/>
    <w:rsid w:val="00ED4823"/>
    <w:rsid w:val="00ED4AA3"/>
    <w:rsid w:val="00ED53B9"/>
    <w:rsid w:val="00ED561F"/>
    <w:rsid w:val="00ED58EA"/>
    <w:rsid w:val="00ED5E00"/>
    <w:rsid w:val="00ED6074"/>
    <w:rsid w:val="00ED62E9"/>
    <w:rsid w:val="00ED63A5"/>
    <w:rsid w:val="00ED6BB9"/>
    <w:rsid w:val="00ED71FB"/>
    <w:rsid w:val="00ED73FD"/>
    <w:rsid w:val="00ED7543"/>
    <w:rsid w:val="00ED75B5"/>
    <w:rsid w:val="00ED7814"/>
    <w:rsid w:val="00ED7D01"/>
    <w:rsid w:val="00ED7ED6"/>
    <w:rsid w:val="00ED7ED9"/>
    <w:rsid w:val="00EE02A7"/>
    <w:rsid w:val="00EE049B"/>
    <w:rsid w:val="00EE08F7"/>
    <w:rsid w:val="00EE09EB"/>
    <w:rsid w:val="00EE0A46"/>
    <w:rsid w:val="00EE0CF2"/>
    <w:rsid w:val="00EE0EC7"/>
    <w:rsid w:val="00EE1058"/>
    <w:rsid w:val="00EE19AF"/>
    <w:rsid w:val="00EE1B7E"/>
    <w:rsid w:val="00EE1BBE"/>
    <w:rsid w:val="00EE1C2E"/>
    <w:rsid w:val="00EE1F6A"/>
    <w:rsid w:val="00EE20ED"/>
    <w:rsid w:val="00EE221F"/>
    <w:rsid w:val="00EE2344"/>
    <w:rsid w:val="00EE2EA1"/>
    <w:rsid w:val="00EE315F"/>
    <w:rsid w:val="00EE31E7"/>
    <w:rsid w:val="00EE33FD"/>
    <w:rsid w:val="00EE37C9"/>
    <w:rsid w:val="00EE3902"/>
    <w:rsid w:val="00EE3A32"/>
    <w:rsid w:val="00EE3DF3"/>
    <w:rsid w:val="00EE3EEB"/>
    <w:rsid w:val="00EE3FD6"/>
    <w:rsid w:val="00EE4123"/>
    <w:rsid w:val="00EE435B"/>
    <w:rsid w:val="00EE43D0"/>
    <w:rsid w:val="00EE4483"/>
    <w:rsid w:val="00EE4A02"/>
    <w:rsid w:val="00EE4C7F"/>
    <w:rsid w:val="00EE5582"/>
    <w:rsid w:val="00EE55BD"/>
    <w:rsid w:val="00EE5729"/>
    <w:rsid w:val="00EE5E38"/>
    <w:rsid w:val="00EE6149"/>
    <w:rsid w:val="00EE623C"/>
    <w:rsid w:val="00EE6352"/>
    <w:rsid w:val="00EE64DF"/>
    <w:rsid w:val="00EE66AE"/>
    <w:rsid w:val="00EE6B80"/>
    <w:rsid w:val="00EE6CAA"/>
    <w:rsid w:val="00EE735D"/>
    <w:rsid w:val="00EE742B"/>
    <w:rsid w:val="00EE784E"/>
    <w:rsid w:val="00EE7932"/>
    <w:rsid w:val="00EF016A"/>
    <w:rsid w:val="00EF0652"/>
    <w:rsid w:val="00EF0788"/>
    <w:rsid w:val="00EF0807"/>
    <w:rsid w:val="00EF0F37"/>
    <w:rsid w:val="00EF1723"/>
    <w:rsid w:val="00EF1AF6"/>
    <w:rsid w:val="00EF1BD9"/>
    <w:rsid w:val="00EF2215"/>
    <w:rsid w:val="00EF2228"/>
    <w:rsid w:val="00EF2443"/>
    <w:rsid w:val="00EF296A"/>
    <w:rsid w:val="00EF29DA"/>
    <w:rsid w:val="00EF2A06"/>
    <w:rsid w:val="00EF3109"/>
    <w:rsid w:val="00EF32CB"/>
    <w:rsid w:val="00EF34B1"/>
    <w:rsid w:val="00EF371B"/>
    <w:rsid w:val="00EF38E0"/>
    <w:rsid w:val="00EF3E2E"/>
    <w:rsid w:val="00EF4373"/>
    <w:rsid w:val="00EF437E"/>
    <w:rsid w:val="00EF442A"/>
    <w:rsid w:val="00EF4930"/>
    <w:rsid w:val="00EF4AD3"/>
    <w:rsid w:val="00EF4B34"/>
    <w:rsid w:val="00EF4B47"/>
    <w:rsid w:val="00EF4C99"/>
    <w:rsid w:val="00EF4CE1"/>
    <w:rsid w:val="00EF4D2D"/>
    <w:rsid w:val="00EF51B8"/>
    <w:rsid w:val="00EF56CD"/>
    <w:rsid w:val="00EF572D"/>
    <w:rsid w:val="00EF577F"/>
    <w:rsid w:val="00EF57CC"/>
    <w:rsid w:val="00EF58AA"/>
    <w:rsid w:val="00EF5AED"/>
    <w:rsid w:val="00EF5E9A"/>
    <w:rsid w:val="00EF5EA6"/>
    <w:rsid w:val="00EF6292"/>
    <w:rsid w:val="00EF647F"/>
    <w:rsid w:val="00EF65E7"/>
    <w:rsid w:val="00EF6E0E"/>
    <w:rsid w:val="00EF6FF6"/>
    <w:rsid w:val="00EF6FF7"/>
    <w:rsid w:val="00EF6FFA"/>
    <w:rsid w:val="00EF7009"/>
    <w:rsid w:val="00EF709A"/>
    <w:rsid w:val="00EF735C"/>
    <w:rsid w:val="00EF7573"/>
    <w:rsid w:val="00EF7625"/>
    <w:rsid w:val="00EF769C"/>
    <w:rsid w:val="00EF76D7"/>
    <w:rsid w:val="00EF77A1"/>
    <w:rsid w:val="00EF7D1F"/>
    <w:rsid w:val="00EF7D21"/>
    <w:rsid w:val="00EF7D98"/>
    <w:rsid w:val="00EF7DCC"/>
    <w:rsid w:val="00EF7DD9"/>
    <w:rsid w:val="00EF7E34"/>
    <w:rsid w:val="00F00145"/>
    <w:rsid w:val="00F00484"/>
    <w:rsid w:val="00F00540"/>
    <w:rsid w:val="00F00653"/>
    <w:rsid w:val="00F0070B"/>
    <w:rsid w:val="00F00834"/>
    <w:rsid w:val="00F0093B"/>
    <w:rsid w:val="00F00A0F"/>
    <w:rsid w:val="00F00C00"/>
    <w:rsid w:val="00F00C67"/>
    <w:rsid w:val="00F00D7B"/>
    <w:rsid w:val="00F00DDA"/>
    <w:rsid w:val="00F013C7"/>
    <w:rsid w:val="00F017AF"/>
    <w:rsid w:val="00F01904"/>
    <w:rsid w:val="00F019CA"/>
    <w:rsid w:val="00F01A4C"/>
    <w:rsid w:val="00F01ABE"/>
    <w:rsid w:val="00F01B44"/>
    <w:rsid w:val="00F01C71"/>
    <w:rsid w:val="00F01C75"/>
    <w:rsid w:val="00F022CA"/>
    <w:rsid w:val="00F0233B"/>
    <w:rsid w:val="00F023C1"/>
    <w:rsid w:val="00F023C7"/>
    <w:rsid w:val="00F025AE"/>
    <w:rsid w:val="00F02722"/>
    <w:rsid w:val="00F0279E"/>
    <w:rsid w:val="00F02945"/>
    <w:rsid w:val="00F02957"/>
    <w:rsid w:val="00F0296A"/>
    <w:rsid w:val="00F02996"/>
    <w:rsid w:val="00F02BAF"/>
    <w:rsid w:val="00F02C4A"/>
    <w:rsid w:val="00F02C70"/>
    <w:rsid w:val="00F02D1E"/>
    <w:rsid w:val="00F0301A"/>
    <w:rsid w:val="00F0315C"/>
    <w:rsid w:val="00F03162"/>
    <w:rsid w:val="00F03296"/>
    <w:rsid w:val="00F03356"/>
    <w:rsid w:val="00F038E3"/>
    <w:rsid w:val="00F03AF2"/>
    <w:rsid w:val="00F03EA2"/>
    <w:rsid w:val="00F03EB2"/>
    <w:rsid w:val="00F04129"/>
    <w:rsid w:val="00F044E8"/>
    <w:rsid w:val="00F046E3"/>
    <w:rsid w:val="00F04782"/>
    <w:rsid w:val="00F05733"/>
    <w:rsid w:val="00F05F99"/>
    <w:rsid w:val="00F060CB"/>
    <w:rsid w:val="00F06183"/>
    <w:rsid w:val="00F06279"/>
    <w:rsid w:val="00F067AB"/>
    <w:rsid w:val="00F067C7"/>
    <w:rsid w:val="00F069AC"/>
    <w:rsid w:val="00F06BE4"/>
    <w:rsid w:val="00F06CFF"/>
    <w:rsid w:val="00F06D44"/>
    <w:rsid w:val="00F06DAB"/>
    <w:rsid w:val="00F06F61"/>
    <w:rsid w:val="00F071E8"/>
    <w:rsid w:val="00F0742A"/>
    <w:rsid w:val="00F074DB"/>
    <w:rsid w:val="00F0772C"/>
    <w:rsid w:val="00F078F0"/>
    <w:rsid w:val="00F07B7E"/>
    <w:rsid w:val="00F07C94"/>
    <w:rsid w:val="00F07F05"/>
    <w:rsid w:val="00F07FA1"/>
    <w:rsid w:val="00F102D9"/>
    <w:rsid w:val="00F109A8"/>
    <w:rsid w:val="00F10A4F"/>
    <w:rsid w:val="00F10BB1"/>
    <w:rsid w:val="00F10D04"/>
    <w:rsid w:val="00F10E9C"/>
    <w:rsid w:val="00F110D4"/>
    <w:rsid w:val="00F111F6"/>
    <w:rsid w:val="00F119F8"/>
    <w:rsid w:val="00F11DE1"/>
    <w:rsid w:val="00F1201E"/>
    <w:rsid w:val="00F122ED"/>
    <w:rsid w:val="00F12360"/>
    <w:rsid w:val="00F125F1"/>
    <w:rsid w:val="00F126E8"/>
    <w:rsid w:val="00F129A1"/>
    <w:rsid w:val="00F12B75"/>
    <w:rsid w:val="00F12C68"/>
    <w:rsid w:val="00F13269"/>
    <w:rsid w:val="00F1326F"/>
    <w:rsid w:val="00F13610"/>
    <w:rsid w:val="00F13691"/>
    <w:rsid w:val="00F137D0"/>
    <w:rsid w:val="00F13ADF"/>
    <w:rsid w:val="00F13D6A"/>
    <w:rsid w:val="00F13FBE"/>
    <w:rsid w:val="00F1414E"/>
    <w:rsid w:val="00F141F3"/>
    <w:rsid w:val="00F143DE"/>
    <w:rsid w:val="00F144D9"/>
    <w:rsid w:val="00F1457D"/>
    <w:rsid w:val="00F14BBF"/>
    <w:rsid w:val="00F14DB1"/>
    <w:rsid w:val="00F14F35"/>
    <w:rsid w:val="00F153B6"/>
    <w:rsid w:val="00F15451"/>
    <w:rsid w:val="00F156DA"/>
    <w:rsid w:val="00F157BE"/>
    <w:rsid w:val="00F158EB"/>
    <w:rsid w:val="00F15C56"/>
    <w:rsid w:val="00F15DD8"/>
    <w:rsid w:val="00F15E05"/>
    <w:rsid w:val="00F15F5B"/>
    <w:rsid w:val="00F1617B"/>
    <w:rsid w:val="00F1649D"/>
    <w:rsid w:val="00F164CE"/>
    <w:rsid w:val="00F1657A"/>
    <w:rsid w:val="00F1658C"/>
    <w:rsid w:val="00F16A44"/>
    <w:rsid w:val="00F16B48"/>
    <w:rsid w:val="00F16BCD"/>
    <w:rsid w:val="00F16CCE"/>
    <w:rsid w:val="00F175B2"/>
    <w:rsid w:val="00F17757"/>
    <w:rsid w:val="00F17A3F"/>
    <w:rsid w:val="00F17A45"/>
    <w:rsid w:val="00F17D0A"/>
    <w:rsid w:val="00F17E96"/>
    <w:rsid w:val="00F17F8B"/>
    <w:rsid w:val="00F200FB"/>
    <w:rsid w:val="00F202AA"/>
    <w:rsid w:val="00F2061A"/>
    <w:rsid w:val="00F206A4"/>
    <w:rsid w:val="00F20B0B"/>
    <w:rsid w:val="00F211F9"/>
    <w:rsid w:val="00F21AFD"/>
    <w:rsid w:val="00F21BB9"/>
    <w:rsid w:val="00F21DC6"/>
    <w:rsid w:val="00F21F38"/>
    <w:rsid w:val="00F22148"/>
    <w:rsid w:val="00F226BD"/>
    <w:rsid w:val="00F2287F"/>
    <w:rsid w:val="00F22E8F"/>
    <w:rsid w:val="00F2327A"/>
    <w:rsid w:val="00F2333E"/>
    <w:rsid w:val="00F234F8"/>
    <w:rsid w:val="00F23511"/>
    <w:rsid w:val="00F2354A"/>
    <w:rsid w:val="00F235EF"/>
    <w:rsid w:val="00F23670"/>
    <w:rsid w:val="00F236AF"/>
    <w:rsid w:val="00F239CD"/>
    <w:rsid w:val="00F23C15"/>
    <w:rsid w:val="00F23C98"/>
    <w:rsid w:val="00F2408D"/>
    <w:rsid w:val="00F241E9"/>
    <w:rsid w:val="00F24837"/>
    <w:rsid w:val="00F24934"/>
    <w:rsid w:val="00F24AF1"/>
    <w:rsid w:val="00F24B99"/>
    <w:rsid w:val="00F24CF4"/>
    <w:rsid w:val="00F24EAF"/>
    <w:rsid w:val="00F2534E"/>
    <w:rsid w:val="00F257FC"/>
    <w:rsid w:val="00F25A84"/>
    <w:rsid w:val="00F25AE6"/>
    <w:rsid w:val="00F25E5E"/>
    <w:rsid w:val="00F25FBA"/>
    <w:rsid w:val="00F25FCB"/>
    <w:rsid w:val="00F26077"/>
    <w:rsid w:val="00F2628F"/>
    <w:rsid w:val="00F266E8"/>
    <w:rsid w:val="00F26946"/>
    <w:rsid w:val="00F2694F"/>
    <w:rsid w:val="00F26977"/>
    <w:rsid w:val="00F269F7"/>
    <w:rsid w:val="00F26EC0"/>
    <w:rsid w:val="00F278B3"/>
    <w:rsid w:val="00F278F5"/>
    <w:rsid w:val="00F27CCB"/>
    <w:rsid w:val="00F27DC1"/>
    <w:rsid w:val="00F300AD"/>
    <w:rsid w:val="00F301B0"/>
    <w:rsid w:val="00F3058A"/>
    <w:rsid w:val="00F30642"/>
    <w:rsid w:val="00F30747"/>
    <w:rsid w:val="00F30B6B"/>
    <w:rsid w:val="00F30FB5"/>
    <w:rsid w:val="00F3107E"/>
    <w:rsid w:val="00F310D3"/>
    <w:rsid w:val="00F3131A"/>
    <w:rsid w:val="00F314A0"/>
    <w:rsid w:val="00F3195F"/>
    <w:rsid w:val="00F32038"/>
    <w:rsid w:val="00F3212F"/>
    <w:rsid w:val="00F3227D"/>
    <w:rsid w:val="00F322E1"/>
    <w:rsid w:val="00F32323"/>
    <w:rsid w:val="00F32F11"/>
    <w:rsid w:val="00F330DB"/>
    <w:rsid w:val="00F332FB"/>
    <w:rsid w:val="00F335C4"/>
    <w:rsid w:val="00F337EC"/>
    <w:rsid w:val="00F3380C"/>
    <w:rsid w:val="00F339C1"/>
    <w:rsid w:val="00F33A0E"/>
    <w:rsid w:val="00F33AA7"/>
    <w:rsid w:val="00F33BA4"/>
    <w:rsid w:val="00F34531"/>
    <w:rsid w:val="00F346A7"/>
    <w:rsid w:val="00F34928"/>
    <w:rsid w:val="00F34E29"/>
    <w:rsid w:val="00F350B9"/>
    <w:rsid w:val="00F3536A"/>
    <w:rsid w:val="00F355D0"/>
    <w:rsid w:val="00F3566E"/>
    <w:rsid w:val="00F358BE"/>
    <w:rsid w:val="00F35FA4"/>
    <w:rsid w:val="00F3622D"/>
    <w:rsid w:val="00F36467"/>
    <w:rsid w:val="00F364F4"/>
    <w:rsid w:val="00F367EF"/>
    <w:rsid w:val="00F36A26"/>
    <w:rsid w:val="00F36A8D"/>
    <w:rsid w:val="00F36B77"/>
    <w:rsid w:val="00F37458"/>
    <w:rsid w:val="00F374DB"/>
    <w:rsid w:val="00F3759A"/>
    <w:rsid w:val="00F377B4"/>
    <w:rsid w:val="00F4058C"/>
    <w:rsid w:val="00F408E4"/>
    <w:rsid w:val="00F40A8F"/>
    <w:rsid w:val="00F40B61"/>
    <w:rsid w:val="00F40DD7"/>
    <w:rsid w:val="00F40F75"/>
    <w:rsid w:val="00F40F7B"/>
    <w:rsid w:val="00F415BF"/>
    <w:rsid w:val="00F41773"/>
    <w:rsid w:val="00F41869"/>
    <w:rsid w:val="00F41944"/>
    <w:rsid w:val="00F41C65"/>
    <w:rsid w:val="00F41D50"/>
    <w:rsid w:val="00F4217D"/>
    <w:rsid w:val="00F423AF"/>
    <w:rsid w:val="00F4252C"/>
    <w:rsid w:val="00F425D4"/>
    <w:rsid w:val="00F4294C"/>
    <w:rsid w:val="00F4330F"/>
    <w:rsid w:val="00F433F8"/>
    <w:rsid w:val="00F436E5"/>
    <w:rsid w:val="00F438B9"/>
    <w:rsid w:val="00F43D7D"/>
    <w:rsid w:val="00F43DF1"/>
    <w:rsid w:val="00F43ECB"/>
    <w:rsid w:val="00F4400C"/>
    <w:rsid w:val="00F44316"/>
    <w:rsid w:val="00F44904"/>
    <w:rsid w:val="00F44B86"/>
    <w:rsid w:val="00F44DB6"/>
    <w:rsid w:val="00F45591"/>
    <w:rsid w:val="00F4585B"/>
    <w:rsid w:val="00F458D3"/>
    <w:rsid w:val="00F458E2"/>
    <w:rsid w:val="00F4593E"/>
    <w:rsid w:val="00F45BDD"/>
    <w:rsid w:val="00F45E71"/>
    <w:rsid w:val="00F46023"/>
    <w:rsid w:val="00F4608B"/>
    <w:rsid w:val="00F4672C"/>
    <w:rsid w:val="00F469B2"/>
    <w:rsid w:val="00F46DDE"/>
    <w:rsid w:val="00F47077"/>
    <w:rsid w:val="00F47278"/>
    <w:rsid w:val="00F472D4"/>
    <w:rsid w:val="00F477FC"/>
    <w:rsid w:val="00F47801"/>
    <w:rsid w:val="00F47B08"/>
    <w:rsid w:val="00F47D9B"/>
    <w:rsid w:val="00F50020"/>
    <w:rsid w:val="00F50368"/>
    <w:rsid w:val="00F50468"/>
    <w:rsid w:val="00F504A4"/>
    <w:rsid w:val="00F5066F"/>
    <w:rsid w:val="00F50671"/>
    <w:rsid w:val="00F50886"/>
    <w:rsid w:val="00F5095B"/>
    <w:rsid w:val="00F50D64"/>
    <w:rsid w:val="00F510F9"/>
    <w:rsid w:val="00F5117A"/>
    <w:rsid w:val="00F51787"/>
    <w:rsid w:val="00F51926"/>
    <w:rsid w:val="00F51B9A"/>
    <w:rsid w:val="00F51D9A"/>
    <w:rsid w:val="00F51E9D"/>
    <w:rsid w:val="00F51EDA"/>
    <w:rsid w:val="00F51EFD"/>
    <w:rsid w:val="00F5206F"/>
    <w:rsid w:val="00F52645"/>
    <w:rsid w:val="00F529DC"/>
    <w:rsid w:val="00F52CA1"/>
    <w:rsid w:val="00F53619"/>
    <w:rsid w:val="00F5361A"/>
    <w:rsid w:val="00F53636"/>
    <w:rsid w:val="00F536A0"/>
    <w:rsid w:val="00F53710"/>
    <w:rsid w:val="00F53ADD"/>
    <w:rsid w:val="00F53E42"/>
    <w:rsid w:val="00F53E81"/>
    <w:rsid w:val="00F54006"/>
    <w:rsid w:val="00F543E9"/>
    <w:rsid w:val="00F544C4"/>
    <w:rsid w:val="00F54785"/>
    <w:rsid w:val="00F54878"/>
    <w:rsid w:val="00F552C6"/>
    <w:rsid w:val="00F5532B"/>
    <w:rsid w:val="00F55395"/>
    <w:rsid w:val="00F55407"/>
    <w:rsid w:val="00F56383"/>
    <w:rsid w:val="00F56507"/>
    <w:rsid w:val="00F565B4"/>
    <w:rsid w:val="00F568DE"/>
    <w:rsid w:val="00F56CE8"/>
    <w:rsid w:val="00F56D05"/>
    <w:rsid w:val="00F56D13"/>
    <w:rsid w:val="00F57215"/>
    <w:rsid w:val="00F5751F"/>
    <w:rsid w:val="00F57610"/>
    <w:rsid w:val="00F57EFF"/>
    <w:rsid w:val="00F6004F"/>
    <w:rsid w:val="00F60306"/>
    <w:rsid w:val="00F60638"/>
    <w:rsid w:val="00F6087D"/>
    <w:rsid w:val="00F608C5"/>
    <w:rsid w:val="00F60D47"/>
    <w:rsid w:val="00F60E39"/>
    <w:rsid w:val="00F6102F"/>
    <w:rsid w:val="00F6121F"/>
    <w:rsid w:val="00F61267"/>
    <w:rsid w:val="00F61620"/>
    <w:rsid w:val="00F61E98"/>
    <w:rsid w:val="00F61FA4"/>
    <w:rsid w:val="00F61FBB"/>
    <w:rsid w:val="00F6205D"/>
    <w:rsid w:val="00F6235B"/>
    <w:rsid w:val="00F6240B"/>
    <w:rsid w:val="00F62B46"/>
    <w:rsid w:val="00F630DE"/>
    <w:rsid w:val="00F63386"/>
    <w:rsid w:val="00F633E8"/>
    <w:rsid w:val="00F63DCC"/>
    <w:rsid w:val="00F64401"/>
    <w:rsid w:val="00F6468E"/>
    <w:rsid w:val="00F64B65"/>
    <w:rsid w:val="00F64C0C"/>
    <w:rsid w:val="00F64D16"/>
    <w:rsid w:val="00F64D7D"/>
    <w:rsid w:val="00F6501B"/>
    <w:rsid w:val="00F6507E"/>
    <w:rsid w:val="00F650F8"/>
    <w:rsid w:val="00F6510E"/>
    <w:rsid w:val="00F65288"/>
    <w:rsid w:val="00F656C9"/>
    <w:rsid w:val="00F65743"/>
    <w:rsid w:val="00F65A24"/>
    <w:rsid w:val="00F65B08"/>
    <w:rsid w:val="00F65BF7"/>
    <w:rsid w:val="00F65F91"/>
    <w:rsid w:val="00F6606A"/>
    <w:rsid w:val="00F661CA"/>
    <w:rsid w:val="00F6644C"/>
    <w:rsid w:val="00F6667E"/>
    <w:rsid w:val="00F66761"/>
    <w:rsid w:val="00F669F7"/>
    <w:rsid w:val="00F66C62"/>
    <w:rsid w:val="00F66D00"/>
    <w:rsid w:val="00F66EF7"/>
    <w:rsid w:val="00F674EE"/>
    <w:rsid w:val="00F675F5"/>
    <w:rsid w:val="00F677D0"/>
    <w:rsid w:val="00F678F1"/>
    <w:rsid w:val="00F67BFB"/>
    <w:rsid w:val="00F67CA3"/>
    <w:rsid w:val="00F67E7A"/>
    <w:rsid w:val="00F700BB"/>
    <w:rsid w:val="00F70178"/>
    <w:rsid w:val="00F701C2"/>
    <w:rsid w:val="00F70356"/>
    <w:rsid w:val="00F70520"/>
    <w:rsid w:val="00F70542"/>
    <w:rsid w:val="00F709D5"/>
    <w:rsid w:val="00F70A11"/>
    <w:rsid w:val="00F70B7C"/>
    <w:rsid w:val="00F70D8C"/>
    <w:rsid w:val="00F715C3"/>
    <w:rsid w:val="00F71793"/>
    <w:rsid w:val="00F717C2"/>
    <w:rsid w:val="00F71833"/>
    <w:rsid w:val="00F71908"/>
    <w:rsid w:val="00F71B07"/>
    <w:rsid w:val="00F71C97"/>
    <w:rsid w:val="00F72638"/>
    <w:rsid w:val="00F72BEF"/>
    <w:rsid w:val="00F72C9E"/>
    <w:rsid w:val="00F7308A"/>
    <w:rsid w:val="00F733C4"/>
    <w:rsid w:val="00F73651"/>
    <w:rsid w:val="00F73F6B"/>
    <w:rsid w:val="00F740E9"/>
    <w:rsid w:val="00F74265"/>
    <w:rsid w:val="00F742BC"/>
    <w:rsid w:val="00F74315"/>
    <w:rsid w:val="00F743B6"/>
    <w:rsid w:val="00F743C5"/>
    <w:rsid w:val="00F74447"/>
    <w:rsid w:val="00F746B4"/>
    <w:rsid w:val="00F748F6"/>
    <w:rsid w:val="00F74BA8"/>
    <w:rsid w:val="00F74E33"/>
    <w:rsid w:val="00F7514E"/>
    <w:rsid w:val="00F7567F"/>
    <w:rsid w:val="00F75A0C"/>
    <w:rsid w:val="00F75D7C"/>
    <w:rsid w:val="00F75E82"/>
    <w:rsid w:val="00F76B79"/>
    <w:rsid w:val="00F76B81"/>
    <w:rsid w:val="00F777B9"/>
    <w:rsid w:val="00F777C6"/>
    <w:rsid w:val="00F77A3E"/>
    <w:rsid w:val="00F8014B"/>
    <w:rsid w:val="00F801D8"/>
    <w:rsid w:val="00F801EC"/>
    <w:rsid w:val="00F8044E"/>
    <w:rsid w:val="00F8053A"/>
    <w:rsid w:val="00F80827"/>
    <w:rsid w:val="00F80A1B"/>
    <w:rsid w:val="00F80E07"/>
    <w:rsid w:val="00F812D4"/>
    <w:rsid w:val="00F81792"/>
    <w:rsid w:val="00F81895"/>
    <w:rsid w:val="00F8193C"/>
    <w:rsid w:val="00F81960"/>
    <w:rsid w:val="00F81AF8"/>
    <w:rsid w:val="00F81ECF"/>
    <w:rsid w:val="00F81ED6"/>
    <w:rsid w:val="00F820F4"/>
    <w:rsid w:val="00F82454"/>
    <w:rsid w:val="00F8282A"/>
    <w:rsid w:val="00F82EAF"/>
    <w:rsid w:val="00F82F77"/>
    <w:rsid w:val="00F83045"/>
    <w:rsid w:val="00F830CB"/>
    <w:rsid w:val="00F83804"/>
    <w:rsid w:val="00F844DB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E7"/>
    <w:rsid w:val="00F85F99"/>
    <w:rsid w:val="00F85FC3"/>
    <w:rsid w:val="00F8604D"/>
    <w:rsid w:val="00F86083"/>
    <w:rsid w:val="00F8626B"/>
    <w:rsid w:val="00F864EC"/>
    <w:rsid w:val="00F865D7"/>
    <w:rsid w:val="00F86C33"/>
    <w:rsid w:val="00F8717C"/>
    <w:rsid w:val="00F8725D"/>
    <w:rsid w:val="00F87409"/>
    <w:rsid w:val="00F87422"/>
    <w:rsid w:val="00F90224"/>
    <w:rsid w:val="00F905A8"/>
    <w:rsid w:val="00F906FC"/>
    <w:rsid w:val="00F90D6F"/>
    <w:rsid w:val="00F90D72"/>
    <w:rsid w:val="00F90E3C"/>
    <w:rsid w:val="00F90EC6"/>
    <w:rsid w:val="00F910D6"/>
    <w:rsid w:val="00F911DA"/>
    <w:rsid w:val="00F91523"/>
    <w:rsid w:val="00F9162F"/>
    <w:rsid w:val="00F9186E"/>
    <w:rsid w:val="00F918E7"/>
    <w:rsid w:val="00F91A72"/>
    <w:rsid w:val="00F91AC9"/>
    <w:rsid w:val="00F91B96"/>
    <w:rsid w:val="00F91CF9"/>
    <w:rsid w:val="00F92001"/>
    <w:rsid w:val="00F922B2"/>
    <w:rsid w:val="00F925AB"/>
    <w:rsid w:val="00F9269E"/>
    <w:rsid w:val="00F926ED"/>
    <w:rsid w:val="00F9288E"/>
    <w:rsid w:val="00F928AC"/>
    <w:rsid w:val="00F92902"/>
    <w:rsid w:val="00F92A3E"/>
    <w:rsid w:val="00F92E63"/>
    <w:rsid w:val="00F92EEB"/>
    <w:rsid w:val="00F92FB4"/>
    <w:rsid w:val="00F93128"/>
    <w:rsid w:val="00F93226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AB4"/>
    <w:rsid w:val="00F94E45"/>
    <w:rsid w:val="00F9521E"/>
    <w:rsid w:val="00F95247"/>
    <w:rsid w:val="00F9526B"/>
    <w:rsid w:val="00F95584"/>
    <w:rsid w:val="00F957AF"/>
    <w:rsid w:val="00F95938"/>
    <w:rsid w:val="00F95CD0"/>
    <w:rsid w:val="00F960AB"/>
    <w:rsid w:val="00F96154"/>
    <w:rsid w:val="00F9624F"/>
    <w:rsid w:val="00F96456"/>
    <w:rsid w:val="00F965EB"/>
    <w:rsid w:val="00F96913"/>
    <w:rsid w:val="00F96983"/>
    <w:rsid w:val="00F96B33"/>
    <w:rsid w:val="00F96D4D"/>
    <w:rsid w:val="00F96E32"/>
    <w:rsid w:val="00F96F47"/>
    <w:rsid w:val="00F96FB8"/>
    <w:rsid w:val="00F971A3"/>
    <w:rsid w:val="00F97527"/>
    <w:rsid w:val="00F975D1"/>
    <w:rsid w:val="00F97B66"/>
    <w:rsid w:val="00F97D02"/>
    <w:rsid w:val="00F97DD8"/>
    <w:rsid w:val="00F97EA0"/>
    <w:rsid w:val="00FA0194"/>
    <w:rsid w:val="00FA021E"/>
    <w:rsid w:val="00FA03A6"/>
    <w:rsid w:val="00FA04EB"/>
    <w:rsid w:val="00FA06F8"/>
    <w:rsid w:val="00FA0957"/>
    <w:rsid w:val="00FA1102"/>
    <w:rsid w:val="00FA162D"/>
    <w:rsid w:val="00FA1A05"/>
    <w:rsid w:val="00FA1CC6"/>
    <w:rsid w:val="00FA1EED"/>
    <w:rsid w:val="00FA1F11"/>
    <w:rsid w:val="00FA1F3D"/>
    <w:rsid w:val="00FA24B2"/>
    <w:rsid w:val="00FA2B67"/>
    <w:rsid w:val="00FA2B8D"/>
    <w:rsid w:val="00FA33B2"/>
    <w:rsid w:val="00FA3535"/>
    <w:rsid w:val="00FA39B7"/>
    <w:rsid w:val="00FA3AA5"/>
    <w:rsid w:val="00FA3C1F"/>
    <w:rsid w:val="00FA3D77"/>
    <w:rsid w:val="00FA3E43"/>
    <w:rsid w:val="00FA47D8"/>
    <w:rsid w:val="00FA4B2A"/>
    <w:rsid w:val="00FA4EF9"/>
    <w:rsid w:val="00FA4F39"/>
    <w:rsid w:val="00FA4FC2"/>
    <w:rsid w:val="00FA543E"/>
    <w:rsid w:val="00FA582F"/>
    <w:rsid w:val="00FA58A1"/>
    <w:rsid w:val="00FA5B1E"/>
    <w:rsid w:val="00FA5D75"/>
    <w:rsid w:val="00FA5DE3"/>
    <w:rsid w:val="00FA5F6F"/>
    <w:rsid w:val="00FA6096"/>
    <w:rsid w:val="00FA6151"/>
    <w:rsid w:val="00FA65B3"/>
    <w:rsid w:val="00FA6792"/>
    <w:rsid w:val="00FA6808"/>
    <w:rsid w:val="00FA68C2"/>
    <w:rsid w:val="00FA6916"/>
    <w:rsid w:val="00FA6985"/>
    <w:rsid w:val="00FA6A40"/>
    <w:rsid w:val="00FA6BA8"/>
    <w:rsid w:val="00FA6E6E"/>
    <w:rsid w:val="00FA7134"/>
    <w:rsid w:val="00FA7747"/>
    <w:rsid w:val="00FA79BC"/>
    <w:rsid w:val="00FA7BB2"/>
    <w:rsid w:val="00FA7E80"/>
    <w:rsid w:val="00FB0019"/>
    <w:rsid w:val="00FB06CD"/>
    <w:rsid w:val="00FB0960"/>
    <w:rsid w:val="00FB11F3"/>
    <w:rsid w:val="00FB126F"/>
    <w:rsid w:val="00FB12E5"/>
    <w:rsid w:val="00FB1558"/>
    <w:rsid w:val="00FB177E"/>
    <w:rsid w:val="00FB18FF"/>
    <w:rsid w:val="00FB1B34"/>
    <w:rsid w:val="00FB1D60"/>
    <w:rsid w:val="00FB1EF3"/>
    <w:rsid w:val="00FB2385"/>
    <w:rsid w:val="00FB2497"/>
    <w:rsid w:val="00FB24A8"/>
    <w:rsid w:val="00FB257F"/>
    <w:rsid w:val="00FB2962"/>
    <w:rsid w:val="00FB30B4"/>
    <w:rsid w:val="00FB30C3"/>
    <w:rsid w:val="00FB3388"/>
    <w:rsid w:val="00FB3435"/>
    <w:rsid w:val="00FB348B"/>
    <w:rsid w:val="00FB35F5"/>
    <w:rsid w:val="00FB3743"/>
    <w:rsid w:val="00FB381A"/>
    <w:rsid w:val="00FB38DC"/>
    <w:rsid w:val="00FB3D1D"/>
    <w:rsid w:val="00FB3DE2"/>
    <w:rsid w:val="00FB3F88"/>
    <w:rsid w:val="00FB4403"/>
    <w:rsid w:val="00FB4487"/>
    <w:rsid w:val="00FB46CF"/>
    <w:rsid w:val="00FB50E9"/>
    <w:rsid w:val="00FB53BF"/>
    <w:rsid w:val="00FB59AF"/>
    <w:rsid w:val="00FB5A3B"/>
    <w:rsid w:val="00FB5AC1"/>
    <w:rsid w:val="00FB5DCC"/>
    <w:rsid w:val="00FB626B"/>
    <w:rsid w:val="00FB66D4"/>
    <w:rsid w:val="00FB6811"/>
    <w:rsid w:val="00FB6B9D"/>
    <w:rsid w:val="00FB7161"/>
    <w:rsid w:val="00FB75C7"/>
    <w:rsid w:val="00FB75E4"/>
    <w:rsid w:val="00FB7615"/>
    <w:rsid w:val="00FB762A"/>
    <w:rsid w:val="00FB77C0"/>
    <w:rsid w:val="00FB7C50"/>
    <w:rsid w:val="00FB7C5A"/>
    <w:rsid w:val="00FB7FF1"/>
    <w:rsid w:val="00FC0078"/>
    <w:rsid w:val="00FC0188"/>
    <w:rsid w:val="00FC0A98"/>
    <w:rsid w:val="00FC0B5D"/>
    <w:rsid w:val="00FC0D6F"/>
    <w:rsid w:val="00FC0E98"/>
    <w:rsid w:val="00FC1308"/>
    <w:rsid w:val="00FC1367"/>
    <w:rsid w:val="00FC138F"/>
    <w:rsid w:val="00FC1765"/>
    <w:rsid w:val="00FC1AEC"/>
    <w:rsid w:val="00FC1B75"/>
    <w:rsid w:val="00FC1C57"/>
    <w:rsid w:val="00FC1F11"/>
    <w:rsid w:val="00FC219A"/>
    <w:rsid w:val="00FC2BFC"/>
    <w:rsid w:val="00FC311A"/>
    <w:rsid w:val="00FC32E0"/>
    <w:rsid w:val="00FC358B"/>
    <w:rsid w:val="00FC379E"/>
    <w:rsid w:val="00FC3AD7"/>
    <w:rsid w:val="00FC3BA5"/>
    <w:rsid w:val="00FC3C27"/>
    <w:rsid w:val="00FC3C78"/>
    <w:rsid w:val="00FC3CA0"/>
    <w:rsid w:val="00FC3DAB"/>
    <w:rsid w:val="00FC3F45"/>
    <w:rsid w:val="00FC406A"/>
    <w:rsid w:val="00FC4367"/>
    <w:rsid w:val="00FC4371"/>
    <w:rsid w:val="00FC44B3"/>
    <w:rsid w:val="00FC4808"/>
    <w:rsid w:val="00FC4943"/>
    <w:rsid w:val="00FC4C00"/>
    <w:rsid w:val="00FC4D04"/>
    <w:rsid w:val="00FC532E"/>
    <w:rsid w:val="00FC541A"/>
    <w:rsid w:val="00FC58DD"/>
    <w:rsid w:val="00FC595E"/>
    <w:rsid w:val="00FC598E"/>
    <w:rsid w:val="00FC599D"/>
    <w:rsid w:val="00FC5EED"/>
    <w:rsid w:val="00FC5FD1"/>
    <w:rsid w:val="00FC61E5"/>
    <w:rsid w:val="00FC626E"/>
    <w:rsid w:val="00FC63DA"/>
    <w:rsid w:val="00FC661D"/>
    <w:rsid w:val="00FC6776"/>
    <w:rsid w:val="00FC69D5"/>
    <w:rsid w:val="00FC6BB8"/>
    <w:rsid w:val="00FC6CEE"/>
    <w:rsid w:val="00FC6DC8"/>
    <w:rsid w:val="00FC6E02"/>
    <w:rsid w:val="00FC6E13"/>
    <w:rsid w:val="00FC71CE"/>
    <w:rsid w:val="00FC71DE"/>
    <w:rsid w:val="00FC735E"/>
    <w:rsid w:val="00FC768B"/>
    <w:rsid w:val="00FC76ED"/>
    <w:rsid w:val="00FC7984"/>
    <w:rsid w:val="00FC7B06"/>
    <w:rsid w:val="00FC7FBD"/>
    <w:rsid w:val="00FD0163"/>
    <w:rsid w:val="00FD03B3"/>
    <w:rsid w:val="00FD095F"/>
    <w:rsid w:val="00FD0A97"/>
    <w:rsid w:val="00FD0A9A"/>
    <w:rsid w:val="00FD120D"/>
    <w:rsid w:val="00FD1227"/>
    <w:rsid w:val="00FD141D"/>
    <w:rsid w:val="00FD1514"/>
    <w:rsid w:val="00FD16AB"/>
    <w:rsid w:val="00FD185A"/>
    <w:rsid w:val="00FD1931"/>
    <w:rsid w:val="00FD1B69"/>
    <w:rsid w:val="00FD1E7F"/>
    <w:rsid w:val="00FD20BA"/>
    <w:rsid w:val="00FD2344"/>
    <w:rsid w:val="00FD241A"/>
    <w:rsid w:val="00FD2868"/>
    <w:rsid w:val="00FD2AD7"/>
    <w:rsid w:val="00FD315D"/>
    <w:rsid w:val="00FD336F"/>
    <w:rsid w:val="00FD33FB"/>
    <w:rsid w:val="00FD35AB"/>
    <w:rsid w:val="00FD3904"/>
    <w:rsid w:val="00FD3C97"/>
    <w:rsid w:val="00FD3D4E"/>
    <w:rsid w:val="00FD3E51"/>
    <w:rsid w:val="00FD3F2C"/>
    <w:rsid w:val="00FD42F5"/>
    <w:rsid w:val="00FD4560"/>
    <w:rsid w:val="00FD45FA"/>
    <w:rsid w:val="00FD46AC"/>
    <w:rsid w:val="00FD4842"/>
    <w:rsid w:val="00FD48AA"/>
    <w:rsid w:val="00FD49AD"/>
    <w:rsid w:val="00FD4D26"/>
    <w:rsid w:val="00FD4E60"/>
    <w:rsid w:val="00FD4E7C"/>
    <w:rsid w:val="00FD4FDC"/>
    <w:rsid w:val="00FD501C"/>
    <w:rsid w:val="00FD515D"/>
    <w:rsid w:val="00FD5309"/>
    <w:rsid w:val="00FD5ED9"/>
    <w:rsid w:val="00FD5FC6"/>
    <w:rsid w:val="00FD670F"/>
    <w:rsid w:val="00FD6AC4"/>
    <w:rsid w:val="00FD6ECB"/>
    <w:rsid w:val="00FD6EFA"/>
    <w:rsid w:val="00FD7027"/>
    <w:rsid w:val="00FD7248"/>
    <w:rsid w:val="00FD73E1"/>
    <w:rsid w:val="00FD742F"/>
    <w:rsid w:val="00FD74BA"/>
    <w:rsid w:val="00FD76E8"/>
    <w:rsid w:val="00FD7706"/>
    <w:rsid w:val="00FD7984"/>
    <w:rsid w:val="00FD79EE"/>
    <w:rsid w:val="00FD7B43"/>
    <w:rsid w:val="00FD7C4E"/>
    <w:rsid w:val="00FD7C82"/>
    <w:rsid w:val="00FD7EE3"/>
    <w:rsid w:val="00FE02A2"/>
    <w:rsid w:val="00FE073D"/>
    <w:rsid w:val="00FE0816"/>
    <w:rsid w:val="00FE0938"/>
    <w:rsid w:val="00FE0A75"/>
    <w:rsid w:val="00FE1483"/>
    <w:rsid w:val="00FE156E"/>
    <w:rsid w:val="00FE1853"/>
    <w:rsid w:val="00FE1939"/>
    <w:rsid w:val="00FE19C0"/>
    <w:rsid w:val="00FE19E8"/>
    <w:rsid w:val="00FE1BCE"/>
    <w:rsid w:val="00FE1C08"/>
    <w:rsid w:val="00FE2081"/>
    <w:rsid w:val="00FE20E9"/>
    <w:rsid w:val="00FE229F"/>
    <w:rsid w:val="00FE232A"/>
    <w:rsid w:val="00FE24A4"/>
    <w:rsid w:val="00FE2946"/>
    <w:rsid w:val="00FE2976"/>
    <w:rsid w:val="00FE2A3F"/>
    <w:rsid w:val="00FE2CF8"/>
    <w:rsid w:val="00FE2D6A"/>
    <w:rsid w:val="00FE2EDF"/>
    <w:rsid w:val="00FE2F6F"/>
    <w:rsid w:val="00FE2FFC"/>
    <w:rsid w:val="00FE3021"/>
    <w:rsid w:val="00FE30B8"/>
    <w:rsid w:val="00FE3134"/>
    <w:rsid w:val="00FE31D3"/>
    <w:rsid w:val="00FE34A5"/>
    <w:rsid w:val="00FE357C"/>
    <w:rsid w:val="00FE361A"/>
    <w:rsid w:val="00FE36DB"/>
    <w:rsid w:val="00FE377C"/>
    <w:rsid w:val="00FE39F0"/>
    <w:rsid w:val="00FE3AAD"/>
    <w:rsid w:val="00FE3BFF"/>
    <w:rsid w:val="00FE3D44"/>
    <w:rsid w:val="00FE40F3"/>
    <w:rsid w:val="00FE4173"/>
    <w:rsid w:val="00FE4218"/>
    <w:rsid w:val="00FE4223"/>
    <w:rsid w:val="00FE4332"/>
    <w:rsid w:val="00FE4336"/>
    <w:rsid w:val="00FE4377"/>
    <w:rsid w:val="00FE4534"/>
    <w:rsid w:val="00FE45C5"/>
    <w:rsid w:val="00FE4A20"/>
    <w:rsid w:val="00FE4A5E"/>
    <w:rsid w:val="00FE5032"/>
    <w:rsid w:val="00FE52AA"/>
    <w:rsid w:val="00FE56AF"/>
    <w:rsid w:val="00FE5735"/>
    <w:rsid w:val="00FE5CCA"/>
    <w:rsid w:val="00FE60E7"/>
    <w:rsid w:val="00FE64F7"/>
    <w:rsid w:val="00FE66D7"/>
    <w:rsid w:val="00FE683D"/>
    <w:rsid w:val="00FE68D0"/>
    <w:rsid w:val="00FE69FE"/>
    <w:rsid w:val="00FE6F1E"/>
    <w:rsid w:val="00FE6F9F"/>
    <w:rsid w:val="00FE7033"/>
    <w:rsid w:val="00FE7279"/>
    <w:rsid w:val="00FE748A"/>
    <w:rsid w:val="00FE7541"/>
    <w:rsid w:val="00FE7677"/>
    <w:rsid w:val="00FE7DBA"/>
    <w:rsid w:val="00FE7DF7"/>
    <w:rsid w:val="00FE7F65"/>
    <w:rsid w:val="00FE7FAA"/>
    <w:rsid w:val="00FF0812"/>
    <w:rsid w:val="00FF0814"/>
    <w:rsid w:val="00FF085A"/>
    <w:rsid w:val="00FF0ACE"/>
    <w:rsid w:val="00FF11B5"/>
    <w:rsid w:val="00FF1537"/>
    <w:rsid w:val="00FF1628"/>
    <w:rsid w:val="00FF1865"/>
    <w:rsid w:val="00FF1901"/>
    <w:rsid w:val="00FF1CBF"/>
    <w:rsid w:val="00FF1D62"/>
    <w:rsid w:val="00FF2226"/>
    <w:rsid w:val="00FF229B"/>
    <w:rsid w:val="00FF2466"/>
    <w:rsid w:val="00FF2518"/>
    <w:rsid w:val="00FF2752"/>
    <w:rsid w:val="00FF2798"/>
    <w:rsid w:val="00FF298E"/>
    <w:rsid w:val="00FF29D8"/>
    <w:rsid w:val="00FF2BE0"/>
    <w:rsid w:val="00FF2CFF"/>
    <w:rsid w:val="00FF3261"/>
    <w:rsid w:val="00FF33C3"/>
    <w:rsid w:val="00FF3592"/>
    <w:rsid w:val="00FF3611"/>
    <w:rsid w:val="00FF3647"/>
    <w:rsid w:val="00FF3844"/>
    <w:rsid w:val="00FF396F"/>
    <w:rsid w:val="00FF3B92"/>
    <w:rsid w:val="00FF3C34"/>
    <w:rsid w:val="00FF3DD5"/>
    <w:rsid w:val="00FF3FEE"/>
    <w:rsid w:val="00FF4009"/>
    <w:rsid w:val="00FF40F7"/>
    <w:rsid w:val="00FF4208"/>
    <w:rsid w:val="00FF4256"/>
    <w:rsid w:val="00FF4285"/>
    <w:rsid w:val="00FF45C4"/>
    <w:rsid w:val="00FF45CD"/>
    <w:rsid w:val="00FF4792"/>
    <w:rsid w:val="00FF4BD7"/>
    <w:rsid w:val="00FF4DC1"/>
    <w:rsid w:val="00FF4FD4"/>
    <w:rsid w:val="00FF5021"/>
    <w:rsid w:val="00FF52B9"/>
    <w:rsid w:val="00FF53FB"/>
    <w:rsid w:val="00FF54DB"/>
    <w:rsid w:val="00FF5B5C"/>
    <w:rsid w:val="00FF5CF3"/>
    <w:rsid w:val="00FF5E70"/>
    <w:rsid w:val="00FF5FF1"/>
    <w:rsid w:val="00FF6411"/>
    <w:rsid w:val="00FF6420"/>
    <w:rsid w:val="00FF6886"/>
    <w:rsid w:val="00FF6A56"/>
    <w:rsid w:val="00FF6B2D"/>
    <w:rsid w:val="00FF6D03"/>
    <w:rsid w:val="00FF6E4B"/>
    <w:rsid w:val="00FF6F73"/>
    <w:rsid w:val="00FF7677"/>
    <w:rsid w:val="00FF7866"/>
    <w:rsid w:val="00FF7AE6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54521431"/>
  <w15:chartTrackingRefBased/>
  <w15:docId w15:val="{1EA18B0C-B763-4A97-A7DF-C7CB2940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383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771016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1016"/>
    <w:rPr>
      <w:rFonts w:ascii="Angsana New" w:eastAsia="MS Mincho" w:hAnsi="Angsana New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D67F5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FA68C2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gmaildefault">
    <w:name w:val="gmail_default"/>
    <w:basedOn w:val="DefaultParagraphFont"/>
    <w:rsid w:val="00F35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2B69E-147F-4333-8B69-2213A1C6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</Pages>
  <Words>6842</Words>
  <Characters>39001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2021-04-22T11:33:00Z</cp:lastPrinted>
  <dcterms:created xsi:type="dcterms:W3CDTF">2021-05-07T05:55:00Z</dcterms:created>
  <dcterms:modified xsi:type="dcterms:W3CDTF">2021-05-07T05:55:00Z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