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1BE9" w14:textId="77777777" w:rsidR="00E66351" w:rsidRPr="002855F4" w:rsidRDefault="00E66351" w:rsidP="00D8550D">
      <w:pPr>
        <w:pStyle w:val="IndexHeading"/>
        <w:spacing w:after="0" w:line="240" w:lineRule="atLeast"/>
        <w:ind w:left="0" w:firstLine="0"/>
        <w:outlineLvl w:val="0"/>
        <w:rPr>
          <w:rFonts w:cstheme="minorBidi"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3D3CF10C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for the three-month</w:t>
      </w:r>
      <w:r w:rsidR="006D5A2D">
        <w:rPr>
          <w:rFonts w:cs="Times New Roman"/>
          <w:spacing w:val="-3"/>
          <w:szCs w:val="36"/>
        </w:rPr>
        <w:t xml:space="preserve"> and six-month</w:t>
      </w:r>
      <w:r w:rsidRPr="008A534C">
        <w:rPr>
          <w:rFonts w:cs="Times New Roman"/>
          <w:spacing w:val="-3"/>
          <w:szCs w:val="36"/>
        </w:rPr>
        <w:t xml:space="preserve"> period</w:t>
      </w:r>
      <w:r w:rsidR="001A69F8">
        <w:rPr>
          <w:rFonts w:cs="Times New Roman"/>
          <w:spacing w:val="-3"/>
          <w:szCs w:val="36"/>
        </w:rPr>
        <w:t>s</w:t>
      </w:r>
      <w:r w:rsidRPr="008A534C">
        <w:rPr>
          <w:rFonts w:cs="Times New Roman"/>
          <w:spacing w:val="-3"/>
          <w:szCs w:val="36"/>
        </w:rPr>
        <w:t xml:space="preserve">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15CE1D32" w:rsidR="00A32D1F" w:rsidRPr="00510E1C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>
        <w:rPr>
          <w:rFonts w:cs="Times New Roman"/>
          <w:spacing w:val="-3"/>
          <w:szCs w:val="36"/>
        </w:rPr>
        <w:t xml:space="preserve">31 </w:t>
      </w:r>
      <w:r w:rsidR="006D5A2D">
        <w:rPr>
          <w:rFonts w:cs="Times New Roman"/>
          <w:spacing w:val="-3"/>
          <w:szCs w:val="36"/>
        </w:rPr>
        <w:t>March 2021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2487C02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41CA4752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81EF287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64AE17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1B7489A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F68F74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8E3A654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070B33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972E0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8CC8F9D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1FFD5B23" w14:textId="49DB8BB7" w:rsidR="00C5782A" w:rsidRPr="00925370" w:rsidRDefault="00C5782A" w:rsidP="00286AC2">
      <w:pPr>
        <w:jc w:val="thaiDistribute"/>
        <w:rPr>
          <w:spacing w:val="-2"/>
          <w:lang w:bidi="th-TH"/>
        </w:rPr>
      </w:pPr>
      <w:r w:rsidRPr="00925370">
        <w:rPr>
          <w:spacing w:val="-2"/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925370">
        <w:rPr>
          <w:spacing w:val="-2"/>
          <w:lang w:bidi="th-TH"/>
        </w:rPr>
        <w:t>Univentures</w:t>
      </w:r>
      <w:proofErr w:type="spellEnd"/>
      <w:r w:rsidR="00AC5354" w:rsidRPr="00925370">
        <w:rPr>
          <w:spacing w:val="-2"/>
          <w:lang w:bidi="th-TH"/>
        </w:rPr>
        <w:t xml:space="preserve"> Public Company Limited </w:t>
      </w:r>
      <w:r w:rsidRPr="00925370">
        <w:rPr>
          <w:spacing w:val="-2"/>
          <w:lang w:bidi="th-TH"/>
        </w:rPr>
        <w:t xml:space="preserve">and its subsidiaries, and of </w:t>
      </w:r>
      <w:proofErr w:type="spellStart"/>
      <w:r w:rsidR="00480D8B" w:rsidRPr="00925370">
        <w:rPr>
          <w:spacing w:val="-2"/>
          <w:lang w:bidi="th-TH"/>
        </w:rPr>
        <w:t>Univentures</w:t>
      </w:r>
      <w:proofErr w:type="spellEnd"/>
      <w:r w:rsidR="00480D8B" w:rsidRPr="00925370">
        <w:rPr>
          <w:spacing w:val="-2"/>
          <w:lang w:bidi="th-TH"/>
        </w:rPr>
        <w:t xml:space="preserve"> Public Company Limited</w:t>
      </w:r>
      <w:r w:rsidRPr="00925370">
        <w:rPr>
          <w:spacing w:val="-2"/>
          <w:lang w:bidi="th-TH"/>
        </w:rPr>
        <w:t xml:space="preserve">, respectively, </w:t>
      </w:r>
      <w:r w:rsidR="002F1A7F" w:rsidRPr="00925370">
        <w:rPr>
          <w:spacing w:val="-2"/>
          <w:lang w:bidi="th-TH"/>
        </w:rPr>
        <w:br/>
      </w:r>
      <w:r w:rsidRPr="00925370">
        <w:rPr>
          <w:spacing w:val="-2"/>
          <w:lang w:bidi="th-TH"/>
        </w:rPr>
        <w:t xml:space="preserve">as at </w:t>
      </w:r>
      <w:r w:rsidR="00A23227" w:rsidRPr="00925370">
        <w:rPr>
          <w:spacing w:val="-2"/>
          <w:lang w:bidi="th-TH"/>
        </w:rPr>
        <w:t xml:space="preserve">31 </w:t>
      </w:r>
      <w:r w:rsidR="005D0CED" w:rsidRPr="00925370">
        <w:rPr>
          <w:spacing w:val="-2"/>
          <w:lang w:bidi="th-TH"/>
        </w:rPr>
        <w:t>March</w:t>
      </w:r>
      <w:r w:rsidR="00A23227" w:rsidRPr="00925370">
        <w:rPr>
          <w:spacing w:val="-2"/>
          <w:lang w:bidi="th-TH"/>
        </w:rPr>
        <w:t xml:space="preserve"> </w:t>
      </w:r>
      <w:r w:rsidR="00510E1C" w:rsidRPr="00925370">
        <w:rPr>
          <w:spacing w:val="-2"/>
          <w:lang w:bidi="th-TH"/>
        </w:rPr>
        <w:t>20</w:t>
      </w:r>
      <w:r w:rsidR="00DE7A37" w:rsidRPr="00925370">
        <w:rPr>
          <w:spacing w:val="-2"/>
          <w:lang w:bidi="th-TH"/>
        </w:rPr>
        <w:t>2</w:t>
      </w:r>
      <w:r w:rsidR="005D0CED" w:rsidRPr="00925370">
        <w:rPr>
          <w:spacing w:val="-2"/>
          <w:lang w:bidi="th-TH"/>
        </w:rPr>
        <w:t>1</w:t>
      </w:r>
      <w:r w:rsidRPr="00925370">
        <w:rPr>
          <w:spacing w:val="-2"/>
          <w:lang w:bidi="th-TH"/>
        </w:rPr>
        <w:t>; the consolidated and separate statements of comprehensive income</w:t>
      </w:r>
      <w:r w:rsidR="005D0CED" w:rsidRPr="00925370">
        <w:rPr>
          <w:spacing w:val="-2"/>
          <w:lang w:bidi="th-TH"/>
        </w:rPr>
        <w:t xml:space="preserve"> for the three-month and six-month periods ended 31 March 2021; the consolidated and separate statements of</w:t>
      </w:r>
      <w:r w:rsidRPr="00925370">
        <w:rPr>
          <w:spacing w:val="-2"/>
          <w:lang w:bidi="th-TH"/>
        </w:rPr>
        <w:t xml:space="preserve"> changes in equity and cash flows for the </w:t>
      </w:r>
      <w:r w:rsidR="005D0CED" w:rsidRPr="00925370">
        <w:rPr>
          <w:spacing w:val="-2"/>
          <w:lang w:bidi="th-TH"/>
        </w:rPr>
        <w:t>six</w:t>
      </w:r>
      <w:r w:rsidRPr="00925370">
        <w:rPr>
          <w:spacing w:val="-2"/>
          <w:lang w:bidi="th-TH"/>
        </w:rPr>
        <w:t xml:space="preserve">-month period ended </w:t>
      </w:r>
      <w:r w:rsidR="005D0CED" w:rsidRPr="00925370">
        <w:rPr>
          <w:spacing w:val="-2"/>
          <w:lang w:bidi="th-TH"/>
        </w:rPr>
        <w:t>31 March 2021</w:t>
      </w:r>
      <w:r w:rsidRPr="00925370">
        <w:rPr>
          <w:spacing w:val="-2"/>
          <w:lang w:bidi="th-TH"/>
        </w:rPr>
        <w:t>;</w:t>
      </w:r>
      <w:r w:rsidR="002F1A7F" w:rsidRPr="00925370">
        <w:rPr>
          <w:spacing w:val="-2"/>
          <w:lang w:bidi="th-TH"/>
        </w:rPr>
        <w:t xml:space="preserve"> and condensed notes </w:t>
      </w:r>
      <w:r w:rsidR="00846A79" w:rsidRPr="00925370">
        <w:rPr>
          <w:spacing w:val="-2"/>
          <w:lang w:bidi="th-TH"/>
        </w:rPr>
        <w:t>(interim financial information</w:t>
      </w:r>
      <w:r w:rsidR="002F1A7F" w:rsidRPr="00925370">
        <w:rPr>
          <w:spacing w:val="-2"/>
          <w:lang w:bidi="th-TH"/>
        </w:rPr>
        <w:t>).</w:t>
      </w:r>
      <w:r w:rsidR="002F1A7F" w:rsidRPr="00925370">
        <w:rPr>
          <w:i/>
          <w:iCs/>
          <w:spacing w:val="-2"/>
          <w:lang w:bidi="th-TH"/>
        </w:rPr>
        <w:t xml:space="preserve"> </w:t>
      </w:r>
      <w:r w:rsidR="002F1A7F" w:rsidRPr="00925370">
        <w:rPr>
          <w:spacing w:val="-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925370">
        <w:rPr>
          <w:spacing w:val="-2"/>
          <w:szCs w:val="22"/>
        </w:rPr>
        <w:t xml:space="preserve"> </w:t>
      </w:r>
      <w:r w:rsidR="002F1A7F" w:rsidRPr="00925370">
        <w:rPr>
          <w:spacing w:val="-2"/>
          <w:szCs w:val="22"/>
        </w:rPr>
        <w:t>My responsibility is to express a conclusion on this interim financial information based on my review.</w:t>
      </w:r>
    </w:p>
    <w:p w14:paraId="559E236F" w14:textId="77777777" w:rsidR="00C5782A" w:rsidRPr="008A534C" w:rsidRDefault="00C5782A" w:rsidP="00C5782A">
      <w:pPr>
        <w:pStyle w:val="RNormal"/>
      </w:pPr>
    </w:p>
    <w:p w14:paraId="2EC22B5F" w14:textId="77777777"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14:paraId="6A06B161" w14:textId="77777777" w:rsidR="00C5782A" w:rsidRPr="008A534C" w:rsidRDefault="00C5782A" w:rsidP="00C5782A">
      <w:pPr>
        <w:jc w:val="both"/>
      </w:pPr>
    </w:p>
    <w:p w14:paraId="1DCFB639" w14:textId="77777777"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14:paraId="448E7655" w14:textId="77777777" w:rsidR="00C5782A" w:rsidRPr="008A534C" w:rsidRDefault="00C5782A" w:rsidP="00C5782A">
      <w:pPr>
        <w:jc w:val="both"/>
      </w:pPr>
    </w:p>
    <w:p w14:paraId="285E7B9D" w14:textId="77777777"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BB8FC9E" w14:textId="77777777" w:rsidR="00C5782A" w:rsidRPr="008A534C" w:rsidRDefault="00C5782A" w:rsidP="00C5782A">
      <w:pPr>
        <w:jc w:val="both"/>
      </w:pPr>
    </w:p>
    <w:p w14:paraId="12C01749" w14:textId="77777777"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6E4A15D9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B3506DE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C552ED1" w14:textId="77777777" w:rsidR="00E66351" w:rsidRPr="003B1796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5AF1DC4B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2C909FD3" w:rsidR="00E66351" w:rsidRPr="008A534C" w:rsidRDefault="00807F48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7 May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AC4854">
        <w:rPr>
          <w:rFonts w:cstheme="minorBidi"/>
          <w:b w:val="0"/>
          <w:bCs/>
          <w:szCs w:val="28"/>
          <w:lang w:val="en-US" w:bidi="th-TH"/>
        </w:rPr>
        <w:t>202</w:t>
      </w:r>
      <w:r w:rsidR="00DE7A37">
        <w:rPr>
          <w:rFonts w:cstheme="minorBidi"/>
          <w:b w:val="0"/>
          <w:bCs/>
          <w:szCs w:val="28"/>
          <w:lang w:val="en-US" w:bidi="th-TH"/>
        </w:rPr>
        <w:t>1</w:t>
      </w:r>
    </w:p>
    <w:sectPr w:rsidR="00E66351" w:rsidRPr="008A534C" w:rsidSect="00EF6F05">
      <w:headerReference w:type="default" r:id="rId11"/>
      <w:footnotePr>
        <w:numRestart w:val="eachSect"/>
      </w:footnotePr>
      <w:pgSz w:w="11907" w:h="16840"/>
      <w:pgMar w:top="691" w:right="1152" w:bottom="576" w:left="1152" w:header="720" w:footer="6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1D54" w14:textId="77777777" w:rsidR="0066708C" w:rsidRDefault="0066708C">
      <w:r>
        <w:separator/>
      </w:r>
    </w:p>
  </w:endnote>
  <w:endnote w:type="continuationSeparator" w:id="0">
    <w:p w14:paraId="63DAA546" w14:textId="77777777" w:rsidR="0066708C" w:rsidRDefault="0066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092F" w14:textId="77777777" w:rsidR="0066708C" w:rsidRDefault="0066708C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66708C" w:rsidRDefault="0066708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A405" w14:textId="77777777" w:rsidR="0066708C" w:rsidRDefault="0066708C">
    <w:pPr>
      <w:pStyle w:val="Footer"/>
    </w:pPr>
    <w:r>
      <w:tab/>
    </w:r>
  </w:p>
  <w:p w14:paraId="15930845" w14:textId="77777777" w:rsidR="0066708C" w:rsidRPr="00570D35" w:rsidRDefault="0066708C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74F60" w14:textId="77777777" w:rsidR="0066708C" w:rsidRDefault="0066708C">
      <w:r>
        <w:separator/>
      </w:r>
    </w:p>
  </w:footnote>
  <w:footnote w:type="continuationSeparator" w:id="0">
    <w:p w14:paraId="09132A0B" w14:textId="77777777" w:rsidR="0066708C" w:rsidRDefault="00667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427D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66708C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66708C" w:rsidRPr="005471B4" w:rsidRDefault="0066708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5E85" w14:textId="77777777" w:rsidR="0066708C" w:rsidRDefault="0066708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CD60049" w14:textId="77777777" w:rsidR="0066708C" w:rsidRDefault="0066708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22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A3038C"/>
    <w:multiLevelType w:val="hybridMultilevel"/>
    <w:tmpl w:val="EB942112"/>
    <w:lvl w:ilvl="0" w:tplc="29807EC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E970FCE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2F5176C2"/>
    <w:multiLevelType w:val="hybridMultilevel"/>
    <w:tmpl w:val="649C306C"/>
    <w:lvl w:ilvl="0" w:tplc="853CB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5C685D"/>
    <w:multiLevelType w:val="hybridMultilevel"/>
    <w:tmpl w:val="411408B6"/>
    <w:lvl w:ilvl="0" w:tplc="A8B244D4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31DE506E"/>
    <w:multiLevelType w:val="hybridMultilevel"/>
    <w:tmpl w:val="4C388BC4"/>
    <w:lvl w:ilvl="0" w:tplc="43AEE68C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47320BB6"/>
    <w:multiLevelType w:val="hybridMultilevel"/>
    <w:tmpl w:val="E7D6BDBC"/>
    <w:lvl w:ilvl="0" w:tplc="DB1A336E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B247E"/>
    <w:multiLevelType w:val="hybridMultilevel"/>
    <w:tmpl w:val="C95EABCE"/>
    <w:lvl w:ilvl="0" w:tplc="E5CC4386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628B3BA8"/>
    <w:multiLevelType w:val="multilevel"/>
    <w:tmpl w:val="CD4A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8518B9"/>
    <w:multiLevelType w:val="hybridMultilevel"/>
    <w:tmpl w:val="4C54949A"/>
    <w:lvl w:ilvl="0" w:tplc="BA70F31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335CC"/>
    <w:multiLevelType w:val="hybridMultilevel"/>
    <w:tmpl w:val="01AA0DEC"/>
    <w:lvl w:ilvl="0" w:tplc="F97C8AFA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A587A60"/>
    <w:multiLevelType w:val="hybridMultilevel"/>
    <w:tmpl w:val="A262096A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4109"/>
    <w:multiLevelType w:val="multilevel"/>
    <w:tmpl w:val="556808A0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41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43592"/>
    <w:multiLevelType w:val="hybridMultilevel"/>
    <w:tmpl w:val="639CC96A"/>
    <w:lvl w:ilvl="0" w:tplc="D292C0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21"/>
  </w:num>
  <w:num w:numId="4">
    <w:abstractNumId w:val="23"/>
  </w:num>
  <w:num w:numId="5">
    <w:abstractNumId w:val="18"/>
  </w:num>
  <w:num w:numId="6">
    <w:abstractNumId w:val="27"/>
  </w:num>
  <w:num w:numId="7">
    <w:abstractNumId w:val="15"/>
  </w:num>
  <w:num w:numId="8">
    <w:abstractNumId w:val="0"/>
  </w:num>
  <w:num w:numId="9">
    <w:abstractNumId w:val="26"/>
  </w:num>
  <w:num w:numId="10">
    <w:abstractNumId w:val="20"/>
  </w:num>
  <w:num w:numId="11">
    <w:abstractNumId w:val="19"/>
  </w:num>
  <w:num w:numId="12">
    <w:abstractNumId w:val="33"/>
  </w:num>
  <w:num w:numId="13">
    <w:abstractNumId w:val="14"/>
  </w:num>
  <w:num w:numId="14">
    <w:abstractNumId w:val="2"/>
  </w:num>
  <w:num w:numId="15">
    <w:abstractNumId w:val="11"/>
  </w:num>
  <w:num w:numId="16">
    <w:abstractNumId w:val="35"/>
  </w:num>
  <w:num w:numId="17">
    <w:abstractNumId w:val="7"/>
  </w:num>
  <w:num w:numId="18">
    <w:abstractNumId w:val="43"/>
  </w:num>
  <w:num w:numId="19">
    <w:abstractNumId w:val="44"/>
  </w:num>
  <w:num w:numId="20">
    <w:abstractNumId w:val="34"/>
  </w:num>
  <w:num w:numId="21">
    <w:abstractNumId w:val="38"/>
  </w:num>
  <w:num w:numId="22">
    <w:abstractNumId w:val="3"/>
  </w:num>
  <w:num w:numId="23">
    <w:abstractNumId w:val="10"/>
  </w:num>
  <w:num w:numId="24">
    <w:abstractNumId w:val="40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42"/>
  </w:num>
  <w:num w:numId="28">
    <w:abstractNumId w:val="29"/>
  </w:num>
  <w:num w:numId="29">
    <w:abstractNumId w:val="5"/>
  </w:num>
  <w:num w:numId="30">
    <w:abstractNumId w:val="16"/>
  </w:num>
  <w:num w:numId="31">
    <w:abstractNumId w:val="22"/>
  </w:num>
  <w:num w:numId="32">
    <w:abstractNumId w:val="8"/>
  </w:num>
  <w:num w:numId="33">
    <w:abstractNumId w:val="39"/>
  </w:num>
  <w:num w:numId="34">
    <w:abstractNumId w:val="37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4"/>
  </w:num>
  <w:num w:numId="39">
    <w:abstractNumId w:val="6"/>
  </w:num>
  <w:num w:numId="40">
    <w:abstractNumId w:val="24"/>
  </w:num>
  <w:num w:numId="41">
    <w:abstractNumId w:val="13"/>
  </w:num>
  <w:num w:numId="42">
    <w:abstractNumId w:val="46"/>
  </w:num>
  <w:num w:numId="43">
    <w:abstractNumId w:val="28"/>
  </w:num>
  <w:num w:numId="4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1"/>
  </w:num>
  <w:num w:numId="48">
    <w:abstractNumId w:val="30"/>
  </w:num>
  <w:num w:numId="4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98B"/>
    <w:rsid w:val="00000AF7"/>
    <w:rsid w:val="00000BDE"/>
    <w:rsid w:val="00000C3B"/>
    <w:rsid w:val="00000EE6"/>
    <w:rsid w:val="00000F4B"/>
    <w:rsid w:val="00001649"/>
    <w:rsid w:val="00001D3A"/>
    <w:rsid w:val="00001FD9"/>
    <w:rsid w:val="00001FE8"/>
    <w:rsid w:val="000020F6"/>
    <w:rsid w:val="000022AF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ECA"/>
    <w:rsid w:val="00011122"/>
    <w:rsid w:val="000112A2"/>
    <w:rsid w:val="0001135B"/>
    <w:rsid w:val="000117E3"/>
    <w:rsid w:val="00012566"/>
    <w:rsid w:val="000128BD"/>
    <w:rsid w:val="000129A6"/>
    <w:rsid w:val="0001316A"/>
    <w:rsid w:val="000131DC"/>
    <w:rsid w:val="000131FE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DA"/>
    <w:rsid w:val="00017AB9"/>
    <w:rsid w:val="00017EDC"/>
    <w:rsid w:val="00020021"/>
    <w:rsid w:val="00020621"/>
    <w:rsid w:val="0002099D"/>
    <w:rsid w:val="00020C26"/>
    <w:rsid w:val="00020E1A"/>
    <w:rsid w:val="000210FA"/>
    <w:rsid w:val="0002112D"/>
    <w:rsid w:val="0002126D"/>
    <w:rsid w:val="0002151E"/>
    <w:rsid w:val="00021600"/>
    <w:rsid w:val="000218F7"/>
    <w:rsid w:val="000219DA"/>
    <w:rsid w:val="00021A80"/>
    <w:rsid w:val="00021AA1"/>
    <w:rsid w:val="00021AA8"/>
    <w:rsid w:val="00021B3E"/>
    <w:rsid w:val="00021BC9"/>
    <w:rsid w:val="00021DC6"/>
    <w:rsid w:val="000226AF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B5C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699"/>
    <w:rsid w:val="00057B89"/>
    <w:rsid w:val="00057CFF"/>
    <w:rsid w:val="00057DD2"/>
    <w:rsid w:val="00057EEC"/>
    <w:rsid w:val="00057F2C"/>
    <w:rsid w:val="00057F86"/>
    <w:rsid w:val="0006075F"/>
    <w:rsid w:val="00060819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CFE"/>
    <w:rsid w:val="00067F5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216"/>
    <w:rsid w:val="000728AD"/>
    <w:rsid w:val="00072906"/>
    <w:rsid w:val="0007326F"/>
    <w:rsid w:val="000733B4"/>
    <w:rsid w:val="0007353A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C2D"/>
    <w:rsid w:val="00085C8C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5033"/>
    <w:rsid w:val="000A53E3"/>
    <w:rsid w:val="000A5EE4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808"/>
    <w:rsid w:val="000B482E"/>
    <w:rsid w:val="000B4B55"/>
    <w:rsid w:val="000B506B"/>
    <w:rsid w:val="000B514C"/>
    <w:rsid w:val="000B54EC"/>
    <w:rsid w:val="000B55DE"/>
    <w:rsid w:val="000B565D"/>
    <w:rsid w:val="000B5A79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5CC"/>
    <w:rsid w:val="000F3611"/>
    <w:rsid w:val="000F37F0"/>
    <w:rsid w:val="000F380E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3DF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017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2748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37ED9"/>
    <w:rsid w:val="00140132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7E4"/>
    <w:rsid w:val="00144D17"/>
    <w:rsid w:val="00145130"/>
    <w:rsid w:val="00145593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4"/>
    <w:rsid w:val="001569E9"/>
    <w:rsid w:val="00156B6F"/>
    <w:rsid w:val="00156BCA"/>
    <w:rsid w:val="00156C63"/>
    <w:rsid w:val="0015705D"/>
    <w:rsid w:val="00157130"/>
    <w:rsid w:val="001573FA"/>
    <w:rsid w:val="00157558"/>
    <w:rsid w:val="0016046A"/>
    <w:rsid w:val="0016068A"/>
    <w:rsid w:val="0016071C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80C"/>
    <w:rsid w:val="001949D7"/>
    <w:rsid w:val="00194A7C"/>
    <w:rsid w:val="00194F09"/>
    <w:rsid w:val="00195632"/>
    <w:rsid w:val="0019575A"/>
    <w:rsid w:val="001957A1"/>
    <w:rsid w:val="001957A2"/>
    <w:rsid w:val="001957BF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A7E1A"/>
    <w:rsid w:val="001B03F7"/>
    <w:rsid w:val="001B040E"/>
    <w:rsid w:val="001B0864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DE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2D0"/>
    <w:rsid w:val="002043D9"/>
    <w:rsid w:val="00204557"/>
    <w:rsid w:val="00204C7D"/>
    <w:rsid w:val="00205196"/>
    <w:rsid w:val="00205485"/>
    <w:rsid w:val="00205612"/>
    <w:rsid w:val="002057B7"/>
    <w:rsid w:val="00205FD4"/>
    <w:rsid w:val="00206360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3B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7DE"/>
    <w:rsid w:val="002258C4"/>
    <w:rsid w:val="00225CFF"/>
    <w:rsid w:val="00225F6D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379B7"/>
    <w:rsid w:val="002402A5"/>
    <w:rsid w:val="00240447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88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DD"/>
    <w:rsid w:val="00280039"/>
    <w:rsid w:val="00280793"/>
    <w:rsid w:val="002807BB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AC2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522B"/>
    <w:rsid w:val="002956F5"/>
    <w:rsid w:val="00295742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4DAA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5C0"/>
    <w:rsid w:val="002B6693"/>
    <w:rsid w:val="002B683B"/>
    <w:rsid w:val="002B6989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836"/>
    <w:rsid w:val="002C79D7"/>
    <w:rsid w:val="002C7D97"/>
    <w:rsid w:val="002C7ED3"/>
    <w:rsid w:val="002C7F53"/>
    <w:rsid w:val="002D001C"/>
    <w:rsid w:val="002D00A6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8A6"/>
    <w:rsid w:val="002E0A88"/>
    <w:rsid w:val="002E0D19"/>
    <w:rsid w:val="002E0F7A"/>
    <w:rsid w:val="002E0FAD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97"/>
    <w:rsid w:val="002F1EA1"/>
    <w:rsid w:val="002F22FB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7CF"/>
    <w:rsid w:val="003009BE"/>
    <w:rsid w:val="00300EB1"/>
    <w:rsid w:val="003011F5"/>
    <w:rsid w:val="003014CB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7F3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94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050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3F1"/>
    <w:rsid w:val="003279C1"/>
    <w:rsid w:val="00327A1D"/>
    <w:rsid w:val="00327BC9"/>
    <w:rsid w:val="00327BF1"/>
    <w:rsid w:val="00327E5D"/>
    <w:rsid w:val="0033018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CE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45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A57"/>
    <w:rsid w:val="00362C26"/>
    <w:rsid w:val="00362E5E"/>
    <w:rsid w:val="00362F33"/>
    <w:rsid w:val="0036307D"/>
    <w:rsid w:val="003631E3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3D"/>
    <w:rsid w:val="0037504C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F0"/>
    <w:rsid w:val="00386106"/>
    <w:rsid w:val="003867F8"/>
    <w:rsid w:val="003869D6"/>
    <w:rsid w:val="00386D6C"/>
    <w:rsid w:val="00386DC3"/>
    <w:rsid w:val="003870FA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315"/>
    <w:rsid w:val="00394660"/>
    <w:rsid w:val="003947D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89"/>
    <w:rsid w:val="003C27CB"/>
    <w:rsid w:val="003C2893"/>
    <w:rsid w:val="003C293C"/>
    <w:rsid w:val="003C3142"/>
    <w:rsid w:val="003C342E"/>
    <w:rsid w:val="003C39EC"/>
    <w:rsid w:val="003C3E29"/>
    <w:rsid w:val="003C4866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17D"/>
    <w:rsid w:val="003C7280"/>
    <w:rsid w:val="003C7954"/>
    <w:rsid w:val="003C7A33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A0E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86D"/>
    <w:rsid w:val="003E2BC4"/>
    <w:rsid w:val="003E2CED"/>
    <w:rsid w:val="003E363A"/>
    <w:rsid w:val="003E3B09"/>
    <w:rsid w:val="003E3CEC"/>
    <w:rsid w:val="003E4026"/>
    <w:rsid w:val="003E40A9"/>
    <w:rsid w:val="003E4156"/>
    <w:rsid w:val="003E4903"/>
    <w:rsid w:val="003E4AA0"/>
    <w:rsid w:val="003E4CD4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AF4"/>
    <w:rsid w:val="003F1BD6"/>
    <w:rsid w:val="003F1CDB"/>
    <w:rsid w:val="003F1D66"/>
    <w:rsid w:val="003F1E6F"/>
    <w:rsid w:val="003F1E91"/>
    <w:rsid w:val="003F20B7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402A"/>
    <w:rsid w:val="003F4164"/>
    <w:rsid w:val="003F456F"/>
    <w:rsid w:val="003F4796"/>
    <w:rsid w:val="003F4A24"/>
    <w:rsid w:val="003F5139"/>
    <w:rsid w:val="003F52A3"/>
    <w:rsid w:val="003F5413"/>
    <w:rsid w:val="003F54D0"/>
    <w:rsid w:val="003F54EE"/>
    <w:rsid w:val="003F5624"/>
    <w:rsid w:val="003F5678"/>
    <w:rsid w:val="003F5741"/>
    <w:rsid w:val="003F5B2B"/>
    <w:rsid w:val="003F5B8F"/>
    <w:rsid w:val="003F5C1A"/>
    <w:rsid w:val="003F5F1D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C14"/>
    <w:rsid w:val="00400DAD"/>
    <w:rsid w:val="0040116A"/>
    <w:rsid w:val="004012D7"/>
    <w:rsid w:val="0040175B"/>
    <w:rsid w:val="0040176D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B5"/>
    <w:rsid w:val="004144D7"/>
    <w:rsid w:val="00414CB7"/>
    <w:rsid w:val="00414DDE"/>
    <w:rsid w:val="00415265"/>
    <w:rsid w:val="004153C0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AE7"/>
    <w:rsid w:val="00450B7E"/>
    <w:rsid w:val="00450D89"/>
    <w:rsid w:val="00450EB5"/>
    <w:rsid w:val="00451110"/>
    <w:rsid w:val="00451520"/>
    <w:rsid w:val="00451948"/>
    <w:rsid w:val="00452040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63B"/>
    <w:rsid w:val="00465E3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7C4"/>
    <w:rsid w:val="004718BA"/>
    <w:rsid w:val="0047206A"/>
    <w:rsid w:val="0047220F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801F2"/>
    <w:rsid w:val="004803FD"/>
    <w:rsid w:val="0048042A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DE5"/>
    <w:rsid w:val="004870EE"/>
    <w:rsid w:val="00487595"/>
    <w:rsid w:val="0048764C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B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167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669"/>
    <w:rsid w:val="004B66FD"/>
    <w:rsid w:val="004B6947"/>
    <w:rsid w:val="004B6A0B"/>
    <w:rsid w:val="004B6EF8"/>
    <w:rsid w:val="004B6FA2"/>
    <w:rsid w:val="004B706C"/>
    <w:rsid w:val="004B7C0B"/>
    <w:rsid w:val="004B7D9A"/>
    <w:rsid w:val="004C010A"/>
    <w:rsid w:val="004C011E"/>
    <w:rsid w:val="004C01DF"/>
    <w:rsid w:val="004C0274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FA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233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C5"/>
    <w:rsid w:val="004E7A1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C09"/>
    <w:rsid w:val="00526FD5"/>
    <w:rsid w:val="0052736C"/>
    <w:rsid w:val="00527906"/>
    <w:rsid w:val="00527D3A"/>
    <w:rsid w:val="00527E53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670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35"/>
    <w:rsid w:val="005411F8"/>
    <w:rsid w:val="0054159B"/>
    <w:rsid w:val="005416A9"/>
    <w:rsid w:val="00541720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7B3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E0C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ADB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123"/>
    <w:rsid w:val="005A218C"/>
    <w:rsid w:val="005A2243"/>
    <w:rsid w:val="005A2765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350"/>
    <w:rsid w:val="005A7678"/>
    <w:rsid w:val="005A76C7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3A3"/>
    <w:rsid w:val="005B559D"/>
    <w:rsid w:val="005B574C"/>
    <w:rsid w:val="005B5B44"/>
    <w:rsid w:val="005B5C89"/>
    <w:rsid w:val="005B5E55"/>
    <w:rsid w:val="005B5E76"/>
    <w:rsid w:val="005B62DE"/>
    <w:rsid w:val="005B68A6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A82"/>
    <w:rsid w:val="005C2A85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95"/>
    <w:rsid w:val="005D256B"/>
    <w:rsid w:val="005D295D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C30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E56"/>
    <w:rsid w:val="005E1E6D"/>
    <w:rsid w:val="005E206F"/>
    <w:rsid w:val="005E2373"/>
    <w:rsid w:val="005E2641"/>
    <w:rsid w:val="005E269E"/>
    <w:rsid w:val="005E2A77"/>
    <w:rsid w:val="005E2D0B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F21"/>
    <w:rsid w:val="005F038C"/>
    <w:rsid w:val="005F06A9"/>
    <w:rsid w:val="005F0946"/>
    <w:rsid w:val="005F0D8C"/>
    <w:rsid w:val="005F1103"/>
    <w:rsid w:val="005F14DC"/>
    <w:rsid w:val="005F153F"/>
    <w:rsid w:val="005F1A3E"/>
    <w:rsid w:val="005F1D10"/>
    <w:rsid w:val="005F1D6D"/>
    <w:rsid w:val="005F1E84"/>
    <w:rsid w:val="005F223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07D31"/>
    <w:rsid w:val="006100AF"/>
    <w:rsid w:val="00610D19"/>
    <w:rsid w:val="0061119C"/>
    <w:rsid w:val="006117FE"/>
    <w:rsid w:val="0061181C"/>
    <w:rsid w:val="00611881"/>
    <w:rsid w:val="00611AE0"/>
    <w:rsid w:val="00611C13"/>
    <w:rsid w:val="00611F05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2C7"/>
    <w:rsid w:val="006205BC"/>
    <w:rsid w:val="006209B8"/>
    <w:rsid w:val="00620BA4"/>
    <w:rsid w:val="00620BC4"/>
    <w:rsid w:val="006212B0"/>
    <w:rsid w:val="0062138C"/>
    <w:rsid w:val="0062185D"/>
    <w:rsid w:val="00621D25"/>
    <w:rsid w:val="00621EC5"/>
    <w:rsid w:val="00621F70"/>
    <w:rsid w:val="00622398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BA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EB"/>
    <w:rsid w:val="00627741"/>
    <w:rsid w:val="00627A05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723"/>
    <w:rsid w:val="00631920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FB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B2C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2BE"/>
    <w:rsid w:val="00650760"/>
    <w:rsid w:val="0065076B"/>
    <w:rsid w:val="00650800"/>
    <w:rsid w:val="006508BC"/>
    <w:rsid w:val="00650ADC"/>
    <w:rsid w:val="00650BE6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25"/>
    <w:rsid w:val="00660D2D"/>
    <w:rsid w:val="00660F5F"/>
    <w:rsid w:val="00660F95"/>
    <w:rsid w:val="0066111D"/>
    <w:rsid w:val="006616FD"/>
    <w:rsid w:val="006617C8"/>
    <w:rsid w:val="00662119"/>
    <w:rsid w:val="006621FF"/>
    <w:rsid w:val="0066224A"/>
    <w:rsid w:val="0066230C"/>
    <w:rsid w:val="006624D0"/>
    <w:rsid w:val="00662531"/>
    <w:rsid w:val="006626D5"/>
    <w:rsid w:val="0066276C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70C"/>
    <w:rsid w:val="0067189A"/>
    <w:rsid w:val="00671A77"/>
    <w:rsid w:val="00671AAF"/>
    <w:rsid w:val="00671DBF"/>
    <w:rsid w:val="00671DE4"/>
    <w:rsid w:val="00672016"/>
    <w:rsid w:val="00672069"/>
    <w:rsid w:val="0067216B"/>
    <w:rsid w:val="006726D1"/>
    <w:rsid w:val="006727AB"/>
    <w:rsid w:val="006732A3"/>
    <w:rsid w:val="006738F0"/>
    <w:rsid w:val="00673C48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F92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6CB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0E3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AAD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588"/>
    <w:rsid w:val="006D35CE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BF"/>
    <w:rsid w:val="006D4F07"/>
    <w:rsid w:val="006D521C"/>
    <w:rsid w:val="006D55CA"/>
    <w:rsid w:val="006D5A2D"/>
    <w:rsid w:val="006D5AB0"/>
    <w:rsid w:val="006D5C03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539"/>
    <w:rsid w:val="006D7A9E"/>
    <w:rsid w:val="006E0BC6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364"/>
    <w:rsid w:val="006E44BE"/>
    <w:rsid w:val="006E4AE5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7F6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E38"/>
    <w:rsid w:val="00705FD5"/>
    <w:rsid w:val="00706096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A9E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BF4"/>
    <w:rsid w:val="007344D7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3DBD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A05"/>
    <w:rsid w:val="0077730E"/>
    <w:rsid w:val="0077733B"/>
    <w:rsid w:val="00777878"/>
    <w:rsid w:val="0077789D"/>
    <w:rsid w:val="00777EC7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D32"/>
    <w:rsid w:val="00795D33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7041"/>
    <w:rsid w:val="007A73DE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48C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580"/>
    <w:rsid w:val="007C085B"/>
    <w:rsid w:val="007C09A8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7D"/>
    <w:rsid w:val="007C2AB7"/>
    <w:rsid w:val="007C2EC7"/>
    <w:rsid w:val="007C2F74"/>
    <w:rsid w:val="007C3552"/>
    <w:rsid w:val="007C35A5"/>
    <w:rsid w:val="007C3608"/>
    <w:rsid w:val="007C3740"/>
    <w:rsid w:val="007C3D05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DD1"/>
    <w:rsid w:val="007C6ED6"/>
    <w:rsid w:val="007C71B4"/>
    <w:rsid w:val="007C72BD"/>
    <w:rsid w:val="007C730F"/>
    <w:rsid w:val="007C76FA"/>
    <w:rsid w:val="007C7A0C"/>
    <w:rsid w:val="007C7A80"/>
    <w:rsid w:val="007C7AB9"/>
    <w:rsid w:val="007D0171"/>
    <w:rsid w:val="007D06BD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CDD"/>
    <w:rsid w:val="007E0D82"/>
    <w:rsid w:val="007E14A8"/>
    <w:rsid w:val="007E15D7"/>
    <w:rsid w:val="007E1683"/>
    <w:rsid w:val="007E17C5"/>
    <w:rsid w:val="007E1997"/>
    <w:rsid w:val="007E1CC0"/>
    <w:rsid w:val="007E2213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83C"/>
    <w:rsid w:val="007E4844"/>
    <w:rsid w:val="007E4A2B"/>
    <w:rsid w:val="007E4CFE"/>
    <w:rsid w:val="007E4EDE"/>
    <w:rsid w:val="007E557E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7F"/>
    <w:rsid w:val="00827A2B"/>
    <w:rsid w:val="00827C6A"/>
    <w:rsid w:val="00827C96"/>
    <w:rsid w:val="00827E0D"/>
    <w:rsid w:val="00827F13"/>
    <w:rsid w:val="008300B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630"/>
    <w:rsid w:val="00850637"/>
    <w:rsid w:val="008506A4"/>
    <w:rsid w:val="0085080F"/>
    <w:rsid w:val="00850CAE"/>
    <w:rsid w:val="00850CD6"/>
    <w:rsid w:val="008513D5"/>
    <w:rsid w:val="00851586"/>
    <w:rsid w:val="00851883"/>
    <w:rsid w:val="00851959"/>
    <w:rsid w:val="008519DA"/>
    <w:rsid w:val="00851F39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7C3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478"/>
    <w:rsid w:val="00863697"/>
    <w:rsid w:val="00863862"/>
    <w:rsid w:val="00863EC4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B42"/>
    <w:rsid w:val="00866BE9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7527"/>
    <w:rsid w:val="0088757B"/>
    <w:rsid w:val="008876AD"/>
    <w:rsid w:val="00887980"/>
    <w:rsid w:val="00887BBA"/>
    <w:rsid w:val="00887C48"/>
    <w:rsid w:val="00887D4B"/>
    <w:rsid w:val="008900E8"/>
    <w:rsid w:val="00890C1D"/>
    <w:rsid w:val="00890D05"/>
    <w:rsid w:val="00891324"/>
    <w:rsid w:val="00891730"/>
    <w:rsid w:val="0089192C"/>
    <w:rsid w:val="0089194D"/>
    <w:rsid w:val="00891C6A"/>
    <w:rsid w:val="00891D87"/>
    <w:rsid w:val="00891F73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60C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D7"/>
    <w:rsid w:val="008B00DD"/>
    <w:rsid w:val="008B021E"/>
    <w:rsid w:val="008B03CB"/>
    <w:rsid w:val="008B04F7"/>
    <w:rsid w:val="008B0523"/>
    <w:rsid w:val="008B0550"/>
    <w:rsid w:val="008B0A85"/>
    <w:rsid w:val="008B1403"/>
    <w:rsid w:val="008B1420"/>
    <w:rsid w:val="008B18C6"/>
    <w:rsid w:val="008B18E5"/>
    <w:rsid w:val="008B1912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1079"/>
    <w:rsid w:val="008C10B8"/>
    <w:rsid w:val="008C17E0"/>
    <w:rsid w:val="008C1892"/>
    <w:rsid w:val="008C19E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540"/>
    <w:rsid w:val="008C371C"/>
    <w:rsid w:val="008C3BF1"/>
    <w:rsid w:val="008C4074"/>
    <w:rsid w:val="008C439F"/>
    <w:rsid w:val="008C43B2"/>
    <w:rsid w:val="008C4E0A"/>
    <w:rsid w:val="008C5132"/>
    <w:rsid w:val="008C564F"/>
    <w:rsid w:val="008C57AE"/>
    <w:rsid w:val="008C5E0C"/>
    <w:rsid w:val="008C663E"/>
    <w:rsid w:val="008C6831"/>
    <w:rsid w:val="008C68A7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427"/>
    <w:rsid w:val="008D3548"/>
    <w:rsid w:val="008D38C4"/>
    <w:rsid w:val="008D3986"/>
    <w:rsid w:val="008D3ADB"/>
    <w:rsid w:val="008D3C61"/>
    <w:rsid w:val="008D3CEA"/>
    <w:rsid w:val="008D3DAA"/>
    <w:rsid w:val="008D3F05"/>
    <w:rsid w:val="008D3F33"/>
    <w:rsid w:val="008D425C"/>
    <w:rsid w:val="008D42EE"/>
    <w:rsid w:val="008D4538"/>
    <w:rsid w:val="008D4648"/>
    <w:rsid w:val="008D46E4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D3"/>
    <w:rsid w:val="008D60F9"/>
    <w:rsid w:val="008D61B4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47F1"/>
    <w:rsid w:val="008F4B71"/>
    <w:rsid w:val="008F4E95"/>
    <w:rsid w:val="008F5858"/>
    <w:rsid w:val="008F5A7F"/>
    <w:rsid w:val="008F5F77"/>
    <w:rsid w:val="008F61B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34B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617"/>
    <w:rsid w:val="00914674"/>
    <w:rsid w:val="0091467E"/>
    <w:rsid w:val="009146D4"/>
    <w:rsid w:val="00914784"/>
    <w:rsid w:val="00914AFA"/>
    <w:rsid w:val="00914C70"/>
    <w:rsid w:val="009150F5"/>
    <w:rsid w:val="00915750"/>
    <w:rsid w:val="009157A5"/>
    <w:rsid w:val="009158BC"/>
    <w:rsid w:val="00915DB4"/>
    <w:rsid w:val="00915FEC"/>
    <w:rsid w:val="0091622C"/>
    <w:rsid w:val="00916545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AA5"/>
    <w:rsid w:val="009664C4"/>
    <w:rsid w:val="0096666D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A95"/>
    <w:rsid w:val="00967F45"/>
    <w:rsid w:val="009702D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65C"/>
    <w:rsid w:val="0097484F"/>
    <w:rsid w:val="00974A7A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9F5"/>
    <w:rsid w:val="00976AD1"/>
    <w:rsid w:val="00977A70"/>
    <w:rsid w:val="00977C1C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B4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102"/>
    <w:rsid w:val="009E1137"/>
    <w:rsid w:val="009E14DB"/>
    <w:rsid w:val="009E15E9"/>
    <w:rsid w:val="009E177A"/>
    <w:rsid w:val="009E2105"/>
    <w:rsid w:val="009E214A"/>
    <w:rsid w:val="009E241C"/>
    <w:rsid w:val="009E2D03"/>
    <w:rsid w:val="009E32E3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B1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349"/>
    <w:rsid w:val="00A3660A"/>
    <w:rsid w:val="00A36B35"/>
    <w:rsid w:val="00A36C56"/>
    <w:rsid w:val="00A36DA5"/>
    <w:rsid w:val="00A37AEE"/>
    <w:rsid w:val="00A37C01"/>
    <w:rsid w:val="00A40085"/>
    <w:rsid w:val="00A401C0"/>
    <w:rsid w:val="00A40344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197"/>
    <w:rsid w:val="00A626CA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E77"/>
    <w:rsid w:val="00A64F3F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9F5"/>
    <w:rsid w:val="00A74C1D"/>
    <w:rsid w:val="00A74DE5"/>
    <w:rsid w:val="00A74EE9"/>
    <w:rsid w:val="00A7517F"/>
    <w:rsid w:val="00A752B9"/>
    <w:rsid w:val="00A7535A"/>
    <w:rsid w:val="00A753DD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1184"/>
    <w:rsid w:val="00A81469"/>
    <w:rsid w:val="00A81689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CB4"/>
    <w:rsid w:val="00A93DE3"/>
    <w:rsid w:val="00A93E74"/>
    <w:rsid w:val="00A9408E"/>
    <w:rsid w:val="00A940C7"/>
    <w:rsid w:val="00A9447B"/>
    <w:rsid w:val="00A9488C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A8"/>
    <w:rsid w:val="00AA58DC"/>
    <w:rsid w:val="00AA5942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499"/>
    <w:rsid w:val="00AB3647"/>
    <w:rsid w:val="00AB3A7A"/>
    <w:rsid w:val="00AB3D10"/>
    <w:rsid w:val="00AB418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47B"/>
    <w:rsid w:val="00AC665B"/>
    <w:rsid w:val="00AC6701"/>
    <w:rsid w:val="00AC69A3"/>
    <w:rsid w:val="00AC6E3E"/>
    <w:rsid w:val="00AC6FBD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33E"/>
    <w:rsid w:val="00AE354B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233"/>
    <w:rsid w:val="00B152C9"/>
    <w:rsid w:val="00B154E9"/>
    <w:rsid w:val="00B15D83"/>
    <w:rsid w:val="00B16126"/>
    <w:rsid w:val="00B1620D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1D9A"/>
    <w:rsid w:val="00B228B8"/>
    <w:rsid w:val="00B22A0F"/>
    <w:rsid w:val="00B22AD3"/>
    <w:rsid w:val="00B22C57"/>
    <w:rsid w:val="00B22D17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C1D"/>
    <w:rsid w:val="00B30C58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B0"/>
    <w:rsid w:val="00B463FD"/>
    <w:rsid w:val="00B46BF4"/>
    <w:rsid w:val="00B471AA"/>
    <w:rsid w:val="00B471EC"/>
    <w:rsid w:val="00B47481"/>
    <w:rsid w:val="00B477FA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FEE"/>
    <w:rsid w:val="00B905B0"/>
    <w:rsid w:val="00B9069D"/>
    <w:rsid w:val="00B9090F"/>
    <w:rsid w:val="00B90987"/>
    <w:rsid w:val="00B90A9B"/>
    <w:rsid w:val="00B90B80"/>
    <w:rsid w:val="00B90E57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AEE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A3F"/>
    <w:rsid w:val="00BA2BBD"/>
    <w:rsid w:val="00BA2E8E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DC0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DE"/>
    <w:rsid w:val="00BB044B"/>
    <w:rsid w:val="00BB04AB"/>
    <w:rsid w:val="00BB0768"/>
    <w:rsid w:val="00BB10CC"/>
    <w:rsid w:val="00BB1171"/>
    <w:rsid w:val="00BB12CC"/>
    <w:rsid w:val="00BB12E0"/>
    <w:rsid w:val="00BB13D1"/>
    <w:rsid w:val="00BB1561"/>
    <w:rsid w:val="00BB1729"/>
    <w:rsid w:val="00BB2052"/>
    <w:rsid w:val="00BB2752"/>
    <w:rsid w:val="00BB27A0"/>
    <w:rsid w:val="00BB2A3A"/>
    <w:rsid w:val="00BB2A96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52DB"/>
    <w:rsid w:val="00BE5560"/>
    <w:rsid w:val="00BE58B8"/>
    <w:rsid w:val="00BE592F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89C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3075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DEC"/>
    <w:rsid w:val="00C05197"/>
    <w:rsid w:val="00C054C3"/>
    <w:rsid w:val="00C055C4"/>
    <w:rsid w:val="00C055E6"/>
    <w:rsid w:val="00C05823"/>
    <w:rsid w:val="00C05A12"/>
    <w:rsid w:val="00C05BD2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8F"/>
    <w:rsid w:val="00C45CCB"/>
    <w:rsid w:val="00C45D84"/>
    <w:rsid w:val="00C4619D"/>
    <w:rsid w:val="00C4637E"/>
    <w:rsid w:val="00C46540"/>
    <w:rsid w:val="00C46601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CC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68E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4D1"/>
    <w:rsid w:val="00C85697"/>
    <w:rsid w:val="00C85861"/>
    <w:rsid w:val="00C85A2F"/>
    <w:rsid w:val="00C85F43"/>
    <w:rsid w:val="00C86108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773"/>
    <w:rsid w:val="00C918E8"/>
    <w:rsid w:val="00C919ED"/>
    <w:rsid w:val="00C91C5D"/>
    <w:rsid w:val="00C9235D"/>
    <w:rsid w:val="00C923BA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45F"/>
    <w:rsid w:val="00C95711"/>
    <w:rsid w:val="00C95752"/>
    <w:rsid w:val="00C9585F"/>
    <w:rsid w:val="00C95FBB"/>
    <w:rsid w:val="00C96433"/>
    <w:rsid w:val="00C965F7"/>
    <w:rsid w:val="00C96630"/>
    <w:rsid w:val="00C96737"/>
    <w:rsid w:val="00C969EE"/>
    <w:rsid w:val="00C96B71"/>
    <w:rsid w:val="00C96B82"/>
    <w:rsid w:val="00C9701C"/>
    <w:rsid w:val="00C9701F"/>
    <w:rsid w:val="00C973FD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B2A"/>
    <w:rsid w:val="00CA1F1A"/>
    <w:rsid w:val="00CA22EF"/>
    <w:rsid w:val="00CA23CD"/>
    <w:rsid w:val="00CA2780"/>
    <w:rsid w:val="00CA2784"/>
    <w:rsid w:val="00CA2AE6"/>
    <w:rsid w:val="00CA2BD0"/>
    <w:rsid w:val="00CA2C8A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D7"/>
    <w:rsid w:val="00CA6BDD"/>
    <w:rsid w:val="00CA7100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D07"/>
    <w:rsid w:val="00CB202C"/>
    <w:rsid w:val="00CB2581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CC6"/>
    <w:rsid w:val="00CC3FAD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337"/>
    <w:rsid w:val="00CD13CD"/>
    <w:rsid w:val="00CD179B"/>
    <w:rsid w:val="00CD17A9"/>
    <w:rsid w:val="00CD21F6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418B"/>
    <w:rsid w:val="00CE4248"/>
    <w:rsid w:val="00CE44DE"/>
    <w:rsid w:val="00CE4511"/>
    <w:rsid w:val="00CE4618"/>
    <w:rsid w:val="00CE4759"/>
    <w:rsid w:val="00CE4811"/>
    <w:rsid w:val="00CE4A10"/>
    <w:rsid w:val="00CE4A51"/>
    <w:rsid w:val="00CE4E93"/>
    <w:rsid w:val="00CE4F15"/>
    <w:rsid w:val="00CE51AB"/>
    <w:rsid w:val="00CE55E7"/>
    <w:rsid w:val="00CE58DC"/>
    <w:rsid w:val="00CE5B50"/>
    <w:rsid w:val="00CE651E"/>
    <w:rsid w:val="00CE6589"/>
    <w:rsid w:val="00CE65A2"/>
    <w:rsid w:val="00CE6655"/>
    <w:rsid w:val="00CE6F44"/>
    <w:rsid w:val="00CE6F9B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40B3"/>
    <w:rsid w:val="00CF4511"/>
    <w:rsid w:val="00CF46CA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448"/>
    <w:rsid w:val="00D0186B"/>
    <w:rsid w:val="00D01974"/>
    <w:rsid w:val="00D01C19"/>
    <w:rsid w:val="00D01EE8"/>
    <w:rsid w:val="00D02477"/>
    <w:rsid w:val="00D025A6"/>
    <w:rsid w:val="00D02681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716D"/>
    <w:rsid w:val="00D0737C"/>
    <w:rsid w:val="00D073DC"/>
    <w:rsid w:val="00D07595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60F0"/>
    <w:rsid w:val="00D16256"/>
    <w:rsid w:val="00D1658D"/>
    <w:rsid w:val="00D16B1F"/>
    <w:rsid w:val="00D16E58"/>
    <w:rsid w:val="00D16EAC"/>
    <w:rsid w:val="00D16F4A"/>
    <w:rsid w:val="00D17068"/>
    <w:rsid w:val="00D17758"/>
    <w:rsid w:val="00D20100"/>
    <w:rsid w:val="00D2014F"/>
    <w:rsid w:val="00D204F7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035"/>
    <w:rsid w:val="00D324A2"/>
    <w:rsid w:val="00D3259E"/>
    <w:rsid w:val="00D3280E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4F95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495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7601"/>
    <w:rsid w:val="00D5770D"/>
    <w:rsid w:val="00D57B1E"/>
    <w:rsid w:val="00D57B76"/>
    <w:rsid w:val="00D57BA0"/>
    <w:rsid w:val="00D60248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C9D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B0"/>
    <w:rsid w:val="00D84542"/>
    <w:rsid w:val="00D84F95"/>
    <w:rsid w:val="00D85038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9F"/>
    <w:rsid w:val="00D9534A"/>
    <w:rsid w:val="00D955FB"/>
    <w:rsid w:val="00D95765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B3F"/>
    <w:rsid w:val="00DA3410"/>
    <w:rsid w:val="00DA347D"/>
    <w:rsid w:val="00DA34FB"/>
    <w:rsid w:val="00DA378B"/>
    <w:rsid w:val="00DA39F4"/>
    <w:rsid w:val="00DA39FF"/>
    <w:rsid w:val="00DA3DF7"/>
    <w:rsid w:val="00DA3F81"/>
    <w:rsid w:val="00DA43D4"/>
    <w:rsid w:val="00DA44D1"/>
    <w:rsid w:val="00DA4AE0"/>
    <w:rsid w:val="00DA4BF7"/>
    <w:rsid w:val="00DA4C67"/>
    <w:rsid w:val="00DA513C"/>
    <w:rsid w:val="00DA518B"/>
    <w:rsid w:val="00DA51C9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940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D52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F9B"/>
    <w:rsid w:val="00DE3139"/>
    <w:rsid w:val="00DE332F"/>
    <w:rsid w:val="00DE3711"/>
    <w:rsid w:val="00DE3AAA"/>
    <w:rsid w:val="00DE3CB3"/>
    <w:rsid w:val="00DE3D8E"/>
    <w:rsid w:val="00DE4D8E"/>
    <w:rsid w:val="00DE51EB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BF"/>
    <w:rsid w:val="00DF794B"/>
    <w:rsid w:val="00DF7B3A"/>
    <w:rsid w:val="00DF7BA3"/>
    <w:rsid w:val="00DF7BEF"/>
    <w:rsid w:val="00DF7CF1"/>
    <w:rsid w:val="00DF7DFD"/>
    <w:rsid w:val="00DF7EC9"/>
    <w:rsid w:val="00E000A0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75E"/>
    <w:rsid w:val="00E127D1"/>
    <w:rsid w:val="00E12BD8"/>
    <w:rsid w:val="00E12C50"/>
    <w:rsid w:val="00E12FA7"/>
    <w:rsid w:val="00E12FDF"/>
    <w:rsid w:val="00E13337"/>
    <w:rsid w:val="00E134C9"/>
    <w:rsid w:val="00E13551"/>
    <w:rsid w:val="00E13688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6396"/>
    <w:rsid w:val="00E163F2"/>
    <w:rsid w:val="00E1651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5091"/>
    <w:rsid w:val="00E2517F"/>
    <w:rsid w:val="00E255A0"/>
    <w:rsid w:val="00E255FF"/>
    <w:rsid w:val="00E25962"/>
    <w:rsid w:val="00E259C1"/>
    <w:rsid w:val="00E25F26"/>
    <w:rsid w:val="00E25FB2"/>
    <w:rsid w:val="00E26064"/>
    <w:rsid w:val="00E26377"/>
    <w:rsid w:val="00E26575"/>
    <w:rsid w:val="00E26598"/>
    <w:rsid w:val="00E2666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5C0"/>
    <w:rsid w:val="00E43832"/>
    <w:rsid w:val="00E439C0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5F68"/>
    <w:rsid w:val="00E46054"/>
    <w:rsid w:val="00E461D2"/>
    <w:rsid w:val="00E461DE"/>
    <w:rsid w:val="00E467E8"/>
    <w:rsid w:val="00E46886"/>
    <w:rsid w:val="00E46BA1"/>
    <w:rsid w:val="00E46D0E"/>
    <w:rsid w:val="00E46DE7"/>
    <w:rsid w:val="00E46E3C"/>
    <w:rsid w:val="00E46EA1"/>
    <w:rsid w:val="00E46EDF"/>
    <w:rsid w:val="00E46EFA"/>
    <w:rsid w:val="00E47089"/>
    <w:rsid w:val="00E4726A"/>
    <w:rsid w:val="00E47548"/>
    <w:rsid w:val="00E475DB"/>
    <w:rsid w:val="00E476A1"/>
    <w:rsid w:val="00E47AEA"/>
    <w:rsid w:val="00E47CE4"/>
    <w:rsid w:val="00E47D35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B33"/>
    <w:rsid w:val="00E52B39"/>
    <w:rsid w:val="00E52C4A"/>
    <w:rsid w:val="00E52DAB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7D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5DE"/>
    <w:rsid w:val="00E606E0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83C"/>
    <w:rsid w:val="00E72AC8"/>
    <w:rsid w:val="00E72F90"/>
    <w:rsid w:val="00E730ED"/>
    <w:rsid w:val="00E73B42"/>
    <w:rsid w:val="00E73F4A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7337"/>
    <w:rsid w:val="00E87A65"/>
    <w:rsid w:val="00E87C83"/>
    <w:rsid w:val="00E87D2A"/>
    <w:rsid w:val="00E905CB"/>
    <w:rsid w:val="00E90B45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05C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D94"/>
    <w:rsid w:val="00EC5E66"/>
    <w:rsid w:val="00EC63CA"/>
    <w:rsid w:val="00EC653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42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E49"/>
    <w:rsid w:val="00ED4F8F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51A"/>
    <w:rsid w:val="00EE061F"/>
    <w:rsid w:val="00EE0782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8B"/>
    <w:rsid w:val="00EF2EDF"/>
    <w:rsid w:val="00EF2F24"/>
    <w:rsid w:val="00EF2F5D"/>
    <w:rsid w:val="00EF32A6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05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33E"/>
    <w:rsid w:val="00F07508"/>
    <w:rsid w:val="00F07541"/>
    <w:rsid w:val="00F077A1"/>
    <w:rsid w:val="00F07AC7"/>
    <w:rsid w:val="00F07BB3"/>
    <w:rsid w:val="00F07F78"/>
    <w:rsid w:val="00F103BD"/>
    <w:rsid w:val="00F10E06"/>
    <w:rsid w:val="00F11443"/>
    <w:rsid w:val="00F11474"/>
    <w:rsid w:val="00F11510"/>
    <w:rsid w:val="00F11611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C84"/>
    <w:rsid w:val="00F13DEB"/>
    <w:rsid w:val="00F14135"/>
    <w:rsid w:val="00F143EA"/>
    <w:rsid w:val="00F14800"/>
    <w:rsid w:val="00F1492E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BC3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AC3"/>
    <w:rsid w:val="00F34AE1"/>
    <w:rsid w:val="00F34B11"/>
    <w:rsid w:val="00F34CAA"/>
    <w:rsid w:val="00F34FC0"/>
    <w:rsid w:val="00F35376"/>
    <w:rsid w:val="00F35599"/>
    <w:rsid w:val="00F35C05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A8A"/>
    <w:rsid w:val="00F41B9B"/>
    <w:rsid w:val="00F423D8"/>
    <w:rsid w:val="00F423E7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E02"/>
    <w:rsid w:val="00F61EA3"/>
    <w:rsid w:val="00F62470"/>
    <w:rsid w:val="00F6262B"/>
    <w:rsid w:val="00F626AF"/>
    <w:rsid w:val="00F629FB"/>
    <w:rsid w:val="00F62E2F"/>
    <w:rsid w:val="00F632F6"/>
    <w:rsid w:val="00F6359E"/>
    <w:rsid w:val="00F6388B"/>
    <w:rsid w:val="00F63EE6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7010D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2905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70C2"/>
    <w:rsid w:val="00F872D3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5795"/>
    <w:rsid w:val="00F962A7"/>
    <w:rsid w:val="00F96367"/>
    <w:rsid w:val="00F96402"/>
    <w:rsid w:val="00F96B0C"/>
    <w:rsid w:val="00F96ED8"/>
    <w:rsid w:val="00F970FF"/>
    <w:rsid w:val="00F9760F"/>
    <w:rsid w:val="00F97A7A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200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307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FD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458"/>
    <w:rsid w:val="00FE0D1C"/>
    <w:rsid w:val="00FE125A"/>
    <w:rsid w:val="00FE1437"/>
    <w:rsid w:val="00FE1666"/>
    <w:rsid w:val="00FE198E"/>
    <w:rsid w:val="00FE1BC8"/>
    <w:rsid w:val="00FE2016"/>
    <w:rsid w:val="00FE2286"/>
    <w:rsid w:val="00FE29BE"/>
    <w:rsid w:val="00FE2E17"/>
    <w:rsid w:val="00FE3206"/>
    <w:rsid w:val="00FE3425"/>
    <w:rsid w:val="00FE35BB"/>
    <w:rsid w:val="00FE383B"/>
    <w:rsid w:val="00FE3A81"/>
    <w:rsid w:val="00FE3D29"/>
    <w:rsid w:val="00FE4068"/>
    <w:rsid w:val="00FE40AE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45B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2267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2021-05-05T12:58:00Z</cp:lastPrinted>
  <dcterms:created xsi:type="dcterms:W3CDTF">2021-05-07T05:57:00Z</dcterms:created>
  <dcterms:modified xsi:type="dcterms:W3CDTF">2021-05-07T05:57:00Z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