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9877A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Title"/>
    </w:p>
    <w:p w14:paraId="3D1F35ED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164A06F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C6BAC46" w14:textId="77777777" w:rsidR="00D418B2" w:rsidRPr="00483087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9BCCD47" w14:textId="3B2E89BE" w:rsidR="0023690B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367244E" w14:textId="77777777" w:rsidR="002C0570" w:rsidRPr="00483087" w:rsidRDefault="002C0570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68A47CB" w14:textId="77777777" w:rsidR="00D218EE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45630F" w:rsidRPr="00483087">
        <w:rPr>
          <w:rFonts w:ascii="Angsana New" w:hAnsi="Angsana New" w:cs="Angsana New"/>
          <w:b/>
          <w:bCs/>
          <w:sz w:val="52"/>
          <w:szCs w:val="52"/>
          <w:cs/>
        </w:rPr>
        <w:t>ออโต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คอร์ป โฮลดิ้ง จำกัด</w:t>
      </w:r>
      <w:r w:rsidR="00AE1A47"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="00DC624B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="009D3D1F"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1F133BA" w14:textId="77777777" w:rsidR="009475D2" w:rsidRPr="00483087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7D5A3F82" w14:textId="346360FA" w:rsidR="003B4A91" w:rsidRPr="00483087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551EB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A434F5F" w14:textId="6DDB35B5" w:rsidR="003B4A91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F363C1" w:rsidRPr="00F363C1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="001F78DB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5348ADC7" w14:textId="77777777" w:rsidR="00794ACF" w:rsidRPr="00483087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63F82F6" w14:textId="37AA4030" w:rsidR="00794ACF" w:rsidRPr="00483087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E2DA2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8FDEC5" w14:textId="77777777" w:rsidR="00794ACF" w:rsidRPr="00483087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622FBD" w14:textId="77777777" w:rsidR="00900FE8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8CE4F63" w14:textId="77777777" w:rsidR="00900FE8" w:rsidRPr="00900FE8" w:rsidRDefault="00900FE8" w:rsidP="00900FE8">
      <w:pPr>
        <w:rPr>
          <w:rFonts w:ascii="Angsana New" w:hAnsi="Angsana New" w:cs="Angsana New"/>
          <w:sz w:val="32"/>
          <w:szCs w:val="32"/>
        </w:rPr>
      </w:pPr>
    </w:p>
    <w:p w14:paraId="0DC847C2" w14:textId="77777777" w:rsidR="00900FE8" w:rsidRDefault="00900FE8" w:rsidP="00900FE8">
      <w:pPr>
        <w:rPr>
          <w:rFonts w:ascii="Angsana New" w:hAnsi="Angsana New" w:cs="Angsana New"/>
          <w:sz w:val="32"/>
          <w:szCs w:val="32"/>
          <w:cs/>
        </w:rPr>
        <w:sectPr w:rsidR="00900FE8" w:rsidSect="00900F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152" w:bottom="576" w:left="1152" w:header="720" w:footer="750" w:gutter="0"/>
          <w:pgNumType w:start="2"/>
          <w:cols w:space="720"/>
          <w:titlePg/>
        </w:sectPr>
      </w:pPr>
    </w:p>
    <w:p w14:paraId="57759931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582E416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975006D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89E26AC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63E5C7E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16F169B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DC30110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D0CAAF7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078BA4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E84D81C" w14:textId="77777777" w:rsidR="003B4A91" w:rsidRPr="00483087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 w:rsidR="002F49F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0A3018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</w:p>
    <w:p w14:paraId="29639998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D081383" w14:textId="639AEF16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มีนาคม</w:t>
      </w:r>
      <w:r w:rsidR="007A7BFE" w:rsidRPr="00483087">
        <w:rPr>
          <w:rFonts w:ascii="Angsana New" w:hAnsi="Angsana New" w:cs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256</w:t>
      </w:r>
      <w:r w:rsidR="00DA585A">
        <w:rPr>
          <w:rFonts w:ascii="Angsana New" w:hAnsi="Angsana New" w:cs="Angsana New"/>
          <w:sz w:val="30"/>
          <w:szCs w:val="30"/>
        </w:rPr>
        <w:t>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>งบกำไร</w:t>
      </w:r>
      <w:r w:rsidR="0008414B" w:rsidRPr="00483087">
        <w:rPr>
          <w:rFonts w:ascii="Angsana New" w:hAnsi="Angsana New" w:cs="Angsana New"/>
          <w:spacing w:val="6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>งบกำไร</w:t>
      </w:r>
      <w:r w:rsidR="0008414B" w:rsidRPr="00483087">
        <w:rPr>
          <w:rFonts w:ascii="Angsana New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D38F9">
        <w:rPr>
          <w:rFonts w:ascii="Angsana New" w:hAnsi="Angsana New" w:cs="Angsana New"/>
          <w:sz w:val="30"/>
          <w:szCs w:val="30"/>
          <w:cs/>
        </w:rPr>
        <w:t xml:space="preserve"> 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</w:t>
      </w:r>
      <w:r w:rsidR="00DA585A">
        <w:rPr>
          <w:rFonts w:ascii="Angsana New" w:hAnsi="Angsana New" w:cs="Angsana New"/>
          <w:sz w:val="30"/>
          <w:szCs w:val="30"/>
        </w:rPr>
        <w:t>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290B11">
        <w:rPr>
          <w:rFonts w:ascii="Angsana New" w:hAnsi="Angsana New" w:cs="Angsana New"/>
          <w:sz w:val="30"/>
          <w:szCs w:val="30"/>
          <w:cs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ของบริษัท ออโตคอร์ป โฮลดิ้ง จำกัด</w:t>
      </w:r>
      <w:r w:rsidR="000A3018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="00AE1A47" w:rsidRPr="00483087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 ออโตคอร์ป โฮลดิ้ง จำกัด</w:t>
      </w:r>
      <w:r w:rsidR="000A3018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AE1A47" w:rsidRPr="00483087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363C1" w:rsidRPr="00F363C1">
        <w:rPr>
          <w:rFonts w:ascii="Angsana New" w:hAnsi="Angsana New" w:cs="Angsana New"/>
          <w:sz w:val="30"/>
          <w:szCs w:val="30"/>
        </w:rPr>
        <w:t>34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E18ABD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946222" w14:textId="77777777" w:rsidR="003B7E39" w:rsidRPr="00483087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385744A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1CB0EBB" w14:textId="46308B72" w:rsidR="00480438" w:rsidRDefault="003B4A91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600D93B" w14:textId="77777777" w:rsidR="00900FE8" w:rsidRDefault="00480438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900FE8" w:rsidSect="00900FE8">
          <w:headerReference w:type="first" r:id="rId14"/>
          <w:footerReference w:type="first" r:id="rId15"/>
          <w:pgSz w:w="11909" w:h="16834" w:code="9"/>
          <w:pgMar w:top="1440" w:right="1152" w:bottom="576" w:left="1152" w:header="720" w:footer="750" w:gutter="0"/>
          <w:pgNumType w:start="2"/>
          <w:cols w:space="720"/>
          <w:titlePg/>
        </w:sect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99A4FDF" w14:textId="77777777" w:rsidR="00082D5B" w:rsidRPr="00483087" w:rsidRDefault="00082D5B" w:rsidP="00082D5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FF71AFE" w14:textId="77777777" w:rsidR="00082D5B" w:rsidRPr="00483087" w:rsidRDefault="00082D5B" w:rsidP="00082D5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D35B37" w14:textId="77777777" w:rsidR="003B4A91" w:rsidRPr="00AB24EC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85F17C2" w14:textId="0EC4DE6F" w:rsidR="003B4A91" w:rsidRPr="00483087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F363C1"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F807E9" w:rsidRPr="00483087">
        <w:rPr>
          <w:rFonts w:ascii="Angsana New" w:hAnsi="Angsana New" w:cs="Angsana New"/>
          <w:sz w:val="30"/>
          <w:szCs w:val="30"/>
          <w:cs/>
        </w:rPr>
        <w:t>การรายงาน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31F51F5" w14:textId="77777777" w:rsidR="003B4A91" w:rsidRPr="00483087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397EDBC" w14:textId="77777777" w:rsidR="003B4A91" w:rsidRPr="00483087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68814F3" w14:textId="77777777" w:rsidR="00454C4D" w:rsidRPr="00483087" w:rsidRDefault="00454C4D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D9864FA" w14:textId="77777777" w:rsidR="00F807E9" w:rsidRPr="00483087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A669539" w14:textId="77777777" w:rsidR="00F807E9" w:rsidRPr="00483087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7793B5" w14:textId="2F64B396" w:rsidR="00D218EE" w:rsidRPr="00483087" w:rsidRDefault="00E14EB7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290B11" w:rsidRPr="00290B11">
        <w:rPr>
          <w:rFonts w:ascii="Angsana New" w:hAnsi="Angsana New" w:cs="Angsana New"/>
          <w:cs/>
        </w:rPr>
        <w:t>บุญญฤทธิ์ ถนอมเจริญ</w:t>
      </w:r>
      <w:r w:rsidR="00D218EE" w:rsidRPr="00483087">
        <w:rPr>
          <w:rFonts w:ascii="Angsana New" w:hAnsi="Angsana New" w:cs="Angsana New"/>
          <w:cs/>
        </w:rPr>
        <w:t>)</w:t>
      </w:r>
    </w:p>
    <w:p w14:paraId="726A6516" w14:textId="77777777" w:rsidR="00D218EE" w:rsidRPr="00483087" w:rsidRDefault="00D218EE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B4F121" w14:textId="2F684E1B" w:rsidR="00D218EE" w:rsidRPr="00483087" w:rsidRDefault="0054481A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290B11">
        <w:rPr>
          <w:rFonts w:ascii="Angsana New" w:hAnsi="Angsana New" w:cs="Angsana New"/>
          <w:lang w:val="en-US"/>
        </w:rPr>
        <w:t>7900</w:t>
      </w:r>
    </w:p>
    <w:p w14:paraId="16936DCF" w14:textId="77777777" w:rsidR="00DB332A" w:rsidRPr="00483087" w:rsidRDefault="00DB332A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30E86A8D" w14:textId="77777777" w:rsidR="005271C5" w:rsidRPr="00483087" w:rsidRDefault="005271C5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4C8095" w14:textId="77777777" w:rsidR="00D218EE" w:rsidRPr="00483087" w:rsidRDefault="00D218EE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4EDBA69" w14:textId="3F0154F2" w:rsidR="00900FE8" w:rsidRDefault="00290B11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DA585A">
        <w:rPr>
          <w:rFonts w:ascii="Angsana New" w:hAnsi="Angsana New" w:cs="Angsana New"/>
          <w:sz w:val="30"/>
          <w:szCs w:val="30"/>
        </w:rPr>
        <w:t>2564</w:t>
      </w:r>
    </w:p>
    <w:p w14:paraId="7F14FF4B" w14:textId="77777777" w:rsidR="00FD41EE" w:rsidRDefault="00FD41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77E6477" w14:textId="574C4DBD" w:rsidR="004755F5" w:rsidRPr="004755F5" w:rsidRDefault="004755F5" w:rsidP="007913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sectPr w:rsidR="004755F5" w:rsidRPr="004755F5" w:rsidSect="00DC682D"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71DA6" w14:textId="77777777" w:rsidR="007D0447" w:rsidRDefault="007D0447">
      <w:r>
        <w:separator/>
      </w:r>
    </w:p>
  </w:endnote>
  <w:endnote w:type="continuationSeparator" w:id="0">
    <w:p w14:paraId="3315DD9D" w14:textId="77777777" w:rsidR="007D0447" w:rsidRDefault="007D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F8897" w14:textId="77777777" w:rsidR="00256D3B" w:rsidRDefault="00256D3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5480876" w14:textId="77777777" w:rsidR="00256D3B" w:rsidRDefault="00256D3B" w:rsidP="00061884">
    <w:pPr>
      <w:pStyle w:val="Footer"/>
      <w:ind w:right="360"/>
    </w:pPr>
  </w:p>
  <w:p w14:paraId="37795728" w14:textId="77777777" w:rsidR="00256D3B" w:rsidRDefault="00256D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39F45" w14:textId="77777777" w:rsidR="00256D3B" w:rsidRPr="00BD38F9" w:rsidRDefault="00256D3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344A3" w14:textId="77777777" w:rsidR="00256D3B" w:rsidRPr="00D0474B" w:rsidRDefault="00256D3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D6DE3" w14:textId="77777777" w:rsidR="00370ABA" w:rsidRPr="00D0474B" w:rsidRDefault="00370ABA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345C5" w14:textId="56CDF39E" w:rsidR="00256D3B" w:rsidRPr="00853DEB" w:rsidRDefault="00256D3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256D3B" w:rsidRPr="006105F4" w:rsidRDefault="00256D3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C7392" w14:textId="77777777" w:rsidR="00256D3B" w:rsidRDefault="00256D3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6E7D0AC1" w:rsidR="00256D3B" w:rsidRDefault="00256D3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F562BD">
      <w:rPr>
        <w:rFonts w:ascii="Angsana New" w:hAnsi="Angsana New"/>
        <w:noProof/>
        <w:sz w:val="30"/>
        <w:szCs w:val="30"/>
      </w:rPr>
      <w:t>ACG draft FS Q1-2021 th rev 2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2D148" w14:textId="77777777" w:rsidR="007D0447" w:rsidRDefault="007D0447">
      <w:r>
        <w:separator/>
      </w:r>
    </w:p>
  </w:footnote>
  <w:footnote w:type="continuationSeparator" w:id="0">
    <w:p w14:paraId="27C63514" w14:textId="77777777" w:rsidR="007D0447" w:rsidRDefault="007D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54AEA" w14:textId="77777777" w:rsidR="00DC682D" w:rsidRDefault="00DC68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78654" w14:textId="77777777" w:rsidR="00DC682D" w:rsidRDefault="00DC68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02B37" w14:textId="77777777" w:rsidR="00DC682D" w:rsidRDefault="00DC68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DA55A" w14:textId="77777777" w:rsidR="00370ABA" w:rsidRDefault="00370A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7C1A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874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014B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941"/>
    <w:rsid w:val="00216018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1221"/>
    <w:rsid w:val="00261461"/>
    <w:rsid w:val="00262EF0"/>
    <w:rsid w:val="00262F1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41FD"/>
    <w:rsid w:val="00285239"/>
    <w:rsid w:val="002857E0"/>
    <w:rsid w:val="00285D8D"/>
    <w:rsid w:val="00290017"/>
    <w:rsid w:val="00290B11"/>
    <w:rsid w:val="00290C9E"/>
    <w:rsid w:val="0029303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6A1D"/>
    <w:rsid w:val="003201B3"/>
    <w:rsid w:val="00322491"/>
    <w:rsid w:val="00322742"/>
    <w:rsid w:val="0032302B"/>
    <w:rsid w:val="003238D1"/>
    <w:rsid w:val="003238E7"/>
    <w:rsid w:val="00323EA7"/>
    <w:rsid w:val="00324AAB"/>
    <w:rsid w:val="003255E1"/>
    <w:rsid w:val="00325CAE"/>
    <w:rsid w:val="003315F0"/>
    <w:rsid w:val="0033265F"/>
    <w:rsid w:val="003339E3"/>
    <w:rsid w:val="00333BCF"/>
    <w:rsid w:val="00334590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229"/>
    <w:rsid w:val="0034756F"/>
    <w:rsid w:val="00347614"/>
    <w:rsid w:val="00347619"/>
    <w:rsid w:val="00347D39"/>
    <w:rsid w:val="0035270C"/>
    <w:rsid w:val="00352A6F"/>
    <w:rsid w:val="003533D6"/>
    <w:rsid w:val="00353738"/>
    <w:rsid w:val="00355759"/>
    <w:rsid w:val="00356DF5"/>
    <w:rsid w:val="00361087"/>
    <w:rsid w:val="003622F1"/>
    <w:rsid w:val="003647B1"/>
    <w:rsid w:val="00364D23"/>
    <w:rsid w:val="0036632F"/>
    <w:rsid w:val="003675D2"/>
    <w:rsid w:val="00370285"/>
    <w:rsid w:val="00370ABA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53A"/>
    <w:rsid w:val="003929CA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CB"/>
    <w:rsid w:val="004137D6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2EC2"/>
    <w:rsid w:val="00423496"/>
    <w:rsid w:val="004239FB"/>
    <w:rsid w:val="00423C22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766A"/>
    <w:rsid w:val="00470401"/>
    <w:rsid w:val="00470B91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3A0"/>
    <w:rsid w:val="00485C8E"/>
    <w:rsid w:val="00486814"/>
    <w:rsid w:val="004874A1"/>
    <w:rsid w:val="004874C3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A7B1A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6259"/>
    <w:rsid w:val="00576388"/>
    <w:rsid w:val="005805AD"/>
    <w:rsid w:val="00580AD1"/>
    <w:rsid w:val="00581E5A"/>
    <w:rsid w:val="005837E7"/>
    <w:rsid w:val="00583F46"/>
    <w:rsid w:val="0058409B"/>
    <w:rsid w:val="005850A4"/>
    <w:rsid w:val="00585867"/>
    <w:rsid w:val="00585A56"/>
    <w:rsid w:val="005869D5"/>
    <w:rsid w:val="00586D76"/>
    <w:rsid w:val="0058743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7C1"/>
    <w:rsid w:val="005C4A1E"/>
    <w:rsid w:val="005C4B57"/>
    <w:rsid w:val="005C594C"/>
    <w:rsid w:val="005C685F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F1F75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81E"/>
    <w:rsid w:val="00606733"/>
    <w:rsid w:val="0060682E"/>
    <w:rsid w:val="00606D69"/>
    <w:rsid w:val="006105F4"/>
    <w:rsid w:val="00610AD5"/>
    <w:rsid w:val="0061330B"/>
    <w:rsid w:val="00613EB7"/>
    <w:rsid w:val="0061478D"/>
    <w:rsid w:val="00615749"/>
    <w:rsid w:val="00615C2B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270"/>
    <w:rsid w:val="0063156D"/>
    <w:rsid w:val="00632C80"/>
    <w:rsid w:val="00633CE9"/>
    <w:rsid w:val="00633FF2"/>
    <w:rsid w:val="00634E79"/>
    <w:rsid w:val="0063513D"/>
    <w:rsid w:val="0063540F"/>
    <w:rsid w:val="00635A11"/>
    <w:rsid w:val="00636305"/>
    <w:rsid w:val="006418C1"/>
    <w:rsid w:val="00642537"/>
    <w:rsid w:val="0064408C"/>
    <w:rsid w:val="00644731"/>
    <w:rsid w:val="00651602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659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3403"/>
    <w:rsid w:val="00704542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586"/>
    <w:rsid w:val="00727D7D"/>
    <w:rsid w:val="00727F6F"/>
    <w:rsid w:val="00730369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ACF"/>
    <w:rsid w:val="00794B9E"/>
    <w:rsid w:val="00795F1C"/>
    <w:rsid w:val="007A018A"/>
    <w:rsid w:val="007A0E63"/>
    <w:rsid w:val="007A1470"/>
    <w:rsid w:val="007A2A69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0D1F"/>
    <w:rsid w:val="00801B0F"/>
    <w:rsid w:val="00802770"/>
    <w:rsid w:val="00802B3E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5668"/>
    <w:rsid w:val="00865E28"/>
    <w:rsid w:val="00866323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3526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75E"/>
    <w:rsid w:val="008A3B52"/>
    <w:rsid w:val="008A3F26"/>
    <w:rsid w:val="008A560A"/>
    <w:rsid w:val="008B105B"/>
    <w:rsid w:val="008B2437"/>
    <w:rsid w:val="008B3F31"/>
    <w:rsid w:val="008B4126"/>
    <w:rsid w:val="008B7BED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1CAC"/>
    <w:rsid w:val="009323B7"/>
    <w:rsid w:val="00932A68"/>
    <w:rsid w:val="009348B1"/>
    <w:rsid w:val="00934D12"/>
    <w:rsid w:val="00935EF6"/>
    <w:rsid w:val="00936E92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C47"/>
    <w:rsid w:val="009C6F19"/>
    <w:rsid w:val="009D00D1"/>
    <w:rsid w:val="009D0419"/>
    <w:rsid w:val="009D09A8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2B9C"/>
    <w:rsid w:val="00A7359A"/>
    <w:rsid w:val="00A73A20"/>
    <w:rsid w:val="00A74127"/>
    <w:rsid w:val="00A771D5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734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AE"/>
    <w:rsid w:val="00B36D41"/>
    <w:rsid w:val="00B41A58"/>
    <w:rsid w:val="00B46BAF"/>
    <w:rsid w:val="00B46FA0"/>
    <w:rsid w:val="00B47C47"/>
    <w:rsid w:val="00B5009A"/>
    <w:rsid w:val="00B50138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596D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21CC"/>
    <w:rsid w:val="00C1268F"/>
    <w:rsid w:val="00C148E2"/>
    <w:rsid w:val="00C14DF3"/>
    <w:rsid w:val="00C15F81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A"/>
    <w:rsid w:val="00CB1DCE"/>
    <w:rsid w:val="00CB1E34"/>
    <w:rsid w:val="00CB474F"/>
    <w:rsid w:val="00CB527A"/>
    <w:rsid w:val="00CB587A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4EE4"/>
    <w:rsid w:val="00D46329"/>
    <w:rsid w:val="00D47834"/>
    <w:rsid w:val="00D47845"/>
    <w:rsid w:val="00D5068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682D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32F"/>
    <w:rsid w:val="00DF1BD9"/>
    <w:rsid w:val="00DF398A"/>
    <w:rsid w:val="00DF4C20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D3B"/>
    <w:rsid w:val="00E30708"/>
    <w:rsid w:val="00E30DB1"/>
    <w:rsid w:val="00E3153A"/>
    <w:rsid w:val="00E31ABF"/>
    <w:rsid w:val="00E328CA"/>
    <w:rsid w:val="00E33EBE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50C66"/>
    <w:rsid w:val="00E5161B"/>
    <w:rsid w:val="00E51842"/>
    <w:rsid w:val="00E51A16"/>
    <w:rsid w:val="00E53006"/>
    <w:rsid w:val="00E535E1"/>
    <w:rsid w:val="00E54421"/>
    <w:rsid w:val="00E5552B"/>
    <w:rsid w:val="00E56B88"/>
    <w:rsid w:val="00E56DEE"/>
    <w:rsid w:val="00E571B6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58EF"/>
    <w:rsid w:val="00EE5E3C"/>
    <w:rsid w:val="00EE6A90"/>
    <w:rsid w:val="00EE6E21"/>
    <w:rsid w:val="00EE7623"/>
    <w:rsid w:val="00EE76D4"/>
    <w:rsid w:val="00EE7846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2661"/>
    <w:rsid w:val="00F22FEE"/>
    <w:rsid w:val="00F2320D"/>
    <w:rsid w:val="00F255D1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44A3"/>
    <w:rsid w:val="00F5454A"/>
    <w:rsid w:val="00F551EB"/>
    <w:rsid w:val="00F55769"/>
    <w:rsid w:val="00F55F41"/>
    <w:rsid w:val="00F562BD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27A"/>
    <w:rsid w:val="00F8332B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D5E0F-944B-4369-AE89-00A900B1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1973</TotalTime>
  <Pages>3</Pages>
  <Words>413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Kornsiri, Chongaksorn</cp:lastModifiedBy>
  <cp:revision>77</cp:revision>
  <cp:lastPrinted>2021-05-07T15:59:00Z</cp:lastPrinted>
  <dcterms:created xsi:type="dcterms:W3CDTF">2020-05-09T11:54:00Z</dcterms:created>
  <dcterms:modified xsi:type="dcterms:W3CDTF">2021-05-09T12:20:00Z</dcterms:modified>
</cp:coreProperties>
</file>