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49161F" w:rsidRPr="00483087" w14:paraId="50E9F35A" w14:textId="77777777" w:rsidTr="0069409F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EACA54B" w14:textId="77777777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4DEFF5" w14:textId="77777777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8FB6F4F" w14:textId="77777777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49161F" w:rsidRPr="00483087" w14:paraId="655800A8" w14:textId="77777777" w:rsidTr="006940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3A29B2BD" w14:textId="77777777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BADDD7" w14:textId="77777777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7DD717F" w14:textId="77777777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49161F" w:rsidRPr="00483087" w14:paraId="26CE69C1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C1E1FF8" w14:textId="59C05012" w:rsidR="0049161F" w:rsidRPr="00483087" w:rsidRDefault="00F363C1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ABD5F5C" w14:textId="77777777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E002669" w14:textId="77777777" w:rsidR="0049161F" w:rsidRPr="00483087" w:rsidRDefault="00EA5C17" w:rsidP="00CB52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830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</w:t>
            </w:r>
            <w:r w:rsidR="00D25969" w:rsidRPr="004830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</w:tr>
      <w:tr w:rsidR="0049161F" w:rsidRPr="00483087" w14:paraId="74EF1AD8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7BBE242" w14:textId="5CDA07A6" w:rsidR="0049161F" w:rsidRPr="00483087" w:rsidRDefault="00F363C1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DE3F350" w14:textId="77777777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CFA2F23" w14:textId="77777777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830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="0089511D" w:rsidRPr="004830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290B11" w:rsidRPr="00483087" w14:paraId="31D6E162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A6EDF0A" w14:textId="4E038C35" w:rsidR="00290B11" w:rsidRPr="00483087" w:rsidRDefault="00290B11" w:rsidP="00290B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A6F6072" w14:textId="77777777" w:rsidR="00290B11" w:rsidRPr="00483087" w:rsidRDefault="00290B11" w:rsidP="00290B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DD3CFC7" w14:textId="38860D4B" w:rsidR="00290B11" w:rsidRPr="00290B11" w:rsidRDefault="00290B11" w:rsidP="00290B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90B1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290B11" w:rsidRPr="00483087" w14:paraId="0307CE63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3E5B51A" w14:textId="639BC59D" w:rsidR="00290B11" w:rsidRPr="00483087" w:rsidRDefault="00290B11" w:rsidP="00290B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E6157D2" w14:textId="77777777" w:rsidR="00290B11" w:rsidRPr="00483087" w:rsidRDefault="00290B11" w:rsidP="00290B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7730807" w14:textId="0FC9480D" w:rsidR="00290B11" w:rsidRPr="00290B11" w:rsidRDefault="00290B11" w:rsidP="00290B11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90B1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</w:tr>
      <w:tr w:rsidR="00290B11" w:rsidRPr="00483087" w14:paraId="25C477F7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0C4A598" w14:textId="2AE616D7" w:rsidR="00290B11" w:rsidRDefault="00290B11" w:rsidP="00290B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3119B59" w14:textId="77777777" w:rsidR="00290B11" w:rsidRPr="00483087" w:rsidRDefault="00290B11" w:rsidP="00290B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5818B2A" w14:textId="52AC92AA" w:rsidR="00290B11" w:rsidRPr="00290B11" w:rsidRDefault="00290B11" w:rsidP="00290B11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90B1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สินค้าคงเหลือ</w:t>
            </w:r>
          </w:p>
        </w:tc>
      </w:tr>
      <w:tr w:rsidR="00290B11" w:rsidRPr="00483087" w14:paraId="6C0065CE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06DE6FC" w14:textId="2C3E15B8" w:rsidR="00290B11" w:rsidRDefault="00290B11" w:rsidP="00290B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34350DA" w14:textId="77777777" w:rsidR="00290B11" w:rsidRPr="00483087" w:rsidRDefault="00290B11" w:rsidP="00290B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881860D" w14:textId="69BB7075" w:rsidR="00290B11" w:rsidRPr="00290B11" w:rsidRDefault="00290B11" w:rsidP="00290B11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90B11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290B11" w:rsidRPr="00483087" w14:paraId="67C60834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25D0A26" w14:textId="67DDA66D" w:rsidR="00290B11" w:rsidRPr="00483087" w:rsidRDefault="00290B11" w:rsidP="00290B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65B2DCC" w14:textId="77777777" w:rsidR="00290B11" w:rsidRPr="00483087" w:rsidRDefault="00290B11" w:rsidP="00290B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2F8A45C" w14:textId="6ED23CE5" w:rsidR="00290B11" w:rsidRPr="00290B11" w:rsidRDefault="00290B11" w:rsidP="00290B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90B1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290B11" w:rsidRPr="00483087" w14:paraId="28B30DAB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335A83B" w14:textId="5280B17C" w:rsidR="00290B11" w:rsidRPr="00483087" w:rsidRDefault="00290B11" w:rsidP="00290B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C83A425" w14:textId="77777777" w:rsidR="00290B11" w:rsidRPr="00483087" w:rsidRDefault="00290B11" w:rsidP="00290B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13CE892" w14:textId="7D340E81" w:rsidR="00290B11" w:rsidRPr="00290B11" w:rsidRDefault="00290B11" w:rsidP="00290B11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290B1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หนี้สินที่มีภาระดอกเบี้ย</w:t>
            </w:r>
          </w:p>
        </w:tc>
      </w:tr>
      <w:tr w:rsidR="00290B11" w:rsidRPr="00483087" w14:paraId="6F043512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0C364A9" w14:textId="37CD8C3E" w:rsidR="00290B11" w:rsidRDefault="00290B11" w:rsidP="00290B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2F9473D" w14:textId="77777777" w:rsidR="00290B11" w:rsidRPr="00483087" w:rsidRDefault="00290B11" w:rsidP="00290B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02ED092" w14:textId="72A3C5D8" w:rsidR="00290B11" w:rsidRPr="00290B11" w:rsidRDefault="00290B11" w:rsidP="00290B11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90B1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ส่วนงานดำเนินงานและการจำแนกรายได้</w:t>
            </w:r>
          </w:p>
        </w:tc>
      </w:tr>
      <w:tr w:rsidR="00290B11" w:rsidRPr="00483087" w14:paraId="499E2956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2AB695B" w14:textId="628F3BC9" w:rsidR="00290B11" w:rsidRPr="00483087" w:rsidRDefault="00290B11" w:rsidP="00290B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64F5A14C" w14:textId="77777777" w:rsidR="00290B11" w:rsidRPr="00483087" w:rsidRDefault="00290B11" w:rsidP="00290B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E39C743" w14:textId="1D518329" w:rsidR="00290B11" w:rsidRPr="00483087" w:rsidRDefault="00290B11" w:rsidP="00290B11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กำไรต่อหุ้นขั้นพื้นฐาน</w:t>
            </w:r>
          </w:p>
        </w:tc>
      </w:tr>
      <w:tr w:rsidR="004755F5" w:rsidRPr="00483087" w14:paraId="0A474985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6C36780" w14:textId="76A3D89B" w:rsidR="004755F5" w:rsidRPr="00F363C1" w:rsidRDefault="004755F5" w:rsidP="00290B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4166A2FE" w14:textId="77777777" w:rsidR="004755F5" w:rsidRPr="00483087" w:rsidRDefault="004755F5" w:rsidP="00290B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987D01B" w14:textId="2127FD7B" w:rsidR="004755F5" w:rsidRDefault="004755F5" w:rsidP="00290B11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290B11" w:rsidRPr="00483087" w14:paraId="47849490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1EF695D" w14:textId="1CB1A0F6" w:rsidR="00290B11" w:rsidRDefault="00290B11" w:rsidP="00290B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4755F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8A9F6B8" w14:textId="77777777" w:rsidR="00290B11" w:rsidRPr="00483087" w:rsidRDefault="00290B11" w:rsidP="00290B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B6AB3E7" w14:textId="3015DA84" w:rsidR="00290B11" w:rsidRPr="00AB5EBA" w:rsidRDefault="00290B11" w:rsidP="00290B11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290B11" w:rsidRPr="00483087" w14:paraId="4196D8AB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9B72CFD" w14:textId="632AB45F" w:rsidR="00290B11" w:rsidRPr="00483087" w:rsidRDefault="00290B11" w:rsidP="00290B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4755F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345D9AE" w14:textId="77777777" w:rsidR="00290B11" w:rsidRPr="00483087" w:rsidRDefault="00290B11" w:rsidP="00290B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9BC8DC0" w14:textId="56454D15" w:rsidR="00290B11" w:rsidRPr="00483087" w:rsidRDefault="00290B11" w:rsidP="00290B11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8264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</w:tbl>
    <w:p w14:paraId="25FBE5FD" w14:textId="77777777" w:rsidR="009D38B0" w:rsidRPr="00483087" w:rsidRDefault="0049161F" w:rsidP="00256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  <w:r w:rsidRPr="00483087">
        <w:rPr>
          <w:rFonts w:ascii="Angsana New" w:hAnsi="Angsana New" w:cs="Angsana New"/>
          <w:sz w:val="30"/>
          <w:szCs w:val="30"/>
          <w:cs/>
        </w:rPr>
        <w:br w:type="page"/>
      </w:r>
      <w:r w:rsidR="009D38B0" w:rsidRPr="00483087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BB2DB6C" w14:textId="77777777" w:rsidR="009D38B0" w:rsidRPr="00256D3B" w:rsidRDefault="009D38B0" w:rsidP="00256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4"/>
          <w:szCs w:val="24"/>
        </w:rPr>
      </w:pPr>
    </w:p>
    <w:p w14:paraId="2798A723" w14:textId="1EA7C3BF" w:rsidR="00820DA6" w:rsidRPr="00483087" w:rsidRDefault="009D38B0" w:rsidP="00256D3B">
      <w:pPr>
        <w:spacing w:line="240" w:lineRule="auto"/>
        <w:ind w:left="550"/>
        <w:jc w:val="both"/>
        <w:rPr>
          <w:rFonts w:ascii="Angsana New" w:hAnsi="Angsana New" w:cs="Angsana New"/>
          <w:sz w:val="30"/>
          <w:szCs w:val="30"/>
        </w:rPr>
      </w:pPr>
      <w:r w:rsidRPr="00483087">
        <w:rPr>
          <w:rFonts w:ascii="Angsana New" w:hAnsi="Angsana New" w:cs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92033E">
        <w:rPr>
          <w:rFonts w:ascii="Angsana New" w:hAnsi="Angsana New" w:cs="Angsana New"/>
          <w:sz w:val="30"/>
          <w:szCs w:val="30"/>
          <w:cs/>
        </w:rPr>
        <w:t>คณะ</w:t>
      </w:r>
      <w:r w:rsidRPr="00483087">
        <w:rPr>
          <w:rFonts w:ascii="Angsana New" w:hAnsi="Angsana New" w:cs="Angsana New"/>
          <w:sz w:val="30"/>
          <w:szCs w:val="30"/>
          <w:cs/>
        </w:rPr>
        <w:t>กรรมการเมื่อ</w:t>
      </w:r>
      <w:r w:rsidRPr="0042593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290B11">
        <w:rPr>
          <w:rFonts w:ascii="Angsana New" w:hAnsi="Angsana New" w:cs="Angsana New"/>
          <w:sz w:val="30"/>
          <w:szCs w:val="30"/>
        </w:rPr>
        <w:t xml:space="preserve">10 </w:t>
      </w:r>
      <w:r w:rsidR="00290B11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="00DA585A">
        <w:rPr>
          <w:rFonts w:ascii="Angsana New" w:hAnsi="Angsana New" w:cs="Angsana New"/>
          <w:sz w:val="30"/>
          <w:szCs w:val="30"/>
        </w:rPr>
        <w:t>2564</w:t>
      </w:r>
    </w:p>
    <w:p w14:paraId="2650A895" w14:textId="77777777" w:rsidR="00BA4E25" w:rsidRPr="00256D3B" w:rsidRDefault="00BA4E25" w:rsidP="00256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7F601ED0" w14:textId="77777777" w:rsidR="00D218EE" w:rsidRPr="00483087" w:rsidRDefault="00135923" w:rsidP="00256D3B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83087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</w:t>
      </w:r>
      <w:r w:rsidR="00D218EE" w:rsidRPr="00483087">
        <w:rPr>
          <w:rFonts w:ascii="Angsana New" w:hAnsi="Angsana New"/>
          <w:b/>
          <w:bCs/>
          <w:sz w:val="30"/>
          <w:szCs w:val="30"/>
          <w:cs/>
          <w:lang w:val="th-TH"/>
        </w:rPr>
        <w:t>ทั่วไป</w:t>
      </w:r>
    </w:p>
    <w:p w14:paraId="258B04BB" w14:textId="77777777" w:rsidR="00D218EE" w:rsidRPr="00256D3B" w:rsidRDefault="00D218EE" w:rsidP="00256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4"/>
          <w:szCs w:val="24"/>
        </w:rPr>
      </w:pPr>
    </w:p>
    <w:p w14:paraId="1D861AAA" w14:textId="50CA433E" w:rsidR="001346EA" w:rsidRDefault="00754EAC" w:rsidP="00256D3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  <w:r w:rsidRPr="00754EAC">
        <w:rPr>
          <w:rFonts w:ascii="Angsana New" w:hAnsi="Angsana New" w:cs="Angsana New"/>
          <w:sz w:val="30"/>
          <w:szCs w:val="30"/>
          <w:cs/>
        </w:rPr>
        <w:t>บริษัทดำเนินธุรกิจหลักเกี่ยวกับการลงทุนในกิจการจำหน่ายรถยนต์และอะไหล่ และศูนย์บริการ</w:t>
      </w:r>
    </w:p>
    <w:p w14:paraId="7A827225" w14:textId="77777777" w:rsidR="00754EAC" w:rsidRPr="00256D3B" w:rsidRDefault="00754EAC" w:rsidP="00256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4"/>
          <w:szCs w:val="24"/>
        </w:rPr>
      </w:pPr>
    </w:p>
    <w:p w14:paraId="3CB99B0A" w14:textId="77777777" w:rsidR="004F08F2" w:rsidRDefault="004F08F2" w:rsidP="00256D3B">
      <w:pPr>
        <w:pStyle w:val="block"/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  <w:r>
        <w:rPr>
          <w:rFonts w:ascii="Angsana New" w:hAnsi="Angsana New"/>
          <w:sz w:val="30"/>
          <w:szCs w:val="30"/>
          <w:cs/>
          <w:lang w:val="en-US" w:bidi="th-TH"/>
        </w:rPr>
        <w:t>กลุ่มบริษัทมีสาขาที่จดทะเบียนดังนี้</w:t>
      </w:r>
    </w:p>
    <w:p w14:paraId="377D99B6" w14:textId="77777777" w:rsidR="004F08F2" w:rsidRPr="00256D3B" w:rsidRDefault="004F08F2" w:rsidP="00256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360"/>
        <w:gridCol w:w="6192"/>
      </w:tblGrid>
      <w:tr w:rsidR="004F08F2" w:rsidRPr="0058033D" w14:paraId="6BDFEDA2" w14:textId="77777777" w:rsidTr="006C7659">
        <w:tc>
          <w:tcPr>
            <w:tcW w:w="2700" w:type="dxa"/>
          </w:tcPr>
          <w:p w14:paraId="687EB51B" w14:textId="77777777" w:rsidR="004F08F2" w:rsidRPr="0058033D" w:rsidRDefault="004F08F2" w:rsidP="00256D3B">
            <w:pPr>
              <w:pStyle w:val="BodyText2"/>
              <w:tabs>
                <w:tab w:val="left" w:pos="540"/>
              </w:tabs>
              <w:ind w:left="0" w:right="-43" w:firstLine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 w:cs="Angsana New"/>
                <w:sz w:val="30"/>
                <w:szCs w:val="30"/>
                <w:cs/>
              </w:rPr>
              <w:t>สำนักงานใหญ่</w:t>
            </w:r>
          </w:p>
        </w:tc>
        <w:tc>
          <w:tcPr>
            <w:tcW w:w="360" w:type="dxa"/>
          </w:tcPr>
          <w:p w14:paraId="15415605" w14:textId="5ACCFBA8" w:rsidR="004F08F2" w:rsidRPr="00AD20F6" w:rsidRDefault="004F08F2" w:rsidP="00256D3B">
            <w:pPr>
              <w:pStyle w:val="BodyText2"/>
              <w:tabs>
                <w:tab w:val="left" w:pos="285"/>
              </w:tabs>
              <w:ind w:left="-198" w:right="-108" w:firstLine="270"/>
              <w:jc w:val="left"/>
              <w:rPr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:</w:t>
            </w:r>
          </w:p>
        </w:tc>
        <w:tc>
          <w:tcPr>
            <w:tcW w:w="6192" w:type="dxa"/>
          </w:tcPr>
          <w:p w14:paraId="068DCCCB" w14:textId="2B0C47F1" w:rsidR="004F08F2" w:rsidRDefault="004F08F2" w:rsidP="00256D3B">
            <w:pPr>
              <w:pStyle w:val="BodyText2"/>
              <w:ind w:left="270" w:right="72" w:firstLine="0"/>
              <w:rPr>
                <w:rFonts w:ascii="Angsana New" w:hAnsi="Angsana New" w:cs="Angsana New"/>
                <w:sz w:val="30"/>
                <w:szCs w:val="30"/>
              </w:rPr>
            </w:pPr>
            <w:r w:rsidRPr="0058033D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="00F363C1" w:rsidRPr="00F363C1">
              <w:rPr>
                <w:rFonts w:ascii="Angsana New" w:hAnsi="Angsana New" w:cs="Angsana New"/>
                <w:sz w:val="30"/>
                <w:szCs w:val="30"/>
              </w:rPr>
              <w:t>1111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หมู่ที่ </w:t>
            </w:r>
            <w:r w:rsidR="00F363C1" w:rsidRPr="00F363C1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ถนนมะลิวัลย์ ตำบลบ้านทุ่ม</w:t>
            </w:r>
          </w:p>
          <w:p w14:paraId="08F64C76" w14:textId="77777777" w:rsidR="004F08F2" w:rsidRPr="00F815BD" w:rsidRDefault="004F08F2" w:rsidP="00256D3B">
            <w:pPr>
              <w:pStyle w:val="BodyText2"/>
              <w:ind w:left="270" w:right="72" w:firstLine="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อำเภอเมืองขอนแก่น จังหวัดขอนแก่น ประเทศไทย</w:t>
            </w:r>
          </w:p>
        </w:tc>
      </w:tr>
      <w:tr w:rsidR="004F08F2" w:rsidRPr="0058033D" w14:paraId="648B148A" w14:textId="77777777" w:rsidTr="006C7659">
        <w:tc>
          <w:tcPr>
            <w:tcW w:w="2700" w:type="dxa"/>
          </w:tcPr>
          <w:p w14:paraId="08AC447C" w14:textId="77777777" w:rsidR="004F08F2" w:rsidRPr="0058033D" w:rsidRDefault="004F08F2" w:rsidP="00256D3B">
            <w:pPr>
              <w:pStyle w:val="BodyText2"/>
              <w:tabs>
                <w:tab w:val="left" w:pos="540"/>
              </w:tabs>
              <w:ind w:left="0" w:right="-43" w:firstLine="0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47E0F">
              <w:rPr>
                <w:rFonts w:ascii="Angsana New" w:hAnsi="Angsana New" w:cs="Angsana New"/>
                <w:sz w:val="30"/>
                <w:szCs w:val="30"/>
                <w:cs/>
              </w:rPr>
              <w:t>สาขาประชาสโมสร</w:t>
            </w:r>
          </w:p>
        </w:tc>
        <w:tc>
          <w:tcPr>
            <w:tcW w:w="360" w:type="dxa"/>
          </w:tcPr>
          <w:p w14:paraId="53CBFA6C" w14:textId="77777777" w:rsidR="004F08F2" w:rsidRPr="00047E0F" w:rsidRDefault="004F08F2" w:rsidP="00256D3B">
            <w:pPr>
              <w:pStyle w:val="BodyText2"/>
              <w:tabs>
                <w:tab w:val="left" w:pos="432"/>
              </w:tabs>
              <w:ind w:left="-198" w:right="-108" w:firstLine="27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:</w:t>
            </w:r>
          </w:p>
        </w:tc>
        <w:tc>
          <w:tcPr>
            <w:tcW w:w="6192" w:type="dxa"/>
          </w:tcPr>
          <w:p w14:paraId="5352F5F9" w14:textId="309384E7" w:rsidR="004F08F2" w:rsidRPr="00965F01" w:rsidRDefault="004F08F2" w:rsidP="00256D3B">
            <w:pPr>
              <w:pStyle w:val="BodyText2"/>
              <w:ind w:left="270" w:right="72" w:firstLine="0"/>
              <w:rPr>
                <w:rFonts w:ascii="Angsana New" w:hAnsi="Angsana New" w:cs="Angsana New"/>
                <w:sz w:val="30"/>
                <w:szCs w:val="30"/>
              </w:rPr>
            </w:pPr>
            <w:r w:rsidRPr="00965F0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="00F363C1" w:rsidRPr="00F363C1">
              <w:rPr>
                <w:rFonts w:ascii="Angsana New" w:hAnsi="Angsana New" w:cs="Angsana New"/>
                <w:sz w:val="30"/>
                <w:szCs w:val="30"/>
              </w:rPr>
              <w:t>345</w:t>
            </w:r>
            <w:r w:rsidRPr="00965F0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65F01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หมู่ที่ </w:t>
            </w:r>
            <w:r w:rsidR="00F363C1" w:rsidRPr="00F363C1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965F0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65F01">
              <w:rPr>
                <w:rFonts w:ascii="Angsana New" w:hAnsi="Angsana New" w:cs="Angsana New"/>
                <w:sz w:val="30"/>
                <w:szCs w:val="30"/>
                <w:cs/>
              </w:rPr>
              <w:t>ถนนประชาสโมสร ตำบลในเมือง</w:t>
            </w:r>
          </w:p>
          <w:p w14:paraId="30B32B26" w14:textId="77777777" w:rsidR="004F08F2" w:rsidRPr="0058033D" w:rsidRDefault="004F08F2" w:rsidP="00256D3B">
            <w:pPr>
              <w:pStyle w:val="BodyText2"/>
              <w:ind w:left="270" w:right="72" w:firstLine="0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965F01">
              <w:rPr>
                <w:rFonts w:ascii="Angsana New" w:hAnsi="Angsana New" w:cs="Angsana New"/>
                <w:sz w:val="30"/>
                <w:szCs w:val="30"/>
                <w:cs/>
              </w:rPr>
              <w:t>อำเภอเมืองขอนแก่น จังหวัดขอนแก่น ประเทศไทย</w:t>
            </w:r>
          </w:p>
        </w:tc>
      </w:tr>
      <w:tr w:rsidR="004F08F2" w:rsidRPr="0058033D" w14:paraId="18D5623B" w14:textId="77777777" w:rsidTr="006C7659">
        <w:tc>
          <w:tcPr>
            <w:tcW w:w="2700" w:type="dxa"/>
          </w:tcPr>
          <w:p w14:paraId="469FD3C4" w14:textId="77777777" w:rsidR="004F08F2" w:rsidRPr="0058033D" w:rsidRDefault="004F08F2" w:rsidP="00256D3B">
            <w:pPr>
              <w:pStyle w:val="BodyText2"/>
              <w:tabs>
                <w:tab w:val="left" w:pos="540"/>
              </w:tabs>
              <w:ind w:left="0" w:right="-43" w:firstLine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5F01">
              <w:rPr>
                <w:rFonts w:ascii="Angsana New" w:hAnsi="Angsana New" w:cs="Angsana New"/>
                <w:sz w:val="30"/>
                <w:szCs w:val="30"/>
                <w:cs/>
              </w:rPr>
              <w:t>สาขาสุรินทร์</w:t>
            </w:r>
          </w:p>
        </w:tc>
        <w:tc>
          <w:tcPr>
            <w:tcW w:w="360" w:type="dxa"/>
          </w:tcPr>
          <w:p w14:paraId="7C8BD3AD" w14:textId="77777777" w:rsidR="004F08F2" w:rsidRPr="0058033D" w:rsidRDefault="004F08F2" w:rsidP="00256D3B">
            <w:pPr>
              <w:pStyle w:val="BodyText2"/>
              <w:tabs>
                <w:tab w:val="left" w:pos="432"/>
              </w:tabs>
              <w:ind w:left="-198" w:right="-108" w:firstLine="27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:</w:t>
            </w:r>
          </w:p>
        </w:tc>
        <w:tc>
          <w:tcPr>
            <w:tcW w:w="6192" w:type="dxa"/>
          </w:tcPr>
          <w:p w14:paraId="1B448D02" w14:textId="3E59D72F" w:rsidR="004F08F2" w:rsidRPr="00965F01" w:rsidRDefault="004F08F2" w:rsidP="00256D3B">
            <w:pPr>
              <w:pStyle w:val="BodyText2"/>
              <w:ind w:left="270" w:right="72" w:firstLine="0"/>
              <w:rPr>
                <w:rFonts w:ascii="Angsana New" w:hAnsi="Angsana New" w:cs="Angsana New"/>
                <w:sz w:val="30"/>
                <w:szCs w:val="30"/>
              </w:rPr>
            </w:pPr>
            <w:r w:rsidRPr="00965F0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="00F363C1" w:rsidRPr="00F363C1">
              <w:rPr>
                <w:rFonts w:ascii="Angsana New" w:hAnsi="Angsana New" w:cs="Angsana New"/>
                <w:sz w:val="30"/>
                <w:szCs w:val="30"/>
              </w:rPr>
              <w:t>274</w:t>
            </w:r>
            <w:r w:rsidRPr="00965F0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65F01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หมู่ที่ </w:t>
            </w:r>
            <w:r w:rsidR="00F363C1" w:rsidRPr="00F363C1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965F0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65F01">
              <w:rPr>
                <w:rFonts w:ascii="Angsana New" w:hAnsi="Angsana New" w:cs="Angsana New"/>
                <w:sz w:val="30"/>
                <w:szCs w:val="30"/>
                <w:cs/>
              </w:rPr>
              <w:t xml:space="preserve">ถนนปัทมานนท์ ตำบลแสลงพันธ์ </w:t>
            </w:r>
          </w:p>
          <w:p w14:paraId="2FE254A1" w14:textId="77777777" w:rsidR="004F08F2" w:rsidRPr="00F815BD" w:rsidRDefault="004F08F2" w:rsidP="00256D3B">
            <w:pPr>
              <w:pStyle w:val="BodyText2"/>
              <w:ind w:left="270" w:right="72" w:firstLine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5F01">
              <w:rPr>
                <w:rFonts w:ascii="Angsana New" w:hAnsi="Angsana New" w:cs="Angsana New"/>
                <w:sz w:val="30"/>
                <w:szCs w:val="30"/>
                <w:cs/>
              </w:rPr>
              <w:t>อำเภอเมืองสุรินทร์ จังหวัดสุรินทร์ ประเทศไทย</w:t>
            </w:r>
          </w:p>
        </w:tc>
      </w:tr>
      <w:tr w:rsidR="004F08F2" w:rsidRPr="0058033D" w14:paraId="471396DB" w14:textId="77777777" w:rsidTr="006C7659">
        <w:trPr>
          <w:trHeight w:val="80"/>
        </w:trPr>
        <w:tc>
          <w:tcPr>
            <w:tcW w:w="2700" w:type="dxa"/>
          </w:tcPr>
          <w:p w14:paraId="4D263EAF" w14:textId="77777777" w:rsidR="004F08F2" w:rsidRPr="00D42B3B" w:rsidRDefault="004F08F2" w:rsidP="00256D3B">
            <w:pPr>
              <w:pStyle w:val="BodyText2"/>
              <w:tabs>
                <w:tab w:val="left" w:pos="540"/>
              </w:tabs>
              <w:ind w:left="0" w:right="-43" w:firstLine="0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965F01">
              <w:rPr>
                <w:rFonts w:ascii="Angsana New" w:hAnsi="Angsana New" w:cs="Angsana New"/>
                <w:sz w:val="30"/>
                <w:szCs w:val="30"/>
                <w:cs/>
              </w:rPr>
              <w:t>สาขาวีรวัฒน์โยธิน</w:t>
            </w:r>
          </w:p>
        </w:tc>
        <w:tc>
          <w:tcPr>
            <w:tcW w:w="360" w:type="dxa"/>
          </w:tcPr>
          <w:p w14:paraId="4F3FA3D4" w14:textId="77777777" w:rsidR="004F08F2" w:rsidRPr="00047E0F" w:rsidRDefault="004F08F2" w:rsidP="00256D3B">
            <w:pPr>
              <w:pStyle w:val="BodyText2"/>
              <w:tabs>
                <w:tab w:val="left" w:pos="432"/>
              </w:tabs>
              <w:ind w:left="-198" w:right="-108" w:firstLine="270"/>
              <w:jc w:val="left"/>
              <w:rPr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:</w:t>
            </w:r>
          </w:p>
        </w:tc>
        <w:tc>
          <w:tcPr>
            <w:tcW w:w="6192" w:type="dxa"/>
          </w:tcPr>
          <w:p w14:paraId="577CD734" w14:textId="78AB84E0" w:rsidR="004F08F2" w:rsidRPr="00965F01" w:rsidRDefault="004F08F2" w:rsidP="00256D3B">
            <w:pPr>
              <w:pStyle w:val="BodyText2"/>
              <w:ind w:left="270" w:right="72" w:firstLine="0"/>
              <w:rPr>
                <w:rFonts w:ascii="Angsana New" w:hAnsi="Angsana New" w:cs="Angsana New"/>
                <w:sz w:val="30"/>
                <w:szCs w:val="30"/>
              </w:rPr>
            </w:pPr>
            <w:r w:rsidRPr="00965F0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="00F363C1" w:rsidRPr="00F363C1">
              <w:rPr>
                <w:rFonts w:ascii="Angsana New" w:hAnsi="Angsana New" w:cs="Angsana New"/>
                <w:sz w:val="30"/>
                <w:szCs w:val="30"/>
              </w:rPr>
              <w:t>783</w:t>
            </w:r>
            <w:r w:rsidRPr="00965F0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65F01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หมู่ที่ </w:t>
            </w:r>
            <w:r w:rsidR="00F363C1" w:rsidRPr="00F363C1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Pr="00965F0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65F01">
              <w:rPr>
                <w:rFonts w:ascii="Angsana New" w:hAnsi="Angsana New" w:cs="Angsana New"/>
                <w:sz w:val="30"/>
                <w:szCs w:val="30"/>
                <w:cs/>
              </w:rPr>
              <w:t xml:space="preserve">ถนนสุรินทร์-ปราสาท ตำบลนอกเมือง </w:t>
            </w:r>
          </w:p>
          <w:p w14:paraId="6B58C1E6" w14:textId="77777777" w:rsidR="004F08F2" w:rsidRPr="00D42B3B" w:rsidRDefault="004F08F2" w:rsidP="00256D3B">
            <w:pPr>
              <w:pStyle w:val="BodyText2"/>
              <w:ind w:left="270" w:right="72" w:firstLine="0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965F01">
              <w:rPr>
                <w:rFonts w:ascii="Angsana New" w:hAnsi="Angsana New" w:cs="Angsana New"/>
                <w:sz w:val="30"/>
                <w:szCs w:val="30"/>
                <w:cs/>
              </w:rPr>
              <w:t>อำเภอเมืองสุรินทร์ จังหวัดสุรินทร์ ประเทศไทย</w:t>
            </w:r>
          </w:p>
        </w:tc>
      </w:tr>
      <w:tr w:rsidR="004F08F2" w:rsidRPr="0058033D" w14:paraId="5B6A2D3A" w14:textId="77777777" w:rsidTr="006C7659">
        <w:tc>
          <w:tcPr>
            <w:tcW w:w="2700" w:type="dxa"/>
          </w:tcPr>
          <w:p w14:paraId="558F249A" w14:textId="77777777" w:rsidR="004F08F2" w:rsidRDefault="004F08F2" w:rsidP="00992D48">
            <w:pPr>
              <w:pStyle w:val="BodyText2"/>
              <w:tabs>
                <w:tab w:val="left" w:pos="540"/>
              </w:tabs>
              <w:ind w:left="0" w:right="-43" w:firstLine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5F01">
              <w:rPr>
                <w:rFonts w:ascii="Angsana New" w:hAnsi="Angsana New" w:cs="Angsana New"/>
                <w:sz w:val="30"/>
                <w:szCs w:val="30"/>
                <w:cs/>
              </w:rPr>
              <w:t>สาขาบุรีรัมย์</w:t>
            </w:r>
          </w:p>
        </w:tc>
        <w:tc>
          <w:tcPr>
            <w:tcW w:w="360" w:type="dxa"/>
          </w:tcPr>
          <w:p w14:paraId="6F7C0800" w14:textId="77777777" w:rsidR="004F08F2" w:rsidRPr="0058033D" w:rsidRDefault="004F08F2" w:rsidP="00992D48">
            <w:pPr>
              <w:pStyle w:val="BodyText2"/>
              <w:tabs>
                <w:tab w:val="left" w:pos="252"/>
              </w:tabs>
              <w:ind w:left="-198" w:right="-108" w:firstLine="27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:</w:t>
            </w:r>
          </w:p>
        </w:tc>
        <w:tc>
          <w:tcPr>
            <w:tcW w:w="6192" w:type="dxa"/>
          </w:tcPr>
          <w:p w14:paraId="044BE2F6" w14:textId="16BA435B" w:rsidR="004F08F2" w:rsidRPr="00965F01" w:rsidRDefault="004F08F2" w:rsidP="00992D48">
            <w:pPr>
              <w:pStyle w:val="BodyText2"/>
              <w:ind w:left="270" w:right="72" w:firstLine="0"/>
              <w:rPr>
                <w:rFonts w:ascii="Angsana New" w:hAnsi="Angsana New" w:cs="Angsana New"/>
                <w:sz w:val="30"/>
                <w:szCs w:val="30"/>
              </w:rPr>
            </w:pPr>
            <w:r w:rsidRPr="00965F0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="00F363C1" w:rsidRPr="00F363C1">
              <w:rPr>
                <w:rFonts w:ascii="Angsana New" w:hAnsi="Angsana New" w:cs="Angsana New"/>
                <w:sz w:val="30"/>
                <w:szCs w:val="30"/>
              </w:rPr>
              <w:t>65</w:t>
            </w:r>
            <w:r w:rsidRPr="00965F0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65F01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หมู่ที่ </w:t>
            </w:r>
            <w:r w:rsidR="00F363C1" w:rsidRPr="00F363C1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965F0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65F01">
              <w:rPr>
                <w:rFonts w:ascii="Angsana New" w:hAnsi="Angsana New" w:cs="Angsana New"/>
                <w:sz w:val="30"/>
                <w:szCs w:val="30"/>
                <w:cs/>
              </w:rPr>
              <w:t xml:space="preserve">ถนนบุรีรัมย์-นางรอง ตำบลอิสาณ </w:t>
            </w:r>
          </w:p>
          <w:p w14:paraId="6E4EADB0" w14:textId="77777777" w:rsidR="004F08F2" w:rsidRPr="00BD1021" w:rsidRDefault="004F08F2" w:rsidP="00992D48">
            <w:pPr>
              <w:pStyle w:val="BodyText2"/>
              <w:ind w:left="270" w:right="72" w:firstLine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5F01">
              <w:rPr>
                <w:rFonts w:ascii="Angsana New" w:hAnsi="Angsana New" w:cs="Angsana New"/>
                <w:sz w:val="30"/>
                <w:szCs w:val="30"/>
                <w:cs/>
              </w:rPr>
              <w:t>อำเภอเมืองบุรีรัมย์ จังหวัดบุรีรัมย์ ประเทศไทย</w:t>
            </w:r>
          </w:p>
        </w:tc>
      </w:tr>
      <w:tr w:rsidR="004F08F2" w:rsidRPr="0058033D" w14:paraId="039DBD36" w14:textId="77777777" w:rsidTr="006C7659">
        <w:tc>
          <w:tcPr>
            <w:tcW w:w="2700" w:type="dxa"/>
          </w:tcPr>
          <w:p w14:paraId="1355E051" w14:textId="77777777" w:rsidR="004F08F2" w:rsidRPr="00965F01" w:rsidRDefault="004F08F2" w:rsidP="00992D48">
            <w:pPr>
              <w:pStyle w:val="BodyText2"/>
              <w:tabs>
                <w:tab w:val="left" w:pos="540"/>
              </w:tabs>
              <w:ind w:left="0" w:right="-43" w:firstLine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5F01">
              <w:rPr>
                <w:rFonts w:ascii="Angsana New" w:hAnsi="Angsana New" w:cs="Angsana New"/>
                <w:sz w:val="30"/>
                <w:szCs w:val="30"/>
                <w:cs/>
              </w:rPr>
              <w:t>สาขานางรอง</w:t>
            </w:r>
          </w:p>
        </w:tc>
        <w:tc>
          <w:tcPr>
            <w:tcW w:w="360" w:type="dxa"/>
          </w:tcPr>
          <w:p w14:paraId="608B3986" w14:textId="77777777" w:rsidR="004F08F2" w:rsidRDefault="004F08F2" w:rsidP="00992D48">
            <w:pPr>
              <w:pStyle w:val="BodyText2"/>
              <w:tabs>
                <w:tab w:val="left" w:pos="252"/>
              </w:tabs>
              <w:ind w:left="-198" w:right="-108" w:firstLine="270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:</w:t>
            </w:r>
          </w:p>
        </w:tc>
        <w:tc>
          <w:tcPr>
            <w:tcW w:w="6192" w:type="dxa"/>
          </w:tcPr>
          <w:p w14:paraId="582AA910" w14:textId="60C9B836" w:rsidR="004F08F2" w:rsidRPr="00965F01" w:rsidRDefault="004F08F2" w:rsidP="00992D48">
            <w:pPr>
              <w:pStyle w:val="BodyText2"/>
              <w:ind w:left="270" w:right="72" w:firstLine="0"/>
              <w:rPr>
                <w:rFonts w:ascii="Angsana New" w:hAnsi="Angsana New" w:cs="Angsana New"/>
                <w:sz w:val="30"/>
                <w:szCs w:val="30"/>
              </w:rPr>
            </w:pPr>
            <w:r w:rsidRPr="00965F0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="00F363C1" w:rsidRPr="00F363C1">
              <w:rPr>
                <w:rFonts w:ascii="Angsana New" w:hAnsi="Angsana New" w:cs="Angsana New"/>
                <w:sz w:val="30"/>
                <w:szCs w:val="30"/>
              </w:rPr>
              <w:t>123</w:t>
            </w:r>
            <w:r w:rsidRPr="00965F0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65F01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หมู่ที่ </w:t>
            </w:r>
            <w:r w:rsidR="00F363C1" w:rsidRPr="00F363C1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965F0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65F01">
              <w:rPr>
                <w:rFonts w:ascii="Angsana New" w:hAnsi="Angsana New" w:cs="Angsana New"/>
                <w:sz w:val="30"/>
                <w:szCs w:val="30"/>
                <w:cs/>
              </w:rPr>
              <w:t xml:space="preserve">ถนนโชคชัย-เดชอุดม ตำบลถนนหัก </w:t>
            </w:r>
          </w:p>
          <w:p w14:paraId="77A4AD6A" w14:textId="77777777" w:rsidR="004F08F2" w:rsidRDefault="004F08F2" w:rsidP="00992D48">
            <w:pPr>
              <w:pStyle w:val="BodyText2"/>
              <w:ind w:left="270" w:right="72" w:firstLine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5F01">
              <w:rPr>
                <w:rFonts w:ascii="Angsana New" w:hAnsi="Angsana New" w:cs="Angsana New"/>
                <w:sz w:val="30"/>
                <w:szCs w:val="30"/>
                <w:cs/>
              </w:rPr>
              <w:t>อำเภอนางรอง จังหวัดบุรีรัมย์ ประเทศไทย</w:t>
            </w:r>
          </w:p>
        </w:tc>
      </w:tr>
      <w:tr w:rsidR="004F08F2" w:rsidRPr="0058033D" w14:paraId="068E7600" w14:textId="77777777" w:rsidTr="006C7659">
        <w:tc>
          <w:tcPr>
            <w:tcW w:w="2700" w:type="dxa"/>
          </w:tcPr>
          <w:p w14:paraId="55708447" w14:textId="77777777" w:rsidR="004F08F2" w:rsidRPr="00965F01" w:rsidRDefault="004F08F2" w:rsidP="00992D48">
            <w:pPr>
              <w:pStyle w:val="BodyText2"/>
              <w:tabs>
                <w:tab w:val="left" w:pos="540"/>
              </w:tabs>
              <w:ind w:left="0" w:right="-43" w:firstLine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5F01">
              <w:rPr>
                <w:rFonts w:ascii="Angsana New" w:hAnsi="Angsana New" w:cs="Angsana New"/>
                <w:sz w:val="30"/>
                <w:szCs w:val="30"/>
                <w:cs/>
              </w:rPr>
              <w:t>สาขาภูเก็ต</w:t>
            </w:r>
          </w:p>
        </w:tc>
        <w:tc>
          <w:tcPr>
            <w:tcW w:w="360" w:type="dxa"/>
          </w:tcPr>
          <w:p w14:paraId="588F7274" w14:textId="77777777" w:rsidR="004F08F2" w:rsidRDefault="004F08F2" w:rsidP="00992D48">
            <w:pPr>
              <w:pStyle w:val="BodyText2"/>
              <w:tabs>
                <w:tab w:val="left" w:pos="252"/>
              </w:tabs>
              <w:ind w:left="-198" w:right="-108" w:firstLine="270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:</w:t>
            </w:r>
          </w:p>
        </w:tc>
        <w:tc>
          <w:tcPr>
            <w:tcW w:w="6192" w:type="dxa"/>
          </w:tcPr>
          <w:p w14:paraId="1226C41B" w14:textId="02D3802F" w:rsidR="004F08F2" w:rsidRPr="00965F01" w:rsidRDefault="004F08F2" w:rsidP="00992D48">
            <w:pPr>
              <w:pStyle w:val="BodyText2"/>
              <w:ind w:left="270" w:right="72" w:firstLine="0"/>
              <w:rPr>
                <w:rFonts w:ascii="Angsana New" w:hAnsi="Angsana New" w:cs="Angsana New"/>
                <w:sz w:val="30"/>
                <w:szCs w:val="30"/>
              </w:rPr>
            </w:pPr>
            <w:r w:rsidRPr="00965F0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="00F363C1" w:rsidRPr="00F363C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965F01">
              <w:rPr>
                <w:rFonts w:ascii="Angsana New" w:hAnsi="Angsana New" w:cs="Angsana New"/>
                <w:sz w:val="30"/>
                <w:szCs w:val="30"/>
                <w:cs/>
              </w:rPr>
              <w:t>/</w:t>
            </w:r>
            <w:r w:rsidR="00F363C1" w:rsidRPr="00F363C1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Pr="00965F0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65F01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หมู่ที่ </w:t>
            </w:r>
            <w:r w:rsidR="00F363C1" w:rsidRPr="00F363C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965F0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65F01">
              <w:rPr>
                <w:rFonts w:ascii="Angsana New" w:hAnsi="Angsana New" w:cs="Angsana New"/>
                <w:sz w:val="30"/>
                <w:szCs w:val="30"/>
                <w:cs/>
              </w:rPr>
              <w:t xml:space="preserve">ถนนเทพกระษัตรี ตำบลรัษฎา </w:t>
            </w:r>
          </w:p>
          <w:p w14:paraId="743DEBDD" w14:textId="77777777" w:rsidR="004F08F2" w:rsidRPr="00965F01" w:rsidRDefault="004F08F2" w:rsidP="00992D48">
            <w:pPr>
              <w:pStyle w:val="BodyText2"/>
              <w:ind w:left="270" w:right="72" w:firstLine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5F01">
              <w:rPr>
                <w:rFonts w:ascii="Angsana New" w:hAnsi="Angsana New" w:cs="Angsana New"/>
                <w:sz w:val="30"/>
                <w:szCs w:val="30"/>
                <w:cs/>
              </w:rPr>
              <w:t>อำเภอเมืองภูเก็ต จังหวัดภูเก็ต ประเทศไทย</w:t>
            </w:r>
          </w:p>
        </w:tc>
      </w:tr>
      <w:tr w:rsidR="004F08F2" w:rsidRPr="0058033D" w14:paraId="5A12A273" w14:textId="77777777" w:rsidTr="006C7659">
        <w:tc>
          <w:tcPr>
            <w:tcW w:w="2700" w:type="dxa"/>
          </w:tcPr>
          <w:p w14:paraId="22518317" w14:textId="77777777" w:rsidR="004F08F2" w:rsidRPr="00965F01" w:rsidRDefault="004F08F2" w:rsidP="00992D48">
            <w:pPr>
              <w:pStyle w:val="BodyText2"/>
              <w:tabs>
                <w:tab w:val="left" w:pos="540"/>
              </w:tabs>
              <w:ind w:left="0" w:right="-43" w:firstLine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5F01">
              <w:rPr>
                <w:rFonts w:ascii="Angsana New" w:hAnsi="Angsana New" w:cs="Angsana New"/>
                <w:sz w:val="30"/>
                <w:szCs w:val="30"/>
                <w:cs/>
              </w:rPr>
              <w:t>สาขานาคา</w:t>
            </w:r>
          </w:p>
        </w:tc>
        <w:tc>
          <w:tcPr>
            <w:tcW w:w="360" w:type="dxa"/>
          </w:tcPr>
          <w:p w14:paraId="2C1EDFD3" w14:textId="77777777" w:rsidR="004F08F2" w:rsidRDefault="004F08F2" w:rsidP="00992D48">
            <w:pPr>
              <w:pStyle w:val="BodyText2"/>
              <w:tabs>
                <w:tab w:val="left" w:pos="252"/>
              </w:tabs>
              <w:ind w:left="-198" w:right="-108" w:firstLine="270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:</w:t>
            </w:r>
          </w:p>
        </w:tc>
        <w:tc>
          <w:tcPr>
            <w:tcW w:w="6192" w:type="dxa"/>
          </w:tcPr>
          <w:p w14:paraId="377D6CA8" w14:textId="455C89C4" w:rsidR="004F08F2" w:rsidRPr="00965F01" w:rsidRDefault="004F08F2" w:rsidP="00992D48">
            <w:pPr>
              <w:pStyle w:val="BodyText2"/>
              <w:ind w:left="270" w:right="72" w:firstLine="0"/>
              <w:rPr>
                <w:rFonts w:ascii="Angsana New" w:hAnsi="Angsana New" w:cs="Angsana New"/>
                <w:sz w:val="30"/>
                <w:szCs w:val="30"/>
              </w:rPr>
            </w:pPr>
            <w:r w:rsidRPr="00965F0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="00F363C1" w:rsidRPr="00F363C1">
              <w:rPr>
                <w:rFonts w:ascii="Angsana New" w:hAnsi="Angsana New" w:cs="Angsana New"/>
                <w:sz w:val="30"/>
                <w:szCs w:val="30"/>
              </w:rPr>
              <w:t>36</w:t>
            </w:r>
            <w:r w:rsidRPr="00965F01">
              <w:rPr>
                <w:rFonts w:ascii="Angsana New" w:hAnsi="Angsana New" w:cs="Angsana New"/>
                <w:sz w:val="30"/>
                <w:szCs w:val="30"/>
                <w:cs/>
              </w:rPr>
              <w:t>/</w:t>
            </w:r>
            <w:r w:rsidR="00F363C1" w:rsidRPr="00F363C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965F0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65F01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หมู่ที่ </w:t>
            </w:r>
            <w:r w:rsidR="00F363C1" w:rsidRPr="00F363C1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965F0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65F01">
              <w:rPr>
                <w:rFonts w:ascii="Angsana New" w:hAnsi="Angsana New" w:cs="Angsana New"/>
                <w:sz w:val="30"/>
                <w:szCs w:val="30"/>
                <w:cs/>
              </w:rPr>
              <w:t>ถนนเจ้าฟ้าตะวันตก ตำบลวิชิต</w:t>
            </w:r>
          </w:p>
          <w:p w14:paraId="61BE3C0D" w14:textId="77777777" w:rsidR="004F08F2" w:rsidRPr="00965F01" w:rsidRDefault="004F08F2" w:rsidP="00992D48">
            <w:pPr>
              <w:pStyle w:val="BodyText2"/>
              <w:ind w:left="270" w:right="72" w:firstLine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5F01">
              <w:rPr>
                <w:rFonts w:ascii="Angsana New" w:hAnsi="Angsana New" w:cs="Angsana New"/>
                <w:sz w:val="30"/>
                <w:szCs w:val="30"/>
                <w:cs/>
              </w:rPr>
              <w:t>อำเภอเมืองภูเก็ต จังหวัดภูเก็ต ประเทศไทย</w:t>
            </w:r>
          </w:p>
        </w:tc>
      </w:tr>
      <w:tr w:rsidR="0042593A" w:rsidRPr="0058033D" w14:paraId="2863998E" w14:textId="77777777" w:rsidTr="006C7659">
        <w:tc>
          <w:tcPr>
            <w:tcW w:w="2700" w:type="dxa"/>
          </w:tcPr>
          <w:p w14:paraId="1210C8ED" w14:textId="2C8A0A3D" w:rsidR="0042593A" w:rsidRPr="00965F01" w:rsidRDefault="0042593A" w:rsidP="0042593A">
            <w:pPr>
              <w:pStyle w:val="BodyText2"/>
              <w:tabs>
                <w:tab w:val="left" w:pos="540"/>
              </w:tabs>
              <w:ind w:left="0" w:right="-43" w:firstLine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สาขาเมืองกระบี่</w:t>
            </w:r>
          </w:p>
        </w:tc>
        <w:tc>
          <w:tcPr>
            <w:tcW w:w="360" w:type="dxa"/>
          </w:tcPr>
          <w:p w14:paraId="28F8F8C0" w14:textId="46B7A3D2" w:rsidR="0042593A" w:rsidRDefault="0042593A" w:rsidP="0042593A">
            <w:pPr>
              <w:pStyle w:val="BodyText2"/>
              <w:tabs>
                <w:tab w:val="left" w:pos="252"/>
              </w:tabs>
              <w:ind w:left="-198" w:right="-108" w:firstLine="27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:</w:t>
            </w:r>
          </w:p>
        </w:tc>
        <w:tc>
          <w:tcPr>
            <w:tcW w:w="6192" w:type="dxa"/>
          </w:tcPr>
          <w:p w14:paraId="0E148B14" w14:textId="68E7339E" w:rsidR="0042593A" w:rsidRPr="00F205C4" w:rsidRDefault="0042593A" w:rsidP="0042593A">
            <w:pPr>
              <w:pStyle w:val="BodyText2"/>
              <w:ind w:left="270" w:right="72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เลขที่</w:t>
            </w:r>
            <w:r w:rsidRPr="00F205C4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  <w:r w:rsidR="00F363C1" w:rsidRPr="00F363C1">
              <w:rPr>
                <w:rFonts w:asciiTheme="majorBidi" w:hAnsiTheme="majorBidi" w:cstheme="majorBidi"/>
                <w:sz w:val="30"/>
                <w:szCs w:val="30"/>
              </w:rPr>
              <w:t>328</w:t>
            </w:r>
            <w:r w:rsidRPr="00F205C4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หมู่ </w:t>
            </w:r>
            <w:r w:rsidR="00F363C1" w:rsidRPr="00F363C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F205C4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ถนนเพชรเกษม ตำบลกระบี่น้อย</w:t>
            </w:r>
          </w:p>
          <w:p w14:paraId="726BB09E" w14:textId="4528454C" w:rsidR="0042593A" w:rsidRPr="00965F01" w:rsidRDefault="0042593A" w:rsidP="0042593A">
            <w:pPr>
              <w:pStyle w:val="BodyText2"/>
              <w:ind w:left="270" w:right="72" w:firstLine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อำเภอเมืองกระบี่ จังหวัดกระบี่ 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</w:tr>
      <w:tr w:rsidR="00256D3B" w:rsidRPr="0058033D" w14:paraId="0CC0E450" w14:textId="77777777" w:rsidTr="006C7659">
        <w:tc>
          <w:tcPr>
            <w:tcW w:w="2700" w:type="dxa"/>
          </w:tcPr>
          <w:p w14:paraId="416DA42B" w14:textId="73D01122" w:rsidR="00256D3B" w:rsidRPr="006C7659" w:rsidRDefault="00256D3B" w:rsidP="006C7659">
            <w:pPr>
              <w:pStyle w:val="BodyText2"/>
              <w:tabs>
                <w:tab w:val="left" w:pos="540"/>
              </w:tabs>
              <w:ind w:left="167" w:right="-43" w:hanging="16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76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สาขาภูเก็ต </w:t>
            </w:r>
            <w:r w:rsidRPr="006C765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C7659">
              <w:rPr>
                <w:rFonts w:asciiTheme="majorBidi" w:hAnsiTheme="majorBidi" w:cstheme="majorBidi" w:hint="cs"/>
                <w:sz w:val="30"/>
                <w:szCs w:val="30"/>
                <w:cs/>
              </w:rPr>
              <w:t>ศูนย์บริการรถยนต์ทั่วไปประเภทเร่งด่วน)</w:t>
            </w:r>
          </w:p>
        </w:tc>
        <w:tc>
          <w:tcPr>
            <w:tcW w:w="360" w:type="dxa"/>
          </w:tcPr>
          <w:p w14:paraId="263FE934" w14:textId="571E6DB6" w:rsidR="00256D3B" w:rsidRPr="00F205C4" w:rsidRDefault="00256D3B" w:rsidP="00256D3B">
            <w:pPr>
              <w:pStyle w:val="BodyText2"/>
              <w:tabs>
                <w:tab w:val="left" w:pos="252"/>
              </w:tabs>
              <w:ind w:left="-198" w:right="-108" w:firstLine="27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:</w:t>
            </w:r>
          </w:p>
        </w:tc>
        <w:tc>
          <w:tcPr>
            <w:tcW w:w="6192" w:type="dxa"/>
          </w:tcPr>
          <w:p w14:paraId="2BD7A425" w14:textId="77777777" w:rsidR="00256D3B" w:rsidRPr="00256D3B" w:rsidRDefault="00256D3B" w:rsidP="00256D3B">
            <w:pPr>
              <w:pStyle w:val="BodyText2"/>
              <w:ind w:left="270" w:right="72" w:firstLine="0"/>
              <w:rPr>
                <w:rFonts w:ascii="Angsana New" w:hAnsi="Angsana New" w:cs="Angsana New"/>
                <w:sz w:val="30"/>
                <w:szCs w:val="30"/>
              </w:rPr>
            </w:pPr>
            <w:r w:rsidRPr="00256D3B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256D3B">
              <w:rPr>
                <w:rFonts w:ascii="Angsana New" w:hAnsi="Angsana New" w:cs="Angsana New"/>
                <w:sz w:val="30"/>
                <w:szCs w:val="30"/>
              </w:rPr>
              <w:t xml:space="preserve">41/90 </w:t>
            </w:r>
            <w:r w:rsidRPr="00256D3B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หมู่ที่ </w:t>
            </w:r>
            <w:r w:rsidRPr="00256D3B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256D3B">
              <w:rPr>
                <w:rFonts w:ascii="Angsana New" w:hAnsi="Angsana New" w:cs="Angsana New"/>
                <w:sz w:val="30"/>
                <w:szCs w:val="30"/>
                <w:cs/>
              </w:rPr>
              <w:t xml:space="preserve">ถนนเทพกระษัตรี ตำบลรัษฎา </w:t>
            </w:r>
          </w:p>
          <w:p w14:paraId="7CE232B9" w14:textId="0AC0FB3B" w:rsidR="00256D3B" w:rsidRPr="00F205C4" w:rsidRDefault="00256D3B" w:rsidP="00256D3B">
            <w:pPr>
              <w:pStyle w:val="BodyText2"/>
              <w:ind w:left="270" w:right="72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6D3B">
              <w:rPr>
                <w:rFonts w:ascii="Angsana New" w:hAnsi="Angsana New" w:cs="Angsana New"/>
                <w:sz w:val="30"/>
                <w:szCs w:val="30"/>
                <w:cs/>
              </w:rPr>
              <w:t>อำเภอเมืองภูเก็ต จังหวัดภูเก็ต ประเทศไทย</w:t>
            </w:r>
          </w:p>
        </w:tc>
      </w:tr>
      <w:tr w:rsidR="00256D3B" w:rsidRPr="0058033D" w14:paraId="028FD235" w14:textId="77777777" w:rsidTr="006C7659">
        <w:tc>
          <w:tcPr>
            <w:tcW w:w="2700" w:type="dxa"/>
          </w:tcPr>
          <w:p w14:paraId="4581AA13" w14:textId="47679D95" w:rsidR="00256D3B" w:rsidRPr="00F205C4" w:rsidRDefault="006C7659" w:rsidP="006C7659">
            <w:pPr>
              <w:pStyle w:val="BodyText2"/>
              <w:tabs>
                <w:tab w:val="left" w:pos="540"/>
              </w:tabs>
              <w:ind w:left="167" w:right="-43" w:hanging="16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76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สาขาภูเก็ต </w:t>
            </w:r>
            <w:r w:rsidRPr="006C765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C7659">
              <w:rPr>
                <w:rFonts w:asciiTheme="majorBidi" w:hAnsiTheme="majorBidi" w:cstheme="majorBidi" w:hint="cs"/>
                <w:sz w:val="30"/>
                <w:szCs w:val="30"/>
                <w:cs/>
              </w:rPr>
              <w:t>ศูนย์บริการรถยนต์ทั่วไปประเภทเร่งด่วน)</w:t>
            </w:r>
          </w:p>
        </w:tc>
        <w:tc>
          <w:tcPr>
            <w:tcW w:w="360" w:type="dxa"/>
          </w:tcPr>
          <w:p w14:paraId="1A66684E" w14:textId="2A660E9D" w:rsidR="00256D3B" w:rsidRPr="00F205C4" w:rsidRDefault="006C7659" w:rsidP="00256D3B">
            <w:pPr>
              <w:pStyle w:val="BodyText2"/>
              <w:tabs>
                <w:tab w:val="left" w:pos="252"/>
              </w:tabs>
              <w:ind w:left="-198" w:right="-108" w:firstLine="27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6192" w:type="dxa"/>
          </w:tcPr>
          <w:p w14:paraId="627FF1A6" w14:textId="77777777" w:rsidR="00256D3B" w:rsidRPr="00256D3B" w:rsidRDefault="00256D3B" w:rsidP="00256D3B">
            <w:pPr>
              <w:pStyle w:val="BodyText2"/>
              <w:ind w:left="270" w:right="72" w:firstLine="0"/>
              <w:rPr>
                <w:rFonts w:ascii="Angsana New" w:hAnsi="Angsana New" w:cs="Angsana New"/>
                <w:sz w:val="30"/>
                <w:szCs w:val="30"/>
              </w:rPr>
            </w:pPr>
            <w:r w:rsidRPr="00256D3B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256D3B">
              <w:rPr>
                <w:rFonts w:ascii="Angsana New" w:hAnsi="Angsana New" w:cs="Angsana New"/>
                <w:sz w:val="30"/>
                <w:szCs w:val="30"/>
              </w:rPr>
              <w:t xml:space="preserve">2/3 </w:t>
            </w:r>
            <w:r w:rsidRPr="00256D3B">
              <w:rPr>
                <w:rFonts w:ascii="Angsana New" w:hAnsi="Angsana New" w:cs="Angsana New"/>
                <w:sz w:val="30"/>
                <w:szCs w:val="30"/>
                <w:cs/>
              </w:rPr>
              <w:t>ถนน</w:t>
            </w:r>
            <w:r w:rsidRPr="00256D3B">
              <w:rPr>
                <w:rFonts w:ascii="Angsana New" w:hAnsi="Angsana New" w:cs="Angsana New" w:hint="cs"/>
                <w:sz w:val="30"/>
                <w:szCs w:val="30"/>
                <w:cs/>
              </w:rPr>
              <w:t>ดำรง ตำบลตลาดใหญ่</w:t>
            </w:r>
            <w:r w:rsidRPr="00256D3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  <w:p w14:paraId="65BC4429" w14:textId="61666890" w:rsidR="00256D3B" w:rsidRPr="00256D3B" w:rsidRDefault="00256D3B" w:rsidP="00256D3B">
            <w:pPr>
              <w:pStyle w:val="BodyText2"/>
              <w:ind w:left="270" w:right="72" w:firstLine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56D3B">
              <w:rPr>
                <w:rFonts w:ascii="Angsana New" w:hAnsi="Angsana New" w:cs="Angsana New"/>
                <w:sz w:val="30"/>
                <w:szCs w:val="30"/>
                <w:cs/>
              </w:rPr>
              <w:t>อำเภอเมืองภูเก็ต จังหวัดภูเก็ต ประเทศไทย</w:t>
            </w:r>
          </w:p>
        </w:tc>
      </w:tr>
    </w:tbl>
    <w:p w14:paraId="0D1C02B3" w14:textId="77777777" w:rsidR="000A3018" w:rsidRPr="00256D3B" w:rsidRDefault="000A3018" w:rsidP="00290B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12"/>
          <w:szCs w:val="12"/>
        </w:rPr>
      </w:pPr>
    </w:p>
    <w:p w14:paraId="345AC2EA" w14:textId="411278E7" w:rsidR="00754EAC" w:rsidRDefault="00754EAC" w:rsidP="00BD6B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both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6A276D32" w14:textId="77777777" w:rsidR="00135923" w:rsidRPr="00483087" w:rsidRDefault="00152F09" w:rsidP="001B675A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83087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เกณฑ์การจัดทำงบการเงินระหว่างกาล</w:t>
      </w:r>
    </w:p>
    <w:p w14:paraId="05950DA1" w14:textId="77777777" w:rsidR="00135923" w:rsidRPr="00483087" w:rsidRDefault="00135923" w:rsidP="0086183C">
      <w:pPr>
        <w:pStyle w:val="BodyText"/>
        <w:spacing w:after="0" w:line="240" w:lineRule="auto"/>
        <w:ind w:left="547"/>
        <w:jc w:val="both"/>
        <w:rPr>
          <w:rFonts w:ascii="Angsana New" w:hAnsi="Angsana New" w:cs="Angsana New"/>
          <w:sz w:val="28"/>
          <w:szCs w:val="28"/>
        </w:rPr>
      </w:pPr>
    </w:p>
    <w:p w14:paraId="423893A2" w14:textId="77777777" w:rsidR="00B67453" w:rsidRPr="00760D44" w:rsidRDefault="00B67453" w:rsidP="001B675A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760D44">
        <w:rPr>
          <w:rFonts w:ascii="Angsana New" w:hAnsi="Angsana New" w:cs="Angsana New"/>
          <w:i/>
          <w:iCs/>
          <w:sz w:val="30"/>
          <w:szCs w:val="30"/>
          <w:cs/>
        </w:rPr>
        <w:t>เกณฑ์การถือปฏิบัติ</w:t>
      </w:r>
    </w:p>
    <w:p w14:paraId="0F8485E5" w14:textId="77777777" w:rsidR="00B67453" w:rsidRPr="00483087" w:rsidRDefault="00B67453" w:rsidP="00B67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 w:cs="Angsana New"/>
          <w:sz w:val="30"/>
          <w:szCs w:val="30"/>
        </w:rPr>
      </w:pPr>
    </w:p>
    <w:p w14:paraId="3885D679" w14:textId="623E62CB" w:rsidR="00784CEF" w:rsidRDefault="00D82E09" w:rsidP="00E81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D82E09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F363C1" w:rsidRPr="00F363C1">
        <w:rPr>
          <w:rFonts w:ascii="Angsana New" w:hAnsi="Angsana New" w:cs="Angsana New"/>
          <w:sz w:val="30"/>
          <w:szCs w:val="30"/>
        </w:rPr>
        <w:t>34</w:t>
      </w:r>
      <w:r w:rsidRPr="00D82E09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Pr="004137D6">
        <w:rPr>
          <w:rFonts w:ascii="Angsana New" w:hAnsi="Angsana New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D82E09">
        <w:rPr>
          <w:rFonts w:ascii="Angsana New" w:hAnsi="Angsana New" w:cs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14:paraId="55BF16B1" w14:textId="77777777" w:rsidR="00D82E09" w:rsidRPr="00483087" w:rsidRDefault="00D82E09" w:rsidP="00E81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0181A532" w14:textId="275CA1A7" w:rsidR="004B3E21" w:rsidRDefault="00D82E09" w:rsidP="0092033E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82E09">
        <w:rPr>
          <w:rFonts w:ascii="Angsana New" w:hAnsi="Angsana New"/>
          <w:sz w:val="30"/>
          <w:szCs w:val="30"/>
          <w:cs/>
          <w:lang w:bidi="th-TH"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</w:t>
      </w:r>
      <w:r w:rsidR="0092033E">
        <w:rPr>
          <w:rFonts w:ascii="Angsana New" w:hAnsi="Angsana New"/>
          <w:sz w:val="30"/>
          <w:szCs w:val="30"/>
          <w:cs/>
          <w:lang w:bidi="th-TH"/>
        </w:rPr>
        <w:t>และบริษัทย่อย</w:t>
      </w:r>
      <w:r w:rsidR="00E81602" w:rsidRPr="00483087">
        <w:rPr>
          <w:rFonts w:ascii="Angsana New" w:hAnsi="Angsana New"/>
          <w:sz w:val="30"/>
          <w:szCs w:val="30"/>
          <w:cs/>
          <w:lang w:bidi="th-TH"/>
        </w:rPr>
        <w:t>สำหรับปีสิ้นสุดวันที่</w:t>
      </w:r>
      <w:r w:rsidR="00E81602" w:rsidRPr="00483087">
        <w:rPr>
          <w:rFonts w:ascii="Angsana New" w:hAnsi="Angsana New"/>
          <w:sz w:val="30"/>
          <w:szCs w:val="30"/>
        </w:rPr>
        <w:t xml:space="preserve"> </w:t>
      </w:r>
      <w:r w:rsidR="00F363C1" w:rsidRPr="00F363C1">
        <w:rPr>
          <w:rFonts w:ascii="Angsana New" w:hAnsi="Angsana New"/>
          <w:sz w:val="30"/>
          <w:szCs w:val="30"/>
          <w:lang w:val="en-US"/>
        </w:rPr>
        <w:t>31</w:t>
      </w:r>
      <w:r w:rsidR="008949AA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E81602" w:rsidRPr="00483087">
        <w:rPr>
          <w:rFonts w:ascii="Angsana New" w:hAnsi="Angsana New"/>
          <w:sz w:val="30"/>
          <w:szCs w:val="30"/>
          <w:cs/>
          <w:lang w:bidi="th-TH"/>
        </w:rPr>
        <w:t>ธันวาคม</w:t>
      </w:r>
      <w:r w:rsidR="00E81602" w:rsidRPr="00483087">
        <w:rPr>
          <w:rFonts w:ascii="Angsana New" w:hAnsi="Angsana New"/>
          <w:sz w:val="30"/>
          <w:szCs w:val="30"/>
        </w:rPr>
        <w:t xml:space="preserve"> </w:t>
      </w:r>
      <w:r w:rsidR="00F363C1" w:rsidRPr="00F363C1">
        <w:rPr>
          <w:rFonts w:ascii="Angsana New" w:hAnsi="Angsana New"/>
          <w:sz w:val="30"/>
          <w:szCs w:val="30"/>
          <w:lang w:val="en-US"/>
        </w:rPr>
        <w:t>256</w:t>
      </w:r>
      <w:r w:rsidR="004137D6">
        <w:rPr>
          <w:rFonts w:ascii="Angsana New" w:hAnsi="Angsana New"/>
          <w:sz w:val="30"/>
          <w:szCs w:val="30"/>
          <w:lang w:val="en-US"/>
        </w:rPr>
        <w:t>3</w:t>
      </w:r>
    </w:p>
    <w:p w14:paraId="6E7770E1" w14:textId="7732605F" w:rsidR="00DF4C20" w:rsidRDefault="00DF4C20" w:rsidP="0092033E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1C15FEB" w14:textId="4CBEB863" w:rsidR="004137D6" w:rsidRPr="004137D6" w:rsidRDefault="004137D6" w:rsidP="00413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4137D6">
        <w:rPr>
          <w:rFonts w:ascii="Angsana New" w:hAnsi="Angsana New" w:cs="Angsana New"/>
          <w:sz w:val="30"/>
          <w:szCs w:val="30"/>
          <w:cs/>
          <w:lang w:val="en-GB"/>
        </w:rPr>
        <w:t>กลุ่มบริษัทได้</w:t>
      </w:r>
      <w:r w:rsidRPr="004137D6">
        <w:rPr>
          <w:rFonts w:ascii="Angsana New" w:hAnsi="Angsana New" w:cs="Angsana New" w:hint="cs"/>
          <w:sz w:val="30"/>
          <w:szCs w:val="30"/>
          <w:cs/>
          <w:lang w:val="en-GB"/>
        </w:rPr>
        <w:t>ถือปฏิบัติตามมาตรฐานการรายงานทางการเงินฉบับปรับปรุงเป็นครั้งแรกซึ่งมีผลบังคับใช้ตั้งแต่รอบระยะเวลาบัญชีที่เริ่มในหรือหลังวันที่</w:t>
      </w:r>
      <w:r w:rsidRPr="004137D6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4137D6">
        <w:rPr>
          <w:rFonts w:ascii="Angsana New" w:hAnsi="Angsana New" w:cs="Angsana New"/>
          <w:sz w:val="30"/>
          <w:szCs w:val="30"/>
          <w:lang w:val="en-GB"/>
        </w:rPr>
        <w:t xml:space="preserve">1 </w:t>
      </w:r>
      <w:r w:rsidRPr="004137D6">
        <w:rPr>
          <w:rFonts w:ascii="Angsana New" w:hAnsi="Angsana New" w:cs="Angsana New" w:hint="cs"/>
          <w:sz w:val="30"/>
          <w:szCs w:val="30"/>
          <w:cs/>
          <w:lang w:val="en-GB"/>
        </w:rPr>
        <w:t>มกราคม</w:t>
      </w:r>
      <w:r w:rsidRPr="004137D6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4137D6">
        <w:rPr>
          <w:rFonts w:ascii="Angsana New" w:hAnsi="Angsana New" w:cs="Angsana New"/>
          <w:sz w:val="30"/>
          <w:szCs w:val="30"/>
          <w:lang w:val="en-GB"/>
        </w:rPr>
        <w:t>2564</w:t>
      </w:r>
      <w:r w:rsidRPr="004137D6">
        <w:rPr>
          <w:rFonts w:ascii="Angsana New" w:hAnsi="Angsana New" w:cs="Angsana New"/>
          <w:sz w:val="30"/>
          <w:szCs w:val="30"/>
          <w:cs/>
          <w:lang w:val="en-GB"/>
        </w:rPr>
        <w:t xml:space="preserve"> และไม่ได้</w:t>
      </w:r>
      <w:r w:rsidRPr="004137D6">
        <w:rPr>
          <w:rFonts w:ascii="Angsana New" w:hAnsi="Angsana New" w:cs="Angsana New" w:hint="cs"/>
          <w:sz w:val="30"/>
          <w:szCs w:val="30"/>
          <w:cs/>
          <w:lang w:val="en-GB"/>
        </w:rPr>
        <w:t>นำมาตรฐานการรายงานทางการเงินที่ยังไม่มีผลบังคับใช้มา</w:t>
      </w:r>
      <w:r w:rsidRPr="004137D6">
        <w:rPr>
          <w:rFonts w:ascii="Angsana New" w:hAnsi="Angsana New" w:cs="Angsana New"/>
          <w:sz w:val="30"/>
          <w:szCs w:val="30"/>
          <w:cs/>
          <w:lang w:val="en-GB"/>
        </w:rPr>
        <w:t xml:space="preserve">ถือปฏิบัติก่อนวันที่มีผลบังคับใช้ </w:t>
      </w:r>
      <w:r w:rsidRPr="004137D6">
        <w:rPr>
          <w:rFonts w:ascii="Angsana New" w:hAnsi="Angsana New" w:cs="Angsana New" w:hint="cs"/>
          <w:sz w:val="30"/>
          <w:szCs w:val="30"/>
          <w:cs/>
          <w:lang w:val="en-GB"/>
        </w:rPr>
        <w:t>ทั้งนี้ การถือปฏิบัติดังกล่าว</w:t>
      </w:r>
      <w:r w:rsidRPr="004137D6">
        <w:rPr>
          <w:rFonts w:ascii="Angsana New" w:hAnsi="Angsana New" w:cs="Angsana New"/>
          <w:sz w:val="30"/>
          <w:szCs w:val="30"/>
          <w:cs/>
          <w:lang w:val="en-GB"/>
        </w:rPr>
        <w:t>ไม่มีผลกระทบ</w:t>
      </w:r>
      <w:r w:rsidRPr="004137D6">
        <w:rPr>
          <w:rFonts w:ascii="Angsana New" w:hAnsi="Angsana New" w:cs="Angsana New" w:hint="cs"/>
          <w:sz w:val="30"/>
          <w:szCs w:val="30"/>
          <w:cs/>
          <w:lang w:val="en-GB"/>
        </w:rPr>
        <w:t>อย่างมีสาระสำคัญ</w:t>
      </w:r>
      <w:r w:rsidRPr="004137D6">
        <w:rPr>
          <w:rFonts w:ascii="Angsana New" w:hAnsi="Angsana New" w:cs="Angsana New"/>
          <w:sz w:val="30"/>
          <w:szCs w:val="30"/>
          <w:cs/>
          <w:lang w:val="en-GB"/>
        </w:rPr>
        <w:t>ต่อ</w:t>
      </w:r>
      <w:r>
        <w:rPr>
          <w:rFonts w:ascii="Angsana New" w:hAnsi="Angsana New" w:cs="Angsana New"/>
          <w:sz w:val="30"/>
          <w:szCs w:val="30"/>
          <w:lang w:val="en-GB"/>
        </w:rPr>
        <w:br/>
      </w:r>
      <w:r w:rsidRPr="004137D6">
        <w:rPr>
          <w:rFonts w:ascii="Angsana New" w:hAnsi="Angsana New" w:cs="Angsana New"/>
          <w:sz w:val="30"/>
          <w:szCs w:val="30"/>
          <w:cs/>
          <w:lang w:val="en-GB"/>
        </w:rPr>
        <w:t>งบการเงิน</w:t>
      </w:r>
      <w:r w:rsidRPr="004137D6">
        <w:rPr>
          <w:rFonts w:ascii="Angsana New" w:hAnsi="Angsana New" w:cs="Angsana New"/>
          <w:sz w:val="30"/>
          <w:szCs w:val="30"/>
          <w:lang w:val="en-GB"/>
        </w:rPr>
        <w:t xml:space="preserve"> </w:t>
      </w:r>
    </w:p>
    <w:p w14:paraId="06281265" w14:textId="77777777" w:rsidR="005850A4" w:rsidRDefault="005850A4" w:rsidP="009203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A566304" w14:textId="37584637" w:rsidR="00002BCB" w:rsidRPr="00760D44" w:rsidRDefault="00002BCB" w:rsidP="001B675A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760D44">
        <w:rPr>
          <w:rFonts w:ascii="Angsana New" w:hAnsi="Angsana New" w:cs="Angsana New"/>
          <w:i/>
          <w:iCs/>
          <w:sz w:val="30"/>
          <w:szCs w:val="30"/>
          <w:cs/>
        </w:rPr>
        <w:t>การใช้วิจารณญาณ</w:t>
      </w:r>
      <w:r w:rsidR="004137D6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760D44">
        <w:rPr>
          <w:rFonts w:ascii="Angsana New" w:hAnsi="Angsana New" w:cs="Angsana New"/>
          <w:i/>
          <w:iCs/>
          <w:sz w:val="30"/>
          <w:szCs w:val="30"/>
          <w:cs/>
        </w:rPr>
        <w:t>การประมาณการ</w:t>
      </w:r>
      <w:r w:rsidR="004137D6" w:rsidRPr="004137D6">
        <w:rPr>
          <w:rFonts w:ascii="Angsana New" w:hAnsi="Angsana New" w:cs="Angsana New" w:hint="cs"/>
          <w:i/>
          <w:iCs/>
          <w:sz w:val="30"/>
          <w:szCs w:val="30"/>
          <w:cs/>
        </w:rPr>
        <w:t>และนโยบายการบัญชี</w:t>
      </w:r>
    </w:p>
    <w:p w14:paraId="6F215E60" w14:textId="77777777" w:rsidR="00002BCB" w:rsidRPr="00483087" w:rsidRDefault="00002BCB" w:rsidP="007876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 w:cs="Angsana New"/>
          <w:sz w:val="30"/>
          <w:szCs w:val="30"/>
        </w:rPr>
      </w:pPr>
    </w:p>
    <w:p w14:paraId="09C39C39" w14:textId="01D78C43" w:rsidR="004B3E21" w:rsidRDefault="00001B5F" w:rsidP="004B3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 w:cs="Angsana New"/>
          <w:sz w:val="30"/>
          <w:szCs w:val="30"/>
        </w:rPr>
      </w:pPr>
      <w:r w:rsidRPr="00001B5F">
        <w:rPr>
          <w:rFonts w:ascii="Angsana New" w:hAnsi="Angsana New" w:cs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DA585A">
        <w:rPr>
          <w:rFonts w:ascii="Angsana New" w:hAnsi="Angsana New" w:cs="Angsana New"/>
          <w:sz w:val="30"/>
          <w:szCs w:val="30"/>
        </w:rPr>
        <w:t>31</w:t>
      </w:r>
      <w:r w:rsidRPr="00001B5F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DA585A">
        <w:rPr>
          <w:rFonts w:ascii="Angsana New" w:hAnsi="Angsana New" w:cs="Angsana New"/>
          <w:sz w:val="30"/>
          <w:szCs w:val="30"/>
        </w:rPr>
        <w:t>2563</w:t>
      </w:r>
    </w:p>
    <w:p w14:paraId="45D73E0B" w14:textId="77777777" w:rsidR="00630270" w:rsidRPr="00AD60B5" w:rsidRDefault="00630270" w:rsidP="004B3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 w:cs="Angsana New"/>
          <w:sz w:val="30"/>
          <w:szCs w:val="30"/>
        </w:rPr>
      </w:pPr>
    </w:p>
    <w:p w14:paraId="69ECA11C" w14:textId="77777777" w:rsidR="004137D6" w:rsidRDefault="00413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462EC7F2" w14:textId="508A6FB7" w:rsidR="00717DC6" w:rsidRPr="00717DC6" w:rsidRDefault="00FF03ED" w:rsidP="004137D6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83087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บุคคลหรือกิจการที่เกี่ยวข้องกัน</w:t>
      </w:r>
    </w:p>
    <w:p w14:paraId="15B1F7AD" w14:textId="77777777" w:rsidR="00BF1BD5" w:rsidRPr="002C0570" w:rsidRDefault="00BF1BD5" w:rsidP="00154B9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45"/>
        <w:jc w:val="thaiDistribute"/>
        <w:rPr>
          <w:rFonts w:ascii="Angsana New" w:hAnsi="Angsana New" w:cs="Angsana New"/>
          <w:bCs/>
          <w:sz w:val="28"/>
          <w:szCs w:val="28"/>
        </w:rPr>
      </w:pPr>
    </w:p>
    <w:tbl>
      <w:tblPr>
        <w:tblW w:w="92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7"/>
        <w:gridCol w:w="1125"/>
        <w:gridCol w:w="280"/>
        <w:gridCol w:w="6"/>
        <w:gridCol w:w="1117"/>
        <w:gridCol w:w="6"/>
        <w:gridCol w:w="261"/>
        <w:gridCol w:w="9"/>
        <w:gridCol w:w="1139"/>
        <w:gridCol w:w="243"/>
        <w:gridCol w:w="9"/>
        <w:gridCol w:w="1110"/>
        <w:gridCol w:w="11"/>
      </w:tblGrid>
      <w:tr w:rsidR="003315F0" w:rsidRPr="00483087" w14:paraId="1C3B53C6" w14:textId="77777777" w:rsidTr="003315F0">
        <w:trPr>
          <w:gridAfter w:val="1"/>
          <w:wAfter w:w="6" w:type="pct"/>
        </w:trPr>
        <w:tc>
          <w:tcPr>
            <w:tcW w:w="3485" w:type="pct"/>
            <w:gridSpan w:val="5"/>
          </w:tcPr>
          <w:p w14:paraId="6D6D785E" w14:textId="7A566894" w:rsidR="003315F0" w:rsidRDefault="003315F0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137D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45" w:type="pct"/>
            <w:gridSpan w:val="2"/>
          </w:tcPr>
          <w:p w14:paraId="1BAF982D" w14:textId="77777777" w:rsidR="003315F0" w:rsidRPr="00483087" w:rsidRDefault="003315F0" w:rsidP="00413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4" w:type="pct"/>
            <w:gridSpan w:val="5"/>
          </w:tcPr>
          <w:p w14:paraId="3A6DAAB9" w14:textId="77777777" w:rsidR="003315F0" w:rsidRDefault="003315F0" w:rsidP="00413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0" w:hanging="5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137D6" w:rsidRPr="00483087" w14:paraId="48407137" w14:textId="77777777" w:rsidTr="004137D6">
        <w:trPr>
          <w:gridAfter w:val="1"/>
          <w:wAfter w:w="6" w:type="pct"/>
        </w:trPr>
        <w:tc>
          <w:tcPr>
            <w:tcW w:w="2112" w:type="pct"/>
          </w:tcPr>
          <w:p w14:paraId="312FBDA9" w14:textId="3E14EAD9" w:rsidR="004137D6" w:rsidRPr="00483087" w:rsidRDefault="002C0570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</w:p>
        </w:tc>
        <w:tc>
          <w:tcPr>
            <w:tcW w:w="1373" w:type="pct"/>
            <w:gridSpan w:val="4"/>
          </w:tcPr>
          <w:p w14:paraId="158068C4" w14:textId="25B6E17B" w:rsidR="004137D6" w:rsidRPr="00483087" w:rsidRDefault="004137D6" w:rsidP="00413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gridSpan w:val="2"/>
          </w:tcPr>
          <w:p w14:paraId="7A3FDE33" w14:textId="77777777" w:rsidR="004137D6" w:rsidRPr="00483087" w:rsidRDefault="004137D6" w:rsidP="00413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4" w:type="pct"/>
            <w:gridSpan w:val="5"/>
          </w:tcPr>
          <w:p w14:paraId="5B222709" w14:textId="19D07821" w:rsidR="004137D6" w:rsidRPr="00483087" w:rsidRDefault="004137D6" w:rsidP="00413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0" w:hanging="5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37D6" w:rsidRPr="00483087" w14:paraId="5CD385DA" w14:textId="77777777" w:rsidTr="003315F0">
        <w:trPr>
          <w:gridAfter w:val="1"/>
          <w:wAfter w:w="6" w:type="pct"/>
        </w:trPr>
        <w:tc>
          <w:tcPr>
            <w:tcW w:w="2112" w:type="pct"/>
          </w:tcPr>
          <w:p w14:paraId="7640FB35" w14:textId="4D96DE67" w:rsidR="004137D6" w:rsidRPr="00483087" w:rsidRDefault="002C0570" w:rsidP="00F3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8308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F363C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48308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8308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11" w:type="pct"/>
          </w:tcPr>
          <w:p w14:paraId="35F224A7" w14:textId="50B5D1FC" w:rsidR="004137D6" w:rsidRPr="00483087" w:rsidRDefault="004137D6" w:rsidP="00413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52" w:type="pct"/>
          </w:tcPr>
          <w:p w14:paraId="2574F303" w14:textId="77777777" w:rsidR="004137D6" w:rsidRPr="00483087" w:rsidRDefault="004137D6" w:rsidP="00413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129B737D" w14:textId="7F85BF7E" w:rsidR="004137D6" w:rsidRPr="00483087" w:rsidRDefault="004137D6" w:rsidP="00413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5" w:type="pct"/>
            <w:gridSpan w:val="2"/>
          </w:tcPr>
          <w:p w14:paraId="70AA3B21" w14:textId="77777777" w:rsidR="004137D6" w:rsidRPr="00483087" w:rsidRDefault="004137D6" w:rsidP="00413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  <w:gridSpan w:val="2"/>
          </w:tcPr>
          <w:p w14:paraId="4DAB4E15" w14:textId="6A459F10" w:rsidR="004137D6" w:rsidRPr="00483087" w:rsidRDefault="004137D6" w:rsidP="00413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2" w:type="pct"/>
          </w:tcPr>
          <w:p w14:paraId="3FDF6773" w14:textId="77777777" w:rsidR="004137D6" w:rsidRPr="00483087" w:rsidRDefault="004137D6" w:rsidP="004137D6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8" w:type="pct"/>
            <w:gridSpan w:val="2"/>
          </w:tcPr>
          <w:p w14:paraId="78908F39" w14:textId="4910505D" w:rsidR="004137D6" w:rsidRPr="00483087" w:rsidRDefault="004137D6" w:rsidP="00413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00" w:firstLine="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4137D6" w:rsidRPr="00483087" w14:paraId="2DE519DD" w14:textId="77777777" w:rsidTr="004137D6">
        <w:trPr>
          <w:gridAfter w:val="1"/>
          <w:wAfter w:w="6" w:type="pct"/>
        </w:trPr>
        <w:tc>
          <w:tcPr>
            <w:tcW w:w="2112" w:type="pct"/>
          </w:tcPr>
          <w:p w14:paraId="0632A4F4" w14:textId="77777777" w:rsidR="004137D6" w:rsidRPr="00483087" w:rsidRDefault="004137D6" w:rsidP="00F3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2" w:type="pct"/>
            <w:gridSpan w:val="11"/>
          </w:tcPr>
          <w:p w14:paraId="485CDF08" w14:textId="7DD51772" w:rsidR="004137D6" w:rsidRPr="00483087" w:rsidRDefault="004137D6" w:rsidP="00413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00" w:firstLine="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137D6" w:rsidRPr="00483087" w14:paraId="7B1DD449" w14:textId="77777777" w:rsidTr="003315F0">
        <w:trPr>
          <w:gridAfter w:val="1"/>
          <w:wAfter w:w="6" w:type="pct"/>
        </w:trPr>
        <w:tc>
          <w:tcPr>
            <w:tcW w:w="2112" w:type="pct"/>
          </w:tcPr>
          <w:p w14:paraId="32B58A8D" w14:textId="77777777" w:rsidR="00185E54" w:rsidRPr="00483087" w:rsidRDefault="005513E6" w:rsidP="00F3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1" w:type="pct"/>
          </w:tcPr>
          <w:p w14:paraId="7990FF16" w14:textId="77777777" w:rsidR="00185E54" w:rsidRPr="00483087" w:rsidRDefault="00185E54" w:rsidP="00413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14:paraId="4A96F437" w14:textId="77777777" w:rsidR="00185E54" w:rsidRPr="00483087" w:rsidRDefault="00185E54" w:rsidP="00413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1C23BA53" w14:textId="77777777" w:rsidR="00185E54" w:rsidRPr="00483087" w:rsidRDefault="00185E54" w:rsidP="00413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14:paraId="21AFBB8D" w14:textId="77777777" w:rsidR="00185E54" w:rsidRPr="00483087" w:rsidRDefault="00185E54" w:rsidP="00413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  <w:gridSpan w:val="2"/>
          </w:tcPr>
          <w:p w14:paraId="6DBAC8F1" w14:textId="77777777" w:rsidR="00185E54" w:rsidRPr="00483087" w:rsidRDefault="00185E54" w:rsidP="00413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31BBB2A6" w14:textId="77777777" w:rsidR="00185E54" w:rsidRPr="00483087" w:rsidRDefault="00185E54" w:rsidP="004137D6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8" w:type="pct"/>
            <w:gridSpan w:val="2"/>
          </w:tcPr>
          <w:p w14:paraId="08C14FC4" w14:textId="77777777" w:rsidR="00185E54" w:rsidRPr="00483087" w:rsidRDefault="00185E54" w:rsidP="00413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00" w:firstLine="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80976" w:rsidRPr="00483087" w14:paraId="1A1638AC" w14:textId="77777777" w:rsidTr="003315F0">
        <w:trPr>
          <w:gridAfter w:val="1"/>
          <w:wAfter w:w="6" w:type="pct"/>
        </w:trPr>
        <w:tc>
          <w:tcPr>
            <w:tcW w:w="2112" w:type="pct"/>
          </w:tcPr>
          <w:p w14:paraId="4265FCAA" w14:textId="77777777" w:rsidR="00980976" w:rsidRPr="00483087" w:rsidRDefault="00980976" w:rsidP="00980976">
            <w:pPr>
              <w:ind w:left="-18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จาก</w:t>
            </w: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611" w:type="pct"/>
          </w:tcPr>
          <w:p w14:paraId="5D9AE13E" w14:textId="3AF61BF6" w:rsidR="00980976" w:rsidRPr="00483087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1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2" w:type="pct"/>
          </w:tcPr>
          <w:p w14:paraId="19BFFF69" w14:textId="77777777" w:rsidR="00980976" w:rsidRPr="00483087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75B62A98" w14:textId="2E4D685C" w:rsidR="00980976" w:rsidRPr="00483087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1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  <w:gridSpan w:val="2"/>
          </w:tcPr>
          <w:p w14:paraId="688D060C" w14:textId="77777777" w:rsidR="00980976" w:rsidRPr="00483087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  <w:gridSpan w:val="2"/>
          </w:tcPr>
          <w:p w14:paraId="052DEBE1" w14:textId="7A9BC77F" w:rsidR="00980976" w:rsidRPr="00483087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12,116</w:t>
            </w:r>
          </w:p>
        </w:tc>
        <w:tc>
          <w:tcPr>
            <w:tcW w:w="132" w:type="pct"/>
          </w:tcPr>
          <w:p w14:paraId="4DBED155" w14:textId="77777777" w:rsidR="00980976" w:rsidRPr="00483087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8" w:type="pct"/>
            <w:gridSpan w:val="2"/>
          </w:tcPr>
          <w:p w14:paraId="2C71855E" w14:textId="52E9F2FA" w:rsidR="00980976" w:rsidRPr="00483087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363C1">
              <w:rPr>
                <w:rFonts w:asciiTheme="majorBidi" w:hAnsiTheme="majorBidi" w:cstheme="majorBidi"/>
                <w:sz w:val="30"/>
                <w:szCs w:val="38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8"/>
              </w:rPr>
              <w:t>,</w:t>
            </w:r>
            <w:r w:rsidRPr="00F363C1">
              <w:rPr>
                <w:rFonts w:asciiTheme="majorBidi" w:hAnsiTheme="majorBidi" w:cstheme="majorBidi"/>
                <w:sz w:val="30"/>
                <w:szCs w:val="38"/>
              </w:rPr>
              <w:t>340</w:t>
            </w:r>
          </w:p>
        </w:tc>
      </w:tr>
      <w:tr w:rsidR="00980976" w:rsidRPr="00483087" w14:paraId="52F8D54A" w14:textId="77777777" w:rsidTr="003315F0">
        <w:trPr>
          <w:gridAfter w:val="1"/>
          <w:wAfter w:w="6" w:type="pct"/>
        </w:trPr>
        <w:tc>
          <w:tcPr>
            <w:tcW w:w="2112" w:type="pct"/>
          </w:tcPr>
          <w:p w14:paraId="216881ED" w14:textId="77777777" w:rsidR="00980976" w:rsidRPr="00483087" w:rsidRDefault="00980976" w:rsidP="00980976">
            <w:pPr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รายจ่าย</w:t>
            </w: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611" w:type="pct"/>
          </w:tcPr>
          <w:p w14:paraId="414D2CDA" w14:textId="0E9B7B1F" w:rsidR="00980976" w:rsidRPr="00483087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2" w:type="pct"/>
          </w:tcPr>
          <w:p w14:paraId="48BE732C" w14:textId="77777777" w:rsidR="00980976" w:rsidRPr="00483087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4D553FDE" w14:textId="7D62BF17" w:rsidR="00980976" w:rsidRPr="00483087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  <w:gridSpan w:val="2"/>
          </w:tcPr>
          <w:p w14:paraId="5A7FFC2B" w14:textId="77777777" w:rsidR="00980976" w:rsidRPr="00483087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  <w:gridSpan w:val="2"/>
          </w:tcPr>
          <w:p w14:paraId="7AF9D343" w14:textId="7B749E1A" w:rsidR="00980976" w:rsidRPr="00483087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243</w:t>
            </w:r>
          </w:p>
        </w:tc>
        <w:tc>
          <w:tcPr>
            <w:tcW w:w="132" w:type="pct"/>
          </w:tcPr>
          <w:p w14:paraId="5D2AA2C8" w14:textId="77777777" w:rsidR="00980976" w:rsidRPr="00483087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8" w:type="pct"/>
            <w:gridSpan w:val="2"/>
          </w:tcPr>
          <w:p w14:paraId="47B3ACCB" w14:textId="574C6D09" w:rsidR="00980976" w:rsidRPr="00483087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Theme="majorBidi" w:hAnsiTheme="majorBidi" w:cstheme="majorBidi"/>
                <w:sz w:val="30"/>
                <w:szCs w:val="30"/>
              </w:rPr>
              <w:t>243</w:t>
            </w:r>
          </w:p>
        </w:tc>
      </w:tr>
      <w:tr w:rsidR="00C47E8F" w:rsidRPr="00483087" w14:paraId="39C89F17" w14:textId="77777777" w:rsidTr="003315F0">
        <w:trPr>
          <w:gridAfter w:val="1"/>
          <w:wAfter w:w="6" w:type="pct"/>
        </w:trPr>
        <w:tc>
          <w:tcPr>
            <w:tcW w:w="2112" w:type="pct"/>
          </w:tcPr>
          <w:p w14:paraId="787EF591" w14:textId="7791A9F2" w:rsidR="00C47E8F" w:rsidRDefault="00C47E8F" w:rsidP="00C47E8F">
            <w:pPr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7E8F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11" w:type="pct"/>
          </w:tcPr>
          <w:p w14:paraId="399FAFF7" w14:textId="42B89787" w:rsidR="00C47E8F" w:rsidRDefault="00C47E8F" w:rsidP="00C4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2" w:type="pct"/>
          </w:tcPr>
          <w:p w14:paraId="3E2E6CF9" w14:textId="77777777" w:rsidR="00C47E8F" w:rsidRPr="00483087" w:rsidRDefault="00C47E8F" w:rsidP="00C4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161768EC" w14:textId="3E99F4FA" w:rsidR="00C47E8F" w:rsidRDefault="00C47E8F" w:rsidP="00C4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  <w:gridSpan w:val="2"/>
          </w:tcPr>
          <w:p w14:paraId="1B20DEC2" w14:textId="77777777" w:rsidR="00C47E8F" w:rsidRPr="00483087" w:rsidRDefault="00C47E8F" w:rsidP="00C4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  <w:gridSpan w:val="2"/>
          </w:tcPr>
          <w:p w14:paraId="570E74B8" w14:textId="63CEB8E3" w:rsidR="00C47E8F" w:rsidRDefault="00C47E8F" w:rsidP="00C4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</w:t>
            </w:r>
          </w:p>
        </w:tc>
        <w:tc>
          <w:tcPr>
            <w:tcW w:w="132" w:type="pct"/>
          </w:tcPr>
          <w:p w14:paraId="60A0922E" w14:textId="77777777" w:rsidR="00C47E8F" w:rsidRPr="00483087" w:rsidRDefault="00C47E8F" w:rsidP="00C4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8" w:type="pct"/>
            <w:gridSpan w:val="2"/>
          </w:tcPr>
          <w:p w14:paraId="0B14D8AA" w14:textId="5563CA2D" w:rsidR="00C47E8F" w:rsidRPr="00F363C1" w:rsidRDefault="00C47E8F" w:rsidP="00C4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0"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C47E8F" w:rsidRPr="002C0570" w14:paraId="2349DBD3" w14:textId="77777777" w:rsidTr="003315F0">
        <w:trPr>
          <w:gridAfter w:val="1"/>
          <w:wAfter w:w="6" w:type="pct"/>
        </w:trPr>
        <w:tc>
          <w:tcPr>
            <w:tcW w:w="2112" w:type="pct"/>
          </w:tcPr>
          <w:p w14:paraId="2F1B6727" w14:textId="77777777" w:rsidR="00C47E8F" w:rsidRPr="002C0570" w:rsidRDefault="00C47E8F" w:rsidP="00C47E8F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11" w:type="pct"/>
          </w:tcPr>
          <w:p w14:paraId="495112E4" w14:textId="77777777" w:rsidR="00C47E8F" w:rsidRPr="002C0570" w:rsidRDefault="00C47E8F" w:rsidP="00C4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" w:type="pct"/>
          </w:tcPr>
          <w:p w14:paraId="464E98DB" w14:textId="77777777" w:rsidR="00C47E8F" w:rsidRPr="002C0570" w:rsidRDefault="00C47E8F" w:rsidP="00C4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10" w:type="pct"/>
            <w:gridSpan w:val="2"/>
          </w:tcPr>
          <w:p w14:paraId="504AF634" w14:textId="77777777" w:rsidR="00C47E8F" w:rsidRPr="002C0570" w:rsidRDefault="00C47E8F" w:rsidP="00C4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" w:type="pct"/>
            <w:gridSpan w:val="2"/>
          </w:tcPr>
          <w:p w14:paraId="66D41144" w14:textId="77777777" w:rsidR="00C47E8F" w:rsidRPr="002C0570" w:rsidRDefault="00C47E8F" w:rsidP="00C4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4" w:type="pct"/>
            <w:gridSpan w:val="2"/>
          </w:tcPr>
          <w:p w14:paraId="70A73883" w14:textId="77777777" w:rsidR="00C47E8F" w:rsidRPr="002C0570" w:rsidRDefault="00C47E8F" w:rsidP="00C4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2" w:type="pct"/>
          </w:tcPr>
          <w:p w14:paraId="5A2FFF7C" w14:textId="77777777" w:rsidR="00C47E8F" w:rsidRPr="002C0570" w:rsidRDefault="00C47E8F" w:rsidP="00C4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08" w:type="pct"/>
            <w:gridSpan w:val="2"/>
          </w:tcPr>
          <w:p w14:paraId="7E6928A9" w14:textId="77777777" w:rsidR="00C47E8F" w:rsidRPr="002C0570" w:rsidRDefault="00C47E8F" w:rsidP="00C4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47E8F" w:rsidRPr="00483087" w14:paraId="13319768" w14:textId="77777777" w:rsidTr="003315F0">
        <w:trPr>
          <w:gridAfter w:val="1"/>
          <w:wAfter w:w="6" w:type="pct"/>
        </w:trPr>
        <w:tc>
          <w:tcPr>
            <w:tcW w:w="2112" w:type="pct"/>
          </w:tcPr>
          <w:p w14:paraId="6382EE04" w14:textId="77777777" w:rsidR="00C47E8F" w:rsidRPr="00483087" w:rsidRDefault="00C47E8F" w:rsidP="00C47E8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30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11" w:type="pct"/>
          </w:tcPr>
          <w:p w14:paraId="30F1EA6B" w14:textId="77777777" w:rsidR="00C47E8F" w:rsidRPr="00483087" w:rsidRDefault="00C47E8F" w:rsidP="00C4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14:paraId="4BBAD1FA" w14:textId="77777777" w:rsidR="00C47E8F" w:rsidRPr="00483087" w:rsidRDefault="00C47E8F" w:rsidP="00C4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59164C1F" w14:textId="77777777" w:rsidR="00C47E8F" w:rsidRPr="00483087" w:rsidRDefault="00C47E8F" w:rsidP="00C4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14:paraId="4773151B" w14:textId="77777777" w:rsidR="00C47E8F" w:rsidRPr="00483087" w:rsidRDefault="00C47E8F" w:rsidP="00C4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  <w:gridSpan w:val="2"/>
          </w:tcPr>
          <w:p w14:paraId="24FD9077" w14:textId="77777777" w:rsidR="00C47E8F" w:rsidRPr="00483087" w:rsidRDefault="00C47E8F" w:rsidP="00C4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2E9BEF09" w14:textId="77777777" w:rsidR="00C47E8F" w:rsidRPr="00483087" w:rsidRDefault="00C47E8F" w:rsidP="00C4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8" w:type="pct"/>
            <w:gridSpan w:val="2"/>
          </w:tcPr>
          <w:p w14:paraId="2F2E02E3" w14:textId="77777777" w:rsidR="00C47E8F" w:rsidRPr="00483087" w:rsidRDefault="00C47E8F" w:rsidP="00C4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47E8F" w:rsidRPr="00483087" w14:paraId="30B80181" w14:textId="77777777" w:rsidTr="003315F0">
        <w:trPr>
          <w:gridAfter w:val="1"/>
          <w:wAfter w:w="6" w:type="pct"/>
        </w:trPr>
        <w:tc>
          <w:tcPr>
            <w:tcW w:w="2112" w:type="pct"/>
          </w:tcPr>
          <w:p w14:paraId="29291CAB" w14:textId="77777777" w:rsidR="00C47E8F" w:rsidRPr="00483087" w:rsidRDefault="00C47E8F" w:rsidP="00C47E8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11" w:type="pct"/>
          </w:tcPr>
          <w:p w14:paraId="293D9A59" w14:textId="77777777" w:rsidR="00C47E8F" w:rsidRPr="00483087" w:rsidRDefault="00C47E8F" w:rsidP="00C4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2" w:type="pct"/>
          </w:tcPr>
          <w:p w14:paraId="3B571416" w14:textId="77777777" w:rsidR="00C47E8F" w:rsidRPr="00483087" w:rsidRDefault="00C47E8F" w:rsidP="00C4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0" w:type="pct"/>
            <w:gridSpan w:val="2"/>
          </w:tcPr>
          <w:p w14:paraId="16AA5BF9" w14:textId="77777777" w:rsidR="00C47E8F" w:rsidRPr="00483087" w:rsidRDefault="00C47E8F" w:rsidP="00C4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  <w:gridSpan w:val="2"/>
          </w:tcPr>
          <w:p w14:paraId="209719FA" w14:textId="77777777" w:rsidR="00C47E8F" w:rsidRPr="00483087" w:rsidRDefault="00C47E8F" w:rsidP="00C4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4" w:type="pct"/>
            <w:gridSpan w:val="2"/>
          </w:tcPr>
          <w:p w14:paraId="5FCC6056" w14:textId="77777777" w:rsidR="00C47E8F" w:rsidRPr="00483087" w:rsidRDefault="00C47E8F" w:rsidP="00C4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3E98BF40" w14:textId="77777777" w:rsidR="00C47E8F" w:rsidRPr="00483087" w:rsidRDefault="00C47E8F" w:rsidP="00C4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8" w:type="pct"/>
            <w:gridSpan w:val="2"/>
          </w:tcPr>
          <w:p w14:paraId="04EDC555" w14:textId="77777777" w:rsidR="00C47E8F" w:rsidRPr="00483087" w:rsidRDefault="00C47E8F" w:rsidP="00C4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47E8F" w:rsidRPr="00483087" w14:paraId="5D46766E" w14:textId="77777777" w:rsidTr="003315F0">
        <w:tc>
          <w:tcPr>
            <w:tcW w:w="2112" w:type="pct"/>
          </w:tcPr>
          <w:p w14:paraId="1E1E9179" w14:textId="77777777" w:rsidR="00C47E8F" w:rsidRPr="003A38BE" w:rsidRDefault="00C47E8F" w:rsidP="00C4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38BE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11" w:type="pct"/>
          </w:tcPr>
          <w:p w14:paraId="15BFA01B" w14:textId="45516686" w:rsidR="00C47E8F" w:rsidRPr="00483087" w:rsidRDefault="003A38BE" w:rsidP="00C4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sz w:val="30"/>
                <w:szCs w:val="30"/>
              </w:rPr>
              <w:t>320</w:t>
            </w:r>
          </w:p>
        </w:tc>
        <w:tc>
          <w:tcPr>
            <w:tcW w:w="155" w:type="pct"/>
            <w:gridSpan w:val="2"/>
          </w:tcPr>
          <w:p w14:paraId="736DFAC8" w14:textId="77777777" w:rsidR="00C47E8F" w:rsidRPr="00483087" w:rsidRDefault="00C47E8F" w:rsidP="00C4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0" w:type="pct"/>
            <w:gridSpan w:val="2"/>
          </w:tcPr>
          <w:p w14:paraId="5D3AB5BA" w14:textId="3B56437D" w:rsidR="00C47E8F" w:rsidRPr="00483087" w:rsidRDefault="00C47E8F" w:rsidP="00C4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sz w:val="30"/>
                <w:szCs w:val="30"/>
              </w:rPr>
              <w:t>320</w:t>
            </w:r>
          </w:p>
        </w:tc>
        <w:tc>
          <w:tcPr>
            <w:tcW w:w="147" w:type="pct"/>
            <w:gridSpan w:val="2"/>
          </w:tcPr>
          <w:p w14:paraId="305A9024" w14:textId="77777777" w:rsidR="00C47E8F" w:rsidRPr="00483087" w:rsidRDefault="00C47E8F" w:rsidP="00C4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1D587A50" w14:textId="5ED70CB4" w:rsidR="00C47E8F" w:rsidRPr="00483087" w:rsidRDefault="003A38BE" w:rsidP="00C4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sz w:val="30"/>
                <w:szCs w:val="30"/>
              </w:rPr>
              <w:t>320</w:t>
            </w:r>
          </w:p>
        </w:tc>
        <w:tc>
          <w:tcPr>
            <w:tcW w:w="137" w:type="pct"/>
            <w:gridSpan w:val="2"/>
          </w:tcPr>
          <w:p w14:paraId="6659229B" w14:textId="77777777" w:rsidR="00C47E8F" w:rsidRPr="00483087" w:rsidRDefault="00C47E8F" w:rsidP="00C4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9" w:type="pct"/>
            <w:gridSpan w:val="2"/>
          </w:tcPr>
          <w:p w14:paraId="04918275" w14:textId="55B91AAB" w:rsidR="00C47E8F" w:rsidRPr="00483087" w:rsidRDefault="00C47E8F" w:rsidP="00C4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sz w:val="30"/>
                <w:szCs w:val="30"/>
              </w:rPr>
              <w:t>320</w:t>
            </w:r>
          </w:p>
        </w:tc>
      </w:tr>
      <w:tr w:rsidR="00C47E8F" w:rsidRPr="00483087" w14:paraId="5649FB8A" w14:textId="77777777" w:rsidTr="003315F0">
        <w:tc>
          <w:tcPr>
            <w:tcW w:w="2112" w:type="pct"/>
          </w:tcPr>
          <w:p w14:paraId="733A2F14" w14:textId="77777777" w:rsidR="00C47E8F" w:rsidRPr="00980976" w:rsidRDefault="00C47E8F" w:rsidP="00C4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0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A27F69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11" w:type="pct"/>
          </w:tcPr>
          <w:p w14:paraId="1A2CF94B" w14:textId="65EC8CD4" w:rsidR="00C47E8F" w:rsidRPr="007662F4" w:rsidRDefault="00A27F69" w:rsidP="00C4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</w:t>
            </w:r>
          </w:p>
        </w:tc>
        <w:tc>
          <w:tcPr>
            <w:tcW w:w="155" w:type="pct"/>
            <w:gridSpan w:val="2"/>
          </w:tcPr>
          <w:p w14:paraId="4A6482CB" w14:textId="77777777" w:rsidR="00C47E8F" w:rsidRPr="00483087" w:rsidRDefault="00C47E8F" w:rsidP="00C4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0" w:type="pct"/>
            <w:gridSpan w:val="2"/>
          </w:tcPr>
          <w:p w14:paraId="0CFA89B4" w14:textId="669D5EEA" w:rsidR="00C47E8F" w:rsidRPr="00483087" w:rsidRDefault="00C47E8F" w:rsidP="00C4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</w:p>
        </w:tc>
        <w:tc>
          <w:tcPr>
            <w:tcW w:w="147" w:type="pct"/>
            <w:gridSpan w:val="2"/>
          </w:tcPr>
          <w:p w14:paraId="02817DB6" w14:textId="77777777" w:rsidR="00C47E8F" w:rsidRPr="00483087" w:rsidRDefault="00C47E8F" w:rsidP="00C4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3CC04EE3" w14:textId="41E9098C" w:rsidR="00C47E8F" w:rsidRPr="00483087" w:rsidRDefault="00A27F69" w:rsidP="00C4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</w:t>
            </w:r>
          </w:p>
        </w:tc>
        <w:tc>
          <w:tcPr>
            <w:tcW w:w="137" w:type="pct"/>
            <w:gridSpan w:val="2"/>
          </w:tcPr>
          <w:p w14:paraId="389F34E8" w14:textId="77777777" w:rsidR="00C47E8F" w:rsidRPr="00483087" w:rsidRDefault="00C47E8F" w:rsidP="00C4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9" w:type="pct"/>
            <w:gridSpan w:val="2"/>
          </w:tcPr>
          <w:p w14:paraId="4EBD7BFA" w14:textId="0EA2A043" w:rsidR="00C47E8F" w:rsidRPr="00483087" w:rsidRDefault="00C47E8F" w:rsidP="00C4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</w:p>
        </w:tc>
      </w:tr>
      <w:tr w:rsidR="00C47E8F" w:rsidRPr="00483087" w14:paraId="5E00145B" w14:textId="77777777" w:rsidTr="003315F0">
        <w:tc>
          <w:tcPr>
            <w:tcW w:w="2112" w:type="pct"/>
          </w:tcPr>
          <w:p w14:paraId="6F43AF2D" w14:textId="77777777" w:rsidR="00C47E8F" w:rsidRPr="00483087" w:rsidRDefault="00C47E8F" w:rsidP="00C4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14:paraId="12A44D95" w14:textId="32EA4C0C" w:rsidR="00C47E8F" w:rsidRPr="00B878AB" w:rsidRDefault="00A27F69" w:rsidP="00C4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1,360</w:t>
            </w:r>
          </w:p>
        </w:tc>
        <w:tc>
          <w:tcPr>
            <w:tcW w:w="155" w:type="pct"/>
            <w:gridSpan w:val="2"/>
          </w:tcPr>
          <w:p w14:paraId="444106E6" w14:textId="77777777" w:rsidR="00C47E8F" w:rsidRPr="00B878AB" w:rsidRDefault="00C47E8F" w:rsidP="00C4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DB2811F" w14:textId="7D9EBFF6" w:rsidR="00C47E8F" w:rsidRPr="00B878AB" w:rsidRDefault="00C47E8F" w:rsidP="00C4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B878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351</w:t>
            </w:r>
          </w:p>
        </w:tc>
        <w:tc>
          <w:tcPr>
            <w:tcW w:w="147" w:type="pct"/>
            <w:gridSpan w:val="2"/>
          </w:tcPr>
          <w:p w14:paraId="14103464" w14:textId="77777777" w:rsidR="00C47E8F" w:rsidRPr="00B878AB" w:rsidRDefault="00C47E8F" w:rsidP="00C4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4CB6A7A9" w14:textId="7295B0D2" w:rsidR="00C47E8F" w:rsidRPr="00B878AB" w:rsidRDefault="00A27F69" w:rsidP="00C4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1,360</w:t>
            </w:r>
          </w:p>
        </w:tc>
        <w:tc>
          <w:tcPr>
            <w:tcW w:w="137" w:type="pct"/>
            <w:gridSpan w:val="2"/>
          </w:tcPr>
          <w:p w14:paraId="164AD53D" w14:textId="77777777" w:rsidR="00C47E8F" w:rsidRPr="00483087" w:rsidRDefault="00C47E8F" w:rsidP="00C4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FE34CA4" w14:textId="4012EF2F" w:rsidR="00C47E8F" w:rsidRPr="00483087" w:rsidRDefault="00C47E8F" w:rsidP="00C4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B878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351</w:t>
            </w:r>
          </w:p>
        </w:tc>
      </w:tr>
    </w:tbl>
    <w:p w14:paraId="0F39C696" w14:textId="469A918B" w:rsidR="00397A68" w:rsidRPr="002C0570" w:rsidRDefault="00397A68" w:rsidP="002C057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45"/>
        <w:jc w:val="thaiDistribute"/>
        <w:rPr>
          <w:rFonts w:ascii="Angsana New" w:hAnsi="Angsana New" w:cs="Angsana New"/>
          <w:bCs/>
          <w:sz w:val="28"/>
          <w:szCs w:val="28"/>
          <w:cs/>
        </w:rPr>
      </w:pPr>
    </w:p>
    <w:p w14:paraId="2CCD54ED" w14:textId="41C1915E" w:rsidR="00476CDB" w:rsidRDefault="00536D61" w:rsidP="00AD0442">
      <w:pPr>
        <w:pStyle w:val="block"/>
        <w:spacing w:after="0"/>
        <w:ind w:left="540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483087">
        <w:rPr>
          <w:rFonts w:ascii="Angsana New" w:hAnsi="Angsana New"/>
          <w:sz w:val="30"/>
          <w:szCs w:val="30"/>
          <w:cs/>
          <w:lang w:val="en-US" w:bidi="th-TH"/>
        </w:rPr>
        <w:t xml:space="preserve">ยอดคงเหลือกับกิจการที่เกี่ยวข้องกัน ณ วันที่ </w:t>
      </w:r>
      <w:r w:rsidR="00F363C1" w:rsidRPr="00F363C1">
        <w:rPr>
          <w:rFonts w:ascii="Angsana New" w:hAnsi="Angsana New"/>
          <w:sz w:val="30"/>
          <w:szCs w:val="30"/>
          <w:lang w:val="en-US" w:bidi="th-TH"/>
        </w:rPr>
        <w:t>31</w:t>
      </w:r>
      <w:r w:rsidRPr="00483087">
        <w:rPr>
          <w:rFonts w:ascii="Angsana New" w:hAnsi="Angsana New"/>
          <w:sz w:val="30"/>
          <w:szCs w:val="30"/>
          <w:cs/>
          <w:lang w:val="en-US" w:bidi="th-TH"/>
        </w:rPr>
        <w:t xml:space="preserve"> มีนาคม </w:t>
      </w:r>
      <w:r w:rsidR="00F363C1" w:rsidRPr="00F363C1">
        <w:rPr>
          <w:rFonts w:ascii="Angsana New" w:hAnsi="Angsana New"/>
          <w:sz w:val="30"/>
          <w:szCs w:val="30"/>
          <w:lang w:val="en-US" w:bidi="th-TH"/>
        </w:rPr>
        <w:t>256</w:t>
      </w:r>
      <w:r w:rsidR="00DA585A">
        <w:rPr>
          <w:rFonts w:ascii="Angsana New" w:hAnsi="Angsana New"/>
          <w:sz w:val="30"/>
          <w:szCs w:val="30"/>
          <w:lang w:val="en-US" w:bidi="th-TH"/>
        </w:rPr>
        <w:t>4</w:t>
      </w:r>
      <w:r w:rsidR="00DE4575" w:rsidRPr="00483087">
        <w:rPr>
          <w:rFonts w:ascii="Angsana New" w:hAnsi="Angsana New"/>
          <w:sz w:val="30"/>
          <w:szCs w:val="30"/>
          <w:cs/>
          <w:lang w:val="en-US" w:bidi="th-TH"/>
        </w:rPr>
        <w:t xml:space="preserve"> และ </w:t>
      </w:r>
      <w:r w:rsidR="00F363C1" w:rsidRPr="00F363C1">
        <w:rPr>
          <w:rFonts w:ascii="Angsana New" w:hAnsi="Angsana New"/>
          <w:sz w:val="30"/>
          <w:szCs w:val="30"/>
          <w:lang w:val="en-US" w:bidi="th-TH"/>
        </w:rPr>
        <w:t>31</w:t>
      </w:r>
      <w:r w:rsidRPr="00483087">
        <w:rPr>
          <w:rFonts w:ascii="Angsana New" w:hAnsi="Angsana New"/>
          <w:sz w:val="30"/>
          <w:szCs w:val="30"/>
          <w:cs/>
          <w:lang w:val="en-US" w:bidi="th-TH"/>
        </w:rPr>
        <w:t xml:space="preserve"> ธันวาคม </w:t>
      </w:r>
      <w:r w:rsidR="00F363C1" w:rsidRPr="00F363C1">
        <w:rPr>
          <w:rFonts w:ascii="Angsana New" w:hAnsi="Angsana New"/>
          <w:sz w:val="30"/>
          <w:szCs w:val="30"/>
          <w:lang w:val="en-US" w:bidi="th-TH"/>
        </w:rPr>
        <w:t>256</w:t>
      </w:r>
      <w:r w:rsidR="00DA585A">
        <w:rPr>
          <w:rFonts w:ascii="Angsana New" w:hAnsi="Angsana New"/>
          <w:sz w:val="30"/>
          <w:szCs w:val="30"/>
          <w:lang w:val="en-US" w:bidi="th-TH"/>
        </w:rPr>
        <w:t>3</w:t>
      </w:r>
      <w:r w:rsidRPr="00483087">
        <w:rPr>
          <w:rFonts w:ascii="Angsana New" w:hAnsi="Angsana New"/>
          <w:sz w:val="30"/>
          <w:szCs w:val="30"/>
          <w:cs/>
          <w:lang w:val="en-US" w:bidi="th-TH"/>
        </w:rPr>
        <w:t xml:space="preserve"> มีดังนี้</w:t>
      </w:r>
    </w:p>
    <w:p w14:paraId="5C3FC04B" w14:textId="46795D97" w:rsidR="00DE4575" w:rsidRPr="002C0570" w:rsidRDefault="00DE4575" w:rsidP="002C057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45"/>
        <w:jc w:val="thaiDistribute"/>
        <w:rPr>
          <w:rFonts w:ascii="Angsana New" w:hAnsi="Angsana New" w:cs="Angsana New"/>
          <w:bCs/>
          <w:sz w:val="28"/>
          <w:szCs w:val="28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085"/>
        <w:gridCol w:w="275"/>
        <w:gridCol w:w="1148"/>
        <w:gridCol w:w="237"/>
        <w:gridCol w:w="1126"/>
      </w:tblGrid>
      <w:tr w:rsidR="00DA40F2" w:rsidRPr="00F205C4" w14:paraId="5A3AA90F" w14:textId="77777777" w:rsidTr="002C0570">
        <w:trPr>
          <w:tblHeader/>
        </w:trPr>
        <w:tc>
          <w:tcPr>
            <w:tcW w:w="2108" w:type="pct"/>
          </w:tcPr>
          <w:p w14:paraId="28920FA0" w14:textId="77777777" w:rsidR="00DA40F2" w:rsidRPr="00DA40F2" w:rsidRDefault="00DA40F2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5" w:type="pct"/>
            <w:gridSpan w:val="3"/>
          </w:tcPr>
          <w:p w14:paraId="066E47F1" w14:textId="77777777" w:rsidR="00DA40F2" w:rsidRPr="00DA40F2" w:rsidRDefault="00DA40F2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4FCAA1B8" w14:textId="77777777" w:rsidR="00DA40F2" w:rsidRPr="00DA40F2" w:rsidRDefault="00DA40F2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pct"/>
            <w:gridSpan w:val="3"/>
          </w:tcPr>
          <w:p w14:paraId="2BAB0063" w14:textId="77777777" w:rsidR="00DA40F2" w:rsidRPr="00DA40F2" w:rsidRDefault="00DA40F2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40F2" w:rsidRPr="00F205C4" w14:paraId="6D4E905C" w14:textId="77777777" w:rsidTr="002C0570">
        <w:trPr>
          <w:tblHeader/>
        </w:trPr>
        <w:tc>
          <w:tcPr>
            <w:tcW w:w="2108" w:type="pct"/>
          </w:tcPr>
          <w:p w14:paraId="1D10CA5D" w14:textId="77777777" w:rsidR="00DA40F2" w:rsidRPr="00DA40F2" w:rsidRDefault="00DA40F2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</w:tcPr>
          <w:p w14:paraId="283001F7" w14:textId="591DC558" w:rsidR="00DA40F2" w:rsidRPr="00DA40F2" w:rsidRDefault="00F363C1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DA40F2"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7" w:type="pct"/>
          </w:tcPr>
          <w:p w14:paraId="54C832B3" w14:textId="77777777" w:rsidR="00DA40F2" w:rsidRPr="00DA40F2" w:rsidRDefault="00DA40F2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F4DF24B" w14:textId="3E9CAAD0" w:rsidR="00DA40F2" w:rsidRPr="00DA40F2" w:rsidRDefault="00F363C1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DA40F2"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0" w:type="pct"/>
          </w:tcPr>
          <w:p w14:paraId="0C54E4FE" w14:textId="77777777" w:rsidR="00DA40F2" w:rsidRPr="00DA40F2" w:rsidRDefault="00DA40F2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2FE18B2A" w14:textId="290E469A" w:rsidR="00DA40F2" w:rsidRPr="00DA40F2" w:rsidRDefault="00F363C1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DA40F2"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29" w:type="pct"/>
          </w:tcPr>
          <w:p w14:paraId="7AA48825" w14:textId="77777777" w:rsidR="00DA40F2" w:rsidRPr="00DA40F2" w:rsidRDefault="00DA40F2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1507F4FF" w14:textId="4C575F0B" w:rsidR="00DA40F2" w:rsidRPr="00DA40F2" w:rsidRDefault="00F363C1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DA40F2"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A40F2" w:rsidRPr="00F205C4" w14:paraId="51091F49" w14:textId="77777777" w:rsidTr="002C0570">
        <w:trPr>
          <w:tblHeader/>
        </w:trPr>
        <w:tc>
          <w:tcPr>
            <w:tcW w:w="2108" w:type="pct"/>
          </w:tcPr>
          <w:p w14:paraId="17748F26" w14:textId="77777777" w:rsidR="00DA40F2" w:rsidRPr="00DA40F2" w:rsidRDefault="00DA40F2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</w:tcPr>
          <w:p w14:paraId="6DA47174" w14:textId="55772813" w:rsidR="00DA40F2" w:rsidRPr="00DA40F2" w:rsidRDefault="001E014B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58A16860" w14:textId="77777777" w:rsidR="00DA40F2" w:rsidRPr="00DA40F2" w:rsidRDefault="00DA40F2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432E00D1" w14:textId="1084D1FD" w:rsidR="00DA40F2" w:rsidRPr="00DA40F2" w:rsidRDefault="001E014B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50" w:type="pct"/>
          </w:tcPr>
          <w:p w14:paraId="56E238E0" w14:textId="77777777" w:rsidR="00DA40F2" w:rsidRPr="00DA40F2" w:rsidRDefault="00DA40F2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3FACD93E" w14:textId="5C56A9E9" w:rsidR="00DA40F2" w:rsidRPr="00DA40F2" w:rsidRDefault="001E014B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29" w:type="pct"/>
          </w:tcPr>
          <w:p w14:paraId="651700A1" w14:textId="77777777" w:rsidR="00DA40F2" w:rsidRPr="00DA40F2" w:rsidRDefault="00DA40F2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3E8009EA" w14:textId="35B2D4DA" w:rsidR="00DA40F2" w:rsidRPr="00DA40F2" w:rsidRDefault="001E014B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DA40F2" w:rsidRPr="00F205C4" w14:paraId="5BB67607" w14:textId="77777777" w:rsidTr="002C0570">
        <w:trPr>
          <w:tblHeader/>
        </w:trPr>
        <w:tc>
          <w:tcPr>
            <w:tcW w:w="2108" w:type="pct"/>
          </w:tcPr>
          <w:p w14:paraId="66022615" w14:textId="77777777" w:rsidR="00DA40F2" w:rsidRPr="00DA40F2" w:rsidRDefault="00DA40F2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hanging="18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92" w:type="pct"/>
            <w:gridSpan w:val="7"/>
          </w:tcPr>
          <w:p w14:paraId="7B7BE96A" w14:textId="77777777" w:rsidR="00DA40F2" w:rsidRPr="00DA40F2" w:rsidRDefault="00DA40F2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 w:hanging="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A40F2" w:rsidRPr="00F205C4" w14:paraId="01B28C33" w14:textId="77777777" w:rsidTr="002C0570">
        <w:tc>
          <w:tcPr>
            <w:tcW w:w="2108" w:type="pct"/>
          </w:tcPr>
          <w:p w14:paraId="01DAC164" w14:textId="467089EB" w:rsidR="00DA40F2" w:rsidRPr="00DA40F2" w:rsidRDefault="00DA40F2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2C057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DA40F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2892" w:type="pct"/>
            <w:gridSpan w:val="7"/>
          </w:tcPr>
          <w:p w14:paraId="4039BA72" w14:textId="77777777" w:rsidR="00DA40F2" w:rsidRPr="00DA40F2" w:rsidRDefault="00DA40F2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EB1436" w:rsidRPr="00F205C4" w14:paraId="41CE4AA8" w14:textId="77777777" w:rsidTr="009D4A91">
        <w:trPr>
          <w:trHeight w:val="236"/>
        </w:trPr>
        <w:tc>
          <w:tcPr>
            <w:tcW w:w="2108" w:type="pct"/>
          </w:tcPr>
          <w:p w14:paraId="39B93068" w14:textId="77777777" w:rsidR="00EB1436" w:rsidRPr="00DA40F2" w:rsidRDefault="00EB1436" w:rsidP="00EB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14:paraId="1082E240" w14:textId="43258219" w:rsidR="00EB1436" w:rsidRPr="00DA40F2" w:rsidRDefault="00EB1436" w:rsidP="00EB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082E5AEA" w14:textId="77777777" w:rsidR="00EB1436" w:rsidRPr="00DA40F2" w:rsidRDefault="00EB1436" w:rsidP="00EB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7562762E" w14:textId="17B178BE" w:rsidR="00EB1436" w:rsidRPr="00DA40F2" w:rsidRDefault="00EB1436" w:rsidP="00EB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5D5CC53C" w14:textId="77777777" w:rsidR="00EB1436" w:rsidRPr="00DA40F2" w:rsidRDefault="00EB1436" w:rsidP="00EB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</w:tcPr>
          <w:p w14:paraId="4B0778D2" w14:textId="41955784" w:rsidR="00EB1436" w:rsidRPr="00DA40F2" w:rsidRDefault="00F74C46" w:rsidP="00EB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9,024</w:t>
            </w:r>
          </w:p>
        </w:tc>
        <w:tc>
          <w:tcPr>
            <w:tcW w:w="129" w:type="pct"/>
          </w:tcPr>
          <w:p w14:paraId="78B2EAF3" w14:textId="77777777" w:rsidR="00EB1436" w:rsidRPr="00DA40F2" w:rsidRDefault="00EB1436" w:rsidP="00EB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14:paraId="02EC643E" w14:textId="15BC33AC" w:rsidR="00EB1436" w:rsidRPr="00DA40F2" w:rsidRDefault="00EB1436" w:rsidP="00EB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4,396</w:t>
            </w:r>
          </w:p>
        </w:tc>
      </w:tr>
      <w:tr w:rsidR="00EB1436" w:rsidRPr="002C0570" w14:paraId="2034777C" w14:textId="77777777" w:rsidTr="002C0570">
        <w:trPr>
          <w:trHeight w:val="30"/>
        </w:trPr>
        <w:tc>
          <w:tcPr>
            <w:tcW w:w="2108" w:type="pct"/>
          </w:tcPr>
          <w:p w14:paraId="2212E85A" w14:textId="77777777" w:rsidR="00EB1436" w:rsidRPr="002C0570" w:rsidRDefault="00EB1436" w:rsidP="00EB1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5"/>
              <w:jc w:val="thaiDistribute"/>
              <w:rPr>
                <w:rFonts w:ascii="Angsana New" w:hAnsi="Angsana New" w:cs="Angsana New"/>
                <w:bCs/>
                <w:sz w:val="24"/>
                <w:szCs w:val="24"/>
                <w:cs/>
              </w:rPr>
            </w:pPr>
          </w:p>
        </w:tc>
        <w:tc>
          <w:tcPr>
            <w:tcW w:w="637" w:type="pct"/>
          </w:tcPr>
          <w:p w14:paraId="4A687C97" w14:textId="77777777" w:rsidR="00EB1436" w:rsidRPr="002C0570" w:rsidRDefault="00EB1436" w:rsidP="00EB1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5"/>
              <w:jc w:val="thaiDistribute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47" w:type="pct"/>
          </w:tcPr>
          <w:p w14:paraId="25809A07" w14:textId="77777777" w:rsidR="00EB1436" w:rsidRPr="002C0570" w:rsidRDefault="00EB1436" w:rsidP="00EB1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0" w:right="45"/>
              <w:jc w:val="thaiDistribute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591" w:type="pct"/>
          </w:tcPr>
          <w:p w14:paraId="51A1CAF8" w14:textId="77777777" w:rsidR="00EB1436" w:rsidRPr="002C0570" w:rsidRDefault="00EB1436" w:rsidP="00EB1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"/>
              <w:jc w:val="thaiDistribute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50" w:type="pct"/>
          </w:tcPr>
          <w:p w14:paraId="46F4706C" w14:textId="77777777" w:rsidR="00EB1436" w:rsidRPr="002C0570" w:rsidRDefault="00EB1436" w:rsidP="00EB1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0" w:right="45"/>
              <w:jc w:val="thaiDistribute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625" w:type="pct"/>
          </w:tcPr>
          <w:p w14:paraId="2A89C164" w14:textId="77777777" w:rsidR="00EB1436" w:rsidRPr="002C0570" w:rsidRDefault="00EB1436" w:rsidP="00EB1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5"/>
              <w:jc w:val="thaiDistribute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29" w:type="pct"/>
          </w:tcPr>
          <w:p w14:paraId="01CCF139" w14:textId="77777777" w:rsidR="00EB1436" w:rsidRPr="002C0570" w:rsidRDefault="00EB1436" w:rsidP="00EB1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0" w:right="45"/>
              <w:jc w:val="thaiDistribute"/>
              <w:rPr>
                <w:rFonts w:ascii="Angsana New" w:hAnsi="Angsana New" w:cs="Angsana New"/>
                <w:bCs/>
                <w:sz w:val="24"/>
                <w:szCs w:val="24"/>
                <w:cs/>
              </w:rPr>
            </w:pPr>
          </w:p>
        </w:tc>
        <w:tc>
          <w:tcPr>
            <w:tcW w:w="613" w:type="pct"/>
          </w:tcPr>
          <w:p w14:paraId="2E4ECDA8" w14:textId="77777777" w:rsidR="00EB1436" w:rsidRPr="002C0570" w:rsidRDefault="00EB1436" w:rsidP="00EB1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</w:tr>
      <w:tr w:rsidR="00EB1436" w:rsidRPr="00F205C4" w14:paraId="2B0C9B74" w14:textId="77777777" w:rsidTr="002C0570">
        <w:tc>
          <w:tcPr>
            <w:tcW w:w="2108" w:type="pct"/>
          </w:tcPr>
          <w:p w14:paraId="17D8852C" w14:textId="04AD3404" w:rsidR="00EB1436" w:rsidRPr="00DA40F2" w:rsidRDefault="00EB1436" w:rsidP="00EB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เงินลงทุนในบริษัทย่อย (</w:t>
            </w:r>
            <w:r w:rsidRPr="00DA40F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="003315F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6</w:t>
            </w: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14:paraId="6879BA81" w14:textId="10FCC8F5" w:rsidR="00EB1436" w:rsidRPr="00DA40F2" w:rsidRDefault="00EB1436" w:rsidP="00EB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20F4D8AE" w14:textId="77777777" w:rsidR="00EB1436" w:rsidRPr="00DA40F2" w:rsidRDefault="00EB1436" w:rsidP="00EB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6C2961AD" w14:textId="3DBA321A" w:rsidR="00EB1436" w:rsidRPr="00DA40F2" w:rsidRDefault="00EB1436" w:rsidP="00EB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0A951B38" w14:textId="77777777" w:rsidR="00EB1436" w:rsidRPr="00DA40F2" w:rsidRDefault="00EB1436" w:rsidP="00EB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</w:tcPr>
          <w:p w14:paraId="1541E014" w14:textId="42C3168D" w:rsidR="00EB1436" w:rsidRPr="00DA40F2" w:rsidRDefault="00EB1436" w:rsidP="00EB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549,590</w:t>
            </w:r>
          </w:p>
        </w:tc>
        <w:tc>
          <w:tcPr>
            <w:tcW w:w="129" w:type="pct"/>
          </w:tcPr>
          <w:p w14:paraId="1B3E239A" w14:textId="77777777" w:rsidR="00EB1436" w:rsidRPr="00DA40F2" w:rsidRDefault="00EB1436" w:rsidP="00EB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14:paraId="39E89799" w14:textId="642396E8" w:rsidR="00EB1436" w:rsidRPr="00DA40F2" w:rsidRDefault="00EB1436" w:rsidP="00EB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549,590</w:t>
            </w:r>
          </w:p>
        </w:tc>
      </w:tr>
      <w:tr w:rsidR="00EB1436" w:rsidRPr="002C0570" w14:paraId="04847B33" w14:textId="77777777" w:rsidTr="002C0570">
        <w:trPr>
          <w:trHeight w:val="134"/>
        </w:trPr>
        <w:tc>
          <w:tcPr>
            <w:tcW w:w="2108" w:type="pct"/>
          </w:tcPr>
          <w:p w14:paraId="1DB486F0" w14:textId="77777777" w:rsidR="00EB1436" w:rsidRPr="002C0570" w:rsidRDefault="00EB1436" w:rsidP="00EB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i/>
                <w:iCs/>
                <w:spacing w:val="-6"/>
                <w:sz w:val="24"/>
                <w:szCs w:val="24"/>
                <w:cs/>
              </w:rPr>
            </w:pPr>
          </w:p>
        </w:tc>
        <w:tc>
          <w:tcPr>
            <w:tcW w:w="637" w:type="pct"/>
          </w:tcPr>
          <w:p w14:paraId="31A957D7" w14:textId="77777777" w:rsidR="00EB1436" w:rsidRPr="002C0570" w:rsidRDefault="00EB1436" w:rsidP="00EB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right="145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7" w:type="pct"/>
          </w:tcPr>
          <w:p w14:paraId="489BA4DA" w14:textId="77777777" w:rsidR="00EB1436" w:rsidRPr="002C0570" w:rsidRDefault="00EB1436" w:rsidP="00EB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1" w:type="pct"/>
          </w:tcPr>
          <w:p w14:paraId="16101F8E" w14:textId="77777777" w:rsidR="00EB1436" w:rsidRPr="002C0570" w:rsidRDefault="00EB1436" w:rsidP="00EB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right="-1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0" w:type="pct"/>
          </w:tcPr>
          <w:p w14:paraId="039754B2" w14:textId="77777777" w:rsidR="00EB1436" w:rsidRPr="002C0570" w:rsidRDefault="00EB1436" w:rsidP="00EB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right="14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5" w:type="pct"/>
          </w:tcPr>
          <w:p w14:paraId="5F98D66D" w14:textId="77777777" w:rsidR="00EB1436" w:rsidRPr="002C0570" w:rsidRDefault="00EB1436" w:rsidP="00EB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" w:type="pct"/>
          </w:tcPr>
          <w:p w14:paraId="0567026C" w14:textId="77777777" w:rsidR="00EB1436" w:rsidRPr="002C0570" w:rsidRDefault="00EB1436" w:rsidP="00EB1436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13" w:type="pct"/>
          </w:tcPr>
          <w:p w14:paraId="5BD48F26" w14:textId="77777777" w:rsidR="00EB1436" w:rsidRPr="002C0570" w:rsidRDefault="00EB1436" w:rsidP="00EB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B1436" w:rsidRPr="00F205C4" w14:paraId="4CFE1C9D" w14:textId="77777777" w:rsidTr="002C0570">
        <w:tc>
          <w:tcPr>
            <w:tcW w:w="2108" w:type="pct"/>
          </w:tcPr>
          <w:p w14:paraId="6977178F" w14:textId="2E2EDF7D" w:rsidR="00EB1436" w:rsidRPr="00DA40F2" w:rsidRDefault="00EB1436" w:rsidP="00EB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</w:tcPr>
          <w:p w14:paraId="18CFC675" w14:textId="77777777" w:rsidR="00EB1436" w:rsidRPr="00DA40F2" w:rsidRDefault="00EB1436" w:rsidP="00EB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5FD337E" w14:textId="77777777" w:rsidR="00EB1436" w:rsidRPr="00DA40F2" w:rsidRDefault="00EB1436" w:rsidP="00EB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DAD636F" w14:textId="77777777" w:rsidR="00EB1436" w:rsidRPr="00DA40F2" w:rsidRDefault="00EB1436" w:rsidP="00EB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4FCC5A23" w14:textId="77777777" w:rsidR="00EB1436" w:rsidRPr="00DA40F2" w:rsidRDefault="00EB1436" w:rsidP="00EB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6DAACF1F" w14:textId="77777777" w:rsidR="00EB1436" w:rsidRPr="00DA40F2" w:rsidRDefault="00EB1436" w:rsidP="00EB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CD8D35E" w14:textId="77777777" w:rsidR="00EB1436" w:rsidRPr="00DA40F2" w:rsidRDefault="00EB1436" w:rsidP="00EB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3531A7C6" w14:textId="77777777" w:rsidR="00EB1436" w:rsidRPr="00DA40F2" w:rsidRDefault="00EB1436" w:rsidP="00EB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firstLine="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394AF9DD" w14:textId="4B3F1662" w:rsidR="002C0570" w:rsidRDefault="002C0570" w:rsidP="00F3795A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tbl>
      <w:tblPr>
        <w:tblStyle w:val="TableGrid"/>
        <w:tblW w:w="915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00"/>
        <w:gridCol w:w="977"/>
        <w:gridCol w:w="234"/>
        <w:gridCol w:w="1015"/>
        <w:gridCol w:w="236"/>
        <w:gridCol w:w="1012"/>
        <w:gridCol w:w="235"/>
        <w:gridCol w:w="923"/>
        <w:gridCol w:w="235"/>
        <w:gridCol w:w="936"/>
        <w:gridCol w:w="235"/>
        <w:gridCol w:w="1015"/>
      </w:tblGrid>
      <w:tr w:rsidR="002C0570" w:rsidRPr="009777AF" w14:paraId="41356B83" w14:textId="77777777" w:rsidTr="00B85DF9">
        <w:trPr>
          <w:tblHeader/>
        </w:trPr>
        <w:tc>
          <w:tcPr>
            <w:tcW w:w="2100" w:type="dxa"/>
            <w:vAlign w:val="bottom"/>
          </w:tcPr>
          <w:p w14:paraId="1D0F8228" w14:textId="77777777" w:rsidR="002C0570" w:rsidRPr="006C7DD3" w:rsidRDefault="002C0570" w:rsidP="00B85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26" w:type="dxa"/>
            <w:gridSpan w:val="3"/>
            <w:vAlign w:val="bottom"/>
          </w:tcPr>
          <w:p w14:paraId="7700ED81" w14:textId="77777777" w:rsidR="002C0570" w:rsidRPr="006C7DD3" w:rsidRDefault="002C0570" w:rsidP="00B85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7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79A457CF" w14:textId="77777777" w:rsidR="002C0570" w:rsidRPr="006C7DD3" w:rsidRDefault="002C0570" w:rsidP="00B85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91" w:type="dxa"/>
            <w:gridSpan w:val="7"/>
            <w:vAlign w:val="bottom"/>
          </w:tcPr>
          <w:p w14:paraId="30C99A69" w14:textId="77777777" w:rsidR="002C0570" w:rsidRPr="006C7DD3" w:rsidRDefault="002C0570" w:rsidP="00B85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7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0570" w:rsidRPr="009777AF" w14:paraId="0EDE3D5D" w14:textId="77777777" w:rsidTr="00B85DF9">
        <w:trPr>
          <w:tblHeader/>
        </w:trPr>
        <w:tc>
          <w:tcPr>
            <w:tcW w:w="2100" w:type="dxa"/>
            <w:shd w:val="clear" w:color="auto" w:fill="auto"/>
            <w:vAlign w:val="bottom"/>
          </w:tcPr>
          <w:p w14:paraId="396A515D" w14:textId="77777777" w:rsidR="002C0570" w:rsidRPr="006C7DD3" w:rsidRDefault="002C0570" w:rsidP="00B85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977" w:type="dxa"/>
            <w:vAlign w:val="bottom"/>
          </w:tcPr>
          <w:p w14:paraId="3EC02F48" w14:textId="5BB41F56" w:rsidR="002C0570" w:rsidRPr="006C7DD3" w:rsidRDefault="002C0570" w:rsidP="00B85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4" w:type="dxa"/>
            <w:vAlign w:val="bottom"/>
          </w:tcPr>
          <w:p w14:paraId="6DE2B678" w14:textId="77777777" w:rsidR="002C0570" w:rsidRPr="006C7DD3" w:rsidRDefault="002C0570" w:rsidP="00B85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2D7F0737" w14:textId="65396F99" w:rsidR="002C0570" w:rsidRPr="006C7DD3" w:rsidRDefault="002C0570" w:rsidP="00B85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  <w:vAlign w:val="bottom"/>
          </w:tcPr>
          <w:p w14:paraId="7D4498ED" w14:textId="77777777" w:rsidR="002C0570" w:rsidRPr="006C7DD3" w:rsidRDefault="002C0570" w:rsidP="00B85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4BABB508" w14:textId="677B1ACB" w:rsidR="002C0570" w:rsidRPr="006C7DD3" w:rsidRDefault="002C0570" w:rsidP="00B85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5" w:type="dxa"/>
            <w:vAlign w:val="bottom"/>
          </w:tcPr>
          <w:p w14:paraId="154CD458" w14:textId="77777777" w:rsidR="002C0570" w:rsidRPr="006C7DD3" w:rsidRDefault="002C0570" w:rsidP="00B85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vAlign w:val="bottom"/>
          </w:tcPr>
          <w:p w14:paraId="3F7ADEAE" w14:textId="77777777" w:rsidR="002C0570" w:rsidRPr="006C7DD3" w:rsidRDefault="002C0570" w:rsidP="00B85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67BD8137" w14:textId="77777777" w:rsidR="002C0570" w:rsidRPr="006C7DD3" w:rsidRDefault="002C0570" w:rsidP="00B85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6C130A2C" w14:textId="77777777" w:rsidR="002C0570" w:rsidRPr="006C7DD3" w:rsidRDefault="002C0570" w:rsidP="00B85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317A291B" w14:textId="77777777" w:rsidR="002C0570" w:rsidRPr="006C7DD3" w:rsidRDefault="002C0570" w:rsidP="00B85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3687B2AC" w14:textId="78BFD242" w:rsidR="002C0570" w:rsidRPr="006C7DD3" w:rsidRDefault="002C0570" w:rsidP="00B85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</w:tc>
      </w:tr>
      <w:tr w:rsidR="002C0570" w:rsidRPr="009777AF" w14:paraId="1D907F5A" w14:textId="77777777" w:rsidTr="00B85DF9">
        <w:trPr>
          <w:tblHeader/>
        </w:trPr>
        <w:tc>
          <w:tcPr>
            <w:tcW w:w="2100" w:type="dxa"/>
            <w:shd w:val="clear" w:color="auto" w:fill="auto"/>
            <w:vAlign w:val="bottom"/>
          </w:tcPr>
          <w:p w14:paraId="7A3F7A81" w14:textId="77777777" w:rsidR="002C0570" w:rsidRPr="006C7DD3" w:rsidRDefault="002C0570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977" w:type="dxa"/>
            <w:vAlign w:val="bottom"/>
          </w:tcPr>
          <w:p w14:paraId="704BA33E" w14:textId="3BCC38F9" w:rsidR="002C0570" w:rsidRPr="00ED3ABA" w:rsidRDefault="002C0570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C7D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C7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14:paraId="20C26F72" w14:textId="77777777" w:rsidR="002C0570" w:rsidRPr="006C7DD3" w:rsidRDefault="002C0570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5E3A2DDF" w14:textId="24B27CAE" w:rsidR="002C0570" w:rsidRPr="00ED3ABA" w:rsidRDefault="002C0570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C7D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 w:rsidRPr="006C7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78FEAC75" w14:textId="77777777" w:rsidR="002C0570" w:rsidRPr="006C7DD3" w:rsidRDefault="002C0570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5D2B0CA6" w14:textId="6E65D8FA" w:rsidR="002C0570" w:rsidRPr="00ED3ABA" w:rsidRDefault="002C0570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C7D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C7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14:paraId="579117CB" w14:textId="77777777" w:rsidR="002C0570" w:rsidRPr="006C7DD3" w:rsidRDefault="002C0570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vAlign w:val="bottom"/>
          </w:tcPr>
          <w:p w14:paraId="744A9844" w14:textId="77777777" w:rsidR="002C0570" w:rsidRPr="006C7DD3" w:rsidRDefault="002C0570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6CC05A84" w14:textId="77777777" w:rsidR="002C0570" w:rsidRPr="006C7DD3" w:rsidRDefault="002C0570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2A5D76DC" w14:textId="77777777" w:rsidR="002C0570" w:rsidRPr="006C7DD3" w:rsidRDefault="002C0570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5EA5A7F8" w14:textId="77777777" w:rsidR="002C0570" w:rsidRPr="006C7DD3" w:rsidRDefault="002C0570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1429AAF7" w14:textId="72B607BB" w:rsidR="002C0570" w:rsidRPr="00ED3ABA" w:rsidRDefault="002C0570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C7D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 w:rsidRPr="006C7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2C0570" w:rsidRPr="009777AF" w14:paraId="1AC4C761" w14:textId="77777777" w:rsidTr="00B85DF9">
        <w:trPr>
          <w:tblHeader/>
        </w:trPr>
        <w:tc>
          <w:tcPr>
            <w:tcW w:w="2100" w:type="dxa"/>
            <w:vAlign w:val="bottom"/>
          </w:tcPr>
          <w:p w14:paraId="7EE4DA32" w14:textId="77777777" w:rsidR="002C0570" w:rsidRPr="006C7DD3" w:rsidRDefault="002C0570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C7DD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ระยะยาว</w:t>
            </w:r>
          </w:p>
        </w:tc>
        <w:tc>
          <w:tcPr>
            <w:tcW w:w="977" w:type="dxa"/>
            <w:vAlign w:val="bottom"/>
          </w:tcPr>
          <w:p w14:paraId="2C939FF5" w14:textId="116D846C" w:rsidR="002C0570" w:rsidRPr="006C7DD3" w:rsidRDefault="002C0570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4" w:type="dxa"/>
            <w:vAlign w:val="bottom"/>
          </w:tcPr>
          <w:p w14:paraId="366C5425" w14:textId="77777777" w:rsidR="002C0570" w:rsidRPr="006C7DD3" w:rsidRDefault="002C0570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74E4D69F" w14:textId="2B73D814" w:rsidR="002C0570" w:rsidRPr="006C7DD3" w:rsidRDefault="002C0570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  <w:vAlign w:val="bottom"/>
          </w:tcPr>
          <w:p w14:paraId="0A0A8109" w14:textId="77777777" w:rsidR="002C0570" w:rsidRPr="006C7DD3" w:rsidRDefault="002C0570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5004DFB4" w14:textId="72863604" w:rsidR="002C0570" w:rsidRPr="006C7DD3" w:rsidRDefault="002C0570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5" w:type="dxa"/>
            <w:vAlign w:val="bottom"/>
          </w:tcPr>
          <w:p w14:paraId="6606E763" w14:textId="77777777" w:rsidR="002C0570" w:rsidRPr="006C7DD3" w:rsidRDefault="002C0570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vAlign w:val="bottom"/>
          </w:tcPr>
          <w:p w14:paraId="31E7A97E" w14:textId="77777777" w:rsidR="002C0570" w:rsidRPr="006C7DD3" w:rsidRDefault="002C0570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7DD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1F5E092A" w14:textId="77777777" w:rsidR="002C0570" w:rsidRPr="006C7DD3" w:rsidRDefault="002C0570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7592412F" w14:textId="77777777" w:rsidR="002C0570" w:rsidRPr="006C7DD3" w:rsidRDefault="002C0570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7DD3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06DB995F" w14:textId="77777777" w:rsidR="002C0570" w:rsidRPr="006C7DD3" w:rsidRDefault="002C0570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31977734" w14:textId="183728F7" w:rsidR="002C0570" w:rsidRPr="006C7DD3" w:rsidRDefault="002C0570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2C0570" w:rsidRPr="009777AF" w14:paraId="5C337888" w14:textId="77777777" w:rsidTr="00B85DF9">
        <w:trPr>
          <w:tblHeader/>
        </w:trPr>
        <w:tc>
          <w:tcPr>
            <w:tcW w:w="2100" w:type="dxa"/>
          </w:tcPr>
          <w:p w14:paraId="0A21A4A4" w14:textId="77777777" w:rsidR="002C0570" w:rsidRPr="006C7DD3" w:rsidRDefault="002C0570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6" w:type="dxa"/>
            <w:gridSpan w:val="3"/>
          </w:tcPr>
          <w:p w14:paraId="47B5D73B" w14:textId="77777777" w:rsidR="002C0570" w:rsidRPr="006C7DD3" w:rsidRDefault="002C0570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C7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260EE05B" w14:textId="77777777" w:rsidR="002C0570" w:rsidRPr="006C7DD3" w:rsidRDefault="002C0570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91" w:type="dxa"/>
            <w:gridSpan w:val="7"/>
          </w:tcPr>
          <w:p w14:paraId="23C1C872" w14:textId="77777777" w:rsidR="002C0570" w:rsidRPr="006C7DD3" w:rsidRDefault="002C0570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C7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6C7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67471" w:rsidRPr="009777AF" w14:paraId="3F733987" w14:textId="77777777" w:rsidTr="00B85DF9">
        <w:tc>
          <w:tcPr>
            <w:tcW w:w="2100" w:type="dxa"/>
          </w:tcPr>
          <w:p w14:paraId="3DA3DF4F" w14:textId="77777777" w:rsidR="00A67471" w:rsidRPr="006C7DD3" w:rsidRDefault="00A67471" w:rsidP="00A67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C7DD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77" w:type="dxa"/>
          </w:tcPr>
          <w:p w14:paraId="52BAB4BC" w14:textId="7D913882" w:rsidR="00A67471" w:rsidRPr="006C7DD3" w:rsidRDefault="00A67471" w:rsidP="00A67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6C7DD3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4" w:type="dxa"/>
          </w:tcPr>
          <w:p w14:paraId="5FB484BC" w14:textId="77777777" w:rsidR="00A67471" w:rsidRPr="006C7DD3" w:rsidRDefault="00A67471" w:rsidP="00A67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</w:tcPr>
          <w:p w14:paraId="2B55047A" w14:textId="77777777" w:rsidR="00A67471" w:rsidRPr="006C7DD3" w:rsidRDefault="00A67471" w:rsidP="00A67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6C7DD3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77999089" w14:textId="77777777" w:rsidR="00A67471" w:rsidRPr="006C7DD3" w:rsidRDefault="00A67471" w:rsidP="00A67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594ADE44" w14:textId="5265E808" w:rsidR="00A67471" w:rsidRPr="006C7DD3" w:rsidRDefault="00A67471" w:rsidP="00A67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235" w:type="dxa"/>
          </w:tcPr>
          <w:p w14:paraId="283DB258" w14:textId="77777777" w:rsidR="00A67471" w:rsidRPr="006C7DD3" w:rsidRDefault="00A67471" w:rsidP="00A67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</w:tcPr>
          <w:p w14:paraId="61EF9310" w14:textId="5434B907" w:rsidR="00A67471" w:rsidRPr="006C7DD3" w:rsidRDefault="00A67471" w:rsidP="00A67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235" w:type="dxa"/>
          </w:tcPr>
          <w:p w14:paraId="3EE9B663" w14:textId="77777777" w:rsidR="00A67471" w:rsidRPr="006C7DD3" w:rsidRDefault="00A67471" w:rsidP="00A67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2706CB2F" w14:textId="23873A90" w:rsidR="00A67471" w:rsidRPr="006C7DD3" w:rsidRDefault="00A67471" w:rsidP="00A67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4AAD8E09" w14:textId="77777777" w:rsidR="00A67471" w:rsidRPr="006C7DD3" w:rsidRDefault="00A67471" w:rsidP="00A67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14:paraId="7F2EBF70" w14:textId="25BCA6C0" w:rsidR="00A67471" w:rsidRPr="006C7DD3" w:rsidRDefault="00A67471" w:rsidP="00A67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</w:tr>
      <w:tr w:rsidR="00A67471" w:rsidRPr="009777AF" w14:paraId="42F3502D" w14:textId="77777777" w:rsidTr="00B85DF9">
        <w:tc>
          <w:tcPr>
            <w:tcW w:w="2100" w:type="dxa"/>
          </w:tcPr>
          <w:p w14:paraId="4272C40A" w14:textId="77777777" w:rsidR="00A67471" w:rsidRPr="00F67CA6" w:rsidRDefault="00A67471" w:rsidP="00A67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7" w:type="dxa"/>
          </w:tcPr>
          <w:p w14:paraId="47D77EDC" w14:textId="77777777" w:rsidR="00A67471" w:rsidRPr="006C7DD3" w:rsidRDefault="00A67471" w:rsidP="00A67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312AA5D9" w14:textId="77777777" w:rsidR="00A67471" w:rsidRPr="006C7DD3" w:rsidRDefault="00A67471" w:rsidP="00A67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</w:tcPr>
          <w:p w14:paraId="4C294D33" w14:textId="77777777" w:rsidR="00A67471" w:rsidRPr="006C7DD3" w:rsidRDefault="00A67471" w:rsidP="00A67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7836F6C" w14:textId="77777777" w:rsidR="00A67471" w:rsidRPr="006C7DD3" w:rsidRDefault="00A67471" w:rsidP="00A67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38567088" w14:textId="6E782980" w:rsidR="00A67471" w:rsidRPr="002A407D" w:rsidRDefault="00A67471" w:rsidP="00A67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10,000</w:t>
            </w:r>
          </w:p>
        </w:tc>
        <w:tc>
          <w:tcPr>
            <w:tcW w:w="235" w:type="dxa"/>
          </w:tcPr>
          <w:p w14:paraId="6727D344" w14:textId="77777777" w:rsidR="00A67471" w:rsidRPr="002A407D" w:rsidRDefault="00A67471" w:rsidP="00A67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3" w:type="dxa"/>
          </w:tcPr>
          <w:p w14:paraId="7DE0CAF0" w14:textId="77777777" w:rsidR="00A67471" w:rsidRPr="002A407D" w:rsidRDefault="00A67471" w:rsidP="00A67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33D66754" w14:textId="77777777" w:rsidR="00A67471" w:rsidRPr="002A407D" w:rsidRDefault="00A67471" w:rsidP="00A67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4346CB05" w14:textId="77777777" w:rsidR="00A67471" w:rsidRPr="002A407D" w:rsidRDefault="00A67471" w:rsidP="00A67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0DE75FED" w14:textId="77777777" w:rsidR="00A67471" w:rsidRPr="002A407D" w:rsidRDefault="00A67471" w:rsidP="00A67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14:paraId="0057CA2A" w14:textId="42D72DE3" w:rsidR="00A67471" w:rsidRPr="002A407D" w:rsidRDefault="00A67471" w:rsidP="00A67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20,000</w:t>
            </w:r>
          </w:p>
        </w:tc>
      </w:tr>
    </w:tbl>
    <w:p w14:paraId="4E4A8CFC" w14:textId="77777777" w:rsidR="002C0570" w:rsidRPr="0021402C" w:rsidRDefault="002C0570" w:rsidP="002C0570">
      <w:pPr>
        <w:tabs>
          <w:tab w:val="left" w:pos="540"/>
        </w:tabs>
        <w:ind w:left="540"/>
        <w:rPr>
          <w:rFonts w:ascii="Angsana New" w:hAnsi="Angsana New" w:cs="Angsana New"/>
          <w:sz w:val="22"/>
          <w:szCs w:val="22"/>
        </w:rPr>
      </w:pPr>
    </w:p>
    <w:p w14:paraId="47A721CF" w14:textId="5DCE3612" w:rsidR="00DE4575" w:rsidRPr="00483087" w:rsidRDefault="00DE4575" w:rsidP="00F3795A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48308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สัญญาสำคัญที่ทำกับกิจการที่เกี่ยวข้องกัน </w:t>
      </w:r>
    </w:p>
    <w:p w14:paraId="71C8E986" w14:textId="77777777" w:rsidR="00DE4575" w:rsidRPr="0021402C" w:rsidRDefault="00DE4575" w:rsidP="00DE4575">
      <w:pPr>
        <w:tabs>
          <w:tab w:val="left" w:pos="540"/>
        </w:tabs>
        <w:ind w:left="540"/>
        <w:rPr>
          <w:rFonts w:ascii="Angsana New" w:hAnsi="Angsana New" w:cs="Angsana New"/>
          <w:sz w:val="22"/>
          <w:szCs w:val="22"/>
        </w:rPr>
      </w:pPr>
    </w:p>
    <w:p w14:paraId="43B3A607" w14:textId="145C0BDC" w:rsidR="0017794E" w:rsidRDefault="00DE4575" w:rsidP="0017794E">
      <w:pPr>
        <w:tabs>
          <w:tab w:val="left" w:pos="540"/>
        </w:tabs>
        <w:ind w:left="540"/>
        <w:rPr>
          <w:rFonts w:ascii="Angsana New" w:hAnsi="Angsana New" w:cs="Angsana New"/>
          <w:sz w:val="30"/>
          <w:szCs w:val="30"/>
        </w:rPr>
      </w:pPr>
      <w:r w:rsidRPr="0048308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F363C1" w:rsidRPr="00F363C1">
        <w:rPr>
          <w:rFonts w:ascii="Angsana New" w:hAnsi="Angsana New" w:cs="Angsana New"/>
          <w:sz w:val="30"/>
          <w:szCs w:val="30"/>
        </w:rPr>
        <w:t>31</w:t>
      </w:r>
      <w:r w:rsidRPr="00483087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F363C1" w:rsidRPr="00F363C1">
        <w:rPr>
          <w:rFonts w:ascii="Angsana New" w:hAnsi="Angsana New" w:cs="Angsana New"/>
          <w:sz w:val="30"/>
          <w:szCs w:val="30"/>
        </w:rPr>
        <w:t>256</w:t>
      </w:r>
      <w:r w:rsidR="00C66D97">
        <w:rPr>
          <w:rFonts w:ascii="Angsana New" w:hAnsi="Angsana New" w:cs="Angsana New"/>
          <w:sz w:val="30"/>
          <w:szCs w:val="30"/>
        </w:rPr>
        <w:t>4</w:t>
      </w:r>
      <w:r w:rsidRPr="00483087">
        <w:rPr>
          <w:rFonts w:ascii="Angsana New" w:hAnsi="Angsana New" w:cs="Angsana New"/>
          <w:sz w:val="30"/>
          <w:szCs w:val="30"/>
          <w:cs/>
        </w:rPr>
        <w:t xml:space="preserve"> กลุ่มบริษัทมีสัญญาที่สำคัญกับกิจการที่เกี่ยวข้องกันดังนี้</w:t>
      </w:r>
    </w:p>
    <w:p w14:paraId="6910989D" w14:textId="77777777" w:rsidR="002E377E" w:rsidRPr="0021402C" w:rsidRDefault="002E377E" w:rsidP="0017794E">
      <w:pPr>
        <w:tabs>
          <w:tab w:val="left" w:pos="540"/>
        </w:tabs>
        <w:ind w:left="540"/>
        <w:rPr>
          <w:rFonts w:ascii="Angsana New" w:hAnsi="Angsana New" w:cs="Angsana New"/>
          <w:sz w:val="22"/>
          <w:szCs w:val="22"/>
        </w:rPr>
      </w:pPr>
    </w:p>
    <w:p w14:paraId="20ED7C09" w14:textId="77777777" w:rsidR="00DE4575" w:rsidRPr="00483087" w:rsidRDefault="00DE4575" w:rsidP="00833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65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48308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สัญญาบริหารจัดการ</w:t>
      </w:r>
    </w:p>
    <w:p w14:paraId="51BC3B10" w14:textId="77777777" w:rsidR="00DE4575" w:rsidRPr="0021402C" w:rsidRDefault="00DE4575" w:rsidP="0021402C">
      <w:pPr>
        <w:tabs>
          <w:tab w:val="left" w:pos="540"/>
        </w:tabs>
        <w:ind w:left="540"/>
        <w:rPr>
          <w:rFonts w:ascii="Angsana New" w:hAnsi="Angsana New" w:cs="Angsana New"/>
          <w:sz w:val="22"/>
          <w:szCs w:val="22"/>
        </w:rPr>
      </w:pPr>
    </w:p>
    <w:p w14:paraId="2DE6089E" w14:textId="4E910624" w:rsidR="0021402C" w:rsidRDefault="0021402C" w:rsidP="0021402C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F0DF5">
        <w:rPr>
          <w:rFonts w:asciiTheme="majorBidi" w:hAnsiTheme="majorBidi" w:cstheme="majorBidi"/>
          <w:spacing w:val="-2"/>
          <w:sz w:val="30"/>
          <w:szCs w:val="30"/>
          <w:cs/>
        </w:rPr>
        <w:t>บริษัทมีสัญญาบริหารจัดการกับบริษัทย่อย</w:t>
      </w:r>
      <w:r w:rsidR="003315F0">
        <w:rPr>
          <w:rFonts w:asciiTheme="majorBidi" w:hAnsiTheme="majorBidi" w:cstheme="majorBidi" w:hint="cs"/>
          <w:spacing w:val="-2"/>
          <w:sz w:val="30"/>
          <w:szCs w:val="30"/>
          <w:cs/>
        </w:rPr>
        <w:t>หลายแห่ง</w:t>
      </w:r>
      <w:r w:rsidRPr="00DF0DF5">
        <w:rPr>
          <w:rFonts w:asciiTheme="majorBidi" w:hAnsiTheme="majorBidi" w:cstheme="majorBidi"/>
          <w:spacing w:val="-2"/>
          <w:sz w:val="30"/>
          <w:szCs w:val="30"/>
          <w:cs/>
        </w:rPr>
        <w:t>โดยบริษัทจะให้บริการในด้านการบริหารจัดการ การให้คำปรึกษา และการให้บริการด้านอื่น</w:t>
      </w:r>
      <w:r w:rsidR="003315F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DF0DF5">
        <w:rPr>
          <w:rFonts w:asciiTheme="majorBidi" w:hAnsiTheme="majorBidi" w:cstheme="majorBidi"/>
          <w:spacing w:val="-2"/>
          <w:sz w:val="30"/>
          <w:szCs w:val="30"/>
          <w:cs/>
        </w:rPr>
        <w:t>ๆ ซึ่งค่าบริการจะเป็นไปตามที่กำหนดในสัญญา สัญญาดังกล่าวมีระยะเวลา</w:t>
      </w:r>
      <w:r w:rsidRPr="00DF0DF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D3ABA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DF0DF5">
        <w:rPr>
          <w:rFonts w:asciiTheme="majorBidi" w:hAnsiTheme="majorBidi" w:cstheme="majorBidi"/>
          <w:spacing w:val="-2"/>
          <w:sz w:val="30"/>
          <w:szCs w:val="30"/>
          <w:cs/>
        </w:rPr>
        <w:t xml:space="preserve"> ปี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และจะมีผลสิ้นสุดในเดือนธันวาคม </w:t>
      </w:r>
      <w:r w:rsidRPr="00ED3ABA">
        <w:rPr>
          <w:rFonts w:asciiTheme="majorBidi" w:hAnsiTheme="majorBidi" w:cstheme="majorBidi"/>
          <w:sz w:val="30"/>
          <w:szCs w:val="30"/>
        </w:rPr>
        <w:t>2564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ทั้งนี้ หลังจากวันสิ้นสุดสัญญาจะมีการต่ออายุสัญญาอัตโนมัติไปคราวละหนึ่งปี จนกว่าคู่สัญญาฝ่ายหนึ่งฝ่ายใดยกเลิกสัญญา</w:t>
      </w:r>
    </w:p>
    <w:p w14:paraId="5D2B7E8E" w14:textId="77777777" w:rsidR="0021402C" w:rsidRPr="0021402C" w:rsidRDefault="0021402C" w:rsidP="0021402C">
      <w:pPr>
        <w:tabs>
          <w:tab w:val="left" w:pos="540"/>
        </w:tabs>
        <w:ind w:left="540"/>
        <w:rPr>
          <w:rFonts w:ascii="Angsana New" w:hAnsi="Angsana New" w:cs="Angsana New"/>
          <w:sz w:val="22"/>
          <w:szCs w:val="22"/>
        </w:rPr>
      </w:pPr>
    </w:p>
    <w:p w14:paraId="22236C33" w14:textId="2FE0B772" w:rsidR="00DE4575" w:rsidRPr="002D2DD8" w:rsidRDefault="00DE4575" w:rsidP="00DE4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65"/>
        <w:rPr>
          <w:rFonts w:ascii="Angsana New" w:hAnsi="Angsana New" w:cs="Angsana New"/>
          <w:i/>
          <w:iCs/>
          <w:sz w:val="30"/>
          <w:szCs w:val="30"/>
        </w:rPr>
      </w:pPr>
      <w:r w:rsidRPr="002D2DD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สัญญาเช่าอาคารสำนักงานและบริการอุปกรณ์สำนักงาน</w:t>
      </w:r>
    </w:p>
    <w:p w14:paraId="43FAAAA2" w14:textId="77777777" w:rsidR="00DE4575" w:rsidRPr="0021402C" w:rsidRDefault="00DE4575" w:rsidP="0021402C">
      <w:pPr>
        <w:tabs>
          <w:tab w:val="left" w:pos="540"/>
        </w:tabs>
        <w:ind w:left="540"/>
        <w:rPr>
          <w:rFonts w:ascii="Angsana New" w:hAnsi="Angsana New" w:cs="Angsana New"/>
          <w:sz w:val="22"/>
          <w:szCs w:val="22"/>
        </w:rPr>
      </w:pPr>
    </w:p>
    <w:p w14:paraId="4F9A4F7B" w14:textId="77777777" w:rsidR="0021402C" w:rsidRDefault="0021402C" w:rsidP="0021402C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 xml:space="preserve">บริษัทมีสัญญาเช่าอาคารสำนักงานและบริการอุปกรณ์สำนักงานกับบริษัทย่อยแห่งหนึ่ง โดยบริษัทย่อยดังกล่าวให้เช่าอาคารสำนักงานรวมทั้งบริการอุปกรณ์สำนักงานเพื่อใช้เป็นสำนักงานประกอบธุรกิจแก่บริษัท ซึ่งค่าบริการจะเป็นไปตามที่กำหนดในสัญญา สัญญาดังกล่าวมีระยะเวลา </w:t>
      </w:r>
      <w:r w:rsidRPr="00ED3ABA">
        <w:rPr>
          <w:rFonts w:asciiTheme="majorBidi" w:hAnsiTheme="majorBidi" w:cstheme="majorBidi"/>
          <w:sz w:val="30"/>
          <w:szCs w:val="30"/>
        </w:rPr>
        <w:t>1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ปี และจะมีผลสิ้นสุดในเดือนกันยายน </w:t>
      </w:r>
      <w:r w:rsidRPr="00ED3ABA">
        <w:rPr>
          <w:rFonts w:asciiTheme="majorBidi" w:hAnsiTheme="majorBidi" w:cstheme="majorBidi"/>
          <w:sz w:val="30"/>
          <w:szCs w:val="30"/>
        </w:rPr>
        <w:t>2564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และสามารถต่ออายุได้โดยแจ้งความจำนงเป็นหนังสือให้แก่บริษัทย่อยดังกล่าวทราบไม่น้อยกว่า </w:t>
      </w:r>
      <w:r w:rsidRPr="00ED3ABA">
        <w:rPr>
          <w:rFonts w:asciiTheme="majorBidi" w:hAnsiTheme="majorBidi" w:cstheme="majorBidi"/>
          <w:sz w:val="30"/>
          <w:szCs w:val="30"/>
        </w:rPr>
        <w:t>30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วัน ก่อนวันสิ้นสุดสัญญา</w:t>
      </w:r>
    </w:p>
    <w:p w14:paraId="3DCBF5BC" w14:textId="570850F6" w:rsidR="00EB00CF" w:rsidRPr="0021402C" w:rsidRDefault="00EB00CF" w:rsidP="0021402C">
      <w:pPr>
        <w:tabs>
          <w:tab w:val="left" w:pos="540"/>
        </w:tabs>
        <w:ind w:left="540"/>
        <w:rPr>
          <w:rFonts w:ascii="Angsana New" w:hAnsi="Angsana New" w:cs="Angsana New"/>
          <w:sz w:val="22"/>
          <w:szCs w:val="22"/>
        </w:rPr>
      </w:pPr>
    </w:p>
    <w:p w14:paraId="39271449" w14:textId="08E1C101" w:rsidR="0021402C" w:rsidRPr="00DA1627" w:rsidRDefault="0021402C" w:rsidP="0021402C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B0E3D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สัญญา</w:t>
      </w:r>
      <w:r w:rsidR="00A204D3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ให้</w:t>
      </w:r>
      <w:r w:rsidRPr="00BB0E3D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กู้</w:t>
      </w:r>
      <w:r w:rsidR="00A204D3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ยืม</w:t>
      </w:r>
      <w:r w:rsidRPr="00BB0E3D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เงิน</w:t>
      </w:r>
      <w:r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ระยะยาว</w:t>
      </w:r>
    </w:p>
    <w:p w14:paraId="2B41F868" w14:textId="77777777" w:rsidR="0021402C" w:rsidRPr="0021402C" w:rsidRDefault="0021402C" w:rsidP="0021402C">
      <w:pPr>
        <w:tabs>
          <w:tab w:val="left" w:pos="540"/>
        </w:tabs>
        <w:ind w:left="540"/>
        <w:rPr>
          <w:rFonts w:ascii="Angsana New" w:hAnsi="Angsana New" w:cs="Angsana New"/>
          <w:sz w:val="22"/>
          <w:szCs w:val="22"/>
        </w:rPr>
      </w:pPr>
    </w:p>
    <w:p w14:paraId="1CE38274" w14:textId="7C73FEDD" w:rsidR="0021402C" w:rsidRDefault="0021402C" w:rsidP="002140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3466C">
        <w:rPr>
          <w:rFonts w:asciiTheme="majorBidi" w:hAnsiTheme="majorBidi" w:cstheme="majorBidi"/>
          <w:sz w:val="30"/>
          <w:szCs w:val="30"/>
          <w:cs/>
        </w:rPr>
        <w:t>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33466C">
        <w:rPr>
          <w:rFonts w:asciiTheme="majorBidi" w:hAnsiTheme="majorBidi" w:cstheme="majorBidi"/>
          <w:sz w:val="30"/>
          <w:szCs w:val="30"/>
          <w:cs/>
        </w:rPr>
        <w:t>สัญญา</w:t>
      </w:r>
      <w:r>
        <w:rPr>
          <w:rFonts w:asciiTheme="majorBidi" w:hAnsiTheme="majorBidi" w:cstheme="majorBidi" w:hint="cs"/>
          <w:sz w:val="30"/>
          <w:szCs w:val="30"/>
          <w:cs/>
        </w:rPr>
        <w:t>ให้</w:t>
      </w:r>
      <w:r w:rsidRPr="00BB0E3D">
        <w:rPr>
          <w:rFonts w:asciiTheme="majorBidi" w:hAnsiTheme="majorBidi" w:cs="Angsana New" w:hint="cs"/>
          <w:sz w:val="30"/>
          <w:szCs w:val="30"/>
          <w:cs/>
        </w:rPr>
        <w:t>กู้ยืมเงินระยะ</w:t>
      </w:r>
      <w:r>
        <w:rPr>
          <w:rFonts w:asciiTheme="majorBidi" w:hAnsiTheme="majorBidi" w:cs="Angsana New" w:hint="cs"/>
          <w:sz w:val="30"/>
          <w:szCs w:val="30"/>
          <w:cs/>
        </w:rPr>
        <w:t>ยาว</w:t>
      </w:r>
      <w:r w:rsidRPr="0033466C">
        <w:rPr>
          <w:rFonts w:asciiTheme="majorBidi" w:hAnsiTheme="majorBidi" w:cstheme="majorBidi"/>
          <w:sz w:val="30"/>
          <w:szCs w:val="30"/>
          <w:cs/>
        </w:rPr>
        <w:t>กับบริษัทย่อยแห่งหนึ่ง</w:t>
      </w:r>
      <w:r w:rsidRPr="00BB0E3D">
        <w:rPr>
          <w:rFonts w:asciiTheme="majorBidi" w:hAnsiTheme="majorBidi" w:cs="Angsana New" w:hint="cs"/>
          <w:sz w:val="30"/>
          <w:szCs w:val="30"/>
          <w:cs/>
        </w:rPr>
        <w:t>ชนิดไม่มีหลักประกัน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โดยมีวงเงินให้</w:t>
      </w:r>
      <w:r w:rsidRPr="00EB065A">
        <w:rPr>
          <w:rFonts w:asciiTheme="majorBidi" w:hAnsiTheme="majorBidi" w:cs="Angsana New" w:hint="cs"/>
          <w:sz w:val="30"/>
          <w:szCs w:val="30"/>
          <w:cs/>
        </w:rPr>
        <w:t>กู้ยืม</w:t>
      </w:r>
      <w:r>
        <w:rPr>
          <w:rFonts w:asciiTheme="majorBidi" w:hAnsiTheme="majorBidi" w:cs="Angsana New" w:hint="cs"/>
          <w:sz w:val="30"/>
          <w:szCs w:val="30"/>
          <w:cs/>
        </w:rPr>
        <w:t>เป็นจำนวน</w:t>
      </w:r>
      <w:r>
        <w:rPr>
          <w:rFonts w:asciiTheme="majorBidi" w:hAnsiTheme="majorBidi" w:cs="Angsana New"/>
          <w:sz w:val="30"/>
          <w:szCs w:val="30"/>
        </w:rPr>
        <w:br/>
      </w:r>
      <w:r w:rsidRPr="00ED3ABA">
        <w:rPr>
          <w:rFonts w:asciiTheme="majorBidi" w:hAnsiTheme="majorBidi" w:cs="Angsana New"/>
          <w:sz w:val="30"/>
          <w:szCs w:val="30"/>
        </w:rPr>
        <w:t>35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ล้านบาท</w:t>
      </w:r>
      <w:r w:rsidRPr="0033466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B065A">
        <w:rPr>
          <w:rFonts w:asciiTheme="majorBidi" w:hAnsiTheme="majorBidi" w:cs="Angsana New" w:hint="cs"/>
          <w:sz w:val="30"/>
          <w:szCs w:val="30"/>
          <w:cs/>
        </w:rPr>
        <w:t>เงิน</w:t>
      </w:r>
      <w:r>
        <w:rPr>
          <w:rFonts w:asciiTheme="majorBidi" w:hAnsiTheme="majorBidi" w:cs="Angsana New" w:hint="cs"/>
          <w:sz w:val="30"/>
          <w:szCs w:val="30"/>
          <w:cs/>
        </w:rPr>
        <w:t>ให้</w:t>
      </w:r>
      <w:r w:rsidRPr="00EB065A">
        <w:rPr>
          <w:rFonts w:asciiTheme="majorBidi" w:hAnsiTheme="majorBidi" w:cs="Angsana New" w:hint="cs"/>
          <w:sz w:val="30"/>
          <w:szCs w:val="30"/>
          <w:cs/>
        </w:rPr>
        <w:t>กู้ยืมนี้มีอัตราดอกเบี้ยในอัตราร้อยละ</w:t>
      </w:r>
      <w:r w:rsidRPr="00EB065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3ABA">
        <w:rPr>
          <w:rFonts w:asciiTheme="majorBidi" w:hAnsiTheme="majorBidi" w:cs="Angsana New"/>
          <w:sz w:val="30"/>
          <w:szCs w:val="30"/>
        </w:rPr>
        <w:t>0</w:t>
      </w:r>
      <w:r>
        <w:rPr>
          <w:rFonts w:asciiTheme="majorBidi" w:hAnsiTheme="majorBidi" w:cs="Angsana New"/>
          <w:sz w:val="30"/>
          <w:szCs w:val="30"/>
          <w:cs/>
        </w:rPr>
        <w:t>.</w:t>
      </w:r>
      <w:r w:rsidRPr="00ED3ABA">
        <w:rPr>
          <w:rFonts w:asciiTheme="majorBidi" w:hAnsiTheme="majorBidi" w:cs="Angsana New"/>
          <w:sz w:val="30"/>
          <w:szCs w:val="30"/>
        </w:rPr>
        <w:t>5</w:t>
      </w:r>
      <w:r w:rsidRPr="00EB065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B065A">
        <w:rPr>
          <w:rFonts w:asciiTheme="majorBidi" w:hAnsiTheme="majorBidi" w:cs="Angsana New" w:hint="cs"/>
          <w:sz w:val="30"/>
          <w:szCs w:val="30"/>
          <w:cs/>
        </w:rPr>
        <w:t>ต่อปี</w:t>
      </w:r>
      <w:r w:rsidRPr="00EB065A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>ซึ่งมีกำหนดจ่ายชำระดอกเบี้ยเป็นรายเดือน และกำหนดจ่ายชำระเงินต้นภายในเดือนสิงหาคม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Pr="00ED3ABA">
        <w:rPr>
          <w:rFonts w:asciiTheme="majorBidi" w:hAnsiTheme="majorBidi" w:cs="Angsana New"/>
          <w:sz w:val="30"/>
          <w:szCs w:val="30"/>
        </w:rPr>
        <w:t>2568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</w:p>
    <w:p w14:paraId="7516CCD3" w14:textId="06BCBB3C" w:rsidR="0021402C" w:rsidRDefault="0021402C" w:rsidP="0021402C">
      <w:pPr>
        <w:tabs>
          <w:tab w:val="left" w:pos="540"/>
        </w:tabs>
        <w:ind w:left="540"/>
        <w:rPr>
          <w:rFonts w:ascii="Angsana New" w:hAnsi="Angsana New" w:cs="Angsana New"/>
          <w:sz w:val="28"/>
          <w:szCs w:val="28"/>
        </w:rPr>
      </w:pPr>
    </w:p>
    <w:p w14:paraId="11679496" w14:textId="77777777" w:rsidR="0021402C" w:rsidRPr="0021402C" w:rsidRDefault="0021402C" w:rsidP="0021402C">
      <w:pPr>
        <w:tabs>
          <w:tab w:val="left" w:pos="540"/>
        </w:tabs>
        <w:ind w:left="540"/>
        <w:rPr>
          <w:rFonts w:ascii="Angsana New" w:hAnsi="Angsana New" w:cs="Angsana New"/>
          <w:sz w:val="28"/>
          <w:szCs w:val="28"/>
        </w:rPr>
      </w:pPr>
    </w:p>
    <w:p w14:paraId="5E21ADD7" w14:textId="42897B70" w:rsidR="00AB5EBA" w:rsidRDefault="00AB5EBA" w:rsidP="0027229D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ลูกหนี้การค้า</w:t>
      </w:r>
    </w:p>
    <w:p w14:paraId="44F2553E" w14:textId="77777777" w:rsidR="007E04D5" w:rsidRPr="00C30C35" w:rsidRDefault="007E04D5" w:rsidP="00E17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28"/>
          <w:szCs w:val="28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2"/>
        <w:gridCol w:w="1168"/>
        <w:gridCol w:w="270"/>
        <w:gridCol w:w="1170"/>
        <w:gridCol w:w="272"/>
        <w:gridCol w:w="1170"/>
        <w:gridCol w:w="268"/>
        <w:gridCol w:w="1171"/>
      </w:tblGrid>
      <w:tr w:rsidR="00E1746A" w:rsidRPr="00F205C4" w14:paraId="206F90B3" w14:textId="77777777" w:rsidTr="001F5245">
        <w:trPr>
          <w:tblHeader/>
        </w:trPr>
        <w:tc>
          <w:tcPr>
            <w:tcW w:w="2011" w:type="pct"/>
          </w:tcPr>
          <w:p w14:paraId="4C9719B5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0" w:type="pct"/>
            <w:gridSpan w:val="3"/>
          </w:tcPr>
          <w:p w14:paraId="5BC20740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3D9CFB91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1" w:type="pct"/>
            <w:gridSpan w:val="3"/>
          </w:tcPr>
          <w:p w14:paraId="4A6BB0EF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8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746A" w:rsidRPr="00F205C4" w14:paraId="260E8E75" w14:textId="77777777" w:rsidTr="001F5245">
        <w:trPr>
          <w:tblHeader/>
        </w:trPr>
        <w:tc>
          <w:tcPr>
            <w:tcW w:w="2011" w:type="pct"/>
          </w:tcPr>
          <w:p w14:paraId="730EEEA1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36" w:type="pct"/>
          </w:tcPr>
          <w:p w14:paraId="1EE57AE5" w14:textId="6261D8D4" w:rsidR="00E1746A" w:rsidRPr="00DA40F2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E1746A"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7" w:type="pct"/>
          </w:tcPr>
          <w:p w14:paraId="64A865F3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2B5C1569" w14:textId="3F57E7C1" w:rsidR="00E1746A" w:rsidRPr="00DA40F2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E1746A"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8" w:type="pct"/>
          </w:tcPr>
          <w:p w14:paraId="06AE39D6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64ED6E4D" w14:textId="262B7DD3" w:rsidR="00E1746A" w:rsidRPr="00DA40F2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E1746A"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6" w:type="pct"/>
          </w:tcPr>
          <w:p w14:paraId="03AD7C95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3191163A" w14:textId="67ED6E51" w:rsidR="00E1746A" w:rsidRPr="00DA40F2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E1746A"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66D97" w:rsidRPr="00F205C4" w14:paraId="33CDA1B4" w14:textId="77777777" w:rsidTr="001F5245">
        <w:trPr>
          <w:tblHeader/>
        </w:trPr>
        <w:tc>
          <w:tcPr>
            <w:tcW w:w="2011" w:type="pct"/>
          </w:tcPr>
          <w:p w14:paraId="177BDAC0" w14:textId="77777777" w:rsidR="00C66D97" w:rsidRPr="00DA40F2" w:rsidRDefault="00C66D97" w:rsidP="00C66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36" w:type="pct"/>
          </w:tcPr>
          <w:p w14:paraId="0583ACBA" w14:textId="700BA106" w:rsidR="00C66D97" w:rsidRPr="00DA40F2" w:rsidRDefault="00C66D97" w:rsidP="00C66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27861F28" w14:textId="77777777" w:rsidR="00C66D97" w:rsidRPr="00DA40F2" w:rsidRDefault="00C66D97" w:rsidP="00C66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5F661539" w14:textId="2BEBC821" w:rsidR="00C66D97" w:rsidRPr="00DA40F2" w:rsidRDefault="00C66D97" w:rsidP="00C66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8" w:type="pct"/>
          </w:tcPr>
          <w:p w14:paraId="6A4927C9" w14:textId="77777777" w:rsidR="00C66D97" w:rsidRPr="00DA40F2" w:rsidRDefault="00C66D97" w:rsidP="00C66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1388426F" w14:textId="5762EDAB" w:rsidR="00C66D97" w:rsidRPr="00DA40F2" w:rsidRDefault="00C66D97" w:rsidP="00C66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6" w:type="pct"/>
          </w:tcPr>
          <w:p w14:paraId="6D694BD4" w14:textId="77777777" w:rsidR="00C66D97" w:rsidRPr="00DA40F2" w:rsidRDefault="00C66D97" w:rsidP="00C66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7B8EE3FF" w14:textId="25DDE384" w:rsidR="00C66D97" w:rsidRPr="00DA40F2" w:rsidRDefault="00C66D97" w:rsidP="00C66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E1746A" w:rsidRPr="00F205C4" w14:paraId="3D3241D8" w14:textId="77777777" w:rsidTr="00A9141A">
        <w:trPr>
          <w:tblHeader/>
        </w:trPr>
        <w:tc>
          <w:tcPr>
            <w:tcW w:w="2011" w:type="pct"/>
          </w:tcPr>
          <w:p w14:paraId="72C137CD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hanging="18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89" w:type="pct"/>
            <w:gridSpan w:val="7"/>
          </w:tcPr>
          <w:p w14:paraId="7986A343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1746A" w:rsidRPr="00F205C4" w14:paraId="6C2ABAD7" w14:textId="77777777" w:rsidTr="001F5245">
        <w:tc>
          <w:tcPr>
            <w:tcW w:w="2011" w:type="pct"/>
          </w:tcPr>
          <w:p w14:paraId="4C14C2BA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636" w:type="pct"/>
          </w:tcPr>
          <w:p w14:paraId="537F2971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5065C604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6B6A6BDB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6CB899AE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00ECA26C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111FC69B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14:paraId="0B12D2B9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firstLine="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80976" w:rsidRPr="00F205C4" w14:paraId="092E64D0" w14:textId="77777777" w:rsidTr="001F5245">
        <w:tc>
          <w:tcPr>
            <w:tcW w:w="2011" w:type="pct"/>
          </w:tcPr>
          <w:p w14:paraId="3E4EB212" w14:textId="77777777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636" w:type="pct"/>
          </w:tcPr>
          <w:p w14:paraId="6C12243E" w14:textId="111B598F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4381">
              <w:rPr>
                <w:rFonts w:ascii="Angsana New" w:hAnsi="Angsana New" w:cs="Angsana New"/>
                <w:sz w:val="30"/>
                <w:szCs w:val="30"/>
              </w:rPr>
              <w:t>45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8438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8B4126">
              <w:rPr>
                <w:rFonts w:ascii="Angsana New" w:hAnsi="Angsana New" w:cs="Angsana New"/>
                <w:sz w:val="30"/>
                <w:szCs w:val="30"/>
              </w:rPr>
              <w:t>77</w:t>
            </w:r>
          </w:p>
        </w:tc>
        <w:tc>
          <w:tcPr>
            <w:tcW w:w="147" w:type="pct"/>
          </w:tcPr>
          <w:p w14:paraId="0F055836" w14:textId="77777777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15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5B15C27E" w14:textId="1A6A5F2A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972</w:t>
            </w:r>
          </w:p>
        </w:tc>
        <w:tc>
          <w:tcPr>
            <w:tcW w:w="148" w:type="pct"/>
          </w:tcPr>
          <w:p w14:paraId="6CD3426C" w14:textId="77777777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7FA82397" w14:textId="446C605B" w:rsidR="00980976" w:rsidRPr="00E1746A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706A4985" w14:textId="77777777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14:paraId="38936249" w14:textId="77777777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980976" w:rsidRPr="00F205C4" w14:paraId="1D76C074" w14:textId="77777777" w:rsidTr="001F5245">
        <w:tc>
          <w:tcPr>
            <w:tcW w:w="2011" w:type="pct"/>
          </w:tcPr>
          <w:p w14:paraId="53DE2E51" w14:textId="77777777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636" w:type="pct"/>
          </w:tcPr>
          <w:p w14:paraId="0DA3C075" w14:textId="77777777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E1AF29D" w14:textId="77777777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15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4ADA4E05" w14:textId="77777777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3EFFF9E" w14:textId="77777777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192E1629" w14:textId="77777777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1814DA7E" w14:textId="77777777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14:paraId="730EE511" w14:textId="77777777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80976" w:rsidRPr="00F205C4" w14:paraId="59D18827" w14:textId="77777777" w:rsidTr="001F5245">
        <w:tc>
          <w:tcPr>
            <w:tcW w:w="2011" w:type="pct"/>
          </w:tcPr>
          <w:p w14:paraId="6FC1DE9B" w14:textId="229C9120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F363C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36" w:type="pct"/>
            <w:vAlign w:val="bottom"/>
          </w:tcPr>
          <w:p w14:paraId="7B85D08C" w14:textId="1FDE6717" w:rsidR="00980976" w:rsidRPr="00DA40F2" w:rsidRDefault="008B412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813</w:t>
            </w:r>
          </w:p>
        </w:tc>
        <w:tc>
          <w:tcPr>
            <w:tcW w:w="147" w:type="pct"/>
          </w:tcPr>
          <w:p w14:paraId="579E8EF5" w14:textId="77777777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15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78DF2FD5" w14:textId="7DD183E7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814</w:t>
            </w:r>
          </w:p>
        </w:tc>
        <w:tc>
          <w:tcPr>
            <w:tcW w:w="148" w:type="pct"/>
          </w:tcPr>
          <w:p w14:paraId="253AEEA0" w14:textId="77777777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60E1277F" w14:textId="0CB95316" w:rsidR="00980976" w:rsidRPr="00E1746A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38B515E5" w14:textId="77777777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14:paraId="1615B51B" w14:textId="77777777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980976" w:rsidRPr="00F205C4" w14:paraId="20F13E42" w14:textId="77777777" w:rsidTr="001F5245">
        <w:tc>
          <w:tcPr>
            <w:tcW w:w="2011" w:type="pct"/>
          </w:tcPr>
          <w:p w14:paraId="5661149C" w14:textId="6E391C84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F363C1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DA40F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36" w:type="pct"/>
            <w:vAlign w:val="bottom"/>
          </w:tcPr>
          <w:p w14:paraId="656099B5" w14:textId="416F85CD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 w:rsidRPr="00784381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14:paraId="45F5AA51" w14:textId="77777777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15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7C93BF09" w14:textId="69BE3737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  <w:tc>
          <w:tcPr>
            <w:tcW w:w="148" w:type="pct"/>
          </w:tcPr>
          <w:p w14:paraId="4B14C5C3" w14:textId="77777777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76F3AFAA" w14:textId="3CB5262B" w:rsidR="00980976" w:rsidRPr="00E1746A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7DA70730" w14:textId="77777777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14:paraId="0BCBB527" w14:textId="77777777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980976" w:rsidRPr="00F205C4" w14:paraId="172C3E59" w14:textId="77777777" w:rsidTr="001F5245">
        <w:tc>
          <w:tcPr>
            <w:tcW w:w="2011" w:type="pct"/>
          </w:tcPr>
          <w:p w14:paraId="61EE4071" w14:textId="6BC13931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F363C1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36" w:type="pct"/>
            <w:vAlign w:val="bottom"/>
          </w:tcPr>
          <w:p w14:paraId="0C2B206C" w14:textId="6E6CE3D5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 w:rsidRPr="00784381">
              <w:rPr>
                <w:rFonts w:ascii="Angsana New" w:hAnsi="Angsana New" w:cs="Angsana New"/>
                <w:sz w:val="30"/>
                <w:szCs w:val="30"/>
              </w:rPr>
              <w:t>196</w:t>
            </w:r>
          </w:p>
        </w:tc>
        <w:tc>
          <w:tcPr>
            <w:tcW w:w="147" w:type="pct"/>
          </w:tcPr>
          <w:p w14:paraId="6D877BE4" w14:textId="77777777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15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01A8BD90" w14:textId="41593463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  <w:tc>
          <w:tcPr>
            <w:tcW w:w="148" w:type="pct"/>
          </w:tcPr>
          <w:p w14:paraId="417CE7CC" w14:textId="77777777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6FD55693" w14:textId="0C861BC9" w:rsidR="00980976" w:rsidRPr="00E1746A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6667260F" w14:textId="77777777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14:paraId="1E2BF394" w14:textId="77777777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980976" w:rsidRPr="00F205C4" w14:paraId="086BAE2E" w14:textId="77777777" w:rsidTr="001F5245">
        <w:tc>
          <w:tcPr>
            <w:tcW w:w="2011" w:type="pct"/>
          </w:tcPr>
          <w:p w14:paraId="17609E0C" w14:textId="5C32AD4D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F363C1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DA40F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36" w:type="pct"/>
            <w:tcBorders>
              <w:bottom w:val="single" w:sz="4" w:space="0" w:color="auto"/>
            </w:tcBorders>
            <w:vAlign w:val="bottom"/>
          </w:tcPr>
          <w:p w14:paraId="709BF14C" w14:textId="626D64D4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 w:rsidRPr="00784381">
              <w:rPr>
                <w:rFonts w:ascii="Angsana New" w:hAnsi="Angsana New" w:cs="Angsana New"/>
                <w:sz w:val="30"/>
                <w:szCs w:val="30"/>
              </w:rPr>
              <w:t>124</w:t>
            </w:r>
          </w:p>
        </w:tc>
        <w:tc>
          <w:tcPr>
            <w:tcW w:w="147" w:type="pct"/>
          </w:tcPr>
          <w:p w14:paraId="2984E0A1" w14:textId="77777777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15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69AA493E" w14:textId="163B9A07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  <w:tc>
          <w:tcPr>
            <w:tcW w:w="148" w:type="pct"/>
          </w:tcPr>
          <w:p w14:paraId="44C8B7AC" w14:textId="77777777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633B2DC1" w14:textId="0FE4B188" w:rsidR="00980976" w:rsidRPr="00E1746A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70573102" w14:textId="77777777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5C000925" w14:textId="77777777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980976" w:rsidRPr="00F205C4" w14:paraId="040CF0CF" w14:textId="77777777" w:rsidTr="00C30C35">
        <w:tc>
          <w:tcPr>
            <w:tcW w:w="2011" w:type="pct"/>
          </w:tcPr>
          <w:p w14:paraId="2605D71B" w14:textId="77777777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  <w:vAlign w:val="bottom"/>
          </w:tcPr>
          <w:p w14:paraId="4919E9B8" w14:textId="2C5B92E3" w:rsidR="00980976" w:rsidRPr="008B4126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B4126">
              <w:rPr>
                <w:rFonts w:ascii="Angsana New" w:hAnsi="Angsana New" w:cs="Angsana New"/>
                <w:b/>
                <w:bCs/>
                <w:sz w:val="30"/>
                <w:szCs w:val="30"/>
              </w:rPr>
              <w:t>46,511</w:t>
            </w:r>
          </w:p>
        </w:tc>
        <w:tc>
          <w:tcPr>
            <w:tcW w:w="147" w:type="pct"/>
          </w:tcPr>
          <w:p w14:paraId="0228198E" w14:textId="77777777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15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  <w:vAlign w:val="bottom"/>
          </w:tcPr>
          <w:p w14:paraId="57690AAA" w14:textId="0790ACC7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148" w:type="pct"/>
          </w:tcPr>
          <w:p w14:paraId="73CB10CC" w14:textId="77777777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50504850" w14:textId="537B7B22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32F2F59D" w14:textId="77777777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</w:tcPr>
          <w:p w14:paraId="2DC545A1" w14:textId="77777777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980976" w:rsidRPr="00F205C4" w14:paraId="5E58FC10" w14:textId="77777777" w:rsidTr="00C30C35">
        <w:tc>
          <w:tcPr>
            <w:tcW w:w="2011" w:type="pct"/>
          </w:tcPr>
          <w:p w14:paraId="53CBEF2F" w14:textId="6B59A375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95BA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38525C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ค่าเผื่อผลขาดทุน</w:t>
            </w:r>
            <w:r w:rsidR="007E5C7D">
              <w:rPr>
                <w:rFonts w:ascii="Angsana New" w:hAnsi="Angsana New" w:cs="Angsana New" w:hint="cs"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636" w:type="pct"/>
            <w:vAlign w:val="bottom"/>
          </w:tcPr>
          <w:p w14:paraId="51A3B969" w14:textId="77777777" w:rsidR="00980976" w:rsidRPr="008B4126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10CDB19" w14:textId="77777777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15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353DFB6A" w14:textId="77777777" w:rsidR="00980976" w:rsidRPr="00ED3ABA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25E2E73A" w14:textId="77777777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0CCD6E1F" w14:textId="77777777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40064AC4" w14:textId="77777777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14:paraId="4C6F2130" w14:textId="77777777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980976" w:rsidRPr="00F205C4" w14:paraId="7C1B65CF" w14:textId="77777777" w:rsidTr="00C30C35">
        <w:tc>
          <w:tcPr>
            <w:tcW w:w="2011" w:type="pct"/>
          </w:tcPr>
          <w:p w14:paraId="7EE72199" w14:textId="54436A9C" w:rsidR="00980976" w:rsidRPr="00A95BA4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</w:t>
            </w:r>
            <w:r w:rsidRPr="001F5245">
              <w:rPr>
                <w:rFonts w:ascii="Angsana New" w:hAnsi="Angsana New" w:cs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636" w:type="pct"/>
            <w:tcBorders>
              <w:bottom w:val="single" w:sz="4" w:space="0" w:color="auto"/>
            </w:tcBorders>
            <w:vAlign w:val="bottom"/>
          </w:tcPr>
          <w:p w14:paraId="0400D881" w14:textId="74FF5616" w:rsidR="00980976" w:rsidRPr="008B4126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 w:rsidRPr="008B4126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8B4126">
              <w:rPr>
                <w:rFonts w:asciiTheme="majorBidi" w:hAnsiTheme="majorBidi" w:cstheme="majorBidi"/>
                <w:sz w:val="30"/>
                <w:szCs w:val="30"/>
              </w:rPr>
              <w:t>319</w:t>
            </w:r>
            <w:r w:rsidRPr="008B4126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7" w:type="pct"/>
          </w:tcPr>
          <w:p w14:paraId="2F7E9253" w14:textId="77777777" w:rsidR="00980976" w:rsidRPr="00A95BA4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15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25C03C3E" w14:textId="0AFB7E15" w:rsidR="00980976" w:rsidRPr="00A95BA4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 w:rsidRPr="007413BE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319</w:t>
            </w:r>
            <w:r w:rsidRPr="007413BE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8" w:type="pct"/>
          </w:tcPr>
          <w:p w14:paraId="5AD3D1F1" w14:textId="77777777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0B29E5F8" w14:textId="432FA131" w:rsidR="00980976" w:rsidRPr="00EF4751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167FF48" w14:textId="77777777" w:rsidR="00980976" w:rsidRPr="00EF4751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6DB96317" w14:textId="0645AD16" w:rsidR="00980976" w:rsidRPr="00EF4751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80976" w:rsidRPr="00F205C4" w14:paraId="372744CF" w14:textId="77777777" w:rsidTr="00C30C35">
        <w:tc>
          <w:tcPr>
            <w:tcW w:w="2011" w:type="pct"/>
          </w:tcPr>
          <w:p w14:paraId="11039C4D" w14:textId="5947907D" w:rsidR="00980976" w:rsidRPr="00DA40F2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8FEC99" w14:textId="7C05B7F5" w:rsidR="00980976" w:rsidRPr="008B4126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B4126">
              <w:rPr>
                <w:rFonts w:ascii="Angsana New" w:hAnsi="Angsana New" w:cs="Angsana New"/>
                <w:b/>
                <w:bCs/>
                <w:sz w:val="30"/>
                <w:szCs w:val="30"/>
              </w:rPr>
              <w:t>46,192</w:t>
            </w:r>
          </w:p>
        </w:tc>
        <w:tc>
          <w:tcPr>
            <w:tcW w:w="147" w:type="pct"/>
          </w:tcPr>
          <w:p w14:paraId="76747884" w14:textId="77777777" w:rsidR="00980976" w:rsidRPr="0009720F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15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405AAF" w14:textId="6D20A219" w:rsidR="00980976" w:rsidRPr="0009720F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786</w:t>
            </w:r>
          </w:p>
        </w:tc>
        <w:tc>
          <w:tcPr>
            <w:tcW w:w="148" w:type="pct"/>
          </w:tcPr>
          <w:p w14:paraId="58E3D9CB" w14:textId="77777777" w:rsidR="00980976" w:rsidRPr="0009720F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38272214" w14:textId="1547A67A" w:rsidR="00980976" w:rsidRPr="0009720F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053313B" w14:textId="77777777" w:rsidR="00980976" w:rsidRPr="0009720F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229487B7" w14:textId="614D8AFC" w:rsidR="00980976" w:rsidRPr="0009720F" w:rsidRDefault="00980976" w:rsidP="0098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324FCA44" w14:textId="77777777" w:rsidR="00C30C35" w:rsidRPr="003315F0" w:rsidRDefault="00C30C35" w:rsidP="003315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28"/>
          <w:szCs w:val="28"/>
        </w:rPr>
      </w:pPr>
    </w:p>
    <w:p w14:paraId="00B3A7E6" w14:textId="09C74528" w:rsidR="00AB5EBA" w:rsidRDefault="00AB5EBA" w:rsidP="00AB5EBA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t>สินค้าคงเหลือ</w:t>
      </w:r>
    </w:p>
    <w:p w14:paraId="417EDE84" w14:textId="426798E8" w:rsidR="00AB5EBA" w:rsidRPr="00C30C35" w:rsidRDefault="00AB5EBA" w:rsidP="00C30C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28"/>
          <w:szCs w:val="28"/>
          <w:cs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3"/>
        <w:gridCol w:w="1197"/>
        <w:gridCol w:w="275"/>
        <w:gridCol w:w="1230"/>
        <w:gridCol w:w="275"/>
        <w:gridCol w:w="1148"/>
        <w:gridCol w:w="237"/>
        <w:gridCol w:w="1126"/>
      </w:tblGrid>
      <w:tr w:rsidR="00A01A68" w:rsidRPr="00F205C4" w14:paraId="623F423C" w14:textId="77777777" w:rsidTr="00A9141A">
        <w:trPr>
          <w:tblHeader/>
        </w:trPr>
        <w:tc>
          <w:tcPr>
            <w:tcW w:w="2011" w:type="pct"/>
          </w:tcPr>
          <w:p w14:paraId="136E944A" w14:textId="77777777" w:rsidR="00A01A68" w:rsidRPr="00DA40F2" w:rsidRDefault="00A01A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2" w:type="pct"/>
            <w:gridSpan w:val="3"/>
          </w:tcPr>
          <w:p w14:paraId="143B9FAC" w14:textId="77777777" w:rsidR="00A01A68" w:rsidRPr="00DA40F2" w:rsidRDefault="00A01A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4E693338" w14:textId="77777777" w:rsidR="00A01A68" w:rsidRPr="00DA40F2" w:rsidRDefault="00A01A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pct"/>
            <w:gridSpan w:val="3"/>
          </w:tcPr>
          <w:p w14:paraId="34DECBDA" w14:textId="77777777" w:rsidR="00A01A68" w:rsidRPr="00DA40F2" w:rsidRDefault="00A01A68" w:rsidP="00902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1A68" w:rsidRPr="00F205C4" w14:paraId="4EEFB9A9" w14:textId="77777777" w:rsidTr="00A9141A">
        <w:trPr>
          <w:tblHeader/>
        </w:trPr>
        <w:tc>
          <w:tcPr>
            <w:tcW w:w="2011" w:type="pct"/>
          </w:tcPr>
          <w:p w14:paraId="2FDCE20C" w14:textId="77777777" w:rsidR="00A01A68" w:rsidRPr="00DA40F2" w:rsidRDefault="00A01A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52" w:type="pct"/>
          </w:tcPr>
          <w:p w14:paraId="47D8AF90" w14:textId="0DC0C33F" w:rsidR="00A01A68" w:rsidRPr="00DA40F2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A01A68"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50" w:type="pct"/>
          </w:tcPr>
          <w:p w14:paraId="5ED412E8" w14:textId="77777777" w:rsidR="00A01A68" w:rsidRPr="00DA40F2" w:rsidRDefault="00A01A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14:paraId="08E64831" w14:textId="54E20F8D" w:rsidR="00A01A68" w:rsidRPr="00DA40F2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A01A68"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0" w:type="pct"/>
          </w:tcPr>
          <w:p w14:paraId="056C4796" w14:textId="77777777" w:rsidR="00A01A68" w:rsidRPr="00DA40F2" w:rsidRDefault="00A01A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2602F96B" w14:textId="3E95FDD6" w:rsidR="00A01A68" w:rsidRPr="00DA40F2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A01A68"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29" w:type="pct"/>
          </w:tcPr>
          <w:p w14:paraId="5B2752FD" w14:textId="77777777" w:rsidR="00A01A68" w:rsidRPr="00DA40F2" w:rsidRDefault="00A01A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0EA79AF1" w14:textId="47D7AA51" w:rsidR="00A01A68" w:rsidRPr="00DA40F2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A01A68"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6336E" w:rsidRPr="00F205C4" w14:paraId="4A61A6B5" w14:textId="77777777" w:rsidTr="00A9141A">
        <w:trPr>
          <w:tblHeader/>
        </w:trPr>
        <w:tc>
          <w:tcPr>
            <w:tcW w:w="2011" w:type="pct"/>
          </w:tcPr>
          <w:p w14:paraId="5DB26561" w14:textId="77777777" w:rsidR="0096336E" w:rsidRPr="00DA40F2" w:rsidRDefault="0096336E" w:rsidP="0096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52" w:type="pct"/>
          </w:tcPr>
          <w:p w14:paraId="1FE8240A" w14:textId="6921D7DC" w:rsidR="0096336E" w:rsidRPr="00DA40F2" w:rsidRDefault="0096336E" w:rsidP="0096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50" w:type="pct"/>
          </w:tcPr>
          <w:p w14:paraId="27BB5965" w14:textId="77777777" w:rsidR="0096336E" w:rsidRPr="00DA40F2" w:rsidRDefault="0096336E" w:rsidP="0096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14:paraId="59612F49" w14:textId="3DF88343" w:rsidR="0096336E" w:rsidRPr="00DA40F2" w:rsidRDefault="0096336E" w:rsidP="0096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50" w:type="pct"/>
          </w:tcPr>
          <w:p w14:paraId="005FFB2F" w14:textId="77777777" w:rsidR="0096336E" w:rsidRPr="00DA40F2" w:rsidRDefault="0096336E" w:rsidP="0096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7D33F09E" w14:textId="36D01CD9" w:rsidR="0096336E" w:rsidRPr="00DA40F2" w:rsidRDefault="0096336E" w:rsidP="0096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29" w:type="pct"/>
          </w:tcPr>
          <w:p w14:paraId="4CA2E698" w14:textId="77777777" w:rsidR="0096336E" w:rsidRPr="00DA40F2" w:rsidRDefault="0096336E" w:rsidP="0096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20752D90" w14:textId="481257E2" w:rsidR="0096336E" w:rsidRPr="00DA40F2" w:rsidRDefault="0096336E" w:rsidP="0096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A01A68" w:rsidRPr="00F205C4" w14:paraId="12BDEF91" w14:textId="77777777" w:rsidTr="00A9141A">
        <w:trPr>
          <w:tblHeader/>
        </w:trPr>
        <w:tc>
          <w:tcPr>
            <w:tcW w:w="2011" w:type="pct"/>
          </w:tcPr>
          <w:p w14:paraId="1F454CD7" w14:textId="77777777" w:rsidR="00A01A68" w:rsidRPr="00DA40F2" w:rsidRDefault="00A01A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hanging="18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89" w:type="pct"/>
            <w:gridSpan w:val="7"/>
          </w:tcPr>
          <w:p w14:paraId="40A19AD7" w14:textId="77777777" w:rsidR="00A01A68" w:rsidRPr="00DA40F2" w:rsidRDefault="00A01A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D1EE5" w:rsidRPr="00F205C4" w14:paraId="0579D1D3" w14:textId="77777777" w:rsidTr="00A9141A">
        <w:tc>
          <w:tcPr>
            <w:tcW w:w="2011" w:type="pct"/>
          </w:tcPr>
          <w:p w14:paraId="1B9C4FC4" w14:textId="77777777" w:rsidR="003D1EE5" w:rsidRPr="00DA40F2" w:rsidRDefault="003D1EE5" w:rsidP="003D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รถยนต์</w:t>
            </w:r>
          </w:p>
        </w:tc>
        <w:tc>
          <w:tcPr>
            <w:tcW w:w="652" w:type="pct"/>
          </w:tcPr>
          <w:p w14:paraId="56ACCD9F" w14:textId="7BDD3D75" w:rsidR="003D1EE5" w:rsidRPr="00DA40F2" w:rsidRDefault="003D1EE5" w:rsidP="00A20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</w:rPr>
            </w:pPr>
            <w:r w:rsidRPr="003D1EE5">
              <w:rPr>
                <w:rFonts w:ascii="Angsana New" w:hAnsi="Angsana New" w:cs="Angsana New"/>
                <w:sz w:val="30"/>
                <w:szCs w:val="30"/>
              </w:rPr>
              <w:t>132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D1EE5">
              <w:rPr>
                <w:rFonts w:ascii="Angsana New" w:hAnsi="Angsana New" w:cs="Angsana New"/>
                <w:sz w:val="30"/>
                <w:szCs w:val="30"/>
              </w:rPr>
              <w:t>309</w:t>
            </w:r>
          </w:p>
        </w:tc>
        <w:tc>
          <w:tcPr>
            <w:tcW w:w="150" w:type="pct"/>
          </w:tcPr>
          <w:p w14:paraId="3E59282D" w14:textId="77777777" w:rsidR="003D1EE5" w:rsidRPr="00DA40F2" w:rsidRDefault="003D1EE5" w:rsidP="003D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14:paraId="7D6710E6" w14:textId="2E267D12" w:rsidR="003D1EE5" w:rsidRPr="00DA40F2" w:rsidRDefault="003D1EE5" w:rsidP="00A20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ED3ABA">
              <w:rPr>
                <w:rFonts w:asciiTheme="majorBidi" w:hAnsiTheme="majorBidi" w:cs="Angsana New"/>
                <w:sz w:val="30"/>
                <w:szCs w:val="30"/>
              </w:rPr>
              <w:t>213</w:t>
            </w:r>
            <w:r>
              <w:rPr>
                <w:rFonts w:asciiTheme="majorBidi" w:hAnsiTheme="majorBidi" w:cs="Angsana New"/>
                <w:sz w:val="30"/>
                <w:szCs w:val="30"/>
                <w:lang w:val="en-GB"/>
              </w:rPr>
              <w:t>,</w:t>
            </w:r>
            <w:r w:rsidRPr="00ED3ABA">
              <w:rPr>
                <w:rFonts w:asciiTheme="majorBidi" w:hAnsiTheme="majorBidi" w:cs="Angsana New"/>
                <w:sz w:val="30"/>
                <w:szCs w:val="30"/>
              </w:rPr>
              <w:t>112</w:t>
            </w:r>
          </w:p>
        </w:tc>
        <w:tc>
          <w:tcPr>
            <w:tcW w:w="150" w:type="pct"/>
          </w:tcPr>
          <w:p w14:paraId="76003D7D" w14:textId="77777777" w:rsidR="003D1EE5" w:rsidRPr="00DA40F2" w:rsidRDefault="003D1EE5" w:rsidP="003D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0243E105" w14:textId="69D38382" w:rsidR="003D1EE5" w:rsidRPr="00DA40F2" w:rsidRDefault="003D1EE5" w:rsidP="003D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011C32FE" w14:textId="77777777" w:rsidR="003D1EE5" w:rsidRPr="00DA40F2" w:rsidRDefault="003D1EE5" w:rsidP="003D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31DCFA44" w14:textId="77777777" w:rsidR="003D1EE5" w:rsidRPr="00DA40F2" w:rsidRDefault="003D1EE5" w:rsidP="003D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3D1EE5" w:rsidRPr="00F205C4" w14:paraId="618EF003" w14:textId="77777777" w:rsidTr="00A9141A">
        <w:tc>
          <w:tcPr>
            <w:tcW w:w="2011" w:type="pct"/>
          </w:tcPr>
          <w:p w14:paraId="2D734B28" w14:textId="7CEF1DCD" w:rsidR="003D1EE5" w:rsidRPr="00DA40F2" w:rsidRDefault="003D1EE5" w:rsidP="003D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อะไหล่รถยนต์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และอื่น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ๆ</w:t>
            </w:r>
          </w:p>
        </w:tc>
        <w:tc>
          <w:tcPr>
            <w:tcW w:w="652" w:type="pct"/>
            <w:tcBorders>
              <w:bottom w:val="single" w:sz="4" w:space="0" w:color="auto"/>
            </w:tcBorders>
          </w:tcPr>
          <w:p w14:paraId="3B1701E7" w14:textId="16A66EF3" w:rsidR="003D1EE5" w:rsidRPr="00DA40F2" w:rsidRDefault="003D1EE5" w:rsidP="00A20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</w:rPr>
            </w:pPr>
            <w:r w:rsidRPr="003D1EE5">
              <w:rPr>
                <w:rFonts w:ascii="Angsana New" w:hAnsi="Angsana New" w:cs="Angsana New"/>
                <w:sz w:val="30"/>
                <w:szCs w:val="30"/>
              </w:rPr>
              <w:t>33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D1EE5">
              <w:rPr>
                <w:rFonts w:ascii="Angsana New" w:hAnsi="Angsana New" w:cs="Angsana New"/>
                <w:sz w:val="30"/>
                <w:szCs w:val="30"/>
              </w:rPr>
              <w:t>472</w:t>
            </w:r>
          </w:p>
        </w:tc>
        <w:tc>
          <w:tcPr>
            <w:tcW w:w="150" w:type="pct"/>
          </w:tcPr>
          <w:p w14:paraId="7CB0DE3B" w14:textId="77777777" w:rsidR="003D1EE5" w:rsidRPr="00DA40F2" w:rsidRDefault="003D1EE5" w:rsidP="003D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14:paraId="284A87C1" w14:textId="1598ED37" w:rsidR="003D1EE5" w:rsidRPr="00DA40F2" w:rsidRDefault="003D1EE5" w:rsidP="00A20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749</w:t>
            </w:r>
          </w:p>
        </w:tc>
        <w:tc>
          <w:tcPr>
            <w:tcW w:w="150" w:type="pct"/>
          </w:tcPr>
          <w:p w14:paraId="4E46B694" w14:textId="77777777" w:rsidR="003D1EE5" w:rsidRPr="00DA40F2" w:rsidRDefault="003D1EE5" w:rsidP="003D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09D71FD7" w14:textId="7268FF3F" w:rsidR="003D1EE5" w:rsidRPr="00DA40F2" w:rsidRDefault="003D1EE5" w:rsidP="003D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1CED26F1" w14:textId="77777777" w:rsidR="003D1EE5" w:rsidRPr="00DA40F2" w:rsidRDefault="003D1EE5" w:rsidP="003D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50FBA8FE" w14:textId="77777777" w:rsidR="003D1EE5" w:rsidRPr="00DA40F2" w:rsidRDefault="003D1EE5" w:rsidP="003D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3D1EE5" w:rsidRPr="00F205C4" w14:paraId="3D413EE5" w14:textId="77777777" w:rsidTr="00A9141A">
        <w:tc>
          <w:tcPr>
            <w:tcW w:w="2011" w:type="pct"/>
            <w:vAlign w:val="bottom"/>
          </w:tcPr>
          <w:p w14:paraId="439A97D4" w14:textId="77777777" w:rsidR="003D1EE5" w:rsidRPr="00DA40F2" w:rsidRDefault="003D1EE5" w:rsidP="003D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2" w:type="pct"/>
            <w:tcBorders>
              <w:top w:val="single" w:sz="4" w:space="0" w:color="auto"/>
            </w:tcBorders>
          </w:tcPr>
          <w:p w14:paraId="1CBF79B5" w14:textId="71B4CB3E" w:rsidR="003D1EE5" w:rsidRPr="00DA40F2" w:rsidRDefault="003D1EE5" w:rsidP="00A20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D1EE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165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D1EE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781</w:t>
            </w:r>
          </w:p>
        </w:tc>
        <w:tc>
          <w:tcPr>
            <w:tcW w:w="150" w:type="pct"/>
          </w:tcPr>
          <w:p w14:paraId="78ACD87C" w14:textId="77777777" w:rsidR="003D1EE5" w:rsidRPr="00DA40F2" w:rsidRDefault="003D1EE5" w:rsidP="003D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</w:tcBorders>
          </w:tcPr>
          <w:p w14:paraId="19FA150B" w14:textId="26D11583" w:rsidR="003D1EE5" w:rsidRPr="00DA40F2" w:rsidRDefault="003D1EE5" w:rsidP="00A20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861</w:t>
            </w:r>
          </w:p>
        </w:tc>
        <w:tc>
          <w:tcPr>
            <w:tcW w:w="150" w:type="pct"/>
          </w:tcPr>
          <w:p w14:paraId="2A06148C" w14:textId="77777777" w:rsidR="003D1EE5" w:rsidRPr="00DA40F2" w:rsidRDefault="003D1EE5" w:rsidP="003D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14:paraId="464F18A0" w14:textId="4114F8BE" w:rsidR="003D1EE5" w:rsidRPr="00DA40F2" w:rsidRDefault="003D1EE5" w:rsidP="003D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63707CD4" w14:textId="77777777" w:rsidR="003D1EE5" w:rsidRPr="00DA40F2" w:rsidRDefault="003D1EE5" w:rsidP="003D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14:paraId="6D71AE86" w14:textId="77777777" w:rsidR="003D1EE5" w:rsidRPr="00DA40F2" w:rsidRDefault="003D1EE5" w:rsidP="003D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3D1EE5" w:rsidRPr="00F205C4" w14:paraId="06153169" w14:textId="77777777" w:rsidTr="00A9141A">
        <w:tc>
          <w:tcPr>
            <w:tcW w:w="2011" w:type="pct"/>
            <w:vAlign w:val="bottom"/>
          </w:tcPr>
          <w:p w14:paraId="0B16A68B" w14:textId="77777777" w:rsidR="003D1EE5" w:rsidRPr="00DA40F2" w:rsidRDefault="003D1EE5" w:rsidP="003D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652" w:type="pct"/>
            <w:tcBorders>
              <w:bottom w:val="single" w:sz="4" w:space="0" w:color="auto"/>
            </w:tcBorders>
          </w:tcPr>
          <w:p w14:paraId="7EFFE3AE" w14:textId="64F5DEAB" w:rsidR="003D1EE5" w:rsidRPr="00DA40F2" w:rsidRDefault="003D1EE5" w:rsidP="00A20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3D1EE5">
              <w:rPr>
                <w:rFonts w:ascii="Angsana New" w:hAnsi="Angsana New" w:cs="Angsana New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D1EE5">
              <w:rPr>
                <w:rFonts w:ascii="Angsana New" w:hAnsi="Angsana New" w:cs="Angsana New"/>
                <w:sz w:val="30"/>
                <w:szCs w:val="30"/>
              </w:rPr>
              <w:t>410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0" w:type="pct"/>
          </w:tcPr>
          <w:p w14:paraId="39CE8B77" w14:textId="77777777" w:rsidR="003D1EE5" w:rsidRPr="00DA40F2" w:rsidRDefault="003D1EE5" w:rsidP="003D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14:paraId="43C91472" w14:textId="3E32F91A" w:rsidR="003D1EE5" w:rsidRPr="00DA40F2" w:rsidRDefault="003D1EE5" w:rsidP="00A20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</w:rPr>
              <w:t>786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0" w:type="pct"/>
          </w:tcPr>
          <w:p w14:paraId="14222671" w14:textId="77777777" w:rsidR="003D1EE5" w:rsidRPr="00DA40F2" w:rsidRDefault="003D1EE5" w:rsidP="003D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7D298C65" w14:textId="5C975761" w:rsidR="003D1EE5" w:rsidRPr="00DA40F2" w:rsidRDefault="003D1EE5" w:rsidP="003D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3DFC0C9B" w14:textId="77777777" w:rsidR="003D1EE5" w:rsidRPr="00DA40F2" w:rsidRDefault="003D1EE5" w:rsidP="003D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097C715A" w14:textId="77777777" w:rsidR="003D1EE5" w:rsidRPr="00DA40F2" w:rsidRDefault="003D1EE5" w:rsidP="003D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3D1EE5" w:rsidRPr="00F205C4" w14:paraId="75B184A8" w14:textId="77777777" w:rsidTr="00A9141A">
        <w:tc>
          <w:tcPr>
            <w:tcW w:w="2011" w:type="pct"/>
          </w:tcPr>
          <w:p w14:paraId="761546F5" w14:textId="77777777" w:rsidR="003D1EE5" w:rsidRPr="00DA40F2" w:rsidRDefault="003D1EE5" w:rsidP="003D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</w:tcPr>
          <w:p w14:paraId="29501F97" w14:textId="283AA4B1" w:rsidR="003D1EE5" w:rsidRPr="00DA40F2" w:rsidRDefault="003D1EE5" w:rsidP="00A20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D1EE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160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D1EE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371</w:t>
            </w:r>
          </w:p>
        </w:tc>
        <w:tc>
          <w:tcPr>
            <w:tcW w:w="150" w:type="pct"/>
          </w:tcPr>
          <w:p w14:paraId="01D89DA1" w14:textId="77777777" w:rsidR="003D1EE5" w:rsidRPr="00DA40F2" w:rsidRDefault="003D1EE5" w:rsidP="003D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</w:tcPr>
          <w:p w14:paraId="6E23DEAF" w14:textId="448B269C" w:rsidR="003D1EE5" w:rsidRPr="00DA40F2" w:rsidRDefault="003D1EE5" w:rsidP="00A20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075</w:t>
            </w:r>
          </w:p>
        </w:tc>
        <w:tc>
          <w:tcPr>
            <w:tcW w:w="150" w:type="pct"/>
          </w:tcPr>
          <w:p w14:paraId="7122DE6D" w14:textId="77777777" w:rsidR="003D1EE5" w:rsidRPr="00DA40F2" w:rsidRDefault="003D1EE5" w:rsidP="003D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61BC004B" w14:textId="35001395" w:rsidR="003D1EE5" w:rsidRPr="00DA40F2" w:rsidRDefault="003D1EE5" w:rsidP="003D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04643177" w14:textId="77777777" w:rsidR="003D1EE5" w:rsidRPr="00DA40F2" w:rsidRDefault="003D1EE5" w:rsidP="003D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12CA4B25" w14:textId="77777777" w:rsidR="003D1EE5" w:rsidRPr="00DA40F2" w:rsidRDefault="003D1EE5" w:rsidP="003D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1B61D67F" w14:textId="77777777" w:rsidR="00A01A68" w:rsidRDefault="00A01A68" w:rsidP="00AB5EB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2743A057" w14:textId="073CC5DA" w:rsidR="00AB5EBA" w:rsidRPr="00AB5EBA" w:rsidRDefault="00AB5EBA" w:rsidP="00AB5EB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  <w:sectPr w:rsidR="00AB5EBA" w:rsidRPr="00AB5EBA" w:rsidSect="007F6AE3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14"/>
          <w:cols w:space="720"/>
          <w:docGrid w:linePitch="245"/>
        </w:sectPr>
      </w:pPr>
    </w:p>
    <w:p w14:paraId="62117E12" w14:textId="77777777" w:rsidR="003062C4" w:rsidRPr="00483087" w:rsidRDefault="003062C4" w:rsidP="00A01A68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83087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เงินลงทุนในบริษัทย่อย</w:t>
      </w:r>
    </w:p>
    <w:p w14:paraId="0D7F1F9C" w14:textId="77777777" w:rsidR="00B93246" w:rsidRPr="00B93246" w:rsidRDefault="00B93246" w:rsidP="00B932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pPr w:leftFromText="180" w:rightFromText="180" w:vertAnchor="text" w:horzAnchor="margin" w:tblpX="428" w:tblpY="47"/>
        <w:tblW w:w="141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90"/>
        <w:gridCol w:w="1350"/>
        <w:gridCol w:w="900"/>
        <w:gridCol w:w="184"/>
        <w:gridCol w:w="896"/>
        <w:gridCol w:w="180"/>
        <w:gridCol w:w="900"/>
        <w:gridCol w:w="180"/>
        <w:gridCol w:w="990"/>
        <w:gridCol w:w="180"/>
        <w:gridCol w:w="900"/>
        <w:gridCol w:w="184"/>
        <w:gridCol w:w="896"/>
        <w:gridCol w:w="180"/>
        <w:gridCol w:w="990"/>
        <w:gridCol w:w="184"/>
        <w:gridCol w:w="986"/>
        <w:gridCol w:w="180"/>
        <w:gridCol w:w="900"/>
        <w:gridCol w:w="184"/>
        <w:gridCol w:w="896"/>
      </w:tblGrid>
      <w:tr w:rsidR="00B93246" w:rsidRPr="008A375E" w:rsidDel="00685444" w14:paraId="482CF3DC" w14:textId="77777777" w:rsidTr="00D30D37">
        <w:trPr>
          <w:cantSplit/>
          <w:tblHeader/>
        </w:trPr>
        <w:tc>
          <w:tcPr>
            <w:tcW w:w="1890" w:type="dxa"/>
          </w:tcPr>
          <w:p w14:paraId="60EC6B9A" w14:textId="77777777" w:rsidR="00B93246" w:rsidRPr="008A375E" w:rsidRDefault="00B93246" w:rsidP="00D30D3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240" w:type="dxa"/>
            <w:gridSpan w:val="20"/>
          </w:tcPr>
          <w:p w14:paraId="68E8DB2B" w14:textId="77777777" w:rsidR="00B93246" w:rsidRPr="008A375E" w:rsidRDefault="00B93246" w:rsidP="00D30D3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8A375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93246" w:rsidRPr="008A375E" w14:paraId="698EC56E" w14:textId="77777777" w:rsidTr="00D30D37">
        <w:trPr>
          <w:cantSplit/>
          <w:trHeight w:val="389"/>
          <w:tblHeader/>
        </w:trPr>
        <w:tc>
          <w:tcPr>
            <w:tcW w:w="1890" w:type="dxa"/>
          </w:tcPr>
          <w:p w14:paraId="7F9426B2" w14:textId="77777777" w:rsidR="00B93246" w:rsidRPr="008A375E" w:rsidRDefault="00B93246" w:rsidP="00D30D3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19D6A74" w14:textId="77777777" w:rsidR="00B93246" w:rsidRPr="008A375E" w:rsidRDefault="00B93246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3F09E4A5" w14:textId="77777777" w:rsidR="00B93246" w:rsidRPr="008A375E" w:rsidRDefault="00B93246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84" w:right="-79" w:firstLine="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A375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980" w:type="dxa"/>
            <w:gridSpan w:val="3"/>
            <w:vAlign w:val="bottom"/>
          </w:tcPr>
          <w:p w14:paraId="79955532" w14:textId="77777777" w:rsidR="00B93246" w:rsidRPr="008A375E" w:rsidRDefault="00B93246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A375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  <w:vAlign w:val="bottom"/>
          </w:tcPr>
          <w:p w14:paraId="70F25566" w14:textId="77777777" w:rsidR="00B93246" w:rsidRPr="008A375E" w:rsidRDefault="00B93246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1BC31C2C" w14:textId="77777777" w:rsidR="00B93246" w:rsidRPr="008A375E" w:rsidRDefault="00B93246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A375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271C900A" w14:textId="77777777" w:rsidR="00B93246" w:rsidRPr="008A375E" w:rsidRDefault="00B93246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0DCE9120" w14:textId="77777777" w:rsidR="00B93246" w:rsidRPr="008A375E" w:rsidRDefault="00B93246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A375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48A222A9" w14:textId="77777777" w:rsidR="00B93246" w:rsidRPr="008A375E" w:rsidRDefault="00B93246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0F18836A" w14:textId="77777777" w:rsidR="00B93246" w:rsidRPr="008A375E" w:rsidRDefault="00B93246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A375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  <w:r w:rsidRPr="008A375E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-สุทธิ</w:t>
            </w:r>
          </w:p>
        </w:tc>
        <w:tc>
          <w:tcPr>
            <w:tcW w:w="180" w:type="dxa"/>
          </w:tcPr>
          <w:p w14:paraId="3A764111" w14:textId="77777777" w:rsidR="00B93246" w:rsidRPr="008A375E" w:rsidRDefault="00B93246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79FDE545" w14:textId="77777777" w:rsidR="003062C4" w:rsidRPr="008A375E" w:rsidRDefault="00B93246" w:rsidP="00D30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 w:hanging="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A375E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เงินปันผลรับสำหรับ</w:t>
            </w:r>
          </w:p>
          <w:p w14:paraId="65AAEE8F" w14:textId="4216A67D" w:rsidR="00B93246" w:rsidRPr="008A375E" w:rsidRDefault="003062C4" w:rsidP="00D30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 w:hanging="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A375E">
              <w:rPr>
                <w:rFonts w:ascii="Angsana New" w:hAnsi="Angsana New" w:cs="Angsana New"/>
                <w:sz w:val="28"/>
                <w:szCs w:val="28"/>
                <w:cs/>
              </w:rPr>
              <w:t>งวดสามเดือนสิ้นสุดวันที่</w:t>
            </w:r>
          </w:p>
        </w:tc>
      </w:tr>
      <w:tr w:rsidR="00B93246" w:rsidRPr="008A375E" w14:paraId="7955B86A" w14:textId="77777777" w:rsidTr="00D30D37">
        <w:trPr>
          <w:cantSplit/>
          <w:trHeight w:val="389"/>
          <w:tblHeader/>
        </w:trPr>
        <w:tc>
          <w:tcPr>
            <w:tcW w:w="1890" w:type="dxa"/>
          </w:tcPr>
          <w:p w14:paraId="270F8162" w14:textId="77777777" w:rsidR="00B93246" w:rsidRPr="008A375E" w:rsidRDefault="00B93246" w:rsidP="00D30D3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18E35AC1" w14:textId="77777777" w:rsidR="00B93246" w:rsidRPr="008A375E" w:rsidRDefault="00B93246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651D62E5" w14:textId="071184F5" w:rsidR="00B93246" w:rsidRPr="008A375E" w:rsidRDefault="00F363C1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8A375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  <w:r w:rsidR="00B93246" w:rsidRPr="008A375E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84" w:type="dxa"/>
            <w:vAlign w:val="center"/>
          </w:tcPr>
          <w:p w14:paraId="3367E1A7" w14:textId="77777777" w:rsidR="00B93246" w:rsidRPr="008A375E" w:rsidRDefault="00B93246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6" w:type="dxa"/>
            <w:vAlign w:val="center"/>
          </w:tcPr>
          <w:p w14:paraId="3348A42D" w14:textId="4AA71379" w:rsidR="00B93246" w:rsidRPr="008A375E" w:rsidRDefault="00F363C1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8A375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  <w:r w:rsidR="00B93246" w:rsidRPr="008A375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04CF2A64" w14:textId="77777777" w:rsidR="00B93246" w:rsidRPr="008A375E" w:rsidRDefault="00B93246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1A9A0237" w14:textId="33A3E99C" w:rsidR="00B93246" w:rsidRPr="008A375E" w:rsidRDefault="00F363C1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8A375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  <w:r w:rsidR="00B93246" w:rsidRPr="008A375E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80" w:type="dxa"/>
            <w:vAlign w:val="center"/>
          </w:tcPr>
          <w:p w14:paraId="2153C130" w14:textId="77777777" w:rsidR="00B93246" w:rsidRPr="008A375E" w:rsidRDefault="00B93246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252713AC" w14:textId="392FE938" w:rsidR="00B93246" w:rsidRPr="008A375E" w:rsidRDefault="00F363C1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8A375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  <w:r w:rsidR="00B93246" w:rsidRPr="008A375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672A8107" w14:textId="77777777" w:rsidR="00B93246" w:rsidRPr="008A375E" w:rsidRDefault="00B93246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64A4D7B0" w14:textId="31AE8145" w:rsidR="00B93246" w:rsidRPr="008A375E" w:rsidRDefault="00F363C1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8A375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  <w:r w:rsidR="00B93246" w:rsidRPr="008A375E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84" w:type="dxa"/>
            <w:vAlign w:val="center"/>
          </w:tcPr>
          <w:p w14:paraId="22F3553A" w14:textId="77777777" w:rsidR="00B93246" w:rsidRPr="008A375E" w:rsidRDefault="00B93246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6" w:type="dxa"/>
            <w:vAlign w:val="center"/>
          </w:tcPr>
          <w:p w14:paraId="6C196730" w14:textId="78DCDBE2" w:rsidR="00B93246" w:rsidRPr="008A375E" w:rsidRDefault="00F363C1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8A375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  <w:r w:rsidR="00B93246" w:rsidRPr="008A375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25988377" w14:textId="77777777" w:rsidR="00B93246" w:rsidRPr="008A375E" w:rsidRDefault="00B93246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66F83CC7" w14:textId="469D6CEE" w:rsidR="00B93246" w:rsidRPr="008A375E" w:rsidRDefault="00F363C1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8A375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  <w:r w:rsidR="00B93246" w:rsidRPr="008A375E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84" w:type="dxa"/>
            <w:vAlign w:val="center"/>
          </w:tcPr>
          <w:p w14:paraId="5C40823F" w14:textId="77777777" w:rsidR="00B93246" w:rsidRPr="008A375E" w:rsidRDefault="00B93246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6" w:type="dxa"/>
            <w:vAlign w:val="center"/>
          </w:tcPr>
          <w:p w14:paraId="31D19091" w14:textId="6D9D7C08" w:rsidR="00B93246" w:rsidRPr="008A375E" w:rsidRDefault="00F363C1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8A375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  <w:r w:rsidR="00B93246" w:rsidRPr="008A375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4FA3D0CF" w14:textId="77777777" w:rsidR="00B93246" w:rsidRPr="008A375E" w:rsidRDefault="00B93246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5A8E6FA3" w14:textId="600734A5" w:rsidR="00B93246" w:rsidRPr="008A375E" w:rsidRDefault="00F363C1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8A375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  <w:r w:rsidR="00B93246" w:rsidRPr="008A375E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84" w:type="dxa"/>
            <w:vAlign w:val="center"/>
          </w:tcPr>
          <w:p w14:paraId="255DA346" w14:textId="77777777" w:rsidR="00B93246" w:rsidRPr="008A375E" w:rsidRDefault="00B93246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6" w:type="dxa"/>
            <w:vAlign w:val="center"/>
          </w:tcPr>
          <w:p w14:paraId="144D6CDB" w14:textId="103E935B" w:rsidR="00B93246" w:rsidRPr="008A375E" w:rsidRDefault="00F363C1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8A375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  <w:r w:rsidR="00B93246" w:rsidRPr="008A375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="003062C4" w:rsidRPr="008A375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มีนา</w:t>
            </w:r>
            <w:r w:rsidR="00B93246" w:rsidRPr="008A375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คม</w:t>
            </w:r>
          </w:p>
        </w:tc>
      </w:tr>
      <w:tr w:rsidR="0096336E" w:rsidRPr="008A375E" w14:paraId="24340EC2" w14:textId="77777777" w:rsidTr="00D30D37">
        <w:trPr>
          <w:cantSplit/>
          <w:trHeight w:val="389"/>
          <w:tblHeader/>
        </w:trPr>
        <w:tc>
          <w:tcPr>
            <w:tcW w:w="1890" w:type="dxa"/>
          </w:tcPr>
          <w:p w14:paraId="2538F2DE" w14:textId="77777777" w:rsidR="0096336E" w:rsidRPr="008A375E" w:rsidRDefault="0096336E" w:rsidP="0096336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14C9E353" w14:textId="77777777" w:rsidR="0096336E" w:rsidRPr="008A375E" w:rsidRDefault="0096336E" w:rsidP="009633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2022B53B" w14:textId="199DD101" w:rsidR="0096336E" w:rsidRPr="008A375E" w:rsidRDefault="0096336E" w:rsidP="009633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A375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4" w:type="dxa"/>
            <w:vAlign w:val="center"/>
          </w:tcPr>
          <w:p w14:paraId="6E8F563F" w14:textId="77777777" w:rsidR="0096336E" w:rsidRPr="008A375E" w:rsidRDefault="0096336E" w:rsidP="009633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6" w:type="dxa"/>
            <w:vAlign w:val="center"/>
          </w:tcPr>
          <w:p w14:paraId="0BECA979" w14:textId="35BEA8D3" w:rsidR="0096336E" w:rsidRPr="008A375E" w:rsidRDefault="0096336E" w:rsidP="009633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A375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112E40BB" w14:textId="77777777" w:rsidR="0096336E" w:rsidRPr="008A375E" w:rsidRDefault="0096336E" w:rsidP="009633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3675FB22" w14:textId="3725AB68" w:rsidR="0096336E" w:rsidRPr="008A375E" w:rsidRDefault="0096336E" w:rsidP="009633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A375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  <w:vAlign w:val="center"/>
          </w:tcPr>
          <w:p w14:paraId="67301FD7" w14:textId="77777777" w:rsidR="0096336E" w:rsidRPr="008A375E" w:rsidRDefault="0096336E" w:rsidP="009633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3C4268CD" w14:textId="5F1B4C0B" w:rsidR="0096336E" w:rsidRPr="008A375E" w:rsidRDefault="0096336E" w:rsidP="009633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A375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5ABB5750" w14:textId="77777777" w:rsidR="0096336E" w:rsidRPr="008A375E" w:rsidRDefault="0096336E" w:rsidP="009633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601185E8" w14:textId="6E79534C" w:rsidR="0096336E" w:rsidRPr="008A375E" w:rsidRDefault="0096336E" w:rsidP="009633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A375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4" w:type="dxa"/>
            <w:vAlign w:val="center"/>
          </w:tcPr>
          <w:p w14:paraId="1B4AFA10" w14:textId="77777777" w:rsidR="0096336E" w:rsidRPr="008A375E" w:rsidRDefault="0096336E" w:rsidP="009633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6" w:type="dxa"/>
            <w:vAlign w:val="center"/>
          </w:tcPr>
          <w:p w14:paraId="2667F70E" w14:textId="4A4F4CD5" w:rsidR="0096336E" w:rsidRPr="008A375E" w:rsidRDefault="0096336E" w:rsidP="009633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A375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7D7D933F" w14:textId="77777777" w:rsidR="0096336E" w:rsidRPr="008A375E" w:rsidRDefault="0096336E" w:rsidP="009633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5586DCCF" w14:textId="4A99BBD7" w:rsidR="0096336E" w:rsidRPr="008A375E" w:rsidRDefault="0096336E" w:rsidP="009633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A375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4" w:type="dxa"/>
            <w:vAlign w:val="center"/>
          </w:tcPr>
          <w:p w14:paraId="31D1D408" w14:textId="77777777" w:rsidR="0096336E" w:rsidRPr="008A375E" w:rsidRDefault="0096336E" w:rsidP="009633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6" w:type="dxa"/>
            <w:vAlign w:val="center"/>
          </w:tcPr>
          <w:p w14:paraId="59C000C9" w14:textId="42772E79" w:rsidR="0096336E" w:rsidRPr="008A375E" w:rsidRDefault="0096336E" w:rsidP="009633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A375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35EAFC9B" w14:textId="77777777" w:rsidR="0096336E" w:rsidRPr="008A375E" w:rsidRDefault="0096336E" w:rsidP="009633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12E99B21" w14:textId="7F4D663A" w:rsidR="0096336E" w:rsidRPr="008A375E" w:rsidRDefault="0096336E" w:rsidP="009633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A375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4" w:type="dxa"/>
            <w:vAlign w:val="center"/>
          </w:tcPr>
          <w:p w14:paraId="26F10C25" w14:textId="77777777" w:rsidR="0096336E" w:rsidRPr="008A375E" w:rsidRDefault="0096336E" w:rsidP="009633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6" w:type="dxa"/>
            <w:vAlign w:val="center"/>
          </w:tcPr>
          <w:p w14:paraId="086BA20A" w14:textId="5CDBABF8" w:rsidR="0096336E" w:rsidRPr="008A375E" w:rsidRDefault="0096336E" w:rsidP="009633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A375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2563</w:t>
            </w:r>
          </w:p>
        </w:tc>
      </w:tr>
      <w:tr w:rsidR="00B93246" w:rsidRPr="008A375E" w14:paraId="24764D79" w14:textId="77777777" w:rsidTr="00D30D37">
        <w:trPr>
          <w:cantSplit/>
        </w:trPr>
        <w:tc>
          <w:tcPr>
            <w:tcW w:w="1890" w:type="dxa"/>
          </w:tcPr>
          <w:p w14:paraId="7C26F9FF" w14:textId="77777777" w:rsidR="00B93246" w:rsidRPr="008A375E" w:rsidRDefault="00B93246" w:rsidP="00D30D37">
            <w:pPr>
              <w:tabs>
                <w:tab w:val="clear" w:pos="227"/>
                <w:tab w:val="clear" w:pos="45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E519D73" w14:textId="77777777" w:rsidR="00B93246" w:rsidRPr="008A375E" w:rsidRDefault="00B93246" w:rsidP="00D30D37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14:paraId="1C1241AF" w14:textId="77777777" w:rsidR="00B93246" w:rsidRPr="008A375E" w:rsidRDefault="00B93246" w:rsidP="00D30D37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A375E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036EA8A0" w14:textId="77777777" w:rsidR="00B93246" w:rsidRPr="008A375E" w:rsidRDefault="00B93246" w:rsidP="00D30D3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30" w:type="dxa"/>
            <w:gridSpan w:val="15"/>
          </w:tcPr>
          <w:p w14:paraId="4747B1A1" w14:textId="77777777" w:rsidR="00B93246" w:rsidRPr="008A375E" w:rsidRDefault="00B93246" w:rsidP="00D30D3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A375E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93246" w:rsidRPr="008A375E" w14:paraId="2CAF14E1" w14:textId="77777777" w:rsidTr="00D30D37">
        <w:trPr>
          <w:cantSplit/>
        </w:trPr>
        <w:tc>
          <w:tcPr>
            <w:tcW w:w="1890" w:type="dxa"/>
          </w:tcPr>
          <w:p w14:paraId="6986E895" w14:textId="77777777" w:rsidR="00B93246" w:rsidRPr="008A375E" w:rsidRDefault="00B93246" w:rsidP="00D30D37">
            <w:pPr>
              <w:tabs>
                <w:tab w:val="clear" w:pos="227"/>
                <w:tab w:val="clear" w:pos="454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A375E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1350" w:type="dxa"/>
          </w:tcPr>
          <w:p w14:paraId="77957CDC" w14:textId="77777777" w:rsidR="00B93246" w:rsidRPr="008A375E" w:rsidRDefault="00B93246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</w:tcPr>
          <w:p w14:paraId="3CE3F0DE" w14:textId="77777777" w:rsidR="00B93246" w:rsidRPr="008A375E" w:rsidRDefault="00B93246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" w:type="dxa"/>
          </w:tcPr>
          <w:p w14:paraId="0F9C52B0" w14:textId="77777777" w:rsidR="00B93246" w:rsidRPr="008A375E" w:rsidRDefault="00B93246" w:rsidP="00D30D3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6" w:type="dxa"/>
          </w:tcPr>
          <w:p w14:paraId="7B1CDBD6" w14:textId="77777777" w:rsidR="00B93246" w:rsidRPr="008A375E" w:rsidRDefault="00B93246" w:rsidP="00D30D37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D2A9FE6" w14:textId="77777777" w:rsidR="00B93246" w:rsidRPr="008A375E" w:rsidRDefault="00B93246" w:rsidP="00D30D3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744F77A" w14:textId="77777777" w:rsidR="00B93246" w:rsidRPr="008A375E" w:rsidRDefault="00B93246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BD6AA48" w14:textId="77777777" w:rsidR="00B93246" w:rsidRPr="008A375E" w:rsidRDefault="00B93246" w:rsidP="00D30D3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54F7760" w14:textId="77777777" w:rsidR="00B93246" w:rsidRPr="008A375E" w:rsidRDefault="00B93246" w:rsidP="00D30D37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04A39B62" w14:textId="77777777" w:rsidR="00B93246" w:rsidRPr="008A375E" w:rsidRDefault="00B93246" w:rsidP="00D30D3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</w:tcPr>
          <w:p w14:paraId="138CBBAC" w14:textId="77777777" w:rsidR="00B93246" w:rsidRPr="008A375E" w:rsidRDefault="00B93246" w:rsidP="00D30D37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" w:type="dxa"/>
          </w:tcPr>
          <w:p w14:paraId="19086A63" w14:textId="77777777" w:rsidR="00B93246" w:rsidRPr="008A375E" w:rsidRDefault="00B93246" w:rsidP="00D30D3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6" w:type="dxa"/>
          </w:tcPr>
          <w:p w14:paraId="72E61494" w14:textId="77777777" w:rsidR="00B93246" w:rsidRPr="008A375E" w:rsidRDefault="00B93246" w:rsidP="00D30D3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FB06FF1" w14:textId="77777777" w:rsidR="00B93246" w:rsidRPr="008A375E" w:rsidRDefault="00B93246" w:rsidP="00D30D3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EC36C42" w14:textId="77777777" w:rsidR="00B93246" w:rsidRPr="008A375E" w:rsidRDefault="00B93246" w:rsidP="00D30D3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" w:type="dxa"/>
          </w:tcPr>
          <w:p w14:paraId="1A1CF59F" w14:textId="77777777" w:rsidR="00B93246" w:rsidRPr="008A375E" w:rsidRDefault="00B93246" w:rsidP="00D30D3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86" w:type="dxa"/>
          </w:tcPr>
          <w:p w14:paraId="64079FD7" w14:textId="77777777" w:rsidR="00B93246" w:rsidRPr="008A375E" w:rsidRDefault="00B93246" w:rsidP="00D30D3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38BD519" w14:textId="77777777" w:rsidR="00B93246" w:rsidRPr="008A375E" w:rsidRDefault="00B93246" w:rsidP="00D30D3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67AD953" w14:textId="77777777" w:rsidR="00B93246" w:rsidRPr="008A375E" w:rsidRDefault="00B93246" w:rsidP="00D30D3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" w:type="dxa"/>
          </w:tcPr>
          <w:p w14:paraId="61F03CA9" w14:textId="77777777" w:rsidR="00B93246" w:rsidRPr="008A375E" w:rsidRDefault="00B93246" w:rsidP="00D30D3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6" w:type="dxa"/>
          </w:tcPr>
          <w:p w14:paraId="585414CE" w14:textId="77777777" w:rsidR="00B93246" w:rsidRPr="008A375E" w:rsidRDefault="00B93246" w:rsidP="00D30D3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8A375E" w:rsidRPr="008A375E" w14:paraId="156361CC" w14:textId="77777777" w:rsidTr="00D30D37">
        <w:trPr>
          <w:cantSplit/>
        </w:trPr>
        <w:tc>
          <w:tcPr>
            <w:tcW w:w="1890" w:type="dxa"/>
          </w:tcPr>
          <w:p w14:paraId="79D26B12" w14:textId="3B654190" w:rsidR="008A375E" w:rsidRPr="008A375E" w:rsidRDefault="008A375E" w:rsidP="00D30D37">
            <w:pPr>
              <w:tabs>
                <w:tab w:val="clear" w:pos="227"/>
                <w:tab w:val="clear" w:pos="454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A375E">
              <w:rPr>
                <w:rFonts w:ascii="Angsana New" w:hAnsi="Angsana New" w:cs="Angsana New"/>
                <w:sz w:val="28"/>
                <w:szCs w:val="28"/>
                <w:cs/>
              </w:rPr>
              <w:t>บริษัท ฮอนด้ามะลิวัลย์</w:t>
            </w:r>
          </w:p>
        </w:tc>
        <w:tc>
          <w:tcPr>
            <w:tcW w:w="1350" w:type="dxa"/>
          </w:tcPr>
          <w:p w14:paraId="1862824F" w14:textId="27033C9E" w:rsidR="008A375E" w:rsidRPr="008A375E" w:rsidRDefault="008A375E" w:rsidP="008A375E">
            <w:pPr>
              <w:pStyle w:val="acctfourfigures"/>
              <w:tabs>
                <w:tab w:val="clear" w:pos="765"/>
              </w:tabs>
              <w:spacing w:line="240" w:lineRule="atLeast"/>
              <w:ind w:left="-79" w:right="-80" w:firstLine="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A375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ตัวแทนจำหน่าย</w:t>
            </w:r>
          </w:p>
        </w:tc>
        <w:tc>
          <w:tcPr>
            <w:tcW w:w="900" w:type="dxa"/>
          </w:tcPr>
          <w:p w14:paraId="162DD26A" w14:textId="77777777" w:rsidR="008A375E" w:rsidRPr="008A375E" w:rsidRDefault="008A375E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" w:type="dxa"/>
          </w:tcPr>
          <w:p w14:paraId="76EDEB72" w14:textId="77777777" w:rsidR="008A375E" w:rsidRPr="008A375E" w:rsidRDefault="008A375E" w:rsidP="00D30D3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6" w:type="dxa"/>
          </w:tcPr>
          <w:p w14:paraId="206E646F" w14:textId="77777777" w:rsidR="008A375E" w:rsidRPr="008A375E" w:rsidRDefault="008A375E" w:rsidP="00D30D37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460FBF14" w14:textId="77777777" w:rsidR="008A375E" w:rsidRPr="008A375E" w:rsidRDefault="008A375E" w:rsidP="00D30D3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5224A6A" w14:textId="77777777" w:rsidR="008A375E" w:rsidRPr="008A375E" w:rsidRDefault="008A375E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6F8DB0C7" w14:textId="77777777" w:rsidR="008A375E" w:rsidRPr="008A375E" w:rsidRDefault="008A375E" w:rsidP="00D30D3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9C3AE31" w14:textId="77777777" w:rsidR="008A375E" w:rsidRPr="008A375E" w:rsidRDefault="008A375E" w:rsidP="00D30D37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2FE56DB" w14:textId="77777777" w:rsidR="008A375E" w:rsidRPr="008A375E" w:rsidRDefault="008A375E" w:rsidP="00D30D3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</w:tcPr>
          <w:p w14:paraId="0256ED39" w14:textId="77777777" w:rsidR="008A375E" w:rsidRPr="008A375E" w:rsidRDefault="008A375E" w:rsidP="00D30D37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" w:type="dxa"/>
          </w:tcPr>
          <w:p w14:paraId="5BD75921" w14:textId="77777777" w:rsidR="008A375E" w:rsidRPr="008A375E" w:rsidRDefault="008A375E" w:rsidP="00D30D3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6" w:type="dxa"/>
          </w:tcPr>
          <w:p w14:paraId="6F833462" w14:textId="77777777" w:rsidR="008A375E" w:rsidRPr="008A375E" w:rsidRDefault="008A375E" w:rsidP="00D30D3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77D8BF0" w14:textId="77777777" w:rsidR="008A375E" w:rsidRPr="008A375E" w:rsidRDefault="008A375E" w:rsidP="00D30D3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66E453D" w14:textId="77777777" w:rsidR="008A375E" w:rsidRPr="008A375E" w:rsidRDefault="008A375E" w:rsidP="00D30D3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" w:type="dxa"/>
          </w:tcPr>
          <w:p w14:paraId="0F6300D7" w14:textId="77777777" w:rsidR="008A375E" w:rsidRPr="008A375E" w:rsidRDefault="008A375E" w:rsidP="00D30D3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86" w:type="dxa"/>
          </w:tcPr>
          <w:p w14:paraId="6423FD1D" w14:textId="77777777" w:rsidR="008A375E" w:rsidRPr="008A375E" w:rsidRDefault="008A375E" w:rsidP="00D30D3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3B2268A" w14:textId="77777777" w:rsidR="008A375E" w:rsidRPr="008A375E" w:rsidRDefault="008A375E" w:rsidP="00D30D3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47D5046" w14:textId="77777777" w:rsidR="008A375E" w:rsidRPr="008A375E" w:rsidRDefault="008A375E" w:rsidP="00D30D3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" w:type="dxa"/>
          </w:tcPr>
          <w:p w14:paraId="067D8CF6" w14:textId="77777777" w:rsidR="008A375E" w:rsidRPr="008A375E" w:rsidRDefault="008A375E" w:rsidP="00D30D3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6" w:type="dxa"/>
          </w:tcPr>
          <w:p w14:paraId="199572D7" w14:textId="77777777" w:rsidR="008A375E" w:rsidRPr="008A375E" w:rsidRDefault="008A375E" w:rsidP="00D30D3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8A375E" w:rsidRPr="008A375E" w14:paraId="461D6552" w14:textId="77777777" w:rsidTr="008A375E">
        <w:trPr>
          <w:cantSplit/>
        </w:trPr>
        <w:tc>
          <w:tcPr>
            <w:tcW w:w="1890" w:type="dxa"/>
          </w:tcPr>
          <w:p w14:paraId="33AA8B51" w14:textId="7BFA8935" w:rsidR="008A375E" w:rsidRPr="008A375E" w:rsidRDefault="008A375E" w:rsidP="008A375E">
            <w:pPr>
              <w:tabs>
                <w:tab w:val="clear" w:pos="227"/>
                <w:tab w:val="clear" w:pos="454"/>
              </w:tabs>
              <w:ind w:left="98" w:right="10" w:hanging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A375E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8A375E">
              <w:rPr>
                <w:rFonts w:ascii="Angsana New" w:hAnsi="Angsana New" w:cs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350" w:type="dxa"/>
          </w:tcPr>
          <w:p w14:paraId="30AF6603" w14:textId="3ABEB6DE" w:rsidR="008A375E" w:rsidRPr="008A375E" w:rsidRDefault="008A375E" w:rsidP="008A375E">
            <w:pPr>
              <w:pStyle w:val="acctfourfigures"/>
              <w:tabs>
                <w:tab w:val="clear" w:pos="765"/>
              </w:tabs>
              <w:spacing w:line="240" w:lineRule="atLeast"/>
              <w:ind w:left="-79" w:right="-80" w:firstLine="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 </w:t>
            </w:r>
            <w:r w:rsidRPr="008A375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รถยนต์ อะไหล่</w:t>
            </w:r>
          </w:p>
        </w:tc>
        <w:tc>
          <w:tcPr>
            <w:tcW w:w="900" w:type="dxa"/>
          </w:tcPr>
          <w:p w14:paraId="53E954C9" w14:textId="77777777" w:rsidR="008A375E" w:rsidRPr="008A375E" w:rsidRDefault="008A375E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" w:type="dxa"/>
          </w:tcPr>
          <w:p w14:paraId="396678BD" w14:textId="77777777" w:rsidR="008A375E" w:rsidRPr="008A375E" w:rsidRDefault="008A375E" w:rsidP="00D30D3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6" w:type="dxa"/>
          </w:tcPr>
          <w:p w14:paraId="2B32BCB5" w14:textId="77777777" w:rsidR="008A375E" w:rsidRPr="008A375E" w:rsidRDefault="008A375E" w:rsidP="00D30D37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47E419F" w14:textId="77777777" w:rsidR="008A375E" w:rsidRPr="008A375E" w:rsidRDefault="008A375E" w:rsidP="00D30D3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AA850C0" w14:textId="77777777" w:rsidR="008A375E" w:rsidRPr="008A375E" w:rsidRDefault="008A375E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62E7D02" w14:textId="77777777" w:rsidR="008A375E" w:rsidRPr="008A375E" w:rsidRDefault="008A375E" w:rsidP="00D30D3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07EBCD2" w14:textId="77777777" w:rsidR="008A375E" w:rsidRPr="008A375E" w:rsidRDefault="008A375E" w:rsidP="00D30D37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491EB14F" w14:textId="77777777" w:rsidR="008A375E" w:rsidRPr="008A375E" w:rsidRDefault="008A375E" w:rsidP="00D30D3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</w:tcPr>
          <w:p w14:paraId="398508A1" w14:textId="77777777" w:rsidR="008A375E" w:rsidRPr="008A375E" w:rsidRDefault="008A375E" w:rsidP="00D30D37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" w:type="dxa"/>
          </w:tcPr>
          <w:p w14:paraId="3FA8D5AA" w14:textId="77777777" w:rsidR="008A375E" w:rsidRPr="008A375E" w:rsidRDefault="008A375E" w:rsidP="00D30D3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6" w:type="dxa"/>
          </w:tcPr>
          <w:p w14:paraId="4B19B80B" w14:textId="77777777" w:rsidR="008A375E" w:rsidRPr="008A375E" w:rsidRDefault="008A375E" w:rsidP="00D30D3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34B65D4E" w14:textId="77777777" w:rsidR="008A375E" w:rsidRPr="008A375E" w:rsidRDefault="008A375E" w:rsidP="00D30D3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32654F9" w14:textId="77777777" w:rsidR="008A375E" w:rsidRPr="008A375E" w:rsidRDefault="008A375E" w:rsidP="00D30D3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" w:type="dxa"/>
          </w:tcPr>
          <w:p w14:paraId="0096B3EB" w14:textId="77777777" w:rsidR="008A375E" w:rsidRPr="008A375E" w:rsidRDefault="008A375E" w:rsidP="00D30D3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86" w:type="dxa"/>
          </w:tcPr>
          <w:p w14:paraId="30810195" w14:textId="77777777" w:rsidR="008A375E" w:rsidRPr="008A375E" w:rsidRDefault="008A375E" w:rsidP="00D30D3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60268858" w14:textId="77777777" w:rsidR="008A375E" w:rsidRPr="008A375E" w:rsidRDefault="008A375E" w:rsidP="00D30D3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1498DCB" w14:textId="77777777" w:rsidR="008A375E" w:rsidRPr="008A375E" w:rsidRDefault="008A375E" w:rsidP="00D30D3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" w:type="dxa"/>
          </w:tcPr>
          <w:p w14:paraId="3DD1839B" w14:textId="77777777" w:rsidR="008A375E" w:rsidRPr="008A375E" w:rsidRDefault="008A375E" w:rsidP="00D30D3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6" w:type="dxa"/>
          </w:tcPr>
          <w:p w14:paraId="29B2A980" w14:textId="77777777" w:rsidR="008A375E" w:rsidRPr="008A375E" w:rsidRDefault="008A375E" w:rsidP="00D30D3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7D083C" w:rsidRPr="008A375E" w14:paraId="2AC0C4EB" w14:textId="77777777" w:rsidTr="008A375E">
        <w:trPr>
          <w:cantSplit/>
        </w:trPr>
        <w:tc>
          <w:tcPr>
            <w:tcW w:w="1890" w:type="dxa"/>
            <w:vAlign w:val="bottom"/>
          </w:tcPr>
          <w:p w14:paraId="53C0C0BF" w14:textId="55AB1007" w:rsidR="007D083C" w:rsidRPr="008A375E" w:rsidRDefault="007D083C" w:rsidP="007D083C">
            <w:pPr>
              <w:tabs>
                <w:tab w:val="clear" w:pos="227"/>
                <w:tab w:val="clear" w:pos="454"/>
              </w:tabs>
              <w:ind w:left="98" w:right="10" w:hanging="9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4AF4464" w14:textId="6D7BF721" w:rsidR="007D083C" w:rsidRPr="008A375E" w:rsidRDefault="007D083C" w:rsidP="007D083C">
            <w:pPr>
              <w:pStyle w:val="acctfourfigures"/>
              <w:tabs>
                <w:tab w:val="clear" w:pos="765"/>
              </w:tabs>
              <w:spacing w:line="240" w:lineRule="atLeast"/>
              <w:ind w:left="-79" w:right="-80" w:firstLine="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 </w:t>
            </w:r>
            <w:r w:rsidRPr="008A375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และศูนย์บริการ</w:t>
            </w:r>
          </w:p>
        </w:tc>
        <w:tc>
          <w:tcPr>
            <w:tcW w:w="900" w:type="dxa"/>
          </w:tcPr>
          <w:p w14:paraId="40875818" w14:textId="7176A3EC" w:rsidR="007D083C" w:rsidRPr="008A375E" w:rsidRDefault="007D083C" w:rsidP="007D083C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99</w:t>
            </w:r>
          </w:p>
        </w:tc>
        <w:tc>
          <w:tcPr>
            <w:tcW w:w="184" w:type="dxa"/>
          </w:tcPr>
          <w:p w14:paraId="234B76C6" w14:textId="77777777" w:rsidR="007D083C" w:rsidRPr="008A375E" w:rsidRDefault="007D083C" w:rsidP="007D083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6" w:type="dxa"/>
          </w:tcPr>
          <w:p w14:paraId="135A1972" w14:textId="692B728F" w:rsidR="007D083C" w:rsidRPr="008A375E" w:rsidRDefault="007D083C" w:rsidP="007D083C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A375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028EF798" w14:textId="77777777" w:rsidR="007D083C" w:rsidRPr="008A375E" w:rsidRDefault="007D083C" w:rsidP="007D083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E7D3D9A" w14:textId="4A60EF16" w:rsidR="007D083C" w:rsidRPr="008A375E" w:rsidRDefault="007D083C" w:rsidP="00A204D3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4" w:hanging="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A375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550</w:t>
            </w:r>
            <w:r w:rsidRPr="008A375E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8A375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25B139B4" w14:textId="77777777" w:rsidR="007D083C" w:rsidRPr="008A375E" w:rsidRDefault="007D083C" w:rsidP="007D083C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0F4B1DE9" w14:textId="58B68FF4" w:rsidR="007D083C" w:rsidRPr="008A375E" w:rsidRDefault="007D083C" w:rsidP="00A204D3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1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A375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550</w:t>
            </w:r>
            <w:r w:rsidRPr="008A375E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8A375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4FC721F3" w14:textId="77777777" w:rsidR="007D083C" w:rsidRPr="008A375E" w:rsidRDefault="007D083C" w:rsidP="007D083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</w:tcPr>
          <w:p w14:paraId="4A9C9937" w14:textId="7D3BAA94" w:rsidR="007D083C" w:rsidRPr="008A375E" w:rsidRDefault="007D083C" w:rsidP="007D083C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A375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548</w:t>
            </w:r>
            <w:r w:rsidRPr="008A375E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8A375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600</w:t>
            </w:r>
          </w:p>
        </w:tc>
        <w:tc>
          <w:tcPr>
            <w:tcW w:w="184" w:type="dxa"/>
          </w:tcPr>
          <w:p w14:paraId="74AEAB8B" w14:textId="77777777" w:rsidR="007D083C" w:rsidRPr="008A375E" w:rsidRDefault="007D083C" w:rsidP="007D083C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6" w:type="dxa"/>
          </w:tcPr>
          <w:p w14:paraId="25A23834" w14:textId="2E3488F9" w:rsidR="007D083C" w:rsidRPr="008A375E" w:rsidRDefault="007D083C" w:rsidP="007D083C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A375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548</w:t>
            </w:r>
            <w:r w:rsidRPr="008A375E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8A375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600</w:t>
            </w:r>
          </w:p>
        </w:tc>
        <w:tc>
          <w:tcPr>
            <w:tcW w:w="180" w:type="dxa"/>
          </w:tcPr>
          <w:p w14:paraId="5B52E0A1" w14:textId="77777777" w:rsidR="007D083C" w:rsidRPr="008A375E" w:rsidRDefault="007D083C" w:rsidP="007D083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195C737" w14:textId="0E6BC1E4" w:rsidR="007D083C" w:rsidRPr="008A375E" w:rsidRDefault="007D083C" w:rsidP="007D083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A375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548</w:t>
            </w:r>
            <w:r w:rsidRPr="008A375E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8A375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600</w:t>
            </w:r>
          </w:p>
        </w:tc>
        <w:tc>
          <w:tcPr>
            <w:tcW w:w="184" w:type="dxa"/>
          </w:tcPr>
          <w:p w14:paraId="5A086511" w14:textId="77777777" w:rsidR="007D083C" w:rsidRPr="008A375E" w:rsidRDefault="007D083C" w:rsidP="007D083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86" w:type="dxa"/>
          </w:tcPr>
          <w:p w14:paraId="53929FC9" w14:textId="40127F29" w:rsidR="007D083C" w:rsidRPr="008A375E" w:rsidRDefault="007D083C" w:rsidP="007D083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A375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548</w:t>
            </w:r>
            <w:r w:rsidRPr="008A375E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8A375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600</w:t>
            </w:r>
          </w:p>
        </w:tc>
        <w:tc>
          <w:tcPr>
            <w:tcW w:w="180" w:type="dxa"/>
          </w:tcPr>
          <w:p w14:paraId="3B08B75D" w14:textId="77777777" w:rsidR="007D083C" w:rsidRPr="008A375E" w:rsidRDefault="007D083C" w:rsidP="007D083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08DFABB" w14:textId="1E9D5E7B" w:rsidR="007D083C" w:rsidRPr="008A375E" w:rsidRDefault="007D083C" w:rsidP="007D083C">
            <w:pPr>
              <w:pStyle w:val="acctfourfigures"/>
              <w:tabs>
                <w:tab w:val="clear" w:pos="765"/>
                <w:tab w:val="decimal" w:pos="730"/>
                <w:tab w:val="decimal" w:pos="816"/>
              </w:tabs>
              <w:spacing w:line="240" w:lineRule="atLeast"/>
              <w:ind w:left="-79" w:right="-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A375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4" w:type="dxa"/>
          </w:tcPr>
          <w:p w14:paraId="51D8B72B" w14:textId="77777777" w:rsidR="007D083C" w:rsidRPr="008A375E" w:rsidRDefault="007D083C" w:rsidP="007D083C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6" w:type="dxa"/>
          </w:tcPr>
          <w:p w14:paraId="75F3F311" w14:textId="77777777" w:rsidR="007D083C" w:rsidRPr="008A375E" w:rsidRDefault="007D083C" w:rsidP="007D083C">
            <w:pPr>
              <w:pStyle w:val="acctfourfigures"/>
              <w:tabs>
                <w:tab w:val="clear" w:pos="765"/>
                <w:tab w:val="decimal" w:pos="730"/>
                <w:tab w:val="decimal" w:pos="816"/>
              </w:tabs>
              <w:spacing w:line="240" w:lineRule="atLeast"/>
              <w:ind w:left="-79" w:right="-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A375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7D083C" w:rsidRPr="008A375E" w14:paraId="3E6EE13F" w14:textId="77777777" w:rsidTr="008A375E">
        <w:trPr>
          <w:cantSplit/>
        </w:trPr>
        <w:tc>
          <w:tcPr>
            <w:tcW w:w="1890" w:type="dxa"/>
            <w:vAlign w:val="bottom"/>
          </w:tcPr>
          <w:p w14:paraId="19353B6B" w14:textId="77777777" w:rsidR="007D083C" w:rsidRPr="00A157E2" w:rsidRDefault="007D083C" w:rsidP="007D083C">
            <w:pPr>
              <w:tabs>
                <w:tab w:val="clear" w:pos="227"/>
                <w:tab w:val="clear" w:pos="454"/>
              </w:tabs>
              <w:spacing w:line="240" w:lineRule="auto"/>
              <w:ind w:left="98" w:right="10" w:hanging="90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  <w:tc>
          <w:tcPr>
            <w:tcW w:w="1350" w:type="dxa"/>
            <w:vAlign w:val="bottom"/>
          </w:tcPr>
          <w:p w14:paraId="2A352761" w14:textId="77777777" w:rsidR="007D083C" w:rsidRPr="00A157E2" w:rsidRDefault="007D083C" w:rsidP="007D083C">
            <w:pPr>
              <w:pStyle w:val="acctfourfigures"/>
              <w:tabs>
                <w:tab w:val="clear" w:pos="765"/>
              </w:tabs>
              <w:spacing w:line="240" w:lineRule="auto"/>
              <w:ind w:left="-79" w:right="-80" w:firstLine="79"/>
              <w:rPr>
                <w:rFonts w:ascii="Angsana New" w:hAnsi="Angsana New" w:cs="Angsana New"/>
                <w:sz w:val="14"/>
                <w:szCs w:val="14"/>
                <w:lang w:bidi="th-TH"/>
              </w:rPr>
            </w:pPr>
          </w:p>
        </w:tc>
        <w:tc>
          <w:tcPr>
            <w:tcW w:w="900" w:type="dxa"/>
          </w:tcPr>
          <w:p w14:paraId="54346DDB" w14:textId="77777777" w:rsidR="007D083C" w:rsidRPr="00A157E2" w:rsidRDefault="007D083C" w:rsidP="007D083C">
            <w:pPr>
              <w:pStyle w:val="acctfourfigures"/>
              <w:tabs>
                <w:tab w:val="clear" w:pos="765"/>
              </w:tabs>
              <w:spacing w:line="240" w:lineRule="auto"/>
              <w:ind w:hanging="13"/>
              <w:jc w:val="center"/>
              <w:rPr>
                <w:rFonts w:ascii="Angsana New" w:hAnsi="Angsana New" w:cs="Angsana New"/>
                <w:sz w:val="14"/>
                <w:szCs w:val="14"/>
                <w:lang w:bidi="th-TH"/>
              </w:rPr>
            </w:pPr>
          </w:p>
        </w:tc>
        <w:tc>
          <w:tcPr>
            <w:tcW w:w="184" w:type="dxa"/>
          </w:tcPr>
          <w:p w14:paraId="7A675E8B" w14:textId="77777777" w:rsidR="007D083C" w:rsidRPr="00A157E2" w:rsidRDefault="007D083C" w:rsidP="007D083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896" w:type="dxa"/>
          </w:tcPr>
          <w:p w14:paraId="6AA30197" w14:textId="77777777" w:rsidR="007D083C" w:rsidRPr="00A157E2" w:rsidRDefault="007D083C" w:rsidP="007D083C">
            <w:pPr>
              <w:pStyle w:val="acctfourfigures"/>
              <w:tabs>
                <w:tab w:val="clear" w:pos="765"/>
              </w:tabs>
              <w:spacing w:line="240" w:lineRule="auto"/>
              <w:ind w:hanging="13"/>
              <w:jc w:val="center"/>
              <w:rPr>
                <w:rFonts w:ascii="Angsana New" w:hAnsi="Angsana New" w:cs="Angsana New"/>
                <w:sz w:val="14"/>
                <w:szCs w:val="14"/>
                <w:lang w:val="en-US" w:bidi="th-TH"/>
              </w:rPr>
            </w:pPr>
          </w:p>
        </w:tc>
        <w:tc>
          <w:tcPr>
            <w:tcW w:w="180" w:type="dxa"/>
          </w:tcPr>
          <w:p w14:paraId="0A80EAE1" w14:textId="77777777" w:rsidR="007D083C" w:rsidRPr="00A157E2" w:rsidRDefault="007D083C" w:rsidP="007D083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900" w:type="dxa"/>
          </w:tcPr>
          <w:p w14:paraId="0EBF783B" w14:textId="77777777" w:rsidR="007D083C" w:rsidRPr="00A157E2" w:rsidRDefault="007D083C" w:rsidP="00A204D3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4" w:hanging="9"/>
              <w:rPr>
                <w:rFonts w:ascii="Angsana New" w:hAnsi="Angsana New" w:cs="Angsana New"/>
                <w:sz w:val="14"/>
                <w:szCs w:val="14"/>
                <w:lang w:bidi="th-TH"/>
              </w:rPr>
            </w:pPr>
          </w:p>
        </w:tc>
        <w:tc>
          <w:tcPr>
            <w:tcW w:w="180" w:type="dxa"/>
          </w:tcPr>
          <w:p w14:paraId="627435A4" w14:textId="77777777" w:rsidR="007D083C" w:rsidRPr="00A157E2" w:rsidRDefault="007D083C" w:rsidP="007D083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14"/>
                <w:szCs w:val="14"/>
                <w:lang w:bidi="th-TH"/>
              </w:rPr>
            </w:pPr>
          </w:p>
        </w:tc>
        <w:tc>
          <w:tcPr>
            <w:tcW w:w="990" w:type="dxa"/>
          </w:tcPr>
          <w:p w14:paraId="1F3AB5FD" w14:textId="77777777" w:rsidR="007D083C" w:rsidRPr="00A157E2" w:rsidRDefault="007D083C" w:rsidP="00A204D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9" w:right="10"/>
              <w:rPr>
                <w:rFonts w:ascii="Angsana New" w:hAnsi="Angsana New" w:cs="Angsana New"/>
                <w:sz w:val="14"/>
                <w:szCs w:val="14"/>
                <w:lang w:val="en-US" w:bidi="th-TH"/>
              </w:rPr>
            </w:pPr>
          </w:p>
        </w:tc>
        <w:tc>
          <w:tcPr>
            <w:tcW w:w="180" w:type="dxa"/>
          </w:tcPr>
          <w:p w14:paraId="2A64637C" w14:textId="77777777" w:rsidR="007D083C" w:rsidRPr="00A157E2" w:rsidRDefault="007D083C" w:rsidP="007D083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900" w:type="dxa"/>
          </w:tcPr>
          <w:p w14:paraId="684944D7" w14:textId="77777777" w:rsidR="007D083C" w:rsidRPr="00A157E2" w:rsidRDefault="007D083C" w:rsidP="007D083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14"/>
                <w:szCs w:val="14"/>
                <w:lang w:bidi="th-TH"/>
              </w:rPr>
            </w:pPr>
          </w:p>
        </w:tc>
        <w:tc>
          <w:tcPr>
            <w:tcW w:w="184" w:type="dxa"/>
          </w:tcPr>
          <w:p w14:paraId="5DE2E02B" w14:textId="77777777" w:rsidR="007D083C" w:rsidRPr="00A157E2" w:rsidRDefault="007D083C" w:rsidP="007D083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896" w:type="dxa"/>
          </w:tcPr>
          <w:p w14:paraId="63BEB952" w14:textId="77777777" w:rsidR="007D083C" w:rsidRPr="00A157E2" w:rsidRDefault="007D083C" w:rsidP="007D083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14"/>
                <w:szCs w:val="14"/>
                <w:lang w:val="en-US" w:bidi="th-TH"/>
              </w:rPr>
            </w:pPr>
          </w:p>
        </w:tc>
        <w:tc>
          <w:tcPr>
            <w:tcW w:w="180" w:type="dxa"/>
          </w:tcPr>
          <w:p w14:paraId="26D8679E" w14:textId="77777777" w:rsidR="007D083C" w:rsidRPr="00A157E2" w:rsidRDefault="007D083C" w:rsidP="007D083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990" w:type="dxa"/>
          </w:tcPr>
          <w:p w14:paraId="570BD04B" w14:textId="77777777" w:rsidR="007D083C" w:rsidRPr="00A157E2" w:rsidRDefault="007D083C" w:rsidP="007D083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14"/>
                <w:szCs w:val="14"/>
                <w:lang w:bidi="th-TH"/>
              </w:rPr>
            </w:pPr>
          </w:p>
        </w:tc>
        <w:tc>
          <w:tcPr>
            <w:tcW w:w="184" w:type="dxa"/>
          </w:tcPr>
          <w:p w14:paraId="7B42BA6A" w14:textId="77777777" w:rsidR="007D083C" w:rsidRPr="00A157E2" w:rsidRDefault="007D083C" w:rsidP="007D083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14"/>
                <w:szCs w:val="14"/>
                <w:lang w:bidi="th-TH"/>
              </w:rPr>
            </w:pPr>
          </w:p>
        </w:tc>
        <w:tc>
          <w:tcPr>
            <w:tcW w:w="986" w:type="dxa"/>
          </w:tcPr>
          <w:p w14:paraId="49F6674C" w14:textId="77777777" w:rsidR="007D083C" w:rsidRPr="00A157E2" w:rsidRDefault="007D083C" w:rsidP="007D083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14"/>
                <w:szCs w:val="14"/>
                <w:lang w:val="en-US" w:bidi="th-TH"/>
              </w:rPr>
            </w:pPr>
          </w:p>
        </w:tc>
        <w:tc>
          <w:tcPr>
            <w:tcW w:w="180" w:type="dxa"/>
          </w:tcPr>
          <w:p w14:paraId="0CE5B2F1" w14:textId="77777777" w:rsidR="007D083C" w:rsidRPr="00A157E2" w:rsidRDefault="007D083C" w:rsidP="007D083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900" w:type="dxa"/>
          </w:tcPr>
          <w:p w14:paraId="630E8357" w14:textId="77777777" w:rsidR="007D083C" w:rsidRPr="00A157E2" w:rsidRDefault="007D083C" w:rsidP="007D083C">
            <w:pPr>
              <w:pStyle w:val="acctfourfigures"/>
              <w:tabs>
                <w:tab w:val="clear" w:pos="765"/>
                <w:tab w:val="decimal" w:pos="730"/>
                <w:tab w:val="decimal" w:pos="816"/>
              </w:tabs>
              <w:spacing w:line="240" w:lineRule="auto"/>
              <w:ind w:left="-79" w:right="-1"/>
              <w:jc w:val="right"/>
              <w:rPr>
                <w:rFonts w:ascii="Angsana New" w:hAnsi="Angsana New" w:cs="Angsana New"/>
                <w:sz w:val="14"/>
                <w:szCs w:val="14"/>
                <w:lang w:bidi="th-TH"/>
              </w:rPr>
            </w:pPr>
          </w:p>
        </w:tc>
        <w:tc>
          <w:tcPr>
            <w:tcW w:w="184" w:type="dxa"/>
          </w:tcPr>
          <w:p w14:paraId="3ED19EDC" w14:textId="77777777" w:rsidR="007D083C" w:rsidRPr="00A157E2" w:rsidRDefault="007D083C" w:rsidP="007D083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896" w:type="dxa"/>
          </w:tcPr>
          <w:p w14:paraId="0AC83A3D" w14:textId="77777777" w:rsidR="007D083C" w:rsidRPr="00A157E2" w:rsidRDefault="007D083C" w:rsidP="007D083C">
            <w:pPr>
              <w:pStyle w:val="acctfourfigures"/>
              <w:tabs>
                <w:tab w:val="clear" w:pos="765"/>
                <w:tab w:val="decimal" w:pos="730"/>
                <w:tab w:val="decimal" w:pos="816"/>
              </w:tabs>
              <w:spacing w:line="240" w:lineRule="auto"/>
              <w:ind w:left="-79" w:right="-1"/>
              <w:jc w:val="right"/>
              <w:rPr>
                <w:rFonts w:ascii="Angsana New" w:hAnsi="Angsana New" w:cs="Angsana New"/>
                <w:sz w:val="14"/>
                <w:szCs w:val="14"/>
                <w:cs/>
                <w:lang w:bidi="th-TH"/>
              </w:rPr>
            </w:pPr>
          </w:p>
        </w:tc>
      </w:tr>
      <w:tr w:rsidR="007D083C" w:rsidRPr="008A375E" w14:paraId="10B630BE" w14:textId="77777777" w:rsidTr="00256D3B">
        <w:trPr>
          <w:cantSplit/>
          <w:trHeight w:val="197"/>
        </w:trPr>
        <w:tc>
          <w:tcPr>
            <w:tcW w:w="1890" w:type="dxa"/>
            <w:vAlign w:val="bottom"/>
          </w:tcPr>
          <w:p w14:paraId="7D5836EC" w14:textId="77DFFDBB" w:rsidR="007D083C" w:rsidRPr="008A375E" w:rsidRDefault="007D083C" w:rsidP="007D083C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A375E">
              <w:rPr>
                <w:rFonts w:asciiTheme="majorBidi" w:hAnsiTheme="majorBidi" w:cs="Angsana New" w:hint="cs"/>
                <w:sz w:val="28"/>
                <w:szCs w:val="28"/>
                <w:cs/>
              </w:rPr>
              <w:t>บริษัท</w:t>
            </w:r>
            <w:r w:rsidRPr="008A375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8A375E">
              <w:rPr>
                <w:rFonts w:asciiTheme="majorBidi" w:hAnsiTheme="majorBidi" w:cs="Angsana New" w:hint="cs"/>
                <w:sz w:val="28"/>
                <w:szCs w:val="28"/>
                <w:cs/>
              </w:rPr>
              <w:t>ออโตคลิกบาย</w:t>
            </w:r>
          </w:p>
        </w:tc>
        <w:tc>
          <w:tcPr>
            <w:tcW w:w="1350" w:type="dxa"/>
          </w:tcPr>
          <w:p w14:paraId="3C3FF545" w14:textId="443101B0" w:rsidR="007D083C" w:rsidRPr="008A375E" w:rsidRDefault="007D083C" w:rsidP="007D083C">
            <w:pPr>
              <w:pStyle w:val="acctfourfigures"/>
              <w:tabs>
                <w:tab w:val="clear" w:pos="765"/>
              </w:tabs>
              <w:spacing w:line="240" w:lineRule="atLeast"/>
              <w:ind w:left="-79" w:right="-80" w:firstLine="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A375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ศูนย์บริการ</w:t>
            </w:r>
          </w:p>
        </w:tc>
        <w:tc>
          <w:tcPr>
            <w:tcW w:w="900" w:type="dxa"/>
            <w:vAlign w:val="bottom"/>
          </w:tcPr>
          <w:p w14:paraId="7CB12384" w14:textId="77777777" w:rsidR="007D083C" w:rsidRPr="008A375E" w:rsidRDefault="007D083C" w:rsidP="007D083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32AC7BC9" w14:textId="77777777" w:rsidR="007D083C" w:rsidRPr="008A375E" w:rsidRDefault="007D083C" w:rsidP="007D083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6" w:type="dxa"/>
            <w:vAlign w:val="bottom"/>
          </w:tcPr>
          <w:p w14:paraId="1E15992D" w14:textId="77777777" w:rsidR="007D083C" w:rsidRPr="008A375E" w:rsidRDefault="007D083C" w:rsidP="007D083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DA20DF1" w14:textId="77777777" w:rsidR="007D083C" w:rsidRPr="008A375E" w:rsidRDefault="007D083C" w:rsidP="007D083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CFDB20B" w14:textId="77777777" w:rsidR="007D083C" w:rsidRPr="008A375E" w:rsidRDefault="007D083C" w:rsidP="00A204D3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4" w:hanging="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BA3FB27" w14:textId="77777777" w:rsidR="007D083C" w:rsidRPr="008A375E" w:rsidRDefault="007D083C" w:rsidP="007D083C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</w:tcPr>
          <w:p w14:paraId="5CE6F8FC" w14:textId="77777777" w:rsidR="007D083C" w:rsidRPr="008A375E" w:rsidRDefault="007D083C" w:rsidP="00A204D3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23EAB217" w14:textId="77777777" w:rsidR="007D083C" w:rsidRPr="008A375E" w:rsidRDefault="007D083C" w:rsidP="007D083C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DBEEE53" w14:textId="77777777" w:rsidR="007D083C" w:rsidRPr="008A375E" w:rsidRDefault="007D083C" w:rsidP="007D083C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20C9DB6B" w14:textId="77777777" w:rsidR="007D083C" w:rsidRPr="008A375E" w:rsidRDefault="007D083C" w:rsidP="007D083C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6" w:type="dxa"/>
            <w:vAlign w:val="bottom"/>
          </w:tcPr>
          <w:p w14:paraId="7AF355AF" w14:textId="77777777" w:rsidR="007D083C" w:rsidRPr="008A375E" w:rsidRDefault="007D083C" w:rsidP="007D083C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42B1528" w14:textId="77777777" w:rsidR="007D083C" w:rsidRPr="008A375E" w:rsidRDefault="007D083C" w:rsidP="007D083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3D77FAA" w14:textId="77777777" w:rsidR="007D083C" w:rsidRPr="008A375E" w:rsidRDefault="007D083C" w:rsidP="007D083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5D497852" w14:textId="77777777" w:rsidR="007D083C" w:rsidRPr="008A375E" w:rsidRDefault="007D083C" w:rsidP="007D083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6699BA47" w14:textId="77777777" w:rsidR="007D083C" w:rsidRPr="008A375E" w:rsidRDefault="007D083C" w:rsidP="007D083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28C237D" w14:textId="77777777" w:rsidR="007D083C" w:rsidRPr="008A375E" w:rsidRDefault="007D083C" w:rsidP="007D083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53A4941" w14:textId="77777777" w:rsidR="007D083C" w:rsidRPr="008A375E" w:rsidRDefault="007D083C" w:rsidP="007D083C">
            <w:pPr>
              <w:pStyle w:val="acctfourfigures"/>
              <w:tabs>
                <w:tab w:val="clear" w:pos="765"/>
                <w:tab w:val="decimal" w:pos="730"/>
                <w:tab w:val="decimal" w:pos="816"/>
              </w:tabs>
              <w:spacing w:line="240" w:lineRule="atLeast"/>
              <w:ind w:left="-79" w:right="-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68190A18" w14:textId="77777777" w:rsidR="007D083C" w:rsidRPr="008A375E" w:rsidRDefault="007D083C" w:rsidP="007D083C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6" w:type="dxa"/>
          </w:tcPr>
          <w:p w14:paraId="23A51F80" w14:textId="77777777" w:rsidR="007D083C" w:rsidRPr="008A375E" w:rsidRDefault="007D083C" w:rsidP="007D083C">
            <w:pPr>
              <w:pStyle w:val="acctfourfigures"/>
              <w:tabs>
                <w:tab w:val="clear" w:pos="765"/>
                <w:tab w:val="decimal" w:pos="730"/>
                <w:tab w:val="decimal" w:pos="816"/>
              </w:tabs>
              <w:spacing w:line="240" w:lineRule="atLeast"/>
              <w:ind w:left="-79" w:right="-1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7D083C" w:rsidRPr="008A375E" w14:paraId="1B8B6F3B" w14:textId="77777777" w:rsidTr="00256D3B">
        <w:trPr>
          <w:cantSplit/>
          <w:trHeight w:val="197"/>
        </w:trPr>
        <w:tc>
          <w:tcPr>
            <w:tcW w:w="1890" w:type="dxa"/>
            <w:vAlign w:val="bottom"/>
          </w:tcPr>
          <w:p w14:paraId="64E7CC21" w14:textId="4D052A74" w:rsidR="007D083C" w:rsidRPr="008A375E" w:rsidRDefault="007D083C" w:rsidP="007D083C">
            <w:pPr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8A375E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  </w:t>
            </w:r>
            <w:r w:rsidRPr="008A375E">
              <w:rPr>
                <w:rFonts w:asciiTheme="majorBidi" w:hAnsiTheme="majorBidi" w:cs="Angsana New" w:hint="cs"/>
                <w:sz w:val="28"/>
                <w:szCs w:val="28"/>
                <w:cs/>
              </w:rPr>
              <w:t>เอซีจี</w:t>
            </w:r>
            <w:r w:rsidRPr="008A375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8A375E">
              <w:rPr>
                <w:rFonts w:asciiTheme="majorBidi" w:hAnsiTheme="majorBidi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350" w:type="dxa"/>
          </w:tcPr>
          <w:p w14:paraId="2B8F0D38" w14:textId="5CD9693E" w:rsidR="007D083C" w:rsidRPr="008A375E" w:rsidRDefault="007D083C" w:rsidP="007D083C">
            <w:pPr>
              <w:pStyle w:val="acctfourfigures"/>
              <w:tabs>
                <w:tab w:val="clear" w:pos="765"/>
              </w:tabs>
              <w:spacing w:line="240" w:lineRule="atLeast"/>
              <w:ind w:left="-79" w:right="-80" w:firstLine="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</w:t>
            </w:r>
            <w:r w:rsidRPr="008A375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รถยนต์ทั่วไป</w:t>
            </w:r>
          </w:p>
        </w:tc>
        <w:tc>
          <w:tcPr>
            <w:tcW w:w="900" w:type="dxa"/>
            <w:vAlign w:val="bottom"/>
          </w:tcPr>
          <w:p w14:paraId="29FAE128" w14:textId="77777777" w:rsidR="007D083C" w:rsidRPr="008A375E" w:rsidRDefault="007D083C" w:rsidP="007D083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189C7DC5" w14:textId="77777777" w:rsidR="007D083C" w:rsidRPr="008A375E" w:rsidRDefault="007D083C" w:rsidP="007D083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6" w:type="dxa"/>
            <w:vAlign w:val="bottom"/>
          </w:tcPr>
          <w:p w14:paraId="4691B7EC" w14:textId="77777777" w:rsidR="007D083C" w:rsidRPr="008A375E" w:rsidRDefault="007D083C" w:rsidP="007D083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F49ABE7" w14:textId="77777777" w:rsidR="007D083C" w:rsidRPr="008A375E" w:rsidRDefault="007D083C" w:rsidP="007D083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854AE96" w14:textId="77777777" w:rsidR="007D083C" w:rsidRPr="008A375E" w:rsidRDefault="007D083C" w:rsidP="00A204D3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4" w:hanging="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3BA7906" w14:textId="77777777" w:rsidR="007D083C" w:rsidRPr="008A375E" w:rsidRDefault="007D083C" w:rsidP="007D083C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</w:tcPr>
          <w:p w14:paraId="33C1AE6D" w14:textId="77777777" w:rsidR="007D083C" w:rsidRPr="008A375E" w:rsidRDefault="007D083C" w:rsidP="00A204D3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284D5DDF" w14:textId="77777777" w:rsidR="007D083C" w:rsidRPr="008A375E" w:rsidRDefault="007D083C" w:rsidP="007D083C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B16F86C" w14:textId="77777777" w:rsidR="007D083C" w:rsidRPr="008A375E" w:rsidRDefault="007D083C" w:rsidP="007D083C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7B451ADA" w14:textId="77777777" w:rsidR="007D083C" w:rsidRPr="008A375E" w:rsidRDefault="007D083C" w:rsidP="007D083C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6" w:type="dxa"/>
            <w:vAlign w:val="bottom"/>
          </w:tcPr>
          <w:p w14:paraId="2524124F" w14:textId="77777777" w:rsidR="007D083C" w:rsidRPr="008A375E" w:rsidRDefault="007D083C" w:rsidP="007D083C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3DF36F0" w14:textId="77777777" w:rsidR="007D083C" w:rsidRPr="008A375E" w:rsidRDefault="007D083C" w:rsidP="007D083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54B9803" w14:textId="77777777" w:rsidR="007D083C" w:rsidRPr="008A375E" w:rsidRDefault="007D083C" w:rsidP="007D083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50138A9F" w14:textId="77777777" w:rsidR="007D083C" w:rsidRPr="008A375E" w:rsidRDefault="007D083C" w:rsidP="007D083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18B9E64F" w14:textId="77777777" w:rsidR="007D083C" w:rsidRPr="008A375E" w:rsidRDefault="007D083C" w:rsidP="007D083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EC5116F" w14:textId="77777777" w:rsidR="007D083C" w:rsidRPr="008A375E" w:rsidRDefault="007D083C" w:rsidP="007D083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93A93A8" w14:textId="77777777" w:rsidR="007D083C" w:rsidRPr="008A375E" w:rsidRDefault="007D083C" w:rsidP="007D083C">
            <w:pPr>
              <w:pStyle w:val="acctfourfigures"/>
              <w:tabs>
                <w:tab w:val="clear" w:pos="765"/>
                <w:tab w:val="decimal" w:pos="730"/>
                <w:tab w:val="decimal" w:pos="816"/>
              </w:tabs>
              <w:spacing w:line="240" w:lineRule="atLeast"/>
              <w:ind w:left="-79" w:right="-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373F870C" w14:textId="77777777" w:rsidR="007D083C" w:rsidRPr="008A375E" w:rsidRDefault="007D083C" w:rsidP="007D083C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6" w:type="dxa"/>
          </w:tcPr>
          <w:p w14:paraId="1B2CAA3C" w14:textId="77777777" w:rsidR="007D083C" w:rsidRPr="008A375E" w:rsidRDefault="007D083C" w:rsidP="007D083C">
            <w:pPr>
              <w:pStyle w:val="acctfourfigures"/>
              <w:tabs>
                <w:tab w:val="clear" w:pos="765"/>
                <w:tab w:val="decimal" w:pos="730"/>
                <w:tab w:val="decimal" w:pos="816"/>
              </w:tabs>
              <w:spacing w:line="240" w:lineRule="atLeast"/>
              <w:ind w:left="-79" w:right="-1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7D083C" w:rsidRPr="008A375E" w14:paraId="2E6609D2" w14:textId="77777777" w:rsidTr="00256D3B">
        <w:trPr>
          <w:cantSplit/>
          <w:trHeight w:val="197"/>
        </w:trPr>
        <w:tc>
          <w:tcPr>
            <w:tcW w:w="1890" w:type="dxa"/>
            <w:vAlign w:val="bottom"/>
          </w:tcPr>
          <w:p w14:paraId="56430F1E" w14:textId="20F408E0" w:rsidR="007D083C" w:rsidRPr="008A375E" w:rsidRDefault="007D083C" w:rsidP="007D083C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5A7DEB1" w14:textId="7FBE3807" w:rsidR="007D083C" w:rsidRPr="008A375E" w:rsidRDefault="007D083C" w:rsidP="007D083C">
            <w:pPr>
              <w:pStyle w:val="acctfourfigures"/>
              <w:tabs>
                <w:tab w:val="clear" w:pos="765"/>
              </w:tabs>
              <w:spacing w:line="240" w:lineRule="atLeast"/>
              <w:ind w:left="-79" w:right="-80" w:firstLine="79"/>
              <w:rPr>
                <w:rFonts w:ascii="Angsana New" w:hAnsi="Angsana New" w:cs="Angsana New"/>
                <w:spacing w:val="-2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</w:t>
            </w:r>
            <w:r w:rsidRPr="008A375E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  <w:lang w:bidi="th-TH"/>
              </w:rPr>
              <w:t>ประเภทเร่งด่วน</w:t>
            </w:r>
          </w:p>
        </w:tc>
        <w:tc>
          <w:tcPr>
            <w:tcW w:w="900" w:type="dxa"/>
            <w:vAlign w:val="bottom"/>
          </w:tcPr>
          <w:p w14:paraId="7417229C" w14:textId="724455FC" w:rsidR="007D083C" w:rsidRPr="008A375E" w:rsidRDefault="007D083C" w:rsidP="007D083C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99</w:t>
            </w:r>
          </w:p>
        </w:tc>
        <w:tc>
          <w:tcPr>
            <w:tcW w:w="184" w:type="dxa"/>
            <w:vAlign w:val="bottom"/>
          </w:tcPr>
          <w:p w14:paraId="3697B39B" w14:textId="77777777" w:rsidR="007D083C" w:rsidRPr="008A375E" w:rsidRDefault="007D083C" w:rsidP="007D083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6" w:type="dxa"/>
            <w:vAlign w:val="bottom"/>
          </w:tcPr>
          <w:p w14:paraId="74D221BD" w14:textId="56FDF1D7" w:rsidR="007D083C" w:rsidRPr="008A375E" w:rsidRDefault="007D083C" w:rsidP="007D083C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A375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0" w:type="dxa"/>
            <w:vAlign w:val="bottom"/>
          </w:tcPr>
          <w:p w14:paraId="3C654719" w14:textId="77777777" w:rsidR="007D083C" w:rsidRPr="008A375E" w:rsidRDefault="007D083C" w:rsidP="007D083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465523E" w14:textId="03C0F5FD" w:rsidR="007D083C" w:rsidRPr="008A375E" w:rsidRDefault="007D083C" w:rsidP="00A204D3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4" w:hanging="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1,000</w:t>
            </w:r>
          </w:p>
        </w:tc>
        <w:tc>
          <w:tcPr>
            <w:tcW w:w="180" w:type="dxa"/>
          </w:tcPr>
          <w:p w14:paraId="0E10C4EE" w14:textId="77777777" w:rsidR="007D083C" w:rsidRPr="008A375E" w:rsidRDefault="007D083C" w:rsidP="007D083C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</w:tcPr>
          <w:p w14:paraId="345F9EFA" w14:textId="1E2F39C8" w:rsidR="007D083C" w:rsidRPr="008A375E" w:rsidRDefault="007D083C" w:rsidP="00A204D3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1,000</w:t>
            </w:r>
          </w:p>
        </w:tc>
        <w:tc>
          <w:tcPr>
            <w:tcW w:w="180" w:type="dxa"/>
          </w:tcPr>
          <w:p w14:paraId="53629F5B" w14:textId="77777777" w:rsidR="007D083C" w:rsidRPr="008A375E" w:rsidRDefault="007D083C" w:rsidP="007D083C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9884B4A" w14:textId="750BE540" w:rsidR="007D083C" w:rsidRPr="008A375E" w:rsidRDefault="007D083C" w:rsidP="007D083C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990</w:t>
            </w:r>
          </w:p>
        </w:tc>
        <w:tc>
          <w:tcPr>
            <w:tcW w:w="184" w:type="dxa"/>
            <w:vAlign w:val="bottom"/>
          </w:tcPr>
          <w:p w14:paraId="4CBD1892" w14:textId="77777777" w:rsidR="007D083C" w:rsidRPr="008A375E" w:rsidRDefault="007D083C" w:rsidP="007D083C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bottom"/>
          </w:tcPr>
          <w:p w14:paraId="0D6465D8" w14:textId="2D571DC3" w:rsidR="007D083C" w:rsidRPr="008A375E" w:rsidRDefault="007D083C" w:rsidP="007D083C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990</w:t>
            </w:r>
          </w:p>
        </w:tc>
        <w:tc>
          <w:tcPr>
            <w:tcW w:w="180" w:type="dxa"/>
            <w:vAlign w:val="bottom"/>
          </w:tcPr>
          <w:p w14:paraId="5FA3C9E9" w14:textId="77777777" w:rsidR="007D083C" w:rsidRPr="008A375E" w:rsidRDefault="007D083C" w:rsidP="007D083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985E38F" w14:textId="56F9EF50" w:rsidR="007D083C" w:rsidRPr="008A375E" w:rsidRDefault="007D083C" w:rsidP="007D083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990</w:t>
            </w:r>
          </w:p>
        </w:tc>
        <w:tc>
          <w:tcPr>
            <w:tcW w:w="184" w:type="dxa"/>
            <w:vAlign w:val="bottom"/>
          </w:tcPr>
          <w:p w14:paraId="1077BEB7" w14:textId="77777777" w:rsidR="007D083C" w:rsidRPr="008A375E" w:rsidRDefault="007D083C" w:rsidP="007D083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5CDC3D2F" w14:textId="37EF7981" w:rsidR="007D083C" w:rsidRPr="008A375E" w:rsidRDefault="007D083C" w:rsidP="007D083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990</w:t>
            </w:r>
          </w:p>
        </w:tc>
        <w:tc>
          <w:tcPr>
            <w:tcW w:w="180" w:type="dxa"/>
            <w:vAlign w:val="bottom"/>
          </w:tcPr>
          <w:p w14:paraId="08241197" w14:textId="77777777" w:rsidR="007D083C" w:rsidRPr="008A375E" w:rsidRDefault="007D083C" w:rsidP="007D083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AC37557" w14:textId="163E50B4" w:rsidR="007D083C" w:rsidRPr="008A375E" w:rsidRDefault="007D083C" w:rsidP="007D083C">
            <w:pPr>
              <w:pStyle w:val="acctfourfigures"/>
              <w:tabs>
                <w:tab w:val="clear" w:pos="765"/>
                <w:tab w:val="decimal" w:pos="730"/>
                <w:tab w:val="decimal" w:pos="816"/>
              </w:tabs>
              <w:spacing w:line="240" w:lineRule="atLeast"/>
              <w:ind w:left="-79" w:right="-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4" w:type="dxa"/>
          </w:tcPr>
          <w:p w14:paraId="6779803E" w14:textId="77777777" w:rsidR="007D083C" w:rsidRPr="008A375E" w:rsidRDefault="007D083C" w:rsidP="007D083C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3B39AB1B" w14:textId="23B7FC49" w:rsidR="007D083C" w:rsidRPr="008A375E" w:rsidRDefault="007D083C" w:rsidP="007D083C">
            <w:pPr>
              <w:pStyle w:val="acctfourfigures"/>
              <w:tabs>
                <w:tab w:val="clear" w:pos="765"/>
                <w:tab w:val="decimal" w:pos="730"/>
                <w:tab w:val="decimal" w:pos="816"/>
              </w:tabs>
              <w:spacing w:line="240" w:lineRule="atLeast"/>
              <w:ind w:left="-79" w:right="-1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7D083C" w:rsidRPr="008A375E" w14:paraId="36E14B46" w14:textId="77777777" w:rsidTr="008A375E">
        <w:trPr>
          <w:cantSplit/>
          <w:trHeight w:val="197"/>
        </w:trPr>
        <w:tc>
          <w:tcPr>
            <w:tcW w:w="1890" w:type="dxa"/>
            <w:vAlign w:val="bottom"/>
          </w:tcPr>
          <w:p w14:paraId="404F3B05" w14:textId="77777777" w:rsidR="007D083C" w:rsidRPr="008A375E" w:rsidRDefault="007D083C" w:rsidP="007D083C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A375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3A980BE1" w14:textId="77777777" w:rsidR="007D083C" w:rsidRPr="008A375E" w:rsidRDefault="007D083C" w:rsidP="007D083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60C8124" w14:textId="77777777" w:rsidR="007D083C" w:rsidRPr="008A375E" w:rsidRDefault="007D083C" w:rsidP="007D083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58C32A14" w14:textId="77777777" w:rsidR="007D083C" w:rsidRPr="008A375E" w:rsidRDefault="007D083C" w:rsidP="007D083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96" w:type="dxa"/>
            <w:vAlign w:val="bottom"/>
          </w:tcPr>
          <w:p w14:paraId="52321F99" w14:textId="77777777" w:rsidR="007D083C" w:rsidRPr="008A375E" w:rsidRDefault="007D083C" w:rsidP="007D083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7F324B8" w14:textId="77777777" w:rsidR="007D083C" w:rsidRPr="008A375E" w:rsidRDefault="007D083C" w:rsidP="007D083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5D49583" w14:textId="77777777" w:rsidR="007D083C" w:rsidRPr="008A375E" w:rsidRDefault="007D083C" w:rsidP="007D083C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778A74A" w14:textId="77777777" w:rsidR="007D083C" w:rsidRPr="008A375E" w:rsidRDefault="007D083C" w:rsidP="007D083C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</w:tcPr>
          <w:p w14:paraId="6AB6C6E1" w14:textId="77777777" w:rsidR="007D083C" w:rsidRPr="008A375E" w:rsidRDefault="007D083C" w:rsidP="007D083C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00F88F77" w14:textId="77777777" w:rsidR="007D083C" w:rsidRPr="008A375E" w:rsidRDefault="007D083C" w:rsidP="007D083C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A48705" w14:textId="6466C142" w:rsidR="007D083C" w:rsidRPr="008A375E" w:rsidRDefault="007D083C" w:rsidP="007D083C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8A375E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54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9,590</w:t>
            </w:r>
          </w:p>
        </w:tc>
        <w:tc>
          <w:tcPr>
            <w:tcW w:w="184" w:type="dxa"/>
            <w:vAlign w:val="bottom"/>
          </w:tcPr>
          <w:p w14:paraId="74DCACE5" w14:textId="77777777" w:rsidR="007D083C" w:rsidRPr="008A375E" w:rsidRDefault="007D083C" w:rsidP="007D083C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E1CFF1" w14:textId="633F0658" w:rsidR="007D083C" w:rsidRPr="008A375E" w:rsidRDefault="007D083C" w:rsidP="007D083C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8A375E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54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9,590</w:t>
            </w:r>
          </w:p>
        </w:tc>
        <w:tc>
          <w:tcPr>
            <w:tcW w:w="180" w:type="dxa"/>
            <w:vAlign w:val="bottom"/>
          </w:tcPr>
          <w:p w14:paraId="01F3290C" w14:textId="77777777" w:rsidR="007D083C" w:rsidRPr="008A375E" w:rsidRDefault="007D083C" w:rsidP="007D083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7A5253" w14:textId="4D5EC5B3" w:rsidR="007D083C" w:rsidRPr="008A375E" w:rsidRDefault="007D083C" w:rsidP="007D083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8A375E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54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9,590</w:t>
            </w:r>
          </w:p>
        </w:tc>
        <w:tc>
          <w:tcPr>
            <w:tcW w:w="184" w:type="dxa"/>
            <w:vAlign w:val="bottom"/>
          </w:tcPr>
          <w:p w14:paraId="37B5375C" w14:textId="77777777" w:rsidR="007D083C" w:rsidRPr="008A375E" w:rsidRDefault="007D083C" w:rsidP="007D083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19A2E8" w14:textId="1DAA2772" w:rsidR="007D083C" w:rsidRPr="008A375E" w:rsidRDefault="007D083C" w:rsidP="007D083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8A375E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54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9,590</w:t>
            </w:r>
          </w:p>
        </w:tc>
        <w:tc>
          <w:tcPr>
            <w:tcW w:w="180" w:type="dxa"/>
            <w:vAlign w:val="bottom"/>
          </w:tcPr>
          <w:p w14:paraId="788B79FE" w14:textId="77777777" w:rsidR="007D083C" w:rsidRPr="008A375E" w:rsidRDefault="007D083C" w:rsidP="007D083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9D3EBB4" w14:textId="6FAACFD2" w:rsidR="007D083C" w:rsidRPr="008A375E" w:rsidRDefault="007D083C" w:rsidP="007D083C">
            <w:pPr>
              <w:pStyle w:val="acctfourfigures"/>
              <w:tabs>
                <w:tab w:val="clear" w:pos="765"/>
                <w:tab w:val="decimal" w:pos="730"/>
                <w:tab w:val="decimal" w:pos="816"/>
              </w:tabs>
              <w:spacing w:line="240" w:lineRule="atLeast"/>
              <w:ind w:left="-79" w:right="-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8A375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4" w:type="dxa"/>
          </w:tcPr>
          <w:p w14:paraId="7206178D" w14:textId="77777777" w:rsidR="007D083C" w:rsidRPr="008A375E" w:rsidRDefault="007D083C" w:rsidP="007D083C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6EC28125" w14:textId="77777777" w:rsidR="007D083C" w:rsidRPr="008A375E" w:rsidRDefault="007D083C" w:rsidP="007D083C">
            <w:pPr>
              <w:pStyle w:val="acctfourfigures"/>
              <w:tabs>
                <w:tab w:val="clear" w:pos="765"/>
                <w:tab w:val="decimal" w:pos="730"/>
                <w:tab w:val="decimal" w:pos="816"/>
              </w:tabs>
              <w:spacing w:line="240" w:lineRule="atLeast"/>
              <w:ind w:left="-79" w:right="-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8A375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</w:tr>
    </w:tbl>
    <w:p w14:paraId="7C118661" w14:textId="77777777" w:rsidR="00B93246" w:rsidRPr="008A375E" w:rsidRDefault="00B93246" w:rsidP="00B93246">
      <w:pPr>
        <w:tabs>
          <w:tab w:val="left" w:pos="0"/>
        </w:tabs>
        <w:rPr>
          <w:rFonts w:ascii="Angsana New" w:hAnsi="Angsana New" w:cs="Angsana New"/>
          <w:sz w:val="22"/>
          <w:szCs w:val="22"/>
          <w:cs/>
        </w:rPr>
      </w:pPr>
    </w:p>
    <w:p w14:paraId="12CCCBC4" w14:textId="77777777" w:rsidR="007B4B7A" w:rsidRPr="00483087" w:rsidRDefault="007B4B7A" w:rsidP="00744590">
      <w:pPr>
        <w:tabs>
          <w:tab w:val="clear" w:pos="227"/>
          <w:tab w:val="clear" w:pos="454"/>
        </w:tabs>
        <w:ind w:left="720" w:hanging="191"/>
        <w:rPr>
          <w:rFonts w:ascii="Angsana New" w:hAnsi="Angsana New" w:cs="Angsana New"/>
          <w:sz w:val="30"/>
          <w:szCs w:val="30"/>
          <w:cs/>
        </w:rPr>
      </w:pPr>
      <w:r w:rsidRPr="00483087">
        <w:rPr>
          <w:rFonts w:ascii="Angsana New" w:hAnsi="Angsana New" w:cs="Angsana New"/>
          <w:sz w:val="30"/>
          <w:szCs w:val="30"/>
          <w:cs/>
        </w:rPr>
        <w:t>บริษัทย่อยดำเนินธุรกิจในประเทศไทย 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14:paraId="25498968" w14:textId="77777777" w:rsidR="007B4B7A" w:rsidRPr="00483087" w:rsidRDefault="007B4B7A" w:rsidP="007B4B7A">
      <w:pPr>
        <w:rPr>
          <w:rFonts w:ascii="Angsana New" w:hAnsi="Angsana New" w:cs="Angsana New"/>
          <w:sz w:val="30"/>
          <w:szCs w:val="30"/>
          <w:cs/>
        </w:rPr>
      </w:pPr>
    </w:p>
    <w:p w14:paraId="11291C46" w14:textId="77777777" w:rsidR="00B72457" w:rsidRPr="00483087" w:rsidRDefault="00B72457" w:rsidP="007B4B7A">
      <w:pPr>
        <w:rPr>
          <w:rFonts w:ascii="Angsana New" w:hAnsi="Angsana New" w:cs="Angsana New"/>
          <w:sz w:val="30"/>
          <w:szCs w:val="30"/>
          <w:cs/>
        </w:rPr>
        <w:sectPr w:rsidR="00B72457" w:rsidRPr="00483087" w:rsidSect="000D202D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48990D61" w14:textId="77777777" w:rsidR="004E2E91" w:rsidRDefault="004E2E91" w:rsidP="004E2E91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483087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p w14:paraId="1944D240" w14:textId="77777777" w:rsidR="00F255D1" w:rsidRPr="0092016A" w:rsidRDefault="00F255D1" w:rsidP="00D27B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9263DF6" w14:textId="69D7BA95" w:rsidR="008A375E" w:rsidRPr="008A375E" w:rsidRDefault="008A375E" w:rsidP="008A37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A375E">
        <w:rPr>
          <w:rFonts w:ascii="Angsana New" w:eastAsia="Calibri" w:hAnsi="Angsana New" w:cs="Angsana New"/>
          <w:sz w:val="30"/>
          <w:szCs w:val="30"/>
          <w:cs/>
        </w:rPr>
        <w:t>การซื้อ จำหน่าย และโอนที่ดิน อาคารและอุปกรณ์ระหว่างงว</w:t>
      </w:r>
      <w:r w:rsidR="004A7B1A">
        <w:rPr>
          <w:rFonts w:ascii="Angsana New" w:eastAsia="Calibri" w:hAnsi="Angsana New" w:cs="Angsana New" w:hint="cs"/>
          <w:sz w:val="30"/>
          <w:szCs w:val="30"/>
          <w:cs/>
        </w:rPr>
        <w:t>ดสาม</w:t>
      </w:r>
      <w:r w:rsidRPr="008A375E">
        <w:rPr>
          <w:rFonts w:ascii="Angsana New" w:eastAsia="Calibri" w:hAnsi="Angsana New" w:cs="Angsana New"/>
          <w:sz w:val="30"/>
          <w:szCs w:val="30"/>
          <w:cs/>
        </w:rPr>
        <w:t xml:space="preserve">เดือนสิ้นสุดวันที่ </w:t>
      </w:r>
      <w:r w:rsidR="004A7B1A">
        <w:rPr>
          <w:rFonts w:ascii="Angsana New" w:eastAsia="Calibri" w:hAnsi="Angsana New" w:cs="Angsana New"/>
          <w:sz w:val="30"/>
          <w:szCs w:val="30"/>
        </w:rPr>
        <w:t xml:space="preserve">31 </w:t>
      </w:r>
      <w:r w:rsidR="004A7B1A">
        <w:rPr>
          <w:rFonts w:ascii="Angsana New" w:eastAsia="Calibri" w:hAnsi="Angsana New" w:cs="Angsana New" w:hint="cs"/>
          <w:sz w:val="30"/>
          <w:szCs w:val="30"/>
          <w:cs/>
        </w:rPr>
        <w:t>มีนาคม</w:t>
      </w:r>
      <w:r w:rsidRPr="008A375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8A375E">
        <w:rPr>
          <w:rFonts w:ascii="Angsana New" w:eastAsia="Calibri" w:hAnsi="Angsana New" w:cs="Angsana New"/>
          <w:sz w:val="30"/>
          <w:szCs w:val="30"/>
        </w:rPr>
        <w:t>2564</w:t>
      </w:r>
      <w:r w:rsidRPr="008A375E">
        <w:rPr>
          <w:rFonts w:ascii="Angsana New" w:eastAsia="Calibri" w:hAnsi="Angsana New" w:cs="Angsana New"/>
          <w:sz w:val="30"/>
          <w:szCs w:val="30"/>
          <w:cs/>
        </w:rPr>
        <w:t xml:space="preserve"> มีดังนี้</w:t>
      </w:r>
    </w:p>
    <w:p w14:paraId="5D7B2ACF" w14:textId="444786AF" w:rsidR="008A375E" w:rsidRPr="0092016A" w:rsidRDefault="008A375E" w:rsidP="008A37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02"/>
        <w:gridCol w:w="2148"/>
        <w:gridCol w:w="1530"/>
        <w:gridCol w:w="270"/>
        <w:gridCol w:w="1531"/>
      </w:tblGrid>
      <w:tr w:rsidR="009022D4" w:rsidRPr="008A375E" w14:paraId="26D0F791" w14:textId="77777777" w:rsidTr="009022D4">
        <w:tc>
          <w:tcPr>
            <w:tcW w:w="2016" w:type="pct"/>
          </w:tcPr>
          <w:p w14:paraId="3252D671" w14:textId="23A03BF4" w:rsidR="009022D4" w:rsidRPr="008A375E" w:rsidRDefault="009022D4" w:rsidP="00B85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pct"/>
          </w:tcPr>
          <w:p w14:paraId="355CAEA4" w14:textId="77777777" w:rsidR="009022D4" w:rsidRPr="008A375E" w:rsidRDefault="009022D4" w:rsidP="00B85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4" w:type="pct"/>
            <w:gridSpan w:val="3"/>
          </w:tcPr>
          <w:p w14:paraId="3FA48D63" w14:textId="66103C0E" w:rsidR="009022D4" w:rsidRPr="008A375E" w:rsidRDefault="009022D4" w:rsidP="00902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375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022D4" w:rsidRPr="008A375E" w14:paraId="754CFFDC" w14:textId="77777777" w:rsidTr="009022D4">
        <w:tc>
          <w:tcPr>
            <w:tcW w:w="2016" w:type="pct"/>
          </w:tcPr>
          <w:p w14:paraId="5A5D85CA" w14:textId="77777777" w:rsidR="009022D4" w:rsidRPr="008A375E" w:rsidRDefault="009022D4" w:rsidP="00B85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pct"/>
          </w:tcPr>
          <w:p w14:paraId="632839AC" w14:textId="77777777" w:rsidR="009022D4" w:rsidRPr="008A375E" w:rsidRDefault="009022D4" w:rsidP="00B85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3" w:type="pct"/>
          </w:tcPr>
          <w:p w14:paraId="24C19EE9" w14:textId="77777777" w:rsidR="009022D4" w:rsidRPr="00483087" w:rsidRDefault="009022D4" w:rsidP="00902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>การซื้อและ</w:t>
            </w:r>
          </w:p>
          <w:p w14:paraId="4FE52340" w14:textId="77777777" w:rsidR="009022D4" w:rsidRDefault="009022D4" w:rsidP="00902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>การโอนเข้า</w:t>
            </w:r>
          </w:p>
          <w:p w14:paraId="19395BD8" w14:textId="12833DC3" w:rsidR="009022D4" w:rsidRPr="008A375E" w:rsidRDefault="009022D4" w:rsidP="00902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147" w:type="pct"/>
          </w:tcPr>
          <w:p w14:paraId="48853793" w14:textId="77777777" w:rsidR="009022D4" w:rsidRPr="008A375E" w:rsidRDefault="009022D4" w:rsidP="00B85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34" w:type="pct"/>
          </w:tcPr>
          <w:p w14:paraId="737F6C98" w14:textId="77777777" w:rsidR="009022D4" w:rsidRPr="00483087" w:rsidRDefault="009022D4" w:rsidP="00902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>การจำหน่าย</w:t>
            </w:r>
          </w:p>
          <w:p w14:paraId="39B1CE88" w14:textId="7A760464" w:rsidR="009022D4" w:rsidRPr="008A375E" w:rsidRDefault="009022D4" w:rsidP="00902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>และการโอนออก-ราคาตามบัญชีสุทธิ</w:t>
            </w:r>
          </w:p>
        </w:tc>
      </w:tr>
      <w:tr w:rsidR="009022D4" w:rsidRPr="008A375E" w14:paraId="4037E4E2" w14:textId="77777777" w:rsidTr="009022D4">
        <w:tc>
          <w:tcPr>
            <w:tcW w:w="2016" w:type="pct"/>
          </w:tcPr>
          <w:p w14:paraId="369350C7" w14:textId="77777777" w:rsidR="009022D4" w:rsidRPr="008A375E" w:rsidRDefault="009022D4" w:rsidP="00B85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pct"/>
          </w:tcPr>
          <w:p w14:paraId="4C8EA91A" w14:textId="77777777" w:rsidR="009022D4" w:rsidRPr="009022D4" w:rsidRDefault="009022D4" w:rsidP="00B85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4" w:type="pct"/>
            <w:gridSpan w:val="3"/>
          </w:tcPr>
          <w:p w14:paraId="3A3FE4C3" w14:textId="62C17AC3" w:rsidR="009022D4" w:rsidRPr="00483087" w:rsidRDefault="009022D4" w:rsidP="00902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22D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5161B" w:rsidRPr="008A375E" w14:paraId="42D205BF" w14:textId="77777777" w:rsidTr="009022D4">
        <w:tc>
          <w:tcPr>
            <w:tcW w:w="2016" w:type="pct"/>
          </w:tcPr>
          <w:p w14:paraId="51450FAB" w14:textId="26008D90" w:rsidR="00E5161B" w:rsidRPr="009022D4" w:rsidRDefault="00E5161B" w:rsidP="00E51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theme="minorBidi"/>
                <w:sz w:val="30"/>
                <w:szCs w:val="30"/>
                <w:cs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170" w:type="pct"/>
          </w:tcPr>
          <w:p w14:paraId="256ACE16" w14:textId="77777777" w:rsidR="00E5161B" w:rsidRPr="008A375E" w:rsidRDefault="00E5161B" w:rsidP="00E51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3" w:type="pct"/>
          </w:tcPr>
          <w:p w14:paraId="0D70DAF1" w14:textId="761C0CC8" w:rsidR="00E5161B" w:rsidRPr="00913CBD" w:rsidRDefault="00E5161B" w:rsidP="00E51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0" w:hanging="1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6A51ED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A51ED">
              <w:rPr>
                <w:rFonts w:ascii="Angsana New" w:hAnsi="Angsana New" w:cs="Angsana New"/>
                <w:sz w:val="30"/>
                <w:szCs w:val="30"/>
              </w:rPr>
              <w:t>182</w:t>
            </w:r>
          </w:p>
        </w:tc>
        <w:tc>
          <w:tcPr>
            <w:tcW w:w="147" w:type="pct"/>
          </w:tcPr>
          <w:p w14:paraId="3D8C04D3" w14:textId="77777777" w:rsidR="00E5161B" w:rsidRPr="00913CBD" w:rsidRDefault="00E5161B" w:rsidP="00E51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834" w:type="pct"/>
          </w:tcPr>
          <w:p w14:paraId="3FA1F21D" w14:textId="78FF7168" w:rsidR="00E5161B" w:rsidRPr="00913CBD" w:rsidRDefault="00E5161B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0"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5161B" w:rsidRPr="00C30C35" w14:paraId="2269B7B8" w14:textId="77777777" w:rsidTr="009022D4">
        <w:tc>
          <w:tcPr>
            <w:tcW w:w="2016" w:type="pct"/>
          </w:tcPr>
          <w:p w14:paraId="0E33479B" w14:textId="3022EE2F" w:rsidR="00E5161B" w:rsidRPr="009022D4" w:rsidRDefault="00E5161B" w:rsidP="00E51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theme="minorBidi"/>
                <w:sz w:val="30"/>
                <w:szCs w:val="30"/>
                <w:cs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70" w:type="pct"/>
          </w:tcPr>
          <w:p w14:paraId="4753CC22" w14:textId="77777777" w:rsidR="00E5161B" w:rsidRPr="00C30C35" w:rsidRDefault="00E5161B" w:rsidP="00E51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3" w:type="pct"/>
          </w:tcPr>
          <w:p w14:paraId="74CB1EF9" w14:textId="3BCC7817" w:rsidR="00E5161B" w:rsidRPr="00913CBD" w:rsidRDefault="00E5161B" w:rsidP="00E51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0" w:hanging="1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6A51ED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A51ED">
              <w:rPr>
                <w:rFonts w:ascii="Angsana New" w:hAnsi="Angsana New" w:cs="Angsana New"/>
                <w:sz w:val="30"/>
                <w:szCs w:val="30"/>
              </w:rPr>
              <w:t>598</w:t>
            </w:r>
          </w:p>
        </w:tc>
        <w:tc>
          <w:tcPr>
            <w:tcW w:w="147" w:type="pct"/>
          </w:tcPr>
          <w:p w14:paraId="2F702281" w14:textId="77777777" w:rsidR="00E5161B" w:rsidRPr="00913CBD" w:rsidRDefault="00E5161B" w:rsidP="00E51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834" w:type="pct"/>
          </w:tcPr>
          <w:p w14:paraId="7BE88600" w14:textId="195627CC" w:rsidR="00E5161B" w:rsidRPr="00913CBD" w:rsidRDefault="00E5161B" w:rsidP="00E51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0" w:right="3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9C7E08">
              <w:rPr>
                <w:rFonts w:ascii="Angsana New" w:hAnsi="Angsana New" w:cs="Angsana New"/>
                <w:sz w:val="30"/>
                <w:szCs w:val="30"/>
              </w:rPr>
              <w:t>52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E5161B" w:rsidRPr="00C30C35" w14:paraId="0EC93807" w14:textId="77777777" w:rsidTr="009022D4">
        <w:tc>
          <w:tcPr>
            <w:tcW w:w="2016" w:type="pct"/>
          </w:tcPr>
          <w:p w14:paraId="24DB8EE8" w14:textId="1EABA305" w:rsidR="00E5161B" w:rsidRPr="00483087" w:rsidRDefault="00E5161B" w:rsidP="00E51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เครื่องมือและอุปกรณ์</w:t>
            </w:r>
          </w:p>
        </w:tc>
        <w:tc>
          <w:tcPr>
            <w:tcW w:w="1170" w:type="pct"/>
          </w:tcPr>
          <w:p w14:paraId="57C4DD75" w14:textId="77777777" w:rsidR="00E5161B" w:rsidRPr="00C30C35" w:rsidRDefault="00E5161B" w:rsidP="00E51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3" w:type="pct"/>
          </w:tcPr>
          <w:p w14:paraId="3670BE73" w14:textId="47FD6B48" w:rsidR="00E5161B" w:rsidRPr="00913CBD" w:rsidRDefault="00E5161B" w:rsidP="00E51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0" w:hanging="1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6A51ED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A51ED">
              <w:rPr>
                <w:rFonts w:ascii="Angsana New" w:hAnsi="Angsana New" w:cs="Angsana New"/>
                <w:sz w:val="30"/>
                <w:szCs w:val="30"/>
              </w:rPr>
              <w:t>596</w:t>
            </w:r>
          </w:p>
        </w:tc>
        <w:tc>
          <w:tcPr>
            <w:tcW w:w="147" w:type="pct"/>
          </w:tcPr>
          <w:p w14:paraId="1E471FAA" w14:textId="77777777" w:rsidR="00E5161B" w:rsidRPr="00913CBD" w:rsidRDefault="00E5161B" w:rsidP="00E51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834" w:type="pct"/>
          </w:tcPr>
          <w:p w14:paraId="29968717" w14:textId="7E32C00A" w:rsidR="00E5161B" w:rsidRPr="00913CBD" w:rsidRDefault="00E5161B" w:rsidP="00E51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0" w:right="3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9C7E08">
              <w:rPr>
                <w:rFonts w:ascii="Angsana New" w:hAnsi="Angsana New" w:cs="Angsana New"/>
                <w:sz w:val="30"/>
                <w:szCs w:val="30"/>
              </w:rPr>
              <w:t>61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E5161B" w:rsidRPr="00C30C35" w14:paraId="391FCE28" w14:textId="77777777" w:rsidTr="009022D4">
        <w:tc>
          <w:tcPr>
            <w:tcW w:w="2016" w:type="pct"/>
          </w:tcPr>
          <w:p w14:paraId="5E43A163" w14:textId="63A95EF9" w:rsidR="00E5161B" w:rsidRPr="00483087" w:rsidRDefault="00E5161B" w:rsidP="00E51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70" w:type="pct"/>
          </w:tcPr>
          <w:p w14:paraId="615153C0" w14:textId="77777777" w:rsidR="00E5161B" w:rsidRPr="00C30C35" w:rsidRDefault="00E5161B" w:rsidP="00E51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3" w:type="pct"/>
          </w:tcPr>
          <w:p w14:paraId="0806E1CB" w14:textId="668632BB" w:rsidR="00E5161B" w:rsidRPr="00913CBD" w:rsidRDefault="00E5161B" w:rsidP="00E51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0" w:hanging="1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6A51ED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A51ED">
              <w:rPr>
                <w:rFonts w:ascii="Angsana New" w:hAnsi="Angsana New" w:cs="Angsana New"/>
                <w:sz w:val="30"/>
                <w:szCs w:val="30"/>
              </w:rPr>
              <w:t>362</w:t>
            </w:r>
          </w:p>
        </w:tc>
        <w:tc>
          <w:tcPr>
            <w:tcW w:w="147" w:type="pct"/>
          </w:tcPr>
          <w:p w14:paraId="0B10D196" w14:textId="77777777" w:rsidR="00E5161B" w:rsidRPr="00913CBD" w:rsidRDefault="00E5161B" w:rsidP="00E51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834" w:type="pct"/>
          </w:tcPr>
          <w:p w14:paraId="1F451ABF" w14:textId="651A3885" w:rsidR="00E5161B" w:rsidRPr="00913CBD" w:rsidRDefault="00E5161B" w:rsidP="00E51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0" w:right="3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9C7E08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C7E08">
              <w:rPr>
                <w:rFonts w:ascii="Angsana New" w:hAnsi="Angsana New" w:cs="Angsana New"/>
                <w:sz w:val="30"/>
                <w:szCs w:val="30"/>
              </w:rPr>
              <w:t>567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E5161B" w:rsidRPr="00C30C35" w14:paraId="34FE7DC2" w14:textId="77777777" w:rsidTr="009022D4">
        <w:tc>
          <w:tcPr>
            <w:tcW w:w="2016" w:type="pct"/>
          </w:tcPr>
          <w:p w14:paraId="151760EC" w14:textId="0798183B" w:rsidR="00E5161B" w:rsidRPr="00483087" w:rsidRDefault="00E5161B" w:rsidP="00E51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1170" w:type="pct"/>
          </w:tcPr>
          <w:p w14:paraId="1952B780" w14:textId="77777777" w:rsidR="00E5161B" w:rsidRPr="00C30C35" w:rsidRDefault="00E5161B" w:rsidP="00E51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14:paraId="15566F30" w14:textId="6E0538D4" w:rsidR="00E5161B" w:rsidRPr="00913CBD" w:rsidRDefault="00E5161B" w:rsidP="00E51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0" w:hanging="1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6A51ED">
              <w:rPr>
                <w:rFonts w:ascii="Angsana New" w:hAnsi="Angsana New" w:cs="Angsana New"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A51ED">
              <w:rPr>
                <w:rFonts w:ascii="Angsana New" w:hAnsi="Angsana New" w:cs="Angsana New"/>
                <w:sz w:val="30"/>
                <w:szCs w:val="30"/>
              </w:rPr>
              <w:t>526</w:t>
            </w:r>
          </w:p>
        </w:tc>
        <w:tc>
          <w:tcPr>
            <w:tcW w:w="147" w:type="pct"/>
          </w:tcPr>
          <w:p w14:paraId="2FF43511" w14:textId="77777777" w:rsidR="00E5161B" w:rsidRPr="00913CBD" w:rsidRDefault="00E5161B" w:rsidP="00E51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834" w:type="pct"/>
            <w:tcBorders>
              <w:bottom w:val="single" w:sz="4" w:space="0" w:color="auto"/>
            </w:tcBorders>
          </w:tcPr>
          <w:p w14:paraId="46A4A298" w14:textId="5BE0CA70" w:rsidR="00E5161B" w:rsidRPr="00913CBD" w:rsidRDefault="00E5161B" w:rsidP="00E51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0" w:right="3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9C7E08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C7E08">
              <w:rPr>
                <w:rFonts w:ascii="Angsana New" w:hAnsi="Angsana New" w:cs="Angsana New"/>
                <w:sz w:val="30"/>
                <w:szCs w:val="30"/>
              </w:rPr>
              <w:t>779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E5161B" w:rsidRPr="00C30C35" w14:paraId="53E50632" w14:textId="77777777" w:rsidTr="009022D4">
        <w:tc>
          <w:tcPr>
            <w:tcW w:w="2016" w:type="pct"/>
          </w:tcPr>
          <w:p w14:paraId="13ACBD78" w14:textId="025ECE90" w:rsidR="00E5161B" w:rsidRPr="00483087" w:rsidRDefault="00E5161B" w:rsidP="00E51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30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pct"/>
          </w:tcPr>
          <w:p w14:paraId="26310A84" w14:textId="77777777" w:rsidR="00E5161B" w:rsidRPr="00C30C35" w:rsidRDefault="00E5161B" w:rsidP="00E51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</w:tcPr>
          <w:p w14:paraId="426D37CE" w14:textId="1FF44DF7" w:rsidR="00E5161B" w:rsidRPr="00930CA5" w:rsidRDefault="00E5161B" w:rsidP="00E51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0" w:hanging="1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930CA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22,264</w:t>
            </w:r>
          </w:p>
        </w:tc>
        <w:tc>
          <w:tcPr>
            <w:tcW w:w="147" w:type="pct"/>
          </w:tcPr>
          <w:p w14:paraId="7302A91B" w14:textId="77777777" w:rsidR="00E5161B" w:rsidRPr="00930CA5" w:rsidRDefault="00E5161B" w:rsidP="00E51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834" w:type="pct"/>
            <w:tcBorders>
              <w:top w:val="single" w:sz="4" w:space="0" w:color="auto"/>
              <w:bottom w:val="double" w:sz="4" w:space="0" w:color="auto"/>
            </w:tcBorders>
          </w:tcPr>
          <w:p w14:paraId="481E77C1" w14:textId="2D239797" w:rsidR="00E5161B" w:rsidRPr="00930CA5" w:rsidRDefault="00E5161B" w:rsidP="00E51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0" w:right="3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930CA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(8,459)</w:t>
            </w:r>
          </w:p>
        </w:tc>
      </w:tr>
    </w:tbl>
    <w:p w14:paraId="345827B3" w14:textId="77777777" w:rsidR="00563D06" w:rsidRPr="0092016A" w:rsidRDefault="00563D06" w:rsidP="003315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4F7C223" w14:textId="15F6F0F7" w:rsidR="00563D06" w:rsidRPr="00483087" w:rsidRDefault="00563D06" w:rsidP="00563D06">
      <w:pPr>
        <w:tabs>
          <w:tab w:val="clear" w:pos="227"/>
          <w:tab w:val="clear" w:pos="454"/>
        </w:tabs>
        <w:ind w:left="540"/>
        <w:rPr>
          <w:rFonts w:ascii="Angsana New" w:hAnsi="Angsana New" w:cs="Angsana New"/>
          <w:i/>
          <w:iCs/>
          <w:sz w:val="30"/>
          <w:szCs w:val="30"/>
        </w:rPr>
      </w:pPr>
      <w:r w:rsidRPr="00483087">
        <w:rPr>
          <w:rFonts w:ascii="Angsana New" w:hAnsi="Angsana New" w:cs="Angsana New"/>
          <w:i/>
          <w:iCs/>
          <w:sz w:val="30"/>
          <w:szCs w:val="30"/>
          <w:cs/>
        </w:rPr>
        <w:t>การค้ำประกัน</w:t>
      </w:r>
    </w:p>
    <w:p w14:paraId="1FDF96D4" w14:textId="77777777" w:rsidR="00563D06" w:rsidRPr="0092016A" w:rsidRDefault="00563D06" w:rsidP="00563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FA9FBE2" w14:textId="55299478" w:rsidR="008275BD" w:rsidRDefault="00563D06" w:rsidP="007B4B7A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8308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F363C1" w:rsidRPr="00F363C1">
        <w:rPr>
          <w:rFonts w:ascii="Angsana New" w:hAnsi="Angsana New" w:cs="Angsana New"/>
          <w:sz w:val="30"/>
          <w:szCs w:val="30"/>
        </w:rPr>
        <w:t>31</w:t>
      </w:r>
      <w:r w:rsidRPr="00483087">
        <w:rPr>
          <w:rFonts w:ascii="Angsana New" w:hAnsi="Angsana New" w:cs="Angsana New"/>
          <w:sz w:val="30"/>
          <w:szCs w:val="30"/>
          <w:cs/>
        </w:rPr>
        <w:t xml:space="preserve"> </w:t>
      </w:r>
      <w:r w:rsidR="006C2B36" w:rsidRPr="00483087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F363C1" w:rsidRPr="00F363C1">
        <w:rPr>
          <w:rFonts w:ascii="Angsana New" w:hAnsi="Angsana New" w:cs="Angsana New"/>
          <w:sz w:val="30"/>
          <w:szCs w:val="30"/>
        </w:rPr>
        <w:t>256</w:t>
      </w:r>
      <w:r w:rsidR="00026259">
        <w:rPr>
          <w:rFonts w:ascii="Angsana New" w:hAnsi="Angsana New" w:cs="Angsana New"/>
          <w:sz w:val="30"/>
          <w:szCs w:val="30"/>
        </w:rPr>
        <w:t>4</w:t>
      </w:r>
      <w:r w:rsidRPr="00483087">
        <w:rPr>
          <w:rFonts w:ascii="Angsana New" w:hAnsi="Angsana New" w:cs="Angsana New"/>
          <w:sz w:val="30"/>
          <w:szCs w:val="30"/>
          <w:cs/>
        </w:rPr>
        <w:t xml:space="preserve"> ทรัพย์สินของกลุ่มบริษัทมูลค่าตาม</w:t>
      </w:r>
      <w:r w:rsidRPr="005C685F">
        <w:rPr>
          <w:rFonts w:ascii="Angsana New" w:hAnsi="Angsana New" w:cs="Angsana New"/>
          <w:sz w:val="30"/>
          <w:szCs w:val="30"/>
          <w:cs/>
        </w:rPr>
        <w:t xml:space="preserve">บัญชีจำนวน </w:t>
      </w:r>
      <w:r w:rsidR="002F6152" w:rsidRPr="005C685F">
        <w:rPr>
          <w:rFonts w:asciiTheme="majorBidi" w:hAnsiTheme="majorBidi" w:cstheme="majorBidi"/>
          <w:bCs/>
          <w:sz w:val="30"/>
          <w:szCs w:val="30"/>
        </w:rPr>
        <w:t>500.</w:t>
      </w:r>
      <w:r w:rsidR="005C685F" w:rsidRPr="005C685F">
        <w:rPr>
          <w:rFonts w:asciiTheme="majorBidi" w:hAnsiTheme="majorBidi" w:cstheme="majorBidi"/>
          <w:bCs/>
          <w:sz w:val="30"/>
          <w:szCs w:val="30"/>
        </w:rPr>
        <w:t>36</w:t>
      </w:r>
      <w:r w:rsidRPr="005C685F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483087">
        <w:rPr>
          <w:rFonts w:ascii="Angsana New" w:hAnsi="Angsana New" w:cs="Angsana New"/>
          <w:sz w:val="30"/>
          <w:szCs w:val="30"/>
          <w:cs/>
        </w:rPr>
        <w:t xml:space="preserve"> (</w:t>
      </w:r>
      <w:r w:rsidR="00F363C1" w:rsidRPr="00F363C1">
        <w:rPr>
          <w:rFonts w:ascii="Angsana New" w:hAnsi="Angsana New" w:cs="Angsana New"/>
          <w:i/>
          <w:iCs/>
          <w:sz w:val="30"/>
          <w:szCs w:val="30"/>
        </w:rPr>
        <w:t>31</w:t>
      </w:r>
      <w:r w:rsidR="00586D76" w:rsidRPr="00483087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586D76" w:rsidRPr="00483087">
        <w:rPr>
          <w:rFonts w:ascii="Angsana New" w:hAnsi="Angsana New" w:cs="Angsana New"/>
          <w:i/>
          <w:iCs/>
          <w:sz w:val="30"/>
          <w:szCs w:val="30"/>
          <w:cs/>
        </w:rPr>
        <w:t xml:space="preserve">ธันวาคม </w:t>
      </w:r>
      <w:r w:rsidR="00F363C1" w:rsidRPr="00F363C1">
        <w:rPr>
          <w:rFonts w:ascii="Angsana New" w:hAnsi="Angsana New" w:cs="Angsana New"/>
          <w:i/>
          <w:iCs/>
          <w:sz w:val="30"/>
          <w:szCs w:val="30"/>
        </w:rPr>
        <w:t>256</w:t>
      </w:r>
      <w:r w:rsidR="00026259">
        <w:rPr>
          <w:rFonts w:ascii="Angsana New" w:hAnsi="Angsana New" w:cs="Angsana New"/>
          <w:i/>
          <w:iCs/>
          <w:sz w:val="30"/>
          <w:szCs w:val="30"/>
        </w:rPr>
        <w:t>3</w:t>
      </w:r>
      <w:r w:rsidRPr="00483087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9022D4">
        <w:rPr>
          <w:rFonts w:ascii="Angsana New" w:hAnsi="Angsana New" w:cs="Angsana New"/>
          <w:i/>
          <w:iCs/>
          <w:sz w:val="30"/>
          <w:szCs w:val="30"/>
        </w:rPr>
        <w:t>502.21</w:t>
      </w:r>
      <w:r w:rsidR="007B4B7A" w:rsidRPr="00483087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483087">
        <w:rPr>
          <w:rFonts w:ascii="Angsana New" w:hAnsi="Angsana New" w:cs="Angsana New"/>
          <w:i/>
          <w:iCs/>
          <w:sz w:val="30"/>
          <w:szCs w:val="30"/>
          <w:cs/>
        </w:rPr>
        <w:t>ล้านบาท)</w:t>
      </w:r>
      <w:r w:rsidRPr="00483087">
        <w:rPr>
          <w:rFonts w:ascii="Angsana New" w:hAnsi="Angsana New" w:cs="Angsana New"/>
          <w:sz w:val="30"/>
          <w:szCs w:val="30"/>
          <w:cs/>
        </w:rPr>
        <w:t xml:space="preserve"> ได้จด</w:t>
      </w:r>
      <w:r w:rsidR="00792306" w:rsidRPr="00483087">
        <w:rPr>
          <w:rFonts w:ascii="Angsana New" w:hAnsi="Angsana New" w:cs="Angsana New"/>
          <w:sz w:val="30"/>
          <w:szCs w:val="30"/>
          <w:cs/>
        </w:rPr>
        <w:t>จำนองไว้เป็นหลักประกันเงิน</w:t>
      </w:r>
      <w:r w:rsidR="00586D76" w:rsidRPr="002D7219">
        <w:rPr>
          <w:rFonts w:ascii="Angsana New" w:hAnsi="Angsana New" w:cs="Angsana New"/>
          <w:sz w:val="30"/>
          <w:szCs w:val="30"/>
          <w:cs/>
        </w:rPr>
        <w:t>เบิกเกินบัญชีและสินเชื่ออื่นจากธนาคาร</w:t>
      </w:r>
      <w:r w:rsidR="00825DC8" w:rsidRPr="002D7219">
        <w:rPr>
          <w:rFonts w:ascii="Angsana New" w:hAnsi="Angsana New" w:cs="Angsana New"/>
          <w:sz w:val="30"/>
          <w:szCs w:val="30"/>
          <w:cs/>
        </w:rPr>
        <w:t xml:space="preserve"> (ดูหมายเหตุข้อ </w:t>
      </w:r>
      <w:r w:rsidR="009022D4">
        <w:rPr>
          <w:rFonts w:ascii="Angsana New" w:hAnsi="Angsana New" w:cs="Angsana New"/>
          <w:sz w:val="30"/>
          <w:szCs w:val="30"/>
        </w:rPr>
        <w:t>8</w:t>
      </w:r>
      <w:r w:rsidR="00825DC8" w:rsidRPr="002D7219">
        <w:rPr>
          <w:rFonts w:ascii="Angsana New" w:hAnsi="Angsana New" w:cs="Angsana New"/>
          <w:sz w:val="30"/>
          <w:szCs w:val="30"/>
          <w:cs/>
        </w:rPr>
        <w:t>)</w:t>
      </w:r>
    </w:p>
    <w:p w14:paraId="3731AF8A" w14:textId="77777777" w:rsidR="0092016A" w:rsidRPr="0092016A" w:rsidRDefault="0092016A" w:rsidP="009201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761F2637" w14:textId="77777777" w:rsidR="0092016A" w:rsidRDefault="009201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299FF406" w14:textId="05FDD69E" w:rsidR="009813E8" w:rsidRDefault="009813E8" w:rsidP="009813E8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หนี้สินที่มีภาระดอกเบี้ย</w:t>
      </w:r>
    </w:p>
    <w:p w14:paraId="786159C0" w14:textId="77777777" w:rsidR="009813E8" w:rsidRPr="0092016A" w:rsidRDefault="009813E8" w:rsidP="009201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4"/>
          <w:szCs w:val="24"/>
          <w:cs/>
        </w:rPr>
      </w:pP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28"/>
        <w:gridCol w:w="550"/>
        <w:gridCol w:w="1083"/>
        <w:gridCol w:w="265"/>
        <w:gridCol w:w="1079"/>
        <w:gridCol w:w="239"/>
        <w:gridCol w:w="13"/>
        <w:gridCol w:w="1094"/>
        <w:gridCol w:w="241"/>
        <w:gridCol w:w="1118"/>
      </w:tblGrid>
      <w:tr w:rsidR="009022D4" w:rsidRPr="00DF3A01" w14:paraId="1B10C128" w14:textId="77777777" w:rsidTr="00A204D3">
        <w:trPr>
          <w:tblHeader/>
        </w:trPr>
        <w:tc>
          <w:tcPr>
            <w:tcW w:w="1915" w:type="pct"/>
          </w:tcPr>
          <w:p w14:paraId="6D962C83" w14:textId="77777777" w:rsidR="009022D4" w:rsidRPr="00DF3A01" w:rsidRDefault="009022D4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8" w:type="pct"/>
          </w:tcPr>
          <w:p w14:paraId="35369D7E" w14:textId="77777777" w:rsidR="009022D4" w:rsidRPr="00DF3A01" w:rsidRDefault="009022D4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4" w:right="-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8" w:type="pct"/>
            <w:gridSpan w:val="3"/>
          </w:tcPr>
          <w:p w14:paraId="0B44C704" w14:textId="77777777" w:rsidR="009022D4" w:rsidRPr="00DF3A01" w:rsidRDefault="009022D4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68938891" w14:textId="77777777" w:rsidR="009022D4" w:rsidRPr="00DF3A01" w:rsidRDefault="009022D4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0" w:type="pct"/>
            <w:gridSpan w:val="4"/>
          </w:tcPr>
          <w:p w14:paraId="7EEB11A4" w14:textId="77777777" w:rsidR="009022D4" w:rsidRPr="00DF3A01" w:rsidRDefault="009022D4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04D3" w:rsidRPr="00DF3A01" w14:paraId="2E8F0D82" w14:textId="77777777" w:rsidTr="00A204D3">
        <w:trPr>
          <w:tblHeader/>
        </w:trPr>
        <w:tc>
          <w:tcPr>
            <w:tcW w:w="1915" w:type="pct"/>
            <w:vAlign w:val="bottom"/>
          </w:tcPr>
          <w:p w14:paraId="2BCE6CB1" w14:textId="77777777" w:rsidR="00A204D3" w:rsidRPr="00DF3A01" w:rsidRDefault="00A204D3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8" w:type="pct"/>
          </w:tcPr>
          <w:p w14:paraId="292C7F12" w14:textId="77777777" w:rsidR="00A204D3" w:rsidRPr="00DF3A01" w:rsidRDefault="00A204D3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spacing w:line="240" w:lineRule="auto"/>
              <w:ind w:left="-54" w:right="-8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8" w:type="pct"/>
          </w:tcPr>
          <w:p w14:paraId="2B1394EE" w14:textId="58BE6533" w:rsidR="00A204D3" w:rsidRPr="00ED3ABA" w:rsidRDefault="00A204D3" w:rsidP="00A20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</w:tcPr>
          <w:p w14:paraId="29453B90" w14:textId="77777777" w:rsidR="00A204D3" w:rsidRPr="0084683F" w:rsidRDefault="00A204D3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600AD9A1" w14:textId="528C9313" w:rsidR="00A204D3" w:rsidRPr="00A204D3" w:rsidRDefault="00A204D3" w:rsidP="00A20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3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04D3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A204D3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7" w:type="pct"/>
            <w:gridSpan w:val="2"/>
          </w:tcPr>
          <w:p w14:paraId="1B4BD8EC" w14:textId="77777777" w:rsidR="00A204D3" w:rsidRPr="0084683F" w:rsidRDefault="00A204D3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47CD8AA2" w14:textId="2E72076F" w:rsidR="00A204D3" w:rsidRPr="00ED3ABA" w:rsidRDefault="00A204D3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1" w:type="pct"/>
          </w:tcPr>
          <w:p w14:paraId="334C4BD5" w14:textId="77777777" w:rsidR="00A204D3" w:rsidRPr="0084683F" w:rsidRDefault="00A204D3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11060233" w14:textId="2487F952" w:rsidR="00A204D3" w:rsidRPr="00ED3ABA" w:rsidRDefault="00A204D3" w:rsidP="00A20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7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04D3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A204D3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A204D3" w:rsidRPr="00DF3A01" w14:paraId="26604BBF" w14:textId="77777777" w:rsidTr="00A204D3">
        <w:trPr>
          <w:tblHeader/>
        </w:trPr>
        <w:tc>
          <w:tcPr>
            <w:tcW w:w="1915" w:type="pct"/>
            <w:vAlign w:val="bottom"/>
          </w:tcPr>
          <w:p w14:paraId="6CCEE9AE" w14:textId="77777777" w:rsidR="00A204D3" w:rsidRPr="00DF3A01" w:rsidRDefault="00A204D3" w:rsidP="00A20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8" w:type="pct"/>
          </w:tcPr>
          <w:p w14:paraId="58E7A35B" w14:textId="77777777" w:rsidR="00A204D3" w:rsidRPr="00DF3A01" w:rsidRDefault="00A204D3" w:rsidP="00A20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spacing w:line="240" w:lineRule="auto"/>
              <w:ind w:left="-54" w:right="-8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8" w:type="pct"/>
          </w:tcPr>
          <w:p w14:paraId="4972D0AB" w14:textId="106977BF" w:rsidR="00A204D3" w:rsidRPr="0084683F" w:rsidRDefault="00A204D3" w:rsidP="00A20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D3AB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4" w:type="pct"/>
          </w:tcPr>
          <w:p w14:paraId="54BC1E91" w14:textId="77777777" w:rsidR="00A204D3" w:rsidRPr="0084683F" w:rsidRDefault="00A204D3" w:rsidP="00A20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4FED7079" w14:textId="2370AFAF" w:rsidR="00A204D3" w:rsidRPr="0084683F" w:rsidRDefault="00A204D3" w:rsidP="00A20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D3AB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37" w:type="pct"/>
            <w:gridSpan w:val="2"/>
          </w:tcPr>
          <w:p w14:paraId="6300BCF4" w14:textId="77777777" w:rsidR="00A204D3" w:rsidRPr="0084683F" w:rsidRDefault="00A204D3" w:rsidP="00A20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2E5DC52B" w14:textId="638A854E" w:rsidR="00A204D3" w:rsidRPr="0084683F" w:rsidRDefault="00A204D3" w:rsidP="00A20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D3AB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31" w:type="pct"/>
          </w:tcPr>
          <w:p w14:paraId="5E61C502" w14:textId="77777777" w:rsidR="00A204D3" w:rsidRPr="0084683F" w:rsidRDefault="00A204D3" w:rsidP="00A20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67CFB504" w14:textId="3EE2F9B8" w:rsidR="00A204D3" w:rsidRPr="0084683F" w:rsidRDefault="00A204D3" w:rsidP="00A20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7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D3AB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9022D4" w:rsidRPr="00DF3A01" w14:paraId="7B707F6C" w14:textId="77777777" w:rsidTr="00A204D3">
        <w:trPr>
          <w:trHeight w:val="362"/>
          <w:tblHeader/>
        </w:trPr>
        <w:tc>
          <w:tcPr>
            <w:tcW w:w="1915" w:type="pct"/>
            <w:vAlign w:val="bottom"/>
          </w:tcPr>
          <w:p w14:paraId="5746AA70" w14:textId="77777777" w:rsidR="009022D4" w:rsidRPr="00DF3A01" w:rsidRDefault="009022D4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8" w:type="pct"/>
          </w:tcPr>
          <w:p w14:paraId="4D05728A" w14:textId="77777777" w:rsidR="009022D4" w:rsidRPr="00DF3A01" w:rsidRDefault="009022D4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 w:right="-89" w:firstLine="1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7" w:type="pct"/>
            <w:gridSpan w:val="8"/>
          </w:tcPr>
          <w:p w14:paraId="6507E887" w14:textId="77777777" w:rsidR="009022D4" w:rsidRPr="00DF3A01" w:rsidRDefault="009022D4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5" w:firstLine="1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2016A" w:rsidRPr="00DF3A01" w14:paraId="6FE8C99D" w14:textId="77777777" w:rsidTr="00A204D3">
        <w:tc>
          <w:tcPr>
            <w:tcW w:w="1915" w:type="pct"/>
            <w:vAlign w:val="bottom"/>
          </w:tcPr>
          <w:p w14:paraId="25D54028" w14:textId="77777777" w:rsidR="009022D4" w:rsidRPr="00DF3A01" w:rsidRDefault="009022D4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298" w:type="pct"/>
          </w:tcPr>
          <w:p w14:paraId="010B03FE" w14:textId="77777777" w:rsidR="009022D4" w:rsidRPr="00DF3A01" w:rsidRDefault="009022D4" w:rsidP="003315F0">
            <w:pPr>
              <w:spacing w:line="240" w:lineRule="auto"/>
              <w:ind w:left="-54" w:right="-89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8" w:type="pct"/>
          </w:tcPr>
          <w:p w14:paraId="1EA4E95D" w14:textId="77777777" w:rsidR="009022D4" w:rsidRPr="00DF3A01" w:rsidRDefault="009022D4" w:rsidP="003315F0">
            <w:pPr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4" w:type="pct"/>
          </w:tcPr>
          <w:p w14:paraId="37995035" w14:textId="77777777" w:rsidR="009022D4" w:rsidRPr="00DF3A01" w:rsidRDefault="009022D4" w:rsidP="003315F0">
            <w:pPr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6" w:type="pct"/>
          </w:tcPr>
          <w:p w14:paraId="0FA6C1CF" w14:textId="77777777" w:rsidR="009022D4" w:rsidRPr="00DF3A01" w:rsidRDefault="009022D4" w:rsidP="003315F0">
            <w:pPr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7" w:type="pct"/>
            <w:gridSpan w:val="2"/>
          </w:tcPr>
          <w:p w14:paraId="0B65D501" w14:textId="77777777" w:rsidR="009022D4" w:rsidRPr="00DF3A01" w:rsidRDefault="009022D4" w:rsidP="003315F0">
            <w:pPr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94" w:type="pct"/>
          </w:tcPr>
          <w:p w14:paraId="5CA940AF" w14:textId="77777777" w:rsidR="009022D4" w:rsidRPr="00DF3A01" w:rsidRDefault="009022D4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hanging="108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642351B0" w14:textId="77777777" w:rsidR="009022D4" w:rsidRPr="00DF3A01" w:rsidRDefault="009022D4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8" w:type="pct"/>
          </w:tcPr>
          <w:p w14:paraId="3A01BE28" w14:textId="77777777" w:rsidR="009022D4" w:rsidRPr="00DF3A01" w:rsidRDefault="009022D4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left="-121" w:right="-5" w:firstLine="13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92016A" w:rsidRPr="00DF3A01" w14:paraId="5EFE8EAD" w14:textId="77777777" w:rsidTr="00A204D3">
        <w:tc>
          <w:tcPr>
            <w:tcW w:w="1915" w:type="pct"/>
            <w:vAlign w:val="bottom"/>
          </w:tcPr>
          <w:p w14:paraId="73AD0059" w14:textId="6320AAA6" w:rsidR="001F179B" w:rsidRDefault="001F179B" w:rsidP="00331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98" w:type="pct"/>
          </w:tcPr>
          <w:p w14:paraId="4EF353D6" w14:textId="77777777" w:rsidR="001F179B" w:rsidRPr="00DF3A01" w:rsidRDefault="001F179B" w:rsidP="003315F0">
            <w:pPr>
              <w:pStyle w:val="acctfourfigures"/>
              <w:tabs>
                <w:tab w:val="left" w:pos="720"/>
              </w:tabs>
              <w:spacing w:line="240" w:lineRule="auto"/>
              <w:ind w:left="-54" w:right="-8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</w:tcPr>
          <w:p w14:paraId="67E41C2B" w14:textId="77777777" w:rsidR="001F179B" w:rsidRPr="00C15F81" w:rsidRDefault="001F179B" w:rsidP="003315F0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35199F3F" w14:textId="77777777" w:rsidR="001F179B" w:rsidRPr="00DF3A01" w:rsidRDefault="001F179B" w:rsidP="003315F0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</w:tcPr>
          <w:p w14:paraId="32FF16DE" w14:textId="77777777" w:rsidR="001F179B" w:rsidRDefault="001F179B" w:rsidP="003315F0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  <w:gridSpan w:val="2"/>
          </w:tcPr>
          <w:p w14:paraId="7F1D1A76" w14:textId="77777777" w:rsidR="001F179B" w:rsidRPr="00DF3A01" w:rsidRDefault="001F179B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1A8D1C94" w14:textId="77777777" w:rsidR="001F179B" w:rsidRDefault="001F179B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right="143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328E090C" w14:textId="77777777" w:rsidR="001F179B" w:rsidRPr="00DF3A01" w:rsidRDefault="001F179B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8" w:type="pct"/>
          </w:tcPr>
          <w:p w14:paraId="0DFDDC71" w14:textId="77777777" w:rsidR="001F179B" w:rsidRDefault="001F179B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right="143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2016A" w:rsidRPr="00DF3A01" w14:paraId="70866B1C" w14:textId="77777777" w:rsidTr="00A204D3">
        <w:tc>
          <w:tcPr>
            <w:tcW w:w="1915" w:type="pct"/>
            <w:vAlign w:val="bottom"/>
          </w:tcPr>
          <w:p w14:paraId="45975C99" w14:textId="03D30CDE" w:rsidR="00C15F81" w:rsidRPr="00DF3A01" w:rsidRDefault="00C15F81" w:rsidP="00331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DF3A01">
              <w:rPr>
                <w:rFonts w:ascii="Angsana New" w:hAnsi="Angsana New" w:cs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98" w:type="pct"/>
          </w:tcPr>
          <w:p w14:paraId="5AC845DA" w14:textId="77777777" w:rsidR="00C15F81" w:rsidRPr="00DF3A01" w:rsidRDefault="00C15F81" w:rsidP="003315F0">
            <w:pPr>
              <w:pStyle w:val="acctfourfigures"/>
              <w:tabs>
                <w:tab w:val="left" w:pos="720"/>
              </w:tabs>
              <w:spacing w:line="240" w:lineRule="auto"/>
              <w:ind w:left="-54" w:right="-8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</w:tcPr>
          <w:p w14:paraId="5C3969C6" w14:textId="5126D48C" w:rsidR="00C15F81" w:rsidRPr="00DF3A01" w:rsidRDefault="00C15F81" w:rsidP="003315F0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15F81">
              <w:rPr>
                <w:rFonts w:ascii="Angsana New" w:hAnsi="Angsana New" w:cs="Angsana New"/>
                <w:sz w:val="30"/>
                <w:szCs w:val="30"/>
                <w:lang w:bidi="th-TH"/>
              </w:rPr>
              <w:t>240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15F81">
              <w:rPr>
                <w:rFonts w:ascii="Angsana New" w:hAnsi="Angsana New" w:cs="Angsana New"/>
                <w:sz w:val="30"/>
                <w:szCs w:val="30"/>
                <w:lang w:bidi="th-TH"/>
              </w:rPr>
              <w:t>000</w:t>
            </w:r>
          </w:p>
        </w:tc>
        <w:tc>
          <w:tcPr>
            <w:tcW w:w="144" w:type="pct"/>
          </w:tcPr>
          <w:p w14:paraId="219BAE98" w14:textId="77777777" w:rsidR="00C15F81" w:rsidRPr="00DF3A01" w:rsidRDefault="00C15F81" w:rsidP="003315F0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</w:tcPr>
          <w:p w14:paraId="60232AF9" w14:textId="46447A75" w:rsidR="00C15F81" w:rsidRPr="00DF3A01" w:rsidRDefault="00C15F81" w:rsidP="003315F0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D3ABA">
              <w:rPr>
                <w:rFonts w:ascii="Angsana New" w:hAnsi="Angsana New" w:cs="Angsana New"/>
                <w:sz w:val="30"/>
                <w:szCs w:val="30"/>
                <w:lang w:val="en-US"/>
              </w:rPr>
              <w:t>320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D3ABA">
              <w:rPr>
                <w:rFonts w:ascii="Angsana New" w:hAnsi="Angsana New" w:cs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137" w:type="pct"/>
            <w:gridSpan w:val="2"/>
          </w:tcPr>
          <w:p w14:paraId="403473CA" w14:textId="77777777" w:rsidR="00C15F81" w:rsidRPr="00DF3A01" w:rsidRDefault="00C15F81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4F270D9D" w14:textId="4A0089A7" w:rsidR="00C15F81" w:rsidRPr="00DF3A01" w:rsidRDefault="00C15F81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31" w:type="pct"/>
          </w:tcPr>
          <w:p w14:paraId="28420D5D" w14:textId="77777777" w:rsidR="00C15F81" w:rsidRPr="00DF3A01" w:rsidRDefault="00C15F81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8" w:type="pct"/>
          </w:tcPr>
          <w:p w14:paraId="7D062A01" w14:textId="77777777" w:rsidR="00C15F81" w:rsidRPr="00DF3A01" w:rsidRDefault="00C15F81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92016A" w:rsidRPr="00DF3A01" w14:paraId="7D928F11" w14:textId="77777777" w:rsidTr="00A204D3">
        <w:tc>
          <w:tcPr>
            <w:tcW w:w="1915" w:type="pct"/>
            <w:vAlign w:val="bottom"/>
          </w:tcPr>
          <w:p w14:paraId="5571363C" w14:textId="77777777" w:rsidR="00C15F81" w:rsidRPr="00DF3A01" w:rsidRDefault="00C15F81" w:rsidP="00331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3A01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98" w:type="pct"/>
          </w:tcPr>
          <w:p w14:paraId="733A7170" w14:textId="77777777" w:rsidR="00C15F81" w:rsidRPr="00DF3A01" w:rsidRDefault="00C15F81" w:rsidP="003315F0">
            <w:pPr>
              <w:pStyle w:val="acctfourfigures"/>
              <w:tabs>
                <w:tab w:val="left" w:pos="720"/>
              </w:tabs>
              <w:spacing w:line="240" w:lineRule="auto"/>
              <w:ind w:left="-54" w:right="-8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</w:tcPr>
          <w:p w14:paraId="241EC722" w14:textId="77777777" w:rsidR="00C15F81" w:rsidRPr="00DF3A01" w:rsidRDefault="00C15F81" w:rsidP="003315F0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4" w:type="pct"/>
          </w:tcPr>
          <w:p w14:paraId="4BCA1720" w14:textId="77777777" w:rsidR="00C15F81" w:rsidRPr="00DF3A01" w:rsidRDefault="00C15F81" w:rsidP="003315F0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</w:tcPr>
          <w:p w14:paraId="22E6142C" w14:textId="77777777" w:rsidR="00C15F81" w:rsidRPr="00DF3A01" w:rsidRDefault="00C15F81" w:rsidP="003315F0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7" w:type="pct"/>
            <w:gridSpan w:val="2"/>
          </w:tcPr>
          <w:p w14:paraId="6FA0A4E3" w14:textId="77777777" w:rsidR="00C15F81" w:rsidRPr="00DF3A01" w:rsidRDefault="00C15F81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00E28E8E" w14:textId="77777777" w:rsidR="00C15F81" w:rsidRPr="00DF3A01" w:rsidRDefault="00C15F81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0E839B41" w14:textId="77777777" w:rsidR="00C15F81" w:rsidRPr="00DF3A01" w:rsidRDefault="00C15F81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8" w:type="pct"/>
          </w:tcPr>
          <w:p w14:paraId="69E7D2E5" w14:textId="77777777" w:rsidR="00C15F81" w:rsidRPr="00DF3A01" w:rsidRDefault="00C15F81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2016A" w:rsidRPr="00DF3A01" w14:paraId="6BE0D7CD" w14:textId="77777777" w:rsidTr="00A204D3">
        <w:tc>
          <w:tcPr>
            <w:tcW w:w="1915" w:type="pct"/>
            <w:vAlign w:val="bottom"/>
          </w:tcPr>
          <w:p w14:paraId="71E78636" w14:textId="46B2E962" w:rsidR="00C15F81" w:rsidRPr="00DF3A01" w:rsidRDefault="00C15F81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DF3A01">
              <w:rPr>
                <w:rFonts w:ascii="Angsana New" w:hAnsi="Angsana New" w:cs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98" w:type="pct"/>
          </w:tcPr>
          <w:p w14:paraId="5A14BF60" w14:textId="77777777" w:rsidR="00C15F81" w:rsidRPr="00DF3A01" w:rsidRDefault="00C15F81" w:rsidP="003315F0">
            <w:pPr>
              <w:pStyle w:val="acctfourfigures"/>
              <w:tabs>
                <w:tab w:val="left" w:pos="720"/>
              </w:tabs>
              <w:spacing w:line="240" w:lineRule="auto"/>
              <w:ind w:left="-54" w:right="-8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</w:tcPr>
          <w:p w14:paraId="68FEA628" w14:textId="77777777" w:rsidR="00C15F81" w:rsidRPr="00DF3A01" w:rsidRDefault="00C15F81" w:rsidP="003315F0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4" w:type="pct"/>
          </w:tcPr>
          <w:p w14:paraId="0C393609" w14:textId="77777777" w:rsidR="00C15F81" w:rsidRPr="00DF3A01" w:rsidRDefault="00C15F81" w:rsidP="003315F0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</w:tcPr>
          <w:p w14:paraId="09DAA128" w14:textId="77777777" w:rsidR="00C15F81" w:rsidRPr="00DF3A01" w:rsidRDefault="00C15F81" w:rsidP="003315F0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7" w:type="pct"/>
            <w:gridSpan w:val="2"/>
          </w:tcPr>
          <w:p w14:paraId="2365439D" w14:textId="77777777" w:rsidR="00C15F81" w:rsidRPr="00DF3A01" w:rsidRDefault="00C15F81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7EDFADD5" w14:textId="77777777" w:rsidR="00C15F81" w:rsidRPr="00DF3A01" w:rsidRDefault="00C15F81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661CAF60" w14:textId="77777777" w:rsidR="00C15F81" w:rsidRPr="00DF3A01" w:rsidRDefault="00C15F81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8" w:type="pct"/>
          </w:tcPr>
          <w:p w14:paraId="7580DE66" w14:textId="77777777" w:rsidR="00C15F81" w:rsidRPr="00DF3A01" w:rsidRDefault="00C15F81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2016A" w:rsidRPr="00DF3A01" w14:paraId="6D001562" w14:textId="77777777" w:rsidTr="00A204D3">
        <w:tc>
          <w:tcPr>
            <w:tcW w:w="1915" w:type="pct"/>
            <w:vAlign w:val="bottom"/>
          </w:tcPr>
          <w:p w14:paraId="37C78519" w14:textId="489E821B" w:rsidR="00C15F81" w:rsidRPr="00DF3A01" w:rsidRDefault="00C15F81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DF3A01">
              <w:rPr>
                <w:rFonts w:ascii="Angsana New" w:hAnsi="Angsana New" w:cs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98" w:type="pct"/>
          </w:tcPr>
          <w:p w14:paraId="7C49D83C" w14:textId="77777777" w:rsidR="00C15F81" w:rsidRPr="00DF3A01" w:rsidRDefault="00C15F81" w:rsidP="003315F0">
            <w:pPr>
              <w:pStyle w:val="acctfourfigures"/>
              <w:tabs>
                <w:tab w:val="left" w:pos="720"/>
              </w:tabs>
              <w:spacing w:line="240" w:lineRule="auto"/>
              <w:ind w:left="-54" w:right="-8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</w:tcPr>
          <w:p w14:paraId="77BAD51F" w14:textId="1319E4E0" w:rsidR="00C15F81" w:rsidRPr="00DF3A01" w:rsidRDefault="00C15F81" w:rsidP="003315F0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15F81">
              <w:rPr>
                <w:rFonts w:ascii="Angsana New" w:hAnsi="Angsana New" w:cs="Angsana New"/>
                <w:sz w:val="30"/>
                <w:szCs w:val="30"/>
                <w:lang w:bidi="th-TH"/>
              </w:rPr>
              <w:t>21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15F81">
              <w:rPr>
                <w:rFonts w:ascii="Angsana New" w:hAnsi="Angsana New" w:cs="Angsana New"/>
                <w:sz w:val="30"/>
                <w:szCs w:val="30"/>
                <w:lang w:bidi="th-TH"/>
              </w:rPr>
              <w:t>200</w:t>
            </w:r>
          </w:p>
        </w:tc>
        <w:tc>
          <w:tcPr>
            <w:tcW w:w="144" w:type="pct"/>
          </w:tcPr>
          <w:p w14:paraId="558EFD19" w14:textId="77777777" w:rsidR="00C15F81" w:rsidRPr="00DF3A01" w:rsidRDefault="00C15F81" w:rsidP="003315F0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</w:tcPr>
          <w:p w14:paraId="685386B7" w14:textId="61A1F980" w:rsidR="00C15F81" w:rsidRPr="00DF3A01" w:rsidRDefault="00C15F81" w:rsidP="003315F0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D3ABA">
              <w:rPr>
                <w:rFonts w:ascii="Angsana New" w:hAnsi="Angsana New" w:cs="Angsana New"/>
                <w:sz w:val="30"/>
                <w:szCs w:val="30"/>
                <w:lang w:val="en-US"/>
              </w:rPr>
              <w:t>28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D3ABA">
              <w:rPr>
                <w:rFonts w:ascii="Angsana New" w:hAnsi="Angsana New" w:cs="Angsana New"/>
                <w:sz w:val="30"/>
                <w:szCs w:val="30"/>
                <w:lang w:val="en-US"/>
              </w:rPr>
              <w:t>700</w:t>
            </w:r>
          </w:p>
        </w:tc>
        <w:tc>
          <w:tcPr>
            <w:tcW w:w="137" w:type="pct"/>
            <w:gridSpan w:val="2"/>
          </w:tcPr>
          <w:p w14:paraId="6763FE5C" w14:textId="77777777" w:rsidR="00C15F81" w:rsidRPr="00DF3A01" w:rsidRDefault="00C15F81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6AB9589A" w14:textId="4CD5E7DB" w:rsidR="00C15F81" w:rsidRPr="00DF3A01" w:rsidRDefault="00C15F81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31" w:type="pct"/>
          </w:tcPr>
          <w:p w14:paraId="63890C5F" w14:textId="77777777" w:rsidR="00C15F81" w:rsidRPr="00DF3A01" w:rsidRDefault="00C15F81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8" w:type="pct"/>
          </w:tcPr>
          <w:p w14:paraId="4706DAAE" w14:textId="77777777" w:rsidR="00C15F81" w:rsidRPr="00DF3A01" w:rsidRDefault="00C15F81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92016A" w:rsidRPr="00DF3A01" w14:paraId="3CAC496F" w14:textId="77777777" w:rsidTr="00A204D3">
        <w:tc>
          <w:tcPr>
            <w:tcW w:w="1915" w:type="pct"/>
            <w:vAlign w:val="bottom"/>
          </w:tcPr>
          <w:p w14:paraId="54B507C5" w14:textId="53929978" w:rsidR="00C15F81" w:rsidRDefault="00C15F81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F27806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หนี้สินตามสัญญาเช่าที่ถึง</w:t>
            </w:r>
          </w:p>
        </w:tc>
        <w:tc>
          <w:tcPr>
            <w:tcW w:w="298" w:type="pct"/>
          </w:tcPr>
          <w:p w14:paraId="3FF8017C" w14:textId="77777777" w:rsidR="00C15F81" w:rsidRPr="00DF3A01" w:rsidRDefault="00C15F81" w:rsidP="003315F0">
            <w:pPr>
              <w:pStyle w:val="acctfourfigures"/>
              <w:tabs>
                <w:tab w:val="left" w:pos="720"/>
              </w:tabs>
              <w:spacing w:line="240" w:lineRule="auto"/>
              <w:ind w:left="-54" w:right="-8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</w:tcPr>
          <w:p w14:paraId="285DC19F" w14:textId="77777777" w:rsidR="00C15F81" w:rsidRPr="00DF3A01" w:rsidRDefault="00C15F81" w:rsidP="003315F0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4" w:type="pct"/>
          </w:tcPr>
          <w:p w14:paraId="2FD9C6DB" w14:textId="77777777" w:rsidR="00C15F81" w:rsidRPr="00DF3A01" w:rsidRDefault="00C15F81" w:rsidP="003315F0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</w:tcPr>
          <w:p w14:paraId="50AE8E15" w14:textId="77777777" w:rsidR="00C15F81" w:rsidRPr="00ED3ABA" w:rsidRDefault="00C15F81" w:rsidP="003315F0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7" w:type="pct"/>
            <w:gridSpan w:val="2"/>
          </w:tcPr>
          <w:p w14:paraId="538DA341" w14:textId="77777777" w:rsidR="00C15F81" w:rsidRPr="00DF3A01" w:rsidRDefault="00C15F81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7BBCD677" w14:textId="77777777" w:rsidR="00C15F81" w:rsidRPr="00DF3A01" w:rsidRDefault="00C15F81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167C9BFA" w14:textId="77777777" w:rsidR="00C15F81" w:rsidRPr="00DF3A01" w:rsidRDefault="00C15F81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8" w:type="pct"/>
          </w:tcPr>
          <w:p w14:paraId="45788C54" w14:textId="77777777" w:rsidR="00C15F81" w:rsidRPr="00DF3A01" w:rsidRDefault="00C15F81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2016A" w:rsidRPr="00DF3A01" w14:paraId="763C81D0" w14:textId="77777777" w:rsidTr="00A204D3">
        <w:tc>
          <w:tcPr>
            <w:tcW w:w="1915" w:type="pct"/>
            <w:vAlign w:val="bottom"/>
          </w:tcPr>
          <w:p w14:paraId="5C112B42" w14:textId="3A16729A" w:rsidR="00C15F81" w:rsidRDefault="00C15F81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F27806"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298" w:type="pct"/>
          </w:tcPr>
          <w:p w14:paraId="19B57492" w14:textId="77777777" w:rsidR="00C15F81" w:rsidRPr="00DF3A01" w:rsidRDefault="00C15F81" w:rsidP="003315F0">
            <w:pPr>
              <w:pStyle w:val="acctfourfigures"/>
              <w:tabs>
                <w:tab w:val="left" w:pos="720"/>
              </w:tabs>
              <w:spacing w:line="240" w:lineRule="auto"/>
              <w:ind w:left="-54" w:right="-8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4CE0D950" w14:textId="3ECB6AC5" w:rsidR="00C15F81" w:rsidRPr="00DF3A01" w:rsidRDefault="00C15F81" w:rsidP="003315F0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15F81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15F81">
              <w:rPr>
                <w:rFonts w:ascii="Angsana New" w:hAnsi="Angsana New" w:cs="Angsana New"/>
                <w:sz w:val="30"/>
                <w:szCs w:val="30"/>
                <w:lang w:bidi="th-TH"/>
              </w:rPr>
              <w:t>406</w:t>
            </w:r>
          </w:p>
        </w:tc>
        <w:tc>
          <w:tcPr>
            <w:tcW w:w="144" w:type="pct"/>
          </w:tcPr>
          <w:p w14:paraId="68FDA3F5" w14:textId="77777777" w:rsidR="00C15F81" w:rsidRPr="00DF3A01" w:rsidRDefault="00C15F81" w:rsidP="003315F0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281B37D6" w14:textId="5B8D1090" w:rsidR="00C15F81" w:rsidRDefault="00C15F81" w:rsidP="003315F0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D3ABA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D3ABA">
              <w:rPr>
                <w:rFonts w:ascii="Angsana New" w:hAnsi="Angsana New" w:cs="Angsana New"/>
                <w:sz w:val="30"/>
                <w:szCs w:val="30"/>
                <w:lang w:val="en-US"/>
              </w:rPr>
              <w:t>515</w:t>
            </w:r>
          </w:p>
        </w:tc>
        <w:tc>
          <w:tcPr>
            <w:tcW w:w="137" w:type="pct"/>
            <w:gridSpan w:val="2"/>
          </w:tcPr>
          <w:p w14:paraId="3739D99F" w14:textId="77777777" w:rsidR="00C15F81" w:rsidRPr="00DF3A01" w:rsidRDefault="00C15F81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5E1C09C7" w14:textId="452CA05D" w:rsidR="00C15F81" w:rsidRPr="00DF3A01" w:rsidRDefault="00C15F81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31" w:type="pct"/>
          </w:tcPr>
          <w:p w14:paraId="74AFF16E" w14:textId="77777777" w:rsidR="00C15F81" w:rsidRPr="00DF3A01" w:rsidRDefault="00C15F81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2476A249" w14:textId="77777777" w:rsidR="00C15F81" w:rsidRPr="00DF3A01" w:rsidRDefault="00C15F81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right="143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92016A" w:rsidRPr="00DF3A01" w14:paraId="470BA68A" w14:textId="77777777" w:rsidTr="00A204D3">
        <w:tc>
          <w:tcPr>
            <w:tcW w:w="1915" w:type="pct"/>
            <w:vAlign w:val="bottom"/>
          </w:tcPr>
          <w:p w14:paraId="0A4D0AB7" w14:textId="77777777" w:rsidR="00C15F81" w:rsidRPr="00DF3A01" w:rsidRDefault="00C15F81" w:rsidP="00331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F3A0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298" w:type="pct"/>
          </w:tcPr>
          <w:p w14:paraId="48A0D596" w14:textId="77777777" w:rsidR="00C15F81" w:rsidRPr="00DF3A01" w:rsidRDefault="00C15F81" w:rsidP="003315F0">
            <w:pPr>
              <w:pStyle w:val="acctfourfigures"/>
              <w:tabs>
                <w:tab w:val="left" w:pos="720"/>
              </w:tabs>
              <w:spacing w:line="240" w:lineRule="auto"/>
              <w:ind w:left="-54" w:right="-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5D2EC3CA" w14:textId="14D865EA" w:rsidR="00C15F81" w:rsidRPr="00DF3A01" w:rsidRDefault="00C15F81" w:rsidP="003315F0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15F8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262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15F8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606</w:t>
            </w:r>
          </w:p>
        </w:tc>
        <w:tc>
          <w:tcPr>
            <w:tcW w:w="144" w:type="pct"/>
          </w:tcPr>
          <w:p w14:paraId="661A1697" w14:textId="77777777" w:rsidR="00C15F81" w:rsidRPr="00DF3A01" w:rsidRDefault="00C15F81" w:rsidP="003315F0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11E18283" w14:textId="3F1E9C54" w:rsidR="00C15F81" w:rsidRPr="00DF3A01" w:rsidRDefault="00C15F81" w:rsidP="003315F0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D3AB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350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ED3AB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215</w:t>
            </w:r>
          </w:p>
        </w:tc>
        <w:tc>
          <w:tcPr>
            <w:tcW w:w="137" w:type="pct"/>
            <w:gridSpan w:val="2"/>
          </w:tcPr>
          <w:p w14:paraId="1358A566" w14:textId="77777777" w:rsidR="00C15F81" w:rsidRPr="00DF3A01" w:rsidRDefault="00C15F81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4ACDEA4F" w14:textId="5C10E786" w:rsidR="00C15F81" w:rsidRPr="00DF3A01" w:rsidRDefault="00C15F81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31" w:type="pct"/>
          </w:tcPr>
          <w:p w14:paraId="58A2B1A3" w14:textId="77777777" w:rsidR="00C15F81" w:rsidRPr="00DF3A01" w:rsidRDefault="00C15F81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7485AB5B" w14:textId="77777777" w:rsidR="00C15F81" w:rsidRPr="00DF3A01" w:rsidRDefault="00C15F81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92016A" w:rsidRPr="00A204D3" w14:paraId="321AF199" w14:textId="77777777" w:rsidTr="00A204D3">
        <w:tc>
          <w:tcPr>
            <w:tcW w:w="1915" w:type="pct"/>
            <w:vAlign w:val="bottom"/>
          </w:tcPr>
          <w:p w14:paraId="545FDDC6" w14:textId="77777777" w:rsidR="00C15F81" w:rsidRPr="00A204D3" w:rsidRDefault="00C15F81" w:rsidP="00331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98" w:type="pct"/>
          </w:tcPr>
          <w:p w14:paraId="7CCBE611" w14:textId="77777777" w:rsidR="00C15F81" w:rsidRPr="00A204D3" w:rsidRDefault="00C15F81" w:rsidP="003315F0">
            <w:pPr>
              <w:pStyle w:val="acctfourfigures"/>
              <w:tabs>
                <w:tab w:val="left" w:pos="720"/>
              </w:tabs>
              <w:spacing w:line="240" w:lineRule="auto"/>
              <w:ind w:left="-54" w:right="-89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588" w:type="pct"/>
          </w:tcPr>
          <w:p w14:paraId="35462505" w14:textId="77777777" w:rsidR="00C15F81" w:rsidRPr="00A204D3" w:rsidRDefault="00C15F81" w:rsidP="003315F0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44" w:type="pct"/>
          </w:tcPr>
          <w:p w14:paraId="5F06FA9F" w14:textId="77777777" w:rsidR="00C15F81" w:rsidRPr="00A204D3" w:rsidRDefault="00C15F81" w:rsidP="003315F0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86" w:type="pct"/>
          </w:tcPr>
          <w:p w14:paraId="29C97C61" w14:textId="77777777" w:rsidR="00C15F81" w:rsidRPr="00A204D3" w:rsidRDefault="00C15F81" w:rsidP="003315F0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37" w:type="pct"/>
            <w:gridSpan w:val="2"/>
          </w:tcPr>
          <w:p w14:paraId="31B56E2E" w14:textId="77777777" w:rsidR="00C15F81" w:rsidRPr="00A204D3" w:rsidRDefault="00C15F81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4" w:type="pct"/>
          </w:tcPr>
          <w:p w14:paraId="1850A57E" w14:textId="77777777" w:rsidR="00C15F81" w:rsidRPr="00A204D3" w:rsidRDefault="00C15F81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1" w:type="pct"/>
          </w:tcPr>
          <w:p w14:paraId="68E990E3" w14:textId="77777777" w:rsidR="00C15F81" w:rsidRPr="00A204D3" w:rsidRDefault="00C15F81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8" w:type="pct"/>
          </w:tcPr>
          <w:p w14:paraId="6368448E" w14:textId="77777777" w:rsidR="00C15F81" w:rsidRPr="00A204D3" w:rsidRDefault="00C15F81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92016A" w:rsidRPr="00DF3A01" w14:paraId="195E05DB" w14:textId="77777777" w:rsidTr="00A204D3">
        <w:tc>
          <w:tcPr>
            <w:tcW w:w="1915" w:type="pct"/>
            <w:vAlign w:val="bottom"/>
          </w:tcPr>
          <w:p w14:paraId="4EB357A4" w14:textId="77777777" w:rsidR="00C15F81" w:rsidRPr="00DF3A01" w:rsidRDefault="00C15F81" w:rsidP="00331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3A0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298" w:type="pct"/>
          </w:tcPr>
          <w:p w14:paraId="51361F58" w14:textId="77777777" w:rsidR="00C15F81" w:rsidRPr="00DF3A01" w:rsidRDefault="00C15F81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 w:right="-89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45D5AF9" w14:textId="77777777" w:rsidR="00C15F81" w:rsidRPr="00DF3A01" w:rsidRDefault="00C15F81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C77BA6E" w14:textId="77777777" w:rsidR="00C15F81" w:rsidRPr="00DF3A01" w:rsidRDefault="00C15F81" w:rsidP="003315F0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0837DBBE" w14:textId="77777777" w:rsidR="00C15F81" w:rsidRPr="00DF3A01" w:rsidRDefault="00C15F81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  <w:gridSpan w:val="2"/>
          </w:tcPr>
          <w:p w14:paraId="61F5A9F7" w14:textId="77777777" w:rsidR="00C15F81" w:rsidRPr="00DF3A01" w:rsidRDefault="00C15F81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28864D70" w14:textId="77777777" w:rsidR="00C15F81" w:rsidRPr="00DF3A01" w:rsidRDefault="00C15F81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  <w:tab w:val="decimal" w:pos="1316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435579F5" w14:textId="77777777" w:rsidR="00C15F81" w:rsidRPr="00DF3A01" w:rsidRDefault="00C15F81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8" w:type="pct"/>
          </w:tcPr>
          <w:p w14:paraId="413495A7" w14:textId="77777777" w:rsidR="00C15F81" w:rsidRPr="00DF3A01" w:rsidRDefault="00C15F81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  <w:tab w:val="decimal" w:pos="1316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2016A" w:rsidRPr="00DF3A01" w14:paraId="5C1EE120" w14:textId="77777777" w:rsidTr="00A204D3">
        <w:tc>
          <w:tcPr>
            <w:tcW w:w="1915" w:type="pct"/>
            <w:vAlign w:val="bottom"/>
          </w:tcPr>
          <w:p w14:paraId="393F952E" w14:textId="1D5B4AEF" w:rsidR="00C15F81" w:rsidRPr="001F179B" w:rsidRDefault="00C15F81" w:rsidP="00331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3A0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298" w:type="pct"/>
          </w:tcPr>
          <w:p w14:paraId="574AE47E" w14:textId="77777777" w:rsidR="00C15F81" w:rsidRPr="00DF3A01" w:rsidRDefault="00C15F81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 w:right="-89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6F2CAD5B" w14:textId="77777777" w:rsidR="00C15F81" w:rsidRPr="00DF3A01" w:rsidRDefault="00C15F81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003785E" w14:textId="77777777" w:rsidR="00C15F81" w:rsidRPr="00DF3A01" w:rsidRDefault="00C15F81" w:rsidP="003315F0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402D6ED0" w14:textId="77777777" w:rsidR="00C15F81" w:rsidRPr="00DF3A01" w:rsidRDefault="00C15F81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  <w:gridSpan w:val="2"/>
          </w:tcPr>
          <w:p w14:paraId="2A00F20A" w14:textId="77777777" w:rsidR="00C15F81" w:rsidRPr="00DF3A01" w:rsidRDefault="00C15F81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01522042" w14:textId="77777777" w:rsidR="00C15F81" w:rsidRPr="00DF3A01" w:rsidRDefault="00C15F81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  <w:tab w:val="decimal" w:pos="1316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46AC4769" w14:textId="77777777" w:rsidR="00C15F81" w:rsidRPr="00DF3A01" w:rsidRDefault="00C15F81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8" w:type="pct"/>
          </w:tcPr>
          <w:p w14:paraId="5A3C7344" w14:textId="77777777" w:rsidR="00C15F81" w:rsidRPr="00DF3A01" w:rsidRDefault="00C15F81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  <w:tab w:val="decimal" w:pos="1316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2016A" w:rsidRPr="00DF3A01" w14:paraId="310B9427" w14:textId="77777777" w:rsidTr="00A204D3">
        <w:tc>
          <w:tcPr>
            <w:tcW w:w="1915" w:type="pct"/>
            <w:vAlign w:val="bottom"/>
          </w:tcPr>
          <w:p w14:paraId="4DB2B39A" w14:textId="705DC2D0" w:rsidR="00C15F81" w:rsidRPr="00DF3A01" w:rsidRDefault="00C15F81" w:rsidP="00331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DF3A01">
              <w:rPr>
                <w:rFonts w:ascii="Angsana New" w:hAnsi="Angsana New" w:cs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98" w:type="pct"/>
          </w:tcPr>
          <w:p w14:paraId="5BA0FEE6" w14:textId="77777777" w:rsidR="00C15F81" w:rsidRPr="00DF3A01" w:rsidRDefault="00C15F81" w:rsidP="003315F0">
            <w:pPr>
              <w:pStyle w:val="acctfourfigures"/>
              <w:tabs>
                <w:tab w:val="left" w:pos="720"/>
              </w:tabs>
              <w:spacing w:line="240" w:lineRule="auto"/>
              <w:ind w:left="-54" w:right="-8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</w:tcPr>
          <w:p w14:paraId="5205FAEE" w14:textId="01E04B90" w:rsidR="00C15F81" w:rsidRPr="00DF3A01" w:rsidRDefault="00C15F81" w:rsidP="003315F0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15F81">
              <w:rPr>
                <w:rFonts w:ascii="Angsana New" w:hAnsi="Angsana New" w:cs="Angsana New"/>
                <w:sz w:val="30"/>
                <w:szCs w:val="30"/>
                <w:lang w:bidi="th-TH"/>
              </w:rPr>
              <w:t>55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15F81">
              <w:rPr>
                <w:rFonts w:ascii="Angsana New" w:hAnsi="Angsana New" w:cs="Angsana New"/>
                <w:sz w:val="30"/>
                <w:szCs w:val="30"/>
                <w:lang w:bidi="th-TH"/>
              </w:rPr>
              <w:t>700</w:t>
            </w:r>
          </w:p>
        </w:tc>
        <w:tc>
          <w:tcPr>
            <w:tcW w:w="144" w:type="pct"/>
          </w:tcPr>
          <w:p w14:paraId="4A7856E6" w14:textId="77777777" w:rsidR="00C15F81" w:rsidRPr="00DF3A01" w:rsidRDefault="00C15F81" w:rsidP="003315F0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</w:tcPr>
          <w:p w14:paraId="7CAD7774" w14:textId="358F7169" w:rsidR="00C15F81" w:rsidRPr="00DF3A01" w:rsidRDefault="00C15F81" w:rsidP="003315F0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D3AB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ED3AB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750</w:t>
            </w:r>
          </w:p>
        </w:tc>
        <w:tc>
          <w:tcPr>
            <w:tcW w:w="137" w:type="pct"/>
            <w:gridSpan w:val="2"/>
          </w:tcPr>
          <w:p w14:paraId="25CC94BA" w14:textId="77777777" w:rsidR="00C15F81" w:rsidRPr="00DF3A01" w:rsidRDefault="00C15F81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26AC7D8B" w14:textId="0F8EF46C" w:rsidR="00C15F81" w:rsidRPr="00DF3A01" w:rsidRDefault="00C15F81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31" w:type="pct"/>
          </w:tcPr>
          <w:p w14:paraId="42590700" w14:textId="77777777" w:rsidR="00C15F81" w:rsidRPr="00DF3A01" w:rsidRDefault="00C15F81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8" w:type="pct"/>
          </w:tcPr>
          <w:p w14:paraId="6336313B" w14:textId="77777777" w:rsidR="00C15F81" w:rsidRPr="00DF3A01" w:rsidRDefault="00C15F81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92016A" w:rsidRPr="00DF3A01" w14:paraId="1D580D58" w14:textId="77777777" w:rsidTr="00A204D3">
        <w:tc>
          <w:tcPr>
            <w:tcW w:w="1915" w:type="pct"/>
            <w:vAlign w:val="bottom"/>
          </w:tcPr>
          <w:p w14:paraId="243F6F57" w14:textId="77777777" w:rsidR="00C15F81" w:rsidRPr="00DF3A01" w:rsidRDefault="00C15F81" w:rsidP="00331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7806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98" w:type="pct"/>
          </w:tcPr>
          <w:p w14:paraId="309F27E9" w14:textId="77777777" w:rsidR="00C15F81" w:rsidRPr="00DF3A01" w:rsidRDefault="00C15F81" w:rsidP="003315F0">
            <w:pPr>
              <w:pStyle w:val="acctfourfigures"/>
              <w:tabs>
                <w:tab w:val="left" w:pos="720"/>
              </w:tabs>
              <w:spacing w:line="240" w:lineRule="auto"/>
              <w:ind w:left="-54" w:right="-8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64CADE2C" w14:textId="58F1DCE2" w:rsidR="00C15F81" w:rsidRPr="00DF3A01" w:rsidRDefault="00C15F81" w:rsidP="003315F0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15F81">
              <w:rPr>
                <w:rFonts w:ascii="Angsana New" w:hAnsi="Angsana New" w:cs="Angsana New"/>
                <w:sz w:val="30"/>
                <w:szCs w:val="30"/>
                <w:lang w:bidi="th-TH"/>
              </w:rPr>
              <w:t>113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15F81">
              <w:rPr>
                <w:rFonts w:ascii="Angsana New" w:hAnsi="Angsana New" w:cs="Angsana New"/>
                <w:sz w:val="30"/>
                <w:szCs w:val="30"/>
                <w:lang w:bidi="th-TH"/>
              </w:rPr>
              <w:t>537</w:t>
            </w:r>
          </w:p>
        </w:tc>
        <w:tc>
          <w:tcPr>
            <w:tcW w:w="144" w:type="pct"/>
          </w:tcPr>
          <w:p w14:paraId="55BA3798" w14:textId="77777777" w:rsidR="00C15F81" w:rsidRPr="00DF3A01" w:rsidRDefault="00C15F81" w:rsidP="003315F0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63F3947D" w14:textId="0F523E27" w:rsidR="00C15F81" w:rsidRDefault="00C15F81" w:rsidP="003315F0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AB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108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ED3AB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851</w:t>
            </w:r>
          </w:p>
        </w:tc>
        <w:tc>
          <w:tcPr>
            <w:tcW w:w="137" w:type="pct"/>
            <w:gridSpan w:val="2"/>
          </w:tcPr>
          <w:p w14:paraId="12946A30" w14:textId="77777777" w:rsidR="00C15F81" w:rsidRPr="00DF3A01" w:rsidRDefault="00C15F81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62BA60B1" w14:textId="77777777" w:rsidR="00C15F81" w:rsidRPr="00DF3A01" w:rsidRDefault="00C15F81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231C5B6A" w14:textId="77777777" w:rsidR="00C15F81" w:rsidRPr="00DF3A01" w:rsidRDefault="00C15F81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11EBC7AE" w14:textId="77777777" w:rsidR="00C15F81" w:rsidRPr="00DF3A01" w:rsidRDefault="00C15F81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2016A" w:rsidRPr="00DF3A01" w14:paraId="6D6D5189" w14:textId="77777777" w:rsidTr="00A204D3">
        <w:tc>
          <w:tcPr>
            <w:tcW w:w="1915" w:type="pct"/>
            <w:vAlign w:val="bottom"/>
          </w:tcPr>
          <w:p w14:paraId="5604A61C" w14:textId="77777777" w:rsidR="00C15F81" w:rsidRPr="00DF3A01" w:rsidRDefault="00C15F81" w:rsidP="00331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F3A0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ส่วน</w:t>
            </w:r>
            <w:r w:rsidRPr="00DF3A0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298" w:type="pct"/>
          </w:tcPr>
          <w:p w14:paraId="0B656268" w14:textId="77777777" w:rsidR="00C15F81" w:rsidRPr="00DF3A01" w:rsidRDefault="00C15F81" w:rsidP="003315F0">
            <w:pPr>
              <w:pStyle w:val="acctfourfigures"/>
              <w:tabs>
                <w:tab w:val="left" w:pos="720"/>
              </w:tabs>
              <w:spacing w:line="240" w:lineRule="auto"/>
              <w:ind w:left="-54" w:right="-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14:paraId="4B7CE847" w14:textId="7F825BEF" w:rsidR="00C15F81" w:rsidRPr="00DF3A01" w:rsidRDefault="00C15F81" w:rsidP="003315F0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15F8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169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15F8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237</w:t>
            </w:r>
          </w:p>
        </w:tc>
        <w:tc>
          <w:tcPr>
            <w:tcW w:w="144" w:type="pct"/>
          </w:tcPr>
          <w:p w14:paraId="11E7C3FD" w14:textId="77777777" w:rsidR="00C15F81" w:rsidRPr="00DF3A01" w:rsidRDefault="00C15F81" w:rsidP="003315F0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</w:tcPr>
          <w:p w14:paraId="03566C5F" w14:textId="7DBF0E7D" w:rsidR="00C15F81" w:rsidRPr="00DF3A01" w:rsidRDefault="00C15F81" w:rsidP="003315F0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D3AB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ED3AB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601</w:t>
            </w:r>
          </w:p>
        </w:tc>
        <w:tc>
          <w:tcPr>
            <w:tcW w:w="137" w:type="pct"/>
            <w:gridSpan w:val="2"/>
          </w:tcPr>
          <w:p w14:paraId="2588397A" w14:textId="77777777" w:rsidR="00C15F81" w:rsidRPr="00DF3A01" w:rsidRDefault="00C15F81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</w:tcPr>
          <w:p w14:paraId="7611C34D" w14:textId="7A43868F" w:rsidR="00C15F81" w:rsidRPr="00DF3A01" w:rsidRDefault="00C15F81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31" w:type="pct"/>
          </w:tcPr>
          <w:p w14:paraId="227E53D7" w14:textId="77777777" w:rsidR="00C15F81" w:rsidRPr="00DF3A01" w:rsidRDefault="00C15F81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</w:tcPr>
          <w:p w14:paraId="6363241D" w14:textId="77777777" w:rsidR="00C15F81" w:rsidRPr="00DF3A01" w:rsidRDefault="00C15F81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92016A" w:rsidRPr="00A204D3" w14:paraId="40AB7C3C" w14:textId="77777777" w:rsidTr="00A204D3">
        <w:tc>
          <w:tcPr>
            <w:tcW w:w="1915" w:type="pct"/>
            <w:vAlign w:val="bottom"/>
          </w:tcPr>
          <w:p w14:paraId="15DDEF48" w14:textId="77777777" w:rsidR="00C15F81" w:rsidRPr="00A204D3" w:rsidRDefault="00C15F81" w:rsidP="00331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131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98" w:type="pct"/>
          </w:tcPr>
          <w:p w14:paraId="7E315007" w14:textId="77777777" w:rsidR="00C15F81" w:rsidRPr="00A204D3" w:rsidRDefault="00C15F81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 w:right="-89" w:hanging="108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44D8298F" w14:textId="77777777" w:rsidR="00C15F81" w:rsidRPr="00A204D3" w:rsidRDefault="00C15F81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4" w:type="pct"/>
          </w:tcPr>
          <w:p w14:paraId="33BF2718" w14:textId="77777777" w:rsidR="00C15F81" w:rsidRPr="00A204D3" w:rsidRDefault="00C15F81" w:rsidP="003315F0">
            <w:pPr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474B9CE2" w14:textId="77777777" w:rsidR="00C15F81" w:rsidRPr="00A204D3" w:rsidRDefault="00C15F81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pct"/>
            <w:gridSpan w:val="2"/>
          </w:tcPr>
          <w:p w14:paraId="3ACE69C9" w14:textId="77777777" w:rsidR="00C15F81" w:rsidRPr="00A204D3" w:rsidRDefault="00C15F81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</w:tcPr>
          <w:p w14:paraId="1BBD1C23" w14:textId="77777777" w:rsidR="00C15F81" w:rsidRPr="00A204D3" w:rsidRDefault="00C15F81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left="-121" w:right="136" w:firstLine="1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1" w:type="pct"/>
          </w:tcPr>
          <w:p w14:paraId="40ED3592" w14:textId="77777777" w:rsidR="00C15F81" w:rsidRPr="00A204D3" w:rsidRDefault="00C15F81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672CE71F" w14:textId="77777777" w:rsidR="00C15F81" w:rsidRPr="00A204D3" w:rsidRDefault="00C15F81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left="-121" w:right="136" w:firstLine="1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92016A" w:rsidRPr="00DF3A01" w14:paraId="192F74C5" w14:textId="77777777" w:rsidTr="00A204D3">
        <w:tc>
          <w:tcPr>
            <w:tcW w:w="1915" w:type="pct"/>
            <w:vAlign w:val="bottom"/>
          </w:tcPr>
          <w:p w14:paraId="0DC9D9D3" w14:textId="77777777" w:rsidR="00C15F81" w:rsidRPr="00DF3A01" w:rsidRDefault="00C15F81" w:rsidP="00331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F3A0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98" w:type="pct"/>
          </w:tcPr>
          <w:p w14:paraId="13B626D5" w14:textId="77777777" w:rsidR="00C15F81" w:rsidRPr="00DF3A01" w:rsidRDefault="00C15F81" w:rsidP="003315F0">
            <w:pPr>
              <w:pStyle w:val="acctfourfigures"/>
              <w:tabs>
                <w:tab w:val="left" w:pos="720"/>
              </w:tabs>
              <w:spacing w:line="240" w:lineRule="auto"/>
              <w:ind w:left="-54" w:right="-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4DFC6F2D" w14:textId="15C1BB15" w:rsidR="00C15F81" w:rsidRPr="00DF3A01" w:rsidRDefault="00C15F81" w:rsidP="003315F0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15F8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431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15F8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843</w:t>
            </w:r>
          </w:p>
        </w:tc>
        <w:tc>
          <w:tcPr>
            <w:tcW w:w="144" w:type="pct"/>
          </w:tcPr>
          <w:p w14:paraId="6841FB38" w14:textId="77777777" w:rsidR="00C15F81" w:rsidRPr="00DF3A01" w:rsidRDefault="00C15F81" w:rsidP="003315F0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14:paraId="464F866F" w14:textId="4425536A" w:rsidR="00C15F81" w:rsidRPr="00DF3A01" w:rsidRDefault="00C15F81" w:rsidP="003315F0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D3AB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518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ED3AB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816</w:t>
            </w:r>
          </w:p>
        </w:tc>
        <w:tc>
          <w:tcPr>
            <w:tcW w:w="137" w:type="pct"/>
            <w:gridSpan w:val="2"/>
          </w:tcPr>
          <w:p w14:paraId="73E52A29" w14:textId="77777777" w:rsidR="00C15F81" w:rsidRPr="00DF3A01" w:rsidRDefault="00C15F81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</w:tcPr>
          <w:p w14:paraId="398F5EEE" w14:textId="0B8E060D" w:rsidR="00C15F81" w:rsidRPr="00DF3A01" w:rsidRDefault="00C15F81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31" w:type="pct"/>
          </w:tcPr>
          <w:p w14:paraId="4C39AA00" w14:textId="77777777" w:rsidR="00C15F81" w:rsidRPr="00DF3A01" w:rsidRDefault="00C15F81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608" w:type="pct"/>
            <w:tcBorders>
              <w:bottom w:val="double" w:sz="4" w:space="0" w:color="auto"/>
            </w:tcBorders>
          </w:tcPr>
          <w:p w14:paraId="5B3B9E29" w14:textId="77777777" w:rsidR="00C15F81" w:rsidRPr="00DF3A01" w:rsidRDefault="00C15F81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5BEA51C1" w14:textId="77777777" w:rsidR="009813E8" w:rsidRPr="00A204D3" w:rsidRDefault="009813E8" w:rsidP="003315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5"/>
        <w:jc w:val="thaiDistribute"/>
        <w:rPr>
          <w:rFonts w:ascii="Angsana New" w:hAnsi="Angsana New" w:cs="Angsana New"/>
          <w:spacing w:val="-8"/>
          <w:sz w:val="24"/>
          <w:szCs w:val="24"/>
          <w:cs/>
        </w:rPr>
      </w:pPr>
    </w:p>
    <w:p w14:paraId="0F938E08" w14:textId="2E81957F" w:rsidR="009813E8" w:rsidRDefault="009813E8" w:rsidP="007E5C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483087">
        <w:rPr>
          <w:rFonts w:ascii="Angsana New" w:hAnsi="Angsana New" w:cs="Angsana New"/>
          <w:spacing w:val="-8"/>
          <w:sz w:val="30"/>
          <w:szCs w:val="30"/>
          <w:cs/>
        </w:rPr>
        <w:t xml:space="preserve">ณ วันที่ </w:t>
      </w:r>
      <w:r w:rsidR="00F363C1" w:rsidRPr="00F363C1">
        <w:rPr>
          <w:rFonts w:ascii="Angsana New" w:hAnsi="Angsana New" w:cs="Angsana New"/>
          <w:spacing w:val="-8"/>
          <w:sz w:val="30"/>
          <w:szCs w:val="30"/>
        </w:rPr>
        <w:t>31</w:t>
      </w:r>
      <w:r w:rsidRPr="00483087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Pr="00483087">
        <w:rPr>
          <w:rFonts w:ascii="Angsana New" w:hAnsi="Angsana New" w:cs="Angsana New"/>
          <w:spacing w:val="-8"/>
          <w:sz w:val="30"/>
          <w:szCs w:val="30"/>
          <w:cs/>
        </w:rPr>
        <w:t xml:space="preserve">มีนาคม </w:t>
      </w:r>
      <w:r w:rsidR="00F363C1" w:rsidRPr="00F363C1">
        <w:rPr>
          <w:rFonts w:ascii="Angsana New" w:hAnsi="Angsana New" w:cs="Angsana New"/>
          <w:spacing w:val="-8"/>
          <w:sz w:val="30"/>
          <w:szCs w:val="30"/>
        </w:rPr>
        <w:t>256</w:t>
      </w:r>
      <w:r w:rsidR="00E43A56">
        <w:rPr>
          <w:rFonts w:ascii="Angsana New" w:hAnsi="Angsana New" w:cs="Angsana New"/>
          <w:spacing w:val="-8"/>
          <w:sz w:val="30"/>
          <w:szCs w:val="30"/>
        </w:rPr>
        <w:t>4</w:t>
      </w:r>
      <w:r w:rsidRPr="00483087">
        <w:rPr>
          <w:rFonts w:ascii="Angsana New" w:hAnsi="Angsana New" w:cs="Angsana New"/>
          <w:spacing w:val="-8"/>
          <w:sz w:val="30"/>
          <w:szCs w:val="30"/>
          <w:cs/>
        </w:rPr>
        <w:t xml:space="preserve"> กลุ่มบริษัทมีเงินกู้ยืมระยะสั้นกับสถาบันการเงินในประเทศแห่ง</w:t>
      </w:r>
      <w:r w:rsidR="0043476E">
        <w:rPr>
          <w:rFonts w:ascii="Angsana New" w:hAnsi="Angsana New" w:cs="Angsana New" w:hint="cs"/>
          <w:spacing w:val="-8"/>
          <w:sz w:val="30"/>
          <w:szCs w:val="30"/>
          <w:cs/>
        </w:rPr>
        <w:t>หนึ่ง</w:t>
      </w:r>
      <w:r w:rsidRPr="00483087">
        <w:rPr>
          <w:rFonts w:ascii="Angsana New" w:hAnsi="Angsana New" w:cs="Angsana New"/>
          <w:spacing w:val="-8"/>
          <w:sz w:val="30"/>
          <w:szCs w:val="30"/>
          <w:cs/>
        </w:rPr>
        <w:t xml:space="preserve">เป็นจำนวนเงินรวม </w:t>
      </w:r>
      <w:r w:rsidR="00045FB4">
        <w:rPr>
          <w:rFonts w:ascii="Angsana New" w:hAnsi="Angsana New" w:cs="Angsana New"/>
          <w:spacing w:val="-8"/>
          <w:sz w:val="30"/>
          <w:szCs w:val="30"/>
        </w:rPr>
        <w:t>240</w:t>
      </w:r>
      <w:r w:rsidR="003315F0">
        <w:rPr>
          <w:rFonts w:ascii="Angsana New" w:hAnsi="Angsana New" w:cs="Angsana New"/>
          <w:spacing w:val="-8"/>
          <w:sz w:val="30"/>
          <w:szCs w:val="30"/>
          <w:cs/>
        </w:rPr>
        <w:br/>
      </w:r>
      <w:r w:rsidRPr="00483087">
        <w:rPr>
          <w:rFonts w:ascii="Angsana New" w:hAnsi="Angsana New" w:cs="Angsana New"/>
          <w:spacing w:val="-8"/>
          <w:sz w:val="30"/>
          <w:szCs w:val="30"/>
          <w:cs/>
        </w:rPr>
        <w:t xml:space="preserve">ล้านบาท </w:t>
      </w:r>
      <w:r w:rsidRPr="00483087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(</w:t>
      </w:r>
      <w:r w:rsidR="00F363C1" w:rsidRPr="00F363C1">
        <w:rPr>
          <w:rFonts w:ascii="Angsana New" w:hAnsi="Angsana New" w:cs="Angsana New"/>
          <w:i/>
          <w:iCs/>
          <w:sz w:val="30"/>
          <w:szCs w:val="30"/>
        </w:rPr>
        <w:t>31</w:t>
      </w:r>
      <w:r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>
        <w:rPr>
          <w:rFonts w:ascii="Angsana New" w:hAnsi="Angsana New" w:cs="Angsana New"/>
          <w:i/>
          <w:iCs/>
          <w:sz w:val="30"/>
          <w:szCs w:val="30"/>
          <w:cs/>
        </w:rPr>
        <w:t xml:space="preserve">ธันวาคม </w:t>
      </w:r>
      <w:r w:rsidR="00F363C1" w:rsidRPr="00F363C1">
        <w:rPr>
          <w:rFonts w:ascii="Angsana New" w:hAnsi="Angsana New" w:cs="Angsana New"/>
          <w:i/>
          <w:iCs/>
          <w:sz w:val="30"/>
          <w:szCs w:val="30"/>
        </w:rPr>
        <w:t>256</w:t>
      </w:r>
      <w:r w:rsidR="00E43A56">
        <w:rPr>
          <w:rFonts w:ascii="Angsana New" w:hAnsi="Angsana New" w:cs="Angsana New"/>
          <w:i/>
          <w:iCs/>
          <w:sz w:val="30"/>
          <w:szCs w:val="30"/>
        </w:rPr>
        <w:t>3</w:t>
      </w:r>
      <w:r w:rsidRPr="00483087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89362F">
        <w:rPr>
          <w:rFonts w:ascii="Angsana New" w:hAnsi="Angsana New" w:cs="Angsana New"/>
          <w:i/>
          <w:iCs/>
          <w:sz w:val="30"/>
          <w:szCs w:val="30"/>
        </w:rPr>
        <w:t>320</w:t>
      </w:r>
      <w:r w:rsidRPr="00483087">
        <w:rPr>
          <w:rFonts w:ascii="Angsana New" w:hAnsi="Angsana New" w:cs="Angsana New"/>
          <w:i/>
          <w:iCs/>
          <w:sz w:val="30"/>
          <w:szCs w:val="30"/>
          <w:cs/>
        </w:rPr>
        <w:t xml:space="preserve"> ล้านบาท)</w:t>
      </w:r>
      <w:r w:rsidRPr="00483087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483087">
        <w:rPr>
          <w:rFonts w:ascii="Angsana New" w:hAnsi="Angsana New" w:cs="Angsana New"/>
          <w:spacing w:val="-8"/>
          <w:sz w:val="30"/>
          <w:szCs w:val="30"/>
          <w:cs/>
        </w:rPr>
        <w:t>โดยมีดอกเบี้ยใน</w:t>
      </w:r>
      <w:r w:rsidRPr="00253010">
        <w:rPr>
          <w:rFonts w:asciiTheme="majorBidi" w:hAnsiTheme="majorBidi" w:cstheme="majorBidi"/>
          <w:sz w:val="30"/>
          <w:szCs w:val="30"/>
          <w:cs/>
        </w:rPr>
        <w:t>อัตราคงที่ร้อย</w:t>
      </w:r>
      <w:r w:rsidRPr="000271FD">
        <w:rPr>
          <w:rFonts w:asciiTheme="majorBidi" w:hAnsiTheme="majorBidi" w:cstheme="majorBidi"/>
          <w:sz w:val="30"/>
          <w:szCs w:val="30"/>
          <w:cs/>
        </w:rPr>
        <w:t xml:space="preserve">ละ </w:t>
      </w:r>
      <w:r w:rsidR="000271FD" w:rsidRPr="000271FD">
        <w:rPr>
          <w:rFonts w:asciiTheme="majorBidi" w:hAnsiTheme="majorBidi" w:cstheme="majorBidi"/>
          <w:sz w:val="30"/>
          <w:szCs w:val="30"/>
        </w:rPr>
        <w:t>3.5</w:t>
      </w:r>
      <w:r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253010">
        <w:rPr>
          <w:rFonts w:asciiTheme="majorBidi" w:hAnsiTheme="majorBidi" w:cstheme="majorBidi"/>
          <w:sz w:val="30"/>
          <w:szCs w:val="30"/>
          <w:cs/>
        </w:rPr>
        <w:t>ต่อปี</w:t>
      </w:r>
      <w:r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34A49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F363C1" w:rsidRPr="00F363C1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734A4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F363C1" w:rsidRPr="00F363C1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E43A56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734A49">
        <w:rPr>
          <w:rFonts w:asciiTheme="majorBidi" w:hAnsiTheme="majorBidi" w:cs="Angsana New"/>
          <w:i/>
          <w:iCs/>
          <w:sz w:val="30"/>
          <w:szCs w:val="30"/>
          <w:cs/>
        </w:rPr>
        <w:t>:</w:t>
      </w:r>
      <w:r w:rsidRPr="00734A4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อัตรา</w:t>
      </w:r>
      <w:r w:rsidRPr="00AE628C">
        <w:rPr>
          <w:rFonts w:asciiTheme="majorBidi" w:hAnsiTheme="majorBidi" w:cs="Angsana New"/>
          <w:i/>
          <w:iCs/>
          <w:sz w:val="30"/>
          <w:szCs w:val="30"/>
          <w:cs/>
        </w:rPr>
        <w:t>ดอกเบี้ยใ</w:t>
      </w:r>
      <w:r w:rsidR="0089362F">
        <w:rPr>
          <w:rFonts w:asciiTheme="majorBidi" w:hAnsiTheme="majorBidi" w:cs="Angsana New" w:hint="cs"/>
          <w:i/>
          <w:iCs/>
          <w:sz w:val="30"/>
          <w:szCs w:val="30"/>
          <w:cs/>
        </w:rPr>
        <w:t>น</w:t>
      </w:r>
      <w:r w:rsidRPr="00734A49">
        <w:rPr>
          <w:rFonts w:asciiTheme="majorBidi" w:hAnsiTheme="majorBidi" w:cstheme="majorBidi"/>
          <w:i/>
          <w:iCs/>
          <w:sz w:val="30"/>
          <w:szCs w:val="30"/>
          <w:cs/>
        </w:rPr>
        <w:t>อัตราคงที่ร้อย</w:t>
      </w:r>
      <w:r w:rsidRPr="000271F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ละ </w:t>
      </w:r>
      <w:r w:rsidR="00F363C1" w:rsidRPr="000271FD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0271FD">
        <w:rPr>
          <w:rFonts w:asciiTheme="majorBidi" w:hAnsiTheme="majorBidi" w:cstheme="majorBidi"/>
          <w:i/>
          <w:iCs/>
          <w:sz w:val="30"/>
          <w:szCs w:val="30"/>
          <w:cs/>
        </w:rPr>
        <w:t>.</w:t>
      </w:r>
      <w:r w:rsidR="00F363C1" w:rsidRPr="000271FD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0271F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ต่อ</w:t>
      </w:r>
      <w:r w:rsidRPr="00734A49">
        <w:rPr>
          <w:rFonts w:asciiTheme="majorBidi" w:hAnsiTheme="majorBidi" w:cstheme="majorBidi"/>
          <w:i/>
          <w:iCs/>
          <w:sz w:val="30"/>
          <w:szCs w:val="30"/>
          <w:cs/>
        </w:rPr>
        <w:t>ปี)</w:t>
      </w:r>
    </w:p>
    <w:p w14:paraId="2ABC8FCA" w14:textId="77777777" w:rsidR="009813E8" w:rsidRPr="00A204D3" w:rsidRDefault="009813E8" w:rsidP="007E5C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 w:cs="Angsana New"/>
          <w:spacing w:val="-8"/>
          <w:sz w:val="24"/>
          <w:szCs w:val="24"/>
        </w:rPr>
      </w:pPr>
    </w:p>
    <w:p w14:paraId="1EE50BC8" w14:textId="68E0BA76" w:rsidR="009813E8" w:rsidRPr="0089362F" w:rsidRDefault="009813E8" w:rsidP="007E5C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89362F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F363C1" w:rsidRPr="0089362F">
        <w:rPr>
          <w:rFonts w:ascii="Angsana New" w:hAnsi="Angsana New" w:cs="Angsana New"/>
          <w:sz w:val="30"/>
          <w:szCs w:val="30"/>
        </w:rPr>
        <w:t>22</w:t>
      </w:r>
      <w:r w:rsidRPr="0089362F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="00F363C1" w:rsidRPr="0089362F">
        <w:rPr>
          <w:rFonts w:ascii="Angsana New" w:hAnsi="Angsana New" w:cs="Angsana New"/>
          <w:sz w:val="30"/>
          <w:szCs w:val="30"/>
        </w:rPr>
        <w:t>2558</w:t>
      </w:r>
      <w:r w:rsidRPr="0089362F">
        <w:rPr>
          <w:rFonts w:ascii="Angsana New" w:hAnsi="Angsana New" w:cs="Angsana New"/>
          <w:sz w:val="30"/>
          <w:szCs w:val="30"/>
          <w:cs/>
        </w:rPr>
        <w:t xml:space="preserve"> บริษัทย่อยแห่งหนึ่งได้ทำสัญญาเงินกู้ยืมระยะยาวกับธนาคารในประเทศแห่งหนึ่งเป็นจำนวนเงิน </w:t>
      </w:r>
      <w:r w:rsidR="00F363C1" w:rsidRPr="0089362F">
        <w:rPr>
          <w:rFonts w:ascii="Angsana New" w:hAnsi="Angsana New" w:cs="Angsana New"/>
          <w:sz w:val="30"/>
          <w:szCs w:val="30"/>
        </w:rPr>
        <w:t>150</w:t>
      </w:r>
      <w:r w:rsidRPr="0089362F">
        <w:rPr>
          <w:rFonts w:ascii="Angsana New" w:hAnsi="Angsana New" w:cs="Angsana New"/>
          <w:sz w:val="30"/>
          <w:szCs w:val="30"/>
          <w:cs/>
        </w:rPr>
        <w:t xml:space="preserve"> ล้านบาท เงินกู้ยืมนี้มีอัตราดอกเบี้ย </w:t>
      </w:r>
      <w:r w:rsidRPr="0089362F">
        <w:rPr>
          <w:rFonts w:ascii="Angsana New" w:hAnsi="Angsana New" w:cs="Angsana New"/>
          <w:sz w:val="30"/>
          <w:szCs w:val="30"/>
        </w:rPr>
        <w:t xml:space="preserve">THBFIX </w:t>
      </w:r>
      <w:r w:rsidRPr="0089362F">
        <w:rPr>
          <w:rFonts w:ascii="Angsana New" w:hAnsi="Angsana New" w:cs="Angsana New"/>
          <w:sz w:val="30"/>
          <w:szCs w:val="30"/>
          <w:cs/>
        </w:rPr>
        <w:t xml:space="preserve">บวกร้อยละ </w:t>
      </w:r>
      <w:r w:rsidR="00F363C1" w:rsidRPr="0089362F">
        <w:rPr>
          <w:rFonts w:ascii="Angsana New" w:hAnsi="Angsana New" w:cs="Angsana New"/>
          <w:sz w:val="30"/>
          <w:szCs w:val="30"/>
        </w:rPr>
        <w:t>1</w:t>
      </w:r>
      <w:r w:rsidRPr="0089362F">
        <w:rPr>
          <w:rFonts w:ascii="Angsana New" w:hAnsi="Angsana New" w:cs="Angsana New"/>
          <w:sz w:val="30"/>
          <w:szCs w:val="30"/>
          <w:cs/>
        </w:rPr>
        <w:t>.</w:t>
      </w:r>
      <w:r w:rsidR="00F363C1" w:rsidRPr="0089362F">
        <w:rPr>
          <w:rFonts w:ascii="Angsana New" w:hAnsi="Angsana New" w:cs="Angsana New"/>
          <w:sz w:val="30"/>
          <w:szCs w:val="30"/>
        </w:rPr>
        <w:t>62</w:t>
      </w:r>
      <w:r w:rsidRPr="0089362F">
        <w:rPr>
          <w:rFonts w:ascii="Angsana New" w:hAnsi="Angsana New" w:cs="Angsana New"/>
          <w:sz w:val="30"/>
          <w:szCs w:val="30"/>
          <w:cs/>
        </w:rPr>
        <w:t xml:space="preserve"> ต่อปี และมีการกำหนดชำระคืน</w:t>
      </w:r>
      <w:r w:rsidR="0089362F">
        <w:rPr>
          <w:rFonts w:ascii="Angsana New" w:hAnsi="Angsana New" w:cs="Angsana New"/>
          <w:sz w:val="30"/>
          <w:szCs w:val="30"/>
          <w:cs/>
        </w:rPr>
        <w:br/>
      </w:r>
      <w:r w:rsidRPr="0089362F">
        <w:rPr>
          <w:rFonts w:ascii="Angsana New" w:hAnsi="Angsana New" w:cs="Angsana New"/>
          <w:sz w:val="30"/>
          <w:szCs w:val="30"/>
          <w:cs/>
        </w:rPr>
        <w:t xml:space="preserve">ทุกๆเดือนเริ่มตั้งแต่เดือนมิถุนายน </w:t>
      </w:r>
      <w:r w:rsidR="00F363C1" w:rsidRPr="0089362F">
        <w:rPr>
          <w:rFonts w:ascii="Angsana New" w:hAnsi="Angsana New" w:cs="Angsana New"/>
          <w:sz w:val="30"/>
          <w:szCs w:val="30"/>
        </w:rPr>
        <w:t>2559</w:t>
      </w:r>
      <w:r w:rsidRPr="0089362F">
        <w:rPr>
          <w:rFonts w:ascii="Angsana New" w:hAnsi="Angsana New" w:cs="Angsana New"/>
          <w:sz w:val="30"/>
          <w:szCs w:val="30"/>
          <w:cs/>
        </w:rPr>
        <w:t xml:space="preserve"> สัญญาเงินกู้ยืมระยะยาวดังกล่าวมีอายุ </w:t>
      </w:r>
      <w:r w:rsidR="00F363C1" w:rsidRPr="0089362F">
        <w:rPr>
          <w:rFonts w:ascii="Angsana New" w:hAnsi="Angsana New" w:cs="Angsana New"/>
          <w:sz w:val="30"/>
          <w:szCs w:val="30"/>
        </w:rPr>
        <w:t>5</w:t>
      </w:r>
      <w:r w:rsidRPr="0089362F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F363C1" w:rsidRPr="0089362F">
        <w:rPr>
          <w:rFonts w:ascii="Angsana New" w:hAnsi="Angsana New" w:cs="Angsana New"/>
          <w:sz w:val="30"/>
          <w:szCs w:val="30"/>
        </w:rPr>
        <w:t>6</w:t>
      </w:r>
      <w:r w:rsidRPr="0089362F">
        <w:rPr>
          <w:rFonts w:ascii="Angsana New" w:hAnsi="Angsana New" w:cs="Angsana New"/>
          <w:sz w:val="30"/>
          <w:szCs w:val="30"/>
          <w:cs/>
        </w:rPr>
        <w:t xml:space="preserve"> เดือน ซึ่งจะครบกำหนดชำระในเดือนพฤษภาคม </w:t>
      </w:r>
      <w:r w:rsidR="00F363C1" w:rsidRPr="0089362F">
        <w:rPr>
          <w:rFonts w:ascii="Angsana New" w:hAnsi="Angsana New" w:cs="Angsana New"/>
          <w:sz w:val="30"/>
          <w:szCs w:val="30"/>
        </w:rPr>
        <w:t>2564</w:t>
      </w:r>
      <w:r w:rsidR="007E5C7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9362F">
        <w:rPr>
          <w:rFonts w:ascii="Angsana New" w:hAnsi="Angsana New" w:cs="Angsana New"/>
          <w:sz w:val="30"/>
          <w:szCs w:val="30"/>
          <w:cs/>
        </w:rPr>
        <w:t>บริษัทย่อยดังกล่าวต้องปฏิบัติตามเงื่อนไขบางประการเกี่ยวกับการรักษาอัตราส่วนทางการเงินต่างๆ และเงื่อนไขอื่นตามระบุไว้ในสัญญา</w:t>
      </w:r>
    </w:p>
    <w:p w14:paraId="56F6AB19" w14:textId="2574C3D8" w:rsidR="001F179B" w:rsidRPr="00AD324D" w:rsidRDefault="001F179B" w:rsidP="007E5C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9362F"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เมื่อวันที่ </w:t>
      </w:r>
      <w:r w:rsidRPr="0089362F">
        <w:rPr>
          <w:rFonts w:asciiTheme="majorBidi" w:hAnsiTheme="majorBidi" w:cstheme="majorBidi"/>
          <w:sz w:val="30"/>
          <w:szCs w:val="30"/>
        </w:rPr>
        <w:t>2</w:t>
      </w:r>
      <w:r w:rsidRPr="0089362F">
        <w:rPr>
          <w:rFonts w:asciiTheme="majorBidi" w:hAnsiTheme="majorBidi" w:cstheme="majorBidi" w:hint="cs"/>
          <w:sz w:val="30"/>
          <w:szCs w:val="30"/>
          <w:cs/>
        </w:rPr>
        <w:t xml:space="preserve"> เมษายน </w:t>
      </w:r>
      <w:r w:rsidRPr="0089362F">
        <w:rPr>
          <w:rFonts w:asciiTheme="majorBidi" w:hAnsiTheme="majorBidi" w:cstheme="majorBidi"/>
          <w:sz w:val="30"/>
          <w:szCs w:val="30"/>
        </w:rPr>
        <w:t xml:space="preserve">2563 </w:t>
      </w:r>
      <w:r w:rsidRPr="0089362F">
        <w:rPr>
          <w:rFonts w:asciiTheme="majorBidi" w:hAnsiTheme="majorBidi" w:cstheme="majorBidi" w:hint="cs"/>
          <w:sz w:val="30"/>
          <w:szCs w:val="30"/>
          <w:cs/>
        </w:rPr>
        <w:t>บริษัทย่อยแห่งหนึ่งได้ทำสัญญาเงินกู้ยืมระยะยาวกับธ</w:t>
      </w:r>
      <w:r w:rsidRPr="0089362F">
        <w:rPr>
          <w:rFonts w:asciiTheme="majorBidi" w:hAnsiTheme="majorBidi" w:cstheme="majorBidi"/>
          <w:sz w:val="30"/>
          <w:szCs w:val="30"/>
          <w:cs/>
        </w:rPr>
        <w:t xml:space="preserve">นาคารในประเทศแห่งหนึ่งเป็นจำนวนเงิน </w:t>
      </w:r>
      <w:r w:rsidRPr="0089362F">
        <w:rPr>
          <w:rFonts w:asciiTheme="majorBidi" w:hAnsiTheme="majorBidi" w:cs="Angsana New"/>
          <w:sz w:val="30"/>
          <w:szCs w:val="30"/>
        </w:rPr>
        <w:t>80</w:t>
      </w:r>
      <w:r w:rsidRPr="0089362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9362F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89362F">
        <w:rPr>
          <w:rFonts w:asciiTheme="majorBidi" w:hAnsiTheme="majorBidi" w:cstheme="majorBidi" w:hint="cs"/>
          <w:sz w:val="30"/>
          <w:szCs w:val="30"/>
          <w:cs/>
        </w:rPr>
        <w:t xml:space="preserve">บริษัทย่อยได้รับเงินกู้ดังกล่าวในวันที่ </w:t>
      </w:r>
      <w:r w:rsidRPr="0089362F">
        <w:rPr>
          <w:rFonts w:asciiTheme="majorBidi" w:hAnsiTheme="majorBidi" w:cstheme="majorBidi"/>
          <w:sz w:val="30"/>
          <w:szCs w:val="30"/>
        </w:rPr>
        <w:t xml:space="preserve">25 </w:t>
      </w:r>
      <w:r w:rsidRPr="0089362F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89362F">
        <w:rPr>
          <w:rFonts w:asciiTheme="majorBidi" w:hAnsiTheme="majorBidi" w:cstheme="majorBidi"/>
          <w:sz w:val="30"/>
          <w:szCs w:val="30"/>
        </w:rPr>
        <w:t xml:space="preserve"> 2563 </w:t>
      </w:r>
      <w:r w:rsidRPr="0089362F">
        <w:rPr>
          <w:rFonts w:asciiTheme="majorBidi" w:hAnsiTheme="majorBidi" w:cstheme="majorBidi"/>
          <w:sz w:val="30"/>
          <w:szCs w:val="30"/>
          <w:cs/>
        </w:rPr>
        <w:t>โดยมีดอกเบี้ยในอัตรา</w:t>
      </w:r>
      <w:r w:rsidRPr="0089362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9362F">
        <w:rPr>
          <w:rFonts w:asciiTheme="majorBidi" w:hAnsiTheme="majorBidi" w:cstheme="majorBidi"/>
          <w:sz w:val="30"/>
          <w:szCs w:val="30"/>
        </w:rPr>
        <w:t>MLR</w:t>
      </w:r>
      <w:r w:rsidR="0089362F">
        <w:rPr>
          <w:rFonts w:asciiTheme="majorBidi" w:hAnsiTheme="majorBidi" w:cstheme="majorBidi"/>
          <w:sz w:val="30"/>
          <w:szCs w:val="30"/>
          <w:cs/>
        </w:rPr>
        <w:br/>
      </w:r>
      <w:r w:rsidRPr="0089362F">
        <w:rPr>
          <w:rFonts w:asciiTheme="majorBidi" w:hAnsiTheme="majorBidi" w:cstheme="majorBidi" w:hint="cs"/>
          <w:sz w:val="30"/>
          <w:szCs w:val="30"/>
          <w:cs/>
        </w:rPr>
        <w:t>ลบร้อยละ</w:t>
      </w:r>
      <w:r w:rsidRPr="0089362F">
        <w:rPr>
          <w:rFonts w:asciiTheme="majorBidi" w:hAnsiTheme="majorBidi" w:cstheme="majorBidi"/>
          <w:sz w:val="30"/>
          <w:szCs w:val="30"/>
        </w:rPr>
        <w:t xml:space="preserve"> 1</w:t>
      </w:r>
      <w:r w:rsidRPr="0089362F">
        <w:rPr>
          <w:rFonts w:asciiTheme="majorBidi" w:hAnsiTheme="majorBidi" w:cstheme="majorBidi" w:hint="cs"/>
          <w:sz w:val="30"/>
          <w:szCs w:val="30"/>
          <w:cs/>
        </w:rPr>
        <w:t xml:space="preserve"> ต่อปี สัญญากู้ยืมเงินดังกล่าวมีอายุ </w:t>
      </w:r>
      <w:r w:rsidRPr="0089362F">
        <w:rPr>
          <w:rFonts w:asciiTheme="majorBidi" w:hAnsiTheme="majorBidi" w:cstheme="majorBidi"/>
          <w:sz w:val="30"/>
          <w:szCs w:val="30"/>
        </w:rPr>
        <w:t>5</w:t>
      </w:r>
      <w:r w:rsidRPr="0089362F">
        <w:rPr>
          <w:rFonts w:asciiTheme="majorBidi" w:hAnsiTheme="majorBidi" w:cstheme="majorBidi" w:hint="cs"/>
          <w:sz w:val="30"/>
          <w:szCs w:val="30"/>
          <w:cs/>
        </w:rPr>
        <w:t xml:space="preserve"> ปี ซึ่งมีกำหนดชำระคืนเงินต้นเป็นงวดเดือนรวม </w:t>
      </w:r>
      <w:r w:rsidRPr="0089362F">
        <w:rPr>
          <w:rFonts w:asciiTheme="majorBidi" w:hAnsiTheme="majorBidi" w:cstheme="majorBidi"/>
          <w:sz w:val="30"/>
          <w:szCs w:val="30"/>
        </w:rPr>
        <w:t>60</w:t>
      </w:r>
      <w:r w:rsidRPr="0089362F">
        <w:rPr>
          <w:rFonts w:asciiTheme="majorBidi" w:hAnsiTheme="majorBidi" w:cstheme="majorBidi" w:hint="cs"/>
          <w:sz w:val="30"/>
          <w:szCs w:val="30"/>
          <w:cs/>
        </w:rPr>
        <w:t xml:space="preserve"> งวด เริ่มตั้งแต่เดือนตุลาคม </w:t>
      </w:r>
      <w:r w:rsidRPr="0089362F">
        <w:rPr>
          <w:rFonts w:asciiTheme="majorBidi" w:hAnsiTheme="majorBidi" w:cstheme="majorBidi"/>
          <w:sz w:val="30"/>
          <w:szCs w:val="30"/>
        </w:rPr>
        <w:t>2563</w:t>
      </w:r>
      <w:r w:rsidRPr="0089362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9362F">
        <w:rPr>
          <w:rFonts w:asciiTheme="majorBidi" w:hAnsiTheme="majorBidi" w:cstheme="majorBidi"/>
          <w:sz w:val="30"/>
          <w:szCs w:val="30"/>
          <w:cs/>
          <w:lang w:val="en-GB"/>
        </w:rPr>
        <w:t>บริษัท</w:t>
      </w:r>
      <w:r w:rsidRPr="0089362F">
        <w:rPr>
          <w:rFonts w:asciiTheme="majorBidi" w:hAnsiTheme="majorBidi" w:cstheme="majorBidi" w:hint="cs"/>
          <w:sz w:val="30"/>
          <w:szCs w:val="30"/>
          <w:cs/>
          <w:lang w:val="en-GB"/>
        </w:rPr>
        <w:t>ย่อยดังกล่าว</w:t>
      </w:r>
      <w:r w:rsidRPr="0089362F">
        <w:rPr>
          <w:rFonts w:asciiTheme="majorBidi" w:hAnsiTheme="majorBidi" w:cstheme="majorBidi"/>
          <w:sz w:val="30"/>
          <w:szCs w:val="30"/>
          <w:cs/>
          <w:lang w:val="en-GB"/>
        </w:rPr>
        <w:t>ต้องป</w:t>
      </w:r>
      <w:r w:rsidRPr="001B0CD7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ฏิบัติตามเงื่อนไขบางประการเกี่ยวกับการรักษาอัตราส่วนทางการเงินต่างๆ </w:t>
      </w:r>
      <w:r w:rsidRPr="00AD324D">
        <w:rPr>
          <w:rFonts w:asciiTheme="majorBidi" w:hAnsiTheme="majorBidi" w:cstheme="majorBidi"/>
          <w:sz w:val="30"/>
          <w:szCs w:val="30"/>
          <w:cs/>
          <w:lang w:val="en-GB"/>
        </w:rPr>
        <w:t>และเงื่อนไขอื่นตามที่ระบุไว้ในสัญญา</w:t>
      </w:r>
    </w:p>
    <w:p w14:paraId="466871D1" w14:textId="77777777" w:rsidR="001F179B" w:rsidRPr="003315F0" w:rsidRDefault="001F179B" w:rsidP="007E5C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 w:cs="Angsana New"/>
          <w:spacing w:val="-8"/>
          <w:sz w:val="28"/>
          <w:szCs w:val="28"/>
        </w:rPr>
      </w:pPr>
    </w:p>
    <w:p w14:paraId="7C3B2D46" w14:textId="5674BD05" w:rsidR="009813E8" w:rsidRPr="00974273" w:rsidRDefault="009813E8" w:rsidP="007E5C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BC0DC1">
        <w:rPr>
          <w:rFonts w:asciiTheme="majorBidi" w:hAnsiTheme="majorBidi" w:cstheme="majorBidi"/>
          <w:sz w:val="30"/>
          <w:szCs w:val="30"/>
          <w:cs/>
        </w:rPr>
        <w:t>หนี้สิน</w:t>
      </w:r>
      <w:r w:rsidRPr="00974273">
        <w:rPr>
          <w:rFonts w:asciiTheme="majorBidi" w:eastAsia="Calibri" w:hAnsiTheme="majorBidi" w:cstheme="majorBidi"/>
          <w:sz w:val="30"/>
          <w:szCs w:val="30"/>
          <w:cs/>
        </w:rPr>
        <w:t>ที่มีภาระดอกเบี้ย</w:t>
      </w:r>
      <w:r>
        <w:rPr>
          <w:rFonts w:asciiTheme="majorBidi" w:eastAsia="Calibri" w:hAnsiTheme="majorBidi" w:cstheme="majorBidi"/>
          <w:sz w:val="30"/>
          <w:szCs w:val="30"/>
          <w:cs/>
        </w:rPr>
        <w:t>ส่วน</w:t>
      </w:r>
      <w:r w:rsidRPr="00974273">
        <w:rPr>
          <w:rFonts w:asciiTheme="majorBidi" w:eastAsia="Calibri" w:hAnsiTheme="majorBidi" w:cstheme="majorBidi"/>
          <w:sz w:val="30"/>
          <w:szCs w:val="30"/>
          <w:cs/>
        </w:rPr>
        <w:t>ที่มีหลักประกัน</w:t>
      </w:r>
      <w:r w:rsidRPr="00974273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97427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363C1" w:rsidRPr="00F363C1">
        <w:rPr>
          <w:rFonts w:asciiTheme="majorBidi" w:hAnsiTheme="majorBidi" w:cstheme="majorBidi"/>
          <w:sz w:val="30"/>
          <w:szCs w:val="30"/>
        </w:rPr>
        <w:t>31</w:t>
      </w:r>
      <w:r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F363C1" w:rsidRPr="00F363C1">
        <w:rPr>
          <w:rFonts w:asciiTheme="majorBidi" w:hAnsiTheme="majorBidi" w:cstheme="majorBidi"/>
          <w:sz w:val="30"/>
          <w:szCs w:val="30"/>
        </w:rPr>
        <w:t>256</w:t>
      </w:r>
      <w:r w:rsidR="00E43A56">
        <w:rPr>
          <w:rFonts w:asciiTheme="majorBidi" w:hAnsiTheme="majorBidi" w:cstheme="majorBidi"/>
          <w:sz w:val="30"/>
          <w:szCs w:val="30"/>
        </w:rPr>
        <w:t>4</w:t>
      </w:r>
      <w:r w:rsidRPr="0097427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74273">
        <w:rPr>
          <w:rFonts w:asciiTheme="majorBidi" w:eastAsia="Calibri" w:hAnsiTheme="majorBidi" w:cstheme="majorBidi"/>
          <w:sz w:val="30"/>
          <w:szCs w:val="30"/>
          <w:cs/>
        </w:rPr>
        <w:t>ถูกค้ำประกันโดยกรรมการ</w:t>
      </w:r>
      <w:r>
        <w:rPr>
          <w:rFonts w:asciiTheme="majorBidi" w:eastAsia="Calibri" w:hAnsiTheme="majorBidi" w:cstheme="majorBidi"/>
          <w:sz w:val="30"/>
          <w:szCs w:val="30"/>
          <w:cs/>
        </w:rPr>
        <w:t xml:space="preserve"> และการจดจำนองที่ดิน </w:t>
      </w:r>
      <w:r w:rsidRPr="00974273">
        <w:rPr>
          <w:rFonts w:asciiTheme="majorBidi" w:eastAsia="Calibri" w:hAnsiTheme="majorBidi" w:cstheme="majorBidi"/>
          <w:sz w:val="30"/>
          <w:szCs w:val="30"/>
          <w:cs/>
        </w:rPr>
        <w:t>สิ่งปลูกสร้างของ</w:t>
      </w:r>
      <w:r>
        <w:rPr>
          <w:rFonts w:asciiTheme="majorBidi" w:eastAsia="Calibri" w:hAnsiTheme="majorBidi" w:cstheme="majorBidi"/>
          <w:sz w:val="30"/>
          <w:szCs w:val="30"/>
          <w:cs/>
        </w:rPr>
        <w:t>กลุ่ม</w:t>
      </w:r>
      <w:r w:rsidRPr="00974273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1217BC">
        <w:rPr>
          <w:rFonts w:asciiTheme="majorBidi" w:eastAsia="Calibri" w:hAnsiTheme="majorBidi" w:cstheme="majorBidi"/>
          <w:i/>
          <w:iCs/>
          <w:sz w:val="30"/>
          <w:szCs w:val="30"/>
          <w:cs/>
        </w:rPr>
        <w:t>(</w:t>
      </w:r>
      <w:r w:rsidR="00F363C1" w:rsidRPr="00F363C1">
        <w:rPr>
          <w:rFonts w:asciiTheme="majorBidi" w:eastAsia="Calibri" w:hAnsiTheme="majorBidi" w:cstheme="majorBidi"/>
          <w:i/>
          <w:iCs/>
          <w:sz w:val="30"/>
          <w:szCs w:val="30"/>
        </w:rPr>
        <w:t>31</w:t>
      </w:r>
      <w:r w:rsidRPr="001217BC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F363C1" w:rsidRPr="00F363C1">
        <w:rPr>
          <w:rFonts w:asciiTheme="majorBidi" w:eastAsia="Calibri" w:hAnsiTheme="majorBidi" w:cstheme="majorBidi"/>
          <w:i/>
          <w:iCs/>
          <w:sz w:val="30"/>
          <w:szCs w:val="30"/>
        </w:rPr>
        <w:t>256</w:t>
      </w:r>
      <w:r w:rsidR="00E43A56">
        <w:rPr>
          <w:rFonts w:asciiTheme="majorBidi" w:eastAsia="Calibri" w:hAnsiTheme="majorBidi" w:cstheme="majorBidi"/>
          <w:i/>
          <w:iCs/>
          <w:sz w:val="30"/>
          <w:szCs w:val="30"/>
        </w:rPr>
        <w:t>3</w:t>
      </w:r>
      <w:r w:rsidRPr="001217BC">
        <w:rPr>
          <w:rFonts w:asciiTheme="majorBidi" w:eastAsia="Calibri" w:hAnsiTheme="majorBidi" w:cs="Angsana New"/>
          <w:i/>
          <w:iCs/>
          <w:sz w:val="30"/>
          <w:szCs w:val="30"/>
          <w:cs/>
        </w:rPr>
        <w:t>:</w:t>
      </w:r>
      <w:r w:rsidRPr="001217BC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 ถูกค้ำประกันโดยกรรมการ การจดจำนองที่ดิน สิ่งปลูกสร้างและเงินฝากประจำที่มีข้อจำกัดในการเบิกใช้ของ</w:t>
      </w:r>
      <w:r>
        <w:rPr>
          <w:rFonts w:asciiTheme="majorBidi" w:eastAsia="Calibri" w:hAnsiTheme="majorBidi" w:cstheme="majorBidi"/>
          <w:i/>
          <w:iCs/>
          <w:sz w:val="30"/>
          <w:szCs w:val="30"/>
          <w:cs/>
        </w:rPr>
        <w:t>กลุ่ม</w:t>
      </w:r>
      <w:r w:rsidRPr="001217BC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บริษัท) </w:t>
      </w:r>
      <w:r w:rsidRPr="00974273">
        <w:rPr>
          <w:rFonts w:asciiTheme="majorBidi" w:hAnsiTheme="majorBidi" w:cstheme="majorBidi"/>
          <w:sz w:val="30"/>
          <w:szCs w:val="30"/>
          <w:cs/>
        </w:rPr>
        <w:t>โดยมีรายละเอียดของหลักประกันซึ่งเป็นสินทรัพย์ของบริษัทดังนี้</w:t>
      </w:r>
    </w:p>
    <w:p w14:paraId="0544C481" w14:textId="77777777" w:rsidR="009813E8" w:rsidRPr="003315F0" w:rsidRDefault="009813E8" w:rsidP="009813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378" w:type="dxa"/>
        <w:tblInd w:w="450" w:type="dxa"/>
        <w:tblLook w:val="01E0" w:firstRow="1" w:lastRow="1" w:firstColumn="1" w:lastColumn="1" w:noHBand="0" w:noVBand="0"/>
      </w:tblPr>
      <w:tblGrid>
        <w:gridCol w:w="3060"/>
        <w:gridCol w:w="1002"/>
        <w:gridCol w:w="1086"/>
        <w:gridCol w:w="269"/>
        <w:gridCol w:w="1171"/>
        <w:gridCol w:w="270"/>
        <w:gridCol w:w="1076"/>
        <w:gridCol w:w="270"/>
        <w:gridCol w:w="1174"/>
      </w:tblGrid>
      <w:tr w:rsidR="009813E8" w:rsidRPr="00F205C4" w14:paraId="50150F75" w14:textId="77777777" w:rsidTr="00397A68">
        <w:trPr>
          <w:tblHeader/>
        </w:trPr>
        <w:tc>
          <w:tcPr>
            <w:tcW w:w="3060" w:type="dxa"/>
            <w:vMerge w:val="restart"/>
            <w:shd w:val="clear" w:color="auto" w:fill="auto"/>
          </w:tcPr>
          <w:p w14:paraId="3A3335E5" w14:textId="77777777" w:rsidR="009813E8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59A77266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ind w:left="163" w:right="-108" w:hanging="163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B93246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02" w:type="dxa"/>
          </w:tcPr>
          <w:p w14:paraId="07DC9597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6" w:type="dxa"/>
            <w:gridSpan w:val="3"/>
          </w:tcPr>
          <w:p w14:paraId="34636FDD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B9324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5C738FD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26E23B98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B9324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13E8" w:rsidRPr="00F205C4" w14:paraId="3F1EB1A5" w14:textId="77777777" w:rsidTr="00397A68">
        <w:trPr>
          <w:tblHeader/>
        </w:trPr>
        <w:tc>
          <w:tcPr>
            <w:tcW w:w="3060" w:type="dxa"/>
            <w:vMerge/>
          </w:tcPr>
          <w:p w14:paraId="52FEE228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2" w:type="dxa"/>
          </w:tcPr>
          <w:p w14:paraId="1736EC87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6" w:type="dxa"/>
            <w:shd w:val="clear" w:color="auto" w:fill="auto"/>
          </w:tcPr>
          <w:p w14:paraId="311CC246" w14:textId="29BF8CE8" w:rsidR="009813E8" w:rsidRPr="00B93246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9813E8"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69" w:type="dxa"/>
            <w:shd w:val="clear" w:color="auto" w:fill="auto"/>
          </w:tcPr>
          <w:p w14:paraId="3755B8FE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6EA6BFA3" w14:textId="30E67C34" w:rsidR="009813E8" w:rsidRPr="00B93246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9813E8"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0E12C87A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</w:tcPr>
          <w:p w14:paraId="01A1B855" w14:textId="147B27FF" w:rsidR="009813E8" w:rsidRPr="00B93246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9813E8"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  <w:shd w:val="clear" w:color="auto" w:fill="auto"/>
          </w:tcPr>
          <w:p w14:paraId="34293759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2C3D1A17" w14:textId="2691D6A5" w:rsidR="009813E8" w:rsidRPr="00B93246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9813E8"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813E8" w:rsidRPr="00F205C4" w14:paraId="63BC2503" w14:textId="77777777" w:rsidTr="00397A68">
        <w:trPr>
          <w:tblHeader/>
        </w:trPr>
        <w:tc>
          <w:tcPr>
            <w:tcW w:w="3060" w:type="dxa"/>
            <w:vMerge/>
          </w:tcPr>
          <w:p w14:paraId="1791DB80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2" w:type="dxa"/>
          </w:tcPr>
          <w:p w14:paraId="519E837B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9324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4926F88C" w14:textId="7358B78D" w:rsidR="009813E8" w:rsidRPr="00B93246" w:rsidRDefault="00E43A56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2564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7719FE27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14:paraId="3B382291" w14:textId="47B11AB2" w:rsidR="009813E8" w:rsidRPr="00B93246" w:rsidRDefault="00E43A56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7392ED03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14:paraId="669B9236" w14:textId="158BB6B2" w:rsidR="009813E8" w:rsidRPr="00B93246" w:rsidRDefault="00E43A56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94500D9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673E7FDD" w14:textId="18FE94FD" w:rsidR="009813E8" w:rsidRPr="00B93246" w:rsidRDefault="00E43A56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2563</w:t>
            </w:r>
          </w:p>
        </w:tc>
      </w:tr>
      <w:tr w:rsidR="009813E8" w:rsidRPr="00F205C4" w14:paraId="1ABF6088" w14:textId="77777777" w:rsidTr="00397A68">
        <w:trPr>
          <w:tblHeader/>
        </w:trPr>
        <w:tc>
          <w:tcPr>
            <w:tcW w:w="3060" w:type="dxa"/>
          </w:tcPr>
          <w:p w14:paraId="43E4DB3A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2" w:type="dxa"/>
          </w:tcPr>
          <w:p w14:paraId="3DBB1291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6" w:type="dxa"/>
            <w:gridSpan w:val="7"/>
          </w:tcPr>
          <w:p w14:paraId="4CC41DFD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B9324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B3874" w:rsidRPr="00F205C4" w14:paraId="724E121D" w14:textId="77777777" w:rsidTr="00397A68">
        <w:tc>
          <w:tcPr>
            <w:tcW w:w="3060" w:type="dxa"/>
          </w:tcPr>
          <w:p w14:paraId="3AE71148" w14:textId="77777777" w:rsidR="007B3874" w:rsidRPr="00B93246" w:rsidRDefault="007B3874" w:rsidP="007B3874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B93246">
              <w:rPr>
                <w:rFonts w:ascii="Angsana New" w:hAnsi="Angsana New" w:cs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02" w:type="dxa"/>
          </w:tcPr>
          <w:p w14:paraId="4D8EC2C2" w14:textId="77777777" w:rsidR="007B3874" w:rsidRPr="00B93246" w:rsidRDefault="007B3874" w:rsidP="007B38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6" w:type="dxa"/>
          </w:tcPr>
          <w:p w14:paraId="78D270E1" w14:textId="2EB141B5" w:rsidR="007B3874" w:rsidRPr="007B3874" w:rsidRDefault="007B3874" w:rsidP="007B38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642</w:t>
            </w:r>
          </w:p>
        </w:tc>
        <w:tc>
          <w:tcPr>
            <w:tcW w:w="269" w:type="dxa"/>
          </w:tcPr>
          <w:p w14:paraId="3C4150DD" w14:textId="77777777" w:rsidR="007B3874" w:rsidRPr="00B93246" w:rsidRDefault="007B3874" w:rsidP="007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1" w:type="dxa"/>
          </w:tcPr>
          <w:p w14:paraId="30C80222" w14:textId="63205648" w:rsidR="007B3874" w:rsidRPr="00B93246" w:rsidRDefault="007B3874" w:rsidP="007B38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642</w:t>
            </w:r>
          </w:p>
        </w:tc>
        <w:tc>
          <w:tcPr>
            <w:tcW w:w="270" w:type="dxa"/>
          </w:tcPr>
          <w:p w14:paraId="04068FA6" w14:textId="77777777" w:rsidR="007B3874" w:rsidRPr="00B93246" w:rsidRDefault="007B3874" w:rsidP="007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14:paraId="0AC176C0" w14:textId="60461967" w:rsidR="007B3874" w:rsidRPr="00B93246" w:rsidRDefault="007B3874" w:rsidP="007B387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83"/>
              <w:rPr>
                <w:rFonts w:ascii="Angsana New" w:hAnsi="Angsana New" w:cs="Angsana New"/>
                <w:sz w:val="30"/>
                <w:szCs w:val="30"/>
              </w:rPr>
            </w:pPr>
            <w:r w:rsidRPr="00B9324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AF55401" w14:textId="77777777" w:rsidR="007B3874" w:rsidRPr="00B93246" w:rsidRDefault="007B3874" w:rsidP="007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4" w:type="dxa"/>
          </w:tcPr>
          <w:p w14:paraId="70A4834D" w14:textId="77777777" w:rsidR="007B3874" w:rsidRPr="00B93246" w:rsidRDefault="007B3874" w:rsidP="007B387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324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7B3874" w:rsidRPr="00F205C4" w14:paraId="5EAB19AD" w14:textId="77777777" w:rsidTr="00397A68">
        <w:tc>
          <w:tcPr>
            <w:tcW w:w="3060" w:type="dxa"/>
          </w:tcPr>
          <w:p w14:paraId="3819C72A" w14:textId="77777777" w:rsidR="007B3874" w:rsidRPr="00B93246" w:rsidRDefault="007B3874" w:rsidP="007B3874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2D0053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อาคารและส่วนปรับปรุง</w:t>
            </w:r>
          </w:p>
        </w:tc>
        <w:tc>
          <w:tcPr>
            <w:tcW w:w="1002" w:type="dxa"/>
          </w:tcPr>
          <w:p w14:paraId="4FFA6E00" w14:textId="49E781F7" w:rsidR="007B3874" w:rsidRPr="00B93246" w:rsidRDefault="007B3874" w:rsidP="007B38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086" w:type="dxa"/>
          </w:tcPr>
          <w:p w14:paraId="555AC460" w14:textId="637BE5EC" w:rsidR="007B3874" w:rsidRPr="00EC55D7" w:rsidRDefault="00EC55D7" w:rsidP="007B38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500,</w:t>
            </w:r>
            <w:r w:rsidR="002D0053">
              <w:rPr>
                <w:rFonts w:ascii="Angsana New" w:hAnsi="Angsana New" w:cs="Angsana New"/>
                <w:sz w:val="30"/>
                <w:szCs w:val="30"/>
                <w:lang w:val="en-US"/>
              </w:rPr>
              <w:t>357</w:t>
            </w:r>
          </w:p>
        </w:tc>
        <w:tc>
          <w:tcPr>
            <w:tcW w:w="269" w:type="dxa"/>
          </w:tcPr>
          <w:p w14:paraId="162C7091" w14:textId="77777777" w:rsidR="007B3874" w:rsidRPr="00B93246" w:rsidRDefault="007B3874" w:rsidP="007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1" w:type="dxa"/>
          </w:tcPr>
          <w:p w14:paraId="41E72E69" w14:textId="6A9AFE3E" w:rsidR="007B3874" w:rsidRPr="00B93246" w:rsidRDefault="007B3874" w:rsidP="007B38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502</w:t>
            </w:r>
            <w:r w:rsidRPr="00211E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213</w:t>
            </w:r>
          </w:p>
        </w:tc>
        <w:tc>
          <w:tcPr>
            <w:tcW w:w="270" w:type="dxa"/>
          </w:tcPr>
          <w:p w14:paraId="5CEC53C6" w14:textId="77777777" w:rsidR="007B3874" w:rsidRPr="00B93246" w:rsidRDefault="007B3874" w:rsidP="007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14:paraId="7156C6C4" w14:textId="7C495B55" w:rsidR="007B3874" w:rsidRPr="00B93246" w:rsidRDefault="007B3874" w:rsidP="007B387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83"/>
              <w:rPr>
                <w:rFonts w:ascii="Angsana New" w:hAnsi="Angsana New" w:cs="Angsana New"/>
                <w:sz w:val="30"/>
                <w:szCs w:val="30"/>
              </w:rPr>
            </w:pPr>
            <w:r w:rsidRPr="00B9324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914465D" w14:textId="77777777" w:rsidR="007B3874" w:rsidRPr="00B93246" w:rsidRDefault="007B3874" w:rsidP="007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4" w:type="dxa"/>
          </w:tcPr>
          <w:p w14:paraId="09DC2CB0" w14:textId="77777777" w:rsidR="007B3874" w:rsidRPr="00B93246" w:rsidRDefault="007B3874" w:rsidP="007B387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324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7B3874" w:rsidRPr="00F205C4" w14:paraId="77D8DD27" w14:textId="77777777" w:rsidTr="00397A68">
        <w:tc>
          <w:tcPr>
            <w:tcW w:w="3060" w:type="dxa"/>
          </w:tcPr>
          <w:p w14:paraId="6504F576" w14:textId="77777777" w:rsidR="007B3874" w:rsidRPr="00B93246" w:rsidRDefault="007B3874" w:rsidP="007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9324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2" w:type="dxa"/>
          </w:tcPr>
          <w:p w14:paraId="0A499420" w14:textId="77777777" w:rsidR="007B3874" w:rsidRPr="00B93246" w:rsidRDefault="007B3874" w:rsidP="007B38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43C44473" w14:textId="55DEA72F" w:rsidR="007B3874" w:rsidRPr="00B93246" w:rsidRDefault="002D0053" w:rsidP="007B38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523,999</w:t>
            </w:r>
          </w:p>
        </w:tc>
        <w:tc>
          <w:tcPr>
            <w:tcW w:w="269" w:type="dxa"/>
          </w:tcPr>
          <w:p w14:paraId="5B82CBCA" w14:textId="77777777" w:rsidR="007B3874" w:rsidRPr="00B93246" w:rsidRDefault="007B3874" w:rsidP="007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43D0E052" w14:textId="5718748D" w:rsidR="007B3874" w:rsidRPr="00B93246" w:rsidRDefault="007B3874" w:rsidP="007B38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525</w:t>
            </w:r>
            <w:r w:rsidRPr="00211E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855</w:t>
            </w:r>
          </w:p>
        </w:tc>
        <w:tc>
          <w:tcPr>
            <w:tcW w:w="270" w:type="dxa"/>
          </w:tcPr>
          <w:p w14:paraId="3F3A7EC2" w14:textId="77777777" w:rsidR="007B3874" w:rsidRPr="00B93246" w:rsidRDefault="007B3874" w:rsidP="007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421DB191" w14:textId="2541C0B2" w:rsidR="007B3874" w:rsidRPr="00B93246" w:rsidRDefault="007B3874" w:rsidP="007B387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8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9324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831E065" w14:textId="77777777" w:rsidR="007B3874" w:rsidRPr="00B93246" w:rsidRDefault="007B3874" w:rsidP="007B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7C7A3890" w14:textId="77777777" w:rsidR="007B3874" w:rsidRPr="00B93246" w:rsidRDefault="007B3874" w:rsidP="007B387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9324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</w:tbl>
    <w:p w14:paraId="55A91049" w14:textId="77777777" w:rsidR="009813E8" w:rsidRPr="003315F0" w:rsidRDefault="009813E8" w:rsidP="003315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51E2A8BE" w14:textId="507ECD58" w:rsidR="009813E8" w:rsidRPr="00483087" w:rsidRDefault="009813E8" w:rsidP="00397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9"/>
        <w:jc w:val="thaiDistribute"/>
        <w:rPr>
          <w:rFonts w:ascii="Angsana New" w:hAnsi="Angsana New" w:cs="Angsana New"/>
          <w:i/>
          <w:iCs/>
          <w:spacing w:val="-16"/>
          <w:sz w:val="30"/>
          <w:szCs w:val="30"/>
        </w:rPr>
      </w:pPr>
      <w:r w:rsidRPr="0048308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F363C1" w:rsidRPr="00F363C1">
        <w:rPr>
          <w:rFonts w:ascii="Angsana New" w:hAnsi="Angsana New" w:cs="Angsana New"/>
          <w:sz w:val="30"/>
          <w:szCs w:val="30"/>
        </w:rPr>
        <w:t>31</w:t>
      </w:r>
      <w:r w:rsidRPr="00483087">
        <w:rPr>
          <w:rFonts w:ascii="Angsana New" w:hAnsi="Angsana New" w:cs="Angsana New"/>
          <w:sz w:val="30"/>
          <w:szCs w:val="30"/>
        </w:rPr>
        <w:t xml:space="preserve"> </w:t>
      </w:r>
      <w:r w:rsidRPr="00483087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F363C1" w:rsidRPr="00F363C1">
        <w:rPr>
          <w:rFonts w:ascii="Angsana New" w:hAnsi="Angsana New" w:cs="Angsana New"/>
          <w:sz w:val="30"/>
          <w:szCs w:val="30"/>
        </w:rPr>
        <w:t>256</w:t>
      </w:r>
      <w:r w:rsidR="00503A17">
        <w:rPr>
          <w:rFonts w:ascii="Angsana New" w:hAnsi="Angsana New" w:cs="Angsana New"/>
          <w:sz w:val="30"/>
          <w:szCs w:val="30"/>
        </w:rPr>
        <w:t>4</w:t>
      </w:r>
      <w:r w:rsidRPr="00483087">
        <w:rPr>
          <w:rFonts w:ascii="Angsana New" w:hAnsi="Angsana New" w:cs="Angsana New"/>
          <w:sz w:val="30"/>
          <w:szCs w:val="30"/>
          <w:cs/>
        </w:rPr>
        <w:t xml:space="preserve"> กลุ่มบริษัทมีวงเงินสินเชื่อซึ่งยังมิได้เบิกใช้เป็นจำนวน</w:t>
      </w:r>
      <w:r w:rsidRPr="005648BE">
        <w:rPr>
          <w:rFonts w:ascii="Angsana New" w:hAnsi="Angsana New" w:cs="Angsana New"/>
          <w:sz w:val="30"/>
          <w:szCs w:val="30"/>
          <w:cs/>
        </w:rPr>
        <w:t xml:space="preserve">เงินรวม </w:t>
      </w:r>
      <w:r w:rsidR="005648BE" w:rsidRPr="005648BE">
        <w:rPr>
          <w:rFonts w:ascii="Angsana New" w:hAnsi="Angsana New" w:cs="Angsana New"/>
          <w:sz w:val="30"/>
          <w:szCs w:val="30"/>
        </w:rPr>
        <w:t>951</w:t>
      </w:r>
      <w:r w:rsidRPr="005648BE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397A6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83087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(</w:t>
      </w:r>
      <w:r w:rsidR="00F363C1" w:rsidRPr="00F363C1">
        <w:rPr>
          <w:rFonts w:ascii="Angsana New" w:hAnsi="Angsana New" w:cs="Angsana New"/>
          <w:i/>
          <w:iCs/>
          <w:sz w:val="30"/>
          <w:szCs w:val="30"/>
        </w:rPr>
        <w:t>31</w:t>
      </w:r>
      <w:r w:rsidRPr="00483087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 ธันวาคม </w:t>
      </w:r>
      <w:r w:rsidR="00F363C1" w:rsidRPr="00F363C1">
        <w:rPr>
          <w:rFonts w:ascii="Angsana New" w:hAnsi="Angsana New" w:cs="Angsana New"/>
          <w:i/>
          <w:iCs/>
          <w:sz w:val="30"/>
          <w:szCs w:val="30"/>
        </w:rPr>
        <w:t>256</w:t>
      </w:r>
      <w:r w:rsidR="00503A17">
        <w:rPr>
          <w:rFonts w:ascii="Angsana New" w:hAnsi="Angsana New" w:cs="Angsana New"/>
          <w:i/>
          <w:iCs/>
          <w:sz w:val="30"/>
          <w:szCs w:val="30"/>
        </w:rPr>
        <w:t>3</w:t>
      </w:r>
      <w:r w:rsidRPr="00483087">
        <w:rPr>
          <w:rFonts w:ascii="Angsana New" w:hAnsi="Angsana New" w:cs="Angsana New"/>
          <w:i/>
          <w:iCs/>
          <w:sz w:val="30"/>
          <w:szCs w:val="30"/>
          <w:cs/>
        </w:rPr>
        <w:t>:</w:t>
      </w:r>
      <w:r w:rsidR="0089362F">
        <w:rPr>
          <w:rFonts w:ascii="Angsana New" w:hAnsi="Angsana New" w:cs="Angsana New"/>
          <w:i/>
          <w:iCs/>
          <w:sz w:val="30"/>
          <w:szCs w:val="30"/>
        </w:rPr>
        <w:t xml:space="preserve"> 871</w:t>
      </w:r>
      <w:r w:rsidR="00503A17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483087">
        <w:rPr>
          <w:rFonts w:ascii="Angsana New" w:hAnsi="Angsana New" w:cs="Angsana New"/>
          <w:i/>
          <w:iCs/>
          <w:sz w:val="30"/>
          <w:szCs w:val="30"/>
          <w:cs/>
        </w:rPr>
        <w:t>ล้านบาท</w:t>
      </w:r>
      <w:r w:rsidRPr="00483087">
        <w:rPr>
          <w:rFonts w:ascii="Angsana New" w:hAnsi="Angsana New" w:cs="Angsana New"/>
          <w:i/>
          <w:iCs/>
          <w:spacing w:val="-16"/>
          <w:sz w:val="30"/>
          <w:szCs w:val="30"/>
          <w:cs/>
        </w:rPr>
        <w:t>)</w:t>
      </w:r>
    </w:p>
    <w:p w14:paraId="17310823" w14:textId="4F970F01" w:rsidR="00F71B39" w:rsidRPr="003315F0" w:rsidRDefault="00F71B39" w:rsidP="003315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2B7CCACD" w14:textId="77777777" w:rsidR="0092016A" w:rsidRDefault="009201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1D38E51E" w14:textId="08CFEB26" w:rsidR="00F71B39" w:rsidRPr="000A6928" w:rsidRDefault="00527449" w:rsidP="0089362F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A6928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ส่วน</w:t>
      </w:r>
      <w:r w:rsidR="00932A68" w:rsidRPr="000A6928">
        <w:rPr>
          <w:rFonts w:ascii="Angsana New" w:hAnsi="Angsana New"/>
          <w:b/>
          <w:bCs/>
          <w:sz w:val="30"/>
          <w:szCs w:val="30"/>
          <w:cs/>
          <w:lang w:val="th-TH"/>
        </w:rPr>
        <w:t>งาน</w:t>
      </w:r>
      <w:r w:rsidRPr="000A6928">
        <w:rPr>
          <w:rFonts w:ascii="Angsana New" w:hAnsi="Angsana New"/>
          <w:b/>
          <w:bCs/>
          <w:sz w:val="30"/>
          <w:szCs w:val="30"/>
          <w:cs/>
          <w:lang w:val="th-TH"/>
        </w:rPr>
        <w:t>ดำเนินงาน</w:t>
      </w:r>
      <w:r w:rsidR="0048166B" w:rsidRPr="000A6928">
        <w:rPr>
          <w:rFonts w:ascii="Angsana New" w:hAnsi="Angsana New"/>
          <w:b/>
          <w:bCs/>
          <w:sz w:val="30"/>
          <w:szCs w:val="30"/>
          <w:cs/>
          <w:lang w:val="th-TH"/>
        </w:rPr>
        <w:t>และการจำแนกรายได้</w:t>
      </w:r>
    </w:p>
    <w:p w14:paraId="44241789" w14:textId="77777777" w:rsidR="00246062" w:rsidRPr="0092016A" w:rsidRDefault="00246062" w:rsidP="009201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37A7ABC0" w14:textId="36F4C44B" w:rsidR="001B6035" w:rsidRPr="0092016A" w:rsidRDefault="001B6035" w:rsidP="00893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92016A">
        <w:rPr>
          <w:rFonts w:ascii="Angsana New" w:hAnsi="Angsana New" w:cs="Angsana New"/>
          <w:sz w:val="30"/>
          <w:szCs w:val="30"/>
          <w:cs/>
        </w:rPr>
        <w:t xml:space="preserve">กลุ่มบริษัทมี </w:t>
      </w:r>
      <w:r w:rsidR="00F363C1" w:rsidRPr="0092016A">
        <w:rPr>
          <w:rFonts w:ascii="Angsana New" w:hAnsi="Angsana New" w:cs="Angsana New"/>
          <w:sz w:val="30"/>
          <w:szCs w:val="30"/>
        </w:rPr>
        <w:t>2</w:t>
      </w:r>
      <w:r w:rsidRPr="0092016A">
        <w:rPr>
          <w:rFonts w:ascii="Angsana New" w:hAnsi="Angsana New" w:cs="Angsana New"/>
          <w:sz w:val="30"/>
          <w:szCs w:val="30"/>
        </w:rPr>
        <w:t xml:space="preserve"> </w:t>
      </w:r>
      <w:r w:rsidRPr="0092016A">
        <w:rPr>
          <w:rFonts w:ascii="Angsana New" w:hAnsi="Angsana New" w:cs="Angsana New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หน่วยงานธุรกิจที่สำคัญนี้มีรายการที่แตกต่างกัน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</w:t>
      </w:r>
      <w:r w:rsidR="0092016A">
        <w:rPr>
          <w:rFonts w:ascii="Angsana New" w:hAnsi="Angsana New" w:cs="Angsana New"/>
          <w:sz w:val="30"/>
          <w:szCs w:val="30"/>
        </w:rPr>
        <w:br/>
      </w:r>
      <w:r w:rsidRPr="0092016A">
        <w:rPr>
          <w:rFonts w:ascii="Angsana New" w:hAnsi="Angsana New" w:cs="Angsana New"/>
          <w:sz w:val="30"/>
          <w:szCs w:val="30"/>
          <w:cs/>
        </w:rPr>
        <w:t>กลุ่มบริษัท โดยสรุปมีดังนี้</w:t>
      </w:r>
    </w:p>
    <w:p w14:paraId="3674BB71" w14:textId="77777777" w:rsidR="001B6035" w:rsidRPr="0092016A" w:rsidRDefault="001B6035" w:rsidP="00893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3747BDF6" w14:textId="5E7F8C60" w:rsidR="001B6035" w:rsidRPr="0092016A" w:rsidRDefault="001B6035" w:rsidP="0089362F">
      <w:pPr>
        <w:pStyle w:val="ListParagraph"/>
        <w:numPr>
          <w:ilvl w:val="0"/>
          <w:numId w:val="19"/>
        </w:numPr>
        <w:tabs>
          <w:tab w:val="clear" w:pos="680"/>
          <w:tab w:val="clear" w:pos="1871"/>
          <w:tab w:val="num" w:pos="1240"/>
          <w:tab w:val="left" w:pos="2070"/>
        </w:tabs>
        <w:spacing w:line="240" w:lineRule="auto"/>
        <w:ind w:left="1040" w:hanging="500"/>
        <w:rPr>
          <w:rFonts w:ascii="Angsana New" w:hAnsi="Angsana New"/>
          <w:sz w:val="30"/>
          <w:szCs w:val="30"/>
        </w:rPr>
      </w:pPr>
      <w:r w:rsidRPr="0092016A">
        <w:rPr>
          <w:rFonts w:ascii="Angsana New" w:hAnsi="Angsana New"/>
          <w:sz w:val="30"/>
          <w:szCs w:val="30"/>
          <w:cs/>
        </w:rPr>
        <w:t xml:space="preserve">ส่วนงาน </w:t>
      </w:r>
      <w:r w:rsidR="00503A17" w:rsidRPr="0092016A">
        <w:rPr>
          <w:rFonts w:ascii="Angsana New" w:hAnsi="Angsana New"/>
          <w:sz w:val="30"/>
          <w:szCs w:val="30"/>
        </w:rPr>
        <w:t>1</w:t>
      </w:r>
      <w:r w:rsidRPr="0092016A">
        <w:rPr>
          <w:rFonts w:ascii="Angsana New" w:hAnsi="Angsana New"/>
          <w:sz w:val="30"/>
          <w:szCs w:val="30"/>
        </w:rPr>
        <w:t xml:space="preserve"> </w:t>
      </w:r>
      <w:r w:rsidRPr="0092016A">
        <w:rPr>
          <w:rFonts w:ascii="Angsana New" w:hAnsi="Angsana New"/>
          <w:sz w:val="30"/>
          <w:szCs w:val="30"/>
        </w:rPr>
        <w:tab/>
      </w:r>
      <w:r w:rsidRPr="0092016A">
        <w:rPr>
          <w:rFonts w:ascii="Angsana New" w:hAnsi="Angsana New"/>
          <w:sz w:val="30"/>
          <w:szCs w:val="30"/>
          <w:cs/>
        </w:rPr>
        <w:t>ส่วนงานจำหน่ายรถยนต์และอุปกรณ์ตกแต่ง</w:t>
      </w:r>
    </w:p>
    <w:p w14:paraId="564F4D06" w14:textId="518F7DF8" w:rsidR="001B6035" w:rsidRPr="0092016A" w:rsidRDefault="001B6035" w:rsidP="001B675A">
      <w:pPr>
        <w:pStyle w:val="ListParagraph"/>
        <w:numPr>
          <w:ilvl w:val="0"/>
          <w:numId w:val="19"/>
        </w:numPr>
        <w:tabs>
          <w:tab w:val="clear" w:pos="680"/>
          <w:tab w:val="clear" w:pos="1871"/>
          <w:tab w:val="num" w:pos="1240"/>
          <w:tab w:val="left" w:pos="2070"/>
        </w:tabs>
        <w:spacing w:line="240" w:lineRule="auto"/>
        <w:ind w:left="1040" w:hanging="500"/>
        <w:rPr>
          <w:rFonts w:ascii="Angsana New" w:hAnsi="Angsana New"/>
          <w:sz w:val="30"/>
          <w:szCs w:val="30"/>
        </w:rPr>
      </w:pPr>
      <w:r w:rsidRPr="0092016A">
        <w:rPr>
          <w:rFonts w:ascii="Angsana New" w:hAnsi="Angsana New"/>
          <w:sz w:val="30"/>
          <w:szCs w:val="30"/>
          <w:cs/>
        </w:rPr>
        <w:t xml:space="preserve">ส่วนงาน </w:t>
      </w:r>
      <w:r w:rsidR="00503A17" w:rsidRPr="0092016A">
        <w:rPr>
          <w:rFonts w:ascii="Angsana New" w:hAnsi="Angsana New"/>
          <w:sz w:val="30"/>
          <w:szCs w:val="30"/>
        </w:rPr>
        <w:t>2</w:t>
      </w:r>
      <w:r w:rsidRPr="0092016A">
        <w:rPr>
          <w:rFonts w:ascii="Angsana New" w:hAnsi="Angsana New"/>
          <w:sz w:val="30"/>
          <w:szCs w:val="30"/>
        </w:rPr>
        <w:t xml:space="preserve"> </w:t>
      </w:r>
      <w:r w:rsidRPr="0092016A">
        <w:rPr>
          <w:rFonts w:ascii="Angsana New" w:hAnsi="Angsana New"/>
          <w:sz w:val="30"/>
          <w:szCs w:val="30"/>
        </w:rPr>
        <w:tab/>
      </w:r>
      <w:r w:rsidRPr="0092016A">
        <w:rPr>
          <w:rFonts w:ascii="Angsana New" w:hAnsi="Angsana New"/>
          <w:sz w:val="30"/>
          <w:szCs w:val="30"/>
          <w:cs/>
        </w:rPr>
        <w:t>ส่วนงานบริการซ่อมบำรุงและจำหน่ายอะไหล่</w:t>
      </w:r>
    </w:p>
    <w:p w14:paraId="3B4AC409" w14:textId="77777777" w:rsidR="00BB0A46" w:rsidRPr="0092016A" w:rsidRDefault="00BB0A46" w:rsidP="00893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3E4F537A" w14:textId="5D4A5C9D" w:rsidR="001B6035" w:rsidRPr="0092016A" w:rsidRDefault="001B6035" w:rsidP="00334E05">
      <w:pPr>
        <w:tabs>
          <w:tab w:val="clear" w:pos="227"/>
          <w:tab w:val="clear" w:pos="454"/>
          <w:tab w:val="clear" w:pos="680"/>
          <w:tab w:val="left" w:pos="630"/>
          <w:tab w:val="left" w:pos="720"/>
        </w:tabs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color w:val="0000CC"/>
          <w:sz w:val="30"/>
          <w:szCs w:val="30"/>
        </w:rPr>
      </w:pPr>
      <w:r w:rsidRPr="0092016A">
        <w:rPr>
          <w:rFonts w:ascii="Angsana New" w:hAnsi="Angsana New" w:cs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ข้อมูลผลการดำเนินงานของแต่ละส่วนงานที่รายงานได้รวมอยู่ข้างล่างนี้ ผลการดำเนินงาน วัดโดยใช้กำไรก่อนหัก</w:t>
      </w:r>
      <w:r w:rsidR="0092016A" w:rsidRPr="0092016A">
        <w:rPr>
          <w:rFonts w:ascii="Angsana New" w:hAnsi="Angsana New" w:cs="Angsana New" w:hint="cs"/>
          <w:sz w:val="30"/>
          <w:szCs w:val="30"/>
          <w:cs/>
        </w:rPr>
        <w:t>ต้นทุนทางการเงิน</w:t>
      </w:r>
      <w:r w:rsidRPr="0092016A">
        <w:rPr>
          <w:rFonts w:ascii="Angsana New" w:hAnsi="Angsana New" w:cs="Angsana New"/>
          <w:sz w:val="30"/>
          <w:szCs w:val="30"/>
          <w:cs/>
        </w:rPr>
        <w:t xml:space="preserve"> ภาษีเงินได้ ค่าเสื่อมราคาและค่าตัดจำหน่ายของส่วนงาน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ผู้บริหารเชื่อว่าการใช้กำไรก่อนหัก</w:t>
      </w:r>
      <w:r w:rsidR="0092016A" w:rsidRPr="0092016A">
        <w:rPr>
          <w:rFonts w:ascii="Angsana New" w:hAnsi="Angsana New" w:cs="Angsana New" w:hint="cs"/>
          <w:sz w:val="30"/>
          <w:szCs w:val="30"/>
          <w:cs/>
        </w:rPr>
        <w:t>ต้นทุนทางการเงิน</w:t>
      </w:r>
      <w:r w:rsidRPr="0092016A">
        <w:rPr>
          <w:rFonts w:ascii="Angsana New" w:hAnsi="Angsana New" w:cs="Angsana New"/>
          <w:sz w:val="30"/>
          <w:szCs w:val="30"/>
          <w:cs/>
        </w:rPr>
        <w:t xml:space="preserve"> ภาษีเงินได้ ค่าเสื่อมราคาและค่าตัดจำหน่าย 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92016A">
        <w:rPr>
          <w:rFonts w:ascii="Angsana New" w:hAnsi="Angsana New" w:cs="Angsana New"/>
          <w:b/>
          <w:bCs/>
          <w:color w:val="0000CC"/>
          <w:sz w:val="30"/>
          <w:szCs w:val="30"/>
          <w:cs/>
        </w:rPr>
        <w:t xml:space="preserve"> </w:t>
      </w:r>
    </w:p>
    <w:p w14:paraId="725DEEA7" w14:textId="77777777" w:rsidR="00050189" w:rsidRPr="0092016A" w:rsidRDefault="00050189" w:rsidP="00893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1198F1FA" w14:textId="77777777" w:rsidR="0092016A" w:rsidRDefault="009201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7F1FCE80" w14:textId="4931ABCF" w:rsidR="00E96CB9" w:rsidRPr="009F6A5E" w:rsidRDefault="00E96CB9" w:rsidP="00E96C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9F6A5E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 xml:space="preserve">ข้อมูลเกี่ยวกับส่วนงานที่รายงาน </w:t>
      </w:r>
    </w:p>
    <w:p w14:paraId="02420A07" w14:textId="77777777" w:rsidR="00E96CB9" w:rsidRPr="0092016A" w:rsidRDefault="00E96CB9" w:rsidP="00893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</w:p>
    <w:tbl>
      <w:tblPr>
        <w:tblW w:w="9561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519"/>
        <w:gridCol w:w="938"/>
        <w:gridCol w:w="7"/>
        <w:gridCol w:w="241"/>
        <w:gridCol w:w="957"/>
        <w:gridCol w:w="236"/>
        <w:gridCol w:w="883"/>
        <w:gridCol w:w="48"/>
        <w:gridCol w:w="239"/>
        <w:gridCol w:w="957"/>
        <w:gridCol w:w="268"/>
        <w:gridCol w:w="963"/>
        <w:gridCol w:w="42"/>
        <w:gridCol w:w="205"/>
        <w:gridCol w:w="44"/>
        <w:gridCol w:w="979"/>
        <w:gridCol w:w="25"/>
        <w:gridCol w:w="10"/>
      </w:tblGrid>
      <w:tr w:rsidR="006853BE" w:rsidRPr="009F6A5E" w14:paraId="5D7D30D6" w14:textId="77777777" w:rsidTr="00187CB4">
        <w:trPr>
          <w:gridAfter w:val="2"/>
          <w:wAfter w:w="35" w:type="dxa"/>
          <w:trHeight w:val="426"/>
          <w:tblHeader/>
        </w:trPr>
        <w:tc>
          <w:tcPr>
            <w:tcW w:w="251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A875608" w14:textId="77777777" w:rsidR="002218BD" w:rsidRPr="009F6A5E" w:rsidRDefault="002218BD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9F6A5E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214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C402E" w14:textId="77777777" w:rsidR="006853BE" w:rsidRPr="009F6A5E" w:rsidRDefault="002218BD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F6A5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ส่วนงานจำหน่าย</w:t>
            </w:r>
          </w:p>
          <w:p w14:paraId="0C371C4D" w14:textId="77777777" w:rsidR="006853BE" w:rsidRPr="009F6A5E" w:rsidRDefault="005234B1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F6A5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รถยนต์และ</w:t>
            </w:r>
          </w:p>
          <w:p w14:paraId="3945658E" w14:textId="77777777" w:rsidR="002218BD" w:rsidRPr="009F6A5E" w:rsidRDefault="002218BD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F6A5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อุปกรณ์ตกแต่ง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5B92D" w14:textId="77777777" w:rsidR="002218BD" w:rsidRPr="009F6A5E" w:rsidRDefault="002218BD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DBCDB" w14:textId="77777777" w:rsidR="006853BE" w:rsidRPr="009F6A5E" w:rsidRDefault="002218BD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F6A5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ส่วนงานบริการ</w:t>
            </w:r>
          </w:p>
          <w:p w14:paraId="5132D84D" w14:textId="77777777" w:rsidR="006853BE" w:rsidRPr="009F6A5E" w:rsidRDefault="005234B1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F6A5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ซ่อมบำรุงและ</w:t>
            </w:r>
          </w:p>
          <w:p w14:paraId="26A0EB66" w14:textId="77777777" w:rsidR="002218BD" w:rsidRPr="009F6A5E" w:rsidRDefault="002218BD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F6A5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จำหน่ายอะไหล่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37157" w14:textId="77777777" w:rsidR="002218BD" w:rsidRPr="009F6A5E" w:rsidRDefault="002218BD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233" w:type="dxa"/>
            <w:gridSpan w:val="5"/>
            <w:vAlign w:val="bottom"/>
          </w:tcPr>
          <w:p w14:paraId="15CFBC72" w14:textId="77777777" w:rsidR="002218BD" w:rsidRPr="009F6A5E" w:rsidRDefault="002218BD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93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9F6A5E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B93246" w:rsidRPr="009F6A5E" w14:paraId="7DE161DC" w14:textId="77777777" w:rsidTr="00187CB4">
        <w:trPr>
          <w:gridAfter w:val="2"/>
          <w:wAfter w:w="35" w:type="dxa"/>
          <w:trHeight w:val="218"/>
          <w:tblHeader/>
        </w:trPr>
        <w:tc>
          <w:tcPr>
            <w:tcW w:w="251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6C77043" w14:textId="577CA6DE" w:rsidR="00B93246" w:rsidRPr="009F6A5E" w:rsidRDefault="00B93246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"/>
              </w:tabs>
              <w:spacing w:line="240" w:lineRule="auto"/>
              <w:ind w:left="-20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9F6A5E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   </w:t>
            </w:r>
            <w:r w:rsidR="00077C1A" w:rsidRPr="009F6A5E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  </w:t>
            </w:r>
            <w:r w:rsidRPr="009F6A5E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="00F363C1" w:rsidRPr="00F363C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>31</w:t>
            </w:r>
            <w:r w:rsidRPr="009F6A5E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9F6A5E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A911B" w14:textId="56B67F13" w:rsidR="00B93246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D9FB0" w14:textId="77777777" w:rsidR="00B93246" w:rsidRPr="009F6A5E" w:rsidRDefault="00B93246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3E579" w14:textId="0082F40A" w:rsidR="00B93246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7382F" w14:textId="77777777" w:rsidR="00B93246" w:rsidRPr="009F6A5E" w:rsidRDefault="00B93246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34C20" w14:textId="21A5DB8B" w:rsidR="00B93246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C346C" w14:textId="77777777" w:rsidR="00B93246" w:rsidRPr="009F6A5E" w:rsidRDefault="00B93246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41A68" w14:textId="6B0D8155" w:rsidR="00B93246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5D555" w14:textId="77777777" w:rsidR="00B93246" w:rsidRPr="009F6A5E" w:rsidRDefault="00B93246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70F5F7A4" w14:textId="43CC071F" w:rsidR="00B93246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47" w:type="dxa"/>
            <w:gridSpan w:val="2"/>
            <w:vAlign w:val="bottom"/>
          </w:tcPr>
          <w:p w14:paraId="272A3FA6" w14:textId="77777777" w:rsidR="00B93246" w:rsidRPr="009F6A5E" w:rsidRDefault="00B93246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1AD87A88" w14:textId="45229F36" w:rsidR="00B93246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2563</w:t>
            </w:r>
          </w:p>
        </w:tc>
      </w:tr>
      <w:tr w:rsidR="00B93246" w:rsidRPr="009F6A5E" w14:paraId="6B44B04C" w14:textId="77777777" w:rsidTr="0092016A">
        <w:trPr>
          <w:gridAfter w:val="2"/>
          <w:wAfter w:w="35" w:type="dxa"/>
          <w:trHeight w:val="68"/>
          <w:tblHeader/>
        </w:trPr>
        <w:tc>
          <w:tcPr>
            <w:tcW w:w="251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A742670" w14:textId="77777777" w:rsidR="00B93246" w:rsidRPr="009F6A5E" w:rsidRDefault="00B93246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7007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64F377B8" w14:textId="77777777" w:rsidR="00B93246" w:rsidRPr="009F6A5E" w:rsidRDefault="00B93246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9F6A5E"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503A17" w:rsidRPr="009F6A5E" w14:paraId="43491382" w14:textId="77777777" w:rsidTr="00187CB4">
        <w:trPr>
          <w:gridAfter w:val="2"/>
          <w:wAfter w:w="35" w:type="dxa"/>
          <w:trHeight w:val="421"/>
        </w:trPr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C4760" w14:textId="77777777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  <w:vAlign w:val="bottom"/>
          </w:tcPr>
          <w:p w14:paraId="4EBAF9C7" w14:textId="31045FE2" w:rsidR="00503A17" w:rsidRPr="009F6A5E" w:rsidRDefault="000A6928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16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331,201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60D2134" w14:textId="77777777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vAlign w:val="bottom"/>
          </w:tcPr>
          <w:p w14:paraId="70BFC6E4" w14:textId="04AD8F4B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16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color w:val="000000"/>
                <w:sz w:val="30"/>
                <w:szCs w:val="30"/>
              </w:rPr>
              <w:t>653</w:t>
            </w: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color w:val="000000"/>
                <w:sz w:val="30"/>
                <w:szCs w:val="30"/>
              </w:rPr>
              <w:t>602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083E148A" w14:textId="77777777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83" w:type="dxa"/>
            <w:tcBorders>
              <w:top w:val="nil"/>
              <w:left w:val="nil"/>
              <w:right w:val="nil"/>
            </w:tcBorders>
            <w:vAlign w:val="bottom"/>
          </w:tcPr>
          <w:p w14:paraId="50A6A169" w14:textId="352E285C" w:rsidR="00503A17" w:rsidRPr="009F6A5E" w:rsidRDefault="003B52CC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100,357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38B2A97" w14:textId="77777777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vAlign w:val="bottom"/>
          </w:tcPr>
          <w:p w14:paraId="2CED967C" w14:textId="027B0DAB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color w:val="000000"/>
                <w:sz w:val="30"/>
                <w:szCs w:val="30"/>
              </w:rPr>
              <w:t>102</w:t>
            </w: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color w:val="000000"/>
                <w:sz w:val="30"/>
                <w:szCs w:val="30"/>
              </w:rPr>
              <w:t>075</w:t>
            </w: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  <w:vAlign w:val="bottom"/>
          </w:tcPr>
          <w:p w14:paraId="31B2CC4B" w14:textId="77777777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33542A65" w14:textId="7BD7E911" w:rsidR="00503A17" w:rsidRPr="009F6A5E" w:rsidRDefault="003B52CC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431,558</w:t>
            </w:r>
          </w:p>
        </w:tc>
        <w:tc>
          <w:tcPr>
            <w:tcW w:w="247" w:type="dxa"/>
            <w:gridSpan w:val="2"/>
            <w:vAlign w:val="bottom"/>
          </w:tcPr>
          <w:p w14:paraId="3EEB33AB" w14:textId="77777777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6029EBD4" w14:textId="54A2BE8F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115" w:right="-12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color w:val="000000"/>
                <w:sz w:val="30"/>
                <w:szCs w:val="30"/>
              </w:rPr>
              <w:t>755</w:t>
            </w: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color w:val="000000"/>
                <w:sz w:val="30"/>
                <w:szCs w:val="30"/>
              </w:rPr>
              <w:t>677</w:t>
            </w:r>
          </w:p>
        </w:tc>
      </w:tr>
      <w:tr w:rsidR="00503A17" w:rsidRPr="009F6A5E" w14:paraId="42F23AE4" w14:textId="77777777" w:rsidTr="00187CB4">
        <w:trPr>
          <w:gridAfter w:val="2"/>
          <w:wAfter w:w="35" w:type="dxa"/>
          <w:trHeight w:val="100"/>
        </w:trPr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E46DA" w14:textId="77777777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9F6A5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71173A" w14:textId="24C01854" w:rsidR="00503A17" w:rsidRPr="009F6A5E" w:rsidRDefault="003B52CC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331,201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4D37A" w14:textId="77777777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81CD22" w14:textId="7E33BA51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653</w:t>
            </w:r>
            <w:r w:rsidRPr="009F6A5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754B7" w14:textId="77777777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69AF45" w14:textId="41C5E5E5" w:rsidR="00503A17" w:rsidRPr="009F6A5E" w:rsidRDefault="003B52CC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100,357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5CC26" w14:textId="77777777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259EBB" w14:textId="24BDD099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102</w:t>
            </w:r>
            <w:r w:rsidRPr="009F6A5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075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72600" w14:textId="77777777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89C570" w14:textId="1C22CA66" w:rsidR="00503A17" w:rsidRPr="003B52CC" w:rsidRDefault="003B52CC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B52C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431,558</w:t>
            </w:r>
          </w:p>
        </w:tc>
        <w:tc>
          <w:tcPr>
            <w:tcW w:w="247" w:type="dxa"/>
            <w:gridSpan w:val="2"/>
            <w:vAlign w:val="bottom"/>
          </w:tcPr>
          <w:p w14:paraId="2E6821B2" w14:textId="77777777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E1727E" w14:textId="69F3C784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115" w:right="-12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755</w:t>
            </w:r>
            <w:r w:rsidRPr="009F6A5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677</w:t>
            </w:r>
          </w:p>
        </w:tc>
      </w:tr>
      <w:tr w:rsidR="00503A17" w:rsidRPr="0092016A" w14:paraId="68BF9B01" w14:textId="77777777" w:rsidTr="003315F0">
        <w:trPr>
          <w:gridAfter w:val="2"/>
          <w:wAfter w:w="35" w:type="dxa"/>
          <w:trHeight w:val="38"/>
        </w:trPr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CA250D" w14:textId="77777777" w:rsidR="00503A17" w:rsidRPr="0092016A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38" w:type="dxa"/>
            <w:tcBorders>
              <w:left w:val="nil"/>
              <w:right w:val="nil"/>
            </w:tcBorders>
            <w:vAlign w:val="bottom"/>
          </w:tcPr>
          <w:p w14:paraId="22FC56F7" w14:textId="77777777" w:rsidR="00503A17" w:rsidRPr="0092016A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29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left w:val="nil"/>
              <w:right w:val="nil"/>
            </w:tcBorders>
            <w:vAlign w:val="bottom"/>
          </w:tcPr>
          <w:p w14:paraId="45A10325" w14:textId="77777777" w:rsidR="00503A17" w:rsidRPr="0092016A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4D026BDF" w14:textId="77777777" w:rsidR="00503A17" w:rsidRPr="0092016A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29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0F12426" w14:textId="77777777" w:rsidR="00503A17" w:rsidRPr="0092016A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83" w:type="dxa"/>
            <w:tcBorders>
              <w:left w:val="nil"/>
              <w:right w:val="nil"/>
            </w:tcBorders>
            <w:vAlign w:val="bottom"/>
          </w:tcPr>
          <w:p w14:paraId="6E04B359" w14:textId="77777777" w:rsidR="00503A17" w:rsidRPr="0092016A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87" w:type="dxa"/>
            <w:gridSpan w:val="2"/>
            <w:tcBorders>
              <w:left w:val="nil"/>
              <w:right w:val="nil"/>
            </w:tcBorders>
            <w:vAlign w:val="bottom"/>
          </w:tcPr>
          <w:p w14:paraId="45614CC0" w14:textId="77777777" w:rsidR="00503A17" w:rsidRPr="0092016A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40CA3F7C" w14:textId="77777777" w:rsidR="00503A17" w:rsidRPr="0092016A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29F25ACE" w14:textId="77777777" w:rsidR="00503A17" w:rsidRPr="0092016A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63" w:type="dxa"/>
            <w:vAlign w:val="bottom"/>
          </w:tcPr>
          <w:p w14:paraId="519253BF" w14:textId="77777777" w:rsidR="00503A17" w:rsidRPr="0092016A" w:rsidRDefault="00503A17" w:rsidP="003315F0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right="-158"/>
              <w:jc w:val="thaiDistribute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247" w:type="dxa"/>
            <w:gridSpan w:val="2"/>
            <w:vAlign w:val="bottom"/>
          </w:tcPr>
          <w:p w14:paraId="75A3A817" w14:textId="77777777" w:rsidR="00503A17" w:rsidRPr="0092016A" w:rsidRDefault="00503A17" w:rsidP="003315F0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2779" w:right="-158" w:hanging="1080"/>
              <w:jc w:val="thaiDistribute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2274752A" w14:textId="77777777" w:rsidR="00503A17" w:rsidRPr="0092016A" w:rsidRDefault="00503A17" w:rsidP="003315F0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-120"/>
              <w:rPr>
                <w:rFonts w:ascii="Angsana New" w:hAnsi="Angsana New" w:cs="Angsana New"/>
                <w:sz w:val="20"/>
                <w:lang w:bidi="th-TH"/>
              </w:rPr>
            </w:pPr>
          </w:p>
        </w:tc>
      </w:tr>
      <w:tr w:rsidR="00503A17" w:rsidRPr="009F6A5E" w14:paraId="38FCD843" w14:textId="77777777" w:rsidTr="00187CB4">
        <w:trPr>
          <w:gridAfter w:val="2"/>
          <w:wAfter w:w="35" w:type="dxa"/>
          <w:trHeight w:val="421"/>
        </w:trPr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AA71E6" w14:textId="77777777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 xml:space="preserve">EBITDA </w:t>
            </w: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ตามส่วนงาน</w:t>
            </w:r>
          </w:p>
        </w:tc>
        <w:tc>
          <w:tcPr>
            <w:tcW w:w="938" w:type="dxa"/>
            <w:tcBorders>
              <w:left w:val="nil"/>
              <w:right w:val="nil"/>
            </w:tcBorders>
            <w:vAlign w:val="bottom"/>
          </w:tcPr>
          <w:p w14:paraId="3AE033AF" w14:textId="2BCECF13" w:rsidR="00503A17" w:rsidRPr="009F6A5E" w:rsidRDefault="003B52CC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16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17,545</w:t>
            </w:r>
          </w:p>
        </w:tc>
        <w:tc>
          <w:tcPr>
            <w:tcW w:w="248" w:type="dxa"/>
            <w:gridSpan w:val="2"/>
            <w:tcBorders>
              <w:left w:val="nil"/>
              <w:right w:val="nil"/>
            </w:tcBorders>
            <w:vAlign w:val="bottom"/>
          </w:tcPr>
          <w:p w14:paraId="462BA414" w14:textId="77777777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6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13427580" w14:textId="3D13FFE4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16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color w:val="000000"/>
                <w:sz w:val="30"/>
                <w:szCs w:val="30"/>
              </w:rPr>
              <w:t>35</w:t>
            </w: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color w:val="000000"/>
                <w:sz w:val="30"/>
                <w:szCs w:val="30"/>
              </w:rPr>
              <w:t>699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7A267FE" w14:textId="77777777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83" w:type="dxa"/>
            <w:tcBorders>
              <w:left w:val="nil"/>
              <w:right w:val="nil"/>
            </w:tcBorders>
            <w:vAlign w:val="bottom"/>
          </w:tcPr>
          <w:p w14:paraId="2C7C79D4" w14:textId="3237CBBE" w:rsidR="00503A17" w:rsidRPr="009F6A5E" w:rsidRDefault="003B52CC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32,122</w:t>
            </w:r>
          </w:p>
        </w:tc>
        <w:tc>
          <w:tcPr>
            <w:tcW w:w="287" w:type="dxa"/>
            <w:gridSpan w:val="2"/>
            <w:tcBorders>
              <w:left w:val="nil"/>
              <w:right w:val="nil"/>
            </w:tcBorders>
            <w:vAlign w:val="bottom"/>
          </w:tcPr>
          <w:p w14:paraId="3E5A8BEA" w14:textId="77777777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32B657F1" w14:textId="6E4AC96D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color w:val="000000"/>
                <w:sz w:val="30"/>
                <w:szCs w:val="30"/>
              </w:rPr>
              <w:t>32</w:t>
            </w: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color w:val="000000"/>
                <w:sz w:val="30"/>
                <w:szCs w:val="30"/>
              </w:rPr>
              <w:t>207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18587A6A" w14:textId="77777777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155D0163" w14:textId="1E79EA63" w:rsidR="00503A17" w:rsidRPr="009F6A5E" w:rsidRDefault="003B52CC" w:rsidP="003315F0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115" w:right="-11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49,667</w:t>
            </w:r>
          </w:p>
        </w:tc>
        <w:tc>
          <w:tcPr>
            <w:tcW w:w="247" w:type="dxa"/>
            <w:gridSpan w:val="2"/>
            <w:vAlign w:val="bottom"/>
          </w:tcPr>
          <w:p w14:paraId="2C0AF461" w14:textId="77777777" w:rsidR="00503A17" w:rsidRPr="009F6A5E" w:rsidRDefault="00503A17" w:rsidP="003315F0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115" w:right="-116" w:hanging="108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3B4DF6AB" w14:textId="766854EE" w:rsidR="00503A17" w:rsidRPr="009F6A5E" w:rsidRDefault="00503A17" w:rsidP="003315F0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15" w:right="-120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F363C1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67</w:t>
            </w: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,</w:t>
            </w:r>
            <w:r w:rsidRPr="00F363C1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906</w:t>
            </w:r>
          </w:p>
        </w:tc>
      </w:tr>
      <w:tr w:rsidR="00503A17" w:rsidRPr="009F6A5E" w14:paraId="12ABCAE0" w14:textId="77777777" w:rsidTr="00187CB4">
        <w:trPr>
          <w:gridAfter w:val="2"/>
          <w:wAfter w:w="35" w:type="dxa"/>
          <w:trHeight w:val="60"/>
        </w:trPr>
        <w:tc>
          <w:tcPr>
            <w:tcW w:w="2519" w:type="dxa"/>
            <w:tcBorders>
              <w:top w:val="nil"/>
              <w:left w:val="nil"/>
              <w:right w:val="nil"/>
            </w:tcBorders>
            <w:vAlign w:val="bottom"/>
          </w:tcPr>
          <w:p w14:paraId="57014985" w14:textId="30C55F40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ค่าเสื่อมราคาและ</w:t>
            </w:r>
            <w:r w:rsidR="007825A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</w: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938" w:type="dxa"/>
            <w:tcBorders>
              <w:left w:val="nil"/>
              <w:right w:val="nil"/>
            </w:tcBorders>
            <w:vAlign w:val="bottom"/>
          </w:tcPr>
          <w:p w14:paraId="676E6295" w14:textId="77777777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8" w:type="dxa"/>
            <w:gridSpan w:val="2"/>
            <w:tcBorders>
              <w:left w:val="nil"/>
              <w:right w:val="nil"/>
            </w:tcBorders>
            <w:vAlign w:val="bottom"/>
          </w:tcPr>
          <w:p w14:paraId="10C8E438" w14:textId="77777777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05E7F603" w14:textId="77777777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15" w:right="-150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ED59760" w14:textId="77777777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83" w:type="dxa"/>
            <w:tcBorders>
              <w:left w:val="nil"/>
              <w:right w:val="nil"/>
            </w:tcBorders>
            <w:vAlign w:val="bottom"/>
          </w:tcPr>
          <w:p w14:paraId="531CFFE3" w14:textId="77777777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87" w:type="dxa"/>
            <w:gridSpan w:val="2"/>
            <w:tcBorders>
              <w:left w:val="nil"/>
              <w:right w:val="nil"/>
            </w:tcBorders>
            <w:vAlign w:val="bottom"/>
          </w:tcPr>
          <w:p w14:paraId="1A918248" w14:textId="77777777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5B3FBD53" w14:textId="77777777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374F09B2" w14:textId="77777777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6E33C4C2" w14:textId="73B4C877" w:rsidR="00503A17" w:rsidRPr="009F6A5E" w:rsidRDefault="003B52CC" w:rsidP="003315F0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right="-158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(9,791)</w:t>
            </w:r>
          </w:p>
        </w:tc>
        <w:tc>
          <w:tcPr>
            <w:tcW w:w="247" w:type="dxa"/>
            <w:gridSpan w:val="2"/>
            <w:vAlign w:val="bottom"/>
          </w:tcPr>
          <w:p w14:paraId="5310312C" w14:textId="32427349" w:rsidR="00503A17" w:rsidRPr="009F6A5E" w:rsidRDefault="00503A17" w:rsidP="003315F0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2779" w:right="-158" w:hanging="108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F6A5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</w:p>
        </w:tc>
        <w:tc>
          <w:tcPr>
            <w:tcW w:w="1023" w:type="dxa"/>
            <w:gridSpan w:val="2"/>
            <w:vAlign w:val="bottom"/>
          </w:tcPr>
          <w:p w14:paraId="2F3B5800" w14:textId="5B2F8D45" w:rsidR="00503A17" w:rsidRPr="009F6A5E" w:rsidRDefault="00503A17" w:rsidP="003315F0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-1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F6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F363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 w:rsidRPr="009F6A5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F363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397</w:t>
            </w:r>
            <w:r w:rsidRPr="009F6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503A17" w:rsidRPr="009F6A5E" w14:paraId="183A7D9B" w14:textId="77777777" w:rsidTr="00187CB4">
        <w:trPr>
          <w:gridAfter w:val="2"/>
          <w:wAfter w:w="35" w:type="dxa"/>
          <w:trHeight w:val="60"/>
        </w:trPr>
        <w:tc>
          <w:tcPr>
            <w:tcW w:w="2519" w:type="dxa"/>
            <w:tcBorders>
              <w:top w:val="nil"/>
              <w:left w:val="nil"/>
              <w:right w:val="nil"/>
            </w:tcBorders>
            <w:vAlign w:val="bottom"/>
          </w:tcPr>
          <w:p w14:paraId="6392A2CE" w14:textId="77777777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38" w:type="dxa"/>
            <w:tcBorders>
              <w:left w:val="nil"/>
              <w:right w:val="nil"/>
            </w:tcBorders>
            <w:vAlign w:val="bottom"/>
          </w:tcPr>
          <w:p w14:paraId="0B7C91DB" w14:textId="77777777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8" w:type="dxa"/>
            <w:gridSpan w:val="2"/>
            <w:tcBorders>
              <w:left w:val="nil"/>
              <w:right w:val="nil"/>
            </w:tcBorders>
            <w:vAlign w:val="bottom"/>
          </w:tcPr>
          <w:p w14:paraId="44F429F1" w14:textId="77777777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65F9E2E8" w14:textId="77777777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15" w:right="-150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E82CEC0" w14:textId="77777777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83" w:type="dxa"/>
            <w:tcBorders>
              <w:left w:val="nil"/>
              <w:right w:val="nil"/>
            </w:tcBorders>
            <w:vAlign w:val="bottom"/>
          </w:tcPr>
          <w:p w14:paraId="3B4267E1" w14:textId="77777777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87" w:type="dxa"/>
            <w:gridSpan w:val="2"/>
            <w:tcBorders>
              <w:left w:val="nil"/>
              <w:right w:val="nil"/>
            </w:tcBorders>
            <w:vAlign w:val="bottom"/>
          </w:tcPr>
          <w:p w14:paraId="7D97EB31" w14:textId="77777777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4826A971" w14:textId="77777777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0E3F2A99" w14:textId="77777777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2851DB31" w14:textId="0C315156" w:rsidR="00503A17" w:rsidRPr="009F6A5E" w:rsidRDefault="003B52CC" w:rsidP="003315F0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right="-158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(4,021)</w:t>
            </w:r>
          </w:p>
        </w:tc>
        <w:tc>
          <w:tcPr>
            <w:tcW w:w="247" w:type="dxa"/>
            <w:gridSpan w:val="2"/>
            <w:vAlign w:val="bottom"/>
          </w:tcPr>
          <w:p w14:paraId="6752B5B3" w14:textId="77777777" w:rsidR="00503A17" w:rsidRPr="009F6A5E" w:rsidRDefault="00503A17" w:rsidP="003315F0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2779" w:right="-158" w:hanging="108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6B117821" w14:textId="4C7DC02F" w:rsidR="00503A17" w:rsidRPr="009F6A5E" w:rsidRDefault="00503A17" w:rsidP="003315F0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-1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F6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F363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Pr="009F6A5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F363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176</w:t>
            </w:r>
            <w:r w:rsidRPr="009F6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503A17" w:rsidRPr="009F6A5E" w14:paraId="65A671EE" w14:textId="77777777" w:rsidTr="00187CB4">
        <w:trPr>
          <w:gridAfter w:val="2"/>
          <w:wAfter w:w="35" w:type="dxa"/>
          <w:trHeight w:val="60"/>
        </w:trPr>
        <w:tc>
          <w:tcPr>
            <w:tcW w:w="2519" w:type="dxa"/>
            <w:tcBorders>
              <w:top w:val="nil"/>
              <w:left w:val="nil"/>
              <w:right w:val="nil"/>
            </w:tcBorders>
            <w:vAlign w:val="bottom"/>
          </w:tcPr>
          <w:p w14:paraId="16F16147" w14:textId="77777777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38" w:type="dxa"/>
            <w:tcBorders>
              <w:left w:val="nil"/>
              <w:right w:val="nil"/>
            </w:tcBorders>
            <w:vAlign w:val="bottom"/>
          </w:tcPr>
          <w:p w14:paraId="452D9C96" w14:textId="77777777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8" w:type="dxa"/>
            <w:gridSpan w:val="2"/>
            <w:tcBorders>
              <w:left w:val="nil"/>
              <w:right w:val="nil"/>
            </w:tcBorders>
            <w:vAlign w:val="bottom"/>
          </w:tcPr>
          <w:p w14:paraId="01DCFE63" w14:textId="77777777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1617D1EB" w14:textId="77777777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15" w:right="-150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ADCCF75" w14:textId="77777777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83" w:type="dxa"/>
            <w:tcBorders>
              <w:left w:val="nil"/>
              <w:right w:val="nil"/>
            </w:tcBorders>
            <w:vAlign w:val="bottom"/>
          </w:tcPr>
          <w:p w14:paraId="740F96FD" w14:textId="77777777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87" w:type="dxa"/>
            <w:gridSpan w:val="2"/>
            <w:tcBorders>
              <w:left w:val="nil"/>
              <w:right w:val="nil"/>
            </w:tcBorders>
            <w:vAlign w:val="bottom"/>
          </w:tcPr>
          <w:p w14:paraId="15205FCC" w14:textId="77777777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1607E091" w14:textId="77777777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473ECAC8" w14:textId="77777777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4EF625A9" w14:textId="76F60FF6" w:rsidR="00503A17" w:rsidRPr="009F6A5E" w:rsidRDefault="003B52CC" w:rsidP="003315F0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right="-158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(2,763)</w:t>
            </w:r>
          </w:p>
        </w:tc>
        <w:tc>
          <w:tcPr>
            <w:tcW w:w="247" w:type="dxa"/>
            <w:gridSpan w:val="2"/>
            <w:vAlign w:val="bottom"/>
          </w:tcPr>
          <w:p w14:paraId="540F976A" w14:textId="77777777" w:rsidR="00503A17" w:rsidRPr="009F6A5E" w:rsidRDefault="00503A17" w:rsidP="003315F0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2779" w:right="-158" w:hanging="108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7530A13C" w14:textId="0950671C" w:rsidR="00503A17" w:rsidRPr="009F6A5E" w:rsidRDefault="00503A17" w:rsidP="003315F0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-1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F6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F363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9F6A5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F363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234</w:t>
            </w:r>
            <w:r w:rsidRPr="009F6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503A17" w:rsidRPr="009F6A5E" w14:paraId="1AE218F8" w14:textId="77777777" w:rsidTr="00187CB4">
        <w:trPr>
          <w:gridAfter w:val="2"/>
          <w:wAfter w:w="35" w:type="dxa"/>
          <w:trHeight w:val="60"/>
        </w:trPr>
        <w:tc>
          <w:tcPr>
            <w:tcW w:w="2519" w:type="dxa"/>
            <w:tcBorders>
              <w:top w:val="nil"/>
              <w:left w:val="nil"/>
              <w:right w:val="nil"/>
            </w:tcBorders>
            <w:vAlign w:val="bottom"/>
          </w:tcPr>
          <w:p w14:paraId="3D6DB078" w14:textId="77777777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ค่าใช้จ่ายดำเนินงานอื่น   </w:t>
            </w: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  <w:t>ที่ไม่ได้ปันส่วน</w:t>
            </w:r>
          </w:p>
        </w:tc>
        <w:tc>
          <w:tcPr>
            <w:tcW w:w="938" w:type="dxa"/>
            <w:tcBorders>
              <w:left w:val="nil"/>
              <w:right w:val="nil"/>
            </w:tcBorders>
            <w:vAlign w:val="bottom"/>
          </w:tcPr>
          <w:p w14:paraId="3417D2D9" w14:textId="77777777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8" w:type="dxa"/>
            <w:gridSpan w:val="2"/>
            <w:tcBorders>
              <w:left w:val="nil"/>
              <w:right w:val="nil"/>
            </w:tcBorders>
            <w:vAlign w:val="bottom"/>
          </w:tcPr>
          <w:p w14:paraId="11008DDA" w14:textId="77777777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5D4E8E74" w14:textId="77777777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15" w:right="-150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9BBE311" w14:textId="77777777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83" w:type="dxa"/>
            <w:tcBorders>
              <w:left w:val="nil"/>
              <w:right w:val="nil"/>
            </w:tcBorders>
            <w:vAlign w:val="bottom"/>
          </w:tcPr>
          <w:p w14:paraId="2802BE5F" w14:textId="77777777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87" w:type="dxa"/>
            <w:gridSpan w:val="2"/>
            <w:tcBorders>
              <w:left w:val="nil"/>
              <w:right w:val="nil"/>
            </w:tcBorders>
            <w:vAlign w:val="bottom"/>
          </w:tcPr>
          <w:p w14:paraId="0C4E0906" w14:textId="77777777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28BCDBBC" w14:textId="77777777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704689BF" w14:textId="77777777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5D1F450B" w14:textId="45AAD420" w:rsidR="00503A17" w:rsidRPr="009F6A5E" w:rsidRDefault="003B52CC" w:rsidP="003315F0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right="-158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(24,369)</w:t>
            </w:r>
          </w:p>
        </w:tc>
        <w:tc>
          <w:tcPr>
            <w:tcW w:w="247" w:type="dxa"/>
            <w:gridSpan w:val="2"/>
            <w:vAlign w:val="bottom"/>
          </w:tcPr>
          <w:p w14:paraId="13A89D20" w14:textId="77777777" w:rsidR="00503A17" w:rsidRPr="009F6A5E" w:rsidRDefault="00503A17" w:rsidP="003315F0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2779" w:right="-158" w:hanging="108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46A09E34" w14:textId="75537A6B" w:rsidR="00503A17" w:rsidRPr="009F6A5E" w:rsidRDefault="00503A17" w:rsidP="003315F0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-1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F6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F363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</w:t>
            </w:r>
            <w:r w:rsidRPr="009F6A5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F363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138</w:t>
            </w:r>
            <w:r w:rsidRPr="009F6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503A17" w:rsidRPr="009F6A5E" w14:paraId="13A757E0" w14:textId="77777777" w:rsidTr="00187CB4">
        <w:trPr>
          <w:gridAfter w:val="2"/>
          <w:wAfter w:w="35" w:type="dxa"/>
          <w:trHeight w:val="60"/>
        </w:trPr>
        <w:tc>
          <w:tcPr>
            <w:tcW w:w="2519" w:type="dxa"/>
            <w:tcBorders>
              <w:top w:val="nil"/>
              <w:left w:val="nil"/>
              <w:right w:val="nil"/>
            </w:tcBorders>
            <w:vAlign w:val="bottom"/>
          </w:tcPr>
          <w:p w14:paraId="6EE4A108" w14:textId="639A0414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9F6A5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938" w:type="dxa"/>
            <w:tcBorders>
              <w:left w:val="nil"/>
              <w:right w:val="nil"/>
            </w:tcBorders>
            <w:vAlign w:val="bottom"/>
          </w:tcPr>
          <w:p w14:paraId="54029FEC" w14:textId="77777777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8" w:type="dxa"/>
            <w:gridSpan w:val="2"/>
            <w:tcBorders>
              <w:left w:val="nil"/>
              <w:right w:val="nil"/>
            </w:tcBorders>
            <w:vAlign w:val="bottom"/>
          </w:tcPr>
          <w:p w14:paraId="03BE0FDB" w14:textId="77777777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2D730659" w14:textId="77777777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15" w:right="-150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0C74A3E" w14:textId="77777777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83" w:type="dxa"/>
            <w:tcBorders>
              <w:left w:val="nil"/>
              <w:right w:val="nil"/>
            </w:tcBorders>
            <w:vAlign w:val="bottom"/>
          </w:tcPr>
          <w:p w14:paraId="6877F20E" w14:textId="77777777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7" w:type="dxa"/>
            <w:gridSpan w:val="2"/>
            <w:tcBorders>
              <w:left w:val="nil"/>
              <w:right w:val="nil"/>
            </w:tcBorders>
            <w:vAlign w:val="bottom"/>
          </w:tcPr>
          <w:p w14:paraId="5C8DF281" w14:textId="77777777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4C9D1C86" w14:textId="77777777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425C1C78" w14:textId="77777777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BCEEA0" w14:textId="2ED7BE61" w:rsidR="00503A17" w:rsidRPr="009F6A5E" w:rsidRDefault="003B52CC" w:rsidP="003315F0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right="-15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8,723</w:t>
            </w:r>
          </w:p>
        </w:tc>
        <w:tc>
          <w:tcPr>
            <w:tcW w:w="247" w:type="dxa"/>
            <w:gridSpan w:val="2"/>
            <w:vAlign w:val="bottom"/>
          </w:tcPr>
          <w:p w14:paraId="051B5176" w14:textId="77777777" w:rsidR="00503A17" w:rsidRPr="009F6A5E" w:rsidRDefault="00503A17" w:rsidP="003315F0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2779" w:right="-158" w:hanging="108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10CD79" w14:textId="057E2878" w:rsidR="00503A17" w:rsidRPr="009F6A5E" w:rsidRDefault="00503A17" w:rsidP="003315F0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-12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363C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</w:t>
            </w:r>
            <w:r w:rsidRPr="009F6A5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F363C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961</w:t>
            </w:r>
          </w:p>
        </w:tc>
      </w:tr>
      <w:tr w:rsidR="00503A17" w:rsidRPr="003315F0" w14:paraId="0814F9D3" w14:textId="77777777" w:rsidTr="003315F0">
        <w:trPr>
          <w:gridAfter w:val="2"/>
          <w:wAfter w:w="35" w:type="dxa"/>
          <w:trHeight w:val="71"/>
        </w:trPr>
        <w:tc>
          <w:tcPr>
            <w:tcW w:w="2519" w:type="dxa"/>
            <w:tcBorders>
              <w:top w:val="nil"/>
              <w:left w:val="nil"/>
              <w:right w:val="nil"/>
            </w:tcBorders>
            <w:vAlign w:val="bottom"/>
          </w:tcPr>
          <w:p w14:paraId="15E2F9B4" w14:textId="77777777" w:rsidR="00503A17" w:rsidRPr="003315F0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143" w:type="dxa"/>
            <w:gridSpan w:val="4"/>
            <w:tcBorders>
              <w:left w:val="nil"/>
              <w:right w:val="nil"/>
            </w:tcBorders>
            <w:vAlign w:val="bottom"/>
          </w:tcPr>
          <w:p w14:paraId="3F923340" w14:textId="77777777" w:rsidR="00503A17" w:rsidRPr="003315F0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6C4F551" w14:textId="77777777" w:rsidR="00503A17" w:rsidRPr="003315F0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4"/>
            <w:tcBorders>
              <w:left w:val="nil"/>
              <w:right w:val="nil"/>
            </w:tcBorders>
            <w:vAlign w:val="bottom"/>
          </w:tcPr>
          <w:p w14:paraId="2D0400D0" w14:textId="77777777" w:rsidR="00503A17" w:rsidRPr="003315F0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0DA003FB" w14:textId="77777777" w:rsidR="00503A17" w:rsidRPr="003315F0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233" w:type="dxa"/>
            <w:gridSpan w:val="5"/>
            <w:vAlign w:val="bottom"/>
          </w:tcPr>
          <w:p w14:paraId="4EC5748C" w14:textId="77777777" w:rsidR="00503A17" w:rsidRPr="003315F0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93"/>
              <w:jc w:val="center"/>
              <w:rPr>
                <w:rFonts w:ascii="Angsana New" w:hAnsi="Angsana New" w:cs="Angsana New"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</w:tr>
      <w:tr w:rsidR="00503A17" w:rsidRPr="009F6A5E" w14:paraId="1C499108" w14:textId="77777777" w:rsidTr="0092016A">
        <w:trPr>
          <w:gridAfter w:val="1"/>
          <w:wAfter w:w="10" w:type="dxa"/>
          <w:trHeight w:val="785"/>
        </w:trPr>
        <w:tc>
          <w:tcPr>
            <w:tcW w:w="2519" w:type="dxa"/>
            <w:tcBorders>
              <w:top w:val="nil"/>
              <w:left w:val="nil"/>
              <w:right w:val="nil"/>
            </w:tcBorders>
            <w:vAlign w:val="bottom"/>
          </w:tcPr>
          <w:p w14:paraId="27C0DAC3" w14:textId="77777777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9F6A5E">
              <w:rPr>
                <w:rFonts w:ascii="Angsana New" w:hAnsi="Angsana New" w:cs="Angsana New"/>
                <w:cs/>
              </w:rPr>
              <w:br w:type="page"/>
            </w:r>
          </w:p>
        </w:tc>
        <w:tc>
          <w:tcPr>
            <w:tcW w:w="2143" w:type="dxa"/>
            <w:gridSpan w:val="4"/>
            <w:tcBorders>
              <w:left w:val="nil"/>
              <w:right w:val="nil"/>
            </w:tcBorders>
            <w:vAlign w:val="bottom"/>
          </w:tcPr>
          <w:p w14:paraId="2C952CC7" w14:textId="77777777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F6A5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ส่วนงานจำหน่าย</w:t>
            </w:r>
          </w:p>
          <w:p w14:paraId="71E3A223" w14:textId="77777777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F6A5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รถยนต์และ</w:t>
            </w:r>
          </w:p>
          <w:p w14:paraId="44CFFC5F" w14:textId="77777777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F6A5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อุปกรณ์ตกแต่ง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A119276" w14:textId="77777777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127" w:type="dxa"/>
            <w:gridSpan w:val="4"/>
            <w:tcBorders>
              <w:left w:val="nil"/>
              <w:right w:val="nil"/>
            </w:tcBorders>
            <w:vAlign w:val="bottom"/>
          </w:tcPr>
          <w:p w14:paraId="0F2CC3CA" w14:textId="77777777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F6A5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ส่วนงานบริการ</w:t>
            </w:r>
          </w:p>
          <w:p w14:paraId="435FC6DE" w14:textId="77777777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F6A5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ซ่อมบำรุงและ</w:t>
            </w:r>
          </w:p>
          <w:p w14:paraId="4C5D0C1D" w14:textId="77777777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F6A5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จำหน่ายอะไหล่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28A689BB" w14:textId="77777777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258" w:type="dxa"/>
            <w:gridSpan w:val="6"/>
            <w:vAlign w:val="bottom"/>
          </w:tcPr>
          <w:p w14:paraId="17FE9291" w14:textId="77777777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93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9F6A5E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503A17" w:rsidRPr="009F6A5E" w14:paraId="6F075596" w14:textId="77777777" w:rsidTr="00187CB4">
        <w:trPr>
          <w:gridAfter w:val="1"/>
          <w:wAfter w:w="10" w:type="dxa"/>
          <w:trHeight w:val="57"/>
        </w:trPr>
        <w:tc>
          <w:tcPr>
            <w:tcW w:w="2519" w:type="dxa"/>
            <w:tcBorders>
              <w:top w:val="nil"/>
              <w:left w:val="nil"/>
              <w:right w:val="nil"/>
            </w:tcBorders>
            <w:vAlign w:val="bottom"/>
          </w:tcPr>
          <w:p w14:paraId="4D4D96E7" w14:textId="77777777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vAlign w:val="bottom"/>
          </w:tcPr>
          <w:p w14:paraId="34A30232" w14:textId="72508035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color w:val="000000"/>
                <w:sz w:val="30"/>
                <w:szCs w:val="30"/>
              </w:rPr>
              <w:t>31</w:t>
            </w: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มีนาคม</w:t>
            </w:r>
          </w:p>
          <w:p w14:paraId="6C980FAE" w14:textId="798689D4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209E660C" w14:textId="77777777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77BD9A1F" w14:textId="7C35DEB1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"/>
              </w:tabs>
              <w:spacing w:line="240" w:lineRule="auto"/>
              <w:ind w:left="-350" w:right="-130" w:firstLine="2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color w:val="000000"/>
                <w:sz w:val="30"/>
                <w:szCs w:val="30"/>
              </w:rPr>
              <w:t>31</w:t>
            </w: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ธันวาคม</w:t>
            </w:r>
          </w:p>
          <w:p w14:paraId="3FCE8734" w14:textId="15154FD1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"/>
                <w:tab w:val="decimal" w:pos="183"/>
                <w:tab w:val="decimal" w:pos="273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125BE1D" w14:textId="77777777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1" w:type="dxa"/>
            <w:gridSpan w:val="2"/>
            <w:tcBorders>
              <w:left w:val="nil"/>
              <w:right w:val="nil"/>
            </w:tcBorders>
            <w:vAlign w:val="bottom"/>
          </w:tcPr>
          <w:p w14:paraId="4FFB51C6" w14:textId="4018EAA6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"/>
              </w:tabs>
              <w:spacing w:line="240" w:lineRule="auto"/>
              <w:ind w:left="-115" w:right="-13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color w:val="000000"/>
                <w:sz w:val="30"/>
                <w:szCs w:val="30"/>
              </w:rPr>
              <w:t>31</w:t>
            </w: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มีนาคม</w:t>
            </w:r>
          </w:p>
          <w:p w14:paraId="777D00DA" w14:textId="3E982590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1196A8EE" w14:textId="77777777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5BDB5E25" w14:textId="19DDD115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15" w:right="-13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color w:val="000000"/>
                <w:sz w:val="30"/>
                <w:szCs w:val="30"/>
              </w:rPr>
              <w:t>31</w:t>
            </w: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ธันวาคม</w:t>
            </w:r>
          </w:p>
          <w:p w14:paraId="09B78750" w14:textId="255B7C1A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"/>
                <w:tab w:val="decimal" w:pos="183"/>
                <w:tab w:val="decimal" w:pos="273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60CEC1AE" w14:textId="77777777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05" w:type="dxa"/>
            <w:gridSpan w:val="2"/>
            <w:vAlign w:val="bottom"/>
          </w:tcPr>
          <w:p w14:paraId="76E92432" w14:textId="4B9E6A0F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15" w:right="-4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color w:val="000000"/>
                <w:sz w:val="30"/>
                <w:szCs w:val="30"/>
              </w:rPr>
              <w:t>31</w:t>
            </w: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มีนาคม</w:t>
            </w:r>
          </w:p>
          <w:p w14:paraId="691E9942" w14:textId="4DF9176F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49" w:type="dxa"/>
            <w:gridSpan w:val="2"/>
            <w:vAlign w:val="bottom"/>
          </w:tcPr>
          <w:p w14:paraId="55EA65FF" w14:textId="77777777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04" w:type="dxa"/>
            <w:gridSpan w:val="2"/>
            <w:vAlign w:val="bottom"/>
          </w:tcPr>
          <w:p w14:paraId="1C57CC7E" w14:textId="6EFC602C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"/>
              </w:tabs>
              <w:spacing w:line="240" w:lineRule="auto"/>
              <w:ind w:left="-115" w:right="-13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color w:val="000000"/>
                <w:sz w:val="30"/>
                <w:szCs w:val="30"/>
              </w:rPr>
              <w:t>31</w:t>
            </w: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ธันวาคม</w:t>
            </w:r>
          </w:p>
          <w:p w14:paraId="6F4CC3FB" w14:textId="1F6B5927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"/>
                <w:tab w:val="decimal" w:pos="183"/>
                <w:tab w:val="decimal" w:pos="273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</w:p>
        </w:tc>
      </w:tr>
      <w:tr w:rsidR="00503A17" w:rsidRPr="009F6A5E" w14:paraId="1A56F612" w14:textId="77777777" w:rsidTr="00187CB4">
        <w:trPr>
          <w:trHeight w:val="57"/>
        </w:trPr>
        <w:tc>
          <w:tcPr>
            <w:tcW w:w="2519" w:type="dxa"/>
            <w:tcBorders>
              <w:top w:val="nil"/>
              <w:left w:val="nil"/>
              <w:right w:val="nil"/>
            </w:tcBorders>
            <w:vAlign w:val="bottom"/>
          </w:tcPr>
          <w:p w14:paraId="076B60CB" w14:textId="77777777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7042" w:type="dxa"/>
            <w:gridSpan w:val="17"/>
            <w:tcBorders>
              <w:left w:val="nil"/>
            </w:tcBorders>
            <w:vAlign w:val="bottom"/>
          </w:tcPr>
          <w:p w14:paraId="3D6D049E" w14:textId="77777777" w:rsidR="00503A17" w:rsidRPr="009F6A5E" w:rsidRDefault="00503A17" w:rsidP="003315F0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2779" w:right="-158" w:hanging="108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F6A5E"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03A17" w:rsidRPr="009F6A5E" w14:paraId="455022EA" w14:textId="77777777" w:rsidTr="00187CB4">
        <w:trPr>
          <w:gridAfter w:val="1"/>
          <w:wAfter w:w="10" w:type="dxa"/>
          <w:trHeight w:val="405"/>
        </w:trPr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2ACDC2" w14:textId="77777777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hanging="18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สินทรัพย์ส่วนงาน</w:t>
            </w:r>
          </w:p>
        </w:tc>
        <w:tc>
          <w:tcPr>
            <w:tcW w:w="945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6244E51" w14:textId="4A579C98" w:rsidR="00503A17" w:rsidRPr="009F6A5E" w:rsidRDefault="0088379A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8379A">
              <w:rPr>
                <w:rFonts w:ascii="Angsana New" w:hAnsi="Angsana New" w:cs="Angsana New"/>
                <w:color w:val="000000"/>
                <w:sz w:val="30"/>
                <w:szCs w:val="30"/>
              </w:rPr>
              <w:t>414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88379A">
              <w:rPr>
                <w:rFonts w:ascii="Angsana New" w:hAnsi="Angsana New" w:cs="Angsana New"/>
                <w:color w:val="000000"/>
                <w:sz w:val="30"/>
                <w:szCs w:val="30"/>
              </w:rPr>
              <w:t>483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D2DCD" w14:textId="77777777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532EA0A" w14:textId="3066E296" w:rsidR="00503A17" w:rsidRPr="009F6A5E" w:rsidRDefault="000351DA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497,832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94FEE" w14:textId="77777777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1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08C568B" w14:textId="3BA5A3E3" w:rsidR="00503A17" w:rsidRPr="009F6A5E" w:rsidRDefault="0088379A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8379A">
              <w:rPr>
                <w:rFonts w:ascii="Angsana New" w:hAnsi="Angsana New" w:cs="Angsana New"/>
                <w:color w:val="000000"/>
                <w:sz w:val="30"/>
                <w:szCs w:val="30"/>
              </w:rPr>
              <w:t>373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88379A">
              <w:rPr>
                <w:rFonts w:ascii="Angsana New" w:hAnsi="Angsana New" w:cs="Angsana New"/>
                <w:color w:val="000000"/>
                <w:sz w:val="30"/>
                <w:szCs w:val="30"/>
              </w:rPr>
              <w:t>782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100B8" w14:textId="77777777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E54DBE" w14:textId="1A32F0FF" w:rsidR="00503A17" w:rsidRPr="009F6A5E" w:rsidRDefault="000351DA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367,647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41CA9" w14:textId="77777777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05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2C576C" w14:textId="554CFAB3" w:rsidR="00503A17" w:rsidRPr="009F6A5E" w:rsidRDefault="0088379A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788,265</w:t>
            </w:r>
          </w:p>
        </w:tc>
        <w:tc>
          <w:tcPr>
            <w:tcW w:w="249" w:type="dxa"/>
            <w:gridSpan w:val="2"/>
            <w:vAlign w:val="bottom"/>
          </w:tcPr>
          <w:p w14:paraId="4D22CB8F" w14:textId="77777777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04" w:type="dxa"/>
            <w:gridSpan w:val="2"/>
            <w:tcBorders>
              <w:bottom w:val="double" w:sz="4" w:space="0" w:color="auto"/>
            </w:tcBorders>
            <w:vAlign w:val="bottom"/>
          </w:tcPr>
          <w:p w14:paraId="4AE81A92" w14:textId="33EE3DE0" w:rsidR="00503A17" w:rsidRPr="009F6A5E" w:rsidRDefault="000351DA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865,479</w:t>
            </w:r>
          </w:p>
        </w:tc>
      </w:tr>
      <w:tr w:rsidR="00503A17" w:rsidRPr="009F6A5E" w14:paraId="52A1B105" w14:textId="77777777" w:rsidTr="00187CB4">
        <w:trPr>
          <w:gridAfter w:val="1"/>
          <w:wAfter w:w="10" w:type="dxa"/>
          <w:trHeight w:val="197"/>
        </w:trPr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58369D" w14:textId="77777777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hanging="18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หนี้สินส่วนงาน</w:t>
            </w:r>
          </w:p>
        </w:tc>
        <w:tc>
          <w:tcPr>
            <w:tcW w:w="945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33E314" w14:textId="6CA00334" w:rsidR="00503A17" w:rsidRPr="009F6A5E" w:rsidRDefault="003F6371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 w:rsidRPr="003F6371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292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,</w:t>
            </w:r>
            <w:r w:rsidRPr="003F6371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535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B3907" w14:textId="77777777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E79550" w14:textId="74F06836" w:rsidR="00503A17" w:rsidRPr="009F6A5E" w:rsidRDefault="000351DA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414,638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7FABF" w14:textId="77777777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1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3B65AD" w14:textId="0015AA2A" w:rsidR="00503A17" w:rsidRPr="009F6A5E" w:rsidRDefault="003F6371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 w:rsidRPr="003F6371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87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,</w:t>
            </w:r>
            <w:r w:rsidRPr="003F6371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473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87417" w14:textId="77777777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4A72D1" w14:textId="6DFA2778" w:rsidR="00503A17" w:rsidRPr="009F6A5E" w:rsidRDefault="000351DA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87,556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39B50" w14:textId="77777777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05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40A084F" w14:textId="12B5ED51" w:rsidR="00503A17" w:rsidRPr="009F6A5E" w:rsidRDefault="003F6371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380,008</w:t>
            </w:r>
          </w:p>
        </w:tc>
        <w:tc>
          <w:tcPr>
            <w:tcW w:w="249" w:type="dxa"/>
            <w:gridSpan w:val="2"/>
            <w:vAlign w:val="bottom"/>
          </w:tcPr>
          <w:p w14:paraId="0FED73AD" w14:textId="77777777" w:rsidR="00503A17" w:rsidRPr="009F6A5E" w:rsidRDefault="00503A17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04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37B776F" w14:textId="62B61D3A" w:rsidR="00503A17" w:rsidRPr="009F6A5E" w:rsidRDefault="000351DA" w:rsidP="0033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502,194</w:t>
            </w:r>
          </w:p>
        </w:tc>
      </w:tr>
    </w:tbl>
    <w:p w14:paraId="74239A25" w14:textId="77777777" w:rsidR="00397A68" w:rsidRPr="0092016A" w:rsidRDefault="00397A68" w:rsidP="009201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</w:p>
    <w:p w14:paraId="6E643355" w14:textId="322C9A2E" w:rsidR="007A0E63" w:rsidRPr="007A0E63" w:rsidRDefault="007A0E63" w:rsidP="007A0E63">
      <w:pPr>
        <w:tabs>
          <w:tab w:val="clear" w:pos="227"/>
          <w:tab w:val="clear" w:pos="454"/>
          <w:tab w:val="clear" w:pos="680"/>
          <w:tab w:val="left" w:pos="720"/>
        </w:tabs>
        <w:ind w:left="540" w:right="65"/>
        <w:jc w:val="thaiDistribute"/>
        <w:rPr>
          <w:rFonts w:ascii="Angsana New" w:hAnsi="Angsana New" w:cs="Angsana New"/>
          <w:sz w:val="30"/>
          <w:szCs w:val="30"/>
          <w:cs/>
        </w:rPr>
      </w:pPr>
      <w:r w:rsidRPr="007A0E63">
        <w:rPr>
          <w:rFonts w:ascii="Angsana New" w:hAnsi="Angsana New" w:cs="Angsana New"/>
          <w:sz w:val="30"/>
          <w:szCs w:val="30"/>
          <w:cs/>
        </w:rPr>
        <w:t>กลุ่มบริษัท</w:t>
      </w:r>
      <w:r>
        <w:rPr>
          <w:rFonts w:ascii="Angsana New" w:hAnsi="Angsana New" w:cs="Angsana New"/>
          <w:sz w:val="30"/>
          <w:szCs w:val="30"/>
          <w:cs/>
        </w:rPr>
        <w:t>ดำเนินธุรกิจเฉพาะในประเทศเท่านั้น รายได้ดังกล่าวมีจังหวะเวลาของการรับรู้รายได้จากการโอนสินค้าหรือบริการที่รับรู้ ณ เวลาใดเวลาหนึ่ง</w:t>
      </w:r>
    </w:p>
    <w:p w14:paraId="42CF73D1" w14:textId="77777777" w:rsidR="00396E71" w:rsidRPr="00483087" w:rsidRDefault="006853BE" w:rsidP="00396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  <w:r w:rsidR="00396E71" w:rsidRPr="0048308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 xml:space="preserve">การกระทบยอดสินทรัพย์และหนี้สินของส่วนงานที่รายงาน </w:t>
      </w:r>
    </w:p>
    <w:p w14:paraId="2B9AEECC" w14:textId="5076D6D3" w:rsidR="00396E71" w:rsidRPr="0092016A" w:rsidRDefault="00396E71" w:rsidP="009201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441"/>
        <w:gridCol w:w="1259"/>
        <w:gridCol w:w="270"/>
        <w:gridCol w:w="1170"/>
      </w:tblGrid>
      <w:tr w:rsidR="000B008F" w:rsidRPr="00F205C4" w14:paraId="4FCBF0EB" w14:textId="77777777" w:rsidTr="00FB026B">
        <w:trPr>
          <w:tblHeader/>
        </w:trPr>
        <w:tc>
          <w:tcPr>
            <w:tcW w:w="2745" w:type="pct"/>
          </w:tcPr>
          <w:p w14:paraId="31BA4C72" w14:textId="77777777" w:rsidR="000B008F" w:rsidRPr="000B008F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85" w:type="pct"/>
          </w:tcPr>
          <w:p w14:paraId="53138AE1" w14:textId="77777777" w:rsidR="000B008F" w:rsidRPr="000B008F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14:paraId="2FC3AEEF" w14:textId="43E7F101" w:rsidR="000B008F" w:rsidRPr="002D1E9A" w:rsidRDefault="00F363C1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503A17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31</w:t>
            </w:r>
            <w:r w:rsidR="000B008F" w:rsidRPr="002D1E9A"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  <w:lang w:val="en-GB"/>
              </w:rPr>
              <w:t xml:space="preserve"> มีนาคม</w:t>
            </w:r>
          </w:p>
        </w:tc>
        <w:tc>
          <w:tcPr>
            <w:tcW w:w="147" w:type="pct"/>
            <w:vAlign w:val="bottom"/>
          </w:tcPr>
          <w:p w14:paraId="011ACE76" w14:textId="77777777" w:rsidR="000B008F" w:rsidRPr="002D1E9A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7C6F2ADA" w14:textId="37FC8AE7" w:rsidR="000B008F" w:rsidRPr="002D1E9A" w:rsidRDefault="00F363C1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503A17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31</w:t>
            </w:r>
            <w:r w:rsidR="000B008F" w:rsidRPr="002D1E9A"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</w:tr>
      <w:tr w:rsidR="000B008F" w:rsidRPr="00F205C4" w14:paraId="38D098C7" w14:textId="77777777" w:rsidTr="00FB026B">
        <w:trPr>
          <w:tblHeader/>
        </w:trPr>
        <w:tc>
          <w:tcPr>
            <w:tcW w:w="2745" w:type="pct"/>
          </w:tcPr>
          <w:p w14:paraId="757852B1" w14:textId="77777777" w:rsidR="000B008F" w:rsidRPr="000B008F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85" w:type="pct"/>
          </w:tcPr>
          <w:p w14:paraId="24093F32" w14:textId="77777777" w:rsidR="000B008F" w:rsidRPr="000B008F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11CA346A" w14:textId="14436E16" w:rsidR="000B008F" w:rsidRPr="000B008F" w:rsidRDefault="00503A17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1549726B" w14:textId="77777777" w:rsidR="000B008F" w:rsidRPr="000B008F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3DB73748" w14:textId="36498D63" w:rsidR="000B008F" w:rsidRPr="000B008F" w:rsidRDefault="00503A17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0B008F" w:rsidRPr="00F205C4" w14:paraId="13D8E242" w14:textId="77777777" w:rsidTr="00FB026B">
        <w:trPr>
          <w:tblHeader/>
        </w:trPr>
        <w:tc>
          <w:tcPr>
            <w:tcW w:w="2745" w:type="pct"/>
          </w:tcPr>
          <w:p w14:paraId="3581D90B" w14:textId="77777777" w:rsidR="000B008F" w:rsidRPr="000B008F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85" w:type="pct"/>
          </w:tcPr>
          <w:p w14:paraId="5170512A" w14:textId="77777777" w:rsidR="000B008F" w:rsidRPr="000B008F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pct"/>
            <w:gridSpan w:val="3"/>
          </w:tcPr>
          <w:p w14:paraId="5CE68DC0" w14:textId="77777777" w:rsidR="000B008F" w:rsidRPr="000B008F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0B008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B008F" w:rsidRPr="00F205C4" w14:paraId="6A53AF7F" w14:textId="77777777" w:rsidTr="00FB026B">
        <w:tc>
          <w:tcPr>
            <w:tcW w:w="2745" w:type="pct"/>
          </w:tcPr>
          <w:p w14:paraId="026CB9D9" w14:textId="77777777" w:rsidR="000B008F" w:rsidRPr="000B008F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B008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785" w:type="pct"/>
          </w:tcPr>
          <w:p w14:paraId="20227255" w14:textId="77777777" w:rsidR="000B008F" w:rsidRPr="000B008F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3515"/>
                <w:tab w:val="clear" w:pos="4451"/>
                <w:tab w:val="clear" w:pos="4678"/>
              </w:tabs>
              <w:jc w:val="righ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86" w:type="pct"/>
          </w:tcPr>
          <w:p w14:paraId="6488D8B5" w14:textId="77777777" w:rsidR="000B008F" w:rsidRPr="000B008F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1"/>
              </w:tabs>
              <w:spacing w:line="240" w:lineRule="auto"/>
              <w:ind w:right="72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0EE8093" w14:textId="77777777" w:rsidR="000B008F" w:rsidRPr="000B008F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08C78C07" w14:textId="77777777" w:rsidR="000B008F" w:rsidRPr="000B008F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C0F12" w:rsidRPr="00F205C4" w14:paraId="086D7CE5" w14:textId="77777777" w:rsidTr="00FB026B">
        <w:tc>
          <w:tcPr>
            <w:tcW w:w="2745" w:type="pct"/>
          </w:tcPr>
          <w:p w14:paraId="27809BDE" w14:textId="77777777" w:rsidR="009C0F12" w:rsidRPr="000B008F" w:rsidRDefault="009C0F12" w:rsidP="009C0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B008F">
              <w:rPr>
                <w:rFonts w:ascii="Angsana New" w:hAnsi="Angsana New" w:cs="Angsana New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785" w:type="pct"/>
          </w:tcPr>
          <w:p w14:paraId="0BE84960" w14:textId="77777777" w:rsidR="009C0F12" w:rsidRPr="000B008F" w:rsidRDefault="009C0F12" w:rsidP="009C0F1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3515"/>
                <w:tab w:val="clear" w:pos="4451"/>
                <w:tab w:val="clear" w:pos="4678"/>
              </w:tabs>
              <w:jc w:val="righ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14:paraId="6953A46A" w14:textId="3BD7AFEE" w:rsidR="009C0F12" w:rsidRPr="000B008F" w:rsidRDefault="0057458D" w:rsidP="009C0F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788,265</w:t>
            </w:r>
          </w:p>
        </w:tc>
        <w:tc>
          <w:tcPr>
            <w:tcW w:w="147" w:type="pct"/>
          </w:tcPr>
          <w:p w14:paraId="48D76DB8" w14:textId="77777777" w:rsidR="009C0F12" w:rsidRPr="000B008F" w:rsidRDefault="009C0F12" w:rsidP="009C0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37" w:type="pct"/>
            <w:vAlign w:val="bottom"/>
          </w:tcPr>
          <w:p w14:paraId="0B990550" w14:textId="2F028810" w:rsidR="009C0F12" w:rsidRPr="000B008F" w:rsidRDefault="009C0F12" w:rsidP="009C0F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865</w:t>
            </w:r>
            <w:r w:rsidRPr="004C2D7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479</w:t>
            </w:r>
          </w:p>
        </w:tc>
      </w:tr>
      <w:tr w:rsidR="009C0F12" w:rsidRPr="00F205C4" w14:paraId="5F05DF1C" w14:textId="77777777" w:rsidTr="00FB026B">
        <w:tc>
          <w:tcPr>
            <w:tcW w:w="2745" w:type="pct"/>
          </w:tcPr>
          <w:p w14:paraId="6B5D24D2" w14:textId="77777777" w:rsidR="009C0F12" w:rsidRPr="000B008F" w:rsidRDefault="009C0F12" w:rsidP="009C0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008F">
              <w:rPr>
                <w:rFonts w:ascii="Angsana New" w:hAnsi="Angsana New" w:cs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785" w:type="pct"/>
          </w:tcPr>
          <w:p w14:paraId="6F5A7F00" w14:textId="77777777" w:rsidR="009C0F12" w:rsidRPr="000B008F" w:rsidRDefault="009C0F12" w:rsidP="009C0F1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14:paraId="7DC726CC" w14:textId="6EA66788" w:rsidR="009C0F12" w:rsidRPr="000B008F" w:rsidRDefault="0057458D" w:rsidP="009C0F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7458D">
              <w:rPr>
                <w:rFonts w:ascii="Angsana New" w:hAnsi="Angsana New" w:cs="Angsana New"/>
                <w:color w:val="000000"/>
                <w:sz w:val="30"/>
                <w:szCs w:val="30"/>
              </w:rPr>
              <w:t>426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7458D">
              <w:rPr>
                <w:rFonts w:ascii="Angsana New" w:hAnsi="Angsana New" w:cs="Angsana New"/>
                <w:color w:val="000000"/>
                <w:sz w:val="30"/>
                <w:szCs w:val="30"/>
              </w:rPr>
              <w:t>898</w:t>
            </w:r>
          </w:p>
        </w:tc>
        <w:tc>
          <w:tcPr>
            <w:tcW w:w="147" w:type="pct"/>
          </w:tcPr>
          <w:p w14:paraId="5C284D6E" w14:textId="77777777" w:rsidR="009C0F12" w:rsidRPr="000B008F" w:rsidRDefault="009C0F12" w:rsidP="009C0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112F4F67" w14:textId="0F2AAAF4" w:rsidR="009C0F12" w:rsidRPr="000B008F" w:rsidRDefault="009C0F12" w:rsidP="009C0F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457</w:t>
            </w:r>
            <w:r w:rsidRPr="004C2D7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087</w:t>
            </w:r>
          </w:p>
        </w:tc>
      </w:tr>
      <w:tr w:rsidR="009C0F12" w:rsidRPr="00F205C4" w14:paraId="70204E9B" w14:textId="77777777" w:rsidTr="00FB026B">
        <w:tc>
          <w:tcPr>
            <w:tcW w:w="2745" w:type="pct"/>
          </w:tcPr>
          <w:p w14:paraId="7F4D13F4" w14:textId="77777777" w:rsidR="009C0F12" w:rsidRPr="000B008F" w:rsidRDefault="009C0F12" w:rsidP="009C0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008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785" w:type="pct"/>
          </w:tcPr>
          <w:p w14:paraId="4B036F3A" w14:textId="77777777" w:rsidR="009C0F12" w:rsidRPr="000B008F" w:rsidRDefault="009C0F12" w:rsidP="009C0F1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5DCEDA03" w14:textId="19FEE3A3" w:rsidR="009C0F12" w:rsidRPr="000B008F" w:rsidRDefault="0057458D" w:rsidP="009C0F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1,215,163</w:t>
            </w:r>
          </w:p>
        </w:tc>
        <w:tc>
          <w:tcPr>
            <w:tcW w:w="147" w:type="pct"/>
          </w:tcPr>
          <w:p w14:paraId="638E8C0A" w14:textId="77777777" w:rsidR="009C0F12" w:rsidRPr="000B008F" w:rsidRDefault="009C0F12" w:rsidP="009C0F12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07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6E9F4B80" w14:textId="72ECFDA6" w:rsidR="009C0F12" w:rsidRPr="000B008F" w:rsidRDefault="009C0F12" w:rsidP="009C0F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322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566</w:t>
            </w:r>
          </w:p>
        </w:tc>
      </w:tr>
      <w:tr w:rsidR="009C0F12" w:rsidRPr="00F205C4" w14:paraId="66A15617" w14:textId="77777777" w:rsidTr="00FB026B">
        <w:tc>
          <w:tcPr>
            <w:tcW w:w="2745" w:type="pct"/>
          </w:tcPr>
          <w:p w14:paraId="227479BC" w14:textId="77777777" w:rsidR="009C0F12" w:rsidRPr="000B008F" w:rsidRDefault="009C0F12" w:rsidP="009C0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85" w:type="pct"/>
          </w:tcPr>
          <w:p w14:paraId="696EEAA6" w14:textId="77777777" w:rsidR="009C0F12" w:rsidRPr="000B008F" w:rsidRDefault="009C0F12" w:rsidP="009C0F12">
            <w:pPr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6" w:type="pct"/>
            <w:tcBorders>
              <w:top w:val="double" w:sz="4" w:space="0" w:color="auto"/>
            </w:tcBorders>
          </w:tcPr>
          <w:p w14:paraId="5F2CDBD6" w14:textId="77777777" w:rsidR="009C0F12" w:rsidRPr="000B008F" w:rsidRDefault="009C0F12" w:rsidP="009C0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hanging="108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47" w:type="pct"/>
          </w:tcPr>
          <w:p w14:paraId="56FA9268" w14:textId="77777777" w:rsidR="009C0F12" w:rsidRPr="000B008F" w:rsidRDefault="009C0F12" w:rsidP="009C0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</w:tcPr>
          <w:p w14:paraId="65CF8EAC" w14:textId="77777777" w:rsidR="009C0F12" w:rsidRPr="000B008F" w:rsidRDefault="009C0F12" w:rsidP="009C0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hanging="108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highlight w:val="yellow"/>
                <w:cs/>
              </w:rPr>
            </w:pPr>
          </w:p>
        </w:tc>
      </w:tr>
      <w:tr w:rsidR="009C0F12" w:rsidRPr="00F205C4" w14:paraId="653207FD" w14:textId="77777777" w:rsidTr="00FB026B">
        <w:tc>
          <w:tcPr>
            <w:tcW w:w="2745" w:type="pct"/>
          </w:tcPr>
          <w:p w14:paraId="5670A8FD" w14:textId="77777777" w:rsidR="009C0F12" w:rsidRPr="000B008F" w:rsidRDefault="009C0F12" w:rsidP="009C0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B008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785" w:type="pct"/>
          </w:tcPr>
          <w:p w14:paraId="3B0FDCAF" w14:textId="77777777" w:rsidR="009C0F12" w:rsidRPr="000B008F" w:rsidRDefault="009C0F12" w:rsidP="009C0F1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</w:tcPr>
          <w:p w14:paraId="6A91F931" w14:textId="77777777" w:rsidR="009C0F12" w:rsidRPr="000B008F" w:rsidRDefault="009C0F12" w:rsidP="009C0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7" w:type="pct"/>
          </w:tcPr>
          <w:p w14:paraId="7D11C1E9" w14:textId="77777777" w:rsidR="009C0F12" w:rsidRPr="000B008F" w:rsidRDefault="009C0F12" w:rsidP="009C0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37" w:type="pct"/>
          </w:tcPr>
          <w:p w14:paraId="2D49042D" w14:textId="77777777" w:rsidR="009C0F12" w:rsidRPr="000B008F" w:rsidRDefault="009C0F12" w:rsidP="009C0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</w:tr>
      <w:tr w:rsidR="009C0F12" w:rsidRPr="00F205C4" w14:paraId="60061027" w14:textId="77777777" w:rsidTr="00FB026B">
        <w:tc>
          <w:tcPr>
            <w:tcW w:w="2745" w:type="pct"/>
          </w:tcPr>
          <w:p w14:paraId="4B69665A" w14:textId="77777777" w:rsidR="009C0F12" w:rsidRPr="000B008F" w:rsidRDefault="009C0F12" w:rsidP="009C0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B008F">
              <w:rPr>
                <w:rFonts w:ascii="Angsana New" w:hAnsi="Angsana New" w:cs="Angsana New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785" w:type="pct"/>
          </w:tcPr>
          <w:p w14:paraId="258864B0" w14:textId="77777777" w:rsidR="009C0F12" w:rsidRPr="000B008F" w:rsidRDefault="009C0F12" w:rsidP="009C0F1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14:paraId="7C8B6D2E" w14:textId="147DFD96" w:rsidR="009C0F12" w:rsidRPr="000B008F" w:rsidRDefault="003F6371" w:rsidP="009C0F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380,008</w:t>
            </w:r>
          </w:p>
        </w:tc>
        <w:tc>
          <w:tcPr>
            <w:tcW w:w="147" w:type="pct"/>
            <w:vAlign w:val="bottom"/>
          </w:tcPr>
          <w:p w14:paraId="0BE8753A" w14:textId="77777777" w:rsidR="009C0F12" w:rsidRPr="000B008F" w:rsidRDefault="009C0F12" w:rsidP="009C0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  <w:tab w:val="left" w:pos="971"/>
              </w:tabs>
              <w:spacing w:line="240" w:lineRule="auto"/>
              <w:ind w:hanging="108"/>
              <w:jc w:val="right"/>
              <w:rPr>
                <w:rFonts w:ascii="Angsana New" w:eastAsia="MS Mincho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37" w:type="pct"/>
            <w:vAlign w:val="bottom"/>
          </w:tcPr>
          <w:p w14:paraId="6FE5DAC1" w14:textId="08CBAD30" w:rsidR="009C0F12" w:rsidRPr="000B008F" w:rsidRDefault="009C0F12" w:rsidP="009C0F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3AB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502</w:t>
            </w:r>
            <w:r w:rsidRPr="004C2D73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,</w:t>
            </w:r>
            <w:r w:rsidRPr="00ED3AB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194</w:t>
            </w:r>
          </w:p>
        </w:tc>
      </w:tr>
      <w:tr w:rsidR="009C0F12" w:rsidRPr="00F205C4" w14:paraId="039D76C8" w14:textId="77777777" w:rsidTr="00FB026B">
        <w:tc>
          <w:tcPr>
            <w:tcW w:w="2745" w:type="pct"/>
          </w:tcPr>
          <w:p w14:paraId="63A693B0" w14:textId="77777777" w:rsidR="009C0F12" w:rsidRPr="000B008F" w:rsidRDefault="009C0F12" w:rsidP="009C0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B008F">
              <w:rPr>
                <w:rFonts w:ascii="Angsana New" w:hAnsi="Angsana New" w:cs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785" w:type="pct"/>
          </w:tcPr>
          <w:p w14:paraId="087CB9E2" w14:textId="77777777" w:rsidR="009C0F12" w:rsidRPr="000B008F" w:rsidRDefault="009C0F12" w:rsidP="009C0F1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14:paraId="33F3B8A4" w14:textId="4256E32A" w:rsidR="009C0F12" w:rsidRPr="000B008F" w:rsidRDefault="003F6371" w:rsidP="009C0F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F6371">
              <w:rPr>
                <w:rFonts w:ascii="Angsana New" w:hAnsi="Angsana New" w:cs="Angsana New"/>
                <w:color w:val="000000"/>
                <w:sz w:val="30"/>
                <w:szCs w:val="30"/>
              </w:rPr>
              <w:t>163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3F6371">
              <w:rPr>
                <w:rFonts w:ascii="Angsana New" w:hAnsi="Angsana New" w:cs="Angsana New"/>
                <w:color w:val="000000"/>
                <w:sz w:val="30"/>
                <w:szCs w:val="30"/>
              </w:rPr>
              <w:t>577</w:t>
            </w:r>
          </w:p>
        </w:tc>
        <w:tc>
          <w:tcPr>
            <w:tcW w:w="147" w:type="pct"/>
            <w:vAlign w:val="bottom"/>
          </w:tcPr>
          <w:p w14:paraId="27FF457E" w14:textId="77777777" w:rsidR="009C0F12" w:rsidRPr="000B008F" w:rsidRDefault="009C0F12" w:rsidP="009C0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  <w:tab w:val="left" w:pos="971"/>
              </w:tabs>
              <w:spacing w:line="240" w:lineRule="auto"/>
              <w:ind w:hanging="108"/>
              <w:jc w:val="right"/>
              <w:rPr>
                <w:rFonts w:ascii="Angsana New" w:eastAsia="MS Mincho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0719CB6B" w14:textId="08BFC2DD" w:rsidR="009C0F12" w:rsidRPr="000B008F" w:rsidRDefault="009C0F12" w:rsidP="009C0F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3AB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157</w:t>
            </w:r>
            <w:r w:rsidRPr="004C2D7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516</w:t>
            </w:r>
          </w:p>
        </w:tc>
      </w:tr>
      <w:tr w:rsidR="009C0F12" w:rsidRPr="00F205C4" w14:paraId="1600E448" w14:textId="77777777" w:rsidTr="00FB026B">
        <w:tc>
          <w:tcPr>
            <w:tcW w:w="2745" w:type="pct"/>
          </w:tcPr>
          <w:p w14:paraId="4AE27EE4" w14:textId="77777777" w:rsidR="009C0F12" w:rsidRPr="000B008F" w:rsidRDefault="009C0F12" w:rsidP="009C0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008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785" w:type="pct"/>
          </w:tcPr>
          <w:p w14:paraId="6E2ADF6B" w14:textId="77777777" w:rsidR="009C0F12" w:rsidRPr="000B008F" w:rsidRDefault="009C0F12" w:rsidP="009C0F1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CA0FF7" w14:textId="04A237C3" w:rsidR="009C0F12" w:rsidRPr="000B008F" w:rsidRDefault="003F6371" w:rsidP="009C0F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F637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543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3F637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585</w:t>
            </w:r>
          </w:p>
        </w:tc>
        <w:tc>
          <w:tcPr>
            <w:tcW w:w="147" w:type="pct"/>
            <w:vAlign w:val="bottom"/>
          </w:tcPr>
          <w:p w14:paraId="4BD37FEC" w14:textId="77777777" w:rsidR="009C0F12" w:rsidRPr="000B008F" w:rsidRDefault="009C0F12" w:rsidP="009C0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DF710E" w14:textId="3FA34325" w:rsidR="009C0F12" w:rsidRPr="000B008F" w:rsidRDefault="009C0F12" w:rsidP="009C0F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659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710</w:t>
            </w:r>
          </w:p>
        </w:tc>
      </w:tr>
    </w:tbl>
    <w:p w14:paraId="4076F4E1" w14:textId="77777777" w:rsidR="00CE573C" w:rsidRPr="0092016A" w:rsidRDefault="00CE573C" w:rsidP="00475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DAF7359" w14:textId="5E6B4412" w:rsidR="00AA5028" w:rsidRPr="002C7D5C" w:rsidRDefault="00AA5028" w:rsidP="00AA5028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AA5028">
        <w:rPr>
          <w:rFonts w:ascii="Angsana New" w:hAnsi="Angsana New"/>
          <w:b/>
          <w:bCs/>
          <w:sz w:val="30"/>
          <w:szCs w:val="30"/>
          <w:cs/>
        </w:rPr>
        <w:t>กำไรต่อหุ้นขั้นพื้นฐาน</w:t>
      </w:r>
    </w:p>
    <w:p w14:paraId="308C39B2" w14:textId="77777777" w:rsidR="00305BB0" w:rsidRPr="0092016A" w:rsidRDefault="00305BB0" w:rsidP="00475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1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58"/>
        <w:gridCol w:w="1168"/>
        <w:gridCol w:w="269"/>
        <w:gridCol w:w="1168"/>
        <w:gridCol w:w="24"/>
        <w:gridCol w:w="249"/>
        <w:gridCol w:w="1073"/>
        <w:gridCol w:w="275"/>
        <w:gridCol w:w="1170"/>
      </w:tblGrid>
      <w:tr w:rsidR="00AA5028" w:rsidRPr="00483087" w14:paraId="5B58076F" w14:textId="77777777" w:rsidTr="0092016A">
        <w:tc>
          <w:tcPr>
            <w:tcW w:w="2053" w:type="pct"/>
          </w:tcPr>
          <w:p w14:paraId="17705AEF" w14:textId="77777777" w:rsidR="00AA5028" w:rsidRPr="00483087" w:rsidRDefault="00AA502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  <w:r>
              <w:rPr>
                <w:rFonts w:cs="Angsana New"/>
                <w:cs/>
              </w:rPr>
              <w:br w:type="page"/>
            </w:r>
          </w:p>
        </w:tc>
        <w:tc>
          <w:tcPr>
            <w:tcW w:w="1436" w:type="pct"/>
            <w:gridSpan w:val="4"/>
          </w:tcPr>
          <w:p w14:paraId="4C5D4F8D" w14:textId="77777777" w:rsidR="00AA5028" w:rsidRPr="00483087" w:rsidRDefault="00AA502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6" w:type="pct"/>
          </w:tcPr>
          <w:p w14:paraId="32C1AE10" w14:textId="77777777" w:rsidR="00AA5028" w:rsidRPr="00483087" w:rsidRDefault="00AA502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75" w:type="pct"/>
            <w:gridSpan w:val="3"/>
          </w:tcPr>
          <w:p w14:paraId="4B3F6D7C" w14:textId="77777777" w:rsidR="00AA5028" w:rsidRPr="00483087" w:rsidRDefault="00AA502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5028" w:rsidRPr="00483087" w14:paraId="08440330" w14:textId="77777777" w:rsidTr="0092016A">
        <w:tc>
          <w:tcPr>
            <w:tcW w:w="2053" w:type="pct"/>
            <w:vAlign w:val="bottom"/>
          </w:tcPr>
          <w:p w14:paraId="5B2221E9" w14:textId="6A3017D6" w:rsidR="00AA5028" w:rsidRPr="00483087" w:rsidRDefault="00AA502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8308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F363C1" w:rsidRPr="00F363C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48308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638" w:type="pct"/>
          </w:tcPr>
          <w:p w14:paraId="477BD9C3" w14:textId="6A8034C2" w:rsidR="00AA5028" w:rsidRPr="00CD4492" w:rsidRDefault="00503A17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755DD9D0" w14:textId="77777777" w:rsidR="00AA5028" w:rsidRPr="00CD4492" w:rsidRDefault="00AA502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2C7A07CF" w14:textId="1C4BC932" w:rsidR="00AA5028" w:rsidRPr="00CD4492" w:rsidRDefault="00503A17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9" w:type="pct"/>
            <w:gridSpan w:val="2"/>
          </w:tcPr>
          <w:p w14:paraId="608A64CB" w14:textId="77777777" w:rsidR="00AA5028" w:rsidRPr="00CD4492" w:rsidRDefault="00AA502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38499C5C" w14:textId="052C20A9" w:rsidR="00AA5028" w:rsidRPr="00CD4492" w:rsidRDefault="00503A17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97"/>
                <w:tab w:val="decimal" w:pos="1335"/>
              </w:tabs>
              <w:spacing w:line="240" w:lineRule="auto"/>
              <w:ind w:hanging="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50" w:type="pct"/>
          </w:tcPr>
          <w:p w14:paraId="7B003C60" w14:textId="77777777" w:rsidR="00AA5028" w:rsidRPr="00CD4492" w:rsidRDefault="00AA502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97"/>
              </w:tabs>
              <w:spacing w:line="240" w:lineRule="auto"/>
              <w:ind w:hanging="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40" w:type="pct"/>
          </w:tcPr>
          <w:p w14:paraId="53192F9A" w14:textId="51CFCDDA" w:rsidR="00AA5028" w:rsidRPr="00CD4492" w:rsidRDefault="00503A17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97"/>
                <w:tab w:val="decimal" w:pos="1316"/>
              </w:tabs>
              <w:spacing w:line="240" w:lineRule="auto"/>
              <w:ind w:left="-121" w:firstLine="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AA5028" w:rsidRPr="00483087" w14:paraId="1B534E04" w14:textId="77777777" w:rsidTr="0092016A">
        <w:tc>
          <w:tcPr>
            <w:tcW w:w="2053" w:type="pct"/>
            <w:vAlign w:val="bottom"/>
          </w:tcPr>
          <w:p w14:paraId="343AEC8E" w14:textId="77777777" w:rsidR="00AA5028" w:rsidRPr="00483087" w:rsidRDefault="00AA502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47" w:type="pct"/>
            <w:gridSpan w:val="8"/>
          </w:tcPr>
          <w:p w14:paraId="5391CC31" w14:textId="77777777" w:rsidR="00AA5028" w:rsidRPr="00483087" w:rsidRDefault="00AA502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5" w:firstLine="1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(พันบาท/พันหุ้น)</w:t>
            </w:r>
          </w:p>
        </w:tc>
      </w:tr>
      <w:tr w:rsidR="004755CC" w:rsidRPr="00483087" w14:paraId="33E7D1E2" w14:textId="77777777" w:rsidTr="0092016A">
        <w:tc>
          <w:tcPr>
            <w:tcW w:w="2053" w:type="pct"/>
            <w:vAlign w:val="bottom"/>
          </w:tcPr>
          <w:p w14:paraId="65E4BD9A" w14:textId="77777777" w:rsidR="004755CC" w:rsidRPr="002C3026" w:rsidRDefault="004755CC" w:rsidP="00475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2C3026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กำไรสำหรับงวดที่เป็นส่วนของ       </w:t>
            </w:r>
          </w:p>
          <w:p w14:paraId="134AA819" w14:textId="77777777" w:rsidR="004755CC" w:rsidRPr="002C3026" w:rsidRDefault="004755CC" w:rsidP="00475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C3026">
              <w:rPr>
                <w:rFonts w:ascii="Angsana New" w:hAnsi="Angsana New" w:cs="Angsana New"/>
                <w:sz w:val="30"/>
                <w:szCs w:val="30"/>
              </w:rPr>
              <w:t xml:space="preserve">    </w:t>
            </w:r>
            <w:r w:rsidRPr="002C3026">
              <w:rPr>
                <w:rFonts w:ascii="Angsana New" w:hAnsi="Angsana New" w:cs="Angsana New"/>
                <w:sz w:val="30"/>
                <w:szCs w:val="30"/>
                <w:cs/>
              </w:rPr>
              <w:t>ผู้ถือหุ้นสามัญของบริษัท (ขั้นพื้นฐาน)</w:t>
            </w:r>
          </w:p>
        </w:tc>
        <w:tc>
          <w:tcPr>
            <w:tcW w:w="638" w:type="pct"/>
            <w:tcBorders>
              <w:bottom w:val="double" w:sz="4" w:space="0" w:color="auto"/>
            </w:tcBorders>
          </w:tcPr>
          <w:p w14:paraId="51491C36" w14:textId="77777777" w:rsidR="004755CC" w:rsidRPr="002C3026" w:rsidRDefault="004755CC" w:rsidP="00475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7B37E26E" w14:textId="203BD2CD" w:rsidR="004755CC" w:rsidRPr="002C3026" w:rsidRDefault="004755CC" w:rsidP="00475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</w:t>
            </w:r>
            <w:r w:rsidR="00A204D3">
              <w:rPr>
                <w:rFonts w:ascii="Angsana New" w:hAnsi="Angsana New" w:cs="Angsana New"/>
                <w:sz w:val="30"/>
                <w:szCs w:val="30"/>
              </w:rPr>
              <w:t>638</w:t>
            </w:r>
          </w:p>
        </w:tc>
        <w:tc>
          <w:tcPr>
            <w:tcW w:w="147" w:type="pct"/>
          </w:tcPr>
          <w:p w14:paraId="29F6945E" w14:textId="77777777" w:rsidR="004755CC" w:rsidRPr="002C3026" w:rsidRDefault="004755CC" w:rsidP="004755C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</w:tcPr>
          <w:p w14:paraId="410D843E" w14:textId="77777777" w:rsidR="004755CC" w:rsidRPr="002C3026" w:rsidRDefault="004755CC" w:rsidP="00475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5A0C6858" w14:textId="3E970CF0" w:rsidR="004755CC" w:rsidRPr="002C3026" w:rsidRDefault="004755CC" w:rsidP="00475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Pr="002C302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sz w:val="30"/>
                <w:szCs w:val="30"/>
              </w:rPr>
              <w:t>782</w:t>
            </w:r>
          </w:p>
        </w:tc>
        <w:tc>
          <w:tcPr>
            <w:tcW w:w="149" w:type="pct"/>
            <w:gridSpan w:val="2"/>
          </w:tcPr>
          <w:p w14:paraId="290BDF99" w14:textId="77777777" w:rsidR="004755CC" w:rsidRPr="002C3026" w:rsidRDefault="004755CC" w:rsidP="004755C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14:paraId="10140B60" w14:textId="77777777" w:rsidR="004755CC" w:rsidRPr="002C3026" w:rsidRDefault="004755CC" w:rsidP="00475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63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210F3749" w14:textId="015328A4" w:rsidR="004755CC" w:rsidRPr="002C3026" w:rsidRDefault="004755CC" w:rsidP="00475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63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386</w:t>
            </w:r>
          </w:p>
        </w:tc>
        <w:tc>
          <w:tcPr>
            <w:tcW w:w="150" w:type="pct"/>
          </w:tcPr>
          <w:p w14:paraId="5FC8B1F3" w14:textId="77777777" w:rsidR="004755CC" w:rsidRPr="002C3026" w:rsidRDefault="004755CC" w:rsidP="00475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40" w:type="pct"/>
            <w:tcBorders>
              <w:bottom w:val="double" w:sz="4" w:space="0" w:color="auto"/>
            </w:tcBorders>
          </w:tcPr>
          <w:p w14:paraId="7BAE3CC5" w14:textId="77777777" w:rsidR="004755CC" w:rsidRPr="002C3026" w:rsidRDefault="004755CC" w:rsidP="00475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63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3E934C6D" w14:textId="665E43AE" w:rsidR="004755CC" w:rsidRPr="002C3026" w:rsidRDefault="004755CC" w:rsidP="00475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139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45</w:t>
            </w:r>
          </w:p>
        </w:tc>
      </w:tr>
      <w:tr w:rsidR="004755CC" w:rsidRPr="00483087" w14:paraId="7B5EB2C4" w14:textId="77777777" w:rsidTr="0092016A">
        <w:tc>
          <w:tcPr>
            <w:tcW w:w="2053" w:type="pct"/>
            <w:vAlign w:val="bottom"/>
          </w:tcPr>
          <w:p w14:paraId="5F6B8E3C" w14:textId="6050787A" w:rsidR="004755CC" w:rsidRPr="00483087" w:rsidRDefault="004755CC" w:rsidP="00475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จำนวนหุ้นสามัญที่ออกจำหน่าย</w:t>
            </w:r>
          </w:p>
        </w:tc>
        <w:tc>
          <w:tcPr>
            <w:tcW w:w="638" w:type="pct"/>
            <w:tcBorders>
              <w:bottom w:val="double" w:sz="4" w:space="0" w:color="auto"/>
            </w:tcBorders>
          </w:tcPr>
          <w:p w14:paraId="3C3C8A69" w14:textId="3B9CAA49" w:rsidR="004755CC" w:rsidRPr="004F4C47" w:rsidRDefault="004755CC" w:rsidP="00475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600,000</w:t>
            </w:r>
          </w:p>
        </w:tc>
        <w:tc>
          <w:tcPr>
            <w:tcW w:w="147" w:type="pct"/>
          </w:tcPr>
          <w:p w14:paraId="7996A639" w14:textId="77777777" w:rsidR="004755CC" w:rsidRPr="00483087" w:rsidRDefault="004755CC" w:rsidP="004755C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</w:tcPr>
          <w:p w14:paraId="2373CEDF" w14:textId="54E5B280" w:rsidR="004755CC" w:rsidRPr="00CD4492" w:rsidRDefault="004755CC" w:rsidP="00475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600</w:t>
            </w:r>
            <w:r w:rsidRPr="004F4C4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149" w:type="pct"/>
            <w:gridSpan w:val="2"/>
          </w:tcPr>
          <w:p w14:paraId="2CD405B9" w14:textId="77777777" w:rsidR="004755CC" w:rsidRPr="00483087" w:rsidRDefault="004755CC" w:rsidP="004755C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14:paraId="5CEC5356" w14:textId="44A04582" w:rsidR="004755CC" w:rsidRPr="00483087" w:rsidRDefault="004755CC" w:rsidP="00475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63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600</w:t>
            </w:r>
            <w:r w:rsidRPr="004F4C4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150" w:type="pct"/>
          </w:tcPr>
          <w:p w14:paraId="7145EEDE" w14:textId="77777777" w:rsidR="004755CC" w:rsidRPr="00483087" w:rsidRDefault="004755CC" w:rsidP="00475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40" w:type="pct"/>
            <w:tcBorders>
              <w:bottom w:val="double" w:sz="4" w:space="0" w:color="auto"/>
            </w:tcBorders>
          </w:tcPr>
          <w:p w14:paraId="22E9B8AE" w14:textId="37894DFA" w:rsidR="004755CC" w:rsidRPr="00CD4492" w:rsidRDefault="004755CC" w:rsidP="00475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2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600</w:t>
            </w:r>
            <w:r w:rsidRPr="004F4C4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</w:tr>
      <w:tr w:rsidR="004755CC" w:rsidRPr="00483087" w14:paraId="3A687A06" w14:textId="77777777" w:rsidTr="0092016A">
        <w:tc>
          <w:tcPr>
            <w:tcW w:w="2053" w:type="pct"/>
            <w:vAlign w:val="bottom"/>
          </w:tcPr>
          <w:p w14:paraId="7AFCF4F2" w14:textId="77777777" w:rsidR="004755CC" w:rsidRPr="00483087" w:rsidRDefault="004755CC" w:rsidP="004755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830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48308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638" w:type="pct"/>
            <w:tcBorders>
              <w:top w:val="double" w:sz="4" w:space="0" w:color="auto"/>
              <w:bottom w:val="double" w:sz="4" w:space="0" w:color="auto"/>
            </w:tcBorders>
          </w:tcPr>
          <w:p w14:paraId="554DEFE8" w14:textId="1752D2E9" w:rsidR="004755CC" w:rsidRPr="004F4C47" w:rsidRDefault="004755CC" w:rsidP="00475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0.01</w:t>
            </w:r>
          </w:p>
        </w:tc>
        <w:tc>
          <w:tcPr>
            <w:tcW w:w="147" w:type="pct"/>
          </w:tcPr>
          <w:p w14:paraId="29F98B32" w14:textId="77777777" w:rsidR="004755CC" w:rsidRPr="00483087" w:rsidRDefault="004755CC" w:rsidP="004755CC">
            <w:pPr>
              <w:tabs>
                <w:tab w:val="clear" w:pos="680"/>
              </w:tabs>
              <w:ind w:right="13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double" w:sz="4" w:space="0" w:color="auto"/>
              <w:bottom w:val="double" w:sz="4" w:space="0" w:color="auto"/>
            </w:tcBorders>
          </w:tcPr>
          <w:p w14:paraId="655DD6ED" w14:textId="457279F4" w:rsidR="004755CC" w:rsidRPr="00483087" w:rsidRDefault="004755CC" w:rsidP="00475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Pr="004F4C4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.</w:t>
            </w:r>
            <w:r w:rsidRPr="00F363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03</w:t>
            </w:r>
          </w:p>
        </w:tc>
        <w:tc>
          <w:tcPr>
            <w:tcW w:w="149" w:type="pct"/>
            <w:gridSpan w:val="2"/>
          </w:tcPr>
          <w:p w14:paraId="5C0B332A" w14:textId="77777777" w:rsidR="004755CC" w:rsidRPr="00483087" w:rsidRDefault="004755CC" w:rsidP="004755CC">
            <w:pPr>
              <w:tabs>
                <w:tab w:val="clear" w:pos="680"/>
              </w:tabs>
              <w:ind w:right="13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double" w:sz="4" w:space="0" w:color="auto"/>
              <w:bottom w:val="double" w:sz="4" w:space="0" w:color="auto"/>
            </w:tcBorders>
          </w:tcPr>
          <w:p w14:paraId="34B6AFC5" w14:textId="720ACB1D" w:rsidR="004755CC" w:rsidRPr="00483087" w:rsidRDefault="004755CC" w:rsidP="00475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60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363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.</w:t>
            </w:r>
            <w:r w:rsidRPr="00F363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50" w:type="pct"/>
          </w:tcPr>
          <w:p w14:paraId="5F81E66A" w14:textId="77777777" w:rsidR="004755CC" w:rsidRPr="00483087" w:rsidRDefault="004755CC" w:rsidP="00475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2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0" w:type="pct"/>
            <w:tcBorders>
              <w:top w:val="double" w:sz="4" w:space="0" w:color="auto"/>
              <w:bottom w:val="double" w:sz="4" w:space="0" w:color="auto"/>
            </w:tcBorders>
          </w:tcPr>
          <w:p w14:paraId="15716626" w14:textId="5E897A5C" w:rsidR="004755CC" w:rsidRPr="00483087" w:rsidRDefault="004755CC" w:rsidP="00475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2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363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.</w:t>
            </w:r>
            <w:r w:rsidRPr="00F363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0001</w:t>
            </w:r>
          </w:p>
        </w:tc>
      </w:tr>
    </w:tbl>
    <w:p w14:paraId="01B5D3BB" w14:textId="77777777" w:rsidR="006853BE" w:rsidRPr="0092016A" w:rsidRDefault="006853BE" w:rsidP="00475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67C7667D" w14:textId="77777777" w:rsidR="004755F5" w:rsidRPr="00F205C4" w:rsidRDefault="004755F5" w:rsidP="004755F5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205C4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เครื่องมือทางการเงิน </w:t>
      </w:r>
    </w:p>
    <w:p w14:paraId="67B3B0CF" w14:textId="77777777" w:rsidR="004755F5" w:rsidRPr="0092016A" w:rsidRDefault="004755F5" w:rsidP="00475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7392E883" w14:textId="77777777" w:rsidR="004755F5" w:rsidRPr="004755F5" w:rsidRDefault="004755F5" w:rsidP="004755F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755F5">
        <w:rPr>
          <w:rFonts w:asciiTheme="majorBidi" w:hAnsiTheme="majorBidi" w:hint="cs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65EED855" w14:textId="77777777" w:rsidR="004755F5" w:rsidRPr="0092016A" w:rsidRDefault="004755F5" w:rsidP="00475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16EE20B4" w14:textId="77777777" w:rsidR="004755F5" w:rsidRPr="00A31AF3" w:rsidRDefault="004755F5" w:rsidP="00475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31AF3">
        <w:rPr>
          <w:rFonts w:asciiTheme="majorBidi" w:hAnsiTheme="majorBidi" w:cs="Angsana New" w:hint="cs"/>
          <w:sz w:val="30"/>
          <w:szCs w:val="30"/>
          <w:cs/>
        </w:rPr>
        <w:t>มูลค่ายุติธรรมของสินทรัพย์และหนี้สินทางการเงินของกลุ่มบริษัทมีมูลค่าที่ใกล้เคียงกับมูลค่าตามบัญชีทุกรายการ</w:t>
      </w:r>
    </w:p>
    <w:p w14:paraId="6B1B3006" w14:textId="77AFE674" w:rsidR="000C1748" w:rsidRDefault="000C1748" w:rsidP="00290C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pacing w:val="-4"/>
          <w:sz w:val="30"/>
          <w:szCs w:val="30"/>
          <w:cs/>
        </w:rPr>
      </w:pPr>
      <w:r>
        <w:rPr>
          <w:rFonts w:ascii="Angsana New" w:hAnsi="Angsana New"/>
          <w:spacing w:val="-4"/>
          <w:sz w:val="30"/>
          <w:szCs w:val="30"/>
        </w:rPr>
        <w:br w:type="page"/>
      </w:r>
    </w:p>
    <w:p w14:paraId="63BCF9B6" w14:textId="77777777" w:rsidR="002C7D5C" w:rsidRPr="00FA5A7B" w:rsidRDefault="002C7D5C" w:rsidP="00C42DD2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A5A7B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ภาระ</w:t>
      </w:r>
      <w:r w:rsidRPr="00FA5A7B">
        <w:rPr>
          <w:rFonts w:ascii="Angsana New" w:hAnsi="Angsana New"/>
          <w:b/>
          <w:bCs/>
          <w:sz w:val="30"/>
          <w:szCs w:val="30"/>
          <w:cs/>
        </w:rPr>
        <w:t>ผูกพัน</w:t>
      </w:r>
      <w:r w:rsidRPr="00FA5A7B">
        <w:rPr>
          <w:rFonts w:ascii="Angsana New" w:hAnsi="Angsana New"/>
          <w:b/>
          <w:bCs/>
          <w:sz w:val="30"/>
          <w:szCs w:val="30"/>
          <w:cs/>
          <w:lang w:val="th-TH"/>
        </w:rPr>
        <w:t>กับบุคคลหรือกิจการที่ไม่เกี่ยวข้องกัน</w:t>
      </w:r>
    </w:p>
    <w:p w14:paraId="2AEADF9E" w14:textId="77777777" w:rsidR="000B008F" w:rsidRPr="0092016A" w:rsidRDefault="000B008F" w:rsidP="00475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7"/>
        <w:gridCol w:w="1189"/>
        <w:gridCol w:w="274"/>
        <w:gridCol w:w="1175"/>
        <w:gridCol w:w="270"/>
        <w:gridCol w:w="1080"/>
        <w:gridCol w:w="274"/>
        <w:gridCol w:w="1175"/>
      </w:tblGrid>
      <w:tr w:rsidR="000B008F" w:rsidRPr="00F205C4" w14:paraId="056584E5" w14:textId="77777777" w:rsidTr="002C7D5C">
        <w:tc>
          <w:tcPr>
            <w:tcW w:w="2081" w:type="pct"/>
          </w:tcPr>
          <w:p w14:paraId="0F918D2A" w14:textId="77777777" w:rsidR="000B008F" w:rsidRPr="000B008F" w:rsidRDefault="000B008F" w:rsidP="00FB0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6" w:type="pct"/>
            <w:gridSpan w:val="3"/>
          </w:tcPr>
          <w:p w14:paraId="5DE132C9" w14:textId="77777777" w:rsidR="000B008F" w:rsidRPr="000B008F" w:rsidRDefault="000B008F" w:rsidP="00FB0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B008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23664182" w14:textId="77777777" w:rsidR="000B008F" w:rsidRPr="000B008F" w:rsidRDefault="000B008F" w:rsidP="00FB0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8" w:type="pct"/>
            <w:gridSpan w:val="3"/>
          </w:tcPr>
          <w:p w14:paraId="24EBCEB4" w14:textId="77777777" w:rsidR="000B008F" w:rsidRPr="000B008F" w:rsidRDefault="000B008F" w:rsidP="00FB0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B008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585A" w:rsidRPr="00F205C4" w14:paraId="59F5CBE0" w14:textId="77777777" w:rsidTr="002C7D5C">
        <w:tc>
          <w:tcPr>
            <w:tcW w:w="2081" w:type="pct"/>
          </w:tcPr>
          <w:p w14:paraId="2D9FD0B2" w14:textId="77777777" w:rsidR="00DA585A" w:rsidRPr="000B008F" w:rsidRDefault="00DA585A" w:rsidP="00DA5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  <w:vAlign w:val="bottom"/>
          </w:tcPr>
          <w:p w14:paraId="6715FFA6" w14:textId="66BD3C7A" w:rsidR="00DA585A" w:rsidRPr="000B008F" w:rsidRDefault="00DA585A" w:rsidP="00DA5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A585A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31</w:t>
            </w:r>
            <w:r w:rsidRPr="00DA585A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8600F6"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147" w:type="pct"/>
            <w:vAlign w:val="bottom"/>
          </w:tcPr>
          <w:p w14:paraId="51FD6BFB" w14:textId="77777777" w:rsidR="00DA585A" w:rsidRPr="000B008F" w:rsidRDefault="00DA585A" w:rsidP="00DA5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2244C83" w14:textId="3C9E3AE8" w:rsidR="00DA585A" w:rsidRPr="000B008F" w:rsidRDefault="00DA585A" w:rsidP="00DA5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A585A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31</w:t>
            </w:r>
            <w:r w:rsidRPr="008600F6"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  <w:tc>
          <w:tcPr>
            <w:tcW w:w="145" w:type="pct"/>
          </w:tcPr>
          <w:p w14:paraId="4597E647" w14:textId="77777777" w:rsidR="00DA585A" w:rsidRPr="000B008F" w:rsidRDefault="00DA585A" w:rsidP="00DA5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6F69FD78" w14:textId="7E658B1D" w:rsidR="00DA585A" w:rsidRPr="000B008F" w:rsidRDefault="00DA585A" w:rsidP="00DA5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A585A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31</w:t>
            </w:r>
            <w:r w:rsidRPr="00DA585A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8600F6"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147" w:type="pct"/>
            <w:vAlign w:val="bottom"/>
          </w:tcPr>
          <w:p w14:paraId="502DE6F8" w14:textId="77777777" w:rsidR="00DA585A" w:rsidRPr="000B008F" w:rsidRDefault="00DA585A" w:rsidP="00DA5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C029409" w14:textId="6CCE2B9E" w:rsidR="00DA585A" w:rsidRPr="000B008F" w:rsidRDefault="00DA585A" w:rsidP="00DA5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A585A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31</w:t>
            </w:r>
            <w:r w:rsidRPr="008600F6"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</w:tr>
      <w:tr w:rsidR="000B008F" w:rsidRPr="00F205C4" w14:paraId="129B9BEA" w14:textId="77777777" w:rsidTr="002C7D5C">
        <w:tc>
          <w:tcPr>
            <w:tcW w:w="2081" w:type="pct"/>
          </w:tcPr>
          <w:p w14:paraId="22A7ECD5" w14:textId="77777777" w:rsidR="000B008F" w:rsidRPr="000B008F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1F355E3B" w14:textId="21E2F64A" w:rsidR="000B008F" w:rsidRPr="000B008F" w:rsidRDefault="00503A17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5D6CAF69" w14:textId="77777777" w:rsidR="000B008F" w:rsidRPr="000B008F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2D922EE8" w14:textId="16AB3011" w:rsidR="000B008F" w:rsidRPr="000B008F" w:rsidRDefault="00503A17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14:paraId="5C1E3300" w14:textId="77777777" w:rsidR="000B008F" w:rsidRPr="000B008F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0D977419" w14:textId="155D4048" w:rsidR="000B008F" w:rsidRPr="000B008F" w:rsidRDefault="00503A17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064DA88B" w14:textId="77777777" w:rsidR="000B008F" w:rsidRPr="000B008F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6C479E95" w14:textId="51D82592" w:rsidR="000B008F" w:rsidRPr="000B008F" w:rsidRDefault="00503A17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0B008F" w:rsidRPr="00F205C4" w14:paraId="20187ED4" w14:textId="77777777" w:rsidTr="002C7D5C">
        <w:tc>
          <w:tcPr>
            <w:tcW w:w="2081" w:type="pct"/>
          </w:tcPr>
          <w:p w14:paraId="76B91521" w14:textId="77777777" w:rsidR="000B008F" w:rsidRPr="000B008F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19" w:type="pct"/>
            <w:gridSpan w:val="7"/>
          </w:tcPr>
          <w:p w14:paraId="356C8AE0" w14:textId="77777777" w:rsidR="000B008F" w:rsidRPr="000B008F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008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B008F" w:rsidRPr="00F205C4" w14:paraId="7379A804" w14:textId="77777777" w:rsidTr="007825A9">
        <w:tc>
          <w:tcPr>
            <w:tcW w:w="2081" w:type="pct"/>
          </w:tcPr>
          <w:p w14:paraId="5133A73D" w14:textId="72E58BA1" w:rsidR="000B008F" w:rsidRPr="007825A9" w:rsidRDefault="007825A9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C7500">
              <w:rPr>
                <w:rFonts w:asciiTheme="majorBidi" w:hAnsiTheme="majorBidi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38" w:type="pct"/>
          </w:tcPr>
          <w:p w14:paraId="45A3AB66" w14:textId="77777777" w:rsidR="000B008F" w:rsidRPr="007825A9" w:rsidRDefault="000B008F" w:rsidP="000B008F">
            <w:pPr>
              <w:tabs>
                <w:tab w:val="clear" w:pos="680"/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2F33289" w14:textId="77777777" w:rsidR="000B008F" w:rsidRPr="007825A9" w:rsidRDefault="000B008F" w:rsidP="000B008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36E67A60" w14:textId="77777777" w:rsidR="000B008F" w:rsidRPr="007825A9" w:rsidRDefault="000B008F" w:rsidP="000B008F">
            <w:pPr>
              <w:tabs>
                <w:tab w:val="clear" w:pos="680"/>
                <w:tab w:val="decimal" w:pos="88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2F18F17" w14:textId="77777777" w:rsidR="000B008F" w:rsidRPr="007825A9" w:rsidRDefault="000B008F" w:rsidP="000B008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480B3381" w14:textId="77777777" w:rsidR="000B008F" w:rsidRPr="007825A9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hanging="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70C3C702" w14:textId="77777777" w:rsidR="000B008F" w:rsidRPr="007825A9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21B68E31" w14:textId="77777777" w:rsidR="000B008F" w:rsidRPr="007825A9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left="-121" w:right="-5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F0B5A" w:rsidRPr="00F205C4" w14:paraId="5C4E40AD" w14:textId="77777777" w:rsidTr="007825A9">
        <w:tc>
          <w:tcPr>
            <w:tcW w:w="2081" w:type="pct"/>
            <w:vAlign w:val="center"/>
          </w:tcPr>
          <w:p w14:paraId="0B3AE561" w14:textId="4C69ABAD" w:rsidR="00EF0B5A" w:rsidRPr="007825A9" w:rsidRDefault="00EF0B5A" w:rsidP="00EF0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27B4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6D7E8158" w14:textId="1769D658" w:rsidR="00EF0B5A" w:rsidRPr="007825A9" w:rsidRDefault="00EF0B5A" w:rsidP="00EF0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5,140</w:t>
            </w:r>
          </w:p>
        </w:tc>
        <w:tc>
          <w:tcPr>
            <w:tcW w:w="147" w:type="pct"/>
          </w:tcPr>
          <w:p w14:paraId="2934F545" w14:textId="77777777" w:rsidR="00EF0B5A" w:rsidRPr="007825A9" w:rsidRDefault="00EF0B5A" w:rsidP="00EF0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6FB22BE9" w14:textId="7FC4A577" w:rsidR="00EF0B5A" w:rsidRPr="007825A9" w:rsidRDefault="00EF0B5A" w:rsidP="00EF0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left="-140"/>
              <w:rPr>
                <w:rFonts w:ascii="Angsana New" w:hAnsi="Angsana New" w:cs="Angsana New"/>
                <w:sz w:val="30"/>
                <w:szCs w:val="30"/>
              </w:rPr>
            </w:pPr>
            <w:r w:rsidRPr="007825A9">
              <w:rPr>
                <w:rFonts w:ascii="Angsana New" w:hAnsi="Angsana New" w:cs="Angsana New"/>
                <w:sz w:val="30"/>
                <w:szCs w:val="30"/>
              </w:rPr>
              <w:t>1,599</w:t>
            </w:r>
          </w:p>
        </w:tc>
        <w:tc>
          <w:tcPr>
            <w:tcW w:w="145" w:type="pct"/>
          </w:tcPr>
          <w:p w14:paraId="214B6D4D" w14:textId="77777777" w:rsidR="00EF0B5A" w:rsidRPr="007825A9" w:rsidRDefault="00EF0B5A" w:rsidP="00EF0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65ACECED" w14:textId="72E5BAD5" w:rsidR="00EF0B5A" w:rsidRPr="007825A9" w:rsidRDefault="00EF0B5A" w:rsidP="00EF0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60A24A7" w14:textId="77777777" w:rsidR="00EF0B5A" w:rsidRPr="007825A9" w:rsidRDefault="00EF0B5A" w:rsidP="00EF0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3E2CEB5E" w14:textId="3C1F1DC4" w:rsidR="00EF0B5A" w:rsidRPr="007825A9" w:rsidRDefault="00EF0B5A" w:rsidP="00EF0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21" w:right="-5" w:firstLine="13"/>
              <w:rPr>
                <w:rFonts w:ascii="Angsana New" w:hAnsi="Angsana New" w:cs="Angsana New"/>
                <w:sz w:val="30"/>
                <w:szCs w:val="30"/>
              </w:rPr>
            </w:pPr>
            <w:r w:rsidRPr="00C56F86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</w:p>
        </w:tc>
      </w:tr>
      <w:tr w:rsidR="00EF0B5A" w:rsidRPr="00F205C4" w14:paraId="02704496" w14:textId="77777777" w:rsidTr="007825A9">
        <w:tc>
          <w:tcPr>
            <w:tcW w:w="2081" w:type="pct"/>
          </w:tcPr>
          <w:p w14:paraId="41A863C7" w14:textId="0CEBF7D3" w:rsidR="00EF0B5A" w:rsidRPr="007825A9" w:rsidRDefault="00EF0B5A" w:rsidP="00EF0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7408AD78" w14:textId="2FA80516" w:rsidR="00EF0B5A" w:rsidRPr="007825A9" w:rsidRDefault="00EF0B5A" w:rsidP="00EF0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5,140</w:t>
            </w:r>
          </w:p>
        </w:tc>
        <w:tc>
          <w:tcPr>
            <w:tcW w:w="147" w:type="pct"/>
          </w:tcPr>
          <w:p w14:paraId="0BF3CF2E" w14:textId="77777777" w:rsidR="00EF0B5A" w:rsidRPr="007825A9" w:rsidRDefault="00EF0B5A" w:rsidP="00EF0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235FD17C" w14:textId="534E09E7" w:rsidR="00EF0B5A" w:rsidRPr="007825A9" w:rsidRDefault="00EF0B5A" w:rsidP="00EF0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lef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825A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1,599</w:t>
            </w:r>
          </w:p>
        </w:tc>
        <w:tc>
          <w:tcPr>
            <w:tcW w:w="145" w:type="pct"/>
          </w:tcPr>
          <w:p w14:paraId="2DF4373F" w14:textId="77777777" w:rsidR="00EF0B5A" w:rsidRPr="007825A9" w:rsidRDefault="00EF0B5A" w:rsidP="00EF0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0CF84461" w14:textId="723D5F88" w:rsidR="00EF0B5A" w:rsidRPr="007825A9" w:rsidRDefault="00EF0B5A" w:rsidP="00EF0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B640492" w14:textId="77777777" w:rsidR="00EF0B5A" w:rsidRPr="007825A9" w:rsidRDefault="00EF0B5A" w:rsidP="00EF0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37102BE2" w14:textId="7F4BE7BF" w:rsidR="00EF0B5A" w:rsidRPr="007825A9" w:rsidRDefault="00297B01" w:rsidP="00EF0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21" w:right="-5" w:firstLine="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0271FD" w:rsidRPr="00F205C4" w14:paraId="331EEBAF" w14:textId="77777777" w:rsidTr="007825A9">
        <w:tc>
          <w:tcPr>
            <w:tcW w:w="2081" w:type="pct"/>
          </w:tcPr>
          <w:p w14:paraId="6BFB9AC2" w14:textId="77777777" w:rsidR="000271FD" w:rsidRPr="007825A9" w:rsidRDefault="000271FD" w:rsidP="0002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8" w:type="pct"/>
            <w:tcBorders>
              <w:top w:val="double" w:sz="4" w:space="0" w:color="auto"/>
            </w:tcBorders>
          </w:tcPr>
          <w:p w14:paraId="2E6D06C7" w14:textId="77777777" w:rsidR="000271FD" w:rsidRPr="007825A9" w:rsidRDefault="000271FD" w:rsidP="0002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7A9D557" w14:textId="77777777" w:rsidR="000271FD" w:rsidRPr="007825A9" w:rsidRDefault="000271FD" w:rsidP="0002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14:paraId="396A244D" w14:textId="77777777" w:rsidR="000271FD" w:rsidRPr="007825A9" w:rsidRDefault="000271FD" w:rsidP="0002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lef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7FF7291" w14:textId="77777777" w:rsidR="000271FD" w:rsidRPr="007825A9" w:rsidRDefault="000271FD" w:rsidP="0002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5DDB0149" w14:textId="77777777" w:rsidR="000271FD" w:rsidRPr="007825A9" w:rsidRDefault="000271FD" w:rsidP="0002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35CD3AD7" w14:textId="77777777" w:rsidR="000271FD" w:rsidRPr="007825A9" w:rsidRDefault="000271FD" w:rsidP="0002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14:paraId="1D572479" w14:textId="77777777" w:rsidR="000271FD" w:rsidRPr="007825A9" w:rsidRDefault="000271FD" w:rsidP="0002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21" w:right="-5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271FD" w:rsidRPr="00F205C4" w14:paraId="7DE73389" w14:textId="77777777" w:rsidTr="002C7D5C">
        <w:tc>
          <w:tcPr>
            <w:tcW w:w="2081" w:type="pct"/>
          </w:tcPr>
          <w:p w14:paraId="6EDF147B" w14:textId="520197D0" w:rsidR="000271FD" w:rsidRPr="000B008F" w:rsidRDefault="000271FD" w:rsidP="0002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008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B008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638" w:type="pct"/>
          </w:tcPr>
          <w:p w14:paraId="7F219570" w14:textId="77777777" w:rsidR="000271FD" w:rsidRPr="007825A9" w:rsidRDefault="000271FD" w:rsidP="0002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14:paraId="466ED31D" w14:textId="77777777" w:rsidR="000271FD" w:rsidRPr="007825A9" w:rsidRDefault="000271FD" w:rsidP="0002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14:paraId="24A5C8E4" w14:textId="77777777" w:rsidR="000271FD" w:rsidRPr="007825A9" w:rsidRDefault="000271FD" w:rsidP="0002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left="-14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718A601" w14:textId="77777777" w:rsidR="000271FD" w:rsidRPr="007825A9" w:rsidRDefault="000271FD" w:rsidP="0002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57A5194D" w14:textId="77777777" w:rsidR="000271FD" w:rsidRPr="007825A9" w:rsidRDefault="000271FD" w:rsidP="0002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73C88DDD" w14:textId="77777777" w:rsidR="000271FD" w:rsidRPr="007825A9" w:rsidRDefault="000271FD" w:rsidP="0002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FF750E4" w14:textId="77777777" w:rsidR="000271FD" w:rsidRPr="000B008F" w:rsidRDefault="000271FD" w:rsidP="0002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21" w:right="-5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271FD" w:rsidRPr="00F205C4" w14:paraId="15D71F22" w14:textId="77777777" w:rsidTr="002C7D5C">
        <w:tc>
          <w:tcPr>
            <w:tcW w:w="2081" w:type="pct"/>
          </w:tcPr>
          <w:p w14:paraId="1D2FA6D4" w14:textId="77777777" w:rsidR="000271FD" w:rsidRPr="00FA5A7B" w:rsidRDefault="000271FD" w:rsidP="000271FD">
            <w:pPr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C63CC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638" w:type="pct"/>
          </w:tcPr>
          <w:p w14:paraId="481FD2C8" w14:textId="536C969B" w:rsidR="000271FD" w:rsidRPr="00FA5A7B" w:rsidRDefault="00C63CCD" w:rsidP="0002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70,082</w:t>
            </w:r>
          </w:p>
        </w:tc>
        <w:tc>
          <w:tcPr>
            <w:tcW w:w="147" w:type="pct"/>
          </w:tcPr>
          <w:p w14:paraId="07E60C3D" w14:textId="77777777" w:rsidR="000271FD" w:rsidRPr="007825A9" w:rsidRDefault="000271FD" w:rsidP="0002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14:paraId="1F7041E0" w14:textId="6B21501B" w:rsidR="000271FD" w:rsidRPr="007825A9" w:rsidRDefault="000271FD" w:rsidP="0002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4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825A9">
              <w:rPr>
                <w:rFonts w:asciiTheme="majorBidi" w:hAnsiTheme="majorBidi" w:cstheme="majorBidi"/>
                <w:sz w:val="30"/>
                <w:szCs w:val="30"/>
              </w:rPr>
              <w:t>104</w:t>
            </w:r>
            <w:r w:rsidRPr="007825A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7825A9">
              <w:rPr>
                <w:rFonts w:asciiTheme="majorBidi" w:hAnsiTheme="majorBidi" w:cstheme="majorBidi"/>
                <w:sz w:val="30"/>
                <w:szCs w:val="30"/>
              </w:rPr>
              <w:t>957</w:t>
            </w:r>
          </w:p>
        </w:tc>
        <w:tc>
          <w:tcPr>
            <w:tcW w:w="145" w:type="pct"/>
          </w:tcPr>
          <w:p w14:paraId="309BED51" w14:textId="77777777" w:rsidR="000271FD" w:rsidRPr="007825A9" w:rsidRDefault="000271FD" w:rsidP="0002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68EC0614" w14:textId="3786E2D0" w:rsidR="000271FD" w:rsidRPr="007825A9" w:rsidRDefault="000271FD" w:rsidP="0002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008F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41B21C4F" w14:textId="77777777" w:rsidR="000271FD" w:rsidRPr="007825A9" w:rsidRDefault="000271FD" w:rsidP="0002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8F4E3E1" w14:textId="77777777" w:rsidR="000271FD" w:rsidRPr="000B008F" w:rsidRDefault="000271FD" w:rsidP="0002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B008F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0271FD" w:rsidRPr="00F205C4" w14:paraId="4E3F999F" w14:textId="77777777" w:rsidTr="002C7D5C">
        <w:tc>
          <w:tcPr>
            <w:tcW w:w="2081" w:type="pct"/>
          </w:tcPr>
          <w:p w14:paraId="78D22082" w14:textId="77777777" w:rsidR="000271FD" w:rsidRPr="004617CA" w:rsidRDefault="000271FD" w:rsidP="000271FD">
            <w:pPr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617C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638" w:type="pct"/>
          </w:tcPr>
          <w:p w14:paraId="30360E2B" w14:textId="6B545C52" w:rsidR="000271FD" w:rsidRPr="00F8327A" w:rsidRDefault="00F8327A" w:rsidP="0002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846</w:t>
            </w:r>
          </w:p>
        </w:tc>
        <w:tc>
          <w:tcPr>
            <w:tcW w:w="147" w:type="pct"/>
          </w:tcPr>
          <w:p w14:paraId="24CA53AD" w14:textId="77777777" w:rsidR="000271FD" w:rsidRPr="007825A9" w:rsidRDefault="000271FD" w:rsidP="0002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00F8D557" w14:textId="780B0A06" w:rsidR="000271FD" w:rsidRPr="007825A9" w:rsidRDefault="000271FD" w:rsidP="0002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40"/>
              <w:rPr>
                <w:rFonts w:ascii="Angsana New" w:hAnsi="Angsana New" w:cs="Angsana New"/>
                <w:sz w:val="30"/>
                <w:szCs w:val="30"/>
              </w:rPr>
            </w:pPr>
            <w:r w:rsidRPr="007825A9">
              <w:rPr>
                <w:rFonts w:asciiTheme="majorBidi" w:hAnsiTheme="majorBidi" w:cs="Angsana New"/>
                <w:sz w:val="30"/>
                <w:szCs w:val="30"/>
              </w:rPr>
              <w:t>826</w:t>
            </w:r>
          </w:p>
        </w:tc>
        <w:tc>
          <w:tcPr>
            <w:tcW w:w="145" w:type="pct"/>
          </w:tcPr>
          <w:p w14:paraId="651D14A3" w14:textId="77777777" w:rsidR="000271FD" w:rsidRPr="007825A9" w:rsidRDefault="000271FD" w:rsidP="0002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27ADAD99" w14:textId="4CB80986" w:rsidR="000271FD" w:rsidRPr="007825A9" w:rsidRDefault="000271FD" w:rsidP="0002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B008F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4CE9999A" w14:textId="77777777" w:rsidR="000271FD" w:rsidRPr="007825A9" w:rsidRDefault="000271FD" w:rsidP="0002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38B68CAD" w14:textId="77777777" w:rsidR="000271FD" w:rsidRPr="000B008F" w:rsidRDefault="000271FD" w:rsidP="0002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B008F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0271FD" w:rsidRPr="00F205C4" w14:paraId="32DBE212" w14:textId="77777777" w:rsidTr="002C7D5C">
        <w:tc>
          <w:tcPr>
            <w:tcW w:w="2081" w:type="pct"/>
          </w:tcPr>
          <w:p w14:paraId="78F53B41" w14:textId="77777777" w:rsidR="000271FD" w:rsidRPr="004617CA" w:rsidRDefault="000271FD" w:rsidP="000271FD">
            <w:pPr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617C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หนังสือค้ำประกันสำหรับการซื้อรถยนต์ </w:t>
            </w:r>
          </w:p>
        </w:tc>
        <w:tc>
          <w:tcPr>
            <w:tcW w:w="638" w:type="pct"/>
          </w:tcPr>
          <w:p w14:paraId="72EF2C4A" w14:textId="77777777" w:rsidR="000271FD" w:rsidRPr="000B008F" w:rsidRDefault="000271FD" w:rsidP="0002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7" w:type="pct"/>
          </w:tcPr>
          <w:p w14:paraId="5C830080" w14:textId="77777777" w:rsidR="000271FD" w:rsidRPr="000B008F" w:rsidRDefault="000271FD" w:rsidP="0002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28B724D0" w14:textId="77777777" w:rsidR="000271FD" w:rsidRPr="000B008F" w:rsidRDefault="000271FD" w:rsidP="0002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50C1223" w14:textId="77777777" w:rsidR="000271FD" w:rsidRPr="000B008F" w:rsidRDefault="000271FD" w:rsidP="0002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0" w:type="pct"/>
          </w:tcPr>
          <w:p w14:paraId="0B2082A3" w14:textId="77777777" w:rsidR="000271FD" w:rsidRPr="000B008F" w:rsidRDefault="000271FD" w:rsidP="0002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14:paraId="79406A59" w14:textId="77777777" w:rsidR="000271FD" w:rsidRPr="000B008F" w:rsidRDefault="000271FD" w:rsidP="0002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373CCEF2" w14:textId="77777777" w:rsidR="000271FD" w:rsidRPr="000B008F" w:rsidRDefault="000271FD" w:rsidP="0002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21" w:right="-5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271FD" w:rsidRPr="00F205C4" w14:paraId="2539CEA2" w14:textId="77777777" w:rsidTr="002C7D5C">
        <w:tc>
          <w:tcPr>
            <w:tcW w:w="2081" w:type="pct"/>
          </w:tcPr>
          <w:p w14:paraId="6D431F09" w14:textId="66040EEC" w:rsidR="000271FD" w:rsidRPr="004617CA" w:rsidRDefault="000271FD" w:rsidP="000271FD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17CA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อะไหล่และ อุปกรณ์ตกแต่งภายใต้</w:t>
            </w:r>
          </w:p>
        </w:tc>
        <w:tc>
          <w:tcPr>
            <w:tcW w:w="638" w:type="pct"/>
          </w:tcPr>
          <w:p w14:paraId="430A89AA" w14:textId="77777777" w:rsidR="000271FD" w:rsidRPr="00980976" w:rsidRDefault="000271FD" w:rsidP="0002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6502018" w14:textId="77777777" w:rsidR="000271FD" w:rsidRPr="000B008F" w:rsidRDefault="000271FD" w:rsidP="0002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4AEBEA52" w14:textId="77777777" w:rsidR="000271FD" w:rsidRPr="000B008F" w:rsidRDefault="000271FD" w:rsidP="0002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7892F11" w14:textId="77777777" w:rsidR="000271FD" w:rsidRPr="000B008F" w:rsidRDefault="000271FD" w:rsidP="0002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0" w:type="pct"/>
          </w:tcPr>
          <w:p w14:paraId="44DF92DD" w14:textId="77777777" w:rsidR="000271FD" w:rsidRPr="000B008F" w:rsidRDefault="000271FD" w:rsidP="0002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14:paraId="50121382" w14:textId="77777777" w:rsidR="000271FD" w:rsidRPr="000B008F" w:rsidRDefault="000271FD" w:rsidP="0002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083394B" w14:textId="77777777" w:rsidR="000271FD" w:rsidRPr="000B008F" w:rsidRDefault="000271FD" w:rsidP="0002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21" w:right="-5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271FD" w:rsidRPr="00F205C4" w14:paraId="0D7F2D8A" w14:textId="77777777" w:rsidTr="002C7D5C">
        <w:tc>
          <w:tcPr>
            <w:tcW w:w="2081" w:type="pct"/>
          </w:tcPr>
          <w:p w14:paraId="2091CE37" w14:textId="77777777" w:rsidR="000271FD" w:rsidRPr="004617CA" w:rsidRDefault="000271FD" w:rsidP="000271FD">
            <w:pPr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617CA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เครื่องหมายการค้า “ฮอนด้า”</w:t>
            </w: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79526B2E" w14:textId="5D0BA82E" w:rsidR="000271FD" w:rsidRPr="000B008F" w:rsidRDefault="00F8327A" w:rsidP="0002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82,000</w:t>
            </w:r>
          </w:p>
        </w:tc>
        <w:tc>
          <w:tcPr>
            <w:tcW w:w="147" w:type="pct"/>
          </w:tcPr>
          <w:p w14:paraId="69E6ACC2" w14:textId="77777777" w:rsidR="000271FD" w:rsidRPr="000B008F" w:rsidRDefault="000271FD" w:rsidP="0002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7D461120" w14:textId="5D785C6A" w:rsidR="000271FD" w:rsidRPr="000B008F" w:rsidRDefault="000271FD" w:rsidP="0002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40"/>
              <w:rPr>
                <w:rFonts w:ascii="Angsana New" w:hAnsi="Angsana New" w:cs="Angsana New"/>
                <w:sz w:val="30"/>
                <w:szCs w:val="30"/>
              </w:rPr>
            </w:pPr>
            <w:r w:rsidRPr="00ED3ABA">
              <w:rPr>
                <w:rFonts w:asciiTheme="majorBidi" w:hAnsiTheme="majorBidi" w:cs="Angsana New"/>
                <w:sz w:val="30"/>
                <w:szCs w:val="30"/>
              </w:rPr>
              <w:t>80</w:t>
            </w:r>
            <w:r w:rsidRPr="006C6A7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ED3ABA">
              <w:rPr>
                <w:rFonts w:asciiTheme="majorBidi" w:hAnsiTheme="majorBidi" w:cs="Angsana New"/>
                <w:sz w:val="30"/>
                <w:szCs w:val="30"/>
              </w:rPr>
              <w:t>000</w:t>
            </w:r>
          </w:p>
        </w:tc>
        <w:tc>
          <w:tcPr>
            <w:tcW w:w="145" w:type="pct"/>
          </w:tcPr>
          <w:p w14:paraId="040BE44D" w14:textId="77777777" w:rsidR="000271FD" w:rsidRPr="000B008F" w:rsidRDefault="000271FD" w:rsidP="0002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1CC0F929" w14:textId="4B5229DA" w:rsidR="000271FD" w:rsidRPr="000B008F" w:rsidRDefault="000271FD" w:rsidP="0002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008F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32234A13" w14:textId="77777777" w:rsidR="000271FD" w:rsidRPr="000B008F" w:rsidRDefault="000271FD" w:rsidP="0002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64723C46" w14:textId="77777777" w:rsidR="000271FD" w:rsidRPr="000B008F" w:rsidRDefault="000271FD" w:rsidP="0002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B008F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0271FD" w:rsidRPr="00F205C4" w14:paraId="16820CED" w14:textId="77777777" w:rsidTr="002C7D5C">
        <w:tc>
          <w:tcPr>
            <w:tcW w:w="2081" w:type="pct"/>
          </w:tcPr>
          <w:p w14:paraId="6302AE05" w14:textId="77777777" w:rsidR="000271FD" w:rsidRPr="000B008F" w:rsidRDefault="000271FD" w:rsidP="0002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0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B008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8" w:type="pct"/>
            <w:tcBorders>
              <w:bottom w:val="double" w:sz="4" w:space="0" w:color="auto"/>
            </w:tcBorders>
          </w:tcPr>
          <w:p w14:paraId="78DADA11" w14:textId="553F9517" w:rsidR="000271FD" w:rsidRPr="000B008F" w:rsidRDefault="00470B91" w:rsidP="0002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152,928</w:t>
            </w:r>
          </w:p>
        </w:tc>
        <w:tc>
          <w:tcPr>
            <w:tcW w:w="147" w:type="pct"/>
          </w:tcPr>
          <w:p w14:paraId="7EECBFB9" w14:textId="77777777" w:rsidR="000271FD" w:rsidRPr="000B008F" w:rsidRDefault="000271FD" w:rsidP="0002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5B841EA8" w14:textId="6D7E38C1" w:rsidR="000271FD" w:rsidRPr="000B008F" w:rsidRDefault="000271FD" w:rsidP="0002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ED3A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783</w:t>
            </w:r>
          </w:p>
        </w:tc>
        <w:tc>
          <w:tcPr>
            <w:tcW w:w="145" w:type="pct"/>
          </w:tcPr>
          <w:p w14:paraId="7698F602" w14:textId="77777777" w:rsidR="000271FD" w:rsidRPr="000B008F" w:rsidRDefault="000271FD" w:rsidP="0002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6522A8E7" w14:textId="2A1C77AC" w:rsidR="000271FD" w:rsidRPr="000B008F" w:rsidRDefault="000271FD" w:rsidP="0002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B008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7DB6A19F" w14:textId="77777777" w:rsidR="000271FD" w:rsidRPr="000B008F" w:rsidRDefault="000271FD" w:rsidP="0002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left w:val="nil"/>
              <w:bottom w:val="double" w:sz="4" w:space="0" w:color="auto"/>
            </w:tcBorders>
          </w:tcPr>
          <w:p w14:paraId="62634CB1" w14:textId="77777777" w:rsidR="000271FD" w:rsidRPr="000B008F" w:rsidRDefault="000271FD" w:rsidP="0002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B008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5932F72E" w14:textId="1589856F" w:rsidR="00852CAD" w:rsidRPr="0092016A" w:rsidRDefault="00852CAD" w:rsidP="00475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D8DAD91" w14:textId="03290F0C" w:rsidR="00717D37" w:rsidRDefault="00C86BBB" w:rsidP="00C42DD2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pacing w:val="-2"/>
          <w:sz w:val="30"/>
          <w:szCs w:val="30"/>
        </w:rPr>
      </w:pPr>
      <w:r w:rsidRPr="00A01A68">
        <w:rPr>
          <w:rFonts w:ascii="Angsana New" w:hAnsi="Angsana New"/>
          <w:b/>
          <w:bCs/>
          <w:sz w:val="30"/>
          <w:szCs w:val="30"/>
          <w:cs/>
          <w:lang w:val="th-TH"/>
        </w:rPr>
        <w:t>เหตุการณ์</w:t>
      </w:r>
      <w:r w:rsidRPr="00C42DD2">
        <w:rPr>
          <w:rFonts w:ascii="Angsana New" w:hAnsi="Angsana New"/>
          <w:b/>
          <w:bCs/>
          <w:sz w:val="30"/>
          <w:szCs w:val="30"/>
          <w:cs/>
        </w:rPr>
        <w:t>ภายหลัง</w:t>
      </w:r>
      <w:r w:rsidRPr="00C86BBB">
        <w:rPr>
          <w:rFonts w:ascii="Angsana New" w:hAnsi="Angsana New"/>
          <w:b/>
          <w:bCs/>
          <w:spacing w:val="-2"/>
          <w:sz w:val="30"/>
          <w:szCs w:val="30"/>
          <w:cs/>
        </w:rPr>
        <w:t>รอบระยะเวลารายงาน</w:t>
      </w:r>
    </w:p>
    <w:p w14:paraId="4C7FAD17" w14:textId="59202D10" w:rsidR="00C86BBB" w:rsidRPr="0092016A" w:rsidRDefault="00C86BBB" w:rsidP="00475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08AFB200" w14:textId="09985AC3" w:rsidR="004755F5" w:rsidRPr="004755F5" w:rsidRDefault="004755F5" w:rsidP="00475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bookmarkStart w:id="0" w:name="_Hlk70006244"/>
      <w:r w:rsidRPr="004755F5">
        <w:rPr>
          <w:rFonts w:ascii="Angsana New" w:hAnsi="Angsana New" w:cs="Angsana New" w:hint="cs"/>
          <w:sz w:val="30"/>
          <w:szCs w:val="30"/>
          <w:cs/>
        </w:rPr>
        <w:t xml:space="preserve">ในการประชุมสามัญประจำปีผู้ถือหุ้นของบริษัท เมื่อวันที่ </w:t>
      </w:r>
      <w:r w:rsidRPr="004755F5">
        <w:rPr>
          <w:rFonts w:ascii="Angsana New" w:hAnsi="Angsana New" w:cs="Angsana New"/>
          <w:sz w:val="30"/>
          <w:szCs w:val="30"/>
        </w:rPr>
        <w:t xml:space="preserve">19 </w:t>
      </w:r>
      <w:r w:rsidRPr="004755F5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Pr="004755F5">
        <w:rPr>
          <w:rFonts w:ascii="Angsana New" w:hAnsi="Angsana New" w:cs="Angsana New"/>
          <w:sz w:val="30"/>
          <w:szCs w:val="30"/>
          <w:cs/>
        </w:rPr>
        <w:t xml:space="preserve"> </w:t>
      </w:r>
      <w:r w:rsidRPr="004755F5">
        <w:rPr>
          <w:rFonts w:ascii="Angsana New" w:hAnsi="Angsana New" w:cs="Angsana New"/>
          <w:sz w:val="30"/>
          <w:szCs w:val="30"/>
        </w:rPr>
        <w:t xml:space="preserve">2564 </w:t>
      </w:r>
      <w:r w:rsidRPr="004755F5">
        <w:rPr>
          <w:rFonts w:ascii="Angsana New" w:hAnsi="Angsana New" w:cs="Angsana New" w:hint="cs"/>
          <w:sz w:val="30"/>
          <w:szCs w:val="30"/>
          <w:cs/>
        </w:rPr>
        <w:t>ผู้ถือหุ้นมีมติจ่ายเงินปันผลสำหรับ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4755F5">
        <w:rPr>
          <w:rFonts w:ascii="Angsana New" w:hAnsi="Angsana New" w:cs="Angsana New" w:hint="cs"/>
          <w:sz w:val="30"/>
          <w:szCs w:val="30"/>
          <w:cs/>
        </w:rPr>
        <w:t>ผลการดำเนินงานประจำปี</w:t>
      </w:r>
      <w:r w:rsidRPr="004755F5">
        <w:rPr>
          <w:rFonts w:ascii="Angsana New" w:hAnsi="Angsana New" w:cs="Angsana New"/>
          <w:sz w:val="30"/>
          <w:szCs w:val="30"/>
          <w:cs/>
        </w:rPr>
        <w:t xml:space="preserve"> </w:t>
      </w:r>
      <w:r w:rsidRPr="004755F5">
        <w:rPr>
          <w:rFonts w:ascii="Angsana New" w:hAnsi="Angsana New" w:cs="Angsana New"/>
          <w:sz w:val="30"/>
          <w:szCs w:val="30"/>
        </w:rPr>
        <w:t>2563</w:t>
      </w:r>
      <w:r w:rsidRPr="004755F5">
        <w:rPr>
          <w:rFonts w:ascii="Angsana New" w:hAnsi="Angsana New" w:cs="Angsana New" w:hint="cs"/>
          <w:sz w:val="30"/>
          <w:szCs w:val="30"/>
          <w:cs/>
        </w:rPr>
        <w:t xml:space="preserve"> ในอัตราหุ้นละ</w:t>
      </w:r>
      <w:r w:rsidRPr="004755F5">
        <w:rPr>
          <w:rFonts w:ascii="Angsana New" w:hAnsi="Angsana New" w:cs="Angsana New"/>
          <w:sz w:val="30"/>
          <w:szCs w:val="30"/>
          <w:cs/>
        </w:rPr>
        <w:t xml:space="preserve"> </w:t>
      </w:r>
      <w:r w:rsidRPr="004755F5">
        <w:rPr>
          <w:rFonts w:ascii="Angsana New" w:hAnsi="Angsana New" w:cs="Angsana New"/>
          <w:sz w:val="30"/>
          <w:szCs w:val="30"/>
        </w:rPr>
        <w:t>0.04</w:t>
      </w:r>
      <w:r w:rsidRPr="004755F5">
        <w:rPr>
          <w:rFonts w:ascii="Angsana New" w:hAnsi="Angsana New" w:cs="Angsana New"/>
          <w:sz w:val="30"/>
          <w:szCs w:val="30"/>
          <w:cs/>
        </w:rPr>
        <w:t xml:space="preserve"> </w:t>
      </w:r>
      <w:r w:rsidRPr="004755F5">
        <w:rPr>
          <w:rFonts w:ascii="Angsana New" w:hAnsi="Angsana New" w:cs="Angsana New" w:hint="cs"/>
          <w:sz w:val="30"/>
          <w:szCs w:val="30"/>
          <w:cs/>
        </w:rPr>
        <w:t>บาท</w:t>
      </w:r>
      <w:r w:rsidRPr="004755F5">
        <w:rPr>
          <w:rFonts w:ascii="Angsana New" w:hAnsi="Angsana New" w:cs="Angsana New"/>
          <w:sz w:val="30"/>
          <w:szCs w:val="30"/>
          <w:cs/>
        </w:rPr>
        <w:t xml:space="preserve"> </w:t>
      </w:r>
      <w:r w:rsidRPr="004755F5">
        <w:rPr>
          <w:rFonts w:ascii="Angsana New" w:hAnsi="Angsana New" w:cs="Angsana New" w:hint="cs"/>
          <w:sz w:val="30"/>
          <w:szCs w:val="30"/>
          <w:cs/>
        </w:rPr>
        <w:t>เป็นจำนวนเงินรวม</w:t>
      </w:r>
      <w:r w:rsidRPr="004755F5">
        <w:rPr>
          <w:rFonts w:ascii="Angsana New" w:hAnsi="Angsana New" w:cs="Angsana New"/>
          <w:sz w:val="30"/>
          <w:szCs w:val="30"/>
          <w:cs/>
        </w:rPr>
        <w:t xml:space="preserve"> </w:t>
      </w:r>
      <w:r w:rsidRPr="004755F5">
        <w:rPr>
          <w:rFonts w:ascii="Angsana New" w:hAnsi="Angsana New" w:cs="Angsana New"/>
          <w:sz w:val="30"/>
          <w:szCs w:val="30"/>
        </w:rPr>
        <w:t>24</w:t>
      </w:r>
      <w:r w:rsidRPr="004755F5">
        <w:rPr>
          <w:rFonts w:ascii="Angsana New" w:hAnsi="Angsana New" w:cs="Angsana New"/>
          <w:sz w:val="30"/>
          <w:szCs w:val="30"/>
          <w:cs/>
        </w:rPr>
        <w:t xml:space="preserve"> </w:t>
      </w:r>
      <w:r w:rsidRPr="004755F5">
        <w:rPr>
          <w:rFonts w:ascii="Angsana New" w:hAnsi="Angsana New" w:cs="Angsana New" w:hint="cs"/>
          <w:sz w:val="30"/>
          <w:szCs w:val="30"/>
          <w:cs/>
        </w:rPr>
        <w:t>ล้านบาท เงินปันผลดังกล่าว</w:t>
      </w:r>
      <w:r w:rsidR="007E5C7D">
        <w:rPr>
          <w:rFonts w:ascii="Angsana New" w:hAnsi="Angsana New" w:cs="Angsana New" w:hint="cs"/>
          <w:sz w:val="30"/>
          <w:szCs w:val="30"/>
          <w:cs/>
        </w:rPr>
        <w:t>มีกำหนด</w:t>
      </w:r>
      <w:r w:rsidRPr="004755F5">
        <w:rPr>
          <w:rFonts w:ascii="Angsana New" w:hAnsi="Angsana New" w:cs="Angsana New" w:hint="cs"/>
          <w:sz w:val="30"/>
          <w:szCs w:val="30"/>
          <w:cs/>
        </w:rPr>
        <w:t>จ่ายแก่ผู้ถือหุ้นใน</w:t>
      </w:r>
      <w:r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C15F81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="00C15F81">
        <w:rPr>
          <w:rFonts w:ascii="Angsana New" w:hAnsi="Angsana New" w:cs="Angsana New"/>
          <w:sz w:val="30"/>
          <w:szCs w:val="30"/>
        </w:rPr>
        <w:t>2564</w:t>
      </w:r>
    </w:p>
    <w:bookmarkEnd w:id="0"/>
    <w:p w14:paraId="077E6477" w14:textId="574C4DBD" w:rsidR="004755F5" w:rsidRPr="004755F5" w:rsidRDefault="004755F5" w:rsidP="007913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/>
          <w:spacing w:val="-2"/>
          <w:sz w:val="30"/>
          <w:szCs w:val="30"/>
          <w:cs/>
        </w:rPr>
      </w:pPr>
    </w:p>
    <w:sectPr w:rsidR="004755F5" w:rsidRPr="004755F5" w:rsidSect="007E060E">
      <w:footerReference w:type="default" r:id="rId12"/>
      <w:footerReference w:type="first" r:id="rId13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C71DA6" w14:textId="77777777" w:rsidR="007D0447" w:rsidRDefault="007D0447">
      <w:r>
        <w:separator/>
      </w:r>
    </w:p>
  </w:endnote>
  <w:endnote w:type="continuationSeparator" w:id="0">
    <w:p w14:paraId="3315DD9D" w14:textId="77777777" w:rsidR="007D0447" w:rsidRDefault="007D04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E65AE7" w14:textId="3CFE5DFF" w:rsidR="00256D3B" w:rsidRPr="00BD48A3" w:rsidRDefault="00256D3B" w:rsidP="00853DEB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BD48A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BD48A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BD48A3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23</w:t>
    </w:r>
    <w:r w:rsidRPr="00BD48A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A39F8FB" w14:textId="77777777" w:rsidR="00256D3B" w:rsidRPr="00DF1BD9" w:rsidRDefault="00256D3B" w:rsidP="000618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80"/>
      </w:tabs>
      <w:ind w:right="360"/>
      <w:rPr>
        <w:rFonts w:ascii="Angsana New" w:hAnsi="Angsana New" w:cs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B1306B" w14:textId="77777777" w:rsidR="00256D3B" w:rsidRDefault="00256D3B" w:rsidP="00F26A6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23690B">
      <w:rPr>
        <w:rStyle w:val="PageNumber"/>
        <w:rFonts w:cs="Angsana New"/>
        <w:noProof/>
      </w:rPr>
      <w:t>7</w:t>
    </w:r>
    <w:r>
      <w:rPr>
        <w:rStyle w:val="PageNumber"/>
        <w:cs/>
      </w:rPr>
      <w:fldChar w:fldCharType="end"/>
    </w:r>
  </w:p>
  <w:p w14:paraId="3C9B31D1" w14:textId="3799EA1F" w:rsidR="00256D3B" w:rsidRDefault="00256D3B" w:rsidP="00230A1C">
    <w:pPr>
      <w:tabs>
        <w:tab w:val="left" w:pos="8910"/>
        <w:tab w:val="left" w:pos="13860"/>
      </w:tabs>
      <w:ind w:right="360"/>
      <w:rPr>
        <w:rFonts w:ascii="Angsana New" w:hAnsi="Angsana New"/>
        <w:sz w:val="30"/>
        <w:szCs w:val="30"/>
      </w:rPr>
    </w:pPr>
    <w:r w:rsidRPr="007F5E02">
      <w:rPr>
        <w:rFonts w:ascii="Angsana New" w:hAnsi="Angsana New"/>
        <w:i/>
        <w:iCs/>
        <w:sz w:val="30"/>
        <w:szCs w:val="30"/>
      </w:rPr>
      <w:fldChar w:fldCharType="begin"/>
    </w:r>
    <w:r w:rsidRPr="007F5E02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7F5E02">
      <w:rPr>
        <w:rFonts w:ascii="Angsana New" w:hAnsi="Angsana New"/>
        <w:i/>
        <w:iCs/>
        <w:sz w:val="30"/>
        <w:szCs w:val="30"/>
      </w:rPr>
      <w:fldChar w:fldCharType="separate"/>
    </w:r>
    <w:r w:rsidR="002D2D9F">
      <w:rPr>
        <w:rFonts w:ascii="Angsana New" w:hAnsi="Angsana New"/>
        <w:i/>
        <w:iCs/>
        <w:noProof/>
        <w:sz w:val="30"/>
        <w:szCs w:val="30"/>
      </w:rPr>
      <w:t>acgt3 -set</w:t>
    </w:r>
    <w:r w:rsidRPr="007F5E02">
      <w:rPr>
        <w:rFonts w:ascii="Angsana New" w:hAnsi="Angsana New"/>
        <w:i/>
        <w:iCs/>
        <w:sz w:val="30"/>
        <w:szCs w:val="30"/>
      </w:rPr>
      <w:fldChar w:fldCharType="end"/>
    </w:r>
    <w:r w:rsidRPr="007F5E02">
      <w:rPr>
        <w:rFonts w:ascii="Angsana New" w:hAnsi="Angsana New" w:cs="Angsana New" w:hint="cs"/>
        <w:i/>
        <w:iCs/>
        <w:sz w:val="30"/>
        <w:szCs w:val="30"/>
        <w:cs/>
      </w:rPr>
      <w:t xml:space="preserve">                                                                  </w:t>
    </w:r>
    <w:r w:rsidRPr="007F5E02">
      <w:rPr>
        <w:rFonts w:ascii="Angsana New" w:hAnsi="Angsana New" w:cs="Angsana New"/>
        <w:i/>
        <w:iCs/>
        <w:sz w:val="30"/>
        <w:szCs w:val="30"/>
        <w:cs/>
      </w:rPr>
      <w:t xml:space="preserve">     </w:t>
    </w:r>
    <w:r w:rsidRPr="007F5E02">
      <w:rPr>
        <w:rFonts w:ascii="Angsana New" w:hAnsi="Angsana New" w:cs="Angsana New" w:hint="cs"/>
        <w:i/>
        <w:iCs/>
        <w:sz w:val="30"/>
        <w:szCs w:val="30"/>
        <w:cs/>
      </w:rPr>
      <w:t xml:space="preserve">                         </w:t>
    </w:r>
    <w:r>
      <w:rPr>
        <w:rFonts w:ascii="Angsana New" w:hAnsi="Angsana New" w:hint="cs"/>
        <w:sz w:val="30"/>
        <w:szCs w:val="30"/>
        <w:cs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E345C5" w14:textId="56CDF39E" w:rsidR="00256D3B" w:rsidRPr="00853DEB" w:rsidRDefault="00256D3B" w:rsidP="00853DEB">
    <w:pPr>
      <w:pStyle w:val="Footer"/>
      <w:framePr w:w="307" w:h="485" w:hRule="exact" w:wrap="around" w:vAnchor="text" w:hAnchor="margin" w:xAlign="center" w:y="9"/>
      <w:rPr>
        <w:rStyle w:val="PageNumber"/>
        <w:rFonts w:ascii="Angsana New" w:hAnsi="Angsana New" w:cs="Angsana New"/>
        <w:sz w:val="30"/>
        <w:szCs w:val="30"/>
      </w:rPr>
    </w:pP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853DEB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28</w: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69F88023" w14:textId="77777777" w:rsidR="00256D3B" w:rsidRPr="006105F4" w:rsidRDefault="00256D3B" w:rsidP="003E28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rFonts w:ascii="Angsana New" w:hAnsi="Angsana New" w:cs="Angsana New"/>
        <w:b/>
        <w:bCs/>
        <w:sz w:val="30"/>
        <w:szCs w:val="30"/>
      </w:rPr>
    </w:pPr>
    <w:r w:rsidRPr="00D218EE">
      <w:rPr>
        <w:rStyle w:val="PageNumber"/>
        <w:rFonts w:ascii="Angsana New" w:hAnsi="Angsana New" w:cs="Angsana New"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3C7392" w14:textId="77777777" w:rsidR="00256D3B" w:rsidRDefault="00256D3B" w:rsidP="00F26A6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CC4F2B">
      <w:rPr>
        <w:rStyle w:val="PageNumber"/>
        <w:rFonts w:cs="Angsana New"/>
        <w:noProof/>
      </w:rPr>
      <w:t>0</w:t>
    </w:r>
    <w:r>
      <w:rPr>
        <w:rStyle w:val="PageNumber"/>
        <w:cs/>
      </w:rPr>
      <w:fldChar w:fldCharType="end"/>
    </w:r>
  </w:p>
  <w:p w14:paraId="3A2A784A" w14:textId="678D6360" w:rsidR="00256D3B" w:rsidRDefault="00256D3B" w:rsidP="007F5E02">
    <w:pPr>
      <w:tabs>
        <w:tab w:val="left" w:pos="9000"/>
        <w:tab w:val="left" w:pos="13860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2D2D9F">
      <w:rPr>
        <w:rFonts w:ascii="Angsana New" w:hAnsi="Angsana New"/>
        <w:noProof/>
        <w:sz w:val="30"/>
        <w:szCs w:val="30"/>
      </w:rPr>
      <w:t>acgt3 -set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cs="Angsana New" w:hint="cs"/>
        <w:sz w:val="30"/>
        <w:szCs w:val="30"/>
        <w:cs/>
      </w:rPr>
      <w:t xml:space="preserve">                                                                  </w:t>
    </w:r>
    <w:r>
      <w:rPr>
        <w:rFonts w:ascii="Angsana New" w:hAnsi="Angsana New" w:cs="Angsana New"/>
        <w:sz w:val="30"/>
        <w:szCs w:val="30"/>
        <w:cs/>
      </w:rPr>
      <w:t xml:space="preserve">     </w:t>
    </w:r>
    <w:r>
      <w:rPr>
        <w:rFonts w:ascii="Angsana New" w:hAnsi="Angsana New" w:cs="Angsana New" w:hint="cs"/>
        <w:sz w:val="30"/>
        <w:szCs w:val="30"/>
        <w:cs/>
      </w:rPr>
      <w:t xml:space="preserve">                         </w:t>
    </w:r>
    <w:r>
      <w:rPr>
        <w:rFonts w:ascii="Angsana New" w:hAnsi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02D148" w14:textId="77777777" w:rsidR="007D0447" w:rsidRDefault="007D0447">
      <w:r>
        <w:separator/>
      </w:r>
    </w:p>
  </w:footnote>
  <w:footnote w:type="continuationSeparator" w:id="0">
    <w:p w14:paraId="27C63514" w14:textId="77777777" w:rsidR="007D0447" w:rsidRDefault="007D04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1576F1" w14:textId="77777777" w:rsidR="00256D3B" w:rsidRDefault="00256D3B" w:rsidP="0046261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9475D2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ออโต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คอร์ป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โฮลดิ้ง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7A80C50D" w14:textId="7B8879D9" w:rsidR="00256D3B" w:rsidRDefault="00256D3B" w:rsidP="0046261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527F4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  <w:r w:rsidRPr="00527F49">
      <w:rPr>
        <w:rFonts w:ascii="Angsana New" w:hAnsi="Angsana New" w:cs="Angsana New"/>
        <w:b/>
        <w:bCs/>
        <w:sz w:val="32"/>
        <w:szCs w:val="32"/>
        <w:cs/>
      </w:rPr>
      <w:t xml:space="preserve"> </w:t>
    </w:r>
  </w:p>
  <w:p w14:paraId="39148B32" w14:textId="0D13881E" w:rsidR="00256D3B" w:rsidRPr="0034106F" w:rsidRDefault="00256D3B" w:rsidP="0046261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 w:cs="Angsana New"/>
        <w:b/>
        <w:bCs/>
        <w:sz w:val="32"/>
        <w:szCs w:val="32"/>
      </w:rPr>
      <w:t>2564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(ไม่ได้ตรวจสอบ)</w:t>
    </w:r>
  </w:p>
  <w:p w14:paraId="642CC039" w14:textId="77777777" w:rsidR="00256D3B" w:rsidRPr="00B239E0" w:rsidRDefault="00256D3B" w:rsidP="00FE3960">
    <w:pPr>
      <w:jc w:val="center"/>
      <w:rPr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687C8A" w14:textId="77777777" w:rsidR="00256D3B" w:rsidRDefault="00256D3B" w:rsidP="009D63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9475D2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ออโต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คอร์ป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โฮลดิ้ง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097EC3A1" w14:textId="77777777" w:rsidR="00256D3B" w:rsidRDefault="00256D3B" w:rsidP="009D63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527F4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  <w:r w:rsidRPr="00527F49">
      <w:rPr>
        <w:rFonts w:ascii="Angsana New" w:hAnsi="Angsana New" w:cs="Angsana New"/>
        <w:b/>
        <w:bCs/>
        <w:sz w:val="32"/>
        <w:szCs w:val="32"/>
        <w:cs/>
      </w:rPr>
      <w:t xml:space="preserve"> </w:t>
    </w:r>
  </w:p>
  <w:p w14:paraId="5F23B6F3" w14:textId="77777777" w:rsidR="00256D3B" w:rsidRPr="0034106F" w:rsidRDefault="00256D3B" w:rsidP="009D63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 w:cs="Angsana New"/>
        <w:b/>
        <w:bCs/>
        <w:sz w:val="32"/>
        <w:szCs w:val="32"/>
      </w:rPr>
      <w:t>2563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(ไม่ได้ตรวจสอบ)</w:t>
    </w:r>
  </w:p>
  <w:p w14:paraId="47BA8188" w14:textId="77777777" w:rsidR="00256D3B" w:rsidRPr="007F6AE3" w:rsidRDefault="00256D3B" w:rsidP="0046261B">
    <w:pPr>
      <w:pStyle w:val="Header"/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A95834EC"/>
    <w:lvl w:ilvl="0" w:tplc="B5F4F75A">
      <w:start w:val="1"/>
      <w:numFmt w:val="thaiLetters"/>
      <w:lvlText w:val="(%1)"/>
      <w:lvlJc w:val="left"/>
      <w:pPr>
        <w:ind w:left="63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4B0A90"/>
    <w:multiLevelType w:val="hybridMultilevel"/>
    <w:tmpl w:val="4D063024"/>
    <w:lvl w:ilvl="0" w:tplc="0930E61C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1E3F7B18"/>
    <w:multiLevelType w:val="hybridMultilevel"/>
    <w:tmpl w:val="B00C4DC6"/>
    <w:lvl w:ilvl="0" w:tplc="9F9002FA">
      <w:start w:val="12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F80292"/>
    <w:multiLevelType w:val="singleLevel"/>
    <w:tmpl w:val="04090001"/>
    <w:lvl w:ilvl="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color w:val="auto"/>
        <w:sz w:val="24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3ED459E"/>
    <w:multiLevelType w:val="hybridMultilevel"/>
    <w:tmpl w:val="D338C03A"/>
    <w:lvl w:ilvl="0" w:tplc="996EAB44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7" w15:restartNumberingAfterBreak="0">
    <w:nsid w:val="39052953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15521C7"/>
    <w:multiLevelType w:val="multilevel"/>
    <w:tmpl w:val="BFB0442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F274F66"/>
    <w:multiLevelType w:val="hybridMultilevel"/>
    <w:tmpl w:val="2634DED8"/>
    <w:lvl w:ilvl="0" w:tplc="F8BCDA02">
      <w:start w:val="31"/>
      <w:numFmt w:val="bullet"/>
      <w:lvlText w:val="-"/>
      <w:lvlJc w:val="left"/>
      <w:pPr>
        <w:ind w:left="25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1" w:hanging="360"/>
      </w:pPr>
      <w:rPr>
        <w:rFonts w:ascii="Wingdings" w:hAnsi="Wingdings" w:hint="default"/>
      </w:rPr>
    </w:lvl>
  </w:abstractNum>
  <w:abstractNum w:abstractNumId="22" w15:restartNumberingAfterBreak="0">
    <w:nsid w:val="55904B5D"/>
    <w:multiLevelType w:val="hybridMultilevel"/>
    <w:tmpl w:val="CE74DFF2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A2F7FA8"/>
    <w:multiLevelType w:val="hybridMultilevel"/>
    <w:tmpl w:val="9FE0BCB8"/>
    <w:lvl w:ilvl="0" w:tplc="5C6E4B34">
      <w:start w:val="9"/>
      <w:numFmt w:val="bullet"/>
      <w:lvlText w:val="﷐"/>
      <w:lvlJc w:val="left"/>
      <w:pPr>
        <w:ind w:left="1065" w:hanging="70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6A953703"/>
    <w:multiLevelType w:val="hybridMultilevel"/>
    <w:tmpl w:val="6450DC40"/>
    <w:lvl w:ilvl="0" w:tplc="2474C074">
      <w:start w:val="1"/>
      <w:numFmt w:val="thaiLetters"/>
      <w:lvlText w:val="(%1)"/>
      <w:lvlJc w:val="left"/>
      <w:pPr>
        <w:ind w:left="1260" w:hanging="360"/>
      </w:pPr>
      <w:rPr>
        <w:rFonts w:hint="default"/>
        <w:b/>
        <w:bCs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9" w15:restartNumberingAfterBreak="0">
    <w:nsid w:val="7EE84CBA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4"/>
  </w:num>
  <w:num w:numId="13">
    <w:abstractNumId w:val="25"/>
  </w:num>
  <w:num w:numId="14">
    <w:abstractNumId w:val="15"/>
  </w:num>
  <w:num w:numId="15">
    <w:abstractNumId w:val="19"/>
  </w:num>
  <w:num w:numId="16">
    <w:abstractNumId w:val="17"/>
  </w:num>
  <w:num w:numId="17">
    <w:abstractNumId w:val="10"/>
  </w:num>
  <w:num w:numId="18">
    <w:abstractNumId w:val="23"/>
  </w:num>
  <w:num w:numId="19">
    <w:abstractNumId w:val="13"/>
  </w:num>
  <w:num w:numId="20">
    <w:abstractNumId w:val="24"/>
  </w:num>
  <w:num w:numId="21">
    <w:abstractNumId w:val="11"/>
  </w:num>
  <w:num w:numId="22">
    <w:abstractNumId w:val="20"/>
  </w:num>
  <w:num w:numId="23">
    <w:abstractNumId w:val="16"/>
  </w:num>
  <w:num w:numId="24">
    <w:abstractNumId w:val="22"/>
  </w:num>
  <w:num w:numId="25">
    <w:abstractNumId w:val="29"/>
  </w:num>
  <w:num w:numId="26">
    <w:abstractNumId w:val="28"/>
  </w:num>
  <w:num w:numId="27">
    <w:abstractNumId w:val="12"/>
  </w:num>
  <w:num w:numId="28">
    <w:abstractNumId w:val="26"/>
  </w:num>
  <w:num w:numId="29">
    <w:abstractNumId w:val="27"/>
  </w:num>
  <w:num w:numId="30">
    <w:abstractNumId w:val="2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943"/>
    <w:rsid w:val="00000E44"/>
    <w:rsid w:val="00001B5F"/>
    <w:rsid w:val="00002013"/>
    <w:rsid w:val="00002A1C"/>
    <w:rsid w:val="00002B6C"/>
    <w:rsid w:val="00002BCB"/>
    <w:rsid w:val="00002E06"/>
    <w:rsid w:val="00002FC2"/>
    <w:rsid w:val="0000436C"/>
    <w:rsid w:val="00005E91"/>
    <w:rsid w:val="00006A85"/>
    <w:rsid w:val="0000763E"/>
    <w:rsid w:val="00007C2F"/>
    <w:rsid w:val="00007CD2"/>
    <w:rsid w:val="00010FAB"/>
    <w:rsid w:val="00014D70"/>
    <w:rsid w:val="00014F2A"/>
    <w:rsid w:val="00015351"/>
    <w:rsid w:val="0001540F"/>
    <w:rsid w:val="00016396"/>
    <w:rsid w:val="000167C6"/>
    <w:rsid w:val="0001715D"/>
    <w:rsid w:val="00017BB1"/>
    <w:rsid w:val="0002015B"/>
    <w:rsid w:val="00020849"/>
    <w:rsid w:val="00022A4D"/>
    <w:rsid w:val="0002302B"/>
    <w:rsid w:val="0002387C"/>
    <w:rsid w:val="00024CB8"/>
    <w:rsid w:val="00025237"/>
    <w:rsid w:val="00026259"/>
    <w:rsid w:val="000271FD"/>
    <w:rsid w:val="00031EEC"/>
    <w:rsid w:val="00032317"/>
    <w:rsid w:val="00033962"/>
    <w:rsid w:val="00033B43"/>
    <w:rsid w:val="0003439E"/>
    <w:rsid w:val="000345BD"/>
    <w:rsid w:val="00034A38"/>
    <w:rsid w:val="000351DA"/>
    <w:rsid w:val="000358C3"/>
    <w:rsid w:val="00035B3D"/>
    <w:rsid w:val="00036BEF"/>
    <w:rsid w:val="00036EB8"/>
    <w:rsid w:val="00040025"/>
    <w:rsid w:val="00041020"/>
    <w:rsid w:val="00041934"/>
    <w:rsid w:val="000429FB"/>
    <w:rsid w:val="000434A8"/>
    <w:rsid w:val="000442F9"/>
    <w:rsid w:val="0004492C"/>
    <w:rsid w:val="00044F64"/>
    <w:rsid w:val="00045798"/>
    <w:rsid w:val="00045A7E"/>
    <w:rsid w:val="00045A96"/>
    <w:rsid w:val="00045FB4"/>
    <w:rsid w:val="00046368"/>
    <w:rsid w:val="0004764E"/>
    <w:rsid w:val="00050189"/>
    <w:rsid w:val="00050499"/>
    <w:rsid w:val="000521F3"/>
    <w:rsid w:val="0005240A"/>
    <w:rsid w:val="00052ACD"/>
    <w:rsid w:val="00052DDE"/>
    <w:rsid w:val="000538DA"/>
    <w:rsid w:val="0005619C"/>
    <w:rsid w:val="0006078F"/>
    <w:rsid w:val="00060DB9"/>
    <w:rsid w:val="000615EA"/>
    <w:rsid w:val="00061884"/>
    <w:rsid w:val="00061938"/>
    <w:rsid w:val="00061C9E"/>
    <w:rsid w:val="00062E41"/>
    <w:rsid w:val="0006385D"/>
    <w:rsid w:val="0006510C"/>
    <w:rsid w:val="000658FA"/>
    <w:rsid w:val="00067194"/>
    <w:rsid w:val="000673F5"/>
    <w:rsid w:val="00067A1C"/>
    <w:rsid w:val="00070513"/>
    <w:rsid w:val="00070B39"/>
    <w:rsid w:val="00073106"/>
    <w:rsid w:val="000742D5"/>
    <w:rsid w:val="0007538D"/>
    <w:rsid w:val="00076326"/>
    <w:rsid w:val="00076A0F"/>
    <w:rsid w:val="00076BF3"/>
    <w:rsid w:val="00076EB6"/>
    <w:rsid w:val="00077C1A"/>
    <w:rsid w:val="000800AA"/>
    <w:rsid w:val="000803C8"/>
    <w:rsid w:val="000819A4"/>
    <w:rsid w:val="00081A0F"/>
    <w:rsid w:val="00081E79"/>
    <w:rsid w:val="00081F0E"/>
    <w:rsid w:val="00082275"/>
    <w:rsid w:val="00082A22"/>
    <w:rsid w:val="00082D5B"/>
    <w:rsid w:val="0008378D"/>
    <w:rsid w:val="0008414B"/>
    <w:rsid w:val="0008466F"/>
    <w:rsid w:val="00084DE8"/>
    <w:rsid w:val="000851CD"/>
    <w:rsid w:val="00085A1B"/>
    <w:rsid w:val="00085CC7"/>
    <w:rsid w:val="00087CE4"/>
    <w:rsid w:val="00090681"/>
    <w:rsid w:val="000906FC"/>
    <w:rsid w:val="000910EA"/>
    <w:rsid w:val="00091DAF"/>
    <w:rsid w:val="00092063"/>
    <w:rsid w:val="00092337"/>
    <w:rsid w:val="00092E1A"/>
    <w:rsid w:val="00093CD0"/>
    <w:rsid w:val="0009456F"/>
    <w:rsid w:val="00094A9A"/>
    <w:rsid w:val="00095BA6"/>
    <w:rsid w:val="00095C58"/>
    <w:rsid w:val="00096537"/>
    <w:rsid w:val="0009720F"/>
    <w:rsid w:val="00097943"/>
    <w:rsid w:val="00097DB9"/>
    <w:rsid w:val="000A0173"/>
    <w:rsid w:val="000A1A61"/>
    <w:rsid w:val="000A1B71"/>
    <w:rsid w:val="000A1DA3"/>
    <w:rsid w:val="000A2B73"/>
    <w:rsid w:val="000A2EBF"/>
    <w:rsid w:val="000A3018"/>
    <w:rsid w:val="000A404F"/>
    <w:rsid w:val="000A5444"/>
    <w:rsid w:val="000A56FF"/>
    <w:rsid w:val="000A5F28"/>
    <w:rsid w:val="000A61EB"/>
    <w:rsid w:val="000A61F8"/>
    <w:rsid w:val="000A6928"/>
    <w:rsid w:val="000A697F"/>
    <w:rsid w:val="000B008F"/>
    <w:rsid w:val="000B0ACE"/>
    <w:rsid w:val="000B0B7C"/>
    <w:rsid w:val="000B2897"/>
    <w:rsid w:val="000B4B60"/>
    <w:rsid w:val="000B4EF0"/>
    <w:rsid w:val="000B56C8"/>
    <w:rsid w:val="000B5E44"/>
    <w:rsid w:val="000B726C"/>
    <w:rsid w:val="000B773D"/>
    <w:rsid w:val="000C0677"/>
    <w:rsid w:val="000C1748"/>
    <w:rsid w:val="000C1E38"/>
    <w:rsid w:val="000C293D"/>
    <w:rsid w:val="000C476D"/>
    <w:rsid w:val="000C4923"/>
    <w:rsid w:val="000C4FB4"/>
    <w:rsid w:val="000C58A4"/>
    <w:rsid w:val="000C5D36"/>
    <w:rsid w:val="000C63D1"/>
    <w:rsid w:val="000C75F1"/>
    <w:rsid w:val="000C77E4"/>
    <w:rsid w:val="000D0CC6"/>
    <w:rsid w:val="000D141B"/>
    <w:rsid w:val="000D15B0"/>
    <w:rsid w:val="000D1DAE"/>
    <w:rsid w:val="000D202D"/>
    <w:rsid w:val="000D3484"/>
    <w:rsid w:val="000D3EF2"/>
    <w:rsid w:val="000D47FC"/>
    <w:rsid w:val="000D6312"/>
    <w:rsid w:val="000D6CDD"/>
    <w:rsid w:val="000D776D"/>
    <w:rsid w:val="000D7EE9"/>
    <w:rsid w:val="000E04E2"/>
    <w:rsid w:val="000E16F0"/>
    <w:rsid w:val="000E32B2"/>
    <w:rsid w:val="000E3409"/>
    <w:rsid w:val="000E406B"/>
    <w:rsid w:val="000E4BAC"/>
    <w:rsid w:val="000E5277"/>
    <w:rsid w:val="000E5AC0"/>
    <w:rsid w:val="000E7686"/>
    <w:rsid w:val="000E7F6B"/>
    <w:rsid w:val="000F15CB"/>
    <w:rsid w:val="000F1736"/>
    <w:rsid w:val="000F191E"/>
    <w:rsid w:val="000F43C6"/>
    <w:rsid w:val="000F496A"/>
    <w:rsid w:val="000F4F57"/>
    <w:rsid w:val="000F517B"/>
    <w:rsid w:val="000F5543"/>
    <w:rsid w:val="000F6F4B"/>
    <w:rsid w:val="000F7D69"/>
    <w:rsid w:val="001005D4"/>
    <w:rsid w:val="00100FA4"/>
    <w:rsid w:val="00101522"/>
    <w:rsid w:val="00101922"/>
    <w:rsid w:val="00102E16"/>
    <w:rsid w:val="00103DD1"/>
    <w:rsid w:val="00103DD3"/>
    <w:rsid w:val="0010665A"/>
    <w:rsid w:val="00106EFD"/>
    <w:rsid w:val="00107287"/>
    <w:rsid w:val="00107D42"/>
    <w:rsid w:val="0011027C"/>
    <w:rsid w:val="00111E99"/>
    <w:rsid w:val="001122EA"/>
    <w:rsid w:val="00112BA6"/>
    <w:rsid w:val="001151EA"/>
    <w:rsid w:val="001158F6"/>
    <w:rsid w:val="00115D13"/>
    <w:rsid w:val="00116FE1"/>
    <w:rsid w:val="00117F53"/>
    <w:rsid w:val="001218F7"/>
    <w:rsid w:val="001224FD"/>
    <w:rsid w:val="00123835"/>
    <w:rsid w:val="0012704B"/>
    <w:rsid w:val="00127B83"/>
    <w:rsid w:val="00132FDC"/>
    <w:rsid w:val="001346A5"/>
    <w:rsid w:val="001346EA"/>
    <w:rsid w:val="00135322"/>
    <w:rsid w:val="00135923"/>
    <w:rsid w:val="00135E95"/>
    <w:rsid w:val="0013630A"/>
    <w:rsid w:val="00136C26"/>
    <w:rsid w:val="001379F1"/>
    <w:rsid w:val="00137CA3"/>
    <w:rsid w:val="00137EF8"/>
    <w:rsid w:val="00137F22"/>
    <w:rsid w:val="00140EB5"/>
    <w:rsid w:val="00141DCF"/>
    <w:rsid w:val="001436BC"/>
    <w:rsid w:val="00143E23"/>
    <w:rsid w:val="0014598A"/>
    <w:rsid w:val="00145E66"/>
    <w:rsid w:val="001474BD"/>
    <w:rsid w:val="00147D18"/>
    <w:rsid w:val="00147FB5"/>
    <w:rsid w:val="00150D6A"/>
    <w:rsid w:val="001518EC"/>
    <w:rsid w:val="0015217A"/>
    <w:rsid w:val="00152642"/>
    <w:rsid w:val="00152F09"/>
    <w:rsid w:val="001531C2"/>
    <w:rsid w:val="0015362C"/>
    <w:rsid w:val="00153D11"/>
    <w:rsid w:val="00154B96"/>
    <w:rsid w:val="00155D73"/>
    <w:rsid w:val="001560F8"/>
    <w:rsid w:val="00156135"/>
    <w:rsid w:val="00156874"/>
    <w:rsid w:val="0015717C"/>
    <w:rsid w:val="0016095F"/>
    <w:rsid w:val="0016104C"/>
    <w:rsid w:val="001621C1"/>
    <w:rsid w:val="00162C0B"/>
    <w:rsid w:val="001641BC"/>
    <w:rsid w:val="001653A5"/>
    <w:rsid w:val="00165BC4"/>
    <w:rsid w:val="001663E3"/>
    <w:rsid w:val="00166747"/>
    <w:rsid w:val="001678F1"/>
    <w:rsid w:val="00172B4E"/>
    <w:rsid w:val="001735B2"/>
    <w:rsid w:val="00173830"/>
    <w:rsid w:val="00173BA5"/>
    <w:rsid w:val="001740FA"/>
    <w:rsid w:val="00174C0F"/>
    <w:rsid w:val="00176887"/>
    <w:rsid w:val="0017794E"/>
    <w:rsid w:val="00177B30"/>
    <w:rsid w:val="0018028B"/>
    <w:rsid w:val="00181EEC"/>
    <w:rsid w:val="001821DC"/>
    <w:rsid w:val="00182F67"/>
    <w:rsid w:val="0018477D"/>
    <w:rsid w:val="001855C5"/>
    <w:rsid w:val="00185A61"/>
    <w:rsid w:val="00185E54"/>
    <w:rsid w:val="00186457"/>
    <w:rsid w:val="00186CE4"/>
    <w:rsid w:val="001873E7"/>
    <w:rsid w:val="00187CB4"/>
    <w:rsid w:val="001900B1"/>
    <w:rsid w:val="0019063D"/>
    <w:rsid w:val="00191617"/>
    <w:rsid w:val="00191835"/>
    <w:rsid w:val="001925DF"/>
    <w:rsid w:val="0019275E"/>
    <w:rsid w:val="00193B8C"/>
    <w:rsid w:val="00194041"/>
    <w:rsid w:val="00195902"/>
    <w:rsid w:val="00195F8F"/>
    <w:rsid w:val="0019603D"/>
    <w:rsid w:val="00196DC4"/>
    <w:rsid w:val="001978DB"/>
    <w:rsid w:val="001A0E06"/>
    <w:rsid w:val="001A1240"/>
    <w:rsid w:val="001A1311"/>
    <w:rsid w:val="001A155A"/>
    <w:rsid w:val="001A1A14"/>
    <w:rsid w:val="001A348D"/>
    <w:rsid w:val="001A4B40"/>
    <w:rsid w:val="001A4D23"/>
    <w:rsid w:val="001A5102"/>
    <w:rsid w:val="001A6023"/>
    <w:rsid w:val="001A6362"/>
    <w:rsid w:val="001A7722"/>
    <w:rsid w:val="001B0253"/>
    <w:rsid w:val="001B1404"/>
    <w:rsid w:val="001B39E2"/>
    <w:rsid w:val="001B4712"/>
    <w:rsid w:val="001B4DD8"/>
    <w:rsid w:val="001B4F7A"/>
    <w:rsid w:val="001B6035"/>
    <w:rsid w:val="001B675A"/>
    <w:rsid w:val="001B6EE3"/>
    <w:rsid w:val="001B70BF"/>
    <w:rsid w:val="001B7B4F"/>
    <w:rsid w:val="001C167F"/>
    <w:rsid w:val="001C1F0F"/>
    <w:rsid w:val="001C2084"/>
    <w:rsid w:val="001C24C6"/>
    <w:rsid w:val="001C5C5A"/>
    <w:rsid w:val="001D1E7D"/>
    <w:rsid w:val="001D1FEB"/>
    <w:rsid w:val="001D2EA1"/>
    <w:rsid w:val="001D345D"/>
    <w:rsid w:val="001D471F"/>
    <w:rsid w:val="001D475A"/>
    <w:rsid w:val="001D6024"/>
    <w:rsid w:val="001D6C83"/>
    <w:rsid w:val="001D7BA2"/>
    <w:rsid w:val="001E014B"/>
    <w:rsid w:val="001E4C42"/>
    <w:rsid w:val="001E57D1"/>
    <w:rsid w:val="001E6FD7"/>
    <w:rsid w:val="001E737A"/>
    <w:rsid w:val="001F09E2"/>
    <w:rsid w:val="001F0DBB"/>
    <w:rsid w:val="001F156A"/>
    <w:rsid w:val="001F179B"/>
    <w:rsid w:val="001F181F"/>
    <w:rsid w:val="001F383F"/>
    <w:rsid w:val="001F3C26"/>
    <w:rsid w:val="001F3DB7"/>
    <w:rsid w:val="001F404A"/>
    <w:rsid w:val="001F4E7A"/>
    <w:rsid w:val="001F5245"/>
    <w:rsid w:val="001F7367"/>
    <w:rsid w:val="001F74D9"/>
    <w:rsid w:val="001F78DB"/>
    <w:rsid w:val="001F7A4D"/>
    <w:rsid w:val="001F7AC6"/>
    <w:rsid w:val="00200C6F"/>
    <w:rsid w:val="002021B6"/>
    <w:rsid w:val="0020223C"/>
    <w:rsid w:val="00202B6C"/>
    <w:rsid w:val="00202BA8"/>
    <w:rsid w:val="00203B0B"/>
    <w:rsid w:val="002048B6"/>
    <w:rsid w:val="00206DEA"/>
    <w:rsid w:val="00207CFB"/>
    <w:rsid w:val="0021097B"/>
    <w:rsid w:val="00210B51"/>
    <w:rsid w:val="002112C8"/>
    <w:rsid w:val="00211571"/>
    <w:rsid w:val="00211A30"/>
    <w:rsid w:val="002124DF"/>
    <w:rsid w:val="0021256B"/>
    <w:rsid w:val="0021402C"/>
    <w:rsid w:val="00214941"/>
    <w:rsid w:val="00216018"/>
    <w:rsid w:val="00217648"/>
    <w:rsid w:val="00217E16"/>
    <w:rsid w:val="002203AD"/>
    <w:rsid w:val="00220CA9"/>
    <w:rsid w:val="002218BD"/>
    <w:rsid w:val="0022283E"/>
    <w:rsid w:val="00222C4F"/>
    <w:rsid w:val="00223A2E"/>
    <w:rsid w:val="00224BEA"/>
    <w:rsid w:val="002258C6"/>
    <w:rsid w:val="002258FE"/>
    <w:rsid w:val="00225CD5"/>
    <w:rsid w:val="00226A3E"/>
    <w:rsid w:val="00226D0C"/>
    <w:rsid w:val="00230A1C"/>
    <w:rsid w:val="00230A8D"/>
    <w:rsid w:val="00230AD4"/>
    <w:rsid w:val="0023212A"/>
    <w:rsid w:val="002322E0"/>
    <w:rsid w:val="00233BDF"/>
    <w:rsid w:val="00234DC3"/>
    <w:rsid w:val="00234E04"/>
    <w:rsid w:val="00235199"/>
    <w:rsid w:val="0023690B"/>
    <w:rsid w:val="00236C71"/>
    <w:rsid w:val="0023707F"/>
    <w:rsid w:val="00237895"/>
    <w:rsid w:val="00240D58"/>
    <w:rsid w:val="00245476"/>
    <w:rsid w:val="00245B1A"/>
    <w:rsid w:val="00246062"/>
    <w:rsid w:val="00247131"/>
    <w:rsid w:val="00247805"/>
    <w:rsid w:val="0025000E"/>
    <w:rsid w:val="00250DC6"/>
    <w:rsid w:val="002510F1"/>
    <w:rsid w:val="002522C4"/>
    <w:rsid w:val="002523B1"/>
    <w:rsid w:val="002528CC"/>
    <w:rsid w:val="00252BC9"/>
    <w:rsid w:val="00252CA5"/>
    <w:rsid w:val="00252E87"/>
    <w:rsid w:val="00253302"/>
    <w:rsid w:val="0025369E"/>
    <w:rsid w:val="002537DD"/>
    <w:rsid w:val="00253911"/>
    <w:rsid w:val="002539B5"/>
    <w:rsid w:val="00254DBF"/>
    <w:rsid w:val="002558FC"/>
    <w:rsid w:val="00256D3B"/>
    <w:rsid w:val="0025778A"/>
    <w:rsid w:val="0026031F"/>
    <w:rsid w:val="00261221"/>
    <w:rsid w:val="00261461"/>
    <w:rsid w:val="00262EF0"/>
    <w:rsid w:val="00262F12"/>
    <w:rsid w:val="00265B3A"/>
    <w:rsid w:val="002710D0"/>
    <w:rsid w:val="0027229D"/>
    <w:rsid w:val="0027296F"/>
    <w:rsid w:val="00272981"/>
    <w:rsid w:val="002729A5"/>
    <w:rsid w:val="002743EB"/>
    <w:rsid w:val="002745DF"/>
    <w:rsid w:val="00275300"/>
    <w:rsid w:val="002775E4"/>
    <w:rsid w:val="002805F5"/>
    <w:rsid w:val="002807BD"/>
    <w:rsid w:val="0028276B"/>
    <w:rsid w:val="00282B36"/>
    <w:rsid w:val="00282CB5"/>
    <w:rsid w:val="002841FD"/>
    <w:rsid w:val="00285239"/>
    <w:rsid w:val="002857E0"/>
    <w:rsid w:val="00285D8D"/>
    <w:rsid w:val="00290017"/>
    <w:rsid w:val="00290B11"/>
    <w:rsid w:val="00290C9E"/>
    <w:rsid w:val="00293036"/>
    <w:rsid w:val="00294B55"/>
    <w:rsid w:val="002957C5"/>
    <w:rsid w:val="00296169"/>
    <w:rsid w:val="00296908"/>
    <w:rsid w:val="00297B01"/>
    <w:rsid w:val="002A0013"/>
    <w:rsid w:val="002A0023"/>
    <w:rsid w:val="002A0C55"/>
    <w:rsid w:val="002A0D80"/>
    <w:rsid w:val="002A15C5"/>
    <w:rsid w:val="002A1F00"/>
    <w:rsid w:val="002A25C4"/>
    <w:rsid w:val="002A2E2B"/>
    <w:rsid w:val="002A2F25"/>
    <w:rsid w:val="002A3E73"/>
    <w:rsid w:val="002A7019"/>
    <w:rsid w:val="002A7336"/>
    <w:rsid w:val="002A734C"/>
    <w:rsid w:val="002A7AD1"/>
    <w:rsid w:val="002A7B68"/>
    <w:rsid w:val="002A7C97"/>
    <w:rsid w:val="002B0343"/>
    <w:rsid w:val="002B0E9E"/>
    <w:rsid w:val="002B1A81"/>
    <w:rsid w:val="002B1D5A"/>
    <w:rsid w:val="002B1F9F"/>
    <w:rsid w:val="002B3021"/>
    <w:rsid w:val="002B3191"/>
    <w:rsid w:val="002B48A7"/>
    <w:rsid w:val="002B630E"/>
    <w:rsid w:val="002B73D0"/>
    <w:rsid w:val="002B79C7"/>
    <w:rsid w:val="002C0570"/>
    <w:rsid w:val="002C1532"/>
    <w:rsid w:val="002C1C54"/>
    <w:rsid w:val="002C2B3D"/>
    <w:rsid w:val="002C2C6A"/>
    <w:rsid w:val="002C3026"/>
    <w:rsid w:val="002C328F"/>
    <w:rsid w:val="002C3896"/>
    <w:rsid w:val="002C3CFE"/>
    <w:rsid w:val="002C3F18"/>
    <w:rsid w:val="002C400D"/>
    <w:rsid w:val="002C590F"/>
    <w:rsid w:val="002C5911"/>
    <w:rsid w:val="002C5C1B"/>
    <w:rsid w:val="002C5D2B"/>
    <w:rsid w:val="002C60C0"/>
    <w:rsid w:val="002C7D5C"/>
    <w:rsid w:val="002D0053"/>
    <w:rsid w:val="002D04E2"/>
    <w:rsid w:val="002D0A2F"/>
    <w:rsid w:val="002D0C60"/>
    <w:rsid w:val="002D0E34"/>
    <w:rsid w:val="002D16C4"/>
    <w:rsid w:val="002D1E9A"/>
    <w:rsid w:val="002D263E"/>
    <w:rsid w:val="002D27E3"/>
    <w:rsid w:val="002D2D9F"/>
    <w:rsid w:val="002D2DD8"/>
    <w:rsid w:val="002D322D"/>
    <w:rsid w:val="002D337F"/>
    <w:rsid w:val="002D500A"/>
    <w:rsid w:val="002D557E"/>
    <w:rsid w:val="002D5BEE"/>
    <w:rsid w:val="002D5E88"/>
    <w:rsid w:val="002D603A"/>
    <w:rsid w:val="002D6616"/>
    <w:rsid w:val="002D66F0"/>
    <w:rsid w:val="002D6C3F"/>
    <w:rsid w:val="002D71F7"/>
    <w:rsid w:val="002D7219"/>
    <w:rsid w:val="002E0063"/>
    <w:rsid w:val="002E0C27"/>
    <w:rsid w:val="002E1924"/>
    <w:rsid w:val="002E32D6"/>
    <w:rsid w:val="002E3747"/>
    <w:rsid w:val="002E377E"/>
    <w:rsid w:val="002E428A"/>
    <w:rsid w:val="002E5037"/>
    <w:rsid w:val="002E57A5"/>
    <w:rsid w:val="002E620D"/>
    <w:rsid w:val="002E6EBC"/>
    <w:rsid w:val="002E7CBA"/>
    <w:rsid w:val="002F08F4"/>
    <w:rsid w:val="002F1641"/>
    <w:rsid w:val="002F226F"/>
    <w:rsid w:val="002F26B1"/>
    <w:rsid w:val="002F346E"/>
    <w:rsid w:val="002F37B2"/>
    <w:rsid w:val="002F3F51"/>
    <w:rsid w:val="002F49F0"/>
    <w:rsid w:val="002F6152"/>
    <w:rsid w:val="002F6976"/>
    <w:rsid w:val="002F6BC4"/>
    <w:rsid w:val="002F6E54"/>
    <w:rsid w:val="002F70EE"/>
    <w:rsid w:val="002F7CF1"/>
    <w:rsid w:val="002F7F3B"/>
    <w:rsid w:val="0030241D"/>
    <w:rsid w:val="00302D16"/>
    <w:rsid w:val="003039E5"/>
    <w:rsid w:val="00304480"/>
    <w:rsid w:val="00304FED"/>
    <w:rsid w:val="0030551C"/>
    <w:rsid w:val="00305AEF"/>
    <w:rsid w:val="00305B55"/>
    <w:rsid w:val="00305BB0"/>
    <w:rsid w:val="00306006"/>
    <w:rsid w:val="003062C4"/>
    <w:rsid w:val="00306602"/>
    <w:rsid w:val="00307B04"/>
    <w:rsid w:val="00307B83"/>
    <w:rsid w:val="00310AFA"/>
    <w:rsid w:val="00311144"/>
    <w:rsid w:val="00311BEA"/>
    <w:rsid w:val="003122E3"/>
    <w:rsid w:val="00313C04"/>
    <w:rsid w:val="0031503D"/>
    <w:rsid w:val="003159AC"/>
    <w:rsid w:val="00316A1D"/>
    <w:rsid w:val="003201B3"/>
    <w:rsid w:val="00322491"/>
    <w:rsid w:val="00322742"/>
    <w:rsid w:val="0032302B"/>
    <w:rsid w:val="003238D1"/>
    <w:rsid w:val="003238E7"/>
    <w:rsid w:val="00323EA7"/>
    <w:rsid w:val="00324AAB"/>
    <w:rsid w:val="003255E1"/>
    <w:rsid w:val="00325CAE"/>
    <w:rsid w:val="003315F0"/>
    <w:rsid w:val="0033265F"/>
    <w:rsid w:val="003339E3"/>
    <w:rsid w:val="00333BCF"/>
    <w:rsid w:val="00334590"/>
    <w:rsid w:val="00334E05"/>
    <w:rsid w:val="00334F1B"/>
    <w:rsid w:val="003352EE"/>
    <w:rsid w:val="003356DF"/>
    <w:rsid w:val="003374D4"/>
    <w:rsid w:val="00337849"/>
    <w:rsid w:val="0034106F"/>
    <w:rsid w:val="00341619"/>
    <w:rsid w:val="003428C8"/>
    <w:rsid w:val="00343046"/>
    <w:rsid w:val="00343F6C"/>
    <w:rsid w:val="003444A5"/>
    <w:rsid w:val="00347229"/>
    <w:rsid w:val="0034756F"/>
    <w:rsid w:val="00347614"/>
    <w:rsid w:val="00347619"/>
    <w:rsid w:val="00347D39"/>
    <w:rsid w:val="0035270C"/>
    <w:rsid w:val="00352A6F"/>
    <w:rsid w:val="003533D6"/>
    <w:rsid w:val="00353738"/>
    <w:rsid w:val="00355759"/>
    <w:rsid w:val="00356DF5"/>
    <w:rsid w:val="00361087"/>
    <w:rsid w:val="003622F1"/>
    <w:rsid w:val="003647B1"/>
    <w:rsid w:val="00364D23"/>
    <w:rsid w:val="0036632F"/>
    <w:rsid w:val="003675D2"/>
    <w:rsid w:val="00370285"/>
    <w:rsid w:val="00370B9B"/>
    <w:rsid w:val="0037111F"/>
    <w:rsid w:val="003722E4"/>
    <w:rsid w:val="0037357F"/>
    <w:rsid w:val="00373E3D"/>
    <w:rsid w:val="00373F4D"/>
    <w:rsid w:val="003752B0"/>
    <w:rsid w:val="00376C56"/>
    <w:rsid w:val="003772C3"/>
    <w:rsid w:val="00377A2E"/>
    <w:rsid w:val="003819BD"/>
    <w:rsid w:val="00382404"/>
    <w:rsid w:val="0038508F"/>
    <w:rsid w:val="00386824"/>
    <w:rsid w:val="00386FA5"/>
    <w:rsid w:val="0038785D"/>
    <w:rsid w:val="0039002A"/>
    <w:rsid w:val="00390030"/>
    <w:rsid w:val="00390D52"/>
    <w:rsid w:val="0039253A"/>
    <w:rsid w:val="003929CA"/>
    <w:rsid w:val="00393CC0"/>
    <w:rsid w:val="00394738"/>
    <w:rsid w:val="00394B5F"/>
    <w:rsid w:val="00394D34"/>
    <w:rsid w:val="003965D2"/>
    <w:rsid w:val="00396E41"/>
    <w:rsid w:val="00396E71"/>
    <w:rsid w:val="00397A68"/>
    <w:rsid w:val="00397AFB"/>
    <w:rsid w:val="003A0402"/>
    <w:rsid w:val="003A13BC"/>
    <w:rsid w:val="003A1C9A"/>
    <w:rsid w:val="003A28EB"/>
    <w:rsid w:val="003A34F7"/>
    <w:rsid w:val="003A38BE"/>
    <w:rsid w:val="003A63BC"/>
    <w:rsid w:val="003A6A03"/>
    <w:rsid w:val="003B0E0E"/>
    <w:rsid w:val="003B1BDB"/>
    <w:rsid w:val="003B2CF1"/>
    <w:rsid w:val="003B45EB"/>
    <w:rsid w:val="003B4A91"/>
    <w:rsid w:val="003B52CC"/>
    <w:rsid w:val="003B52E9"/>
    <w:rsid w:val="003B587F"/>
    <w:rsid w:val="003B6064"/>
    <w:rsid w:val="003B69E1"/>
    <w:rsid w:val="003B7E39"/>
    <w:rsid w:val="003C0667"/>
    <w:rsid w:val="003C0940"/>
    <w:rsid w:val="003C13E3"/>
    <w:rsid w:val="003C27A1"/>
    <w:rsid w:val="003C31B7"/>
    <w:rsid w:val="003C3B06"/>
    <w:rsid w:val="003C6B07"/>
    <w:rsid w:val="003C7386"/>
    <w:rsid w:val="003C771E"/>
    <w:rsid w:val="003D1100"/>
    <w:rsid w:val="003D1EE5"/>
    <w:rsid w:val="003D1F7B"/>
    <w:rsid w:val="003D22CE"/>
    <w:rsid w:val="003D29D2"/>
    <w:rsid w:val="003D3353"/>
    <w:rsid w:val="003D33DD"/>
    <w:rsid w:val="003D5BC6"/>
    <w:rsid w:val="003D6280"/>
    <w:rsid w:val="003D6A77"/>
    <w:rsid w:val="003D7F36"/>
    <w:rsid w:val="003E03B1"/>
    <w:rsid w:val="003E0E53"/>
    <w:rsid w:val="003E287C"/>
    <w:rsid w:val="003E370E"/>
    <w:rsid w:val="003E3E37"/>
    <w:rsid w:val="003E55B1"/>
    <w:rsid w:val="003E59FD"/>
    <w:rsid w:val="003E71F3"/>
    <w:rsid w:val="003F124A"/>
    <w:rsid w:val="003F1302"/>
    <w:rsid w:val="003F1A83"/>
    <w:rsid w:val="003F1F56"/>
    <w:rsid w:val="003F2FD4"/>
    <w:rsid w:val="003F3AC6"/>
    <w:rsid w:val="003F5DCE"/>
    <w:rsid w:val="003F6371"/>
    <w:rsid w:val="003F640C"/>
    <w:rsid w:val="003F6AC4"/>
    <w:rsid w:val="003F73D3"/>
    <w:rsid w:val="00401456"/>
    <w:rsid w:val="004016DE"/>
    <w:rsid w:val="00401C7B"/>
    <w:rsid w:val="00405CD2"/>
    <w:rsid w:val="004065AD"/>
    <w:rsid w:val="00407B78"/>
    <w:rsid w:val="00410116"/>
    <w:rsid w:val="0041044A"/>
    <w:rsid w:val="00411BC8"/>
    <w:rsid w:val="004121CB"/>
    <w:rsid w:val="004137D6"/>
    <w:rsid w:val="00413AF5"/>
    <w:rsid w:val="004140DE"/>
    <w:rsid w:val="00414A2E"/>
    <w:rsid w:val="00414CF6"/>
    <w:rsid w:val="00416797"/>
    <w:rsid w:val="00416DD0"/>
    <w:rsid w:val="00417044"/>
    <w:rsid w:val="004200B6"/>
    <w:rsid w:val="00421E77"/>
    <w:rsid w:val="00422083"/>
    <w:rsid w:val="00422DE4"/>
    <w:rsid w:val="00422EC2"/>
    <w:rsid w:val="00423496"/>
    <w:rsid w:val="004239FB"/>
    <w:rsid w:val="00423C22"/>
    <w:rsid w:val="0042593A"/>
    <w:rsid w:val="00425CC2"/>
    <w:rsid w:val="004268CF"/>
    <w:rsid w:val="0042695D"/>
    <w:rsid w:val="004275A0"/>
    <w:rsid w:val="00427C8E"/>
    <w:rsid w:val="00430D23"/>
    <w:rsid w:val="004312C0"/>
    <w:rsid w:val="00431D47"/>
    <w:rsid w:val="00431FA2"/>
    <w:rsid w:val="0043213F"/>
    <w:rsid w:val="0043476E"/>
    <w:rsid w:val="00435527"/>
    <w:rsid w:val="00435AAD"/>
    <w:rsid w:val="00436074"/>
    <w:rsid w:val="00437BAF"/>
    <w:rsid w:val="00437E09"/>
    <w:rsid w:val="004409C8"/>
    <w:rsid w:val="00441B34"/>
    <w:rsid w:val="00441BD2"/>
    <w:rsid w:val="0044203A"/>
    <w:rsid w:val="00443DA7"/>
    <w:rsid w:val="00444487"/>
    <w:rsid w:val="004448E5"/>
    <w:rsid w:val="00444DEA"/>
    <w:rsid w:val="00446A99"/>
    <w:rsid w:val="00447CED"/>
    <w:rsid w:val="004512CE"/>
    <w:rsid w:val="00451D98"/>
    <w:rsid w:val="00452EAC"/>
    <w:rsid w:val="00453D65"/>
    <w:rsid w:val="00454C4D"/>
    <w:rsid w:val="004553D2"/>
    <w:rsid w:val="004554A5"/>
    <w:rsid w:val="004555D1"/>
    <w:rsid w:val="0045630F"/>
    <w:rsid w:val="00456C76"/>
    <w:rsid w:val="00456E2D"/>
    <w:rsid w:val="00456ED9"/>
    <w:rsid w:val="004576A4"/>
    <w:rsid w:val="004617CA"/>
    <w:rsid w:val="004621D8"/>
    <w:rsid w:val="00462212"/>
    <w:rsid w:val="0046261B"/>
    <w:rsid w:val="00463EDA"/>
    <w:rsid w:val="0046504F"/>
    <w:rsid w:val="004659DD"/>
    <w:rsid w:val="00465F7E"/>
    <w:rsid w:val="004662E7"/>
    <w:rsid w:val="0046766A"/>
    <w:rsid w:val="00470401"/>
    <w:rsid w:val="00470B91"/>
    <w:rsid w:val="00471DD3"/>
    <w:rsid w:val="0047351F"/>
    <w:rsid w:val="00474620"/>
    <w:rsid w:val="00474AF9"/>
    <w:rsid w:val="00474B6C"/>
    <w:rsid w:val="00474D1B"/>
    <w:rsid w:val="00475176"/>
    <w:rsid w:val="004751A7"/>
    <w:rsid w:val="004755CC"/>
    <w:rsid w:val="004755F5"/>
    <w:rsid w:val="00475FDD"/>
    <w:rsid w:val="0047664B"/>
    <w:rsid w:val="00476794"/>
    <w:rsid w:val="00476AE8"/>
    <w:rsid w:val="00476CDB"/>
    <w:rsid w:val="00476E8F"/>
    <w:rsid w:val="00480438"/>
    <w:rsid w:val="00480556"/>
    <w:rsid w:val="0048057E"/>
    <w:rsid w:val="0048166B"/>
    <w:rsid w:val="00482B3A"/>
    <w:rsid w:val="00482B76"/>
    <w:rsid w:val="00482EB7"/>
    <w:rsid w:val="00483087"/>
    <w:rsid w:val="00483A02"/>
    <w:rsid w:val="00484162"/>
    <w:rsid w:val="00484FDE"/>
    <w:rsid w:val="004853A0"/>
    <w:rsid w:val="00485C8E"/>
    <w:rsid w:val="00486814"/>
    <w:rsid w:val="004874A1"/>
    <w:rsid w:val="004874C3"/>
    <w:rsid w:val="0049115B"/>
    <w:rsid w:val="004912C7"/>
    <w:rsid w:val="0049134E"/>
    <w:rsid w:val="0049161F"/>
    <w:rsid w:val="0049196C"/>
    <w:rsid w:val="00491F63"/>
    <w:rsid w:val="0049249B"/>
    <w:rsid w:val="00492E32"/>
    <w:rsid w:val="00495786"/>
    <w:rsid w:val="0049584C"/>
    <w:rsid w:val="00495B59"/>
    <w:rsid w:val="0049621E"/>
    <w:rsid w:val="00496504"/>
    <w:rsid w:val="00497942"/>
    <w:rsid w:val="004A0256"/>
    <w:rsid w:val="004A2369"/>
    <w:rsid w:val="004A262F"/>
    <w:rsid w:val="004A2DD3"/>
    <w:rsid w:val="004A2EAE"/>
    <w:rsid w:val="004A396C"/>
    <w:rsid w:val="004A3B57"/>
    <w:rsid w:val="004A4744"/>
    <w:rsid w:val="004A4D29"/>
    <w:rsid w:val="004A4E44"/>
    <w:rsid w:val="004A7B1A"/>
    <w:rsid w:val="004B0E55"/>
    <w:rsid w:val="004B1F5E"/>
    <w:rsid w:val="004B3E21"/>
    <w:rsid w:val="004B43EC"/>
    <w:rsid w:val="004B4516"/>
    <w:rsid w:val="004B56B2"/>
    <w:rsid w:val="004B6237"/>
    <w:rsid w:val="004B6C59"/>
    <w:rsid w:val="004B6EA3"/>
    <w:rsid w:val="004B704A"/>
    <w:rsid w:val="004B70DD"/>
    <w:rsid w:val="004C09CC"/>
    <w:rsid w:val="004C0A04"/>
    <w:rsid w:val="004C0B0A"/>
    <w:rsid w:val="004C20A9"/>
    <w:rsid w:val="004C332B"/>
    <w:rsid w:val="004C36EB"/>
    <w:rsid w:val="004C3C7A"/>
    <w:rsid w:val="004C4BBF"/>
    <w:rsid w:val="004C53A7"/>
    <w:rsid w:val="004C6AB1"/>
    <w:rsid w:val="004C700C"/>
    <w:rsid w:val="004C7065"/>
    <w:rsid w:val="004C7283"/>
    <w:rsid w:val="004C7B0A"/>
    <w:rsid w:val="004D0EE7"/>
    <w:rsid w:val="004D13FC"/>
    <w:rsid w:val="004D1460"/>
    <w:rsid w:val="004D1726"/>
    <w:rsid w:val="004D1EB7"/>
    <w:rsid w:val="004D26FB"/>
    <w:rsid w:val="004D455C"/>
    <w:rsid w:val="004D482F"/>
    <w:rsid w:val="004D5751"/>
    <w:rsid w:val="004D7118"/>
    <w:rsid w:val="004D75C3"/>
    <w:rsid w:val="004E1281"/>
    <w:rsid w:val="004E18B5"/>
    <w:rsid w:val="004E1AA8"/>
    <w:rsid w:val="004E2E91"/>
    <w:rsid w:val="004E3776"/>
    <w:rsid w:val="004E3AF9"/>
    <w:rsid w:val="004E3C19"/>
    <w:rsid w:val="004E4CA3"/>
    <w:rsid w:val="004E4CE0"/>
    <w:rsid w:val="004E6C4D"/>
    <w:rsid w:val="004E6F7C"/>
    <w:rsid w:val="004E70E8"/>
    <w:rsid w:val="004E75EC"/>
    <w:rsid w:val="004F08F2"/>
    <w:rsid w:val="004F0D67"/>
    <w:rsid w:val="004F1D0B"/>
    <w:rsid w:val="004F24B4"/>
    <w:rsid w:val="004F29BC"/>
    <w:rsid w:val="004F330E"/>
    <w:rsid w:val="004F4091"/>
    <w:rsid w:val="004F4204"/>
    <w:rsid w:val="004F4C47"/>
    <w:rsid w:val="004F50F4"/>
    <w:rsid w:val="004F5E42"/>
    <w:rsid w:val="004F62C1"/>
    <w:rsid w:val="004F7773"/>
    <w:rsid w:val="005014A2"/>
    <w:rsid w:val="005018F4"/>
    <w:rsid w:val="00501D2B"/>
    <w:rsid w:val="00502120"/>
    <w:rsid w:val="00502762"/>
    <w:rsid w:val="00503364"/>
    <w:rsid w:val="00503A17"/>
    <w:rsid w:val="00506893"/>
    <w:rsid w:val="005069B9"/>
    <w:rsid w:val="0050745C"/>
    <w:rsid w:val="00511616"/>
    <w:rsid w:val="0051163E"/>
    <w:rsid w:val="00511666"/>
    <w:rsid w:val="00513894"/>
    <w:rsid w:val="00514622"/>
    <w:rsid w:val="00514913"/>
    <w:rsid w:val="0051569C"/>
    <w:rsid w:val="00515912"/>
    <w:rsid w:val="00515E7B"/>
    <w:rsid w:val="00516DCC"/>
    <w:rsid w:val="00517CA1"/>
    <w:rsid w:val="00520C51"/>
    <w:rsid w:val="00520C7D"/>
    <w:rsid w:val="00521E58"/>
    <w:rsid w:val="00522AA7"/>
    <w:rsid w:val="00522FCD"/>
    <w:rsid w:val="005234B1"/>
    <w:rsid w:val="005240FA"/>
    <w:rsid w:val="0052428C"/>
    <w:rsid w:val="0052486B"/>
    <w:rsid w:val="00524A4E"/>
    <w:rsid w:val="00525231"/>
    <w:rsid w:val="00526DE2"/>
    <w:rsid w:val="005271C5"/>
    <w:rsid w:val="00527223"/>
    <w:rsid w:val="00527449"/>
    <w:rsid w:val="00527F49"/>
    <w:rsid w:val="00531D04"/>
    <w:rsid w:val="0053250F"/>
    <w:rsid w:val="00532EC3"/>
    <w:rsid w:val="00533850"/>
    <w:rsid w:val="00533B45"/>
    <w:rsid w:val="005348BD"/>
    <w:rsid w:val="00535122"/>
    <w:rsid w:val="00535E98"/>
    <w:rsid w:val="00536177"/>
    <w:rsid w:val="00536844"/>
    <w:rsid w:val="005368D3"/>
    <w:rsid w:val="00536D61"/>
    <w:rsid w:val="00540068"/>
    <w:rsid w:val="00541403"/>
    <w:rsid w:val="005414A8"/>
    <w:rsid w:val="005431E7"/>
    <w:rsid w:val="00543E18"/>
    <w:rsid w:val="00543E9B"/>
    <w:rsid w:val="0054481A"/>
    <w:rsid w:val="00544CFB"/>
    <w:rsid w:val="00544E89"/>
    <w:rsid w:val="00545EE5"/>
    <w:rsid w:val="00547AFF"/>
    <w:rsid w:val="005513E6"/>
    <w:rsid w:val="00551BE1"/>
    <w:rsid w:val="0055215A"/>
    <w:rsid w:val="005522B8"/>
    <w:rsid w:val="0055274D"/>
    <w:rsid w:val="00552839"/>
    <w:rsid w:val="00553D7D"/>
    <w:rsid w:val="0055618A"/>
    <w:rsid w:val="005561EC"/>
    <w:rsid w:val="00556C33"/>
    <w:rsid w:val="00556C38"/>
    <w:rsid w:val="005576E4"/>
    <w:rsid w:val="00557D74"/>
    <w:rsid w:val="00557DE6"/>
    <w:rsid w:val="00560B30"/>
    <w:rsid w:val="0056305D"/>
    <w:rsid w:val="00563BDB"/>
    <w:rsid w:val="00563D06"/>
    <w:rsid w:val="00563D37"/>
    <w:rsid w:val="005648BE"/>
    <w:rsid w:val="00564A53"/>
    <w:rsid w:val="00564B70"/>
    <w:rsid w:val="00564BC8"/>
    <w:rsid w:val="005650D0"/>
    <w:rsid w:val="005651DC"/>
    <w:rsid w:val="005668B3"/>
    <w:rsid w:val="00566C9F"/>
    <w:rsid w:val="005701C5"/>
    <w:rsid w:val="00570213"/>
    <w:rsid w:val="005705E3"/>
    <w:rsid w:val="00570668"/>
    <w:rsid w:val="00573457"/>
    <w:rsid w:val="005735D5"/>
    <w:rsid w:val="00573706"/>
    <w:rsid w:val="00573E78"/>
    <w:rsid w:val="0057458D"/>
    <w:rsid w:val="0057467A"/>
    <w:rsid w:val="00574C3B"/>
    <w:rsid w:val="0057535E"/>
    <w:rsid w:val="00576259"/>
    <w:rsid w:val="00576388"/>
    <w:rsid w:val="005805AD"/>
    <w:rsid w:val="00580AD1"/>
    <w:rsid w:val="00581E5A"/>
    <w:rsid w:val="005837E7"/>
    <w:rsid w:val="00583F46"/>
    <w:rsid w:val="0058409B"/>
    <w:rsid w:val="005850A4"/>
    <w:rsid w:val="00585867"/>
    <w:rsid w:val="00585A56"/>
    <w:rsid w:val="005869D5"/>
    <w:rsid w:val="00586D76"/>
    <w:rsid w:val="0058743A"/>
    <w:rsid w:val="00590ED3"/>
    <w:rsid w:val="00592138"/>
    <w:rsid w:val="00592902"/>
    <w:rsid w:val="00592D68"/>
    <w:rsid w:val="00593607"/>
    <w:rsid w:val="00593CC6"/>
    <w:rsid w:val="00594CA8"/>
    <w:rsid w:val="00595E2F"/>
    <w:rsid w:val="00595E53"/>
    <w:rsid w:val="00596197"/>
    <w:rsid w:val="005961A2"/>
    <w:rsid w:val="00597863"/>
    <w:rsid w:val="005A0EEC"/>
    <w:rsid w:val="005A1FE6"/>
    <w:rsid w:val="005A2C56"/>
    <w:rsid w:val="005A5231"/>
    <w:rsid w:val="005A590C"/>
    <w:rsid w:val="005A7CF9"/>
    <w:rsid w:val="005B03EB"/>
    <w:rsid w:val="005B0CA0"/>
    <w:rsid w:val="005B0F2B"/>
    <w:rsid w:val="005B164B"/>
    <w:rsid w:val="005B1667"/>
    <w:rsid w:val="005B1746"/>
    <w:rsid w:val="005B1E5B"/>
    <w:rsid w:val="005B25FA"/>
    <w:rsid w:val="005B2792"/>
    <w:rsid w:val="005B2B4D"/>
    <w:rsid w:val="005B2CAB"/>
    <w:rsid w:val="005B2FDB"/>
    <w:rsid w:val="005B3E31"/>
    <w:rsid w:val="005B4058"/>
    <w:rsid w:val="005B6125"/>
    <w:rsid w:val="005B6502"/>
    <w:rsid w:val="005B7F0E"/>
    <w:rsid w:val="005C05D5"/>
    <w:rsid w:val="005C07D2"/>
    <w:rsid w:val="005C1CAB"/>
    <w:rsid w:val="005C36EF"/>
    <w:rsid w:val="005C40FB"/>
    <w:rsid w:val="005C424C"/>
    <w:rsid w:val="005C47C1"/>
    <w:rsid w:val="005C4A1E"/>
    <w:rsid w:val="005C4B57"/>
    <w:rsid w:val="005C594C"/>
    <w:rsid w:val="005C685F"/>
    <w:rsid w:val="005C78A2"/>
    <w:rsid w:val="005C7E59"/>
    <w:rsid w:val="005D0500"/>
    <w:rsid w:val="005D08C2"/>
    <w:rsid w:val="005D0E69"/>
    <w:rsid w:val="005D1153"/>
    <w:rsid w:val="005D2812"/>
    <w:rsid w:val="005D2946"/>
    <w:rsid w:val="005D5060"/>
    <w:rsid w:val="005D5B68"/>
    <w:rsid w:val="005D5DCC"/>
    <w:rsid w:val="005D7585"/>
    <w:rsid w:val="005D7F0B"/>
    <w:rsid w:val="005E0025"/>
    <w:rsid w:val="005E0ACA"/>
    <w:rsid w:val="005E27B8"/>
    <w:rsid w:val="005E3D1D"/>
    <w:rsid w:val="005E3D4F"/>
    <w:rsid w:val="005E48C3"/>
    <w:rsid w:val="005E625D"/>
    <w:rsid w:val="005F1F75"/>
    <w:rsid w:val="005F5899"/>
    <w:rsid w:val="005F6639"/>
    <w:rsid w:val="005F69CF"/>
    <w:rsid w:val="005F7159"/>
    <w:rsid w:val="005F72BD"/>
    <w:rsid w:val="005F7DE2"/>
    <w:rsid w:val="006003D1"/>
    <w:rsid w:val="00600514"/>
    <w:rsid w:val="00600A92"/>
    <w:rsid w:val="00600AB3"/>
    <w:rsid w:val="0060272F"/>
    <w:rsid w:val="00602D14"/>
    <w:rsid w:val="00603725"/>
    <w:rsid w:val="00605541"/>
    <w:rsid w:val="006056D3"/>
    <w:rsid w:val="0060581E"/>
    <w:rsid w:val="00606733"/>
    <w:rsid w:val="0060682E"/>
    <w:rsid w:val="00606D69"/>
    <w:rsid w:val="006105F4"/>
    <w:rsid w:val="00610AD5"/>
    <w:rsid w:val="0061330B"/>
    <w:rsid w:val="00613EB7"/>
    <w:rsid w:val="0061478D"/>
    <w:rsid w:val="00615749"/>
    <w:rsid w:val="00615C2B"/>
    <w:rsid w:val="00617A74"/>
    <w:rsid w:val="00620F7C"/>
    <w:rsid w:val="00621771"/>
    <w:rsid w:val="00621A11"/>
    <w:rsid w:val="00621C4D"/>
    <w:rsid w:val="00621E6E"/>
    <w:rsid w:val="006221D9"/>
    <w:rsid w:val="006234DD"/>
    <w:rsid w:val="006236CA"/>
    <w:rsid w:val="0062375F"/>
    <w:rsid w:val="00623BA3"/>
    <w:rsid w:val="0062432D"/>
    <w:rsid w:val="0062491F"/>
    <w:rsid w:val="006300D0"/>
    <w:rsid w:val="00630270"/>
    <w:rsid w:val="0063156D"/>
    <w:rsid w:val="00632C80"/>
    <w:rsid w:val="00633CE9"/>
    <w:rsid w:val="00633FF2"/>
    <w:rsid w:val="00634E79"/>
    <w:rsid w:val="0063513D"/>
    <w:rsid w:val="0063540F"/>
    <w:rsid w:val="00635A11"/>
    <w:rsid w:val="00636305"/>
    <w:rsid w:val="006418C1"/>
    <w:rsid w:val="00642537"/>
    <w:rsid w:val="0064408C"/>
    <w:rsid w:val="00644731"/>
    <w:rsid w:val="00651602"/>
    <w:rsid w:val="00651644"/>
    <w:rsid w:val="00652ABA"/>
    <w:rsid w:val="00652BD1"/>
    <w:rsid w:val="00652E4C"/>
    <w:rsid w:val="006537FC"/>
    <w:rsid w:val="00654BF0"/>
    <w:rsid w:val="00654F19"/>
    <w:rsid w:val="006556FC"/>
    <w:rsid w:val="00655A09"/>
    <w:rsid w:val="00656782"/>
    <w:rsid w:val="00656B8B"/>
    <w:rsid w:val="006579C2"/>
    <w:rsid w:val="00657C92"/>
    <w:rsid w:val="00661F1E"/>
    <w:rsid w:val="00662A10"/>
    <w:rsid w:val="00662B05"/>
    <w:rsid w:val="00663023"/>
    <w:rsid w:val="00663903"/>
    <w:rsid w:val="00663AE0"/>
    <w:rsid w:val="00663D7A"/>
    <w:rsid w:val="00666011"/>
    <w:rsid w:val="006661A8"/>
    <w:rsid w:val="00666A3F"/>
    <w:rsid w:val="00667ADC"/>
    <w:rsid w:val="00667DE2"/>
    <w:rsid w:val="006709B8"/>
    <w:rsid w:val="00671454"/>
    <w:rsid w:val="00671888"/>
    <w:rsid w:val="0067346A"/>
    <w:rsid w:val="006740C8"/>
    <w:rsid w:val="00675253"/>
    <w:rsid w:val="00675434"/>
    <w:rsid w:val="00676F54"/>
    <w:rsid w:val="006804DA"/>
    <w:rsid w:val="00680EF2"/>
    <w:rsid w:val="006818D5"/>
    <w:rsid w:val="0068210A"/>
    <w:rsid w:val="00683D20"/>
    <w:rsid w:val="00684A97"/>
    <w:rsid w:val="006853BE"/>
    <w:rsid w:val="00686550"/>
    <w:rsid w:val="0068692E"/>
    <w:rsid w:val="00686B1C"/>
    <w:rsid w:val="0069409F"/>
    <w:rsid w:val="00694366"/>
    <w:rsid w:val="00694D7E"/>
    <w:rsid w:val="00697FE0"/>
    <w:rsid w:val="006A093B"/>
    <w:rsid w:val="006A0F59"/>
    <w:rsid w:val="006A1552"/>
    <w:rsid w:val="006A3432"/>
    <w:rsid w:val="006A378C"/>
    <w:rsid w:val="006A395D"/>
    <w:rsid w:val="006A433B"/>
    <w:rsid w:val="006A5A7D"/>
    <w:rsid w:val="006A69D2"/>
    <w:rsid w:val="006A732E"/>
    <w:rsid w:val="006A73E5"/>
    <w:rsid w:val="006B07F9"/>
    <w:rsid w:val="006B0F0D"/>
    <w:rsid w:val="006B15AD"/>
    <w:rsid w:val="006B2571"/>
    <w:rsid w:val="006B2BA2"/>
    <w:rsid w:val="006B3B9D"/>
    <w:rsid w:val="006B49CD"/>
    <w:rsid w:val="006B54EC"/>
    <w:rsid w:val="006B5D0E"/>
    <w:rsid w:val="006C0B4E"/>
    <w:rsid w:val="006C1639"/>
    <w:rsid w:val="006C1DC1"/>
    <w:rsid w:val="006C1EBF"/>
    <w:rsid w:val="006C2B36"/>
    <w:rsid w:val="006C2C0A"/>
    <w:rsid w:val="006C303F"/>
    <w:rsid w:val="006C30F9"/>
    <w:rsid w:val="006C48FA"/>
    <w:rsid w:val="006C4DA9"/>
    <w:rsid w:val="006C7659"/>
    <w:rsid w:val="006C7874"/>
    <w:rsid w:val="006C7F94"/>
    <w:rsid w:val="006D0419"/>
    <w:rsid w:val="006D2A6E"/>
    <w:rsid w:val="006D2CAE"/>
    <w:rsid w:val="006D39E3"/>
    <w:rsid w:val="006D3A56"/>
    <w:rsid w:val="006D3AA4"/>
    <w:rsid w:val="006D409B"/>
    <w:rsid w:val="006D4B8A"/>
    <w:rsid w:val="006D577A"/>
    <w:rsid w:val="006D6F84"/>
    <w:rsid w:val="006E04A0"/>
    <w:rsid w:val="006E1E36"/>
    <w:rsid w:val="006E2531"/>
    <w:rsid w:val="006E2CE3"/>
    <w:rsid w:val="006E2F00"/>
    <w:rsid w:val="006E3665"/>
    <w:rsid w:val="006E38B2"/>
    <w:rsid w:val="006E5C48"/>
    <w:rsid w:val="006E6513"/>
    <w:rsid w:val="006F086E"/>
    <w:rsid w:val="006F0CE8"/>
    <w:rsid w:val="006F0D94"/>
    <w:rsid w:val="006F116A"/>
    <w:rsid w:val="006F1BEC"/>
    <w:rsid w:val="006F3A07"/>
    <w:rsid w:val="006F4074"/>
    <w:rsid w:val="006F6BBF"/>
    <w:rsid w:val="006F7B59"/>
    <w:rsid w:val="0070002D"/>
    <w:rsid w:val="0070116A"/>
    <w:rsid w:val="00701CC0"/>
    <w:rsid w:val="00701DD8"/>
    <w:rsid w:val="00702245"/>
    <w:rsid w:val="00703403"/>
    <w:rsid w:val="00704542"/>
    <w:rsid w:val="00704EBE"/>
    <w:rsid w:val="00705FE8"/>
    <w:rsid w:val="00706C2A"/>
    <w:rsid w:val="00710873"/>
    <w:rsid w:val="00710CCF"/>
    <w:rsid w:val="00713D9F"/>
    <w:rsid w:val="0071640F"/>
    <w:rsid w:val="0071709F"/>
    <w:rsid w:val="007171EB"/>
    <w:rsid w:val="00717267"/>
    <w:rsid w:val="00717D37"/>
    <w:rsid w:val="00717DC6"/>
    <w:rsid w:val="00721A02"/>
    <w:rsid w:val="00723701"/>
    <w:rsid w:val="007238AC"/>
    <w:rsid w:val="00724184"/>
    <w:rsid w:val="0072515E"/>
    <w:rsid w:val="00726586"/>
    <w:rsid w:val="00727D7D"/>
    <w:rsid w:val="00727F6F"/>
    <w:rsid w:val="00730369"/>
    <w:rsid w:val="00732715"/>
    <w:rsid w:val="00732D26"/>
    <w:rsid w:val="007337D0"/>
    <w:rsid w:val="00733B5D"/>
    <w:rsid w:val="007342D7"/>
    <w:rsid w:val="0073455B"/>
    <w:rsid w:val="00735963"/>
    <w:rsid w:val="00735B0D"/>
    <w:rsid w:val="0073656A"/>
    <w:rsid w:val="00736D7E"/>
    <w:rsid w:val="00737123"/>
    <w:rsid w:val="00737D00"/>
    <w:rsid w:val="00741A07"/>
    <w:rsid w:val="00742AC3"/>
    <w:rsid w:val="00743BC0"/>
    <w:rsid w:val="00743C83"/>
    <w:rsid w:val="00743E40"/>
    <w:rsid w:val="00744590"/>
    <w:rsid w:val="00745DF8"/>
    <w:rsid w:val="00747A7D"/>
    <w:rsid w:val="00750BD6"/>
    <w:rsid w:val="00751472"/>
    <w:rsid w:val="00752770"/>
    <w:rsid w:val="00754EAC"/>
    <w:rsid w:val="00754EC8"/>
    <w:rsid w:val="00755978"/>
    <w:rsid w:val="0075693E"/>
    <w:rsid w:val="00757ABE"/>
    <w:rsid w:val="00760294"/>
    <w:rsid w:val="007609DB"/>
    <w:rsid w:val="00760D44"/>
    <w:rsid w:val="007620F4"/>
    <w:rsid w:val="00762EF0"/>
    <w:rsid w:val="007662F4"/>
    <w:rsid w:val="007666DC"/>
    <w:rsid w:val="00766A05"/>
    <w:rsid w:val="00766F9C"/>
    <w:rsid w:val="0076718A"/>
    <w:rsid w:val="007673AC"/>
    <w:rsid w:val="00767411"/>
    <w:rsid w:val="00767F70"/>
    <w:rsid w:val="00772365"/>
    <w:rsid w:val="00772FA4"/>
    <w:rsid w:val="00773B97"/>
    <w:rsid w:val="00774B8D"/>
    <w:rsid w:val="00775E28"/>
    <w:rsid w:val="0077641A"/>
    <w:rsid w:val="0077649D"/>
    <w:rsid w:val="007767AF"/>
    <w:rsid w:val="00776AA8"/>
    <w:rsid w:val="00776D36"/>
    <w:rsid w:val="00777C05"/>
    <w:rsid w:val="00780785"/>
    <w:rsid w:val="007825A9"/>
    <w:rsid w:val="00783ABC"/>
    <w:rsid w:val="00784381"/>
    <w:rsid w:val="0078496F"/>
    <w:rsid w:val="00784A2E"/>
    <w:rsid w:val="00784CEF"/>
    <w:rsid w:val="007865E5"/>
    <w:rsid w:val="00786CCE"/>
    <w:rsid w:val="00787623"/>
    <w:rsid w:val="00790048"/>
    <w:rsid w:val="007912FC"/>
    <w:rsid w:val="00791395"/>
    <w:rsid w:val="00791A8D"/>
    <w:rsid w:val="0079209E"/>
    <w:rsid w:val="00792306"/>
    <w:rsid w:val="0079245F"/>
    <w:rsid w:val="00792720"/>
    <w:rsid w:val="00792E53"/>
    <w:rsid w:val="00794ACF"/>
    <w:rsid w:val="00794B9E"/>
    <w:rsid w:val="00795F1C"/>
    <w:rsid w:val="007A018A"/>
    <w:rsid w:val="007A0E63"/>
    <w:rsid w:val="007A1470"/>
    <w:rsid w:val="007A2A69"/>
    <w:rsid w:val="007A2B92"/>
    <w:rsid w:val="007A2D89"/>
    <w:rsid w:val="007A2F41"/>
    <w:rsid w:val="007A3F6B"/>
    <w:rsid w:val="007A6500"/>
    <w:rsid w:val="007A6A78"/>
    <w:rsid w:val="007A7BFE"/>
    <w:rsid w:val="007B092F"/>
    <w:rsid w:val="007B2118"/>
    <w:rsid w:val="007B236F"/>
    <w:rsid w:val="007B2C9C"/>
    <w:rsid w:val="007B31F6"/>
    <w:rsid w:val="007B3874"/>
    <w:rsid w:val="007B3BBB"/>
    <w:rsid w:val="007B3E7C"/>
    <w:rsid w:val="007B42E3"/>
    <w:rsid w:val="007B43B4"/>
    <w:rsid w:val="007B45AC"/>
    <w:rsid w:val="007B483F"/>
    <w:rsid w:val="007B4B7A"/>
    <w:rsid w:val="007B51FB"/>
    <w:rsid w:val="007B525A"/>
    <w:rsid w:val="007B67B3"/>
    <w:rsid w:val="007B67E5"/>
    <w:rsid w:val="007B7781"/>
    <w:rsid w:val="007B7BC9"/>
    <w:rsid w:val="007C0080"/>
    <w:rsid w:val="007C1D29"/>
    <w:rsid w:val="007C25B9"/>
    <w:rsid w:val="007C314D"/>
    <w:rsid w:val="007C3B0C"/>
    <w:rsid w:val="007C52B8"/>
    <w:rsid w:val="007C5F0A"/>
    <w:rsid w:val="007C6FD0"/>
    <w:rsid w:val="007D0297"/>
    <w:rsid w:val="007D0447"/>
    <w:rsid w:val="007D04DF"/>
    <w:rsid w:val="007D083C"/>
    <w:rsid w:val="007D0876"/>
    <w:rsid w:val="007D1852"/>
    <w:rsid w:val="007D20C7"/>
    <w:rsid w:val="007D2188"/>
    <w:rsid w:val="007D3EC7"/>
    <w:rsid w:val="007D3F6B"/>
    <w:rsid w:val="007D455C"/>
    <w:rsid w:val="007D6422"/>
    <w:rsid w:val="007D6BD8"/>
    <w:rsid w:val="007D6BF1"/>
    <w:rsid w:val="007D7970"/>
    <w:rsid w:val="007E04D5"/>
    <w:rsid w:val="007E060E"/>
    <w:rsid w:val="007E1E70"/>
    <w:rsid w:val="007E22A9"/>
    <w:rsid w:val="007E2C19"/>
    <w:rsid w:val="007E2D73"/>
    <w:rsid w:val="007E4093"/>
    <w:rsid w:val="007E5C7D"/>
    <w:rsid w:val="007E6C06"/>
    <w:rsid w:val="007E7CBD"/>
    <w:rsid w:val="007F1322"/>
    <w:rsid w:val="007F1CEB"/>
    <w:rsid w:val="007F1E28"/>
    <w:rsid w:val="007F382B"/>
    <w:rsid w:val="007F46F2"/>
    <w:rsid w:val="007F4772"/>
    <w:rsid w:val="007F48CA"/>
    <w:rsid w:val="007F4EE1"/>
    <w:rsid w:val="007F5E02"/>
    <w:rsid w:val="007F6AE3"/>
    <w:rsid w:val="007F70A1"/>
    <w:rsid w:val="007F7AAD"/>
    <w:rsid w:val="008003D2"/>
    <w:rsid w:val="00800D1F"/>
    <w:rsid w:val="00801B0F"/>
    <w:rsid w:val="00802770"/>
    <w:rsid w:val="00802B3E"/>
    <w:rsid w:val="00803543"/>
    <w:rsid w:val="00805636"/>
    <w:rsid w:val="00805775"/>
    <w:rsid w:val="00805B33"/>
    <w:rsid w:val="00807AF6"/>
    <w:rsid w:val="00810032"/>
    <w:rsid w:val="008102BF"/>
    <w:rsid w:val="00810614"/>
    <w:rsid w:val="00810CAD"/>
    <w:rsid w:val="008118AA"/>
    <w:rsid w:val="008125C9"/>
    <w:rsid w:val="00813A7B"/>
    <w:rsid w:val="00814189"/>
    <w:rsid w:val="00814626"/>
    <w:rsid w:val="00814989"/>
    <w:rsid w:val="0081570E"/>
    <w:rsid w:val="0081626B"/>
    <w:rsid w:val="00816C45"/>
    <w:rsid w:val="00816FF2"/>
    <w:rsid w:val="00817701"/>
    <w:rsid w:val="00820973"/>
    <w:rsid w:val="00820DA6"/>
    <w:rsid w:val="00820E70"/>
    <w:rsid w:val="00821544"/>
    <w:rsid w:val="00822123"/>
    <w:rsid w:val="00822296"/>
    <w:rsid w:val="00822F9A"/>
    <w:rsid w:val="008234EE"/>
    <w:rsid w:val="008235D3"/>
    <w:rsid w:val="00823753"/>
    <w:rsid w:val="00824250"/>
    <w:rsid w:val="008258FB"/>
    <w:rsid w:val="00825DC8"/>
    <w:rsid w:val="00826AE9"/>
    <w:rsid w:val="00827542"/>
    <w:rsid w:val="008275BD"/>
    <w:rsid w:val="008305CE"/>
    <w:rsid w:val="00831108"/>
    <w:rsid w:val="008311A7"/>
    <w:rsid w:val="00833EEF"/>
    <w:rsid w:val="00834201"/>
    <w:rsid w:val="00834D37"/>
    <w:rsid w:val="00835A76"/>
    <w:rsid w:val="00840B47"/>
    <w:rsid w:val="008414D4"/>
    <w:rsid w:val="00842E8E"/>
    <w:rsid w:val="00843054"/>
    <w:rsid w:val="00844BA3"/>
    <w:rsid w:val="00845104"/>
    <w:rsid w:val="00845386"/>
    <w:rsid w:val="00846084"/>
    <w:rsid w:val="0084744C"/>
    <w:rsid w:val="00847AA7"/>
    <w:rsid w:val="00847F11"/>
    <w:rsid w:val="008504FB"/>
    <w:rsid w:val="00850840"/>
    <w:rsid w:val="00851A13"/>
    <w:rsid w:val="0085202C"/>
    <w:rsid w:val="00852138"/>
    <w:rsid w:val="00852CAD"/>
    <w:rsid w:val="00853DEB"/>
    <w:rsid w:val="008555E2"/>
    <w:rsid w:val="0085642F"/>
    <w:rsid w:val="008600F6"/>
    <w:rsid w:val="00860955"/>
    <w:rsid w:val="00861259"/>
    <w:rsid w:val="0086183C"/>
    <w:rsid w:val="00861A24"/>
    <w:rsid w:val="00861B7C"/>
    <w:rsid w:val="00861F0E"/>
    <w:rsid w:val="00865668"/>
    <w:rsid w:val="00865E28"/>
    <w:rsid w:val="00866323"/>
    <w:rsid w:val="00867C67"/>
    <w:rsid w:val="00867DED"/>
    <w:rsid w:val="00871897"/>
    <w:rsid w:val="00872980"/>
    <w:rsid w:val="008736DD"/>
    <w:rsid w:val="00873961"/>
    <w:rsid w:val="00875605"/>
    <w:rsid w:val="008773D5"/>
    <w:rsid w:val="0088071A"/>
    <w:rsid w:val="00880729"/>
    <w:rsid w:val="00880A4B"/>
    <w:rsid w:val="00881760"/>
    <w:rsid w:val="00881940"/>
    <w:rsid w:val="00881A46"/>
    <w:rsid w:val="00881DCE"/>
    <w:rsid w:val="008823A5"/>
    <w:rsid w:val="0088264E"/>
    <w:rsid w:val="00883526"/>
    <w:rsid w:val="0088379A"/>
    <w:rsid w:val="008838C9"/>
    <w:rsid w:val="00884369"/>
    <w:rsid w:val="00884878"/>
    <w:rsid w:val="008857A3"/>
    <w:rsid w:val="0088621F"/>
    <w:rsid w:val="00886268"/>
    <w:rsid w:val="008878CB"/>
    <w:rsid w:val="00890219"/>
    <w:rsid w:val="00890B66"/>
    <w:rsid w:val="00892671"/>
    <w:rsid w:val="0089362F"/>
    <w:rsid w:val="008939C8"/>
    <w:rsid w:val="00893B12"/>
    <w:rsid w:val="008949AA"/>
    <w:rsid w:val="0089511D"/>
    <w:rsid w:val="00895314"/>
    <w:rsid w:val="008957D4"/>
    <w:rsid w:val="008966BD"/>
    <w:rsid w:val="00896F97"/>
    <w:rsid w:val="00897D82"/>
    <w:rsid w:val="008A053B"/>
    <w:rsid w:val="008A13CC"/>
    <w:rsid w:val="008A1DA9"/>
    <w:rsid w:val="008A30C2"/>
    <w:rsid w:val="008A375E"/>
    <w:rsid w:val="008A3B52"/>
    <w:rsid w:val="008A3F26"/>
    <w:rsid w:val="008A560A"/>
    <w:rsid w:val="008B105B"/>
    <w:rsid w:val="008B2437"/>
    <w:rsid w:val="008B3F31"/>
    <w:rsid w:val="008B4126"/>
    <w:rsid w:val="008B7BED"/>
    <w:rsid w:val="008C0E18"/>
    <w:rsid w:val="008C1467"/>
    <w:rsid w:val="008C1E27"/>
    <w:rsid w:val="008C20D1"/>
    <w:rsid w:val="008C393D"/>
    <w:rsid w:val="008C3DF7"/>
    <w:rsid w:val="008C3EAD"/>
    <w:rsid w:val="008C410D"/>
    <w:rsid w:val="008C4473"/>
    <w:rsid w:val="008C60A7"/>
    <w:rsid w:val="008C6A2F"/>
    <w:rsid w:val="008C6BD3"/>
    <w:rsid w:val="008C7207"/>
    <w:rsid w:val="008C7250"/>
    <w:rsid w:val="008C73C2"/>
    <w:rsid w:val="008D16F6"/>
    <w:rsid w:val="008D1A9C"/>
    <w:rsid w:val="008D1AC4"/>
    <w:rsid w:val="008D22E4"/>
    <w:rsid w:val="008D4CEE"/>
    <w:rsid w:val="008D5529"/>
    <w:rsid w:val="008D56A8"/>
    <w:rsid w:val="008D5D55"/>
    <w:rsid w:val="008D6195"/>
    <w:rsid w:val="008D72C3"/>
    <w:rsid w:val="008E087A"/>
    <w:rsid w:val="008E117A"/>
    <w:rsid w:val="008E1DE6"/>
    <w:rsid w:val="008E22EB"/>
    <w:rsid w:val="008E634A"/>
    <w:rsid w:val="008E6F0E"/>
    <w:rsid w:val="008E7023"/>
    <w:rsid w:val="008E714D"/>
    <w:rsid w:val="008F23CD"/>
    <w:rsid w:val="008F2B58"/>
    <w:rsid w:val="008F31DF"/>
    <w:rsid w:val="008F479D"/>
    <w:rsid w:val="008F48E8"/>
    <w:rsid w:val="008F53CF"/>
    <w:rsid w:val="008F56C4"/>
    <w:rsid w:val="008F607C"/>
    <w:rsid w:val="008F6E4F"/>
    <w:rsid w:val="008F719B"/>
    <w:rsid w:val="008F7458"/>
    <w:rsid w:val="008F74F7"/>
    <w:rsid w:val="008F76DA"/>
    <w:rsid w:val="0090065F"/>
    <w:rsid w:val="00900A8E"/>
    <w:rsid w:val="00900FE8"/>
    <w:rsid w:val="009018F5"/>
    <w:rsid w:val="0090217D"/>
    <w:rsid w:val="009022D4"/>
    <w:rsid w:val="0090305E"/>
    <w:rsid w:val="00903C69"/>
    <w:rsid w:val="00903E5D"/>
    <w:rsid w:val="00904F5F"/>
    <w:rsid w:val="00905359"/>
    <w:rsid w:val="00906CF6"/>
    <w:rsid w:val="009076E4"/>
    <w:rsid w:val="009111A4"/>
    <w:rsid w:val="009139F8"/>
    <w:rsid w:val="00913CBD"/>
    <w:rsid w:val="00914A41"/>
    <w:rsid w:val="00914D2D"/>
    <w:rsid w:val="009150AB"/>
    <w:rsid w:val="00917ACD"/>
    <w:rsid w:val="0092016A"/>
    <w:rsid w:val="0092033E"/>
    <w:rsid w:val="00920A2E"/>
    <w:rsid w:val="00920AC1"/>
    <w:rsid w:val="0092158D"/>
    <w:rsid w:val="00921776"/>
    <w:rsid w:val="00922894"/>
    <w:rsid w:val="009228D9"/>
    <w:rsid w:val="00922CBA"/>
    <w:rsid w:val="00922D1B"/>
    <w:rsid w:val="00924076"/>
    <w:rsid w:val="009253B1"/>
    <w:rsid w:val="009258EA"/>
    <w:rsid w:val="00925A68"/>
    <w:rsid w:val="00925E10"/>
    <w:rsid w:val="009260A7"/>
    <w:rsid w:val="0092787D"/>
    <w:rsid w:val="00930CA5"/>
    <w:rsid w:val="00930CB5"/>
    <w:rsid w:val="00931CAC"/>
    <w:rsid w:val="009323B7"/>
    <w:rsid w:val="00932A68"/>
    <w:rsid w:val="009348B1"/>
    <w:rsid w:val="00934D12"/>
    <w:rsid w:val="00935EF6"/>
    <w:rsid w:val="00936E92"/>
    <w:rsid w:val="00941B9E"/>
    <w:rsid w:val="00941C18"/>
    <w:rsid w:val="00942DF9"/>
    <w:rsid w:val="00942F82"/>
    <w:rsid w:val="009432C4"/>
    <w:rsid w:val="00943656"/>
    <w:rsid w:val="00944038"/>
    <w:rsid w:val="0094438F"/>
    <w:rsid w:val="00944779"/>
    <w:rsid w:val="009454A1"/>
    <w:rsid w:val="009454F2"/>
    <w:rsid w:val="00945667"/>
    <w:rsid w:val="00945BB2"/>
    <w:rsid w:val="00945E4A"/>
    <w:rsid w:val="00946F28"/>
    <w:rsid w:val="009475D2"/>
    <w:rsid w:val="009476B4"/>
    <w:rsid w:val="00950040"/>
    <w:rsid w:val="0095052A"/>
    <w:rsid w:val="009507B1"/>
    <w:rsid w:val="009513E6"/>
    <w:rsid w:val="0095325F"/>
    <w:rsid w:val="009574AD"/>
    <w:rsid w:val="0095761F"/>
    <w:rsid w:val="00957AB8"/>
    <w:rsid w:val="00961DE6"/>
    <w:rsid w:val="00963018"/>
    <w:rsid w:val="0096336E"/>
    <w:rsid w:val="00964237"/>
    <w:rsid w:val="009646A5"/>
    <w:rsid w:val="00964A83"/>
    <w:rsid w:val="00965903"/>
    <w:rsid w:val="00965AD8"/>
    <w:rsid w:val="00965D23"/>
    <w:rsid w:val="00965DC3"/>
    <w:rsid w:val="00966257"/>
    <w:rsid w:val="00966966"/>
    <w:rsid w:val="0097030F"/>
    <w:rsid w:val="00970A3E"/>
    <w:rsid w:val="00971848"/>
    <w:rsid w:val="0097580C"/>
    <w:rsid w:val="00975F6A"/>
    <w:rsid w:val="0097629B"/>
    <w:rsid w:val="00976D96"/>
    <w:rsid w:val="009806E9"/>
    <w:rsid w:val="00980976"/>
    <w:rsid w:val="00980FD0"/>
    <w:rsid w:val="009813E8"/>
    <w:rsid w:val="00981845"/>
    <w:rsid w:val="00981A7D"/>
    <w:rsid w:val="00981F46"/>
    <w:rsid w:val="009829CE"/>
    <w:rsid w:val="00982AAC"/>
    <w:rsid w:val="00982E6F"/>
    <w:rsid w:val="00983A04"/>
    <w:rsid w:val="00983F25"/>
    <w:rsid w:val="0098414D"/>
    <w:rsid w:val="00986B84"/>
    <w:rsid w:val="0098762E"/>
    <w:rsid w:val="00987BDA"/>
    <w:rsid w:val="00987E63"/>
    <w:rsid w:val="00987F17"/>
    <w:rsid w:val="00990968"/>
    <w:rsid w:val="00990AEE"/>
    <w:rsid w:val="00990C65"/>
    <w:rsid w:val="00991587"/>
    <w:rsid w:val="00992328"/>
    <w:rsid w:val="009928ED"/>
    <w:rsid w:val="00992D48"/>
    <w:rsid w:val="00995A83"/>
    <w:rsid w:val="00996A83"/>
    <w:rsid w:val="00996E65"/>
    <w:rsid w:val="00996E6B"/>
    <w:rsid w:val="00997822"/>
    <w:rsid w:val="009A014A"/>
    <w:rsid w:val="009A06FE"/>
    <w:rsid w:val="009A0CB4"/>
    <w:rsid w:val="009A1292"/>
    <w:rsid w:val="009A171A"/>
    <w:rsid w:val="009A2BE3"/>
    <w:rsid w:val="009A43DA"/>
    <w:rsid w:val="009A4FA6"/>
    <w:rsid w:val="009A505D"/>
    <w:rsid w:val="009A689C"/>
    <w:rsid w:val="009B1F57"/>
    <w:rsid w:val="009B2C26"/>
    <w:rsid w:val="009B4148"/>
    <w:rsid w:val="009B5FF3"/>
    <w:rsid w:val="009B6592"/>
    <w:rsid w:val="009B6C0F"/>
    <w:rsid w:val="009C0340"/>
    <w:rsid w:val="009C0F12"/>
    <w:rsid w:val="009C0F1D"/>
    <w:rsid w:val="009C24B3"/>
    <w:rsid w:val="009C2C17"/>
    <w:rsid w:val="009C3554"/>
    <w:rsid w:val="009C39A2"/>
    <w:rsid w:val="009C4879"/>
    <w:rsid w:val="009C5DAA"/>
    <w:rsid w:val="009C6C47"/>
    <w:rsid w:val="009C6F19"/>
    <w:rsid w:val="009D00D1"/>
    <w:rsid w:val="009D0419"/>
    <w:rsid w:val="009D09A8"/>
    <w:rsid w:val="009D38B0"/>
    <w:rsid w:val="009D3D1F"/>
    <w:rsid w:val="009D488B"/>
    <w:rsid w:val="009D4A91"/>
    <w:rsid w:val="009D4E0D"/>
    <w:rsid w:val="009D548A"/>
    <w:rsid w:val="009D6317"/>
    <w:rsid w:val="009D63BC"/>
    <w:rsid w:val="009D71C5"/>
    <w:rsid w:val="009D7657"/>
    <w:rsid w:val="009D785F"/>
    <w:rsid w:val="009E13C8"/>
    <w:rsid w:val="009E379A"/>
    <w:rsid w:val="009E3A13"/>
    <w:rsid w:val="009E458D"/>
    <w:rsid w:val="009F02CD"/>
    <w:rsid w:val="009F0E00"/>
    <w:rsid w:val="009F18F6"/>
    <w:rsid w:val="009F21B1"/>
    <w:rsid w:val="009F2749"/>
    <w:rsid w:val="009F358A"/>
    <w:rsid w:val="009F3BA4"/>
    <w:rsid w:val="009F4D92"/>
    <w:rsid w:val="009F516E"/>
    <w:rsid w:val="009F523C"/>
    <w:rsid w:val="009F6A5E"/>
    <w:rsid w:val="009F7E19"/>
    <w:rsid w:val="00A00A84"/>
    <w:rsid w:val="00A01196"/>
    <w:rsid w:val="00A0148A"/>
    <w:rsid w:val="00A015AF"/>
    <w:rsid w:val="00A01A68"/>
    <w:rsid w:val="00A026AA"/>
    <w:rsid w:val="00A03BAC"/>
    <w:rsid w:val="00A03D6C"/>
    <w:rsid w:val="00A0417F"/>
    <w:rsid w:val="00A04AD2"/>
    <w:rsid w:val="00A04D44"/>
    <w:rsid w:val="00A05E8B"/>
    <w:rsid w:val="00A1298F"/>
    <w:rsid w:val="00A13448"/>
    <w:rsid w:val="00A134F2"/>
    <w:rsid w:val="00A13F91"/>
    <w:rsid w:val="00A14BCE"/>
    <w:rsid w:val="00A15102"/>
    <w:rsid w:val="00A157E2"/>
    <w:rsid w:val="00A16479"/>
    <w:rsid w:val="00A16653"/>
    <w:rsid w:val="00A166EC"/>
    <w:rsid w:val="00A204D3"/>
    <w:rsid w:val="00A20643"/>
    <w:rsid w:val="00A2087B"/>
    <w:rsid w:val="00A217B5"/>
    <w:rsid w:val="00A233D6"/>
    <w:rsid w:val="00A23A33"/>
    <w:rsid w:val="00A23AFE"/>
    <w:rsid w:val="00A264AF"/>
    <w:rsid w:val="00A27281"/>
    <w:rsid w:val="00A27342"/>
    <w:rsid w:val="00A274D6"/>
    <w:rsid w:val="00A278A1"/>
    <w:rsid w:val="00A27F69"/>
    <w:rsid w:val="00A3137D"/>
    <w:rsid w:val="00A31504"/>
    <w:rsid w:val="00A31BAA"/>
    <w:rsid w:val="00A31FE8"/>
    <w:rsid w:val="00A32377"/>
    <w:rsid w:val="00A3310B"/>
    <w:rsid w:val="00A3360F"/>
    <w:rsid w:val="00A355B7"/>
    <w:rsid w:val="00A3571E"/>
    <w:rsid w:val="00A362D6"/>
    <w:rsid w:val="00A36A94"/>
    <w:rsid w:val="00A40314"/>
    <w:rsid w:val="00A40507"/>
    <w:rsid w:val="00A405E0"/>
    <w:rsid w:val="00A410E4"/>
    <w:rsid w:val="00A4168A"/>
    <w:rsid w:val="00A41DD8"/>
    <w:rsid w:val="00A4216E"/>
    <w:rsid w:val="00A42B06"/>
    <w:rsid w:val="00A42C33"/>
    <w:rsid w:val="00A42E7A"/>
    <w:rsid w:val="00A435DC"/>
    <w:rsid w:val="00A44D4F"/>
    <w:rsid w:val="00A44D80"/>
    <w:rsid w:val="00A45F89"/>
    <w:rsid w:val="00A469F4"/>
    <w:rsid w:val="00A47491"/>
    <w:rsid w:val="00A474E2"/>
    <w:rsid w:val="00A4772B"/>
    <w:rsid w:val="00A50A89"/>
    <w:rsid w:val="00A50F51"/>
    <w:rsid w:val="00A512CB"/>
    <w:rsid w:val="00A54E52"/>
    <w:rsid w:val="00A56107"/>
    <w:rsid w:val="00A56CC0"/>
    <w:rsid w:val="00A56D1D"/>
    <w:rsid w:val="00A5715A"/>
    <w:rsid w:val="00A60EEF"/>
    <w:rsid w:val="00A6194C"/>
    <w:rsid w:val="00A62A38"/>
    <w:rsid w:val="00A6361A"/>
    <w:rsid w:val="00A63EEB"/>
    <w:rsid w:val="00A6406F"/>
    <w:rsid w:val="00A6460C"/>
    <w:rsid w:val="00A64950"/>
    <w:rsid w:val="00A66376"/>
    <w:rsid w:val="00A67471"/>
    <w:rsid w:val="00A6752F"/>
    <w:rsid w:val="00A71348"/>
    <w:rsid w:val="00A72B9C"/>
    <w:rsid w:val="00A7359A"/>
    <w:rsid w:val="00A73A20"/>
    <w:rsid w:val="00A74127"/>
    <w:rsid w:val="00A771D5"/>
    <w:rsid w:val="00A82817"/>
    <w:rsid w:val="00A83D1D"/>
    <w:rsid w:val="00A842FB"/>
    <w:rsid w:val="00A85131"/>
    <w:rsid w:val="00A85A2A"/>
    <w:rsid w:val="00A85CD0"/>
    <w:rsid w:val="00A86C9F"/>
    <w:rsid w:val="00A870FB"/>
    <w:rsid w:val="00A87A78"/>
    <w:rsid w:val="00A9141A"/>
    <w:rsid w:val="00A925E2"/>
    <w:rsid w:val="00A93206"/>
    <w:rsid w:val="00A94232"/>
    <w:rsid w:val="00A94C9A"/>
    <w:rsid w:val="00A94DC8"/>
    <w:rsid w:val="00A95BA4"/>
    <w:rsid w:val="00A9651D"/>
    <w:rsid w:val="00A96CCD"/>
    <w:rsid w:val="00AA2635"/>
    <w:rsid w:val="00AA2922"/>
    <w:rsid w:val="00AA2BFD"/>
    <w:rsid w:val="00AA31BB"/>
    <w:rsid w:val="00AA3B60"/>
    <w:rsid w:val="00AA3BAA"/>
    <w:rsid w:val="00AA4E81"/>
    <w:rsid w:val="00AA5028"/>
    <w:rsid w:val="00AA6664"/>
    <w:rsid w:val="00AA6C74"/>
    <w:rsid w:val="00AA6E54"/>
    <w:rsid w:val="00AA7184"/>
    <w:rsid w:val="00AB05CE"/>
    <w:rsid w:val="00AB0749"/>
    <w:rsid w:val="00AB119E"/>
    <w:rsid w:val="00AB1782"/>
    <w:rsid w:val="00AB186E"/>
    <w:rsid w:val="00AB193D"/>
    <w:rsid w:val="00AB1D46"/>
    <w:rsid w:val="00AB24EC"/>
    <w:rsid w:val="00AB256E"/>
    <w:rsid w:val="00AB28FC"/>
    <w:rsid w:val="00AB2B48"/>
    <w:rsid w:val="00AB3B6E"/>
    <w:rsid w:val="00AB493D"/>
    <w:rsid w:val="00AB54AA"/>
    <w:rsid w:val="00AB5EBA"/>
    <w:rsid w:val="00AB63B4"/>
    <w:rsid w:val="00AB64CB"/>
    <w:rsid w:val="00AB67A9"/>
    <w:rsid w:val="00AC04CB"/>
    <w:rsid w:val="00AC21B1"/>
    <w:rsid w:val="00AC2CCC"/>
    <w:rsid w:val="00AC338B"/>
    <w:rsid w:val="00AC37F3"/>
    <w:rsid w:val="00AC4E76"/>
    <w:rsid w:val="00AC5800"/>
    <w:rsid w:val="00AC66D6"/>
    <w:rsid w:val="00AC74E8"/>
    <w:rsid w:val="00AC767A"/>
    <w:rsid w:val="00AD0442"/>
    <w:rsid w:val="00AD0762"/>
    <w:rsid w:val="00AD0D48"/>
    <w:rsid w:val="00AD1D2E"/>
    <w:rsid w:val="00AD1D9C"/>
    <w:rsid w:val="00AD32F0"/>
    <w:rsid w:val="00AD589F"/>
    <w:rsid w:val="00AD5C1C"/>
    <w:rsid w:val="00AD60B5"/>
    <w:rsid w:val="00AD680A"/>
    <w:rsid w:val="00AD72B6"/>
    <w:rsid w:val="00AD7399"/>
    <w:rsid w:val="00AD7A68"/>
    <w:rsid w:val="00AE12C3"/>
    <w:rsid w:val="00AE1A47"/>
    <w:rsid w:val="00AE5670"/>
    <w:rsid w:val="00AE7199"/>
    <w:rsid w:val="00AE73AC"/>
    <w:rsid w:val="00AE7C27"/>
    <w:rsid w:val="00AF0330"/>
    <w:rsid w:val="00AF1A2F"/>
    <w:rsid w:val="00AF20B5"/>
    <w:rsid w:val="00AF24D8"/>
    <w:rsid w:val="00AF3451"/>
    <w:rsid w:val="00AF3734"/>
    <w:rsid w:val="00AF4542"/>
    <w:rsid w:val="00AF59CD"/>
    <w:rsid w:val="00AF6C48"/>
    <w:rsid w:val="00AF7CB6"/>
    <w:rsid w:val="00B00E46"/>
    <w:rsid w:val="00B0148D"/>
    <w:rsid w:val="00B01F38"/>
    <w:rsid w:val="00B0209E"/>
    <w:rsid w:val="00B026DB"/>
    <w:rsid w:val="00B027E8"/>
    <w:rsid w:val="00B02CA6"/>
    <w:rsid w:val="00B03407"/>
    <w:rsid w:val="00B044CE"/>
    <w:rsid w:val="00B05900"/>
    <w:rsid w:val="00B05AD0"/>
    <w:rsid w:val="00B06B8C"/>
    <w:rsid w:val="00B06EA3"/>
    <w:rsid w:val="00B0706A"/>
    <w:rsid w:val="00B07358"/>
    <w:rsid w:val="00B07545"/>
    <w:rsid w:val="00B07CAD"/>
    <w:rsid w:val="00B10C66"/>
    <w:rsid w:val="00B11076"/>
    <w:rsid w:val="00B11220"/>
    <w:rsid w:val="00B11A70"/>
    <w:rsid w:val="00B1250A"/>
    <w:rsid w:val="00B133A6"/>
    <w:rsid w:val="00B13777"/>
    <w:rsid w:val="00B13AFE"/>
    <w:rsid w:val="00B1658C"/>
    <w:rsid w:val="00B20F46"/>
    <w:rsid w:val="00B20FE2"/>
    <w:rsid w:val="00B213CE"/>
    <w:rsid w:val="00B21B62"/>
    <w:rsid w:val="00B239E0"/>
    <w:rsid w:val="00B23AE5"/>
    <w:rsid w:val="00B242D9"/>
    <w:rsid w:val="00B2436B"/>
    <w:rsid w:val="00B2500D"/>
    <w:rsid w:val="00B254F5"/>
    <w:rsid w:val="00B2600E"/>
    <w:rsid w:val="00B26C7F"/>
    <w:rsid w:val="00B2708F"/>
    <w:rsid w:val="00B277D1"/>
    <w:rsid w:val="00B27A50"/>
    <w:rsid w:val="00B27B60"/>
    <w:rsid w:val="00B30679"/>
    <w:rsid w:val="00B31703"/>
    <w:rsid w:val="00B321F5"/>
    <w:rsid w:val="00B32230"/>
    <w:rsid w:val="00B33D85"/>
    <w:rsid w:val="00B34344"/>
    <w:rsid w:val="00B34350"/>
    <w:rsid w:val="00B347D3"/>
    <w:rsid w:val="00B35112"/>
    <w:rsid w:val="00B3598C"/>
    <w:rsid w:val="00B35BAE"/>
    <w:rsid w:val="00B36D41"/>
    <w:rsid w:val="00B41A58"/>
    <w:rsid w:val="00B46BAF"/>
    <w:rsid w:val="00B46FA0"/>
    <w:rsid w:val="00B47C47"/>
    <w:rsid w:val="00B5009A"/>
    <w:rsid w:val="00B50138"/>
    <w:rsid w:val="00B514F0"/>
    <w:rsid w:val="00B51FC7"/>
    <w:rsid w:val="00B52280"/>
    <w:rsid w:val="00B52C7E"/>
    <w:rsid w:val="00B52C9B"/>
    <w:rsid w:val="00B53C69"/>
    <w:rsid w:val="00B54C5A"/>
    <w:rsid w:val="00B55F66"/>
    <w:rsid w:val="00B5631A"/>
    <w:rsid w:val="00B56ABA"/>
    <w:rsid w:val="00B5790E"/>
    <w:rsid w:val="00B57AD1"/>
    <w:rsid w:val="00B60FF3"/>
    <w:rsid w:val="00B61217"/>
    <w:rsid w:val="00B61347"/>
    <w:rsid w:val="00B61B01"/>
    <w:rsid w:val="00B62610"/>
    <w:rsid w:val="00B62FFF"/>
    <w:rsid w:val="00B644AE"/>
    <w:rsid w:val="00B644B1"/>
    <w:rsid w:val="00B64929"/>
    <w:rsid w:val="00B66729"/>
    <w:rsid w:val="00B668FE"/>
    <w:rsid w:val="00B670C3"/>
    <w:rsid w:val="00B67453"/>
    <w:rsid w:val="00B67749"/>
    <w:rsid w:val="00B678F9"/>
    <w:rsid w:val="00B67FDB"/>
    <w:rsid w:val="00B71E83"/>
    <w:rsid w:val="00B72457"/>
    <w:rsid w:val="00B7339C"/>
    <w:rsid w:val="00B74EF3"/>
    <w:rsid w:val="00B75AEB"/>
    <w:rsid w:val="00B76346"/>
    <w:rsid w:val="00B80093"/>
    <w:rsid w:val="00B81719"/>
    <w:rsid w:val="00B81891"/>
    <w:rsid w:val="00B81AAC"/>
    <w:rsid w:val="00B82095"/>
    <w:rsid w:val="00B824B1"/>
    <w:rsid w:val="00B8414B"/>
    <w:rsid w:val="00B84734"/>
    <w:rsid w:val="00B8493F"/>
    <w:rsid w:val="00B85983"/>
    <w:rsid w:val="00B85D4C"/>
    <w:rsid w:val="00B85DF9"/>
    <w:rsid w:val="00B8748B"/>
    <w:rsid w:val="00B878AB"/>
    <w:rsid w:val="00B900CE"/>
    <w:rsid w:val="00B9047A"/>
    <w:rsid w:val="00B9057F"/>
    <w:rsid w:val="00B90C8B"/>
    <w:rsid w:val="00B90CCE"/>
    <w:rsid w:val="00B90DAB"/>
    <w:rsid w:val="00B90F57"/>
    <w:rsid w:val="00B91219"/>
    <w:rsid w:val="00B9135F"/>
    <w:rsid w:val="00B91F3B"/>
    <w:rsid w:val="00B93246"/>
    <w:rsid w:val="00B953C7"/>
    <w:rsid w:val="00B960E3"/>
    <w:rsid w:val="00BA047F"/>
    <w:rsid w:val="00BA08FF"/>
    <w:rsid w:val="00BA0BBB"/>
    <w:rsid w:val="00BA0EDD"/>
    <w:rsid w:val="00BA1396"/>
    <w:rsid w:val="00BA1737"/>
    <w:rsid w:val="00BA1788"/>
    <w:rsid w:val="00BA4209"/>
    <w:rsid w:val="00BA4E25"/>
    <w:rsid w:val="00BA7054"/>
    <w:rsid w:val="00BA7250"/>
    <w:rsid w:val="00BA76D0"/>
    <w:rsid w:val="00BA79B9"/>
    <w:rsid w:val="00BA7D67"/>
    <w:rsid w:val="00BB0A27"/>
    <w:rsid w:val="00BB0A46"/>
    <w:rsid w:val="00BB18F9"/>
    <w:rsid w:val="00BB20B1"/>
    <w:rsid w:val="00BB31C9"/>
    <w:rsid w:val="00BB33E9"/>
    <w:rsid w:val="00BB3CC2"/>
    <w:rsid w:val="00BB43D1"/>
    <w:rsid w:val="00BB4F15"/>
    <w:rsid w:val="00BB5286"/>
    <w:rsid w:val="00BB5D46"/>
    <w:rsid w:val="00BB73C2"/>
    <w:rsid w:val="00BC150B"/>
    <w:rsid w:val="00BC55B8"/>
    <w:rsid w:val="00BC66FD"/>
    <w:rsid w:val="00BC6A64"/>
    <w:rsid w:val="00BC76D9"/>
    <w:rsid w:val="00BC7711"/>
    <w:rsid w:val="00BC7E20"/>
    <w:rsid w:val="00BD0FCD"/>
    <w:rsid w:val="00BD1754"/>
    <w:rsid w:val="00BD1E8B"/>
    <w:rsid w:val="00BD38F9"/>
    <w:rsid w:val="00BD48A3"/>
    <w:rsid w:val="00BD4D70"/>
    <w:rsid w:val="00BD51C9"/>
    <w:rsid w:val="00BD563B"/>
    <w:rsid w:val="00BD6BA1"/>
    <w:rsid w:val="00BE035B"/>
    <w:rsid w:val="00BE0987"/>
    <w:rsid w:val="00BE0C4C"/>
    <w:rsid w:val="00BE0C59"/>
    <w:rsid w:val="00BE1174"/>
    <w:rsid w:val="00BE1775"/>
    <w:rsid w:val="00BE22F0"/>
    <w:rsid w:val="00BE2DA2"/>
    <w:rsid w:val="00BE596D"/>
    <w:rsid w:val="00BF0CED"/>
    <w:rsid w:val="00BF1BD5"/>
    <w:rsid w:val="00BF279B"/>
    <w:rsid w:val="00BF2813"/>
    <w:rsid w:val="00BF4A65"/>
    <w:rsid w:val="00BF7283"/>
    <w:rsid w:val="00BF7B7C"/>
    <w:rsid w:val="00C0063E"/>
    <w:rsid w:val="00C00888"/>
    <w:rsid w:val="00C00C92"/>
    <w:rsid w:val="00C03017"/>
    <w:rsid w:val="00C03342"/>
    <w:rsid w:val="00C03799"/>
    <w:rsid w:val="00C03DBC"/>
    <w:rsid w:val="00C03FCF"/>
    <w:rsid w:val="00C045CD"/>
    <w:rsid w:val="00C049D3"/>
    <w:rsid w:val="00C04F23"/>
    <w:rsid w:val="00C10116"/>
    <w:rsid w:val="00C1038E"/>
    <w:rsid w:val="00C10B3A"/>
    <w:rsid w:val="00C11618"/>
    <w:rsid w:val="00C11957"/>
    <w:rsid w:val="00C121CC"/>
    <w:rsid w:val="00C1268F"/>
    <w:rsid w:val="00C148E2"/>
    <w:rsid w:val="00C14DF3"/>
    <w:rsid w:val="00C15F81"/>
    <w:rsid w:val="00C15FAA"/>
    <w:rsid w:val="00C15FCE"/>
    <w:rsid w:val="00C1754A"/>
    <w:rsid w:val="00C17E0A"/>
    <w:rsid w:val="00C20881"/>
    <w:rsid w:val="00C20903"/>
    <w:rsid w:val="00C21621"/>
    <w:rsid w:val="00C225E3"/>
    <w:rsid w:val="00C228C6"/>
    <w:rsid w:val="00C22917"/>
    <w:rsid w:val="00C22F4B"/>
    <w:rsid w:val="00C2350F"/>
    <w:rsid w:val="00C2416B"/>
    <w:rsid w:val="00C24B41"/>
    <w:rsid w:val="00C252E9"/>
    <w:rsid w:val="00C25D46"/>
    <w:rsid w:val="00C25E61"/>
    <w:rsid w:val="00C25F73"/>
    <w:rsid w:val="00C269A3"/>
    <w:rsid w:val="00C26C55"/>
    <w:rsid w:val="00C30C35"/>
    <w:rsid w:val="00C31314"/>
    <w:rsid w:val="00C32B08"/>
    <w:rsid w:val="00C3306F"/>
    <w:rsid w:val="00C334C1"/>
    <w:rsid w:val="00C35277"/>
    <w:rsid w:val="00C377B9"/>
    <w:rsid w:val="00C40AE0"/>
    <w:rsid w:val="00C40AF3"/>
    <w:rsid w:val="00C4140F"/>
    <w:rsid w:val="00C41FD1"/>
    <w:rsid w:val="00C42D62"/>
    <w:rsid w:val="00C42DD2"/>
    <w:rsid w:val="00C4354B"/>
    <w:rsid w:val="00C4457B"/>
    <w:rsid w:val="00C45D8C"/>
    <w:rsid w:val="00C46C1F"/>
    <w:rsid w:val="00C47434"/>
    <w:rsid w:val="00C47869"/>
    <w:rsid w:val="00C47E8F"/>
    <w:rsid w:val="00C502EF"/>
    <w:rsid w:val="00C50FFF"/>
    <w:rsid w:val="00C51974"/>
    <w:rsid w:val="00C5220A"/>
    <w:rsid w:val="00C523CB"/>
    <w:rsid w:val="00C537EC"/>
    <w:rsid w:val="00C54BC1"/>
    <w:rsid w:val="00C54F5D"/>
    <w:rsid w:val="00C55754"/>
    <w:rsid w:val="00C56DC5"/>
    <w:rsid w:val="00C5732D"/>
    <w:rsid w:val="00C57E5B"/>
    <w:rsid w:val="00C6098C"/>
    <w:rsid w:val="00C61121"/>
    <w:rsid w:val="00C6177B"/>
    <w:rsid w:val="00C622B3"/>
    <w:rsid w:val="00C6279F"/>
    <w:rsid w:val="00C62F41"/>
    <w:rsid w:val="00C636C2"/>
    <w:rsid w:val="00C63B04"/>
    <w:rsid w:val="00C63CCD"/>
    <w:rsid w:val="00C64033"/>
    <w:rsid w:val="00C6541B"/>
    <w:rsid w:val="00C66064"/>
    <w:rsid w:val="00C66243"/>
    <w:rsid w:val="00C66D97"/>
    <w:rsid w:val="00C6795A"/>
    <w:rsid w:val="00C70B9D"/>
    <w:rsid w:val="00C71827"/>
    <w:rsid w:val="00C72BFF"/>
    <w:rsid w:val="00C7344C"/>
    <w:rsid w:val="00C73B29"/>
    <w:rsid w:val="00C77A9D"/>
    <w:rsid w:val="00C77C56"/>
    <w:rsid w:val="00C800AA"/>
    <w:rsid w:val="00C80A6A"/>
    <w:rsid w:val="00C81584"/>
    <w:rsid w:val="00C82FF2"/>
    <w:rsid w:val="00C8355E"/>
    <w:rsid w:val="00C83A8A"/>
    <w:rsid w:val="00C8436B"/>
    <w:rsid w:val="00C8448C"/>
    <w:rsid w:val="00C848A3"/>
    <w:rsid w:val="00C84E66"/>
    <w:rsid w:val="00C85293"/>
    <w:rsid w:val="00C85ADC"/>
    <w:rsid w:val="00C85BA1"/>
    <w:rsid w:val="00C85CB8"/>
    <w:rsid w:val="00C869A6"/>
    <w:rsid w:val="00C86BBB"/>
    <w:rsid w:val="00C86D9A"/>
    <w:rsid w:val="00C87996"/>
    <w:rsid w:val="00C903FA"/>
    <w:rsid w:val="00C91D58"/>
    <w:rsid w:val="00C93A28"/>
    <w:rsid w:val="00C93E56"/>
    <w:rsid w:val="00C94094"/>
    <w:rsid w:val="00C94675"/>
    <w:rsid w:val="00C94870"/>
    <w:rsid w:val="00C94AD6"/>
    <w:rsid w:val="00C94C15"/>
    <w:rsid w:val="00C958EC"/>
    <w:rsid w:val="00C96485"/>
    <w:rsid w:val="00C970F2"/>
    <w:rsid w:val="00C97477"/>
    <w:rsid w:val="00C97665"/>
    <w:rsid w:val="00C97ED1"/>
    <w:rsid w:val="00CA0003"/>
    <w:rsid w:val="00CA0104"/>
    <w:rsid w:val="00CA0FE4"/>
    <w:rsid w:val="00CA1597"/>
    <w:rsid w:val="00CA21AD"/>
    <w:rsid w:val="00CA30EE"/>
    <w:rsid w:val="00CA4754"/>
    <w:rsid w:val="00CA4C8D"/>
    <w:rsid w:val="00CA6942"/>
    <w:rsid w:val="00CB0107"/>
    <w:rsid w:val="00CB1A5A"/>
    <w:rsid w:val="00CB1DCE"/>
    <w:rsid w:val="00CB1E34"/>
    <w:rsid w:val="00CB474F"/>
    <w:rsid w:val="00CB527A"/>
    <w:rsid w:val="00CB587A"/>
    <w:rsid w:val="00CC1C80"/>
    <w:rsid w:val="00CC215D"/>
    <w:rsid w:val="00CC296E"/>
    <w:rsid w:val="00CC4685"/>
    <w:rsid w:val="00CC4F2B"/>
    <w:rsid w:val="00CC60BF"/>
    <w:rsid w:val="00CC67A4"/>
    <w:rsid w:val="00CC6D5A"/>
    <w:rsid w:val="00CD0F01"/>
    <w:rsid w:val="00CD0F58"/>
    <w:rsid w:val="00CD13A8"/>
    <w:rsid w:val="00CD4149"/>
    <w:rsid w:val="00CD423C"/>
    <w:rsid w:val="00CD4492"/>
    <w:rsid w:val="00CD4BE8"/>
    <w:rsid w:val="00CD5BE4"/>
    <w:rsid w:val="00CD6DD6"/>
    <w:rsid w:val="00CD7715"/>
    <w:rsid w:val="00CE003D"/>
    <w:rsid w:val="00CE0549"/>
    <w:rsid w:val="00CE0A74"/>
    <w:rsid w:val="00CE0BAC"/>
    <w:rsid w:val="00CE0BED"/>
    <w:rsid w:val="00CE0D71"/>
    <w:rsid w:val="00CE1C3E"/>
    <w:rsid w:val="00CE3D3D"/>
    <w:rsid w:val="00CE3F5B"/>
    <w:rsid w:val="00CE42BC"/>
    <w:rsid w:val="00CE5031"/>
    <w:rsid w:val="00CE573C"/>
    <w:rsid w:val="00CE604D"/>
    <w:rsid w:val="00CE6157"/>
    <w:rsid w:val="00CE63AB"/>
    <w:rsid w:val="00CE714B"/>
    <w:rsid w:val="00CF12B9"/>
    <w:rsid w:val="00CF1BBA"/>
    <w:rsid w:val="00CF2147"/>
    <w:rsid w:val="00CF2551"/>
    <w:rsid w:val="00CF278E"/>
    <w:rsid w:val="00CF3C0D"/>
    <w:rsid w:val="00CF436A"/>
    <w:rsid w:val="00CF506C"/>
    <w:rsid w:val="00CF528D"/>
    <w:rsid w:val="00CF6058"/>
    <w:rsid w:val="00CF7140"/>
    <w:rsid w:val="00D00319"/>
    <w:rsid w:val="00D016E6"/>
    <w:rsid w:val="00D021DA"/>
    <w:rsid w:val="00D03884"/>
    <w:rsid w:val="00D0474B"/>
    <w:rsid w:val="00D11AC7"/>
    <w:rsid w:val="00D12748"/>
    <w:rsid w:val="00D1278F"/>
    <w:rsid w:val="00D12A96"/>
    <w:rsid w:val="00D131D1"/>
    <w:rsid w:val="00D137A3"/>
    <w:rsid w:val="00D145EE"/>
    <w:rsid w:val="00D146D9"/>
    <w:rsid w:val="00D147CD"/>
    <w:rsid w:val="00D14996"/>
    <w:rsid w:val="00D15296"/>
    <w:rsid w:val="00D15774"/>
    <w:rsid w:val="00D1705A"/>
    <w:rsid w:val="00D17D30"/>
    <w:rsid w:val="00D2061A"/>
    <w:rsid w:val="00D218EE"/>
    <w:rsid w:val="00D21C2A"/>
    <w:rsid w:val="00D22AE6"/>
    <w:rsid w:val="00D22B79"/>
    <w:rsid w:val="00D238B2"/>
    <w:rsid w:val="00D241EE"/>
    <w:rsid w:val="00D2458C"/>
    <w:rsid w:val="00D25969"/>
    <w:rsid w:val="00D26604"/>
    <w:rsid w:val="00D2687C"/>
    <w:rsid w:val="00D27705"/>
    <w:rsid w:val="00D27819"/>
    <w:rsid w:val="00D27B0A"/>
    <w:rsid w:val="00D30816"/>
    <w:rsid w:val="00D30D37"/>
    <w:rsid w:val="00D321E8"/>
    <w:rsid w:val="00D32CAE"/>
    <w:rsid w:val="00D33EC8"/>
    <w:rsid w:val="00D36285"/>
    <w:rsid w:val="00D37309"/>
    <w:rsid w:val="00D418B2"/>
    <w:rsid w:val="00D41C4A"/>
    <w:rsid w:val="00D423BC"/>
    <w:rsid w:val="00D44EE4"/>
    <w:rsid w:val="00D46329"/>
    <w:rsid w:val="00D47834"/>
    <w:rsid w:val="00D47845"/>
    <w:rsid w:val="00D50685"/>
    <w:rsid w:val="00D50A7F"/>
    <w:rsid w:val="00D5132A"/>
    <w:rsid w:val="00D52559"/>
    <w:rsid w:val="00D53EE6"/>
    <w:rsid w:val="00D55147"/>
    <w:rsid w:val="00D56557"/>
    <w:rsid w:val="00D56967"/>
    <w:rsid w:val="00D57A4F"/>
    <w:rsid w:val="00D617C9"/>
    <w:rsid w:val="00D62A96"/>
    <w:rsid w:val="00D62F5B"/>
    <w:rsid w:val="00D63D92"/>
    <w:rsid w:val="00D64262"/>
    <w:rsid w:val="00D64CC3"/>
    <w:rsid w:val="00D65499"/>
    <w:rsid w:val="00D65BBE"/>
    <w:rsid w:val="00D65E19"/>
    <w:rsid w:val="00D661A3"/>
    <w:rsid w:val="00D67484"/>
    <w:rsid w:val="00D706AB"/>
    <w:rsid w:val="00D7077B"/>
    <w:rsid w:val="00D732ED"/>
    <w:rsid w:val="00D749F4"/>
    <w:rsid w:val="00D75B17"/>
    <w:rsid w:val="00D75D53"/>
    <w:rsid w:val="00D76ADF"/>
    <w:rsid w:val="00D76C5F"/>
    <w:rsid w:val="00D80978"/>
    <w:rsid w:val="00D826B4"/>
    <w:rsid w:val="00D82733"/>
    <w:rsid w:val="00D82E09"/>
    <w:rsid w:val="00D834E3"/>
    <w:rsid w:val="00D835E1"/>
    <w:rsid w:val="00D84554"/>
    <w:rsid w:val="00D84F50"/>
    <w:rsid w:val="00D85724"/>
    <w:rsid w:val="00D86167"/>
    <w:rsid w:val="00D872B0"/>
    <w:rsid w:val="00D87E08"/>
    <w:rsid w:val="00D917F1"/>
    <w:rsid w:val="00D91B94"/>
    <w:rsid w:val="00D92312"/>
    <w:rsid w:val="00D92818"/>
    <w:rsid w:val="00D92B7F"/>
    <w:rsid w:val="00D94679"/>
    <w:rsid w:val="00D94A52"/>
    <w:rsid w:val="00D95B42"/>
    <w:rsid w:val="00D96611"/>
    <w:rsid w:val="00D969D7"/>
    <w:rsid w:val="00D96B6E"/>
    <w:rsid w:val="00D97310"/>
    <w:rsid w:val="00DA045F"/>
    <w:rsid w:val="00DA31F2"/>
    <w:rsid w:val="00DA381B"/>
    <w:rsid w:val="00DA3CC6"/>
    <w:rsid w:val="00DA40F2"/>
    <w:rsid w:val="00DA585A"/>
    <w:rsid w:val="00DA5908"/>
    <w:rsid w:val="00DA5EBF"/>
    <w:rsid w:val="00DA61FB"/>
    <w:rsid w:val="00DA6A25"/>
    <w:rsid w:val="00DA6BD9"/>
    <w:rsid w:val="00DB07B4"/>
    <w:rsid w:val="00DB09F8"/>
    <w:rsid w:val="00DB13B0"/>
    <w:rsid w:val="00DB16BF"/>
    <w:rsid w:val="00DB16D5"/>
    <w:rsid w:val="00DB1D41"/>
    <w:rsid w:val="00DB2D68"/>
    <w:rsid w:val="00DB332A"/>
    <w:rsid w:val="00DB4BC3"/>
    <w:rsid w:val="00DB4BED"/>
    <w:rsid w:val="00DB59EA"/>
    <w:rsid w:val="00DB5B9B"/>
    <w:rsid w:val="00DB5BAC"/>
    <w:rsid w:val="00DB7195"/>
    <w:rsid w:val="00DC003C"/>
    <w:rsid w:val="00DC018E"/>
    <w:rsid w:val="00DC03F8"/>
    <w:rsid w:val="00DC19C7"/>
    <w:rsid w:val="00DC40E8"/>
    <w:rsid w:val="00DC4418"/>
    <w:rsid w:val="00DC5271"/>
    <w:rsid w:val="00DC56B6"/>
    <w:rsid w:val="00DC5EB2"/>
    <w:rsid w:val="00DC600B"/>
    <w:rsid w:val="00DC624B"/>
    <w:rsid w:val="00DC7BDC"/>
    <w:rsid w:val="00DD000A"/>
    <w:rsid w:val="00DD0B0A"/>
    <w:rsid w:val="00DD125E"/>
    <w:rsid w:val="00DD15B9"/>
    <w:rsid w:val="00DD3ABF"/>
    <w:rsid w:val="00DD4865"/>
    <w:rsid w:val="00DD4E8C"/>
    <w:rsid w:val="00DD682D"/>
    <w:rsid w:val="00DE0B75"/>
    <w:rsid w:val="00DE2E30"/>
    <w:rsid w:val="00DE3048"/>
    <w:rsid w:val="00DE4575"/>
    <w:rsid w:val="00DE48EA"/>
    <w:rsid w:val="00DE5230"/>
    <w:rsid w:val="00DE5914"/>
    <w:rsid w:val="00DE679A"/>
    <w:rsid w:val="00DE7252"/>
    <w:rsid w:val="00DE7D71"/>
    <w:rsid w:val="00DF032F"/>
    <w:rsid w:val="00DF1BD9"/>
    <w:rsid w:val="00DF398A"/>
    <w:rsid w:val="00DF4C20"/>
    <w:rsid w:val="00DF68E2"/>
    <w:rsid w:val="00DF7EC5"/>
    <w:rsid w:val="00DF7EE0"/>
    <w:rsid w:val="00DF7F7E"/>
    <w:rsid w:val="00E00084"/>
    <w:rsid w:val="00E0139F"/>
    <w:rsid w:val="00E015A6"/>
    <w:rsid w:val="00E04466"/>
    <w:rsid w:val="00E048A5"/>
    <w:rsid w:val="00E04B5B"/>
    <w:rsid w:val="00E04F93"/>
    <w:rsid w:val="00E07716"/>
    <w:rsid w:val="00E07B73"/>
    <w:rsid w:val="00E104B5"/>
    <w:rsid w:val="00E10932"/>
    <w:rsid w:val="00E12A61"/>
    <w:rsid w:val="00E12D0D"/>
    <w:rsid w:val="00E12F26"/>
    <w:rsid w:val="00E13D16"/>
    <w:rsid w:val="00E14EB7"/>
    <w:rsid w:val="00E1637A"/>
    <w:rsid w:val="00E1736C"/>
    <w:rsid w:val="00E1746A"/>
    <w:rsid w:val="00E175A5"/>
    <w:rsid w:val="00E209FC"/>
    <w:rsid w:val="00E2148A"/>
    <w:rsid w:val="00E21A87"/>
    <w:rsid w:val="00E23A36"/>
    <w:rsid w:val="00E2452F"/>
    <w:rsid w:val="00E24B5D"/>
    <w:rsid w:val="00E25724"/>
    <w:rsid w:val="00E25C23"/>
    <w:rsid w:val="00E2708F"/>
    <w:rsid w:val="00E27D3B"/>
    <w:rsid w:val="00E30708"/>
    <w:rsid w:val="00E30DB1"/>
    <w:rsid w:val="00E3153A"/>
    <w:rsid w:val="00E31ABF"/>
    <w:rsid w:val="00E328CA"/>
    <w:rsid w:val="00E33EBE"/>
    <w:rsid w:val="00E406C3"/>
    <w:rsid w:val="00E40A25"/>
    <w:rsid w:val="00E41033"/>
    <w:rsid w:val="00E41321"/>
    <w:rsid w:val="00E413D1"/>
    <w:rsid w:val="00E4172B"/>
    <w:rsid w:val="00E42294"/>
    <w:rsid w:val="00E42385"/>
    <w:rsid w:val="00E423F1"/>
    <w:rsid w:val="00E42628"/>
    <w:rsid w:val="00E43344"/>
    <w:rsid w:val="00E43752"/>
    <w:rsid w:val="00E43A49"/>
    <w:rsid w:val="00E43A56"/>
    <w:rsid w:val="00E44178"/>
    <w:rsid w:val="00E44660"/>
    <w:rsid w:val="00E454FE"/>
    <w:rsid w:val="00E45FD0"/>
    <w:rsid w:val="00E4699B"/>
    <w:rsid w:val="00E50C66"/>
    <w:rsid w:val="00E5161B"/>
    <w:rsid w:val="00E51842"/>
    <w:rsid w:val="00E51A16"/>
    <w:rsid w:val="00E53006"/>
    <w:rsid w:val="00E535E1"/>
    <w:rsid w:val="00E54421"/>
    <w:rsid w:val="00E5552B"/>
    <w:rsid w:val="00E56B88"/>
    <w:rsid w:val="00E56DEE"/>
    <w:rsid w:val="00E571B6"/>
    <w:rsid w:val="00E57CF8"/>
    <w:rsid w:val="00E61C7D"/>
    <w:rsid w:val="00E62885"/>
    <w:rsid w:val="00E62C6D"/>
    <w:rsid w:val="00E630FA"/>
    <w:rsid w:val="00E645F6"/>
    <w:rsid w:val="00E65598"/>
    <w:rsid w:val="00E65BB9"/>
    <w:rsid w:val="00E66333"/>
    <w:rsid w:val="00E676AA"/>
    <w:rsid w:val="00E7003A"/>
    <w:rsid w:val="00E70EE5"/>
    <w:rsid w:val="00E728C2"/>
    <w:rsid w:val="00E72997"/>
    <w:rsid w:val="00E7347F"/>
    <w:rsid w:val="00E736AB"/>
    <w:rsid w:val="00E73B78"/>
    <w:rsid w:val="00E74427"/>
    <w:rsid w:val="00E7558E"/>
    <w:rsid w:val="00E75D7C"/>
    <w:rsid w:val="00E7667D"/>
    <w:rsid w:val="00E76E46"/>
    <w:rsid w:val="00E77802"/>
    <w:rsid w:val="00E80DF5"/>
    <w:rsid w:val="00E811D0"/>
    <w:rsid w:val="00E8157C"/>
    <w:rsid w:val="00E81602"/>
    <w:rsid w:val="00E81D4E"/>
    <w:rsid w:val="00E8330F"/>
    <w:rsid w:val="00E8340F"/>
    <w:rsid w:val="00E83D27"/>
    <w:rsid w:val="00E841B1"/>
    <w:rsid w:val="00E8425B"/>
    <w:rsid w:val="00E84B23"/>
    <w:rsid w:val="00E869D9"/>
    <w:rsid w:val="00E86FDD"/>
    <w:rsid w:val="00E90895"/>
    <w:rsid w:val="00E92574"/>
    <w:rsid w:val="00E960F9"/>
    <w:rsid w:val="00E96CB9"/>
    <w:rsid w:val="00E97CE4"/>
    <w:rsid w:val="00EA2271"/>
    <w:rsid w:val="00EA2C5F"/>
    <w:rsid w:val="00EA3B1D"/>
    <w:rsid w:val="00EA4F6E"/>
    <w:rsid w:val="00EA576A"/>
    <w:rsid w:val="00EA5889"/>
    <w:rsid w:val="00EA5C17"/>
    <w:rsid w:val="00EA640C"/>
    <w:rsid w:val="00EB00C3"/>
    <w:rsid w:val="00EB00CF"/>
    <w:rsid w:val="00EB1436"/>
    <w:rsid w:val="00EB156D"/>
    <w:rsid w:val="00EB271D"/>
    <w:rsid w:val="00EB3E77"/>
    <w:rsid w:val="00EB464F"/>
    <w:rsid w:val="00EB52CE"/>
    <w:rsid w:val="00EB5C40"/>
    <w:rsid w:val="00EB7D37"/>
    <w:rsid w:val="00EC1140"/>
    <w:rsid w:val="00EC27DA"/>
    <w:rsid w:val="00EC2BC6"/>
    <w:rsid w:val="00EC2F5F"/>
    <w:rsid w:val="00EC403D"/>
    <w:rsid w:val="00EC4352"/>
    <w:rsid w:val="00EC55D7"/>
    <w:rsid w:val="00EC6033"/>
    <w:rsid w:val="00EC60A9"/>
    <w:rsid w:val="00EC7058"/>
    <w:rsid w:val="00EC776F"/>
    <w:rsid w:val="00EC7F2C"/>
    <w:rsid w:val="00ED030F"/>
    <w:rsid w:val="00ED064D"/>
    <w:rsid w:val="00ED0E77"/>
    <w:rsid w:val="00ED29FE"/>
    <w:rsid w:val="00ED2AC5"/>
    <w:rsid w:val="00ED3AD8"/>
    <w:rsid w:val="00ED43D7"/>
    <w:rsid w:val="00ED43F2"/>
    <w:rsid w:val="00ED5087"/>
    <w:rsid w:val="00ED5B91"/>
    <w:rsid w:val="00ED5C21"/>
    <w:rsid w:val="00ED5E61"/>
    <w:rsid w:val="00ED7EA2"/>
    <w:rsid w:val="00EE049C"/>
    <w:rsid w:val="00EE0A1E"/>
    <w:rsid w:val="00EE0EBA"/>
    <w:rsid w:val="00EE17EF"/>
    <w:rsid w:val="00EE1DDE"/>
    <w:rsid w:val="00EE3AD3"/>
    <w:rsid w:val="00EE58EF"/>
    <w:rsid w:val="00EE5E3C"/>
    <w:rsid w:val="00EE6A90"/>
    <w:rsid w:val="00EE6E21"/>
    <w:rsid w:val="00EE7623"/>
    <w:rsid w:val="00EE76D4"/>
    <w:rsid w:val="00EE7846"/>
    <w:rsid w:val="00EF0B5A"/>
    <w:rsid w:val="00EF2547"/>
    <w:rsid w:val="00EF2B2F"/>
    <w:rsid w:val="00EF4751"/>
    <w:rsid w:val="00EF5EE0"/>
    <w:rsid w:val="00EF651F"/>
    <w:rsid w:val="00EF77AF"/>
    <w:rsid w:val="00EF77C0"/>
    <w:rsid w:val="00F0087D"/>
    <w:rsid w:val="00F013B5"/>
    <w:rsid w:val="00F013BD"/>
    <w:rsid w:val="00F022F0"/>
    <w:rsid w:val="00F04A7C"/>
    <w:rsid w:val="00F06392"/>
    <w:rsid w:val="00F06FFC"/>
    <w:rsid w:val="00F07278"/>
    <w:rsid w:val="00F11529"/>
    <w:rsid w:val="00F11D46"/>
    <w:rsid w:val="00F1255D"/>
    <w:rsid w:val="00F12C2C"/>
    <w:rsid w:val="00F14DF2"/>
    <w:rsid w:val="00F165C7"/>
    <w:rsid w:val="00F167B2"/>
    <w:rsid w:val="00F171AA"/>
    <w:rsid w:val="00F179A6"/>
    <w:rsid w:val="00F202C8"/>
    <w:rsid w:val="00F20FC2"/>
    <w:rsid w:val="00F22661"/>
    <w:rsid w:val="00F22FEE"/>
    <w:rsid w:val="00F2320D"/>
    <w:rsid w:val="00F255D1"/>
    <w:rsid w:val="00F2689A"/>
    <w:rsid w:val="00F26A61"/>
    <w:rsid w:val="00F31139"/>
    <w:rsid w:val="00F32C46"/>
    <w:rsid w:val="00F33369"/>
    <w:rsid w:val="00F334BD"/>
    <w:rsid w:val="00F336E4"/>
    <w:rsid w:val="00F35396"/>
    <w:rsid w:val="00F36033"/>
    <w:rsid w:val="00F363C1"/>
    <w:rsid w:val="00F364B9"/>
    <w:rsid w:val="00F3730C"/>
    <w:rsid w:val="00F37882"/>
    <w:rsid w:val="00F3795A"/>
    <w:rsid w:val="00F408BC"/>
    <w:rsid w:val="00F425BA"/>
    <w:rsid w:val="00F42D38"/>
    <w:rsid w:val="00F43081"/>
    <w:rsid w:val="00F4418A"/>
    <w:rsid w:val="00F44D5B"/>
    <w:rsid w:val="00F453B5"/>
    <w:rsid w:val="00F46302"/>
    <w:rsid w:val="00F46B04"/>
    <w:rsid w:val="00F4719D"/>
    <w:rsid w:val="00F50AB9"/>
    <w:rsid w:val="00F50CF0"/>
    <w:rsid w:val="00F51B6C"/>
    <w:rsid w:val="00F52042"/>
    <w:rsid w:val="00F521D1"/>
    <w:rsid w:val="00F52F98"/>
    <w:rsid w:val="00F5324D"/>
    <w:rsid w:val="00F544A3"/>
    <w:rsid w:val="00F5454A"/>
    <w:rsid w:val="00F551EB"/>
    <w:rsid w:val="00F55769"/>
    <w:rsid w:val="00F55F41"/>
    <w:rsid w:val="00F562BD"/>
    <w:rsid w:val="00F56B19"/>
    <w:rsid w:val="00F60595"/>
    <w:rsid w:val="00F609BB"/>
    <w:rsid w:val="00F6143F"/>
    <w:rsid w:val="00F616B5"/>
    <w:rsid w:val="00F61762"/>
    <w:rsid w:val="00F61E0D"/>
    <w:rsid w:val="00F6274C"/>
    <w:rsid w:val="00F62AAA"/>
    <w:rsid w:val="00F62D69"/>
    <w:rsid w:val="00F631F5"/>
    <w:rsid w:val="00F6337D"/>
    <w:rsid w:val="00F64BC0"/>
    <w:rsid w:val="00F64D5E"/>
    <w:rsid w:val="00F65BAC"/>
    <w:rsid w:val="00F67E9F"/>
    <w:rsid w:val="00F70506"/>
    <w:rsid w:val="00F7064A"/>
    <w:rsid w:val="00F70C8B"/>
    <w:rsid w:val="00F71B39"/>
    <w:rsid w:val="00F72F65"/>
    <w:rsid w:val="00F72FBB"/>
    <w:rsid w:val="00F73071"/>
    <w:rsid w:val="00F73976"/>
    <w:rsid w:val="00F739A0"/>
    <w:rsid w:val="00F749DD"/>
    <w:rsid w:val="00F74C46"/>
    <w:rsid w:val="00F7587B"/>
    <w:rsid w:val="00F75DFF"/>
    <w:rsid w:val="00F75F59"/>
    <w:rsid w:val="00F76A32"/>
    <w:rsid w:val="00F77903"/>
    <w:rsid w:val="00F77C95"/>
    <w:rsid w:val="00F80283"/>
    <w:rsid w:val="00F807E9"/>
    <w:rsid w:val="00F8110A"/>
    <w:rsid w:val="00F816E1"/>
    <w:rsid w:val="00F8327A"/>
    <w:rsid w:val="00F8332B"/>
    <w:rsid w:val="00F83C05"/>
    <w:rsid w:val="00F855FF"/>
    <w:rsid w:val="00F85C25"/>
    <w:rsid w:val="00F86010"/>
    <w:rsid w:val="00F86B5B"/>
    <w:rsid w:val="00F91E7C"/>
    <w:rsid w:val="00F930F6"/>
    <w:rsid w:val="00F93D47"/>
    <w:rsid w:val="00F93F0B"/>
    <w:rsid w:val="00F93FD3"/>
    <w:rsid w:val="00F950B8"/>
    <w:rsid w:val="00F9633E"/>
    <w:rsid w:val="00F96F8E"/>
    <w:rsid w:val="00F971E4"/>
    <w:rsid w:val="00F97595"/>
    <w:rsid w:val="00F97739"/>
    <w:rsid w:val="00FA064F"/>
    <w:rsid w:val="00FA0977"/>
    <w:rsid w:val="00FA1251"/>
    <w:rsid w:val="00FA1A85"/>
    <w:rsid w:val="00FA59D7"/>
    <w:rsid w:val="00FA5A7B"/>
    <w:rsid w:val="00FA601E"/>
    <w:rsid w:val="00FA68AA"/>
    <w:rsid w:val="00FA6AF2"/>
    <w:rsid w:val="00FB026B"/>
    <w:rsid w:val="00FB1462"/>
    <w:rsid w:val="00FB2306"/>
    <w:rsid w:val="00FB3492"/>
    <w:rsid w:val="00FB3C66"/>
    <w:rsid w:val="00FB488D"/>
    <w:rsid w:val="00FB501D"/>
    <w:rsid w:val="00FC03AD"/>
    <w:rsid w:val="00FC1639"/>
    <w:rsid w:val="00FC19A4"/>
    <w:rsid w:val="00FC2A8B"/>
    <w:rsid w:val="00FC2A97"/>
    <w:rsid w:val="00FC4F58"/>
    <w:rsid w:val="00FC5F1B"/>
    <w:rsid w:val="00FC72F7"/>
    <w:rsid w:val="00FC7632"/>
    <w:rsid w:val="00FC7D7F"/>
    <w:rsid w:val="00FD0D7B"/>
    <w:rsid w:val="00FD2168"/>
    <w:rsid w:val="00FD2526"/>
    <w:rsid w:val="00FD3FDF"/>
    <w:rsid w:val="00FD40F1"/>
    <w:rsid w:val="00FD41EE"/>
    <w:rsid w:val="00FD4674"/>
    <w:rsid w:val="00FD521E"/>
    <w:rsid w:val="00FD5371"/>
    <w:rsid w:val="00FD5968"/>
    <w:rsid w:val="00FD639F"/>
    <w:rsid w:val="00FD6FBC"/>
    <w:rsid w:val="00FD7A55"/>
    <w:rsid w:val="00FE0191"/>
    <w:rsid w:val="00FE07CD"/>
    <w:rsid w:val="00FE1D8C"/>
    <w:rsid w:val="00FE3840"/>
    <w:rsid w:val="00FE3960"/>
    <w:rsid w:val="00FE51A8"/>
    <w:rsid w:val="00FE52EA"/>
    <w:rsid w:val="00FE5449"/>
    <w:rsid w:val="00FE5716"/>
    <w:rsid w:val="00FE6CA6"/>
    <w:rsid w:val="00FF03ED"/>
    <w:rsid w:val="00FF2A51"/>
    <w:rsid w:val="00FF32D3"/>
    <w:rsid w:val="00FF3B3F"/>
    <w:rsid w:val="00FF4627"/>
    <w:rsid w:val="00FF4BA4"/>
    <w:rsid w:val="00FF53F2"/>
    <w:rsid w:val="00FF6B6C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B7E2F29"/>
  <w15:chartTrackingRefBased/>
  <w15:docId w15:val="{BF6596B7-5760-4745-BE6D-7794DE7C6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281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BF2813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BF281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F281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BF281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F2813"/>
    <w:rPr>
      <w:b/>
      <w:bCs/>
    </w:rPr>
  </w:style>
  <w:style w:type="paragraph" w:styleId="ListBullet">
    <w:name w:val="List Bullet"/>
    <w:basedOn w:val="Normal"/>
    <w:rsid w:val="00BF281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F281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F281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F281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F281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F281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F281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F2813"/>
    <w:pPr>
      <w:ind w:left="284"/>
    </w:pPr>
  </w:style>
  <w:style w:type="paragraph" w:customStyle="1" w:styleId="AAFrameAddress">
    <w:name w:val="AA Frame Address"/>
    <w:basedOn w:val="Heading1"/>
    <w:rsid w:val="00BF281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F281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F281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F281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F281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F281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F2813"/>
    <w:pPr>
      <w:ind w:left="851" w:hanging="284"/>
    </w:pPr>
  </w:style>
  <w:style w:type="paragraph" w:styleId="Index4">
    <w:name w:val="index 4"/>
    <w:basedOn w:val="Normal"/>
    <w:next w:val="Normal"/>
    <w:semiHidden/>
    <w:rsid w:val="00BF2813"/>
    <w:pPr>
      <w:ind w:left="1135" w:hanging="284"/>
    </w:pPr>
  </w:style>
  <w:style w:type="paragraph" w:styleId="Index6">
    <w:name w:val="index 6"/>
    <w:basedOn w:val="Normal"/>
    <w:next w:val="Normal"/>
    <w:semiHidden/>
    <w:rsid w:val="00BF2813"/>
    <w:pPr>
      <w:ind w:left="1702" w:hanging="284"/>
    </w:pPr>
  </w:style>
  <w:style w:type="paragraph" w:styleId="Index5">
    <w:name w:val="index 5"/>
    <w:basedOn w:val="Normal"/>
    <w:next w:val="Normal"/>
    <w:semiHidden/>
    <w:rsid w:val="00BF2813"/>
    <w:pPr>
      <w:ind w:left="1418" w:hanging="284"/>
    </w:pPr>
  </w:style>
  <w:style w:type="paragraph" w:styleId="Index7">
    <w:name w:val="index 7"/>
    <w:basedOn w:val="Normal"/>
    <w:next w:val="Normal"/>
    <w:semiHidden/>
    <w:rsid w:val="00BF2813"/>
    <w:pPr>
      <w:ind w:left="1985" w:hanging="284"/>
    </w:pPr>
  </w:style>
  <w:style w:type="paragraph" w:styleId="Index8">
    <w:name w:val="index 8"/>
    <w:basedOn w:val="Normal"/>
    <w:next w:val="Normal"/>
    <w:semiHidden/>
    <w:rsid w:val="00BF2813"/>
    <w:pPr>
      <w:ind w:left="2269" w:hanging="284"/>
    </w:pPr>
  </w:style>
  <w:style w:type="paragraph" w:styleId="Index9">
    <w:name w:val="index 9"/>
    <w:basedOn w:val="Normal"/>
    <w:next w:val="Normal"/>
    <w:semiHidden/>
    <w:rsid w:val="00BF2813"/>
    <w:pPr>
      <w:ind w:left="2552" w:hanging="284"/>
    </w:pPr>
  </w:style>
  <w:style w:type="paragraph" w:styleId="TOC2">
    <w:name w:val="toc 2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F2813"/>
    <w:pPr>
      <w:ind w:left="851"/>
    </w:pPr>
  </w:style>
  <w:style w:type="paragraph" w:styleId="TOC5">
    <w:name w:val="toc 5"/>
    <w:basedOn w:val="Normal"/>
    <w:next w:val="Normal"/>
    <w:semiHidden/>
    <w:rsid w:val="00BF2813"/>
    <w:pPr>
      <w:ind w:left="1134"/>
    </w:pPr>
  </w:style>
  <w:style w:type="paragraph" w:styleId="TOC6">
    <w:name w:val="toc 6"/>
    <w:basedOn w:val="Normal"/>
    <w:next w:val="Normal"/>
    <w:semiHidden/>
    <w:rsid w:val="00BF2813"/>
    <w:pPr>
      <w:ind w:left="1418"/>
    </w:pPr>
  </w:style>
  <w:style w:type="paragraph" w:styleId="TOC7">
    <w:name w:val="toc 7"/>
    <w:basedOn w:val="Normal"/>
    <w:next w:val="Normal"/>
    <w:semiHidden/>
    <w:rsid w:val="00BF2813"/>
    <w:pPr>
      <w:ind w:left="1701"/>
    </w:pPr>
  </w:style>
  <w:style w:type="paragraph" w:styleId="TOC8">
    <w:name w:val="toc 8"/>
    <w:basedOn w:val="Normal"/>
    <w:next w:val="Normal"/>
    <w:semiHidden/>
    <w:rsid w:val="00BF2813"/>
    <w:pPr>
      <w:ind w:left="1985"/>
    </w:pPr>
  </w:style>
  <w:style w:type="paragraph" w:styleId="TOC9">
    <w:name w:val="toc 9"/>
    <w:basedOn w:val="Normal"/>
    <w:next w:val="Normal"/>
    <w:semiHidden/>
    <w:rsid w:val="00BF2813"/>
    <w:pPr>
      <w:ind w:left="2268"/>
    </w:pPr>
  </w:style>
  <w:style w:type="paragraph" w:styleId="TableofFigures">
    <w:name w:val="table of figures"/>
    <w:basedOn w:val="Normal"/>
    <w:next w:val="Normal"/>
    <w:semiHidden/>
    <w:rsid w:val="00BF2813"/>
    <w:pPr>
      <w:ind w:left="567" w:hanging="567"/>
    </w:pPr>
  </w:style>
  <w:style w:type="paragraph" w:styleId="ListBullet5">
    <w:name w:val="List Bullet 5"/>
    <w:basedOn w:val="Normal"/>
    <w:rsid w:val="00BF281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BF2813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BF2813"/>
    <w:pPr>
      <w:ind w:firstLine="284"/>
    </w:pPr>
  </w:style>
  <w:style w:type="paragraph" w:styleId="BodyTextIndent">
    <w:name w:val="Body Text Indent"/>
    <w:basedOn w:val="Normal"/>
    <w:rsid w:val="00BF2813"/>
    <w:pPr>
      <w:spacing w:after="120"/>
      <w:ind w:left="283"/>
    </w:pPr>
  </w:style>
  <w:style w:type="paragraph" w:styleId="BodyTextFirstIndent2">
    <w:name w:val="Body Text First Indent 2"/>
    <w:basedOn w:val="BodyTextIndent"/>
    <w:rsid w:val="00BF2813"/>
    <w:pPr>
      <w:ind w:left="284" w:firstLine="284"/>
    </w:pPr>
  </w:style>
  <w:style w:type="character" w:styleId="Strong">
    <w:name w:val="Strong"/>
    <w:qFormat/>
    <w:rsid w:val="00BF281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F281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F281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F281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F281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F281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F281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F2813"/>
    <w:pPr>
      <w:framePr w:h="1054" w:wrap="around" w:y="5920"/>
    </w:pPr>
  </w:style>
  <w:style w:type="paragraph" w:customStyle="1" w:styleId="ReportHeading3">
    <w:name w:val="ReportHeading3"/>
    <w:basedOn w:val="ReportHeading2"/>
    <w:rsid w:val="00BF2813"/>
    <w:pPr>
      <w:framePr w:h="443" w:wrap="around" w:y="8223"/>
    </w:pPr>
  </w:style>
  <w:style w:type="paragraph" w:customStyle="1" w:styleId="a">
    <w:name w:val="¢éÍ¤ÇÒ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F281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F281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F281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F281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F281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F281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styleId="PageNumber">
    <w:name w:val="page number"/>
    <w:basedOn w:val="DefaultParagraphFont"/>
    <w:rsid w:val="00BF2813"/>
  </w:style>
  <w:style w:type="paragraph" w:customStyle="1" w:styleId="a2">
    <w:name w:val="???????"/>
    <w:basedOn w:val="Normal"/>
    <w:uiPriority w:val="99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?????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30">
    <w:name w:val="?????3?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?????????? E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D218E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491F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491F63"/>
    <w:rPr>
      <w:rFonts w:ascii="Angsana New" w:hAnsi="Angsana New" w:cs="Angsana New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4E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C00C92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00C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097D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834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7E060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SSETS">
    <w:name w:val="ASSETS"/>
    <w:basedOn w:val="Normal"/>
    <w:rsid w:val="003F3A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2Char">
    <w:name w:val="Body Text 2 Char"/>
    <w:link w:val="BodyText2"/>
    <w:uiPriority w:val="99"/>
    <w:rsid w:val="00FC2A97"/>
    <w:rPr>
      <w:rFonts w:ascii="Book Antiqua" w:hAnsi="Book Antiqua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652E4C"/>
    <w:pPr>
      <w:ind w:left="720"/>
      <w:contextualSpacing/>
    </w:pPr>
    <w:rPr>
      <w:rFonts w:cs="Angsana New"/>
      <w:szCs w:val="22"/>
    </w:rPr>
  </w:style>
  <w:style w:type="paragraph" w:customStyle="1" w:styleId="Default">
    <w:name w:val="Default"/>
    <w:rsid w:val="00F1152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0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389"/>
      <w:jc w:val="thaiDistribute"/>
    </w:pPr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60272F"/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FooterChar">
    <w:name w:val="Footer Char"/>
    <w:link w:val="Footer"/>
    <w:uiPriority w:val="99"/>
    <w:rsid w:val="00C6795A"/>
    <w:rPr>
      <w:rFonts w:ascii="Arial" w:hAnsi="Arial"/>
      <w:sz w:val="18"/>
      <w:szCs w:val="18"/>
    </w:rPr>
  </w:style>
  <w:style w:type="paragraph" w:customStyle="1" w:styleId="acctstatementheading">
    <w:name w:val="acct statement heading"/>
    <w:aliases w:val="as"/>
    <w:basedOn w:val="Heading2"/>
    <w:next w:val="Normal"/>
    <w:rsid w:val="007B525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character" w:customStyle="1" w:styleId="BodyTextFirstIndentChar">
    <w:name w:val="Body Text First Indent Char"/>
    <w:link w:val="BodyTextFirstIndent"/>
    <w:uiPriority w:val="99"/>
    <w:rsid w:val="00076EB6"/>
    <w:rPr>
      <w:rFonts w:ascii="Arial" w:hAnsi="Arial"/>
      <w:sz w:val="18"/>
      <w:szCs w:val="18"/>
    </w:rPr>
  </w:style>
  <w:style w:type="character" w:styleId="CommentReference">
    <w:name w:val="annotation reference"/>
    <w:semiHidden/>
    <w:unhideWhenUsed/>
    <w:rsid w:val="00154B9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54B9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154B96"/>
    <w:rPr>
      <w:rFonts w:ascii="Arial" w:hAnsi="Arial" w:cs="Angsana New"/>
      <w:szCs w:val="25"/>
    </w:rPr>
  </w:style>
  <w:style w:type="character" w:customStyle="1" w:styleId="HeaderChar">
    <w:name w:val="Header Char"/>
    <w:link w:val="Header"/>
    <w:uiPriority w:val="99"/>
    <w:locked/>
    <w:rsid w:val="00D25969"/>
    <w:rPr>
      <w:rFonts w:ascii="Arial" w:hAnsi="Arial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C86D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86D9A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C86D9A"/>
    <w:rPr>
      <w:vertAlign w:val="superscript"/>
    </w:rPr>
  </w:style>
  <w:style w:type="character" w:customStyle="1" w:styleId="BodyText2Char1">
    <w:name w:val="Body Text 2 Char1"/>
    <w:rsid w:val="008C1E27"/>
    <w:rPr>
      <w:rFonts w:ascii="Book Antiqua" w:eastAsia="Times New Roman" w:hAnsi="Book Antiqua" w:cs="Times New Roman"/>
      <w:szCs w:val="22"/>
    </w:rPr>
  </w:style>
  <w:style w:type="paragraph" w:customStyle="1" w:styleId="acctmergecolhdg">
    <w:name w:val="acct merge col hdg"/>
    <w:aliases w:val="mh"/>
    <w:basedOn w:val="Normal"/>
    <w:rsid w:val="006C0B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cent">
    <w:name w:val="&amp;cent"/>
    <w:basedOn w:val="Normal"/>
    <w:uiPriority w:val="99"/>
    <w:rsid w:val="001C1F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/>
      <w:sz w:val="30"/>
      <w:szCs w:val="30"/>
      <w:lang w:eastAsia="ja-JP"/>
    </w:rPr>
  </w:style>
  <w:style w:type="character" w:customStyle="1" w:styleId="ListParagraphChar">
    <w:name w:val="List Paragraph Char"/>
    <w:link w:val="ListParagraph"/>
    <w:uiPriority w:val="34"/>
    <w:rsid w:val="00427C8E"/>
    <w:rPr>
      <w:rFonts w:ascii="Arial" w:hAnsi="Arial" w:cs="Angsana New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540068"/>
    <w:rPr>
      <w:rFonts w:ascii="Arial" w:hAnsi="Arial" w:cs="Angsana New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63AB"/>
    <w:rPr>
      <w:b/>
      <w:bCs/>
    </w:rPr>
  </w:style>
  <w:style w:type="character" w:customStyle="1" w:styleId="CommentSubjectChar">
    <w:name w:val="Comment Subject Char"/>
    <w:link w:val="CommentSubject"/>
    <w:semiHidden/>
    <w:rsid w:val="00CE63AB"/>
    <w:rPr>
      <w:rFonts w:ascii="Arial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E97CE4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CD5E0F-944B-4369-AE89-00A900B1B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1973</TotalTime>
  <Pages>14</Pages>
  <Words>2843</Words>
  <Characters>12089</Characters>
  <Application>Microsoft Office Word</Application>
  <DocSecurity>0</DocSecurity>
  <Lines>100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14903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Anongnuch, Tangthanawatskul</dc:creator>
  <cp:keywords/>
  <cp:lastModifiedBy>Kornsiri, Chongaksorn</cp:lastModifiedBy>
  <cp:revision>76</cp:revision>
  <cp:lastPrinted>2021-05-07T15:59:00Z</cp:lastPrinted>
  <dcterms:created xsi:type="dcterms:W3CDTF">2020-05-09T11:54:00Z</dcterms:created>
  <dcterms:modified xsi:type="dcterms:W3CDTF">2021-05-09T12:23:00Z</dcterms:modified>
</cp:coreProperties>
</file>