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1316A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70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A0F0E1D" w14:textId="77777777" w:rsidR="00644987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E9D34BE" w14:textId="3385CF98" w:rsidR="004B71BE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A87005">
        <w:rPr>
          <w:rFonts w:ascii="Angsana New" w:hAnsi="Angsana New"/>
          <w:sz w:val="30"/>
          <w:szCs w:val="30"/>
          <w:cs/>
        </w:rPr>
        <w:t>ระหว่างกาล</w:t>
      </w:r>
    </w:p>
    <w:p w14:paraId="7FFD3E6D" w14:textId="481167FB" w:rsidR="007D1CDE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ECEE59E" w14:textId="0B136AC6" w:rsidR="005503D9" w:rsidRPr="005503D9" w:rsidRDefault="005503D9" w:rsidP="005503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5503D9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06D0906E" w14:textId="2E6DDF04" w:rsidR="00644987" w:rsidRPr="005503D9" w:rsidRDefault="007D1CDE" w:rsidP="005503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644987" w:rsidRPr="005503D9">
        <w:rPr>
          <w:rFonts w:ascii="Angsana New" w:hAnsi="Angsana New"/>
          <w:sz w:val="30"/>
          <w:szCs w:val="30"/>
          <w:cs/>
        </w:rPr>
        <w:tab/>
      </w:r>
      <w:r w:rsidR="00644987" w:rsidRPr="005503D9">
        <w:rPr>
          <w:rFonts w:ascii="Angsana New" w:hAnsi="Angsana New"/>
          <w:sz w:val="30"/>
          <w:szCs w:val="30"/>
          <w:cs/>
        </w:rPr>
        <w:tab/>
      </w:r>
      <w:r w:rsidR="00644987" w:rsidRPr="005503D9">
        <w:rPr>
          <w:rFonts w:ascii="Angsana New" w:hAnsi="Angsana New"/>
          <w:sz w:val="30"/>
          <w:szCs w:val="30"/>
          <w:cs/>
        </w:rPr>
        <w:tab/>
      </w:r>
    </w:p>
    <w:p w14:paraId="0A417A45" w14:textId="1D6246AF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>
        <w:rPr>
          <w:rFonts w:ascii="Angsana New" w:hAnsi="Angsana New" w:hint="cs"/>
          <w:sz w:val="30"/>
          <w:szCs w:val="30"/>
          <w:cs/>
        </w:rPr>
        <w:t xml:space="preserve"> </w:t>
      </w:r>
      <w:r w:rsidR="00340105">
        <w:rPr>
          <w:rFonts w:ascii="Angsana New" w:hAnsi="Angsana New"/>
          <w:sz w:val="30"/>
          <w:szCs w:val="30"/>
        </w:rPr>
        <w:t xml:space="preserve">/ </w:t>
      </w:r>
      <w:r w:rsidR="00340105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A8700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6CD58E40" w:rsidR="00315926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1592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1772E3EF" w14:textId="77777777" w:rsidR="0036488F" w:rsidRDefault="003A4FEE" w:rsidP="003648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A0B22E5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33E38C" w14:textId="77777777" w:rsidR="003A4FEE" w:rsidRPr="00AD5F57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D5F57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F80668F" w14:textId="77777777" w:rsidR="00EF3C33" w:rsidRPr="00A8700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A8700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A87005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523E37" w:rsidRPr="00A8700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A87005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Pr="00C562DB">
        <w:rPr>
          <w:rFonts w:ascii="Angsana New" w:hAnsi="Angsana New"/>
          <w:sz w:val="30"/>
          <w:szCs w:val="30"/>
          <w:cs/>
        </w:rPr>
        <w:t>เมื่อ</w:t>
      </w:r>
      <w:r w:rsidRPr="00B73DC8">
        <w:rPr>
          <w:rFonts w:ascii="Angsana New" w:hAnsi="Angsana New"/>
          <w:sz w:val="30"/>
          <w:szCs w:val="30"/>
          <w:cs/>
        </w:rPr>
        <w:t>วันที่</w:t>
      </w:r>
      <w:r w:rsidRPr="00B73DC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 xml:space="preserve">พฤษภาคม </w:t>
      </w:r>
      <w:r>
        <w:rPr>
          <w:rFonts w:ascii="Angsana New" w:hAnsi="Angsana New"/>
          <w:sz w:val="30"/>
          <w:szCs w:val="30"/>
          <w:lang w:eastAsia="ja-JP"/>
        </w:rPr>
        <w:t>25</w:t>
      </w:r>
      <w:r>
        <w:rPr>
          <w:rFonts w:ascii="Angsana New" w:hAnsi="Angsana New" w:hint="cs"/>
          <w:sz w:val="30"/>
          <w:szCs w:val="30"/>
          <w:cs/>
          <w:lang w:eastAsia="ja-JP"/>
        </w:rPr>
        <w:t>64</w:t>
      </w:r>
      <w:r>
        <w:rPr>
          <w:rFonts w:ascii="Angsana New" w:hAnsi="Angsana New"/>
          <w:sz w:val="30"/>
          <w:szCs w:val="30"/>
        </w:rPr>
        <w:t xml:space="preserve"> </w:t>
      </w:r>
    </w:p>
    <w:p w14:paraId="6A3EF2B8" w14:textId="77777777" w:rsidR="00523E37" w:rsidRPr="00B148B9" w:rsidRDefault="00523E37" w:rsidP="00523E37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0BF26752" w14:textId="77777777" w:rsidR="00523E37" w:rsidRPr="00A87005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6D726C89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BAA301" w14:textId="77777777" w:rsidR="00523E37" w:rsidRPr="009251F8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A87005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921A1D3" w14:textId="77777777" w:rsidR="00523E37" w:rsidRPr="00A87005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(ก)</w:t>
      </w:r>
      <w:r w:rsidRPr="00A8700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A4A1710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637A96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ลแบบย่อ</w:t>
      </w:r>
      <w:r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A8700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8700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A8700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A8700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A87005">
        <w:rPr>
          <w:rFonts w:ascii="Angsana New" w:hAnsi="Angsana New"/>
          <w:sz w:val="30"/>
          <w:szCs w:val="30"/>
          <w:cs/>
        </w:rPr>
        <w:t>ระหว่างกาลในรูปแบบ</w:t>
      </w:r>
      <w:r w:rsidRPr="00B34CCC">
        <w:rPr>
          <w:rFonts w:ascii="Angsana New" w:hAnsi="Angsana New"/>
          <w:sz w:val="30"/>
          <w:szCs w:val="30"/>
          <w:cs/>
        </w:rPr>
        <w:t>ย่อ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>(“งบการเงินระหว่างกาล”) ตามมาตรฐาน</w:t>
      </w:r>
      <w:r w:rsidRPr="00A87005">
        <w:rPr>
          <w:rFonts w:ascii="Angsana New" w:hAnsi="Angsana New"/>
          <w:sz w:val="30"/>
          <w:szCs w:val="30"/>
          <w:cs/>
        </w:rPr>
        <w:t xml:space="preserve">การบัญชี </w:t>
      </w:r>
      <w:r>
        <w:rPr>
          <w:rFonts w:ascii="Angsana New" w:hAnsi="Angsana New"/>
          <w:sz w:val="30"/>
          <w:szCs w:val="30"/>
        </w:rPr>
        <w:br/>
      </w:r>
      <w:r w:rsidRPr="00A8700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A87005">
        <w:rPr>
          <w:rFonts w:ascii="Angsana New" w:hAnsi="Angsana New"/>
          <w:sz w:val="30"/>
          <w:szCs w:val="30"/>
        </w:rPr>
        <w:t xml:space="preserve">34 </w:t>
      </w:r>
      <w:r w:rsidRPr="00A87005">
        <w:rPr>
          <w:rFonts w:ascii="Angsana New" w:hAnsi="Angsana New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8700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14:paraId="2E6281B1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163BCB" w14:textId="77777777" w:rsidR="00523E37" w:rsidRPr="001D43D5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>
        <w:rPr>
          <w:rFonts w:ascii="Angsana New" w:hAnsi="Angsana New"/>
          <w:sz w:val="30"/>
          <w:szCs w:val="30"/>
        </w:rPr>
        <w:br/>
      </w:r>
      <w:r w:rsidRPr="00B34CCC">
        <w:rPr>
          <w:rFonts w:ascii="Angsana New" w:hAnsi="Angsana New"/>
          <w:sz w:val="30"/>
          <w:szCs w:val="30"/>
          <w:cs/>
        </w:rPr>
        <w:t>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34CCC">
        <w:rPr>
          <w:rFonts w:ascii="Angsana New" w:hAnsi="Angsana New"/>
          <w:sz w:val="30"/>
          <w:szCs w:val="30"/>
        </w:rPr>
        <w:t xml:space="preserve"> </w:t>
      </w:r>
      <w:r w:rsidRPr="00A07F52">
        <w:rPr>
          <w:rFonts w:ascii="Angsana New" w:hAnsi="Angsana New"/>
          <w:sz w:val="30"/>
          <w:szCs w:val="30"/>
        </w:rPr>
        <w:t xml:space="preserve">31 </w:t>
      </w:r>
      <w:r w:rsidRPr="001D43D5">
        <w:rPr>
          <w:rFonts w:ascii="Angsana New" w:hAnsi="Angsana New"/>
          <w:sz w:val="30"/>
          <w:szCs w:val="30"/>
          <w:cs/>
        </w:rPr>
        <w:t>ธันวาคม</w:t>
      </w:r>
      <w:r w:rsidRPr="001D43D5">
        <w:rPr>
          <w:rFonts w:ascii="Angsana New" w:hAnsi="Angsana New"/>
          <w:sz w:val="30"/>
          <w:szCs w:val="30"/>
        </w:rPr>
        <w:t xml:space="preserve"> 2563</w:t>
      </w:r>
    </w:p>
    <w:p w14:paraId="3400A214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56B01C" w14:textId="77777777" w:rsidR="00523E37" w:rsidRPr="00B34CC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กลุ่มบริษัท</w:t>
      </w:r>
      <w:r w:rsidRPr="00DF7CF3">
        <w:rPr>
          <w:rFonts w:ascii="Angsana New" w:hAnsi="Angsana New"/>
          <w:sz w:val="30"/>
          <w:szCs w:val="30"/>
          <w:cs/>
        </w:rPr>
        <w:t>ได้</w:t>
      </w:r>
      <w:r w:rsidRPr="00DF7CF3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DF7CF3">
        <w:rPr>
          <w:rFonts w:ascii="Angsana New" w:hAnsi="Angsana New"/>
          <w:sz w:val="30"/>
          <w:szCs w:val="30"/>
          <w:cs/>
        </w:rPr>
        <w:t xml:space="preserve"> </w:t>
      </w:r>
      <w:r w:rsidRPr="00DF7CF3">
        <w:rPr>
          <w:rFonts w:ascii="Angsana New" w:hAnsi="Angsana New"/>
          <w:sz w:val="30"/>
          <w:szCs w:val="30"/>
        </w:rPr>
        <w:t xml:space="preserve">1 </w:t>
      </w:r>
      <w:r w:rsidRPr="00DF7CF3">
        <w:rPr>
          <w:rFonts w:ascii="Angsana New" w:hAnsi="Angsana New" w:hint="cs"/>
          <w:sz w:val="30"/>
          <w:szCs w:val="30"/>
          <w:cs/>
        </w:rPr>
        <w:t>มกราคม</w:t>
      </w:r>
      <w:r w:rsidRPr="00DF7CF3">
        <w:rPr>
          <w:rFonts w:ascii="Angsana New" w:hAnsi="Angsana New"/>
          <w:sz w:val="30"/>
          <w:szCs w:val="30"/>
          <w:cs/>
        </w:rPr>
        <w:t xml:space="preserve"> </w:t>
      </w:r>
      <w:r w:rsidRPr="00DF7CF3">
        <w:rPr>
          <w:rFonts w:ascii="Angsana New" w:hAnsi="Angsana New"/>
          <w:sz w:val="30"/>
          <w:szCs w:val="30"/>
        </w:rPr>
        <w:t>2564</w:t>
      </w:r>
      <w:r w:rsidRPr="00DF7CF3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DF7CF3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</w:t>
      </w:r>
      <w:r>
        <w:rPr>
          <w:rFonts w:ascii="Angsana New" w:hAnsi="Angsana New"/>
          <w:sz w:val="30"/>
          <w:szCs w:val="30"/>
        </w:rPr>
        <w:br/>
      </w:r>
      <w:r w:rsidRPr="00DF7CF3">
        <w:rPr>
          <w:rFonts w:ascii="Angsana New" w:hAnsi="Angsana New" w:hint="cs"/>
          <w:sz w:val="30"/>
          <w:szCs w:val="30"/>
          <w:cs/>
        </w:rPr>
        <w:t>ผลบังคับใช้มา</w:t>
      </w:r>
      <w:r w:rsidRPr="00DF7CF3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DF7CF3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DF7CF3">
        <w:rPr>
          <w:rFonts w:ascii="Angsana New" w:hAnsi="Angsana New"/>
          <w:sz w:val="30"/>
          <w:szCs w:val="30"/>
          <w:cs/>
        </w:rPr>
        <w:t>ไม่มีผลกระทบ</w:t>
      </w:r>
      <w:r w:rsidRPr="00DF7CF3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DF7CF3">
        <w:rPr>
          <w:rFonts w:ascii="Angsana New" w:hAnsi="Angsana New"/>
          <w:sz w:val="30"/>
          <w:szCs w:val="30"/>
          <w:cs/>
        </w:rPr>
        <w:t>ต่อ</w:t>
      </w:r>
      <w:r>
        <w:rPr>
          <w:rFonts w:ascii="Angsana New" w:hAnsi="Angsana New"/>
          <w:sz w:val="30"/>
          <w:szCs w:val="30"/>
        </w:rPr>
        <w:br/>
      </w:r>
      <w:r w:rsidRPr="00DF7CF3">
        <w:rPr>
          <w:rFonts w:ascii="Angsana New" w:hAnsi="Angsana New"/>
          <w:sz w:val="30"/>
          <w:szCs w:val="30"/>
          <w:cs/>
        </w:rPr>
        <w:t>งบการเงิน</w:t>
      </w:r>
    </w:p>
    <w:p w14:paraId="73AEE9A7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469073" w14:textId="7D025A61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EB8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D53EB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3EB8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53EB8">
        <w:rPr>
          <w:rFonts w:asciiTheme="majorBidi" w:hAnsiTheme="majorBidi" w:cstheme="majorBidi"/>
          <w:sz w:val="30"/>
          <w:szCs w:val="30"/>
        </w:rPr>
        <w:t xml:space="preserve"> </w:t>
      </w:r>
    </w:p>
    <w:p w14:paraId="5E5243AE" w14:textId="77777777" w:rsidR="005A4FF7" w:rsidRDefault="005A4FF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04B17" w14:textId="77777777" w:rsidR="00523E37" w:rsidRPr="00D53EB8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D9DD9" w14:textId="77777777" w:rsidR="00523E37" w:rsidRPr="00392E2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92E2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(</w:t>
      </w:r>
      <w:r w:rsidRPr="00392E2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392E25">
        <w:rPr>
          <w:rFonts w:ascii="Angsana New" w:hAnsi="Angsana New"/>
          <w:i/>
          <w:iCs/>
          <w:sz w:val="30"/>
          <w:szCs w:val="30"/>
          <w:cs/>
        </w:rPr>
        <w:t>)</w:t>
      </w:r>
      <w:r w:rsidRPr="00392E25">
        <w:rPr>
          <w:rFonts w:ascii="Angsana New" w:hAnsi="Angsana New"/>
          <w:i/>
          <w:iCs/>
          <w:sz w:val="30"/>
          <w:szCs w:val="30"/>
          <w:cs/>
        </w:rPr>
        <w:tab/>
      </w:r>
      <w:r w:rsidRPr="00392E2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59CD8EA2" w14:textId="77777777" w:rsidR="00523E37" w:rsidRPr="00392E2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DE5BFFB" w14:textId="77777777" w:rsidR="00523E37" w:rsidRPr="00E017A5" w:rsidRDefault="00523E37" w:rsidP="00523E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2E2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392E25">
        <w:rPr>
          <w:rFonts w:ascii="Angsana New" w:hAnsi="Angsana New" w:hint="cs"/>
          <w:sz w:val="30"/>
          <w:szCs w:val="30"/>
          <w:cs/>
        </w:rPr>
        <w:t>ไว้</w:t>
      </w:r>
      <w:r w:rsidRPr="00392E25">
        <w:rPr>
          <w:rFonts w:ascii="Angsana New" w:hAnsi="Angsana New"/>
          <w:sz w:val="30"/>
          <w:szCs w:val="30"/>
          <w:cs/>
        </w:rPr>
        <w:t>ในงบการเงินสำหรับปีสิ้นสุด</w:t>
      </w:r>
      <w:r w:rsidRPr="00E017A5">
        <w:rPr>
          <w:rFonts w:ascii="Angsana New" w:hAnsi="Angsana New"/>
          <w:sz w:val="30"/>
          <w:szCs w:val="30"/>
          <w:cs/>
        </w:rPr>
        <w:t xml:space="preserve">วันที่ </w:t>
      </w:r>
      <w:r w:rsidRPr="00E017A5">
        <w:rPr>
          <w:rFonts w:ascii="Angsana New" w:hAnsi="Angsana New"/>
          <w:sz w:val="30"/>
          <w:szCs w:val="30"/>
        </w:rPr>
        <w:t xml:space="preserve">31 </w:t>
      </w:r>
      <w:r w:rsidRPr="00E017A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017A5">
        <w:rPr>
          <w:rFonts w:ascii="Angsana New" w:hAnsi="Angsana New"/>
          <w:sz w:val="30"/>
          <w:szCs w:val="30"/>
        </w:rPr>
        <w:t>2563</w:t>
      </w:r>
    </w:p>
    <w:p w14:paraId="3202E5F0" w14:textId="77777777" w:rsidR="00523E37" w:rsidRPr="00392E25" w:rsidRDefault="00523E37" w:rsidP="00523E37">
      <w:pPr>
        <w:rPr>
          <w:rFonts w:ascii="Angsana New" w:hAnsi="Angsana New"/>
          <w:sz w:val="30"/>
          <w:szCs w:val="30"/>
          <w:lang w:eastAsia="x-none"/>
        </w:rPr>
      </w:pPr>
    </w:p>
    <w:p w14:paraId="343BF54A" w14:textId="77777777" w:rsidR="00523E37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831585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EA6494" w:rsidRDefault="00523E37" w:rsidP="00523E37">
      <w:pPr>
        <w:rPr>
          <w:sz w:val="30"/>
          <w:szCs w:val="30"/>
          <w:cs/>
          <w:lang w:val="x-none" w:eastAsia="x-none"/>
        </w:rPr>
      </w:pPr>
    </w:p>
    <w:p w14:paraId="11E7FDF6" w14:textId="77777777" w:rsidR="00523E37" w:rsidRPr="0083158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1585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Pr="00831585">
        <w:rPr>
          <w:rFonts w:ascii="Angsana New" w:hAnsi="Angsana New"/>
          <w:sz w:val="30"/>
          <w:szCs w:val="30"/>
        </w:rPr>
        <w:t xml:space="preserve">5 </w:t>
      </w:r>
      <w:r w:rsidRPr="00831585">
        <w:rPr>
          <w:rFonts w:ascii="Angsana New" w:hAnsi="Angsana New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 w:rsidRPr="00A07F52">
        <w:rPr>
          <w:rFonts w:ascii="Angsana New" w:hAnsi="Angsana New"/>
          <w:sz w:val="30"/>
          <w:szCs w:val="30"/>
        </w:rPr>
        <w:t xml:space="preserve">31 </w:t>
      </w:r>
      <w:r w:rsidRPr="00E017A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017A5">
        <w:rPr>
          <w:rFonts w:ascii="Angsana New" w:hAnsi="Angsana New"/>
          <w:sz w:val="30"/>
          <w:szCs w:val="30"/>
        </w:rPr>
        <w:t>2563</w:t>
      </w:r>
    </w:p>
    <w:p w14:paraId="0C067B58" w14:textId="77777777" w:rsidR="00523E37" w:rsidRPr="00EA649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FB6A28D" w14:textId="77777777" w:rsidR="00523E37" w:rsidRPr="0083158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31585">
        <w:rPr>
          <w:rFonts w:ascii="Angsana New" w:hAnsi="Angsana New"/>
          <w:sz w:val="30"/>
          <w:szCs w:val="30"/>
          <w:cs/>
        </w:rPr>
        <w:t>รายการที่สำคัญกับ</w:t>
      </w: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831585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831585">
        <w:rPr>
          <w:rFonts w:ascii="Angsana New" w:hAnsi="Angsana New"/>
          <w:sz w:val="30"/>
          <w:szCs w:val="30"/>
        </w:rPr>
        <w:t>31</w:t>
      </w:r>
      <w:r w:rsidRPr="00831585">
        <w:rPr>
          <w:rFonts w:ascii="Angsana New" w:hAnsi="Angsana New"/>
          <w:sz w:val="30"/>
          <w:szCs w:val="30"/>
          <w:cs/>
        </w:rPr>
        <w:t xml:space="preserve"> </w:t>
      </w:r>
      <w:r w:rsidRPr="00831585">
        <w:rPr>
          <w:rFonts w:ascii="Angsana New" w:hAnsi="Angsana New" w:hint="cs"/>
          <w:sz w:val="30"/>
          <w:szCs w:val="30"/>
          <w:cs/>
        </w:rPr>
        <w:t>มีนาคม</w:t>
      </w:r>
      <w:r w:rsidRPr="0083158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4C86F548" w14:textId="77777777" w:rsidR="00523E37" w:rsidRPr="00EA6494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7"/>
        <w:gridCol w:w="265"/>
        <w:gridCol w:w="1103"/>
        <w:gridCol w:w="265"/>
        <w:gridCol w:w="1079"/>
        <w:gridCol w:w="261"/>
        <w:gridCol w:w="1101"/>
      </w:tblGrid>
      <w:tr w:rsidR="00523E37" w:rsidRPr="00C967E7" w14:paraId="3DEF0DE7" w14:textId="77777777" w:rsidTr="006C085B">
        <w:trPr>
          <w:tblHeader/>
        </w:trPr>
        <w:tc>
          <w:tcPr>
            <w:tcW w:w="2219" w:type="pct"/>
          </w:tcPr>
          <w:p w14:paraId="707CA0F2" w14:textId="77777777" w:rsidR="00523E37" w:rsidRPr="00C967E7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5F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967E7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997C1B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C967E7" w14:paraId="527C5FA3" w14:textId="77777777" w:rsidTr="006C085B">
        <w:trPr>
          <w:tblHeader/>
        </w:trPr>
        <w:tc>
          <w:tcPr>
            <w:tcW w:w="2219" w:type="pct"/>
          </w:tcPr>
          <w:p w14:paraId="16F525E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67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967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96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5" w:type="pct"/>
            <w:shd w:val="clear" w:color="auto" w:fill="auto"/>
          </w:tcPr>
          <w:p w14:paraId="55BB86E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0BB51F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</w:t>
            </w: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53AF95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C967E7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C967E7" w14:paraId="4024F952" w14:textId="77777777" w:rsidTr="006C085B">
        <w:trPr>
          <w:trHeight w:val="87"/>
        </w:trPr>
        <w:tc>
          <w:tcPr>
            <w:tcW w:w="2219" w:type="pct"/>
          </w:tcPr>
          <w:p w14:paraId="72FF253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142A59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55351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A3F61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4E056C7E" w14:textId="77777777" w:rsidTr="006C085B">
        <w:tc>
          <w:tcPr>
            <w:tcW w:w="2219" w:type="pct"/>
          </w:tcPr>
          <w:p w14:paraId="657D894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1C07E4A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575C52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40" w:type="pct"/>
          </w:tcPr>
          <w:p w14:paraId="17674A3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96389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523E37" w:rsidRPr="00C967E7" w14:paraId="6D579935" w14:textId="77777777" w:rsidTr="006C085B">
        <w:tc>
          <w:tcPr>
            <w:tcW w:w="2219" w:type="pct"/>
          </w:tcPr>
          <w:p w14:paraId="411FF8D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029911A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6BBCE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156,423</w:t>
            </w:r>
          </w:p>
        </w:tc>
        <w:tc>
          <w:tcPr>
            <w:tcW w:w="140" w:type="pct"/>
          </w:tcPr>
          <w:p w14:paraId="316FC57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F7ED4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168,275</w:t>
            </w:r>
          </w:p>
        </w:tc>
      </w:tr>
      <w:tr w:rsidR="00523E37" w:rsidRPr="00C967E7" w14:paraId="2E592B6B" w14:textId="77777777" w:rsidTr="006C085B">
        <w:tc>
          <w:tcPr>
            <w:tcW w:w="2219" w:type="pct"/>
          </w:tcPr>
          <w:p w14:paraId="549D783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5" w:type="pct"/>
          </w:tcPr>
          <w:p w14:paraId="3819E0D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5E274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140" w:type="pct"/>
          </w:tcPr>
          <w:p w14:paraId="723CDF3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44CB8C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</w:tr>
      <w:tr w:rsidR="00523E37" w:rsidRPr="00C967E7" w14:paraId="7D500DA1" w14:textId="77777777" w:rsidTr="006C085B">
        <w:tc>
          <w:tcPr>
            <w:tcW w:w="2219" w:type="pct"/>
          </w:tcPr>
          <w:p w14:paraId="2DE3772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95" w:type="pct"/>
          </w:tcPr>
          <w:p w14:paraId="0A5EA70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EEC79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77777777" w:rsidR="00523E37" w:rsidRPr="000F6C2D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F6C2D"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  <w:tc>
          <w:tcPr>
            <w:tcW w:w="140" w:type="pct"/>
          </w:tcPr>
          <w:p w14:paraId="0FD52722" w14:textId="77777777" w:rsidR="00523E37" w:rsidRPr="000F6C2D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4B0D74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</w:tr>
      <w:tr w:rsidR="00523E37" w:rsidRPr="00C967E7" w14:paraId="30D2ACD9" w14:textId="77777777" w:rsidTr="006C085B">
        <w:tc>
          <w:tcPr>
            <w:tcW w:w="2219" w:type="pct"/>
          </w:tcPr>
          <w:p w14:paraId="0327C85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95" w:type="pct"/>
          </w:tcPr>
          <w:p w14:paraId="283C4B0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0795E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D1AB61" w14:textId="77777777" w:rsidR="00523E37" w:rsidRPr="000F6C2D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40" w:type="pct"/>
          </w:tcPr>
          <w:p w14:paraId="32A867DB" w14:textId="77777777" w:rsidR="00523E37" w:rsidRPr="000F6C2D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A4F835" w14:textId="77777777" w:rsidR="00523E37" w:rsidRPr="00F20E9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4261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523E37" w:rsidRPr="00C967E7" w14:paraId="5C0A3D70" w14:textId="77777777" w:rsidTr="006C085B">
        <w:tc>
          <w:tcPr>
            <w:tcW w:w="2219" w:type="pct"/>
          </w:tcPr>
          <w:p w14:paraId="1D3DBF0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5" w:type="pct"/>
          </w:tcPr>
          <w:p w14:paraId="64D6256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535C45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140" w:type="pct"/>
          </w:tcPr>
          <w:p w14:paraId="32A7201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86BCE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</w:tr>
      <w:tr w:rsidR="00523E37" w:rsidRPr="00C967E7" w14:paraId="524D3E78" w14:textId="77777777" w:rsidTr="006C085B">
        <w:tc>
          <w:tcPr>
            <w:tcW w:w="2219" w:type="pct"/>
          </w:tcPr>
          <w:p w14:paraId="0FE3E92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57338A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A66D5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1E591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2411274A" w14:textId="77777777" w:rsidTr="006C085B">
        <w:tc>
          <w:tcPr>
            <w:tcW w:w="2219" w:type="pct"/>
          </w:tcPr>
          <w:p w14:paraId="78625D6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6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70A53FA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C4E21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7E29A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1B222D70" w14:textId="77777777" w:rsidTr="006C085B">
        <w:tc>
          <w:tcPr>
            <w:tcW w:w="2219" w:type="pct"/>
          </w:tcPr>
          <w:p w14:paraId="411D1521" w14:textId="77777777" w:rsidR="00523E37" w:rsidRPr="00F743D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43D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14:paraId="13C0654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A6BC5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FE196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431C4C52" w14:textId="77777777" w:rsidTr="006C085B">
        <w:tc>
          <w:tcPr>
            <w:tcW w:w="2219" w:type="pct"/>
          </w:tcPr>
          <w:p w14:paraId="0935D61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7161FC6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9,215</w:t>
            </w:r>
          </w:p>
        </w:tc>
        <w:tc>
          <w:tcPr>
            <w:tcW w:w="142" w:type="pct"/>
          </w:tcPr>
          <w:p w14:paraId="571BE38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3F4F7E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12,197</w:t>
            </w:r>
          </w:p>
        </w:tc>
        <w:tc>
          <w:tcPr>
            <w:tcW w:w="142" w:type="pct"/>
          </w:tcPr>
          <w:p w14:paraId="47D8344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6,907</w:t>
            </w:r>
          </w:p>
        </w:tc>
        <w:tc>
          <w:tcPr>
            <w:tcW w:w="140" w:type="pct"/>
          </w:tcPr>
          <w:p w14:paraId="4E5E4B6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7F924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9,948</w:t>
            </w:r>
          </w:p>
        </w:tc>
      </w:tr>
      <w:tr w:rsidR="00523E37" w:rsidRPr="00C967E7" w14:paraId="63BFADA2" w14:textId="77777777" w:rsidTr="006C085B">
        <w:tc>
          <w:tcPr>
            <w:tcW w:w="2219" w:type="pct"/>
          </w:tcPr>
          <w:p w14:paraId="2FA8B00B" w14:textId="77777777" w:rsidR="00523E37" w:rsidRPr="00C967E7" w:rsidRDefault="00523E37" w:rsidP="006C08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67E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7576700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2" w:type="pct"/>
          </w:tcPr>
          <w:p w14:paraId="5BB5D60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E097A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2" w:type="pct"/>
          </w:tcPr>
          <w:p w14:paraId="68266B4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0" w:type="pct"/>
          </w:tcPr>
          <w:p w14:paraId="4C15BF0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4EEBF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523E37" w:rsidRPr="00C967E7" w14:paraId="56D7E15C" w14:textId="77777777" w:rsidTr="006C085B">
        <w:tc>
          <w:tcPr>
            <w:tcW w:w="2219" w:type="pct"/>
          </w:tcPr>
          <w:p w14:paraId="4B751B8F" w14:textId="77777777" w:rsidR="00523E37" w:rsidRPr="00C967E7" w:rsidRDefault="00523E37" w:rsidP="006C085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967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77777777" w:rsidR="00523E37" w:rsidRPr="00AB25A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5AB">
              <w:rPr>
                <w:rFonts w:ascii="Angsana New" w:hAnsi="Angsana New"/>
                <w:b/>
                <w:bCs/>
                <w:sz w:val="30"/>
                <w:szCs w:val="30"/>
              </w:rPr>
              <w:t>9,497</w:t>
            </w:r>
          </w:p>
        </w:tc>
        <w:tc>
          <w:tcPr>
            <w:tcW w:w="142" w:type="pct"/>
          </w:tcPr>
          <w:p w14:paraId="65663C6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12,567</w:t>
            </w:r>
          </w:p>
        </w:tc>
        <w:tc>
          <w:tcPr>
            <w:tcW w:w="142" w:type="pct"/>
          </w:tcPr>
          <w:p w14:paraId="25E6A1F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77777777" w:rsidR="00523E37" w:rsidRPr="00B8320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208">
              <w:rPr>
                <w:rFonts w:ascii="Angsana New" w:hAnsi="Angsana New"/>
                <w:b/>
                <w:bCs/>
                <w:sz w:val="30"/>
                <w:szCs w:val="30"/>
              </w:rPr>
              <w:t>7,116</w:t>
            </w:r>
          </w:p>
        </w:tc>
        <w:tc>
          <w:tcPr>
            <w:tcW w:w="140" w:type="pct"/>
          </w:tcPr>
          <w:p w14:paraId="2AB7805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10,208</w:t>
            </w:r>
          </w:p>
        </w:tc>
      </w:tr>
    </w:tbl>
    <w:p w14:paraId="32ED5EFD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5761DE36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0B2C2177" w14:textId="41921705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673AE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D673AE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673AE">
        <w:rPr>
          <w:rFonts w:ascii="Angsana New" w:hAnsi="Angsana New"/>
          <w:sz w:val="30"/>
          <w:szCs w:val="30"/>
        </w:rPr>
        <w:t>31</w:t>
      </w:r>
      <w:r w:rsidRPr="00D673AE">
        <w:rPr>
          <w:rFonts w:ascii="Angsana New" w:hAnsi="Angsana New"/>
          <w:sz w:val="30"/>
          <w:szCs w:val="30"/>
          <w:cs/>
        </w:rPr>
        <w:t xml:space="preserve"> </w:t>
      </w:r>
      <w:r w:rsidRPr="00D673AE">
        <w:rPr>
          <w:rFonts w:ascii="Angsana New" w:hAnsi="Angsana New" w:hint="cs"/>
          <w:sz w:val="30"/>
          <w:szCs w:val="30"/>
          <w:cs/>
        </w:rPr>
        <w:t>มีนาคม</w:t>
      </w:r>
      <w:r w:rsidRPr="00D673AE">
        <w:rPr>
          <w:rFonts w:ascii="Angsana New" w:hAnsi="Angsana New"/>
          <w:sz w:val="30"/>
          <w:szCs w:val="30"/>
          <w:cs/>
        </w:rPr>
        <w:t xml:space="preserve"> </w:t>
      </w:r>
      <w:r w:rsidRPr="00D673AE">
        <w:rPr>
          <w:rFonts w:ascii="Angsana New" w:hAnsi="Angsana New"/>
          <w:sz w:val="30"/>
          <w:szCs w:val="30"/>
        </w:rPr>
        <w:t>25</w:t>
      </w:r>
      <w:r w:rsidRPr="00D673AE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4</w:t>
      </w:r>
      <w:r w:rsidRPr="00D673AE">
        <w:rPr>
          <w:rFonts w:ascii="Angsana New" w:hAnsi="Angsana New" w:hint="cs"/>
          <w:sz w:val="30"/>
          <w:szCs w:val="30"/>
          <w:cs/>
        </w:rPr>
        <w:t xml:space="preserve"> </w:t>
      </w:r>
      <w:r w:rsidRPr="00D673AE">
        <w:rPr>
          <w:rFonts w:ascii="Angsana New" w:hAnsi="Angsana New"/>
          <w:sz w:val="30"/>
          <w:szCs w:val="30"/>
          <w:cs/>
        </w:rPr>
        <w:t xml:space="preserve">และ </w:t>
      </w:r>
      <w:r w:rsidRPr="00D673AE">
        <w:rPr>
          <w:rFonts w:ascii="Angsana New" w:hAnsi="Angsana New"/>
          <w:sz w:val="30"/>
          <w:szCs w:val="30"/>
        </w:rPr>
        <w:t xml:space="preserve">31 </w:t>
      </w:r>
      <w:r w:rsidRPr="00D673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673AE">
        <w:rPr>
          <w:rFonts w:ascii="Angsana New" w:hAnsi="Angsana New"/>
          <w:sz w:val="30"/>
          <w:szCs w:val="30"/>
        </w:rPr>
        <w:t>25</w:t>
      </w:r>
      <w:r w:rsidRPr="00D673AE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D673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77777777" w:rsidR="00523E37" w:rsidRPr="00CD098E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0"/>
        <w:gridCol w:w="7"/>
      </w:tblGrid>
      <w:tr w:rsidR="00523E37" w:rsidRPr="00867134" w14:paraId="5BB6894F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778ED59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5"/>
          </w:tcPr>
          <w:p w14:paraId="34AC940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867134" w14:paraId="11DE0BC4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04BE763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3026291F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9AECC3E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867134" w14:paraId="3625AE3D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0E761C3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3" w:type="pct"/>
            <w:shd w:val="clear" w:color="auto" w:fill="auto"/>
          </w:tcPr>
          <w:p w14:paraId="64265FA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7BDB09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05B970B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867134" w14:paraId="062BB825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5E9A35D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11"/>
          </w:tcPr>
          <w:p w14:paraId="5D11927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867134" w14:paraId="34066827" w14:textId="77777777" w:rsidTr="006C085B">
        <w:tc>
          <w:tcPr>
            <w:tcW w:w="2172" w:type="pct"/>
          </w:tcPr>
          <w:p w14:paraId="564414AB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CD9CAE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C28E01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DF7E95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32,425</w:t>
            </w:r>
          </w:p>
        </w:tc>
        <w:tc>
          <w:tcPr>
            <w:tcW w:w="150" w:type="pct"/>
            <w:gridSpan w:val="2"/>
          </w:tcPr>
          <w:p w14:paraId="2AC0B09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3D42501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33,288</w:t>
            </w:r>
          </w:p>
        </w:tc>
      </w:tr>
      <w:tr w:rsidR="00523E37" w:rsidRPr="00867134" w14:paraId="07EF3F6B" w14:textId="77777777" w:rsidTr="006C085B">
        <w:tc>
          <w:tcPr>
            <w:tcW w:w="2172" w:type="pct"/>
          </w:tcPr>
          <w:p w14:paraId="74D6810C" w14:textId="77777777" w:rsidR="00523E37" w:rsidRPr="00A07F52" w:rsidRDefault="00523E37" w:rsidP="006C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D7E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C2E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421A43D" w14:textId="77777777" w:rsidR="00523E37" w:rsidRPr="00B87A8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A6B42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B5AA0B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2ED3CD2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0E72B1C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(1,119)</w:t>
            </w:r>
          </w:p>
        </w:tc>
        <w:tc>
          <w:tcPr>
            <w:tcW w:w="150" w:type="pct"/>
            <w:gridSpan w:val="2"/>
          </w:tcPr>
          <w:p w14:paraId="611BF4B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single" w:sz="4" w:space="0" w:color="auto"/>
            </w:tcBorders>
          </w:tcPr>
          <w:p w14:paraId="0888ECC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(1,085)</w:t>
            </w:r>
          </w:p>
        </w:tc>
      </w:tr>
      <w:tr w:rsidR="00523E37" w:rsidRPr="00867134" w14:paraId="7D8935CD" w14:textId="77777777" w:rsidTr="006C085B">
        <w:tc>
          <w:tcPr>
            <w:tcW w:w="2172" w:type="pct"/>
          </w:tcPr>
          <w:p w14:paraId="0060B228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31,306</w:t>
            </w:r>
          </w:p>
        </w:tc>
        <w:tc>
          <w:tcPr>
            <w:tcW w:w="150" w:type="pct"/>
            <w:gridSpan w:val="2"/>
          </w:tcPr>
          <w:p w14:paraId="0D4AFC1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B4A77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32,203</w:t>
            </w:r>
          </w:p>
        </w:tc>
      </w:tr>
    </w:tbl>
    <w:p w14:paraId="13E1F4CF" w14:textId="77777777" w:rsidR="00523E37" w:rsidRPr="00CD098E" w:rsidRDefault="00523E37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0"/>
        <w:gridCol w:w="7"/>
      </w:tblGrid>
      <w:tr w:rsidR="00523E37" w:rsidRPr="00867134" w14:paraId="04CEB7DC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5E795C1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0" w:name="_Hlk71203894"/>
          </w:p>
        </w:tc>
        <w:tc>
          <w:tcPr>
            <w:tcW w:w="1385" w:type="pct"/>
            <w:gridSpan w:val="4"/>
          </w:tcPr>
          <w:p w14:paraId="70CE2B8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3069BA9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5"/>
          </w:tcPr>
          <w:p w14:paraId="6327B16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867134" w14:paraId="54CC4C91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09701FC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80F41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47219A9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F3419B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CCCA98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28F69B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2D87A7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5DFC66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867134" w14:paraId="12FA5E55" w14:textId="77777777" w:rsidTr="006C085B">
        <w:trPr>
          <w:gridAfter w:val="1"/>
          <w:wAfter w:w="5" w:type="pct"/>
        </w:trPr>
        <w:tc>
          <w:tcPr>
            <w:tcW w:w="2172" w:type="pct"/>
          </w:tcPr>
          <w:p w14:paraId="3CA2320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11"/>
          </w:tcPr>
          <w:p w14:paraId="3565870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867134" w14:paraId="3E94BCC6" w14:textId="77777777" w:rsidTr="006C085B">
        <w:tc>
          <w:tcPr>
            <w:tcW w:w="2172" w:type="pct"/>
          </w:tcPr>
          <w:p w14:paraId="2A01923C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1683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413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741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3" w:type="pct"/>
          </w:tcPr>
          <w:p w14:paraId="1953D9D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0D9095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148083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37066B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2A209B6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FF65EA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</w:tcPr>
          <w:p w14:paraId="6999711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867134" w14:paraId="1D42F0BA" w14:textId="77777777" w:rsidTr="006C085B">
        <w:tc>
          <w:tcPr>
            <w:tcW w:w="2172" w:type="pct"/>
          </w:tcPr>
          <w:p w14:paraId="6B1AD8F6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481568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00237D4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85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0246733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F980FA8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854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79D78A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7F2B33C0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8546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50" w:type="pct"/>
            <w:gridSpan w:val="2"/>
          </w:tcPr>
          <w:p w14:paraId="376D41B7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3"/>
            <w:tcBorders>
              <w:bottom w:val="double" w:sz="4" w:space="0" w:color="auto"/>
            </w:tcBorders>
          </w:tcPr>
          <w:p w14:paraId="757ED1C9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B85468"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</w:tr>
      <w:bookmarkEnd w:id="0"/>
    </w:tbl>
    <w:p w14:paraId="2C19C7D8" w14:textId="77777777" w:rsidR="00523E37" w:rsidRPr="00CD098E" w:rsidRDefault="00523E37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867134" w14:paraId="42717B04" w14:textId="77777777" w:rsidTr="006C085B">
        <w:tc>
          <w:tcPr>
            <w:tcW w:w="2172" w:type="pct"/>
          </w:tcPr>
          <w:p w14:paraId="74146CC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4E9D064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790777E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2E8F16F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867134" w14:paraId="5371EEA3" w14:textId="77777777" w:rsidTr="006C085B">
        <w:tc>
          <w:tcPr>
            <w:tcW w:w="2172" w:type="pct"/>
          </w:tcPr>
          <w:p w14:paraId="16892E8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7C9F3D7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099C44F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4B0D901E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25E9C1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2966230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E41AAB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8403D05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867134" w14:paraId="252DC75F" w14:textId="77777777" w:rsidTr="006C085B">
        <w:tc>
          <w:tcPr>
            <w:tcW w:w="2172" w:type="pct"/>
          </w:tcPr>
          <w:p w14:paraId="54DCCCF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3" w:type="pct"/>
            <w:shd w:val="clear" w:color="auto" w:fill="auto"/>
          </w:tcPr>
          <w:p w14:paraId="35AEF85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147A03B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27EC47D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2E8DA35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AC0AB2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1C71FF5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C5E354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867134" w14:paraId="48D1A7A3" w14:textId="77777777" w:rsidTr="006C085B">
        <w:tc>
          <w:tcPr>
            <w:tcW w:w="2172" w:type="pct"/>
          </w:tcPr>
          <w:p w14:paraId="6846494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6B76D4E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867134" w14:paraId="1EC43ABC" w14:textId="77777777" w:rsidTr="006C085B">
        <w:tc>
          <w:tcPr>
            <w:tcW w:w="2172" w:type="pct"/>
          </w:tcPr>
          <w:p w14:paraId="2E18E145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B86F1B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516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F4485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088B87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8191B7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63FC8E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50" w:type="pct"/>
            <w:gridSpan w:val="2"/>
          </w:tcPr>
          <w:p w14:paraId="280BF48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6DB047E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17,042</w:t>
            </w:r>
          </w:p>
        </w:tc>
      </w:tr>
      <w:tr w:rsidR="00523E37" w:rsidRPr="00867134" w14:paraId="3B7A5D78" w14:textId="77777777" w:rsidTr="006C085B">
        <w:tc>
          <w:tcPr>
            <w:tcW w:w="2172" w:type="pct"/>
          </w:tcPr>
          <w:p w14:paraId="690E0241" w14:textId="77777777" w:rsidR="00523E37" w:rsidRPr="00A07F52" w:rsidRDefault="00523E37" w:rsidP="006C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01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C2EA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9796E26" w14:textId="77777777" w:rsidR="00523E37" w:rsidRPr="00B87A8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5161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838F48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C1C911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EF6708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F47B0B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(2,065)</w:t>
            </w:r>
          </w:p>
        </w:tc>
        <w:tc>
          <w:tcPr>
            <w:tcW w:w="150" w:type="pct"/>
            <w:gridSpan w:val="2"/>
          </w:tcPr>
          <w:p w14:paraId="6C53A68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6029B7B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(1,911)</w:t>
            </w:r>
          </w:p>
        </w:tc>
      </w:tr>
      <w:tr w:rsidR="00523E37" w:rsidRPr="00867134" w14:paraId="68F3625C" w14:textId="77777777" w:rsidTr="006C085B">
        <w:tc>
          <w:tcPr>
            <w:tcW w:w="2172" w:type="pct"/>
          </w:tcPr>
          <w:p w14:paraId="6060AAF2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78AE465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54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668F8C5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41C5DA2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546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F40CEF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4FCB2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50" w:type="pct"/>
            <w:gridSpan w:val="2"/>
          </w:tcPr>
          <w:p w14:paraId="24310AF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7E1B8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25C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</w:tr>
    </w:tbl>
    <w:p w14:paraId="5C114C78" w14:textId="77777777" w:rsidR="00523E37" w:rsidRPr="00CD098E" w:rsidRDefault="00523E37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867134" w14:paraId="51EFEE0A" w14:textId="77777777" w:rsidTr="006C085B">
        <w:tc>
          <w:tcPr>
            <w:tcW w:w="2172" w:type="pct"/>
          </w:tcPr>
          <w:p w14:paraId="1EAF8AC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4F6B154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5A1C5F1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0D780F4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867134" w14:paraId="25F6F3A5" w14:textId="77777777" w:rsidTr="006C085B">
        <w:tc>
          <w:tcPr>
            <w:tcW w:w="2172" w:type="pct"/>
          </w:tcPr>
          <w:p w14:paraId="7C8BD32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30004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1B880C9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4D580AC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5A2027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734502A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39833A0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A54E58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867134" w14:paraId="68B28302" w14:textId="77777777" w:rsidTr="006C085B">
        <w:tc>
          <w:tcPr>
            <w:tcW w:w="2172" w:type="pct"/>
          </w:tcPr>
          <w:p w14:paraId="0DEDB50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73463D8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867134" w14:paraId="5FA57805" w14:textId="77777777" w:rsidTr="006C085B">
        <w:tc>
          <w:tcPr>
            <w:tcW w:w="2172" w:type="pct"/>
          </w:tcPr>
          <w:p w14:paraId="2358DB64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1683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Pr="00EB7413">
              <w:rPr>
                <w:rFonts w:ascii="Angsana New" w:hAnsi="Angsana New" w:hint="cs"/>
                <w:sz w:val="30"/>
                <w:szCs w:val="30"/>
                <w:cs/>
              </w:rPr>
              <w:t>ของลูกหนี้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B741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93" w:type="pct"/>
          </w:tcPr>
          <w:p w14:paraId="22E541E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1D113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29E82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0BB3DF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A43F50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1C1B18E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69650C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867134" w14:paraId="37433500" w14:textId="77777777" w:rsidTr="006C085B">
        <w:tc>
          <w:tcPr>
            <w:tcW w:w="2172" w:type="pct"/>
          </w:tcPr>
          <w:p w14:paraId="69FA4B94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481568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2325EF5" w14:textId="77777777" w:rsidR="00523E37" w:rsidRPr="009E273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E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71AFF4" w14:textId="77777777" w:rsidR="00523E37" w:rsidRPr="00B85468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177DA0A" w14:textId="77777777" w:rsidR="00523E37" w:rsidRPr="009E273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E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DF48688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78D9BB29" w14:textId="77777777" w:rsidR="00523E37" w:rsidRPr="009E273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E273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E27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</w:tcPr>
          <w:p w14:paraId="53EE1718" w14:textId="77777777" w:rsidR="00523E37" w:rsidRPr="00B83EF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6FF8CFA7" w14:textId="77777777" w:rsidR="00523E37" w:rsidRPr="009E273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E2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E37" w:rsidRPr="00867134" w14:paraId="350DDF42" w14:textId="77777777" w:rsidTr="001E644C">
        <w:tc>
          <w:tcPr>
            <w:tcW w:w="2172" w:type="pct"/>
          </w:tcPr>
          <w:p w14:paraId="28551A3E" w14:textId="41CCA73E" w:rsidR="00523E37" w:rsidRPr="0048156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3DC7CCF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CAD0B8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35A1382E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4F4FE4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CB9ACC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EFE5602" w14:textId="77777777" w:rsidR="00523E37" w:rsidRPr="00B83EF9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6E3652A8" w14:textId="77777777" w:rsidR="00523E37" w:rsidRPr="0075277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44C" w:rsidRPr="00867134" w14:paraId="5340228B" w14:textId="77777777" w:rsidTr="001E644C">
        <w:tc>
          <w:tcPr>
            <w:tcW w:w="2172" w:type="pct"/>
          </w:tcPr>
          <w:p w14:paraId="7B3418D9" w14:textId="77777777" w:rsidR="001E644C" w:rsidRPr="00481568" w:rsidRDefault="001E644C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8AA2F1A" w14:textId="77777777" w:rsidR="001E644C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DDAC12" w14:textId="77777777" w:rsidR="001E644C" w:rsidRPr="00867134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1F0E25" w14:textId="77777777" w:rsidR="001E644C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46E98F4" w14:textId="77777777" w:rsidR="001E644C" w:rsidRPr="00867134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1EE97B0" w14:textId="77777777" w:rsidR="001E644C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93E2CFA" w14:textId="77777777" w:rsidR="001E644C" w:rsidRPr="00B83EF9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1505E58" w14:textId="77777777" w:rsidR="001E644C" w:rsidRPr="00752773" w:rsidRDefault="001E644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867134" w14:paraId="24000F2E" w14:textId="77777777" w:rsidTr="006C085B">
        <w:trPr>
          <w:tblHeader/>
        </w:trPr>
        <w:tc>
          <w:tcPr>
            <w:tcW w:w="2172" w:type="pct"/>
          </w:tcPr>
          <w:p w14:paraId="511B420B" w14:textId="0E17841B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1DC16EE6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134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A31CFDC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867134" w14:paraId="6EED75F8" w14:textId="77777777" w:rsidTr="006C085B">
        <w:trPr>
          <w:tblHeader/>
        </w:trPr>
        <w:tc>
          <w:tcPr>
            <w:tcW w:w="2172" w:type="pct"/>
          </w:tcPr>
          <w:p w14:paraId="31530C89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A14BFC8" w14:textId="77777777" w:rsidR="00523E37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1779730" w14:textId="77777777" w:rsidR="00523E37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77777777" w:rsidR="00523E37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D6BA2B7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54E10F6" w14:textId="77777777" w:rsidR="00523E37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867134" w14:paraId="2CEE1C36" w14:textId="77777777" w:rsidTr="006C085B">
        <w:trPr>
          <w:tblHeader/>
        </w:trPr>
        <w:tc>
          <w:tcPr>
            <w:tcW w:w="2172" w:type="pct"/>
          </w:tcPr>
          <w:p w14:paraId="26D3ABAC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16DB3A3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46448519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7904370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4780F42" w14:textId="77777777" w:rsidR="00523E37" w:rsidRPr="00867134" w:rsidRDefault="00523E37" w:rsidP="00F74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867134" w14:paraId="4A404FEC" w14:textId="77777777" w:rsidTr="006C085B">
        <w:trPr>
          <w:tblHeader/>
        </w:trPr>
        <w:tc>
          <w:tcPr>
            <w:tcW w:w="2172" w:type="pct"/>
          </w:tcPr>
          <w:p w14:paraId="45BD172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022E6E0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867134" w14:paraId="6F9B2500" w14:textId="77777777" w:rsidTr="006C085B">
        <w:tc>
          <w:tcPr>
            <w:tcW w:w="2172" w:type="pct"/>
          </w:tcPr>
          <w:p w14:paraId="2046E5DC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5AECDA3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8A4E82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96A23B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C3D532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7ABA9B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3E37" w:rsidRPr="00B53893" w14:paraId="2EE0E95F" w14:textId="77777777" w:rsidTr="006C085B">
        <w:tc>
          <w:tcPr>
            <w:tcW w:w="2172" w:type="pct"/>
          </w:tcPr>
          <w:p w14:paraId="2DE76870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9E58D8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4AB3DAD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869D862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9F0CD4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145,478</w:t>
            </w:r>
          </w:p>
        </w:tc>
        <w:tc>
          <w:tcPr>
            <w:tcW w:w="150" w:type="pct"/>
            <w:gridSpan w:val="2"/>
          </w:tcPr>
          <w:p w14:paraId="43BC0A11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FDAFB21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161,480</w:t>
            </w:r>
          </w:p>
        </w:tc>
      </w:tr>
      <w:tr w:rsidR="00523E37" w:rsidRPr="00EE17B5" w14:paraId="1DF5936C" w14:textId="77777777" w:rsidTr="006C085B">
        <w:tc>
          <w:tcPr>
            <w:tcW w:w="2172" w:type="pct"/>
          </w:tcPr>
          <w:p w14:paraId="0565A6D3" w14:textId="77777777" w:rsidR="00523E37" w:rsidRPr="004D470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7BDA0CE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7085CCE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66DCF611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2C87C9B7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70523CDB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23E37" w:rsidRPr="00867134" w14:paraId="6D3CB0F3" w14:textId="77777777" w:rsidTr="006C085B">
        <w:tc>
          <w:tcPr>
            <w:tcW w:w="2172" w:type="pct"/>
          </w:tcPr>
          <w:p w14:paraId="7125656E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42B12CF0" w14:textId="77777777" w:rsidR="00523E37" w:rsidRPr="00AC762A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215D65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ACBC72E" w14:textId="77777777" w:rsidR="00523E37" w:rsidRPr="00AC762A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6A4FCD0" w14:textId="77777777" w:rsidR="00523E37" w:rsidRPr="00AC762A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2838DE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3BE6D42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16650F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3E37" w:rsidRPr="00B53893" w14:paraId="187B61E0" w14:textId="77777777" w:rsidTr="006C085B">
        <w:tc>
          <w:tcPr>
            <w:tcW w:w="2172" w:type="pct"/>
          </w:tcPr>
          <w:p w14:paraId="4C5D5456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3793D09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275B49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E5D143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099FE11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EB47611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50" w:type="pct"/>
            <w:gridSpan w:val="2"/>
          </w:tcPr>
          <w:p w14:paraId="5C22443D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29A0CA3D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1,364</w:t>
            </w:r>
          </w:p>
        </w:tc>
      </w:tr>
      <w:tr w:rsidR="00523E37" w:rsidRPr="00EE17B5" w14:paraId="60600057" w14:textId="77777777" w:rsidTr="006C085B">
        <w:tc>
          <w:tcPr>
            <w:tcW w:w="2172" w:type="pct"/>
          </w:tcPr>
          <w:p w14:paraId="50668E70" w14:textId="77777777" w:rsidR="00523E37" w:rsidRPr="004D470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9734425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2609F0AC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662B6EC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74105DAA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32E62C1C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4336F0A2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2DBA551D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3E37" w14:paraId="7B811171" w14:textId="77777777" w:rsidTr="006C085B">
        <w:tc>
          <w:tcPr>
            <w:tcW w:w="2172" w:type="pct"/>
          </w:tcPr>
          <w:p w14:paraId="5DF9FC65" w14:textId="77777777" w:rsidR="00523E37" w:rsidRPr="00226F23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5A549305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08F8" w14:textId="77777777" w:rsidR="00523E37" w:rsidRPr="00B5232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EFA1058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A5202B8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73F2556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C881B92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C96AD3F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E37" w:rsidRPr="00B53893" w14:paraId="5081AC58" w14:textId="77777777" w:rsidTr="006C085B">
        <w:tc>
          <w:tcPr>
            <w:tcW w:w="2172" w:type="pct"/>
          </w:tcPr>
          <w:p w14:paraId="218707CD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442FEBD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38C80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A1DD4C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1B37B70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D932E76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3,357</w:t>
            </w:r>
          </w:p>
        </w:tc>
        <w:tc>
          <w:tcPr>
            <w:tcW w:w="150" w:type="pct"/>
            <w:gridSpan w:val="2"/>
          </w:tcPr>
          <w:p w14:paraId="026A363E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3FAFA60A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3,319</w:t>
            </w:r>
          </w:p>
        </w:tc>
      </w:tr>
      <w:tr w:rsidR="00523E37" w:rsidRPr="00EE17B5" w14:paraId="6C341CBE" w14:textId="77777777" w:rsidTr="006C085B">
        <w:tc>
          <w:tcPr>
            <w:tcW w:w="2172" w:type="pct"/>
          </w:tcPr>
          <w:p w14:paraId="19BD8D3A" w14:textId="77777777" w:rsidR="00523E37" w:rsidRPr="004D470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7DFBB12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7D186293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B8A94B8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7E781F4C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6155993F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2BE502CB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0BA8F7B9" w14:textId="77777777" w:rsidR="00523E37" w:rsidRPr="00EE17B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3E37" w14:paraId="75A2EF6A" w14:textId="77777777" w:rsidTr="006C085B">
        <w:tc>
          <w:tcPr>
            <w:tcW w:w="2172" w:type="pct"/>
          </w:tcPr>
          <w:p w14:paraId="263F8921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6E7C843D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9E9FC6A" w14:textId="77777777" w:rsidR="00523E37" w:rsidRPr="00B5232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08549D8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46ECD6A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59CB5591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89E7177" w14:textId="77777777" w:rsidR="00523E37" w:rsidRPr="004C127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173E19C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E37" w:rsidRPr="00B53893" w14:paraId="3533782F" w14:textId="77777777" w:rsidTr="006C085B">
        <w:tc>
          <w:tcPr>
            <w:tcW w:w="2172" w:type="pct"/>
          </w:tcPr>
          <w:p w14:paraId="06C7BC3C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78CEDB0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875301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46880D94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C7DB3CA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2D674219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2,618</w:t>
            </w:r>
          </w:p>
        </w:tc>
        <w:tc>
          <w:tcPr>
            <w:tcW w:w="150" w:type="pct"/>
            <w:gridSpan w:val="2"/>
          </w:tcPr>
          <w:p w14:paraId="6D5F7A58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02E563D4" w14:textId="77777777" w:rsidR="00523E37" w:rsidRPr="00B5389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3893">
              <w:rPr>
                <w:rFonts w:ascii="Angsana New" w:hAnsi="Angsana New"/>
                <w:b/>
                <w:bCs/>
                <w:sz w:val="30"/>
                <w:szCs w:val="30"/>
              </w:rPr>
              <w:t>3,472</w:t>
            </w:r>
          </w:p>
        </w:tc>
      </w:tr>
    </w:tbl>
    <w:p w14:paraId="12967773" w14:textId="77777777" w:rsidR="00523E37" w:rsidRPr="00F74FEE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31712F20" w14:textId="77777777" w:rsidR="00523E37" w:rsidRPr="00831585" w:rsidRDefault="00523E37" w:rsidP="00523E37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5503D9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5E29A8E1" w14:textId="77777777" w:rsidR="00523E37" w:rsidRPr="00F74FEE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31"/>
        <w:gridCol w:w="931"/>
        <w:gridCol w:w="1081"/>
        <w:gridCol w:w="237"/>
        <w:gridCol w:w="1208"/>
        <w:gridCol w:w="237"/>
        <w:gridCol w:w="1113"/>
        <w:gridCol w:w="237"/>
        <w:gridCol w:w="1105"/>
      </w:tblGrid>
      <w:tr w:rsidR="00523E37" w:rsidRPr="00C967E7" w14:paraId="5E5055D5" w14:textId="77777777" w:rsidTr="006C085B">
        <w:tc>
          <w:tcPr>
            <w:tcW w:w="1651" w:type="pct"/>
          </w:tcPr>
          <w:p w14:paraId="7F4099CC" w14:textId="77777777" w:rsidR="00523E37" w:rsidRPr="00C967E7" w:rsidRDefault="00523E37" w:rsidP="002A54E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7" w:type="pct"/>
          </w:tcPr>
          <w:p w14:paraId="6C59340C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6" w:type="pct"/>
            <w:gridSpan w:val="3"/>
          </w:tcPr>
          <w:p w14:paraId="352EA3D3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967E7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94FAC0B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60880C6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C967E7" w14:paraId="4188C796" w14:textId="77777777" w:rsidTr="006C085B">
        <w:tc>
          <w:tcPr>
            <w:tcW w:w="1651" w:type="pct"/>
          </w:tcPr>
          <w:p w14:paraId="4AF9AFBC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7" w:type="pct"/>
          </w:tcPr>
          <w:p w14:paraId="67D79397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45EEF5" w14:textId="77777777" w:rsidR="00523E37" w:rsidRPr="00504105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41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9" w:type="pct"/>
            <w:shd w:val="clear" w:color="auto" w:fill="auto"/>
          </w:tcPr>
          <w:p w14:paraId="19ED0473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214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34D0624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95727F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214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5FA51754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B7CE13B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214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60D98DF7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5282E66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C967E7" w14:paraId="3C4F2E6B" w14:textId="77777777" w:rsidTr="006C085B">
        <w:tc>
          <w:tcPr>
            <w:tcW w:w="1651" w:type="pct"/>
          </w:tcPr>
          <w:p w14:paraId="375D98BD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1CB95CEF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</w:tcPr>
          <w:p w14:paraId="0E2F013D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C967E7" w14:paraId="42E60925" w14:textId="77777777" w:rsidTr="006C085B">
        <w:tc>
          <w:tcPr>
            <w:tcW w:w="1651" w:type="pct"/>
          </w:tcPr>
          <w:p w14:paraId="44B48D9F" w14:textId="77777777" w:rsidR="00523E37" w:rsidRPr="003F0404" w:rsidRDefault="00523E37" w:rsidP="002A54E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</w:tc>
        <w:tc>
          <w:tcPr>
            <w:tcW w:w="507" w:type="pct"/>
          </w:tcPr>
          <w:p w14:paraId="5DA9E2EE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</w:tcPr>
          <w:p w14:paraId="597399F4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23E37" w:rsidRPr="00C967E7" w14:paraId="7D62AF13" w14:textId="77777777" w:rsidTr="006C085B">
        <w:trPr>
          <w:trHeight w:val="87"/>
        </w:trPr>
        <w:tc>
          <w:tcPr>
            <w:tcW w:w="1651" w:type="pct"/>
          </w:tcPr>
          <w:p w14:paraId="0DF9B2AD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27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7" w:type="pct"/>
          </w:tcPr>
          <w:p w14:paraId="3F484F5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418BB29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D0E5B7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00984CF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838BF2E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40B3A94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D304B4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368250F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415F49BC" w14:textId="77777777" w:rsidTr="006C085B">
        <w:tc>
          <w:tcPr>
            <w:tcW w:w="1651" w:type="pct"/>
          </w:tcPr>
          <w:p w14:paraId="4DE36B34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07" w:type="pct"/>
          </w:tcPr>
          <w:p w14:paraId="28949B1C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0F4641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D071796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420A58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37A927D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052C7F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129" w:type="pct"/>
          </w:tcPr>
          <w:p w14:paraId="42CD05D9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66307F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</w:tr>
      <w:tr w:rsidR="00523E37" w:rsidRPr="00C967E7" w14:paraId="7C0E9653" w14:textId="77777777" w:rsidTr="006C085B">
        <w:tc>
          <w:tcPr>
            <w:tcW w:w="1651" w:type="pct"/>
          </w:tcPr>
          <w:p w14:paraId="7F9C83B7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กำหนดชำระ</w:t>
            </w:r>
          </w:p>
        </w:tc>
        <w:tc>
          <w:tcPr>
            <w:tcW w:w="507" w:type="pct"/>
          </w:tcPr>
          <w:p w14:paraId="3275FC31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358AF4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C48271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67101BC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006A89C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A7F6A86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526684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D7B3E36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033B8A" w14:paraId="5D4A49A1" w14:textId="77777777" w:rsidTr="006C085B">
        <w:tc>
          <w:tcPr>
            <w:tcW w:w="1651" w:type="pct"/>
          </w:tcPr>
          <w:p w14:paraId="56A9DFF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277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8D64BA">
              <w:rPr>
                <w:rFonts w:asciiTheme="majorBidi" w:hAnsi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8D64BA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8D64BA">
              <w:rPr>
                <w:rFonts w:asciiTheme="majorBidi" w:hAnsi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07" w:type="pct"/>
          </w:tcPr>
          <w:p w14:paraId="4E0203A3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52563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C13E5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4B814D59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A811C9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6326463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2,041</w:t>
            </w:r>
          </w:p>
        </w:tc>
        <w:tc>
          <w:tcPr>
            <w:tcW w:w="129" w:type="pct"/>
          </w:tcPr>
          <w:p w14:paraId="5641DECA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80CC76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13,468</w:t>
            </w:r>
          </w:p>
        </w:tc>
      </w:tr>
      <w:tr w:rsidR="00523E37" w:rsidRPr="00033B8A" w14:paraId="6F0671CE" w14:textId="77777777" w:rsidTr="006C085B">
        <w:tc>
          <w:tcPr>
            <w:tcW w:w="1651" w:type="pct"/>
          </w:tcPr>
          <w:p w14:paraId="05F77A76" w14:textId="77777777" w:rsidR="00523E37" w:rsidRPr="00752773" w:rsidRDefault="00523E37" w:rsidP="002A54E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</w:tc>
        <w:tc>
          <w:tcPr>
            <w:tcW w:w="507" w:type="pct"/>
          </w:tcPr>
          <w:p w14:paraId="0221B399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1F3A6EF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B57FB1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5947764B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920127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D42E9D7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13,261</w:t>
            </w:r>
          </w:p>
        </w:tc>
        <w:tc>
          <w:tcPr>
            <w:tcW w:w="129" w:type="pct"/>
          </w:tcPr>
          <w:p w14:paraId="3B11D18B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5A0A5D3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23E37" w:rsidRPr="00033B8A" w14:paraId="4C23F733" w14:textId="77777777" w:rsidTr="006C085B">
        <w:tc>
          <w:tcPr>
            <w:tcW w:w="1651" w:type="pct"/>
          </w:tcPr>
          <w:p w14:paraId="6548EA17" w14:textId="77777777" w:rsidR="00523E37" w:rsidRPr="00752773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07" w:type="pct"/>
          </w:tcPr>
          <w:p w14:paraId="394950BE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AB617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C5EC6A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50B797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3FDE1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136F430" w14:textId="77777777" w:rsidR="00523E37" w:rsidRPr="00F20E94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141EB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9" w:type="pct"/>
          </w:tcPr>
          <w:p w14:paraId="2442B041" w14:textId="77777777" w:rsidR="00523E37" w:rsidRPr="00F20E94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2" w:type="pct"/>
          </w:tcPr>
          <w:p w14:paraId="2D7066C9" w14:textId="77777777" w:rsidR="00523E37" w:rsidRPr="00033B8A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</w:p>
        </w:tc>
      </w:tr>
      <w:tr w:rsidR="00523E37" w:rsidRPr="00033B8A" w14:paraId="1FA144CA" w14:textId="77777777" w:rsidTr="006C085B">
        <w:tc>
          <w:tcPr>
            <w:tcW w:w="1651" w:type="pct"/>
          </w:tcPr>
          <w:p w14:paraId="1ACF32A0" w14:textId="77777777" w:rsidR="00523E37" w:rsidRPr="00752773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507" w:type="pct"/>
          </w:tcPr>
          <w:p w14:paraId="19D5E876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43C385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8B09830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9CB3F3B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459373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367487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15,157</w:t>
            </w:r>
          </w:p>
        </w:tc>
        <w:tc>
          <w:tcPr>
            <w:tcW w:w="129" w:type="pct"/>
          </w:tcPr>
          <w:p w14:paraId="59211909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5CA5EBC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15,260</w:t>
            </w:r>
          </w:p>
        </w:tc>
      </w:tr>
      <w:tr w:rsidR="00523E37" w:rsidRPr="00033B8A" w14:paraId="6BCA1191" w14:textId="77777777" w:rsidTr="006C085B">
        <w:tc>
          <w:tcPr>
            <w:tcW w:w="1651" w:type="pct"/>
          </w:tcPr>
          <w:p w14:paraId="08D8C1D8" w14:textId="77777777" w:rsidR="00523E37" w:rsidRPr="0018454A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5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507" w:type="pct"/>
          </w:tcPr>
          <w:p w14:paraId="7E912161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0BA82FF" w14:textId="77777777" w:rsidR="00523E37" w:rsidRPr="00B05741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7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4034BF" w14:textId="77777777" w:rsidR="00523E37" w:rsidRPr="00B05741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7034617E" w14:textId="77777777" w:rsidR="00523E37" w:rsidRPr="00B05741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7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48D245F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5B92541" w14:textId="77777777" w:rsidR="00523E37" w:rsidRPr="009141EB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41EB">
              <w:rPr>
                <w:rFonts w:ascii="Angsana New" w:hAnsi="Angsana New"/>
                <w:b/>
                <w:bCs/>
                <w:sz w:val="30"/>
                <w:szCs w:val="30"/>
              </w:rPr>
              <w:t>32,425</w:t>
            </w:r>
          </w:p>
        </w:tc>
        <w:tc>
          <w:tcPr>
            <w:tcW w:w="129" w:type="pct"/>
          </w:tcPr>
          <w:p w14:paraId="3AD71929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8ED1EF8" w14:textId="77777777" w:rsidR="00523E37" w:rsidRPr="00033B8A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B8A">
              <w:rPr>
                <w:rFonts w:ascii="Angsana New" w:hAnsi="Angsana New"/>
                <w:b/>
                <w:bCs/>
                <w:sz w:val="30"/>
                <w:szCs w:val="30"/>
              </w:rPr>
              <w:t>33,288</w:t>
            </w:r>
          </w:p>
        </w:tc>
      </w:tr>
      <w:tr w:rsidR="00523E37" w:rsidRPr="00D85323" w14:paraId="13E1ECEA" w14:textId="77777777" w:rsidTr="006C085B">
        <w:tc>
          <w:tcPr>
            <w:tcW w:w="1651" w:type="pct"/>
          </w:tcPr>
          <w:p w14:paraId="4210E315" w14:textId="77777777" w:rsidR="00523E3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C85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8D64B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จากการด้อยค่า</w:t>
            </w:r>
          </w:p>
        </w:tc>
        <w:tc>
          <w:tcPr>
            <w:tcW w:w="507" w:type="pct"/>
          </w:tcPr>
          <w:p w14:paraId="1CE47CC4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4932068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4EE7E9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D239CFA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49F9AA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2FBB63E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(1,119)</w:t>
            </w:r>
          </w:p>
        </w:tc>
        <w:tc>
          <w:tcPr>
            <w:tcW w:w="129" w:type="pct"/>
          </w:tcPr>
          <w:p w14:paraId="2D8B26F1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E61AACA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(1,085)</w:t>
            </w:r>
          </w:p>
        </w:tc>
      </w:tr>
      <w:tr w:rsidR="00523E37" w:rsidRPr="00033B8A" w14:paraId="3C164975" w14:textId="77777777" w:rsidTr="006C085B">
        <w:tc>
          <w:tcPr>
            <w:tcW w:w="1651" w:type="pct"/>
          </w:tcPr>
          <w:p w14:paraId="5D4A8534" w14:textId="02907F41" w:rsidR="00523E37" w:rsidRPr="00A7308C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07" w:type="pct"/>
          </w:tcPr>
          <w:p w14:paraId="0EE4FE93" w14:textId="548BCD84" w:rsidR="00523E37" w:rsidRPr="00504105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410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02070959" w14:textId="57E09CBD" w:rsidR="00523E37" w:rsidRPr="00B05741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7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2FE5ACB" w14:textId="77777777" w:rsidR="00523E37" w:rsidRPr="00B05741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52EE182E" w14:textId="4C7114AE" w:rsidR="00523E37" w:rsidRPr="00B05741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57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2285EA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2E781662" w14:textId="2C6EEB94" w:rsidR="00523E37" w:rsidRPr="009141EB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31,306</w:t>
            </w:r>
          </w:p>
        </w:tc>
        <w:tc>
          <w:tcPr>
            <w:tcW w:w="129" w:type="pct"/>
          </w:tcPr>
          <w:p w14:paraId="4FFF862B" w14:textId="77777777" w:rsidR="00523E37" w:rsidRPr="00C967E7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8CAEDED" w14:textId="40A071FB" w:rsidR="00523E37" w:rsidRPr="008D64BA" w:rsidRDefault="00523E37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4B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2,203</w:t>
            </w:r>
          </w:p>
        </w:tc>
      </w:tr>
      <w:tr w:rsidR="00523E37" w:rsidRPr="00C967E7" w14:paraId="7F2407ED" w14:textId="77777777" w:rsidTr="006C085B">
        <w:trPr>
          <w:tblHeader/>
        </w:trPr>
        <w:tc>
          <w:tcPr>
            <w:tcW w:w="1651" w:type="pct"/>
          </w:tcPr>
          <w:p w14:paraId="3E0CD55C" w14:textId="77777777" w:rsidR="00523E37" w:rsidRPr="00C967E7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7" w:type="pct"/>
          </w:tcPr>
          <w:p w14:paraId="0D620BA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6" w:type="pct"/>
            <w:gridSpan w:val="3"/>
          </w:tcPr>
          <w:p w14:paraId="0566E33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967E7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7274FA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1A27ACF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C967E7" w14:paraId="36E98BEC" w14:textId="77777777" w:rsidTr="006C085B">
        <w:trPr>
          <w:tblHeader/>
        </w:trPr>
        <w:tc>
          <w:tcPr>
            <w:tcW w:w="1651" w:type="pct"/>
          </w:tcPr>
          <w:p w14:paraId="2450FAC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7" w:type="pct"/>
          </w:tcPr>
          <w:p w14:paraId="51B13227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DDF32A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EC6426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214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16EF94A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026E67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214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6F636F1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4A9B0B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C214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0CEDC30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1860069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7C2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C21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C967E7" w14:paraId="25F39853" w14:textId="77777777" w:rsidTr="006C085B">
        <w:trPr>
          <w:tblHeader/>
        </w:trPr>
        <w:tc>
          <w:tcPr>
            <w:tcW w:w="1651" w:type="pct"/>
          </w:tcPr>
          <w:p w14:paraId="38A9B7F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</w:tcPr>
          <w:p w14:paraId="6204949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2" w:type="pct"/>
            <w:gridSpan w:val="7"/>
          </w:tcPr>
          <w:p w14:paraId="64C6493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C967E7" w14:paraId="3611169A" w14:textId="77777777" w:rsidTr="006C085B">
        <w:trPr>
          <w:trHeight w:val="87"/>
        </w:trPr>
        <w:tc>
          <w:tcPr>
            <w:tcW w:w="1651" w:type="pct"/>
          </w:tcPr>
          <w:p w14:paraId="0D277DB9" w14:textId="77777777" w:rsidR="00523E37" w:rsidRPr="006116B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16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07" w:type="pct"/>
          </w:tcPr>
          <w:p w14:paraId="3F0EE65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9A68F8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DD5A0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57D2AD0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44EF7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7A4514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5CDB8A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030AAB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398EECA8" w14:textId="77777777" w:rsidTr="006C085B">
        <w:tc>
          <w:tcPr>
            <w:tcW w:w="1651" w:type="pct"/>
          </w:tcPr>
          <w:p w14:paraId="489CE4A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07" w:type="pct"/>
          </w:tcPr>
          <w:p w14:paraId="45FD3BFA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F2C714" w14:textId="13AEB12C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336,91</w:t>
            </w:r>
            <w:r w:rsidR="00020CD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62CC1B4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4B3EC0B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353,108</w:t>
            </w:r>
          </w:p>
        </w:tc>
        <w:tc>
          <w:tcPr>
            <w:tcW w:w="129" w:type="pct"/>
          </w:tcPr>
          <w:p w14:paraId="417505F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731034" w14:textId="74FF3EFB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279,61</w:t>
            </w:r>
            <w:r w:rsidR="00F628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641603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145F0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306,565</w:t>
            </w:r>
          </w:p>
        </w:tc>
      </w:tr>
      <w:tr w:rsidR="00523E37" w:rsidRPr="00C967E7" w14:paraId="0DADACCC" w14:textId="77777777" w:rsidTr="006C085B">
        <w:tc>
          <w:tcPr>
            <w:tcW w:w="1651" w:type="pct"/>
          </w:tcPr>
          <w:p w14:paraId="3B19C3B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กำหนดชำระ</w:t>
            </w:r>
          </w:p>
        </w:tc>
        <w:tc>
          <w:tcPr>
            <w:tcW w:w="507" w:type="pct"/>
          </w:tcPr>
          <w:p w14:paraId="66755542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54BDC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00B42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A0D60D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48016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B6B81B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5C68D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2F5A7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C967E7" w14:paraId="1366AC72" w14:textId="77777777" w:rsidTr="006C085B">
        <w:tc>
          <w:tcPr>
            <w:tcW w:w="1651" w:type="pct"/>
          </w:tcPr>
          <w:p w14:paraId="5ACAB85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2773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8D64BA">
              <w:rPr>
                <w:rFonts w:asciiTheme="majorBidi" w:hAnsi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8D64BA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8D64BA">
              <w:rPr>
                <w:rFonts w:asciiTheme="majorBidi" w:hAnsi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07" w:type="pct"/>
          </w:tcPr>
          <w:p w14:paraId="2E0FD913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107691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216,29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457AA9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23839C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229,536</w:t>
            </w:r>
          </w:p>
        </w:tc>
        <w:tc>
          <w:tcPr>
            <w:tcW w:w="129" w:type="pct"/>
          </w:tcPr>
          <w:p w14:paraId="320D2F6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EDF7CE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161,593</w:t>
            </w:r>
          </w:p>
        </w:tc>
        <w:tc>
          <w:tcPr>
            <w:tcW w:w="129" w:type="pct"/>
          </w:tcPr>
          <w:p w14:paraId="1EC7432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D68AAA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176,829</w:t>
            </w:r>
          </w:p>
        </w:tc>
      </w:tr>
      <w:tr w:rsidR="00523E37" w:rsidRPr="00C967E7" w14:paraId="3DE48FFD" w14:textId="77777777" w:rsidTr="006C085B">
        <w:tc>
          <w:tcPr>
            <w:tcW w:w="1651" w:type="pct"/>
          </w:tcPr>
          <w:p w14:paraId="64F24F9A" w14:textId="77777777" w:rsidR="00523E37" w:rsidRPr="00752773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</w:tc>
        <w:tc>
          <w:tcPr>
            <w:tcW w:w="507" w:type="pct"/>
          </w:tcPr>
          <w:p w14:paraId="3EE4BE02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85A1E41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99,671</w:t>
            </w:r>
          </w:p>
        </w:tc>
        <w:tc>
          <w:tcPr>
            <w:tcW w:w="129" w:type="pct"/>
          </w:tcPr>
          <w:p w14:paraId="6447810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262E969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35,946</w:t>
            </w:r>
          </w:p>
        </w:tc>
        <w:tc>
          <w:tcPr>
            <w:tcW w:w="129" w:type="pct"/>
          </w:tcPr>
          <w:p w14:paraId="64548BB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A80589A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17,884</w:t>
            </w:r>
          </w:p>
        </w:tc>
        <w:tc>
          <w:tcPr>
            <w:tcW w:w="129" w:type="pct"/>
          </w:tcPr>
          <w:p w14:paraId="48D3C81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FB0D4E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35,930</w:t>
            </w:r>
          </w:p>
        </w:tc>
      </w:tr>
      <w:tr w:rsidR="00523E37" w:rsidRPr="00033B8A" w14:paraId="4606DF8A" w14:textId="77777777" w:rsidTr="006C085B">
        <w:tc>
          <w:tcPr>
            <w:tcW w:w="1651" w:type="pct"/>
          </w:tcPr>
          <w:p w14:paraId="0474B04F" w14:textId="77777777" w:rsidR="00523E37" w:rsidRPr="00752773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507" w:type="pct"/>
          </w:tcPr>
          <w:p w14:paraId="0B9C808C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DFC370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37,141</w:t>
            </w:r>
          </w:p>
        </w:tc>
        <w:tc>
          <w:tcPr>
            <w:tcW w:w="129" w:type="pct"/>
          </w:tcPr>
          <w:p w14:paraId="1FD7DBE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71C67B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35,227</w:t>
            </w:r>
          </w:p>
        </w:tc>
        <w:tc>
          <w:tcPr>
            <w:tcW w:w="129" w:type="pct"/>
          </w:tcPr>
          <w:p w14:paraId="57C3AAC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87C53B7" w14:textId="77777777" w:rsidR="00523E37" w:rsidRPr="00F20E9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37,141</w:t>
            </w:r>
          </w:p>
        </w:tc>
        <w:tc>
          <w:tcPr>
            <w:tcW w:w="129" w:type="pct"/>
          </w:tcPr>
          <w:p w14:paraId="24A453C5" w14:textId="77777777" w:rsidR="00523E37" w:rsidRPr="00F20E9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2" w:type="pct"/>
          </w:tcPr>
          <w:p w14:paraId="4F2E808F" w14:textId="77777777" w:rsidR="00523E37" w:rsidRPr="00033B8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35,227</w:t>
            </w:r>
          </w:p>
        </w:tc>
      </w:tr>
      <w:tr w:rsidR="00523E37" w:rsidRPr="00C967E7" w14:paraId="159531A3" w14:textId="77777777" w:rsidTr="006C085B">
        <w:tc>
          <w:tcPr>
            <w:tcW w:w="1651" w:type="pct"/>
          </w:tcPr>
          <w:p w14:paraId="10BA9910" w14:textId="77777777" w:rsidR="00523E37" w:rsidRPr="00752773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507" w:type="pct"/>
          </w:tcPr>
          <w:p w14:paraId="618EABD0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96242D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127,198</w:t>
            </w:r>
          </w:p>
        </w:tc>
        <w:tc>
          <w:tcPr>
            <w:tcW w:w="129" w:type="pct"/>
          </w:tcPr>
          <w:p w14:paraId="09AA609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8481C5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116,783</w:t>
            </w:r>
          </w:p>
        </w:tc>
        <w:tc>
          <w:tcPr>
            <w:tcW w:w="129" w:type="pct"/>
          </w:tcPr>
          <w:p w14:paraId="31749BF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18F079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111,258</w:t>
            </w:r>
          </w:p>
        </w:tc>
        <w:tc>
          <w:tcPr>
            <w:tcW w:w="129" w:type="pct"/>
          </w:tcPr>
          <w:p w14:paraId="47236860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468050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100,843</w:t>
            </w:r>
          </w:p>
        </w:tc>
      </w:tr>
      <w:tr w:rsidR="00523E37" w:rsidRPr="00033B8A" w14:paraId="1F4AF01A" w14:textId="77777777" w:rsidTr="006C085B">
        <w:tc>
          <w:tcPr>
            <w:tcW w:w="1651" w:type="pct"/>
          </w:tcPr>
          <w:p w14:paraId="179E031F" w14:textId="77777777" w:rsidR="00523E37" w:rsidRPr="0018454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5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507" w:type="pct"/>
          </w:tcPr>
          <w:p w14:paraId="23EA8BF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8092693" w14:textId="4F7424BD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817,22</w:t>
            </w:r>
            <w:r w:rsidR="00020CD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219C20D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1362EE3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770,600</w:t>
            </w:r>
          </w:p>
        </w:tc>
        <w:tc>
          <w:tcPr>
            <w:tcW w:w="129" w:type="pct"/>
          </w:tcPr>
          <w:p w14:paraId="16B17CDB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20F8E7D" w14:textId="7CD05A2A" w:rsidR="00523E37" w:rsidRPr="009141E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607,4</w:t>
            </w:r>
            <w:r w:rsidR="008043C8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29" w:type="pct"/>
          </w:tcPr>
          <w:p w14:paraId="19DA27D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1373DCE" w14:textId="77777777" w:rsidR="00523E37" w:rsidRPr="00033B8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655,394</w:t>
            </w:r>
          </w:p>
        </w:tc>
      </w:tr>
      <w:tr w:rsidR="00523E37" w:rsidRPr="00C967E7" w14:paraId="1877993E" w14:textId="77777777" w:rsidTr="006C085B">
        <w:tc>
          <w:tcPr>
            <w:tcW w:w="1651" w:type="pct"/>
          </w:tcPr>
          <w:p w14:paraId="18E9D297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C85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8D64B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507" w:type="pct"/>
          </w:tcPr>
          <w:p w14:paraId="5D40A6B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48E61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7A74D0">
              <w:rPr>
                <w:rFonts w:ascii="Angsana New" w:hAnsi="Angsana New"/>
                <w:sz w:val="30"/>
                <w:szCs w:val="30"/>
              </w:rPr>
              <w:t>(2,169)</w:t>
            </w:r>
          </w:p>
        </w:tc>
        <w:tc>
          <w:tcPr>
            <w:tcW w:w="129" w:type="pct"/>
          </w:tcPr>
          <w:p w14:paraId="4BAEF25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194D1F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(2,09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A7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547FE6C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5F83B3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7A74D0">
              <w:rPr>
                <w:rFonts w:ascii="Angsana New" w:hAnsi="Angsana New"/>
                <w:sz w:val="30"/>
                <w:szCs w:val="30"/>
              </w:rPr>
              <w:t>(2,169)</w:t>
            </w:r>
          </w:p>
        </w:tc>
        <w:tc>
          <w:tcPr>
            <w:tcW w:w="129" w:type="pct"/>
          </w:tcPr>
          <w:p w14:paraId="1F049FD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750CC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(2,09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A7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E37" w:rsidRPr="00C967E7" w14:paraId="56EF3590" w14:textId="77777777" w:rsidTr="006C085B">
        <w:tc>
          <w:tcPr>
            <w:tcW w:w="1651" w:type="pct"/>
            <w:shd w:val="clear" w:color="auto" w:fill="auto"/>
          </w:tcPr>
          <w:p w14:paraId="3F3E916D" w14:textId="77777777" w:rsidR="00523E37" w:rsidRPr="00C85FA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 xml:space="preserve">      </w:t>
            </w:r>
            <w:r w:rsidRPr="008D64BA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จากการด้อยค่า</w:t>
            </w:r>
          </w:p>
        </w:tc>
        <w:tc>
          <w:tcPr>
            <w:tcW w:w="507" w:type="pct"/>
          </w:tcPr>
          <w:p w14:paraId="5E5DDB6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1B6482B" w14:textId="4B541D3B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7A74D0">
              <w:rPr>
                <w:rFonts w:ascii="Angsana New" w:hAnsi="Angsana New"/>
                <w:sz w:val="30"/>
                <w:szCs w:val="30"/>
              </w:rPr>
              <w:t>(40,5</w:t>
            </w:r>
            <w:r w:rsidR="008A0CD2">
              <w:rPr>
                <w:rFonts w:ascii="Angsana New" w:hAnsi="Angsana New"/>
                <w:sz w:val="30"/>
                <w:szCs w:val="30"/>
              </w:rPr>
              <w:t>50</w:t>
            </w:r>
            <w:r w:rsidRPr="007A7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8FB865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445DA6F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(40,720)</w:t>
            </w:r>
          </w:p>
        </w:tc>
        <w:tc>
          <w:tcPr>
            <w:tcW w:w="129" w:type="pct"/>
          </w:tcPr>
          <w:p w14:paraId="57DA8EF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6ABA000" w14:textId="5EB34E31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A74D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39,4</w:t>
            </w:r>
            <w:r w:rsidR="00C67496">
              <w:rPr>
                <w:rFonts w:ascii="Angsana New" w:hAnsi="Angsana New"/>
                <w:sz w:val="30"/>
                <w:szCs w:val="30"/>
              </w:rPr>
              <w:t>42</w:t>
            </w:r>
            <w:r w:rsidRPr="007A7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1260D0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BCE5DBF" w14:textId="77777777" w:rsidR="00523E3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39,575</w:t>
            </w:r>
            <w:r w:rsidRPr="007A74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3E37" w:rsidRPr="00C967E7" w14:paraId="068DD106" w14:textId="77777777" w:rsidTr="00E60DF9">
        <w:trPr>
          <w:trHeight w:val="415"/>
        </w:trPr>
        <w:tc>
          <w:tcPr>
            <w:tcW w:w="1651" w:type="pct"/>
            <w:shd w:val="clear" w:color="auto" w:fill="auto"/>
          </w:tcPr>
          <w:p w14:paraId="31E6B299" w14:textId="74445DA5" w:rsidR="00523E37" w:rsidRPr="00342D3C" w:rsidRDefault="00523E37" w:rsidP="0034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07" w:type="pct"/>
          </w:tcPr>
          <w:p w14:paraId="7A5E76E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503E478" w14:textId="3A863BC3" w:rsidR="00523E37" w:rsidRPr="0028718B" w:rsidRDefault="00C12FCA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8718B" w:rsidRPr="007A74D0">
              <w:rPr>
                <w:rFonts w:ascii="Angsana New" w:hAnsi="Angsana New"/>
                <w:b/>
                <w:bCs/>
                <w:sz w:val="30"/>
                <w:szCs w:val="30"/>
              </w:rPr>
              <w:t>74,506</w:t>
            </w:r>
          </w:p>
        </w:tc>
        <w:tc>
          <w:tcPr>
            <w:tcW w:w="129" w:type="pct"/>
          </w:tcPr>
          <w:p w14:paraId="516088C3" w14:textId="77777777" w:rsidR="00523E37" w:rsidRPr="0028718B" w:rsidRDefault="00523E37" w:rsidP="0028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F6B9161" w14:textId="1C518B3F" w:rsidR="00523E37" w:rsidRPr="007A74D0" w:rsidRDefault="0028718B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727,788</w:t>
            </w:r>
          </w:p>
        </w:tc>
        <w:tc>
          <w:tcPr>
            <w:tcW w:w="129" w:type="pct"/>
          </w:tcPr>
          <w:p w14:paraId="5CB52FB2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DF3AA70" w14:textId="62144215" w:rsidR="00523E37" w:rsidRPr="0028718B" w:rsidRDefault="0028718B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718B">
              <w:rPr>
                <w:rFonts w:ascii="Angsana New" w:hAnsi="Angsana New"/>
                <w:b/>
                <w:bCs/>
                <w:sz w:val="30"/>
                <w:szCs w:val="30"/>
              </w:rPr>
              <w:t>565,879</w:t>
            </w:r>
          </w:p>
        </w:tc>
        <w:tc>
          <w:tcPr>
            <w:tcW w:w="129" w:type="pct"/>
          </w:tcPr>
          <w:p w14:paraId="77DE5E4E" w14:textId="77777777" w:rsidR="00523E37" w:rsidRPr="0028718B" w:rsidRDefault="00523E37" w:rsidP="0028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8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8D4CB73" w14:textId="06C0275F" w:rsidR="00523E37" w:rsidRPr="0028718B" w:rsidRDefault="0028718B" w:rsidP="002A5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18B">
              <w:rPr>
                <w:rFonts w:ascii="Angsana New" w:hAnsi="Angsana New"/>
                <w:b/>
                <w:bCs/>
                <w:sz w:val="30"/>
                <w:szCs w:val="30"/>
              </w:rPr>
              <w:t>613,727</w:t>
            </w:r>
          </w:p>
        </w:tc>
      </w:tr>
      <w:tr w:rsidR="00523E37" w:rsidRPr="008D64BA" w14:paraId="11127816" w14:textId="77777777" w:rsidTr="00E60DF9">
        <w:tc>
          <w:tcPr>
            <w:tcW w:w="1651" w:type="pct"/>
          </w:tcPr>
          <w:p w14:paraId="09988948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F104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507" w:type="pct"/>
          </w:tcPr>
          <w:p w14:paraId="3BD7482D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CF8C8F4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774,506</w:t>
            </w:r>
          </w:p>
        </w:tc>
        <w:tc>
          <w:tcPr>
            <w:tcW w:w="129" w:type="pct"/>
          </w:tcPr>
          <w:p w14:paraId="7F4213FA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250547C5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727,788</w:t>
            </w:r>
          </w:p>
        </w:tc>
        <w:tc>
          <w:tcPr>
            <w:tcW w:w="129" w:type="pct"/>
          </w:tcPr>
          <w:p w14:paraId="569F246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244B3CD" w14:textId="77777777" w:rsidR="00523E37" w:rsidRPr="009141E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597,185</w:t>
            </w:r>
          </w:p>
        </w:tc>
        <w:tc>
          <w:tcPr>
            <w:tcW w:w="129" w:type="pct"/>
          </w:tcPr>
          <w:p w14:paraId="10B2894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C493F69" w14:textId="77777777" w:rsidR="00523E37" w:rsidRPr="008D64B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645,930</w:t>
            </w:r>
          </w:p>
        </w:tc>
      </w:tr>
      <w:tr w:rsidR="00523E37" w:rsidRPr="008D64BA" w14:paraId="584D0C66" w14:textId="77777777" w:rsidTr="00E60DF9">
        <w:tc>
          <w:tcPr>
            <w:tcW w:w="1651" w:type="pct"/>
          </w:tcPr>
          <w:p w14:paraId="0C95AEC6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07" w:type="pct"/>
          </w:tcPr>
          <w:p w14:paraId="655EA00B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A2EB616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0C6000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0ECBE381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EE376F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7570CC3" w14:textId="77777777" w:rsidR="00523E37" w:rsidRPr="009141E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1916F6E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636C9996" w14:textId="77777777" w:rsidR="00523E37" w:rsidRPr="008D64B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E37" w:rsidRPr="008D64BA" w14:paraId="5567A77B" w14:textId="77777777" w:rsidTr="006C085B">
        <w:tc>
          <w:tcPr>
            <w:tcW w:w="1651" w:type="pct"/>
          </w:tcPr>
          <w:p w14:paraId="1EE17707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F70C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07" w:type="pct"/>
          </w:tcPr>
          <w:p w14:paraId="4AA01671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7A89D127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429B8C9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1FA2B4FD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00609B4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AF1648" w14:textId="77777777" w:rsidR="00523E37" w:rsidRPr="009141E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1F6A478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E10610A" w14:textId="77777777" w:rsidR="00523E37" w:rsidRPr="008D64B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E37" w:rsidRPr="008D64BA" w14:paraId="0755AC93" w14:textId="77777777" w:rsidTr="006C085B">
        <w:tc>
          <w:tcPr>
            <w:tcW w:w="1651" w:type="pct"/>
          </w:tcPr>
          <w:p w14:paraId="0490F46D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07" w:type="pct"/>
          </w:tcPr>
          <w:p w14:paraId="47FDABCD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9B4A5C5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486FA6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3FF02186" w14:textId="77777777" w:rsidR="00523E37" w:rsidRPr="00B057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A42F2E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56EB22F" w14:textId="77777777" w:rsidR="00523E37" w:rsidRPr="009141E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2B69C8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A0A138" w14:textId="77777777" w:rsidR="00523E37" w:rsidRPr="008D64B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3E37" w:rsidRPr="008D64BA" w14:paraId="7213D048" w14:textId="77777777" w:rsidTr="006C085B">
        <w:tc>
          <w:tcPr>
            <w:tcW w:w="1651" w:type="pct"/>
          </w:tcPr>
          <w:p w14:paraId="7CCA44F6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507" w:type="pct"/>
          </w:tcPr>
          <w:p w14:paraId="76C48F18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6DB28420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11,935</w:t>
            </w:r>
          </w:p>
        </w:tc>
        <w:tc>
          <w:tcPr>
            <w:tcW w:w="129" w:type="pct"/>
          </w:tcPr>
          <w:p w14:paraId="7483BBEE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CCD807C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15,347</w:t>
            </w:r>
          </w:p>
        </w:tc>
        <w:tc>
          <w:tcPr>
            <w:tcW w:w="129" w:type="pct"/>
          </w:tcPr>
          <w:p w14:paraId="72C70BF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9229A08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11,935</w:t>
            </w:r>
          </w:p>
        </w:tc>
        <w:tc>
          <w:tcPr>
            <w:tcW w:w="129" w:type="pct"/>
          </w:tcPr>
          <w:p w14:paraId="1F7C11A1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5BD1677" w14:textId="77777777" w:rsidR="00523E37" w:rsidRPr="003F0404" w:rsidRDefault="00523E37" w:rsidP="00D4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15,347</w:t>
            </w:r>
          </w:p>
        </w:tc>
      </w:tr>
      <w:tr w:rsidR="00523E37" w:rsidRPr="008D64BA" w14:paraId="743B254D" w14:textId="77777777" w:rsidTr="006C085B">
        <w:tc>
          <w:tcPr>
            <w:tcW w:w="1651" w:type="pct"/>
          </w:tcPr>
          <w:p w14:paraId="7D2A6080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507" w:type="pct"/>
          </w:tcPr>
          <w:p w14:paraId="5DC50290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A003616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A74D0"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129" w:type="pct"/>
          </w:tcPr>
          <w:p w14:paraId="2527D9CA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04DACE2A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(2,047)</w:t>
            </w:r>
          </w:p>
        </w:tc>
        <w:tc>
          <w:tcPr>
            <w:tcW w:w="129" w:type="pct"/>
          </w:tcPr>
          <w:p w14:paraId="5923C21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BD9422C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(1,320)</w:t>
            </w:r>
          </w:p>
        </w:tc>
        <w:tc>
          <w:tcPr>
            <w:tcW w:w="129" w:type="pct"/>
          </w:tcPr>
          <w:p w14:paraId="68CC61B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3CD40CA" w14:textId="77777777" w:rsidR="00523E37" w:rsidRPr="003F040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74D0">
              <w:rPr>
                <w:rFonts w:ascii="Angsana New" w:hAnsi="Angsana New"/>
                <w:sz w:val="30"/>
                <w:szCs w:val="30"/>
              </w:rPr>
              <w:t>(2,047)</w:t>
            </w:r>
          </w:p>
        </w:tc>
      </w:tr>
      <w:tr w:rsidR="00523E37" w:rsidRPr="008D64BA" w14:paraId="67899844" w14:textId="77777777" w:rsidTr="006C085B">
        <w:tc>
          <w:tcPr>
            <w:tcW w:w="1651" w:type="pct"/>
          </w:tcPr>
          <w:p w14:paraId="1C12E35A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7" w:type="pct"/>
          </w:tcPr>
          <w:p w14:paraId="1BA8A839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304A52D9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10,615</w:t>
            </w:r>
          </w:p>
        </w:tc>
        <w:tc>
          <w:tcPr>
            <w:tcW w:w="129" w:type="pct"/>
          </w:tcPr>
          <w:p w14:paraId="2E5914E4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</w:tcPr>
          <w:p w14:paraId="2A83424D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129" w:type="pct"/>
          </w:tcPr>
          <w:p w14:paraId="089344CA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14C2B16F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10,615</w:t>
            </w:r>
          </w:p>
        </w:tc>
        <w:tc>
          <w:tcPr>
            <w:tcW w:w="129" w:type="pct"/>
          </w:tcPr>
          <w:p w14:paraId="0C1D9DB5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737ECF0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13,300</w:t>
            </w:r>
          </w:p>
        </w:tc>
      </w:tr>
      <w:tr w:rsidR="00523E37" w:rsidRPr="008D64BA" w14:paraId="1BE1BAD8" w14:textId="77777777" w:rsidTr="006C085B">
        <w:tc>
          <w:tcPr>
            <w:tcW w:w="1651" w:type="pct"/>
          </w:tcPr>
          <w:p w14:paraId="24A343D1" w14:textId="77777777" w:rsidR="00523E37" w:rsidRPr="00F104FE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7" w:type="pct"/>
          </w:tcPr>
          <w:p w14:paraId="266D7DF9" w14:textId="77777777" w:rsidR="00523E37" w:rsidRPr="005041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1867327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785,121</w:t>
            </w:r>
          </w:p>
        </w:tc>
        <w:tc>
          <w:tcPr>
            <w:tcW w:w="129" w:type="pct"/>
          </w:tcPr>
          <w:p w14:paraId="2DFC73C3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48F1DC73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741,088</w:t>
            </w:r>
          </w:p>
        </w:tc>
        <w:tc>
          <w:tcPr>
            <w:tcW w:w="129" w:type="pct"/>
          </w:tcPr>
          <w:p w14:paraId="01A3151A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86D3A72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607,800</w:t>
            </w:r>
          </w:p>
        </w:tc>
        <w:tc>
          <w:tcPr>
            <w:tcW w:w="129" w:type="pct"/>
          </w:tcPr>
          <w:p w14:paraId="41680381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E5B33DE" w14:textId="77777777" w:rsidR="00523E37" w:rsidRPr="0038287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4D0">
              <w:rPr>
                <w:rFonts w:ascii="Angsana New" w:hAnsi="Angsana New"/>
                <w:b/>
                <w:bCs/>
                <w:sz w:val="30"/>
                <w:szCs w:val="30"/>
              </w:rPr>
              <w:t>659,230</w:t>
            </w:r>
          </w:p>
        </w:tc>
      </w:tr>
    </w:tbl>
    <w:p w14:paraId="3DC9B939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C967E7" w14:paraId="45A3175D" w14:textId="77777777" w:rsidTr="006C085B">
        <w:trPr>
          <w:tblHeader/>
        </w:trPr>
        <w:tc>
          <w:tcPr>
            <w:tcW w:w="2187" w:type="pct"/>
          </w:tcPr>
          <w:p w14:paraId="7ED3A7DB" w14:textId="77777777" w:rsidR="00523E37" w:rsidRPr="00612C33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C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612C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จากการด้อยค่า</w:t>
            </w:r>
          </w:p>
        </w:tc>
        <w:tc>
          <w:tcPr>
            <w:tcW w:w="1345" w:type="pct"/>
            <w:gridSpan w:val="3"/>
          </w:tcPr>
          <w:p w14:paraId="18DB68D5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967E7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45178F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49B51EF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C967E7" w14:paraId="132CA0C9" w14:textId="77777777" w:rsidTr="006C085B">
        <w:trPr>
          <w:tblHeader/>
        </w:trPr>
        <w:tc>
          <w:tcPr>
            <w:tcW w:w="2187" w:type="pct"/>
          </w:tcPr>
          <w:p w14:paraId="1CC426F3" w14:textId="77777777" w:rsidR="00523E37" w:rsidRPr="00065B6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65B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6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65B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65B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02" w:type="pct"/>
            <w:shd w:val="clear" w:color="auto" w:fill="auto"/>
          </w:tcPr>
          <w:p w14:paraId="2C16FBC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08C6411D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BCA90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38ACA9C3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F9773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475FE0A9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3A7F26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1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C967E7" w14:paraId="6A56974F" w14:textId="77777777" w:rsidTr="006C085B">
        <w:trPr>
          <w:tblHeader/>
        </w:trPr>
        <w:tc>
          <w:tcPr>
            <w:tcW w:w="2187" w:type="pct"/>
          </w:tcPr>
          <w:p w14:paraId="3220F98A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611F7A7" w14:textId="77777777" w:rsidR="00523E37" w:rsidRPr="00C967E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6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C96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3FD9" w:rsidRPr="00C967E7" w14:paraId="4A3C0F2A" w14:textId="77777777" w:rsidTr="006C085B">
        <w:tc>
          <w:tcPr>
            <w:tcW w:w="2187" w:type="pct"/>
          </w:tcPr>
          <w:p w14:paraId="5FBCE0AF" w14:textId="47167DD9" w:rsidR="00EF3FD9" w:rsidRPr="00BE704F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704F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70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02" w:type="pct"/>
          </w:tcPr>
          <w:p w14:paraId="6C047369" w14:textId="2718BFD5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172</w:t>
            </w:r>
          </w:p>
        </w:tc>
        <w:tc>
          <w:tcPr>
            <w:tcW w:w="144" w:type="pct"/>
          </w:tcPr>
          <w:p w14:paraId="01CC7B2F" w14:textId="7777777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9E6D41" w14:textId="7A0BF35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380" w:lineRule="exact"/>
              <w:ind w:left="-200" w:right="63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4" w:type="pct"/>
          </w:tcPr>
          <w:p w14:paraId="04D20C6B" w14:textId="7777777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331906" w14:textId="7E8D61BD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line="380" w:lineRule="exact"/>
              <w:ind w:right="-108" w:hanging="3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43" w:type="pct"/>
          </w:tcPr>
          <w:p w14:paraId="0853BED8" w14:textId="7777777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CD18C6" w14:textId="226C94C6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80" w:lineRule="exact"/>
              <w:ind w:left="-108" w:hanging="1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EF3FD9" w:rsidRPr="00C967E7" w14:paraId="7B65CCFE" w14:textId="77777777" w:rsidTr="006C085B">
        <w:tc>
          <w:tcPr>
            <w:tcW w:w="2187" w:type="pct"/>
          </w:tcPr>
          <w:p w14:paraId="67F77995" w14:textId="4377D90D" w:rsidR="00EF3FD9" w:rsidRPr="008C3422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3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3422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02" w:type="pct"/>
          </w:tcPr>
          <w:p w14:paraId="1C0049B5" w14:textId="7B841D93" w:rsidR="00EF3FD9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4" w:type="pct"/>
          </w:tcPr>
          <w:p w14:paraId="521872E7" w14:textId="7777777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FCF312" w14:textId="7AC2FDE1" w:rsidR="00EF3FD9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(2,</w:t>
            </w:r>
            <w:r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1905A347" w14:textId="7777777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5594F1" w14:textId="137C323F" w:rsidR="00EF3FD9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43" w:type="pct"/>
          </w:tcPr>
          <w:p w14:paraId="563F933A" w14:textId="77777777" w:rsidR="00EF3FD9" w:rsidRPr="00C967E7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000251" w14:textId="071DB951" w:rsidR="00EF3FD9" w:rsidRDefault="00EF3FD9" w:rsidP="00EF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80" w:lineRule="exact"/>
              <w:ind w:left="-108" w:hanging="1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(2,306)</w:t>
            </w:r>
          </w:p>
        </w:tc>
      </w:tr>
    </w:tbl>
    <w:p w14:paraId="7F89319C" w14:textId="7D1E90AD" w:rsidR="00910305" w:rsidRPr="00BC6796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C7BC79" w14:textId="104EA80B" w:rsidR="00FA41AD" w:rsidRPr="00F30A14" w:rsidRDefault="00FA41AD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  <w:sectPr w:rsidR="00FA41AD" w:rsidRPr="00F30A14" w:rsidSect="00D16668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1A96519D" w14:textId="23348350" w:rsidR="00B43C36" w:rsidRPr="00A87005" w:rsidRDefault="00FF4415" w:rsidP="008E2897">
      <w:pPr>
        <w:pStyle w:val="Heading5"/>
        <w:tabs>
          <w:tab w:val="left" w:pos="540"/>
          <w:tab w:val="left" w:pos="630"/>
        </w:tabs>
        <w:spacing w:line="350" w:lineRule="exact"/>
        <w:ind w:left="907" w:hanging="90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B43C36" w:rsidRPr="00A87005">
        <w:rPr>
          <w:rFonts w:ascii="Angsana New" w:hAnsi="Angsana New"/>
          <w:sz w:val="30"/>
          <w:szCs w:val="30"/>
        </w:rPr>
        <w:tab/>
      </w:r>
      <w:r w:rsidR="00B43C36"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3C5BDD8" w14:textId="77777777" w:rsidR="009101B5" w:rsidRPr="009101B5" w:rsidRDefault="009101B5" w:rsidP="00910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Angsana New" w:hAnsi="Angsana New"/>
          <w:sz w:val="16"/>
          <w:szCs w:val="16"/>
        </w:rPr>
      </w:pPr>
    </w:p>
    <w:p w14:paraId="2410B7B9" w14:textId="786F741E" w:rsidR="00FA41AD" w:rsidRDefault="00AD7914" w:rsidP="00D16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2040E4">
        <w:rPr>
          <w:rFonts w:ascii="Angsana New" w:hAnsi="Angsana New"/>
          <w:sz w:val="30"/>
          <w:szCs w:val="30"/>
        </w:rPr>
        <w:t xml:space="preserve">31 </w:t>
      </w:r>
      <w:r w:rsidR="002040E4">
        <w:rPr>
          <w:rFonts w:ascii="Angsana New" w:hAnsi="Angsana New" w:hint="cs"/>
          <w:sz w:val="30"/>
          <w:szCs w:val="30"/>
          <w:cs/>
        </w:rPr>
        <w:t>มีนาคม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D16668">
        <w:rPr>
          <w:rFonts w:ascii="Angsana New" w:hAnsi="Angsana New"/>
          <w:sz w:val="30"/>
          <w:szCs w:val="30"/>
        </w:rPr>
        <w:t>4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และ </w:t>
      </w:r>
      <w:r w:rsidRPr="00A87005">
        <w:rPr>
          <w:rFonts w:ascii="Angsana New" w:hAnsi="Angsana New"/>
          <w:sz w:val="30"/>
          <w:szCs w:val="30"/>
        </w:rPr>
        <w:t xml:space="preserve">31 </w:t>
      </w:r>
      <w:r w:rsidRPr="00A87005">
        <w:rPr>
          <w:rFonts w:ascii="Angsana New" w:hAnsi="Angsana New"/>
          <w:sz w:val="30"/>
          <w:szCs w:val="30"/>
          <w:cs/>
        </w:rPr>
        <w:t>ธันวาคม</w:t>
      </w:r>
      <w:r w:rsidRPr="00A87005">
        <w:rPr>
          <w:rFonts w:ascii="Angsana New" w:hAnsi="Angsana New"/>
          <w:sz w:val="30"/>
          <w:szCs w:val="30"/>
        </w:rPr>
        <w:t xml:space="preserve"> 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D16668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6C69550" w14:textId="6C8859B7" w:rsidR="00D16668" w:rsidRDefault="00D16668" w:rsidP="00D16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rPr>
          <w:rFonts w:ascii="Angsana New" w:hAnsi="Angsana New"/>
          <w:sz w:val="30"/>
          <w:szCs w:val="30"/>
        </w:rPr>
      </w:pPr>
    </w:p>
    <w:tbl>
      <w:tblPr>
        <w:tblW w:w="144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8"/>
        <w:gridCol w:w="1799"/>
        <w:gridCol w:w="1377"/>
        <w:gridCol w:w="616"/>
        <w:gridCol w:w="14"/>
        <w:gridCol w:w="179"/>
        <w:gridCol w:w="591"/>
        <w:gridCol w:w="193"/>
        <w:gridCol w:w="769"/>
        <w:gridCol w:w="193"/>
        <w:gridCol w:w="692"/>
        <w:gridCol w:w="193"/>
        <w:gridCol w:w="872"/>
        <w:gridCol w:w="193"/>
        <w:gridCol w:w="873"/>
        <w:gridCol w:w="193"/>
        <w:gridCol w:w="522"/>
        <w:gridCol w:w="193"/>
        <w:gridCol w:w="619"/>
        <w:gridCol w:w="193"/>
        <w:gridCol w:w="872"/>
        <w:gridCol w:w="193"/>
        <w:gridCol w:w="859"/>
        <w:gridCol w:w="8"/>
      </w:tblGrid>
      <w:tr w:rsidR="00D16668" w:rsidRPr="00867134" w14:paraId="630BB980" w14:textId="77777777" w:rsidTr="008E2897">
        <w:trPr>
          <w:cantSplit/>
          <w:tblHeader/>
        </w:trPr>
        <w:tc>
          <w:tcPr>
            <w:tcW w:w="2248" w:type="dxa"/>
          </w:tcPr>
          <w:p w14:paraId="2E24ED2C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799" w:type="dxa"/>
          </w:tcPr>
          <w:p w14:paraId="59AB84D4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377" w:type="dxa"/>
          </w:tcPr>
          <w:p w14:paraId="24139CAC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9030" w:type="dxa"/>
            <w:gridSpan w:val="21"/>
          </w:tcPr>
          <w:p w14:paraId="1F6E3C4B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D16668" w:rsidRPr="00D16668" w:rsidDel="00685444" w14:paraId="0A3EAA0F" w14:textId="77777777" w:rsidTr="008E2897">
        <w:trPr>
          <w:gridAfter w:val="1"/>
          <w:wAfter w:w="8" w:type="dxa"/>
          <w:cantSplit/>
          <w:tblHeader/>
        </w:trPr>
        <w:tc>
          <w:tcPr>
            <w:tcW w:w="2248" w:type="dxa"/>
          </w:tcPr>
          <w:p w14:paraId="53D83C70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บริษัทย่อย</w:t>
            </w:r>
          </w:p>
        </w:tc>
        <w:tc>
          <w:tcPr>
            <w:tcW w:w="1799" w:type="dxa"/>
          </w:tcPr>
          <w:p w14:paraId="299385D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ลักษณะธุรกิจ</w:t>
            </w:r>
          </w:p>
        </w:tc>
        <w:tc>
          <w:tcPr>
            <w:tcW w:w="1377" w:type="dxa"/>
          </w:tcPr>
          <w:p w14:paraId="1B81FA7F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ประเทศที่</w:t>
            </w:r>
          </w:p>
          <w:p w14:paraId="6473A3DD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ดำเนินธุรกิจ</w:t>
            </w:r>
          </w:p>
        </w:tc>
        <w:tc>
          <w:tcPr>
            <w:tcW w:w="1400" w:type="dxa"/>
            <w:gridSpan w:val="4"/>
          </w:tcPr>
          <w:p w14:paraId="43624B4C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129" w:right="-136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2CEF7FAC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5"/>
                <w:szCs w:val="25"/>
              </w:rPr>
            </w:pPr>
          </w:p>
        </w:tc>
        <w:tc>
          <w:tcPr>
            <w:tcW w:w="1654" w:type="dxa"/>
            <w:gridSpan w:val="3"/>
          </w:tcPr>
          <w:p w14:paraId="7B01B3E3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93" w:type="dxa"/>
          </w:tcPr>
          <w:p w14:paraId="0B5EF378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5"/>
                <w:szCs w:val="25"/>
              </w:rPr>
            </w:pPr>
          </w:p>
        </w:tc>
        <w:tc>
          <w:tcPr>
            <w:tcW w:w="1938" w:type="dxa"/>
            <w:gridSpan w:val="3"/>
          </w:tcPr>
          <w:p w14:paraId="54AEFA90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14:paraId="57CF5A73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5"/>
                <w:szCs w:val="25"/>
                <w:lang w:bidi="th-TH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14:paraId="48CDDC72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1C8EE61F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24" w:type="dxa"/>
            <w:gridSpan w:val="3"/>
          </w:tcPr>
          <w:p w14:paraId="311EEB89" w14:textId="77777777" w:rsidR="00D16668" w:rsidRPr="00D16668" w:rsidDel="00685444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ราคาทุน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  <w:r w:rsidRPr="00D16668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สุทธิ</w:t>
            </w:r>
          </w:p>
        </w:tc>
      </w:tr>
      <w:tr w:rsidR="00D16668" w:rsidRPr="00D16668" w14:paraId="247F8EDD" w14:textId="77777777" w:rsidTr="008E2897">
        <w:trPr>
          <w:gridAfter w:val="1"/>
          <w:wAfter w:w="8" w:type="dxa"/>
          <w:cantSplit/>
          <w:tblHeader/>
        </w:trPr>
        <w:tc>
          <w:tcPr>
            <w:tcW w:w="2248" w:type="dxa"/>
          </w:tcPr>
          <w:p w14:paraId="26193C89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9" w:type="dxa"/>
          </w:tcPr>
          <w:p w14:paraId="3134252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7" w:type="dxa"/>
          </w:tcPr>
          <w:p w14:paraId="3881B9F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0849D3A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</w:p>
          <w:p w14:paraId="63C7CAB6" w14:textId="6E389BDE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02B898BD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  <w:shd w:val="clear" w:color="auto" w:fill="auto"/>
          </w:tcPr>
          <w:p w14:paraId="6AC9526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</w:p>
          <w:p w14:paraId="7EC83E5B" w14:textId="1564C612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93" w:type="dxa"/>
            <w:shd w:val="clear" w:color="auto" w:fill="auto"/>
          </w:tcPr>
          <w:p w14:paraId="630D3600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  <w:shd w:val="clear" w:color="auto" w:fill="auto"/>
          </w:tcPr>
          <w:p w14:paraId="3F237746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</w:p>
          <w:p w14:paraId="0CDD8208" w14:textId="4EA394D1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shd w:val="clear" w:color="auto" w:fill="auto"/>
          </w:tcPr>
          <w:p w14:paraId="28D23331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  <w:shd w:val="clear" w:color="auto" w:fill="auto"/>
          </w:tcPr>
          <w:p w14:paraId="7490EE57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</w:p>
          <w:p w14:paraId="2302A0D1" w14:textId="77146654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93" w:type="dxa"/>
            <w:shd w:val="clear" w:color="auto" w:fill="auto"/>
          </w:tcPr>
          <w:p w14:paraId="36E02660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shd w:val="clear" w:color="auto" w:fill="auto"/>
          </w:tcPr>
          <w:p w14:paraId="20F00FB9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</w:p>
          <w:p w14:paraId="502D1068" w14:textId="34980021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shd w:val="clear" w:color="auto" w:fill="auto"/>
          </w:tcPr>
          <w:p w14:paraId="6BDB5652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shd w:val="clear" w:color="auto" w:fill="auto"/>
          </w:tcPr>
          <w:p w14:paraId="4649B63F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</w:p>
          <w:p w14:paraId="588B813F" w14:textId="14E17AF0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93" w:type="dxa"/>
            <w:shd w:val="clear" w:color="auto" w:fill="auto"/>
          </w:tcPr>
          <w:p w14:paraId="7AEA38A8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303E3B89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</w:p>
          <w:p w14:paraId="068C7F05" w14:textId="5E7ED6E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shd w:val="clear" w:color="auto" w:fill="auto"/>
          </w:tcPr>
          <w:p w14:paraId="56F18B34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19" w:type="dxa"/>
            <w:shd w:val="clear" w:color="auto" w:fill="auto"/>
          </w:tcPr>
          <w:p w14:paraId="4307377B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</w:p>
          <w:p w14:paraId="0B762010" w14:textId="06E8422D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  <w:tc>
          <w:tcPr>
            <w:tcW w:w="193" w:type="dxa"/>
            <w:shd w:val="clear" w:color="auto" w:fill="auto"/>
          </w:tcPr>
          <w:p w14:paraId="4DB8B4F1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shd w:val="clear" w:color="auto" w:fill="auto"/>
          </w:tcPr>
          <w:p w14:paraId="6239025C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</w:p>
          <w:p w14:paraId="4202650E" w14:textId="401C6CFF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shd w:val="clear" w:color="auto" w:fill="auto"/>
          </w:tcPr>
          <w:p w14:paraId="70EBAC50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  <w:shd w:val="clear" w:color="auto" w:fill="auto"/>
          </w:tcPr>
          <w:p w14:paraId="1D8E49DB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31</w:t>
            </w:r>
          </w:p>
          <w:p w14:paraId="1C3E7E4A" w14:textId="76B41A84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ธันวาคม</w:t>
            </w:r>
          </w:p>
        </w:tc>
      </w:tr>
      <w:tr w:rsidR="00D16668" w:rsidRPr="00D16668" w14:paraId="69000EFC" w14:textId="77777777" w:rsidTr="008E2897">
        <w:trPr>
          <w:gridAfter w:val="1"/>
          <w:wAfter w:w="8" w:type="dxa"/>
          <w:cantSplit/>
          <w:tblHeader/>
        </w:trPr>
        <w:tc>
          <w:tcPr>
            <w:tcW w:w="2248" w:type="dxa"/>
          </w:tcPr>
          <w:p w14:paraId="210EB946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9" w:type="dxa"/>
          </w:tcPr>
          <w:p w14:paraId="4CE6724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7" w:type="dxa"/>
          </w:tcPr>
          <w:p w14:paraId="3FBA919D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737117FD" w14:textId="2333439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54B22A96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  <w:shd w:val="clear" w:color="auto" w:fill="auto"/>
          </w:tcPr>
          <w:p w14:paraId="5218A910" w14:textId="2F40007D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171AAC39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  <w:shd w:val="clear" w:color="auto" w:fill="auto"/>
          </w:tcPr>
          <w:p w14:paraId="754DBF46" w14:textId="6837F685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42AFE5F4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  <w:shd w:val="clear" w:color="auto" w:fill="auto"/>
          </w:tcPr>
          <w:p w14:paraId="71158F7D" w14:textId="04D1A055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632EA40C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shd w:val="clear" w:color="auto" w:fill="auto"/>
          </w:tcPr>
          <w:p w14:paraId="0F584118" w14:textId="16BD9C59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47C5FC4D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  <w:shd w:val="clear" w:color="auto" w:fill="auto"/>
          </w:tcPr>
          <w:p w14:paraId="116CF3DC" w14:textId="0C6A1338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1BD40941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3073BD49" w14:textId="7A120D0D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6331559C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19" w:type="dxa"/>
            <w:shd w:val="clear" w:color="auto" w:fill="auto"/>
          </w:tcPr>
          <w:p w14:paraId="76AE356F" w14:textId="038F349C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</w:p>
        </w:tc>
        <w:tc>
          <w:tcPr>
            <w:tcW w:w="193" w:type="dxa"/>
            <w:shd w:val="clear" w:color="auto" w:fill="auto"/>
          </w:tcPr>
          <w:p w14:paraId="1444D585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shd w:val="clear" w:color="auto" w:fill="auto"/>
          </w:tcPr>
          <w:p w14:paraId="2FBFFBE6" w14:textId="62D31309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93" w:type="dxa"/>
            <w:shd w:val="clear" w:color="auto" w:fill="auto"/>
          </w:tcPr>
          <w:p w14:paraId="732F8350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  <w:shd w:val="clear" w:color="auto" w:fill="auto"/>
          </w:tcPr>
          <w:p w14:paraId="00CD8F53" w14:textId="25C2E7E1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256</w:t>
            </w: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</w:p>
        </w:tc>
      </w:tr>
      <w:tr w:rsidR="00D16668" w:rsidRPr="00D16668" w14:paraId="77991E57" w14:textId="77777777" w:rsidTr="008E2897">
        <w:trPr>
          <w:gridAfter w:val="1"/>
          <w:wAfter w:w="8" w:type="dxa"/>
          <w:cantSplit/>
          <w:tblHeader/>
        </w:trPr>
        <w:tc>
          <w:tcPr>
            <w:tcW w:w="2248" w:type="dxa"/>
          </w:tcPr>
          <w:p w14:paraId="424BBD5A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99" w:type="dxa"/>
          </w:tcPr>
          <w:p w14:paraId="6EAC08E6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77" w:type="dxa"/>
          </w:tcPr>
          <w:p w14:paraId="58DE4C46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00" w:type="dxa"/>
            <w:gridSpan w:val="4"/>
            <w:shd w:val="clear" w:color="auto" w:fill="auto"/>
          </w:tcPr>
          <w:p w14:paraId="632108D9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055D4A7F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429" w:type="dxa"/>
            <w:gridSpan w:val="15"/>
            <w:shd w:val="clear" w:color="auto" w:fill="auto"/>
          </w:tcPr>
          <w:p w14:paraId="66FF9F8F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D16668" w:rsidRPr="00D16668" w14:paraId="095D616E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482DF74D" w14:textId="77777777" w:rsidR="00D16668" w:rsidRPr="00D16668" w:rsidRDefault="00D16668" w:rsidP="00D16668">
            <w:pPr>
              <w:spacing w:line="240" w:lineRule="auto"/>
              <w:ind w:right="281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1666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บริษัทย่อยทางตรง</w:t>
            </w:r>
          </w:p>
        </w:tc>
        <w:tc>
          <w:tcPr>
            <w:tcW w:w="1799" w:type="dxa"/>
          </w:tcPr>
          <w:p w14:paraId="26751D04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79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377" w:type="dxa"/>
          </w:tcPr>
          <w:p w14:paraId="75E6E656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 xml:space="preserve"> </w:t>
            </w:r>
          </w:p>
        </w:tc>
        <w:tc>
          <w:tcPr>
            <w:tcW w:w="616" w:type="dxa"/>
          </w:tcPr>
          <w:p w14:paraId="361F60D0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93" w:type="dxa"/>
            <w:gridSpan w:val="2"/>
          </w:tcPr>
          <w:p w14:paraId="6CD1D0DE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4846D586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607A5FB4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51B6570E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5B3685AE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55B35CFF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5D0374FB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68ABB2EC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1DFBFD99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673CA5B4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1CADE367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55F9A74E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659440B6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03837D1B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6663395E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079CACB5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209A6244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59" w:type="dxa"/>
          </w:tcPr>
          <w:p w14:paraId="5DB87B41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</w:tr>
      <w:tr w:rsidR="00D16668" w:rsidRPr="00D16668" w14:paraId="3652537F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5E6F7341" w14:textId="77777777" w:rsidR="00D16668" w:rsidRPr="00D16668" w:rsidRDefault="00D16668" w:rsidP="00D16668">
            <w:pPr>
              <w:spacing w:line="240" w:lineRule="auto"/>
              <w:ind w:right="281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16668">
              <w:rPr>
                <w:rFonts w:ascii="Angsana New" w:hAnsi="Angsana New"/>
                <w:sz w:val="25"/>
                <w:szCs w:val="25"/>
                <w:cs/>
              </w:rPr>
              <w:t>บริษัท แอล แอนด์ อี</w:t>
            </w:r>
          </w:p>
        </w:tc>
        <w:tc>
          <w:tcPr>
            <w:tcW w:w="1799" w:type="dxa"/>
          </w:tcPr>
          <w:p w14:paraId="74A56A96" w14:textId="6C42F44E" w:rsidR="00D16668" w:rsidRPr="00D16668" w:rsidRDefault="00D16668" w:rsidP="00523E3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377" w:type="dxa"/>
          </w:tcPr>
          <w:p w14:paraId="08F704DE" w14:textId="7197EBEE" w:rsidR="00D16668" w:rsidRPr="00D16668" w:rsidRDefault="00D16668" w:rsidP="00523E37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616" w:type="dxa"/>
          </w:tcPr>
          <w:p w14:paraId="07825C3E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2F1974B7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7E9F612D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435FED3D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521D1A98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41922677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1EDA76A1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3E05B855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7C7D7768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745ACB83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5A3E4ECF" w14:textId="77777777" w:rsidR="00D16668" w:rsidRPr="00D16668" w:rsidRDefault="00D16668" w:rsidP="00D166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23623C88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0AB90560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shd w:val="clear" w:color="auto" w:fill="auto"/>
          </w:tcPr>
          <w:p w14:paraId="770FF0CA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39956913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33ECC2C3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1CF889E9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05CF65AC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59" w:type="dxa"/>
          </w:tcPr>
          <w:p w14:paraId="007C298A" w14:textId="77777777" w:rsidR="00D16668" w:rsidRPr="00D16668" w:rsidRDefault="00D16668" w:rsidP="00D1666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95C75" w:rsidRPr="00D16668" w14:paraId="5039E09C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0F5A0A1B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16668">
              <w:rPr>
                <w:rFonts w:ascii="Angsana New" w:hAnsi="Angsana New"/>
                <w:sz w:val="25"/>
                <w:szCs w:val="25"/>
                <w:cs/>
              </w:rPr>
              <w:t xml:space="preserve">   แมนูแฟคเจอริ่ง</w:t>
            </w:r>
            <w:r w:rsidRPr="00D1666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D16668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799" w:type="dxa"/>
          </w:tcPr>
          <w:p w14:paraId="0C425A05" w14:textId="04C64212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77" w:type="dxa"/>
          </w:tcPr>
          <w:p w14:paraId="68842BBC" w14:textId="44E16AE1" w:rsidR="00395C75" w:rsidRPr="00D16668" w:rsidRDefault="00395C75" w:rsidP="00395C75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14:paraId="318EB4CC" w14:textId="4E46D701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14:paraId="4ABAC65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7A587F8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99.99</w:t>
            </w:r>
          </w:p>
        </w:tc>
        <w:tc>
          <w:tcPr>
            <w:tcW w:w="193" w:type="dxa"/>
          </w:tcPr>
          <w:p w14:paraId="302047A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616A0977" w14:textId="533EF964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140,000</w:t>
            </w:r>
          </w:p>
        </w:tc>
        <w:tc>
          <w:tcPr>
            <w:tcW w:w="193" w:type="dxa"/>
          </w:tcPr>
          <w:p w14:paraId="3BFA09B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0253E2D7" w14:textId="000DBD34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140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,000</w:t>
            </w:r>
          </w:p>
        </w:tc>
        <w:tc>
          <w:tcPr>
            <w:tcW w:w="193" w:type="dxa"/>
          </w:tcPr>
          <w:p w14:paraId="6732036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04B99A8F" w14:textId="02674878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</w:rPr>
              <w:t>149,392</w:t>
            </w:r>
          </w:p>
        </w:tc>
        <w:tc>
          <w:tcPr>
            <w:tcW w:w="193" w:type="dxa"/>
          </w:tcPr>
          <w:p w14:paraId="5F6B080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282021EE" w14:textId="54730C04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149,392</w:t>
            </w:r>
          </w:p>
        </w:tc>
        <w:tc>
          <w:tcPr>
            <w:tcW w:w="193" w:type="dxa"/>
          </w:tcPr>
          <w:p w14:paraId="73C26712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03F925EA" w14:textId="3AC0A4ED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0830259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3A1F432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</w:tcPr>
          <w:p w14:paraId="5C5F666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52E8BC09" w14:textId="078AA73A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220AB">
              <w:rPr>
                <w:rFonts w:ascii="Angsana New" w:hAnsi="Angsana New" w:cs="Angsana New"/>
                <w:sz w:val="25"/>
                <w:szCs w:val="25"/>
              </w:rPr>
              <w:t>149,392</w:t>
            </w:r>
          </w:p>
        </w:tc>
        <w:tc>
          <w:tcPr>
            <w:tcW w:w="193" w:type="dxa"/>
          </w:tcPr>
          <w:p w14:paraId="458282B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3ADD20A3" w14:textId="5FE52126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149,392</w:t>
            </w:r>
          </w:p>
        </w:tc>
      </w:tr>
      <w:tr w:rsidR="00395C75" w:rsidRPr="00D16668" w14:paraId="02516DA3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576AA0E1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16668">
              <w:rPr>
                <w:rFonts w:ascii="Angsana New" w:hAnsi="Angsana New"/>
                <w:sz w:val="25"/>
                <w:szCs w:val="25"/>
                <w:cs/>
              </w:rPr>
              <w:t xml:space="preserve">บริษัท แอล แอนด์ อี </w:t>
            </w:r>
          </w:p>
        </w:tc>
        <w:tc>
          <w:tcPr>
            <w:tcW w:w="1799" w:type="dxa"/>
          </w:tcPr>
          <w:p w14:paraId="30AABA45" w14:textId="52697908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การผลิตโคมไฟฟ้า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/>
              </w:rPr>
              <w:t xml:space="preserve"> LED</w:t>
            </w:r>
          </w:p>
        </w:tc>
        <w:tc>
          <w:tcPr>
            <w:tcW w:w="1377" w:type="dxa"/>
          </w:tcPr>
          <w:p w14:paraId="20B8BD70" w14:textId="065B6A18" w:rsidR="00395C75" w:rsidRPr="00D16668" w:rsidRDefault="00395C75" w:rsidP="00395C7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6" w:type="dxa"/>
          </w:tcPr>
          <w:p w14:paraId="6A48396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6FCEAB02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66836B5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5AB95C3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1414917D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741E2F8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4511C34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-5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557C687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20C03429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089DD2B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29A8F3A5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5197D9E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498E7DE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shd w:val="clear" w:color="auto" w:fill="auto"/>
          </w:tcPr>
          <w:p w14:paraId="7A80053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1C54FF1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03CA4B8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02C13D4A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4A58E3EC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4F2CBCBD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95C75" w:rsidRPr="00D16668" w14:paraId="6967B48A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08E7CAEE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16668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D16668">
              <w:rPr>
                <w:rFonts w:ascii="Angsana New" w:hAnsi="Angsana New"/>
                <w:sz w:val="25"/>
                <w:szCs w:val="25"/>
                <w:cs/>
              </w:rPr>
              <w:t>โซลิดสเตท จำกัด</w:t>
            </w:r>
          </w:p>
        </w:tc>
        <w:tc>
          <w:tcPr>
            <w:tcW w:w="1799" w:type="dxa"/>
          </w:tcPr>
          <w:p w14:paraId="3F60AF3B" w14:textId="6072BF93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101" w:right="-79" w:hanging="180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อุปกรณ์และหลอด </w:t>
            </w:r>
            <w:r w:rsidRPr="00D1666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LED</w:t>
            </w:r>
          </w:p>
        </w:tc>
        <w:tc>
          <w:tcPr>
            <w:tcW w:w="1377" w:type="dxa"/>
          </w:tcPr>
          <w:p w14:paraId="7B2F3FB0" w14:textId="7C01CC51" w:rsidR="00395C75" w:rsidRPr="00D16668" w:rsidRDefault="00BC7FA5" w:rsidP="00395C75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ไทย</w:t>
            </w:r>
          </w:p>
        </w:tc>
        <w:tc>
          <w:tcPr>
            <w:tcW w:w="616" w:type="dxa"/>
          </w:tcPr>
          <w:p w14:paraId="5EAB4EFA" w14:textId="6A41B9DB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  <w:lang w:bidi="th-TH"/>
              </w:rPr>
              <w:t>99.99</w:t>
            </w:r>
          </w:p>
        </w:tc>
        <w:tc>
          <w:tcPr>
            <w:tcW w:w="193" w:type="dxa"/>
            <w:gridSpan w:val="2"/>
          </w:tcPr>
          <w:p w14:paraId="6D01B96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763212B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99.99</w:t>
            </w:r>
          </w:p>
        </w:tc>
        <w:tc>
          <w:tcPr>
            <w:tcW w:w="193" w:type="dxa"/>
          </w:tcPr>
          <w:p w14:paraId="7A05953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433AD7AB" w14:textId="6434B7C4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</w:rPr>
              <w:t>60,000</w:t>
            </w:r>
          </w:p>
        </w:tc>
        <w:tc>
          <w:tcPr>
            <w:tcW w:w="193" w:type="dxa"/>
          </w:tcPr>
          <w:p w14:paraId="43708FDD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504BFBD5" w14:textId="2E429672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60,000</w:t>
            </w:r>
          </w:p>
        </w:tc>
        <w:tc>
          <w:tcPr>
            <w:tcW w:w="193" w:type="dxa"/>
          </w:tcPr>
          <w:p w14:paraId="0E08FF76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0A3D069F" w14:textId="68CC7AC9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</w:rPr>
              <w:t>60,000</w:t>
            </w:r>
          </w:p>
        </w:tc>
        <w:tc>
          <w:tcPr>
            <w:tcW w:w="193" w:type="dxa"/>
          </w:tcPr>
          <w:p w14:paraId="6233B07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7404BF1B" w14:textId="22E97A25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60,000</w:t>
            </w:r>
          </w:p>
        </w:tc>
        <w:tc>
          <w:tcPr>
            <w:tcW w:w="193" w:type="dxa"/>
          </w:tcPr>
          <w:p w14:paraId="752469C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10FA60E5" w14:textId="0B83F576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7063D8D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41821A3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</w:tcPr>
          <w:p w14:paraId="3734FB6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069DCAE8" w14:textId="4D4BE305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220AB">
              <w:rPr>
                <w:rFonts w:ascii="Angsana New" w:hAnsi="Angsana New" w:cs="Angsana New"/>
                <w:sz w:val="25"/>
                <w:szCs w:val="25"/>
              </w:rPr>
              <w:t>60,000</w:t>
            </w:r>
          </w:p>
        </w:tc>
        <w:tc>
          <w:tcPr>
            <w:tcW w:w="193" w:type="dxa"/>
          </w:tcPr>
          <w:p w14:paraId="6E7DDF0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6DE0F018" w14:textId="45940A6E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60,000</w:t>
            </w:r>
          </w:p>
        </w:tc>
      </w:tr>
      <w:tr w:rsidR="00395C75" w:rsidRPr="00D16668" w14:paraId="4BC6DE79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4A85FAA8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16668">
              <w:rPr>
                <w:rFonts w:ascii="Angsana New" w:hAnsi="Angsana New"/>
                <w:sz w:val="25"/>
                <w:szCs w:val="25"/>
              </w:rPr>
              <w:t xml:space="preserve">L&amp;E Myanmar    </w:t>
            </w:r>
          </w:p>
        </w:tc>
        <w:tc>
          <w:tcPr>
            <w:tcW w:w="1799" w:type="dxa"/>
          </w:tcPr>
          <w:p w14:paraId="10EDE7C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-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77" w:type="dxa"/>
          </w:tcPr>
          <w:p w14:paraId="11E1BAF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สาธารณรัฐแห่ง</w:t>
            </w:r>
          </w:p>
        </w:tc>
        <w:tc>
          <w:tcPr>
            <w:tcW w:w="630" w:type="dxa"/>
            <w:gridSpan w:val="2"/>
          </w:tcPr>
          <w:p w14:paraId="1BCDC73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uto"/>
              <w:ind w:left="-79"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79" w:type="dxa"/>
          </w:tcPr>
          <w:p w14:paraId="4060084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3F2B803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11"/>
                <w:tab w:val="decimal" w:pos="2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02E181D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203EC4C3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230F346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195A0972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2E290C7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77D017F4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0533ECF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3416AD5A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6505259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" w:type="dxa"/>
            <w:shd w:val="clear" w:color="auto" w:fill="auto"/>
          </w:tcPr>
          <w:p w14:paraId="117F1DA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shd w:val="clear" w:color="auto" w:fill="auto"/>
          </w:tcPr>
          <w:p w14:paraId="54A100F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3FAF864F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4BC0587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2D0ED048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2C59281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736383DE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95C75" w:rsidRPr="00D16668" w14:paraId="2E1DC872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2751A77E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16668">
              <w:rPr>
                <w:rFonts w:ascii="Angsana New" w:hAnsi="Angsana New"/>
                <w:sz w:val="25"/>
                <w:szCs w:val="25"/>
                <w:cs/>
              </w:rPr>
              <w:t xml:space="preserve">    </w:t>
            </w:r>
            <w:r w:rsidRPr="00D16668">
              <w:rPr>
                <w:rFonts w:ascii="Angsana New" w:hAnsi="Angsana New"/>
                <w:sz w:val="25"/>
                <w:szCs w:val="25"/>
              </w:rPr>
              <w:t>Co.,</w:t>
            </w:r>
            <w:r w:rsidRPr="00D16668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D16668">
              <w:rPr>
                <w:rFonts w:ascii="Angsana New" w:hAnsi="Angsana New"/>
                <w:sz w:val="25"/>
                <w:szCs w:val="25"/>
              </w:rPr>
              <w:t>Ltd.</w:t>
            </w:r>
          </w:p>
        </w:tc>
        <w:tc>
          <w:tcPr>
            <w:tcW w:w="1799" w:type="dxa"/>
          </w:tcPr>
          <w:p w14:paraId="029356F5" w14:textId="2D2C4298" w:rsidR="00395C75" w:rsidRPr="00D16668" w:rsidRDefault="00395C75" w:rsidP="00395C75">
            <w:pPr>
              <w:pStyle w:val="acctfourfigures"/>
              <w:tabs>
                <w:tab w:val="clear" w:pos="765"/>
                <w:tab w:val="decimal" w:pos="114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77" w:type="dxa"/>
          </w:tcPr>
          <w:p w14:paraId="697BA1BC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สหภาพเมียนมาร์</w:t>
            </w:r>
          </w:p>
        </w:tc>
        <w:tc>
          <w:tcPr>
            <w:tcW w:w="616" w:type="dxa"/>
          </w:tcPr>
          <w:p w14:paraId="46F893FF" w14:textId="039477B3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  <w:lang w:bidi="th-TH"/>
              </w:rPr>
              <w:t>90.00</w:t>
            </w:r>
          </w:p>
        </w:tc>
        <w:tc>
          <w:tcPr>
            <w:tcW w:w="193" w:type="dxa"/>
            <w:gridSpan w:val="2"/>
          </w:tcPr>
          <w:p w14:paraId="4952814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7D36E40C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90.00</w:t>
            </w:r>
          </w:p>
        </w:tc>
        <w:tc>
          <w:tcPr>
            <w:tcW w:w="193" w:type="dxa"/>
          </w:tcPr>
          <w:p w14:paraId="3DD79D5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13BBEB8C" w14:textId="652BB292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</w:rPr>
              <w:t>1,648</w:t>
            </w:r>
          </w:p>
        </w:tc>
        <w:tc>
          <w:tcPr>
            <w:tcW w:w="193" w:type="dxa"/>
          </w:tcPr>
          <w:p w14:paraId="2B4824A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92" w:type="dxa"/>
          </w:tcPr>
          <w:p w14:paraId="09B265B3" w14:textId="47BBD339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1,648</w:t>
            </w:r>
          </w:p>
        </w:tc>
        <w:tc>
          <w:tcPr>
            <w:tcW w:w="193" w:type="dxa"/>
          </w:tcPr>
          <w:p w14:paraId="1BF4276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2" w:type="dxa"/>
          </w:tcPr>
          <w:p w14:paraId="00981D58" w14:textId="101B9A1C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</w:rPr>
              <w:t>1,483</w:t>
            </w:r>
          </w:p>
        </w:tc>
        <w:tc>
          <w:tcPr>
            <w:tcW w:w="193" w:type="dxa"/>
          </w:tcPr>
          <w:p w14:paraId="66AA6FA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338ABD87" w14:textId="75786CC1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1,483</w:t>
            </w:r>
          </w:p>
        </w:tc>
        <w:tc>
          <w:tcPr>
            <w:tcW w:w="193" w:type="dxa"/>
          </w:tcPr>
          <w:p w14:paraId="6C95B12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45B9AEC2" w14:textId="606C6FC8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7F722BE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5A0B3E8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93" w:type="dxa"/>
          </w:tcPr>
          <w:p w14:paraId="7C6B3D9F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392808E1" w14:textId="261CF28C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220AB">
              <w:rPr>
                <w:rFonts w:ascii="Angsana New" w:hAnsi="Angsana New" w:cs="Angsana New"/>
                <w:sz w:val="25"/>
                <w:szCs w:val="25"/>
              </w:rPr>
              <w:t>1,483</w:t>
            </w:r>
          </w:p>
        </w:tc>
        <w:tc>
          <w:tcPr>
            <w:tcW w:w="193" w:type="dxa"/>
          </w:tcPr>
          <w:p w14:paraId="4FE96CFD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49070A2A" w14:textId="3425ED1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1,483</w:t>
            </w:r>
          </w:p>
        </w:tc>
      </w:tr>
      <w:tr w:rsidR="00395C75" w:rsidRPr="00D16668" w14:paraId="651C8735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479F996D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16668">
              <w:rPr>
                <w:rFonts w:ascii="Angsana New" w:hAnsi="Angsana New"/>
                <w:sz w:val="25"/>
                <w:szCs w:val="25"/>
              </w:rPr>
              <w:t>LIGHTING&amp;EQUIPMENT</w:t>
            </w:r>
          </w:p>
        </w:tc>
        <w:tc>
          <w:tcPr>
            <w:tcW w:w="1799" w:type="dxa"/>
          </w:tcPr>
          <w:p w14:paraId="50CDC689" w14:textId="7BE39849" w:rsidR="00395C75" w:rsidRPr="00D16668" w:rsidRDefault="00395C75" w:rsidP="00395C75">
            <w:pPr>
              <w:pStyle w:val="acctfourfigures"/>
              <w:tabs>
                <w:tab w:val="clear" w:pos="765"/>
                <w:tab w:val="decimal" w:pos="-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377" w:type="dxa"/>
          </w:tcPr>
          <w:p w14:paraId="01464ABE" w14:textId="663E42A1" w:rsidR="00395C75" w:rsidRPr="00D16668" w:rsidRDefault="00395C75" w:rsidP="00395C7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6" w:type="dxa"/>
          </w:tcPr>
          <w:p w14:paraId="00AE0DC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3052577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61F257F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93" w:type="dxa"/>
          </w:tcPr>
          <w:p w14:paraId="2925873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1FC14178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53F94F1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92" w:type="dxa"/>
          </w:tcPr>
          <w:p w14:paraId="1E5B1B0A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28291CA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872" w:type="dxa"/>
          </w:tcPr>
          <w:p w14:paraId="4C3C5010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40D84E2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453B0DED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05921C3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514FFDC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  <w:shd w:val="clear" w:color="auto" w:fill="auto"/>
          </w:tcPr>
          <w:p w14:paraId="04C8B3A9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22A11C7C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19CE7C7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2189BCA5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" w:type="dxa"/>
          </w:tcPr>
          <w:p w14:paraId="3C16D07F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524967B6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95C75" w:rsidRPr="00D16668" w14:paraId="72B77A60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127BF125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  <w:r w:rsidRPr="00D16668">
              <w:rPr>
                <w:rFonts w:ascii="Angsana New" w:hAnsi="Angsana New"/>
                <w:sz w:val="25"/>
                <w:szCs w:val="25"/>
              </w:rPr>
              <w:t xml:space="preserve">   (VIETNAM)</w:t>
            </w:r>
            <w:r w:rsidRPr="00D16668">
              <w:rPr>
                <w:rFonts w:ascii="Angsana New" w:hAnsi="Angsana New"/>
                <w:color w:val="FFFFFF"/>
                <w:sz w:val="25"/>
                <w:szCs w:val="25"/>
              </w:rPr>
              <w:t>-</w:t>
            </w:r>
            <w:r w:rsidRPr="00D16668">
              <w:rPr>
                <w:rFonts w:ascii="Angsana New" w:hAnsi="Angsana New"/>
                <w:sz w:val="25"/>
                <w:szCs w:val="25"/>
              </w:rPr>
              <w:t xml:space="preserve">COMPANY </w:t>
            </w:r>
          </w:p>
          <w:p w14:paraId="37DED9B4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D16668">
              <w:rPr>
                <w:rFonts w:ascii="Angsana New" w:hAnsi="Angsana New"/>
                <w:sz w:val="25"/>
                <w:szCs w:val="25"/>
              </w:rPr>
              <w:t xml:space="preserve">   LIMITED</w:t>
            </w:r>
          </w:p>
        </w:tc>
        <w:tc>
          <w:tcPr>
            <w:tcW w:w="1799" w:type="dxa"/>
          </w:tcPr>
          <w:p w14:paraId="32967349" w14:textId="77777777" w:rsidR="00395C75" w:rsidRDefault="00395C75" w:rsidP="00395C75">
            <w:pPr>
              <w:pStyle w:val="acctfourfigures"/>
              <w:tabs>
                <w:tab w:val="clear" w:pos="765"/>
                <w:tab w:val="decimal" w:pos="114"/>
              </w:tabs>
              <w:spacing w:line="240" w:lineRule="auto"/>
              <w:ind w:left="-97" w:right="-79"/>
              <w:jc w:val="both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  <w:p w14:paraId="7B52B03E" w14:textId="50D19255" w:rsidR="009E42FA" w:rsidRPr="00D16668" w:rsidRDefault="009E42FA" w:rsidP="009E42FA">
            <w:pPr>
              <w:pStyle w:val="acctfourfigures"/>
              <w:tabs>
                <w:tab w:val="clear" w:pos="765"/>
                <w:tab w:val="decimal" w:pos="114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77" w:type="dxa"/>
          </w:tcPr>
          <w:p w14:paraId="715C9F62" w14:textId="095B5A15" w:rsidR="004F61C1" w:rsidRDefault="004F61C1" w:rsidP="00395C7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สาธารณรัฐสังคม</w:t>
            </w:r>
          </w:p>
          <w:p w14:paraId="2E404345" w14:textId="7D8EFBBE" w:rsidR="00395C75" w:rsidRPr="00D16668" w:rsidRDefault="00395C75" w:rsidP="00395C7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D1666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นิยมเวียดนาม</w:t>
            </w:r>
          </w:p>
        </w:tc>
        <w:tc>
          <w:tcPr>
            <w:tcW w:w="616" w:type="dxa"/>
          </w:tcPr>
          <w:p w14:paraId="713BD682" w14:textId="77777777" w:rsidR="00395C75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1FC20252" w14:textId="1FA138FB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right="-16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100.00</w:t>
            </w:r>
          </w:p>
        </w:tc>
        <w:tc>
          <w:tcPr>
            <w:tcW w:w="193" w:type="dxa"/>
            <w:gridSpan w:val="2"/>
          </w:tcPr>
          <w:p w14:paraId="70DFD23D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55914ED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42898E0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100.00</w:t>
            </w:r>
          </w:p>
        </w:tc>
        <w:tc>
          <w:tcPr>
            <w:tcW w:w="193" w:type="dxa"/>
          </w:tcPr>
          <w:p w14:paraId="321B78A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09B17C09" w14:textId="77777777" w:rsidR="00395C75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1AD45AE" w14:textId="78F01DD6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62,649</w:t>
            </w:r>
          </w:p>
        </w:tc>
        <w:tc>
          <w:tcPr>
            <w:tcW w:w="193" w:type="dxa"/>
          </w:tcPr>
          <w:p w14:paraId="7F57143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92" w:type="dxa"/>
          </w:tcPr>
          <w:p w14:paraId="06FF228E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8CF0DDE" w14:textId="04DD5943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62,649</w:t>
            </w:r>
          </w:p>
        </w:tc>
        <w:tc>
          <w:tcPr>
            <w:tcW w:w="193" w:type="dxa"/>
          </w:tcPr>
          <w:p w14:paraId="1A53D59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</w:tcPr>
          <w:p w14:paraId="5A223CA0" w14:textId="77777777" w:rsidR="00395C75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5A22AFC0" w14:textId="47B0F931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sz w:val="25"/>
                <w:szCs w:val="25"/>
              </w:rPr>
              <w:t>62,649</w:t>
            </w:r>
          </w:p>
        </w:tc>
        <w:tc>
          <w:tcPr>
            <w:tcW w:w="193" w:type="dxa"/>
          </w:tcPr>
          <w:p w14:paraId="7FBD43F8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3" w:type="dxa"/>
          </w:tcPr>
          <w:p w14:paraId="68684B65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7133B737" w14:textId="04216160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62,649</w:t>
            </w:r>
          </w:p>
        </w:tc>
        <w:tc>
          <w:tcPr>
            <w:tcW w:w="193" w:type="dxa"/>
          </w:tcPr>
          <w:p w14:paraId="68089F5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181578CC" w14:textId="77777777" w:rsidR="00395C75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6D97B13C" w14:textId="25A69CDD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6F774F5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shd w:val="clear" w:color="auto" w:fill="auto"/>
          </w:tcPr>
          <w:p w14:paraId="4F2BC93F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5DD44D7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</w:tcPr>
          <w:p w14:paraId="34AD281F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</w:tcPr>
          <w:p w14:paraId="1189B319" w14:textId="77777777" w:rsidR="00395C75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14F8B427" w14:textId="133FCC34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220AB">
              <w:rPr>
                <w:rFonts w:ascii="Angsana New" w:hAnsi="Angsana New" w:cs="Angsana New"/>
                <w:sz w:val="25"/>
                <w:szCs w:val="25"/>
              </w:rPr>
              <w:t>62,649</w:t>
            </w:r>
          </w:p>
        </w:tc>
        <w:tc>
          <w:tcPr>
            <w:tcW w:w="193" w:type="dxa"/>
          </w:tcPr>
          <w:p w14:paraId="2423FEA2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</w:tcPr>
          <w:p w14:paraId="20138052" w14:textId="77777777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  <w:p w14:paraId="6A16408E" w14:textId="272E92B2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sz w:val="25"/>
                <w:szCs w:val="25"/>
              </w:rPr>
              <w:t>62,649</w:t>
            </w:r>
          </w:p>
        </w:tc>
      </w:tr>
      <w:tr w:rsidR="00395C75" w:rsidRPr="00D16668" w14:paraId="0B2E953F" w14:textId="77777777" w:rsidTr="008E2897">
        <w:trPr>
          <w:gridAfter w:val="1"/>
          <w:wAfter w:w="8" w:type="dxa"/>
          <w:cantSplit/>
        </w:trPr>
        <w:tc>
          <w:tcPr>
            <w:tcW w:w="2248" w:type="dxa"/>
          </w:tcPr>
          <w:p w14:paraId="03DE9935" w14:textId="77777777" w:rsidR="00395C75" w:rsidRPr="00D16668" w:rsidRDefault="00395C75" w:rsidP="00395C75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1666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799" w:type="dxa"/>
          </w:tcPr>
          <w:p w14:paraId="0DA8422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377" w:type="dxa"/>
          </w:tcPr>
          <w:p w14:paraId="0AFD7E2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616" w:type="dxa"/>
          </w:tcPr>
          <w:p w14:paraId="39DC437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  <w:gridSpan w:val="2"/>
          </w:tcPr>
          <w:p w14:paraId="52148AF6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1" w:type="dxa"/>
          </w:tcPr>
          <w:p w14:paraId="7923E6B1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</w:tcPr>
          <w:p w14:paraId="715600A5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69" w:type="dxa"/>
          </w:tcPr>
          <w:p w14:paraId="0B63ACF6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</w:tcPr>
          <w:p w14:paraId="09EF05F4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92" w:type="dxa"/>
          </w:tcPr>
          <w:p w14:paraId="31C4180A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93" w:type="dxa"/>
          </w:tcPr>
          <w:p w14:paraId="4ADB0C87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507C692A" w14:textId="1B482BAF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66164C">
              <w:rPr>
                <w:rFonts w:ascii="Angsana New" w:hAnsi="Angsana New" w:cs="Angsana New"/>
                <w:b/>
                <w:bCs/>
                <w:sz w:val="25"/>
                <w:szCs w:val="25"/>
              </w:rPr>
              <w:t>273,524</w:t>
            </w:r>
          </w:p>
        </w:tc>
        <w:tc>
          <w:tcPr>
            <w:tcW w:w="193" w:type="dxa"/>
          </w:tcPr>
          <w:p w14:paraId="4FDB4D18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2B296D95" w14:textId="383E9571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b/>
                <w:bCs/>
                <w:sz w:val="25"/>
                <w:szCs w:val="25"/>
              </w:rPr>
              <w:t>273,524</w:t>
            </w:r>
          </w:p>
        </w:tc>
        <w:tc>
          <w:tcPr>
            <w:tcW w:w="193" w:type="dxa"/>
          </w:tcPr>
          <w:p w14:paraId="6F5DBB20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0BE32" w14:textId="03DC8136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  <w:shd w:val="clear" w:color="auto" w:fill="auto"/>
          </w:tcPr>
          <w:p w14:paraId="3DED82DE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25E7B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59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D1666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-</w:t>
            </w:r>
          </w:p>
        </w:tc>
        <w:tc>
          <w:tcPr>
            <w:tcW w:w="193" w:type="dxa"/>
          </w:tcPr>
          <w:p w14:paraId="4AAF7ABC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9046745" w14:textId="6A286532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220A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273,524</w:t>
            </w:r>
          </w:p>
        </w:tc>
        <w:tc>
          <w:tcPr>
            <w:tcW w:w="193" w:type="dxa"/>
          </w:tcPr>
          <w:p w14:paraId="48FAAE43" w14:textId="77777777" w:rsidR="00395C75" w:rsidRPr="00D16668" w:rsidRDefault="00395C75" w:rsidP="00395C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53FC2544" w14:textId="683667FE" w:rsidR="00395C75" w:rsidRPr="00D16668" w:rsidRDefault="00395C75" w:rsidP="00395C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D16668">
              <w:rPr>
                <w:rFonts w:ascii="Angsana New" w:hAnsi="Angsana New" w:cs="Angsana New"/>
                <w:b/>
                <w:bCs/>
                <w:sz w:val="25"/>
                <w:szCs w:val="25"/>
              </w:rPr>
              <w:t>27</w:t>
            </w:r>
            <w:r w:rsidRPr="00D1666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3</w:t>
            </w:r>
            <w:r w:rsidRPr="00D16668">
              <w:rPr>
                <w:rFonts w:ascii="Angsana New" w:hAnsi="Angsana New" w:cs="Angsana New"/>
                <w:b/>
                <w:bCs/>
                <w:sz w:val="25"/>
                <w:szCs w:val="25"/>
              </w:rPr>
              <w:t>,524</w:t>
            </w:r>
          </w:p>
        </w:tc>
      </w:tr>
    </w:tbl>
    <w:p w14:paraId="74063B7C" w14:textId="77777777" w:rsidR="00D16668" w:rsidRPr="008E2897" w:rsidRDefault="00D16668" w:rsidP="00D16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3F9294DF" w14:textId="5C70F49B" w:rsidR="00617B5C" w:rsidRPr="00FC2EAD" w:rsidRDefault="00617B5C" w:rsidP="00FC2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50" w:lineRule="exact"/>
        <w:ind w:left="540"/>
        <w:rPr>
          <w:rFonts w:ascii="Angsana New" w:hAnsi="Angsana New"/>
          <w:sz w:val="30"/>
          <w:szCs w:val="30"/>
          <w:cs/>
          <w:lang w:val="en-GB"/>
        </w:rPr>
        <w:sectPr w:rsidR="00617B5C" w:rsidRPr="00FC2EAD" w:rsidSect="00D16668">
          <w:headerReference w:type="default" r:id="rId10"/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A87005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บริษัทไม่มีเงินปันผลรับจากบริษัทย่อยสำหรับแต่ละงวด</w:t>
      </w:r>
      <w:r>
        <w:rPr>
          <w:rFonts w:ascii="Angsana New" w:hAnsi="Angsana New" w:hint="cs"/>
          <w:sz w:val="30"/>
          <w:szCs w:val="30"/>
          <w:cs/>
          <w:lang w:val="en-GB"/>
        </w:rPr>
        <w:t>สามเดือน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>25</w:t>
      </w:r>
      <w:r w:rsidRPr="00A87005">
        <w:rPr>
          <w:rFonts w:ascii="Angsana New" w:hAnsi="Angsana New" w:hint="cs"/>
          <w:sz w:val="30"/>
          <w:szCs w:val="30"/>
          <w:cs/>
        </w:rPr>
        <w:t>6</w:t>
      </w:r>
      <w:r w:rsidR="00D16668">
        <w:rPr>
          <w:rFonts w:ascii="Angsana New" w:hAnsi="Angsana New"/>
          <w:sz w:val="30"/>
          <w:szCs w:val="30"/>
        </w:rPr>
        <w:t>4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  <w:lang w:val="en-GB"/>
        </w:rPr>
        <w:t>และ</w:t>
      </w:r>
      <w:r>
        <w:rPr>
          <w:rFonts w:ascii="Angsana New" w:hAnsi="Angsana New"/>
          <w:sz w:val="30"/>
          <w:szCs w:val="30"/>
          <w:lang w:val="en-GB"/>
        </w:rPr>
        <w:t xml:space="preserve"> 31 </w:t>
      </w:r>
      <w:r w:rsidR="00A506E0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="001878A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87005">
        <w:rPr>
          <w:rFonts w:ascii="Angsana New" w:hAnsi="Angsana New"/>
          <w:sz w:val="30"/>
          <w:szCs w:val="30"/>
          <w:lang w:val="en-GB"/>
        </w:rPr>
        <w:t>256</w:t>
      </w:r>
      <w:r w:rsidR="00D16668">
        <w:rPr>
          <w:rFonts w:ascii="Angsana New" w:hAnsi="Angsana New"/>
          <w:sz w:val="30"/>
          <w:szCs w:val="30"/>
          <w:lang w:val="en-GB"/>
        </w:rPr>
        <w:t>3</w:t>
      </w:r>
    </w:p>
    <w:p w14:paraId="42E6FE59" w14:textId="77777777" w:rsidR="00523E37" w:rsidRPr="00EF65EE" w:rsidRDefault="00FF4415" w:rsidP="00523E37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 w:eastAsia="ja-JP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146D41" w:rsidRPr="00A87005">
        <w:rPr>
          <w:rFonts w:ascii="Angsana New" w:hAnsi="Angsana New"/>
          <w:sz w:val="30"/>
          <w:szCs w:val="30"/>
          <w:lang w:val="en-US"/>
        </w:rPr>
        <w:tab/>
      </w:r>
      <w:r w:rsidR="00523E37"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23E37">
        <w:rPr>
          <w:rFonts w:ascii="Angsana New" w:hAnsi="Angsana New"/>
          <w:sz w:val="30"/>
          <w:szCs w:val="30"/>
          <w:lang w:val="en-US"/>
        </w:rPr>
        <w:t xml:space="preserve"> / </w:t>
      </w:r>
      <w:r w:rsidR="00523E37">
        <w:rPr>
          <w:rFonts w:ascii="Angsana New" w:hAnsi="Angsana New" w:hint="cs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77777777" w:rsidR="00523E37" w:rsidRPr="0074460D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BE1CD67" w14:textId="77777777" w:rsidR="00523E37" w:rsidRPr="00DD44FB" w:rsidRDefault="00523E37" w:rsidP="00523E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D44FB">
        <w:rPr>
          <w:rFonts w:ascii="Angsana New" w:hAnsi="Angsana New"/>
          <w:b/>
          <w:sz w:val="30"/>
          <w:szCs w:val="30"/>
          <w:cs/>
        </w:rPr>
        <w:t>ก</w:t>
      </w:r>
      <w:r w:rsidRPr="00DD44FB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Pr="00DD44FB"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DD44FB">
        <w:rPr>
          <w:rFonts w:ascii="Angsana New" w:hAnsi="Angsana New"/>
          <w:sz w:val="30"/>
          <w:szCs w:val="30"/>
          <w:cs/>
        </w:rPr>
        <w:t>ระหว่างงวด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D44F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br/>
        <w:t>31</w:t>
      </w:r>
      <w:r w:rsidRPr="00DD44F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2564</w:t>
      </w:r>
      <w:r w:rsidRPr="00DD44F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091C93A" w14:textId="77777777" w:rsidR="00523E37" w:rsidRPr="0074460D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1353"/>
        <w:gridCol w:w="271"/>
        <w:gridCol w:w="1440"/>
        <w:gridCol w:w="271"/>
        <w:gridCol w:w="1350"/>
        <w:gridCol w:w="271"/>
        <w:gridCol w:w="1434"/>
      </w:tblGrid>
      <w:tr w:rsidR="00523E37" w:rsidRPr="00DD44FB" w14:paraId="16FA7247" w14:textId="77777777" w:rsidTr="006C085B">
        <w:trPr>
          <w:tblHeader/>
        </w:trPr>
        <w:tc>
          <w:tcPr>
            <w:tcW w:w="1587" w:type="pct"/>
            <w:shd w:val="clear" w:color="auto" w:fill="auto"/>
          </w:tcPr>
          <w:p w14:paraId="03E183A0" w14:textId="77777777" w:rsidR="00523E37" w:rsidRPr="00DD44F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35" w:type="pct"/>
            <w:gridSpan w:val="3"/>
          </w:tcPr>
          <w:p w14:paraId="7D834486" w14:textId="77777777" w:rsidR="00523E37" w:rsidRPr="00DD44FB" w:rsidDel="003621D0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2FE8B9BF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</w:tcPr>
          <w:p w14:paraId="0E2AB1FA" w14:textId="77777777" w:rsidR="00523E37" w:rsidRPr="00DD44FB" w:rsidDel="003621D0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DD44FB" w14:paraId="2D24C6D5" w14:textId="77777777" w:rsidTr="006C085B">
        <w:trPr>
          <w:trHeight w:val="1109"/>
          <w:tblHeader/>
        </w:trPr>
        <w:tc>
          <w:tcPr>
            <w:tcW w:w="1587" w:type="pct"/>
          </w:tcPr>
          <w:p w14:paraId="20FED8F3" w14:textId="77777777" w:rsidR="00523E37" w:rsidRPr="00DD44F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D59CDE" w14:textId="77777777" w:rsidR="00523E37" w:rsidRPr="00DD44F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EFF27F" w14:textId="77777777" w:rsidR="00523E37" w:rsidRPr="00DD44F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vAlign w:val="bottom"/>
          </w:tcPr>
          <w:p w14:paraId="1C36EA19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1BF9395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2D8D6E15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25C4E2E4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D410558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14:paraId="1276C382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71371117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8978867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1858CABC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</w:tcPr>
          <w:p w14:paraId="216656AE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E181684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23E37" w:rsidRPr="00DD44FB" w14:paraId="435B2C5B" w14:textId="77777777" w:rsidTr="006C085B">
        <w:trPr>
          <w:tblHeader/>
        </w:trPr>
        <w:tc>
          <w:tcPr>
            <w:tcW w:w="1587" w:type="pct"/>
          </w:tcPr>
          <w:p w14:paraId="76EC9D09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3" w:type="pct"/>
            <w:gridSpan w:val="7"/>
          </w:tcPr>
          <w:p w14:paraId="6E51634B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DD44FB" w14:paraId="629EDB48" w14:textId="77777777" w:rsidTr="006C085B">
        <w:trPr>
          <w:tblHeader/>
        </w:trPr>
        <w:tc>
          <w:tcPr>
            <w:tcW w:w="1587" w:type="pct"/>
          </w:tcPr>
          <w:p w14:paraId="1BC17F7E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22" w:type="pct"/>
          </w:tcPr>
          <w:p w14:paraId="6944D5D8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45" w:type="pct"/>
          </w:tcPr>
          <w:p w14:paraId="10CCADD7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1735D9F0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F694F2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19BCC9B4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45" w:type="pct"/>
          </w:tcPr>
          <w:p w14:paraId="7A92C44C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</w:tcPr>
          <w:p w14:paraId="6B818381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37" w:rsidRPr="00DD44FB" w14:paraId="3DA748C8" w14:textId="77777777" w:rsidTr="006C085B">
        <w:trPr>
          <w:tblHeader/>
        </w:trPr>
        <w:tc>
          <w:tcPr>
            <w:tcW w:w="1587" w:type="pct"/>
          </w:tcPr>
          <w:p w14:paraId="034F36E5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22" w:type="pct"/>
          </w:tcPr>
          <w:p w14:paraId="10F9AB96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11,166</w:t>
            </w:r>
          </w:p>
        </w:tc>
        <w:tc>
          <w:tcPr>
            <w:tcW w:w="145" w:type="pct"/>
          </w:tcPr>
          <w:p w14:paraId="55385C68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E3DD420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FFC15D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2AA02CB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10,440</w:t>
            </w:r>
          </w:p>
        </w:tc>
        <w:tc>
          <w:tcPr>
            <w:tcW w:w="145" w:type="pct"/>
          </w:tcPr>
          <w:p w14:paraId="7F3A292B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</w:tcPr>
          <w:p w14:paraId="754A4789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 w:right="4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37" w:rsidRPr="00DD44FB" w14:paraId="2D7E0B53" w14:textId="77777777" w:rsidTr="006C085B">
        <w:trPr>
          <w:tblHeader/>
        </w:trPr>
        <w:tc>
          <w:tcPr>
            <w:tcW w:w="1587" w:type="pct"/>
          </w:tcPr>
          <w:p w14:paraId="559FFDCB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22" w:type="pct"/>
          </w:tcPr>
          <w:p w14:paraId="75D8261E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15,448</w:t>
            </w:r>
          </w:p>
        </w:tc>
        <w:tc>
          <w:tcPr>
            <w:tcW w:w="145" w:type="pct"/>
          </w:tcPr>
          <w:p w14:paraId="003B30C8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79CB2113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  <w:tab w:val="left" w:pos="974"/>
              </w:tabs>
              <w:spacing w:after="0" w:line="240" w:lineRule="auto"/>
              <w:ind w:left="-108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45" w:type="pct"/>
          </w:tcPr>
          <w:p w14:paraId="00C0CD7E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F9818BC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08" w:right="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F9ECD2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</w:tcPr>
          <w:p w14:paraId="76FEF15A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4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E37" w:rsidRPr="00DD44FB" w14:paraId="43C82E9A" w14:textId="77777777" w:rsidTr="006C085B">
        <w:trPr>
          <w:tblHeader/>
        </w:trPr>
        <w:tc>
          <w:tcPr>
            <w:tcW w:w="1587" w:type="pct"/>
          </w:tcPr>
          <w:p w14:paraId="57852BEB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22" w:type="pct"/>
          </w:tcPr>
          <w:p w14:paraId="2AF2BC20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27E4BA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4,647</w:t>
            </w:r>
          </w:p>
        </w:tc>
        <w:tc>
          <w:tcPr>
            <w:tcW w:w="145" w:type="pct"/>
          </w:tcPr>
          <w:p w14:paraId="3E7E89E3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177CACE6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01A875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45" w:type="pct"/>
          </w:tcPr>
          <w:p w14:paraId="4BA84D1F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12A37615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F5B29C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3,880</w:t>
            </w:r>
          </w:p>
        </w:tc>
        <w:tc>
          <w:tcPr>
            <w:tcW w:w="145" w:type="pct"/>
          </w:tcPr>
          <w:p w14:paraId="23D1E03E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</w:tcPr>
          <w:p w14:paraId="45946EA2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51AF6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</w:tr>
      <w:tr w:rsidR="00523E37" w:rsidRPr="00DD44FB" w14:paraId="334855FA" w14:textId="77777777" w:rsidTr="006C085B">
        <w:trPr>
          <w:tblHeader/>
        </w:trPr>
        <w:tc>
          <w:tcPr>
            <w:tcW w:w="1587" w:type="pct"/>
          </w:tcPr>
          <w:p w14:paraId="71B09E9D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4" w:right="-131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FC1D09E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6D004F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4,321</w:t>
            </w:r>
          </w:p>
        </w:tc>
        <w:tc>
          <w:tcPr>
            <w:tcW w:w="145" w:type="pct"/>
          </w:tcPr>
          <w:p w14:paraId="15B1B869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DFC4239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8579BF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(22,405)</w:t>
            </w:r>
          </w:p>
        </w:tc>
        <w:tc>
          <w:tcPr>
            <w:tcW w:w="145" w:type="pct"/>
          </w:tcPr>
          <w:p w14:paraId="689C6395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52A54B1B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3F2DF1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  <w:tc>
          <w:tcPr>
            <w:tcW w:w="145" w:type="pct"/>
          </w:tcPr>
          <w:p w14:paraId="54D235F0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F6C2BA8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D37BFD" w14:textId="77777777" w:rsidR="00523E37" w:rsidRPr="00C5774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(10,440)</w:t>
            </w:r>
          </w:p>
        </w:tc>
      </w:tr>
      <w:tr w:rsidR="00523E37" w:rsidRPr="00DD44FB" w14:paraId="2F8EB64D" w14:textId="77777777" w:rsidTr="006C085B">
        <w:trPr>
          <w:tblHeader/>
        </w:trPr>
        <w:tc>
          <w:tcPr>
            <w:tcW w:w="1587" w:type="pct"/>
          </w:tcPr>
          <w:p w14:paraId="79173314" w14:textId="77777777" w:rsidR="00523E37" w:rsidRPr="00DD44F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0A0F8F9D" w14:textId="77777777" w:rsidR="00523E37" w:rsidRPr="00A50DE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36,216</w:t>
            </w:r>
          </w:p>
        </w:tc>
        <w:tc>
          <w:tcPr>
            <w:tcW w:w="145" w:type="pct"/>
          </w:tcPr>
          <w:p w14:paraId="12052B91" w14:textId="77777777" w:rsidR="00523E37" w:rsidRPr="00A50DE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6B650F9F" w14:textId="77777777" w:rsidR="00523E37" w:rsidRPr="00A50DE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(22,468)</w:t>
            </w:r>
          </w:p>
        </w:tc>
        <w:tc>
          <w:tcPr>
            <w:tcW w:w="145" w:type="pct"/>
          </w:tcPr>
          <w:p w14:paraId="1F153E93" w14:textId="77777777" w:rsidR="00523E37" w:rsidRPr="00A50DE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0D0E51F7" w14:textId="77777777" w:rsidR="00523E37" w:rsidRPr="00A50DE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18,593</w:t>
            </w:r>
          </w:p>
        </w:tc>
        <w:tc>
          <w:tcPr>
            <w:tcW w:w="145" w:type="pct"/>
          </w:tcPr>
          <w:p w14:paraId="796B2BEC" w14:textId="77777777" w:rsidR="00523E37" w:rsidRPr="00E33AB6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1F80E99C" w14:textId="77777777" w:rsidR="00523E37" w:rsidRPr="00A50DEB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(10,471)</w:t>
            </w:r>
          </w:p>
        </w:tc>
      </w:tr>
    </w:tbl>
    <w:p w14:paraId="10F47D65" w14:textId="77777777" w:rsidR="00523E37" w:rsidRPr="00DA0AA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E7B41DE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AA1A4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37C8B3" w14:textId="77777777" w:rsidR="00523E37" w:rsidRPr="005A797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74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2564</w:t>
      </w:r>
      <w:r w:rsidRPr="00C577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31B56BD" w14:textId="77777777" w:rsidR="00523E37" w:rsidRPr="005A797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523E37" w:rsidRPr="005A7977" w14:paraId="07883BEE" w14:textId="77777777" w:rsidTr="006C085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7ADB7715" w14:textId="77777777" w:rsidR="00523E37" w:rsidRPr="005A7977" w:rsidRDefault="00523E37" w:rsidP="006C0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746C85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1D7408F4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523E37" w:rsidRPr="005A7977" w14:paraId="5BE0DE9F" w14:textId="77777777" w:rsidTr="006C085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106FD149" w14:textId="77777777" w:rsidR="00523E37" w:rsidRPr="005A7977" w:rsidRDefault="00523E37" w:rsidP="006C0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A79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CBC9D5C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5AEDA2F8" w14:textId="77777777" w:rsidR="00523E37" w:rsidRPr="005A7977" w:rsidRDefault="00523E37" w:rsidP="006C085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91E80C" w14:textId="77777777" w:rsidR="00523E37" w:rsidRPr="005A7977" w:rsidRDefault="00523E37" w:rsidP="006C085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1D7FFA0A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51A817C4" w14:textId="77777777" w:rsidR="00523E37" w:rsidRPr="005A7977" w:rsidRDefault="00523E37" w:rsidP="006C08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8A494A4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E73AA3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C137A2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28803970" w14:textId="77777777" w:rsidR="00523E37" w:rsidRPr="005A7977" w:rsidRDefault="00523E37" w:rsidP="006C08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A2853A1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581D2E70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28B6E8D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A1D1EB1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A2F55B9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4F889DB" w14:textId="77777777" w:rsidR="00523E37" w:rsidRPr="005A7977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DCD3C8C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5598A438" w14:textId="77777777" w:rsidR="00523E37" w:rsidRPr="005A7977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23E37" w:rsidRPr="00442952" w14:paraId="291C7753" w14:textId="77777777" w:rsidTr="006C085B">
        <w:trPr>
          <w:trHeight w:val="20"/>
          <w:tblHeader/>
        </w:trPr>
        <w:tc>
          <w:tcPr>
            <w:tcW w:w="2880" w:type="dxa"/>
          </w:tcPr>
          <w:p w14:paraId="5CC95147" w14:textId="77777777" w:rsidR="00523E37" w:rsidRPr="005A7977" w:rsidRDefault="00523E37" w:rsidP="006C085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3FF0A1" w14:textId="77777777" w:rsidR="00523E37" w:rsidRPr="005A7977" w:rsidRDefault="00523E37" w:rsidP="006C085B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59FF102D" w14:textId="77777777" w:rsidR="00523E37" w:rsidRPr="005A7977" w:rsidRDefault="00523E37" w:rsidP="006C085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23E37" w:rsidRPr="007B7C52" w14:paraId="7F233ED9" w14:textId="77777777" w:rsidTr="006C085B">
        <w:trPr>
          <w:trHeight w:val="20"/>
        </w:trPr>
        <w:tc>
          <w:tcPr>
            <w:tcW w:w="2880" w:type="dxa"/>
          </w:tcPr>
          <w:p w14:paraId="441A70FC" w14:textId="77777777" w:rsidR="00523E37" w:rsidRPr="005A797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A7977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56D587A" w14:textId="77777777" w:rsidR="00523E37" w:rsidRPr="005A7977" w:rsidRDefault="00523E37" w:rsidP="006C085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EE80D80" w14:textId="77777777" w:rsidR="00523E37" w:rsidRPr="00E80C28" w:rsidRDefault="00523E37" w:rsidP="006C085B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62,847</w:t>
            </w:r>
          </w:p>
        </w:tc>
        <w:tc>
          <w:tcPr>
            <w:tcW w:w="185" w:type="dxa"/>
          </w:tcPr>
          <w:p w14:paraId="775A9E6B" w14:textId="77777777" w:rsidR="00523E37" w:rsidRPr="00E80C28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A7C748A" w14:textId="77777777" w:rsidR="00523E37" w:rsidRPr="00E80C28" w:rsidRDefault="00523E37" w:rsidP="006C085B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14,101</w:t>
            </w:r>
          </w:p>
        </w:tc>
        <w:tc>
          <w:tcPr>
            <w:tcW w:w="182" w:type="dxa"/>
            <w:shd w:val="clear" w:color="auto" w:fill="auto"/>
          </w:tcPr>
          <w:p w14:paraId="438FD422" w14:textId="77777777" w:rsidR="00523E37" w:rsidRPr="00E80C28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7FC9FBCE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3,491</w:t>
            </w:r>
          </w:p>
        </w:tc>
        <w:tc>
          <w:tcPr>
            <w:tcW w:w="182" w:type="dxa"/>
            <w:shd w:val="clear" w:color="auto" w:fill="auto"/>
          </w:tcPr>
          <w:p w14:paraId="02CE1DC7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8590C39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5,132</w:t>
            </w:r>
          </w:p>
        </w:tc>
        <w:tc>
          <w:tcPr>
            <w:tcW w:w="178" w:type="dxa"/>
          </w:tcPr>
          <w:p w14:paraId="4B36B1A3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0C499D46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85,571</w:t>
            </w:r>
          </w:p>
        </w:tc>
      </w:tr>
      <w:tr w:rsidR="00523E37" w:rsidRPr="007B7C52" w14:paraId="7C251F08" w14:textId="77777777" w:rsidTr="006C085B">
        <w:trPr>
          <w:trHeight w:val="20"/>
        </w:trPr>
        <w:tc>
          <w:tcPr>
            <w:tcW w:w="2880" w:type="dxa"/>
          </w:tcPr>
          <w:p w14:paraId="062F026C" w14:textId="77777777" w:rsidR="00523E37" w:rsidRPr="005A7977" w:rsidRDefault="00523E37" w:rsidP="006C08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547C98D0" w14:textId="77777777" w:rsidR="00523E37" w:rsidRPr="005A7977" w:rsidRDefault="00523E37" w:rsidP="006C085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FF4A83" w14:textId="77777777" w:rsidR="00523E37" w:rsidRPr="00005DFA" w:rsidRDefault="00523E37" w:rsidP="006C085B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17,805</w:t>
            </w:r>
          </w:p>
        </w:tc>
        <w:tc>
          <w:tcPr>
            <w:tcW w:w="185" w:type="dxa"/>
          </w:tcPr>
          <w:p w14:paraId="3EDA7375" w14:textId="77777777" w:rsidR="00523E37" w:rsidRPr="00005DFA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D8C309C" w14:textId="77777777" w:rsidR="00523E37" w:rsidRPr="00AE011F" w:rsidRDefault="00523E37" w:rsidP="006C085B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3,490</w:t>
            </w:r>
          </w:p>
        </w:tc>
        <w:tc>
          <w:tcPr>
            <w:tcW w:w="182" w:type="dxa"/>
            <w:shd w:val="clear" w:color="auto" w:fill="auto"/>
          </w:tcPr>
          <w:p w14:paraId="6631BA18" w14:textId="77777777" w:rsidR="00523E37" w:rsidRPr="00AE011F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CBD1A5D" w14:textId="77777777" w:rsidR="00523E37" w:rsidRPr="00AE011F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02B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2" w:type="dxa"/>
            <w:shd w:val="clear" w:color="auto" w:fill="auto"/>
          </w:tcPr>
          <w:p w14:paraId="1DA92DFD" w14:textId="77777777" w:rsidR="00523E37" w:rsidRPr="00AE011F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561255" w14:textId="77777777" w:rsidR="00523E37" w:rsidRPr="00AE011F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0A3566" w14:textId="77777777" w:rsidR="00523E37" w:rsidRPr="00005DFA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DAF60E5" w14:textId="77777777" w:rsidR="00523E37" w:rsidRPr="007B7C52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C52">
              <w:rPr>
                <w:rFonts w:ascii="Angsana New" w:hAnsi="Angsana New" w:cs="Angsana New"/>
                <w:sz w:val="30"/>
                <w:szCs w:val="30"/>
              </w:rPr>
              <w:t xml:space="preserve">  21,336</w:t>
            </w:r>
          </w:p>
        </w:tc>
      </w:tr>
      <w:tr w:rsidR="00523E37" w:rsidRPr="007B7C52" w14:paraId="559619A7" w14:textId="77777777" w:rsidTr="006C085B">
        <w:trPr>
          <w:trHeight w:val="20"/>
        </w:trPr>
        <w:tc>
          <w:tcPr>
            <w:tcW w:w="2880" w:type="dxa"/>
          </w:tcPr>
          <w:p w14:paraId="37248133" w14:textId="77777777" w:rsidR="00523E37" w:rsidRPr="005A7977" w:rsidRDefault="00523E37" w:rsidP="006C08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A7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0E7D4EC8" w14:textId="77777777" w:rsidR="00523E37" w:rsidRPr="005A7977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8440C8B" w14:textId="77777777" w:rsidR="00523E37" w:rsidRPr="00E80C28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(7,738)</w:t>
            </w:r>
          </w:p>
        </w:tc>
        <w:tc>
          <w:tcPr>
            <w:tcW w:w="185" w:type="dxa"/>
          </w:tcPr>
          <w:p w14:paraId="65A2320C" w14:textId="77777777" w:rsidR="00523E37" w:rsidRPr="00E80C28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A66D273" w14:textId="77777777" w:rsidR="00523E37" w:rsidRPr="00E80C28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(2,574)</w:t>
            </w:r>
          </w:p>
        </w:tc>
        <w:tc>
          <w:tcPr>
            <w:tcW w:w="182" w:type="dxa"/>
            <w:shd w:val="clear" w:color="auto" w:fill="auto"/>
          </w:tcPr>
          <w:p w14:paraId="75A44251" w14:textId="77777777" w:rsidR="00523E37" w:rsidRPr="00E80C28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99114A3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(889)</w:t>
            </w:r>
          </w:p>
        </w:tc>
        <w:tc>
          <w:tcPr>
            <w:tcW w:w="182" w:type="dxa"/>
            <w:shd w:val="clear" w:color="auto" w:fill="auto"/>
          </w:tcPr>
          <w:p w14:paraId="0DD18AC2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C4EA47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(317)</w:t>
            </w:r>
          </w:p>
        </w:tc>
        <w:tc>
          <w:tcPr>
            <w:tcW w:w="178" w:type="dxa"/>
          </w:tcPr>
          <w:p w14:paraId="2F5C694E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740A211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left" w:pos="455"/>
                <w:tab w:val="decimal" w:pos="1642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(11,518)</w:t>
            </w:r>
          </w:p>
        </w:tc>
      </w:tr>
      <w:tr w:rsidR="00523E37" w:rsidRPr="007B7C52" w14:paraId="7291C208" w14:textId="77777777" w:rsidTr="006C085B">
        <w:trPr>
          <w:trHeight w:val="20"/>
        </w:trPr>
        <w:tc>
          <w:tcPr>
            <w:tcW w:w="2880" w:type="dxa"/>
            <w:vAlign w:val="bottom"/>
          </w:tcPr>
          <w:p w14:paraId="7A62ED56" w14:textId="77777777" w:rsidR="00523E37" w:rsidRPr="005A7977" w:rsidRDefault="00523E37" w:rsidP="006C085B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A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037FBFF" w14:textId="77777777" w:rsidR="00523E37" w:rsidRPr="005A7977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B33F0" w14:textId="77777777" w:rsidR="00523E37" w:rsidRPr="00E80C28" w:rsidRDefault="00523E37" w:rsidP="006C085B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72,914</w:t>
            </w:r>
          </w:p>
        </w:tc>
        <w:tc>
          <w:tcPr>
            <w:tcW w:w="185" w:type="dxa"/>
          </w:tcPr>
          <w:p w14:paraId="149450E9" w14:textId="77777777" w:rsidR="00523E37" w:rsidRPr="00E80C28" w:rsidRDefault="00523E37" w:rsidP="006C085B">
            <w:pPr>
              <w:pStyle w:val="acctfourfigures"/>
              <w:tabs>
                <w:tab w:val="left" w:pos="726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0C281" w14:textId="77777777" w:rsidR="00523E37" w:rsidRPr="00E80C28" w:rsidRDefault="00523E37" w:rsidP="006C085B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15,017</w:t>
            </w:r>
          </w:p>
        </w:tc>
        <w:tc>
          <w:tcPr>
            <w:tcW w:w="182" w:type="dxa"/>
            <w:shd w:val="clear" w:color="auto" w:fill="auto"/>
          </w:tcPr>
          <w:p w14:paraId="676289C1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BA879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2,643</w:t>
            </w:r>
          </w:p>
        </w:tc>
        <w:tc>
          <w:tcPr>
            <w:tcW w:w="182" w:type="dxa"/>
            <w:shd w:val="clear" w:color="auto" w:fill="auto"/>
          </w:tcPr>
          <w:p w14:paraId="538B115B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5C360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4,815</w:t>
            </w:r>
          </w:p>
        </w:tc>
        <w:tc>
          <w:tcPr>
            <w:tcW w:w="178" w:type="dxa"/>
          </w:tcPr>
          <w:p w14:paraId="58C50241" w14:textId="77777777" w:rsidR="00523E37" w:rsidRPr="00E80C28" w:rsidRDefault="00523E37" w:rsidP="006C085B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4634A" w14:textId="77777777" w:rsidR="00523E37" w:rsidRPr="007B7C52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B7C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95,389</w:t>
            </w:r>
          </w:p>
        </w:tc>
      </w:tr>
    </w:tbl>
    <w:p w14:paraId="5CCD96EE" w14:textId="77777777" w:rsidR="00523E37" w:rsidRPr="008B7FDB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523E37" w:rsidRPr="00442952" w14:paraId="4FB83189" w14:textId="77777777" w:rsidTr="006C085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56240333" w14:textId="77777777" w:rsidR="00523E37" w:rsidRPr="00442952" w:rsidRDefault="00523E37" w:rsidP="006C0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3E9B9418" w14:textId="77777777" w:rsidR="00523E37" w:rsidRPr="00442952" w:rsidRDefault="00523E37" w:rsidP="006C085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718D2B04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23E37" w:rsidRPr="00442952" w14:paraId="52E31F88" w14:textId="77777777" w:rsidTr="006C085B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14:paraId="685142FD" w14:textId="77777777" w:rsidR="00523E37" w:rsidRPr="009A5C49" w:rsidRDefault="00523E37" w:rsidP="006C085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A5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1083C52C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2A2FD39F" w14:textId="77777777" w:rsidR="00523E37" w:rsidRPr="009A5C49" w:rsidRDefault="00523E37" w:rsidP="006C085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63BCE" w14:textId="77777777" w:rsidR="00523E37" w:rsidRPr="009A5C49" w:rsidRDefault="00523E37" w:rsidP="006C085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40C0F46D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456DC1FA" w14:textId="77777777" w:rsidR="00523E37" w:rsidRPr="009A5C49" w:rsidRDefault="00523E37" w:rsidP="006C08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EB77F7F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A2DF4A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5CDD8C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1CABF82A" w14:textId="77777777" w:rsidR="00523E37" w:rsidRPr="009A5C49" w:rsidRDefault="00523E37" w:rsidP="006C085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C5C19FE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445DD856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5F414022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5463543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51762E2B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DD617DD" w14:textId="77777777" w:rsidR="00523E37" w:rsidRPr="009A5C49" w:rsidRDefault="00523E37" w:rsidP="006C085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595E56DF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13377DD5" w14:textId="77777777" w:rsidR="00523E37" w:rsidRPr="009A5C49" w:rsidRDefault="00523E37" w:rsidP="006C085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23E37" w:rsidRPr="00442952" w14:paraId="43438DF7" w14:textId="77777777" w:rsidTr="006C085B">
        <w:trPr>
          <w:trHeight w:val="20"/>
          <w:tblHeader/>
        </w:trPr>
        <w:tc>
          <w:tcPr>
            <w:tcW w:w="2880" w:type="dxa"/>
          </w:tcPr>
          <w:p w14:paraId="6E3D855C" w14:textId="77777777" w:rsidR="00523E37" w:rsidRPr="009A5C49" w:rsidRDefault="00523E37" w:rsidP="006C085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321C46" w14:textId="77777777" w:rsidR="00523E37" w:rsidRPr="009A5C49" w:rsidRDefault="00523E37" w:rsidP="006C085B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22737B07" w14:textId="77777777" w:rsidR="00523E37" w:rsidRPr="009A5C49" w:rsidRDefault="00523E37" w:rsidP="006C085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23E37" w:rsidRPr="00473B90" w14:paraId="224B08BA" w14:textId="77777777" w:rsidTr="006C085B">
        <w:trPr>
          <w:trHeight w:val="20"/>
        </w:trPr>
        <w:tc>
          <w:tcPr>
            <w:tcW w:w="2880" w:type="dxa"/>
          </w:tcPr>
          <w:p w14:paraId="11AA0F14" w14:textId="77777777" w:rsidR="00523E37" w:rsidRPr="009A5C49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9A5C49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4113DA5" w14:textId="77777777" w:rsidR="00523E37" w:rsidRPr="009A5C49" w:rsidRDefault="00523E37" w:rsidP="006C085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76B270" w14:textId="77777777" w:rsidR="00523E37" w:rsidRPr="00005923" w:rsidRDefault="00523E37" w:rsidP="006C085B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65,438</w:t>
            </w:r>
          </w:p>
        </w:tc>
        <w:tc>
          <w:tcPr>
            <w:tcW w:w="185" w:type="dxa"/>
          </w:tcPr>
          <w:p w14:paraId="38A8682D" w14:textId="77777777" w:rsidR="00523E37" w:rsidRPr="00005923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B158FF" w14:textId="77777777" w:rsidR="00523E37" w:rsidRPr="00005923" w:rsidRDefault="00523E37" w:rsidP="006C085B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10,938</w:t>
            </w:r>
          </w:p>
        </w:tc>
        <w:tc>
          <w:tcPr>
            <w:tcW w:w="182" w:type="dxa"/>
          </w:tcPr>
          <w:p w14:paraId="41AFEF86" w14:textId="77777777" w:rsidR="00523E37" w:rsidRPr="00005923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584CD10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2,698</w:t>
            </w:r>
          </w:p>
        </w:tc>
        <w:tc>
          <w:tcPr>
            <w:tcW w:w="182" w:type="dxa"/>
          </w:tcPr>
          <w:p w14:paraId="22BB8913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866277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4,629</w:t>
            </w:r>
          </w:p>
        </w:tc>
        <w:tc>
          <w:tcPr>
            <w:tcW w:w="178" w:type="dxa"/>
          </w:tcPr>
          <w:p w14:paraId="317C2A6D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3745E1C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83,703</w:t>
            </w:r>
          </w:p>
        </w:tc>
      </w:tr>
      <w:tr w:rsidR="00523E37" w:rsidRPr="00473B90" w14:paraId="322C1A4E" w14:textId="77777777" w:rsidTr="006C085B">
        <w:trPr>
          <w:trHeight w:val="20"/>
        </w:trPr>
        <w:tc>
          <w:tcPr>
            <w:tcW w:w="2880" w:type="dxa"/>
          </w:tcPr>
          <w:p w14:paraId="339A9605" w14:textId="77777777" w:rsidR="00523E37" w:rsidRPr="009A5C49" w:rsidRDefault="00523E37" w:rsidP="006C08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</w:tcPr>
          <w:p w14:paraId="4C7A1E79" w14:textId="77777777" w:rsidR="00523E37" w:rsidRPr="009A5C49" w:rsidRDefault="00523E37" w:rsidP="006C085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3EFEDF0" w14:textId="77777777" w:rsidR="00523E37" w:rsidRPr="008029FD" w:rsidRDefault="00523E37" w:rsidP="006C085B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16,908</w:t>
            </w:r>
          </w:p>
        </w:tc>
        <w:tc>
          <w:tcPr>
            <w:tcW w:w="185" w:type="dxa"/>
          </w:tcPr>
          <w:p w14:paraId="2687CBD5" w14:textId="77777777" w:rsidR="00523E37" w:rsidRPr="008029FD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42A37455" w14:textId="77777777" w:rsidR="00523E37" w:rsidRPr="00AE011F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3B2C570" w14:textId="77777777" w:rsidR="00523E37" w:rsidRPr="00AE011F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4D0406" w14:textId="77777777" w:rsidR="00523E37" w:rsidRPr="00AE011F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DE6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82" w:type="dxa"/>
          </w:tcPr>
          <w:p w14:paraId="41A025B5" w14:textId="77777777" w:rsidR="00523E37" w:rsidRPr="00AE011F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36E31" w14:textId="77777777" w:rsidR="00523E37" w:rsidRPr="00AE011F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53714AF" w14:textId="77777777" w:rsidR="00523E37" w:rsidRPr="008029FD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D2150F8" w14:textId="77777777" w:rsidR="00523E37" w:rsidRPr="008029FD" w:rsidRDefault="00523E37" w:rsidP="006C085B">
            <w:pPr>
              <w:tabs>
                <w:tab w:val="clear" w:pos="454"/>
                <w:tab w:val="clear" w:pos="680"/>
                <w:tab w:val="decimal" w:pos="452"/>
                <w:tab w:val="left" w:pos="632"/>
                <w:tab w:val="decimal" w:pos="1181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16,949</w:t>
            </w:r>
          </w:p>
        </w:tc>
      </w:tr>
      <w:tr w:rsidR="00523E37" w:rsidRPr="00473B90" w14:paraId="7A2B6D4E" w14:textId="77777777" w:rsidTr="006C085B">
        <w:trPr>
          <w:trHeight w:val="20"/>
        </w:trPr>
        <w:tc>
          <w:tcPr>
            <w:tcW w:w="2880" w:type="dxa"/>
          </w:tcPr>
          <w:p w14:paraId="60F9DE80" w14:textId="77777777" w:rsidR="00523E37" w:rsidRPr="009A5C49" w:rsidRDefault="00523E37" w:rsidP="006C085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A5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6CD9CF3B" w14:textId="77777777" w:rsidR="00523E37" w:rsidRPr="009A5C49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EFF880" w14:textId="77777777" w:rsidR="00523E37" w:rsidRPr="00005923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(8,452)</w:t>
            </w:r>
          </w:p>
        </w:tc>
        <w:tc>
          <w:tcPr>
            <w:tcW w:w="185" w:type="dxa"/>
          </w:tcPr>
          <w:p w14:paraId="631D4042" w14:textId="77777777" w:rsidR="00523E37" w:rsidRPr="00005923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4370442" w14:textId="77777777" w:rsidR="00523E37" w:rsidRPr="00005923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(1,262)</w:t>
            </w:r>
          </w:p>
        </w:tc>
        <w:tc>
          <w:tcPr>
            <w:tcW w:w="182" w:type="dxa"/>
          </w:tcPr>
          <w:p w14:paraId="7DAB4179" w14:textId="77777777" w:rsidR="00523E37" w:rsidRPr="00005923" w:rsidRDefault="00523E37" w:rsidP="006C085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DFBB592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left" w:pos="987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2" w:type="dxa"/>
          </w:tcPr>
          <w:p w14:paraId="2C716A32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03D6EF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(249)</w:t>
            </w:r>
          </w:p>
        </w:tc>
        <w:tc>
          <w:tcPr>
            <w:tcW w:w="178" w:type="dxa"/>
          </w:tcPr>
          <w:p w14:paraId="2C594F57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9457F23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632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324)</w:t>
            </w:r>
          </w:p>
        </w:tc>
      </w:tr>
      <w:tr w:rsidR="00523E37" w:rsidRPr="00C57742" w14:paraId="53E8D9AB" w14:textId="77777777" w:rsidTr="006C085B">
        <w:trPr>
          <w:trHeight w:val="20"/>
        </w:trPr>
        <w:tc>
          <w:tcPr>
            <w:tcW w:w="2880" w:type="dxa"/>
            <w:vAlign w:val="bottom"/>
          </w:tcPr>
          <w:p w14:paraId="6F0D3275" w14:textId="77777777" w:rsidR="00523E37" w:rsidRPr="009A5C49" w:rsidRDefault="00523E37" w:rsidP="006C085B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A5C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855ACB6" w14:textId="77777777" w:rsidR="00523E37" w:rsidRPr="009A5C49" w:rsidRDefault="00523E37" w:rsidP="006C085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A5D9" w14:textId="77777777" w:rsidR="00523E37" w:rsidRPr="00005923" w:rsidRDefault="00523E37" w:rsidP="006C085B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73,894</w:t>
            </w:r>
          </w:p>
        </w:tc>
        <w:tc>
          <w:tcPr>
            <w:tcW w:w="185" w:type="dxa"/>
          </w:tcPr>
          <w:p w14:paraId="6E1A469A" w14:textId="77777777" w:rsidR="00523E37" w:rsidRPr="00005923" w:rsidRDefault="00523E37" w:rsidP="006C085B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37ACF" w14:textId="77777777" w:rsidR="00523E37" w:rsidRPr="00005923" w:rsidRDefault="00523E37" w:rsidP="006C085B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9,676</w:t>
            </w:r>
          </w:p>
        </w:tc>
        <w:tc>
          <w:tcPr>
            <w:tcW w:w="182" w:type="dxa"/>
          </w:tcPr>
          <w:p w14:paraId="635B0A39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4214C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2,378</w:t>
            </w:r>
          </w:p>
        </w:tc>
        <w:tc>
          <w:tcPr>
            <w:tcW w:w="182" w:type="dxa"/>
          </w:tcPr>
          <w:p w14:paraId="519E37D3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083FA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4,380</w:t>
            </w:r>
          </w:p>
        </w:tc>
        <w:tc>
          <w:tcPr>
            <w:tcW w:w="178" w:type="dxa"/>
          </w:tcPr>
          <w:p w14:paraId="0363DDFF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840C0" w14:textId="77777777" w:rsidR="00523E37" w:rsidRPr="00005923" w:rsidRDefault="00523E37" w:rsidP="006C085B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90,328</w:t>
            </w:r>
          </w:p>
        </w:tc>
      </w:tr>
    </w:tbl>
    <w:p w14:paraId="26F35FBF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1ACE811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600F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CD600F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D600F">
        <w:rPr>
          <w:rFonts w:asciiTheme="majorBidi" w:hAnsiTheme="majorBidi" w:cstheme="majorBidi"/>
          <w:sz w:val="30"/>
          <w:szCs w:val="30"/>
        </w:rPr>
        <w:t xml:space="preserve">31 </w:t>
      </w:r>
      <w:r w:rsidRPr="00CD600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600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CD600F"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และสิ่งปลูกสร้างอื่น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74EA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 xml:space="preserve"> เครื่องใช้สำนักงานและยานพาหนะ </w:t>
      </w:r>
      <w:r w:rsidRPr="002174EA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>
        <w:rPr>
          <w:rFonts w:asciiTheme="majorBidi" w:hAnsiTheme="majorBidi" w:cstheme="majorBidi"/>
          <w:sz w:val="30"/>
          <w:szCs w:val="30"/>
        </w:rPr>
        <w:t>5</w:t>
      </w:r>
      <w:r w:rsidRPr="002174E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2174EA"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/>
          <w:sz w:val="30"/>
          <w:szCs w:val="30"/>
          <w:cs/>
        </w:rPr>
        <w:t>ค่าเช่าคงที่ตลอดอายุสัญญา</w:t>
      </w:r>
    </w:p>
    <w:p w14:paraId="414FD188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E2623D3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8393231" w14:textId="77777777" w:rsidR="00523E37" w:rsidRPr="00A87005" w:rsidRDefault="00523E37" w:rsidP="00523E37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154741CB" w14:textId="77777777" w:rsidR="00523E37" w:rsidRPr="00EF0E25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80"/>
        <w:gridCol w:w="19"/>
      </w:tblGrid>
      <w:tr w:rsidR="00523E37" w:rsidRPr="00121E18" w14:paraId="467E0FD9" w14:textId="77777777" w:rsidTr="006C085B">
        <w:trPr>
          <w:tblHeader/>
        </w:trPr>
        <w:tc>
          <w:tcPr>
            <w:tcW w:w="1890" w:type="dxa"/>
          </w:tcPr>
          <w:p w14:paraId="69B3C0D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2FFAE05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121E18" w14:paraId="56568034" w14:textId="77777777" w:rsidTr="006C085B">
        <w:trPr>
          <w:tblHeader/>
        </w:trPr>
        <w:tc>
          <w:tcPr>
            <w:tcW w:w="1890" w:type="dxa"/>
          </w:tcPr>
          <w:p w14:paraId="6D32DD48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E129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0BF52343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29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121E18" w14:paraId="73D6982F" w14:textId="77777777" w:rsidTr="006C085B">
        <w:trPr>
          <w:gridAfter w:val="1"/>
          <w:wAfter w:w="19" w:type="dxa"/>
          <w:tblHeader/>
        </w:trPr>
        <w:tc>
          <w:tcPr>
            <w:tcW w:w="1890" w:type="dxa"/>
          </w:tcPr>
          <w:p w14:paraId="4F8133F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58D8E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50F3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121E18" w14:paraId="01902A86" w14:textId="77777777" w:rsidTr="006C085B">
        <w:trPr>
          <w:tblHeader/>
        </w:trPr>
        <w:tc>
          <w:tcPr>
            <w:tcW w:w="1890" w:type="dxa"/>
          </w:tcPr>
          <w:p w14:paraId="0A993B0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337A9AC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E129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121E18" w14:paraId="3EA667CC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12BBF79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37,561</w:t>
            </w:r>
          </w:p>
        </w:tc>
        <w:tc>
          <w:tcPr>
            <w:tcW w:w="236" w:type="dxa"/>
            <w:vAlign w:val="bottom"/>
          </w:tcPr>
          <w:p w14:paraId="669984E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057FBFE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77777777" w:rsidR="00523E37" w:rsidRPr="002E70C2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37,561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BF15F9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17,473</w:t>
            </w:r>
          </w:p>
        </w:tc>
        <w:tc>
          <w:tcPr>
            <w:tcW w:w="237" w:type="dxa"/>
            <w:vAlign w:val="bottom"/>
          </w:tcPr>
          <w:p w14:paraId="15ECA2E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A4D426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B8A53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0C2">
              <w:rPr>
                <w:rFonts w:ascii="Angsana New" w:hAnsi="Angsana New"/>
                <w:sz w:val="30"/>
                <w:szCs w:val="30"/>
              </w:rPr>
              <w:t>17,473</w:t>
            </w:r>
          </w:p>
        </w:tc>
      </w:tr>
      <w:tr w:rsidR="00523E37" w:rsidRPr="00121E18" w14:paraId="44321E23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10E8C831" w14:textId="77777777" w:rsidR="00523E37" w:rsidRPr="00E1294C" w:rsidRDefault="00523E37" w:rsidP="006C085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1294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937,058</w:t>
            </w:r>
          </w:p>
        </w:tc>
        <w:tc>
          <w:tcPr>
            <w:tcW w:w="236" w:type="dxa"/>
            <w:vAlign w:val="bottom"/>
          </w:tcPr>
          <w:p w14:paraId="45743C3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01D46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77777777" w:rsidR="00523E37" w:rsidRPr="002E70C2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937,058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8CEBA7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920,083</w:t>
            </w:r>
          </w:p>
        </w:tc>
        <w:tc>
          <w:tcPr>
            <w:tcW w:w="237" w:type="dxa"/>
            <w:vAlign w:val="bottom"/>
          </w:tcPr>
          <w:p w14:paraId="6DD52513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AF09F5E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1EC9D6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0C2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20,083</w:t>
            </w:r>
          </w:p>
        </w:tc>
      </w:tr>
      <w:tr w:rsidR="00523E37" w:rsidRPr="00121E18" w14:paraId="6278B30B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51BB073F" w14:textId="77777777" w:rsidR="00523E37" w:rsidRPr="00E1294C" w:rsidRDefault="00523E37" w:rsidP="006C085B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3B0F">
              <w:rPr>
                <w:rFonts w:ascii="Angsana New" w:hAnsi="Angsana New"/>
                <w:sz w:val="30"/>
                <w:szCs w:val="30"/>
              </w:rPr>
              <w:t>8,487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77777777" w:rsidR="00523E37" w:rsidRPr="002E70C2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8,487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935B3A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237" w:type="dxa"/>
            <w:vAlign w:val="bottom"/>
          </w:tcPr>
          <w:p w14:paraId="5C3A44F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CFDF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70C2"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</w:tr>
      <w:tr w:rsidR="00523E37" w:rsidRPr="00D45D26" w14:paraId="2540D57F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4B79888F" w14:textId="77777777" w:rsidR="00523E37" w:rsidRPr="00D45D26" w:rsidRDefault="00523E37" w:rsidP="006C085B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D45D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45D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53B0F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Pr="00CE09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94,294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3021989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37" w:type="dxa"/>
            <w:vAlign w:val="bottom"/>
          </w:tcPr>
          <w:p w14:paraId="629A9554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79,54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1D67087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7DFC8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sz w:val="30"/>
                <w:szCs w:val="30"/>
              </w:rPr>
              <w:t>82,85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23E37" w:rsidRPr="005D1863" w14:paraId="500376D5" w14:textId="77777777" w:rsidTr="006C085B">
        <w:trPr>
          <w:gridAfter w:val="1"/>
          <w:wAfter w:w="19" w:type="dxa"/>
        </w:trPr>
        <w:tc>
          <w:tcPr>
            <w:tcW w:w="1890" w:type="dxa"/>
          </w:tcPr>
          <w:p w14:paraId="434B3ACF" w14:textId="77777777" w:rsidR="00523E37" w:rsidRPr="00D45D26" w:rsidRDefault="00523E37" w:rsidP="006C085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3B0F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653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36" w:type="dxa"/>
            <w:vAlign w:val="bottom"/>
          </w:tcPr>
          <w:p w14:paraId="22E99F15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653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36" w:type="dxa"/>
            <w:vAlign w:val="bottom"/>
          </w:tcPr>
          <w:p w14:paraId="527CDF94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3B0F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653B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3725C0B5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62F0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  <w:vAlign w:val="bottom"/>
          </w:tcPr>
          <w:p w14:paraId="76D79C17" w14:textId="77777777" w:rsidR="00523E37" w:rsidRPr="00D45D2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7777777" w:rsidR="00523E37" w:rsidRPr="00037FF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79,54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432DBFC6" w14:textId="77777777" w:rsidR="00523E37" w:rsidRPr="00037FF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D26">
              <w:rPr>
                <w:rFonts w:ascii="Angsana New" w:hAnsi="Angsana New"/>
                <w:b/>
                <w:bCs/>
                <w:sz w:val="30"/>
                <w:szCs w:val="30"/>
              </w:rPr>
              <w:t>1,029,09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FF2A372" w14:textId="77777777" w:rsidR="00523E37" w:rsidRPr="00EF0E25" w:rsidRDefault="00523E37" w:rsidP="00523E3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523E37" w:rsidRPr="00121E18" w14:paraId="067B1C4E" w14:textId="77777777" w:rsidTr="006C085B">
        <w:trPr>
          <w:tblHeader/>
        </w:trPr>
        <w:tc>
          <w:tcPr>
            <w:tcW w:w="1890" w:type="dxa"/>
          </w:tcPr>
          <w:p w14:paraId="0A750CA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47724984" w14:textId="77777777" w:rsidR="00523E37" w:rsidRPr="00463D6A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E1294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523E37" w:rsidRPr="00121E18" w14:paraId="1EE95C0A" w14:textId="77777777" w:rsidTr="006C085B">
        <w:trPr>
          <w:tblHeader/>
        </w:trPr>
        <w:tc>
          <w:tcPr>
            <w:tcW w:w="1890" w:type="dxa"/>
          </w:tcPr>
          <w:p w14:paraId="3BF99D86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E129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C78B92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1E64DFC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29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121E18" w14:paraId="6B170849" w14:textId="77777777" w:rsidTr="006C085B">
        <w:trPr>
          <w:tblHeader/>
        </w:trPr>
        <w:tc>
          <w:tcPr>
            <w:tcW w:w="1890" w:type="dxa"/>
          </w:tcPr>
          <w:p w14:paraId="797CAC7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83EED7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1291B18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BF3BD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68601E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3C445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23E37" w:rsidRPr="00121E18" w14:paraId="25D51245" w14:textId="77777777" w:rsidTr="006C085B">
        <w:trPr>
          <w:tblHeader/>
        </w:trPr>
        <w:tc>
          <w:tcPr>
            <w:tcW w:w="1890" w:type="dxa"/>
          </w:tcPr>
          <w:p w14:paraId="6DA5BF5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0AA98EB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E129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121E18" w14:paraId="618360F9" w14:textId="77777777" w:rsidTr="006C085B">
        <w:tc>
          <w:tcPr>
            <w:tcW w:w="1890" w:type="dxa"/>
          </w:tcPr>
          <w:p w14:paraId="7A2AAA58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36" w:type="dxa"/>
            <w:vAlign w:val="bottom"/>
          </w:tcPr>
          <w:p w14:paraId="15AD2B45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D6BB7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77777777" w:rsidR="00523E37" w:rsidRPr="00C544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36" w:type="dxa"/>
            <w:vAlign w:val="bottom"/>
          </w:tcPr>
          <w:p w14:paraId="121ABE2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6FD1557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42" w:type="dxa"/>
            <w:vAlign w:val="bottom"/>
          </w:tcPr>
          <w:p w14:paraId="56286F2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83D7FD0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5D3B70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5BDE83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C54441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523E37" w:rsidRPr="00121E18" w14:paraId="62CE71C7" w14:textId="77777777" w:rsidTr="006C085B">
        <w:tc>
          <w:tcPr>
            <w:tcW w:w="1890" w:type="dxa"/>
          </w:tcPr>
          <w:p w14:paraId="082C111E" w14:textId="77777777" w:rsidR="00523E37" w:rsidRPr="00E1294C" w:rsidRDefault="00523E37" w:rsidP="006C085B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E1294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1294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784,920</w:t>
            </w:r>
          </w:p>
        </w:tc>
        <w:tc>
          <w:tcPr>
            <w:tcW w:w="236" w:type="dxa"/>
            <w:vAlign w:val="bottom"/>
          </w:tcPr>
          <w:p w14:paraId="21BE6299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19D95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77777777" w:rsidR="00523E37" w:rsidRPr="00C544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784,920</w:t>
            </w:r>
          </w:p>
        </w:tc>
        <w:tc>
          <w:tcPr>
            <w:tcW w:w="236" w:type="dxa"/>
            <w:vAlign w:val="bottom"/>
          </w:tcPr>
          <w:p w14:paraId="6A5A17CC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D4FD184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792,677</w:t>
            </w:r>
          </w:p>
        </w:tc>
        <w:tc>
          <w:tcPr>
            <w:tcW w:w="242" w:type="dxa"/>
            <w:vAlign w:val="bottom"/>
          </w:tcPr>
          <w:p w14:paraId="1A2577B8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A6E7B40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7B22E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DF81F1C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C54441">
              <w:rPr>
                <w:rFonts w:ascii="Angsana New" w:hAnsi="Angsana New"/>
                <w:sz w:val="30"/>
                <w:szCs w:val="30"/>
              </w:rPr>
              <w:t>792,677</w:t>
            </w:r>
          </w:p>
        </w:tc>
      </w:tr>
      <w:tr w:rsidR="00523E37" w:rsidRPr="00121E18" w14:paraId="60D71DA6" w14:textId="77777777" w:rsidTr="006C085B">
        <w:tc>
          <w:tcPr>
            <w:tcW w:w="1890" w:type="dxa"/>
          </w:tcPr>
          <w:p w14:paraId="24EFBBD5" w14:textId="77777777" w:rsidR="00523E37" w:rsidRPr="00E1294C" w:rsidRDefault="00523E37" w:rsidP="006C085B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00F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450A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50A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1,242</w:t>
            </w:r>
          </w:p>
        </w:tc>
        <w:tc>
          <w:tcPr>
            <w:tcW w:w="236" w:type="dxa"/>
            <w:vAlign w:val="bottom"/>
          </w:tcPr>
          <w:p w14:paraId="1DFFE6A3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89,193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77777777" w:rsidR="00523E37" w:rsidRPr="00C5444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90,435</w:t>
            </w:r>
          </w:p>
        </w:tc>
        <w:tc>
          <w:tcPr>
            <w:tcW w:w="236" w:type="dxa"/>
            <w:vAlign w:val="bottom"/>
          </w:tcPr>
          <w:p w14:paraId="233FA200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B369651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42" w:type="dxa"/>
            <w:vAlign w:val="bottom"/>
          </w:tcPr>
          <w:p w14:paraId="583183BB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E9782C2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80,730</w:t>
            </w:r>
          </w:p>
        </w:tc>
        <w:tc>
          <w:tcPr>
            <w:tcW w:w="236" w:type="dxa"/>
            <w:vAlign w:val="bottom"/>
          </w:tcPr>
          <w:p w14:paraId="158046EA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2D2AFD" w14:textId="77777777" w:rsidR="00523E37" w:rsidRPr="00E1294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4441">
              <w:rPr>
                <w:rFonts w:ascii="Angsana New" w:hAnsi="Angsana New"/>
                <w:sz w:val="30"/>
                <w:szCs w:val="30"/>
              </w:rPr>
              <w:t>82,118</w:t>
            </w:r>
          </w:p>
        </w:tc>
      </w:tr>
      <w:tr w:rsidR="00523E37" w:rsidRPr="005D1863" w14:paraId="39B1A1C4" w14:textId="77777777" w:rsidTr="006C085B">
        <w:tc>
          <w:tcPr>
            <w:tcW w:w="1890" w:type="dxa"/>
          </w:tcPr>
          <w:p w14:paraId="37995F51" w14:textId="77777777" w:rsidR="00523E37" w:rsidRPr="00E1294C" w:rsidRDefault="00523E37" w:rsidP="006C085B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129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786,963</w:t>
            </w:r>
          </w:p>
        </w:tc>
        <w:tc>
          <w:tcPr>
            <w:tcW w:w="236" w:type="dxa"/>
            <w:vAlign w:val="bottom"/>
          </w:tcPr>
          <w:p w14:paraId="6CC31CD0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77777777" w:rsidR="00523E37" w:rsidRPr="003200F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89,193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523E37" w:rsidRPr="003200FB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876,156</w:t>
            </w:r>
          </w:p>
        </w:tc>
        <w:tc>
          <w:tcPr>
            <w:tcW w:w="236" w:type="dxa"/>
            <w:vAlign w:val="bottom"/>
          </w:tcPr>
          <w:p w14:paraId="450BE0EF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794,696</w:t>
            </w:r>
          </w:p>
        </w:tc>
        <w:tc>
          <w:tcPr>
            <w:tcW w:w="242" w:type="dxa"/>
            <w:vAlign w:val="bottom"/>
          </w:tcPr>
          <w:p w14:paraId="5163BAAD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77777777" w:rsidR="00523E37" w:rsidRPr="0021505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80,730</w:t>
            </w:r>
          </w:p>
        </w:tc>
        <w:tc>
          <w:tcPr>
            <w:tcW w:w="236" w:type="dxa"/>
            <w:vAlign w:val="bottom"/>
          </w:tcPr>
          <w:p w14:paraId="09A18E32" w14:textId="77777777" w:rsidR="00523E37" w:rsidRPr="0021505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77777777" w:rsidR="00523E37" w:rsidRPr="00482FD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875,426</w:t>
            </w:r>
          </w:p>
        </w:tc>
      </w:tr>
    </w:tbl>
    <w:p w14:paraId="6E97B464" w14:textId="2D0B9C9C" w:rsidR="00523E37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A87005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br w:type="page"/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31 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มีนาคม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D774E">
        <w:rPr>
          <w:rFonts w:ascii="Angsana New" w:hAnsi="Angsana New" w:cs="Angsana New" w:hint="cs"/>
          <w:spacing w:val="-4"/>
          <w:sz w:val="30"/>
          <w:szCs w:val="30"/>
        </w:rPr>
        <w:t>256</w:t>
      </w:r>
      <w:r>
        <w:rPr>
          <w:rFonts w:ascii="Angsana New" w:hAnsi="Angsana New" w:cs="Angsana New"/>
          <w:spacing w:val="-4"/>
          <w:sz w:val="30"/>
          <w:szCs w:val="30"/>
        </w:rPr>
        <w:t>4</w:t>
      </w:r>
      <w:r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FD774E">
        <w:rPr>
          <w:rFonts w:ascii="Angsana New" w:hAnsi="Angsana New" w:cs="Angsana New" w:hint="cs"/>
          <w:sz w:val="30"/>
          <w:szCs w:val="30"/>
          <w:cs/>
        </w:rPr>
        <w:t>จากสถาบันการเงินของบริษัท ดังนี้</w:t>
      </w:r>
    </w:p>
    <w:p w14:paraId="4CF05883" w14:textId="77777777" w:rsidR="00523E37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A87005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A87005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523E37" w:rsidRPr="00A87005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A87005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523E37" w:rsidRPr="00A87005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77777777" w:rsidR="00523E37" w:rsidRPr="00A8700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:rsidRPr="00A87005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3E37" w:rsidRPr="004A2885" w14:paraId="77681F6F" w14:textId="77777777" w:rsidTr="006C085B">
        <w:tc>
          <w:tcPr>
            <w:tcW w:w="4140" w:type="dxa"/>
          </w:tcPr>
          <w:p w14:paraId="45941620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77777777" w:rsidR="00523E37" w:rsidRPr="00430AE1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523E37" w:rsidRPr="00430AE1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77777777" w:rsidR="00523E37" w:rsidRPr="00430AE1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AE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523E37" w:rsidRPr="00430AE1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77777777" w:rsidR="00523E37" w:rsidRPr="00430AE1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523E37" w:rsidRPr="004A288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77777777" w:rsidR="00523E37" w:rsidRPr="004A2885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AE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523E37" w:rsidRPr="004A2885" w14:paraId="0DD4104A" w14:textId="77777777" w:rsidTr="006C085B">
        <w:tc>
          <w:tcPr>
            <w:tcW w:w="4140" w:type="dxa"/>
          </w:tcPr>
          <w:p w14:paraId="708AD2CB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704FE626" w14:textId="77777777" w:rsidR="00523E37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77777777" w:rsidR="00523E37" w:rsidRPr="00842F03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523E37" w:rsidRPr="00842F0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367F3" w14:textId="77777777" w:rsidR="00523E37" w:rsidRPr="00842F03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C7963D" w14:textId="77777777" w:rsidR="00523E37" w:rsidRPr="00842F03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2F03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4ADB8E82" w14:textId="77777777" w:rsidR="00523E37" w:rsidRPr="00842F03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6DDE0" w14:textId="77777777" w:rsidR="00523E37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77777777" w:rsidR="00523E37" w:rsidRPr="00842F03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270" w:type="dxa"/>
          </w:tcPr>
          <w:p w14:paraId="0484DD78" w14:textId="77777777" w:rsidR="00523E37" w:rsidRPr="004A288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0F73E" w14:textId="77777777" w:rsidR="00523E37" w:rsidRPr="00842F03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89FDA3" w14:textId="77777777" w:rsidR="00523E37" w:rsidRPr="004A2885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</w:tr>
      <w:tr w:rsidR="00523E37" w:rsidRPr="004A2885" w14:paraId="18604302" w14:textId="77777777" w:rsidTr="006C085B">
        <w:tc>
          <w:tcPr>
            <w:tcW w:w="4140" w:type="dxa"/>
          </w:tcPr>
          <w:p w14:paraId="1B819198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2E0245E7" w14:textId="77777777" w:rsidR="00523E37" w:rsidRDefault="00523E37" w:rsidP="006C085B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284077AD" w14:textId="2A23882B" w:rsidR="00523E37" w:rsidRPr="00D24F08" w:rsidRDefault="00BD7CC6" w:rsidP="00BD7CC6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ED820" w14:textId="77777777" w:rsidR="00523E37" w:rsidRPr="00D24F08" w:rsidRDefault="00523E37" w:rsidP="006C085B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6A360928" w14:textId="7B57F764" w:rsidR="00523E37" w:rsidRPr="00A87005" w:rsidRDefault="00BD7CC6" w:rsidP="00BD7CC6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523E37" w:rsidRPr="00A8700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5171F0" w14:textId="77777777" w:rsidR="00523E37" w:rsidRDefault="00523E37" w:rsidP="006C085B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0F8CDFFA" w14:textId="1B832983" w:rsidR="00523E37" w:rsidRPr="00D24F08" w:rsidRDefault="00523E37" w:rsidP="006C085B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5091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867BB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A7940DB" w14:textId="77777777" w:rsidR="00523E37" w:rsidRPr="004A2885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9CC88" w14:textId="77777777" w:rsidR="00523E37" w:rsidRPr="00D24F08" w:rsidRDefault="00523E37" w:rsidP="006C085B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  <w:p w14:paraId="5AE82F02" w14:textId="77777777" w:rsidR="00523E37" w:rsidRPr="004A2885" w:rsidRDefault="00523E37" w:rsidP="006C085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2C4F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</w:tr>
    </w:tbl>
    <w:p w14:paraId="3FF7710E" w14:textId="77777777" w:rsidR="00523E37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12B8EAF3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Pr="00A8700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8700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5B1A1CFB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430"/>
        <w:gridCol w:w="1081"/>
        <w:gridCol w:w="140"/>
        <w:gridCol w:w="813"/>
        <w:gridCol w:w="142"/>
        <w:gridCol w:w="1121"/>
        <w:gridCol w:w="136"/>
        <w:gridCol w:w="1085"/>
        <w:gridCol w:w="139"/>
        <w:gridCol w:w="851"/>
        <w:gridCol w:w="138"/>
        <w:gridCol w:w="1122"/>
      </w:tblGrid>
      <w:tr w:rsidR="00523E37" w:rsidRPr="00B27D15" w14:paraId="448A0ADE" w14:textId="77777777" w:rsidTr="006C085B">
        <w:trPr>
          <w:tblHeader/>
        </w:trPr>
        <w:tc>
          <w:tcPr>
            <w:tcW w:w="2430" w:type="dxa"/>
          </w:tcPr>
          <w:p w14:paraId="13D6A593" w14:textId="77777777" w:rsidR="00523E37" w:rsidRPr="00C9360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68" w:type="dxa"/>
            <w:gridSpan w:val="11"/>
          </w:tcPr>
          <w:p w14:paraId="2C9AAA75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23E37" w:rsidRPr="00B27D15" w14:paraId="1635DF2E" w14:textId="77777777" w:rsidTr="006C085B">
        <w:trPr>
          <w:tblHeader/>
        </w:trPr>
        <w:tc>
          <w:tcPr>
            <w:tcW w:w="2430" w:type="dxa"/>
          </w:tcPr>
          <w:p w14:paraId="7ECFC19C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329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436B25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มีนาคม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4C722C74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2038F5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523E37" w:rsidRPr="00B27D15" w14:paraId="3B0F5A1F" w14:textId="77777777" w:rsidTr="006C085B">
        <w:trPr>
          <w:trHeight w:val="432"/>
          <w:tblHeader/>
        </w:trPr>
        <w:tc>
          <w:tcPr>
            <w:tcW w:w="2430" w:type="dxa"/>
            <w:shd w:val="clear" w:color="auto" w:fill="auto"/>
          </w:tcPr>
          <w:p w14:paraId="2BBFA8D3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2BC7A92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14:paraId="43B71DAA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F9C884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38E4DEA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4FDB4F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39D1C40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D517FB8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A9D7FB8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39B9CC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 w:right="-42" w:firstLine="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9975A4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42E6B3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F993DDD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4E72325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23C36CE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23E37" w:rsidRPr="00B27D15" w14:paraId="1D7E7E4F" w14:textId="77777777" w:rsidTr="006C085B">
        <w:trPr>
          <w:tblHeader/>
        </w:trPr>
        <w:tc>
          <w:tcPr>
            <w:tcW w:w="2430" w:type="dxa"/>
          </w:tcPr>
          <w:p w14:paraId="57013692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8" w:type="dxa"/>
            <w:gridSpan w:val="11"/>
          </w:tcPr>
          <w:p w14:paraId="64975AAD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B27D15" w14:paraId="613B6A12" w14:textId="77777777" w:rsidTr="006C085B">
        <w:tc>
          <w:tcPr>
            <w:tcW w:w="2430" w:type="dxa"/>
          </w:tcPr>
          <w:p w14:paraId="18C05FEA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 xml:space="preserve">1 </w:t>
            </w:r>
            <w:r w:rsidRPr="00B27D1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72C44DD" w14:textId="77777777" w:rsidR="00523E37" w:rsidRPr="00EC1913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5A963E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42BF0F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A889EC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1C01D17" w14:textId="77777777" w:rsidR="00523E37" w:rsidRPr="003411E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</w:t>
            </w: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228ED05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9C7B7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45,20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30F645E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8A1610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910C6"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C7D01DC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72BD3F89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42,20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</w:tr>
      <w:tr w:rsidR="00523E37" w:rsidRPr="00B27D15" w14:paraId="31352073" w14:textId="77777777" w:rsidTr="006C085B">
        <w:tc>
          <w:tcPr>
            <w:tcW w:w="2430" w:type="dxa"/>
          </w:tcPr>
          <w:p w14:paraId="3F6125C2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- 5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CF24890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54,572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5D681EC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1430AC2" w14:textId="77777777" w:rsidR="00523E37" w:rsidRPr="001B6C83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1,836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008E05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550B9D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52,736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DAB6FE8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4F10A72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41,750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E2A984C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217020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1910C6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D777A2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29154CEE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sz w:val="30"/>
                <w:szCs w:val="30"/>
                <w:lang w:val="en-GB"/>
              </w:rPr>
              <w:t>40,656</w:t>
            </w:r>
          </w:p>
        </w:tc>
      </w:tr>
      <w:tr w:rsidR="00523E37" w:rsidRPr="004E3C61" w14:paraId="33FDA536" w14:textId="77777777" w:rsidTr="006C085B">
        <w:tc>
          <w:tcPr>
            <w:tcW w:w="2430" w:type="dxa"/>
          </w:tcPr>
          <w:p w14:paraId="5E2ABB62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3961D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99,772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F82A583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4574D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5,478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65EE1B" w14:textId="77777777" w:rsidR="00523E37" w:rsidRPr="001910C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C4013" w14:textId="77777777" w:rsidR="00523E37" w:rsidRPr="00CC281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94,294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9E2F091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3E3E8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86,95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BB3770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A9CC6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910C6">
              <w:rPr>
                <w:rFonts w:ascii="Angsana New" w:hAnsi="Angsana New"/>
                <w:b/>
                <w:bCs/>
                <w:sz w:val="30"/>
                <w:szCs w:val="30"/>
              </w:rPr>
              <w:t>4,095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16D5703" w14:textId="77777777" w:rsidR="00523E37" w:rsidRPr="00B27D15" w:rsidRDefault="00523E37" w:rsidP="006C08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FC3F7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910C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24B7D13A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6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520"/>
        <w:gridCol w:w="1075"/>
        <w:gridCol w:w="140"/>
        <w:gridCol w:w="804"/>
        <w:gridCol w:w="142"/>
        <w:gridCol w:w="1119"/>
        <w:gridCol w:w="136"/>
        <w:gridCol w:w="1129"/>
        <w:gridCol w:w="139"/>
        <w:gridCol w:w="854"/>
        <w:gridCol w:w="139"/>
        <w:gridCol w:w="1128"/>
        <w:gridCol w:w="11"/>
      </w:tblGrid>
      <w:tr w:rsidR="00523E37" w:rsidRPr="003B6086" w14:paraId="628F013F" w14:textId="77777777" w:rsidTr="006C085B">
        <w:trPr>
          <w:tblHeader/>
        </w:trPr>
        <w:tc>
          <w:tcPr>
            <w:tcW w:w="2520" w:type="dxa"/>
          </w:tcPr>
          <w:p w14:paraId="3AE251EC" w14:textId="77777777" w:rsidR="00523E37" w:rsidRPr="00C93607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816" w:type="dxa"/>
            <w:gridSpan w:val="12"/>
          </w:tcPr>
          <w:p w14:paraId="176D98E3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3B6086" w14:paraId="2EFC5274" w14:textId="77777777" w:rsidTr="006C085B">
        <w:trPr>
          <w:gridAfter w:val="1"/>
          <w:wAfter w:w="11" w:type="dxa"/>
          <w:tblHeader/>
        </w:trPr>
        <w:tc>
          <w:tcPr>
            <w:tcW w:w="2520" w:type="dxa"/>
          </w:tcPr>
          <w:p w14:paraId="232FC45A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8C6AD6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มีนาคม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77EB9225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3527FC4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523E37" w:rsidRPr="003B6086" w14:paraId="53FA3C17" w14:textId="77777777" w:rsidTr="006C085B">
        <w:trPr>
          <w:trHeight w:val="1324"/>
          <w:tblHeader/>
        </w:trPr>
        <w:tc>
          <w:tcPr>
            <w:tcW w:w="2520" w:type="dxa"/>
            <w:shd w:val="clear" w:color="auto" w:fill="auto"/>
          </w:tcPr>
          <w:p w14:paraId="20F3F439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9ECFE81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3EC85DD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43D83172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EDCB2A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897E18C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55B4A926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ECA0939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7D09131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7" w:right="-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5EFB91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1E59968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03AF94E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17B0CF7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68AD1B39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23E37" w:rsidRPr="003B6086" w14:paraId="5ECA9DB8" w14:textId="77777777" w:rsidTr="006C085B">
        <w:trPr>
          <w:trHeight w:val="281"/>
          <w:tblHeader/>
        </w:trPr>
        <w:tc>
          <w:tcPr>
            <w:tcW w:w="2520" w:type="dxa"/>
          </w:tcPr>
          <w:p w14:paraId="41E01041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6" w:type="dxa"/>
            <w:gridSpan w:val="12"/>
          </w:tcPr>
          <w:p w14:paraId="4BDC558B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3E37" w:rsidRPr="003B6086" w14:paraId="61D40311" w14:textId="77777777" w:rsidTr="006C085B">
        <w:tc>
          <w:tcPr>
            <w:tcW w:w="2520" w:type="dxa"/>
          </w:tcPr>
          <w:p w14:paraId="1E118F16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eastAsia="ja-JP"/>
              </w:rPr>
              <w:t xml:space="preserve">1 </w:t>
            </w:r>
            <w:r w:rsidRPr="00B27D1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2AB0068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43,211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53B5F37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21C074C2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3,381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4BFDA8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14F054D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39,830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8B2AC5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8F4B290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44,379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7326D6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2A5C892" w14:textId="77777777" w:rsidR="00523E37" w:rsidRPr="004E3C61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D0C40F0" w14:textId="77777777" w:rsidR="00523E37" w:rsidRPr="004E3C61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A23FDFF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41,524</w:t>
            </w:r>
          </w:p>
        </w:tc>
      </w:tr>
      <w:tr w:rsidR="00523E37" w:rsidRPr="003B6086" w14:paraId="47591E6A" w14:textId="77777777" w:rsidTr="006C085B">
        <w:tc>
          <w:tcPr>
            <w:tcW w:w="2520" w:type="dxa"/>
          </w:tcPr>
          <w:p w14:paraId="1D867E71" w14:textId="77777777" w:rsidR="00523E37" w:rsidRPr="00B27D15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D71AB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52,277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7EE84F0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EC087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DCF6F9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B9914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50,605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92C8051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540E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41,616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FC7281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19B67" w14:textId="77777777" w:rsidR="00523E37" w:rsidRPr="004E3C61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1737E68" w14:textId="77777777" w:rsidR="00523E37" w:rsidRPr="004E3C61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14:paraId="36C53A44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40,594</w:t>
            </w:r>
          </w:p>
        </w:tc>
      </w:tr>
      <w:tr w:rsidR="00523E37" w:rsidRPr="003B6086" w14:paraId="581312A6" w14:textId="77777777" w:rsidTr="006C085B">
        <w:tc>
          <w:tcPr>
            <w:tcW w:w="2520" w:type="dxa"/>
          </w:tcPr>
          <w:p w14:paraId="40F0AEEF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3EC46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95,488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63C3763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5917A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34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5,053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4ADE39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BEF93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90,435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629D17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14829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85,995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AA0757" w14:textId="77777777" w:rsidR="00523E37" w:rsidRPr="003B6086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86228" w14:textId="77777777" w:rsidR="00523E37" w:rsidRPr="004E3C61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0A724B" w14:textId="77777777" w:rsidR="00523E37" w:rsidRPr="004E3C61" w:rsidRDefault="00523E37" w:rsidP="006C085B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F9851" w14:textId="77777777" w:rsidR="00523E37" w:rsidRPr="004E3C61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82,118</w:t>
            </w:r>
          </w:p>
        </w:tc>
      </w:tr>
    </w:tbl>
    <w:p w14:paraId="6EBF3F1F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9E579C7" w14:textId="77777777" w:rsidR="00523E37" w:rsidRPr="00A87005" w:rsidRDefault="00523E37" w:rsidP="00523E37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37DA854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6AF5A9B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 ช่องทางการจัดจำหน่ายผลิตภัณฑ์ของ</w:t>
      </w:r>
      <w:r w:rsidRPr="00A87005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A9A65" w14:textId="2F79424C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BA513A" w14:textId="7AF521AF" w:rsidR="00524336" w:rsidRPr="00524336" w:rsidRDefault="00524336" w:rsidP="00524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24336">
        <w:rPr>
          <w:rFonts w:ascii="Angsana New" w:hAnsi="Angsana New"/>
          <w:sz w:val="30"/>
          <w:szCs w:val="30"/>
          <w:cs/>
        </w:rPr>
        <w:t>จังหวะเวลาในการรับรู้รายได้ของกลุ่มบริษัทและบริษัท คือ</w:t>
      </w:r>
      <w:r w:rsidRPr="00524336">
        <w:rPr>
          <w:rFonts w:ascii="Angsana New" w:hAnsi="Angsana New"/>
          <w:sz w:val="30"/>
          <w:szCs w:val="30"/>
        </w:rPr>
        <w:t xml:space="preserve"> </w:t>
      </w:r>
      <w:r w:rsidRPr="00524336">
        <w:rPr>
          <w:rFonts w:ascii="Angsana New" w:hAnsi="Angsana New"/>
          <w:sz w:val="30"/>
          <w:szCs w:val="30"/>
          <w:cs/>
        </w:rPr>
        <w:t>ณ เวลาใดเวลาหนึ่ง</w:t>
      </w:r>
    </w:p>
    <w:p w14:paraId="3FC1C399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799330" w14:textId="77777777" w:rsidR="00523E37" w:rsidRPr="00A87005" w:rsidRDefault="00523E37" w:rsidP="00523E3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8700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E103A4E" w14:textId="77777777" w:rsidR="00523E37" w:rsidRPr="00550AEF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45CE71E" w14:textId="2F8BF51C" w:rsidR="00EB19CA" w:rsidRPr="00E311A5" w:rsidRDefault="0080116C" w:rsidP="00E3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0AEF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br/>
      </w:r>
      <w:r w:rsidRPr="00550AEF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</w:t>
      </w:r>
      <w:r w:rsidRPr="00550AEF">
        <w:rPr>
          <w:rFonts w:ascii="Angsana New" w:hAnsi="Angsana New"/>
          <w:sz w:val="30"/>
          <w:szCs w:val="30"/>
          <w:cs/>
        </w:rPr>
        <w:t>ที่แท้จริงรวมของกลุ่มบริษัทในการดำเนินงานต่อเนื่องเป็นระยะเวลา</w:t>
      </w:r>
      <w:r w:rsidRPr="00550AEF">
        <w:rPr>
          <w:rFonts w:ascii="Angsana New" w:hAnsi="Angsana New" w:hint="cs"/>
          <w:sz w:val="30"/>
          <w:szCs w:val="30"/>
          <w:cs/>
        </w:rPr>
        <w:t>สาม</w:t>
      </w:r>
      <w:r w:rsidRPr="00550AE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50AEF">
        <w:rPr>
          <w:rFonts w:ascii="Angsana New" w:hAnsi="Angsana New"/>
          <w:sz w:val="30"/>
          <w:szCs w:val="30"/>
        </w:rPr>
        <w:t xml:space="preserve">31 </w:t>
      </w:r>
      <w:r w:rsidRPr="00550AE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50AE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550AEF">
        <w:rPr>
          <w:rFonts w:ascii="Angsana New" w:hAnsi="Angsana New"/>
          <w:sz w:val="30"/>
          <w:szCs w:val="30"/>
        </w:rPr>
        <w:t xml:space="preserve"> </w:t>
      </w:r>
      <w:r w:rsidRPr="00550AEF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/>
          <w:sz w:val="30"/>
          <w:szCs w:val="30"/>
        </w:rPr>
        <w:br/>
      </w:r>
      <w:r w:rsidRPr="00550AEF">
        <w:rPr>
          <w:rFonts w:ascii="Angsana New" w:hAnsi="Angsana New"/>
          <w:sz w:val="30"/>
          <w:szCs w:val="30"/>
          <w:cs/>
        </w:rPr>
        <w:t>ร้อยละ</w:t>
      </w:r>
      <w:r>
        <w:rPr>
          <w:rFonts w:ascii="Angsana New" w:hAnsi="Angsana New"/>
          <w:sz w:val="30"/>
          <w:szCs w:val="30"/>
        </w:rPr>
        <w:t xml:space="preserve"> 15 </w:t>
      </w:r>
      <w:r w:rsidRPr="00043F0E">
        <w:rPr>
          <w:rFonts w:ascii="Angsana New" w:hAnsi="Angsana New"/>
          <w:i/>
          <w:iCs/>
          <w:sz w:val="30"/>
          <w:szCs w:val="30"/>
        </w:rPr>
        <w:t xml:space="preserve">(2563 : </w:t>
      </w:r>
      <w:r w:rsidRPr="00043F0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043F0E">
        <w:rPr>
          <w:rFonts w:ascii="Angsana New" w:hAnsi="Angsana New"/>
          <w:i/>
          <w:iCs/>
          <w:sz w:val="30"/>
          <w:szCs w:val="30"/>
        </w:rPr>
        <w:t xml:space="preserve">32) </w:t>
      </w:r>
      <w:r w:rsidR="00DC0DC1" w:rsidRPr="00DC0DC1">
        <w:rPr>
          <w:rFonts w:ascii="Angsana New" w:hAnsi="Angsana New" w:hint="cs"/>
          <w:sz w:val="30"/>
          <w:szCs w:val="30"/>
          <w:cs/>
        </w:rPr>
        <w:t>อัตรา</w:t>
      </w:r>
      <w:r w:rsidR="00DC0DC1">
        <w:rPr>
          <w:rFonts w:ascii="Angsana New" w:hAnsi="Angsana New" w:hint="cs"/>
          <w:sz w:val="30"/>
          <w:szCs w:val="30"/>
          <w:cs/>
        </w:rPr>
        <w:t>ภาษีเงินได้ที่แท้จริงแตกต่างจากอัตราภาษีเงินได้นิติบุคคล มี</w:t>
      </w:r>
      <w:r w:rsidR="00523E37" w:rsidRPr="00550AEF">
        <w:rPr>
          <w:rFonts w:ascii="Angsana New" w:hAnsi="Angsana New"/>
          <w:sz w:val="30"/>
          <w:szCs w:val="30"/>
          <w:cs/>
        </w:rPr>
        <w:t>สาเหตุหลัก</w:t>
      </w:r>
      <w:r w:rsidR="00810CA4">
        <w:rPr>
          <w:rFonts w:ascii="Angsana New" w:hAnsi="Angsana New" w:hint="cs"/>
          <w:sz w:val="30"/>
          <w:szCs w:val="30"/>
          <w:cs/>
        </w:rPr>
        <w:t>มา</w:t>
      </w:r>
      <w:r w:rsidR="006E2E42">
        <w:rPr>
          <w:rFonts w:ascii="Angsana New" w:hAnsi="Angsana New" w:hint="cs"/>
          <w:sz w:val="30"/>
          <w:szCs w:val="30"/>
          <w:cs/>
          <w:lang w:eastAsia="ja-JP"/>
        </w:rPr>
        <w:t>จาก</w:t>
      </w:r>
      <w:r w:rsidR="00DF3A59">
        <w:rPr>
          <w:rFonts w:ascii="Angsana New" w:hAnsi="Angsana New" w:hint="cs"/>
          <w:sz w:val="30"/>
          <w:szCs w:val="30"/>
          <w:cs/>
          <w:lang w:eastAsia="ja-JP"/>
        </w:rPr>
        <w:t>สิทธิประโยชน์จากการส่งเสริมการลงทุน</w:t>
      </w:r>
      <w:r w:rsidR="00EB19CA" w:rsidRPr="00EB19CA">
        <w:rPr>
          <w:rFonts w:ascii="Angsana New" w:hAnsi="Angsana New"/>
          <w:sz w:val="30"/>
          <w:szCs w:val="30"/>
          <w:cs/>
        </w:rPr>
        <w:t xml:space="preserve">ในงวดสามเดือนสิ้นสุดวันที่ </w:t>
      </w:r>
      <w:r w:rsidR="00EB19CA" w:rsidRPr="00EB19CA">
        <w:rPr>
          <w:rFonts w:ascii="Angsana New" w:hAnsi="Angsana New"/>
          <w:sz w:val="30"/>
          <w:szCs w:val="30"/>
        </w:rPr>
        <w:t xml:space="preserve">31 </w:t>
      </w:r>
      <w:r w:rsidR="00EB19CA" w:rsidRPr="00EB19CA">
        <w:rPr>
          <w:rFonts w:ascii="Angsana New" w:hAnsi="Angsana New"/>
          <w:sz w:val="30"/>
          <w:szCs w:val="30"/>
          <w:cs/>
        </w:rPr>
        <w:t xml:space="preserve">มีนาคม </w:t>
      </w:r>
      <w:r w:rsidR="00EB19CA" w:rsidRPr="00EB19CA">
        <w:rPr>
          <w:rFonts w:ascii="Angsana New" w:hAnsi="Angsana New"/>
          <w:sz w:val="30"/>
          <w:szCs w:val="30"/>
        </w:rPr>
        <w:t>256</w:t>
      </w:r>
      <w:r w:rsidR="001169F5">
        <w:rPr>
          <w:rFonts w:ascii="Angsana New" w:hAnsi="Angsana New"/>
          <w:sz w:val="30"/>
          <w:szCs w:val="30"/>
        </w:rPr>
        <w:t>4</w:t>
      </w:r>
      <w:r w:rsidR="00EB19CA" w:rsidRPr="00EB19CA">
        <w:rPr>
          <w:rFonts w:ascii="Angsana New" w:hAnsi="Angsana New"/>
          <w:sz w:val="30"/>
          <w:szCs w:val="30"/>
        </w:rPr>
        <w:t xml:space="preserve"> </w:t>
      </w:r>
    </w:p>
    <w:p w14:paraId="46C7BB06" w14:textId="77777777" w:rsidR="00523E37" w:rsidRPr="00A87005" w:rsidRDefault="00523E37" w:rsidP="00523E37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775EA99F" w14:textId="77777777" w:rsidR="00523E37" w:rsidRPr="00E414B0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59E2DCE" w14:textId="77777777" w:rsidR="00523E37" w:rsidRPr="0025655B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565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5655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3370BFD7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570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7C75FF" w14:textId="77777777" w:rsidR="00523E37" w:rsidRPr="005D504D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85" w:tblpY="183"/>
        <w:tblW w:w="92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523E37" w:rsidRPr="008D4BB9" w14:paraId="158999BD" w14:textId="77777777" w:rsidTr="006C085B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4CC777C6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7408ED6E" w14:textId="77777777" w:rsidR="00523E37" w:rsidRPr="00AA1527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8D4BB9" w14:paraId="108AD330" w14:textId="77777777" w:rsidTr="006C085B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5ADB960A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8D4BB9" w14:paraId="26A87B40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D48C70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03397F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3397F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0EB928FC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3397F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8D4BB9" w14:paraId="36461E68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288D0D22" w14:textId="77777777" w:rsidR="00523E37" w:rsidRPr="00637858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E763A2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281EF36A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F0F4009" w14:textId="77777777" w:rsidR="00523E37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8D4BB9" w14:paraId="59EC8352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3B095326" w14:textId="77777777" w:rsidR="00523E37" w:rsidRPr="008D4BB9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6FC7AAB3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8D4BB9" w14:paraId="1BC45D4B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6176C903" w14:textId="77777777" w:rsidR="00523E37" w:rsidRPr="008D4BB9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533" w:type="dxa"/>
            <w:gridSpan w:val="12"/>
          </w:tcPr>
          <w:p w14:paraId="250A6B55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8D4BB9" w14:paraId="6186DCD9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573BCFAD" w14:textId="77777777" w:rsidR="00523E37" w:rsidRPr="003F4DBA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2C9AF9FD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752617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0"/>
            <w:shd w:val="clear" w:color="auto" w:fill="auto"/>
          </w:tcPr>
          <w:p w14:paraId="39432FA0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8D4BB9" w14:paraId="6A7A3214" w14:textId="77777777" w:rsidTr="006C085B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0DD354DD" w14:textId="77777777" w:rsidR="00523E37" w:rsidRPr="003F4DBA" w:rsidRDefault="00523E37" w:rsidP="006C085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3F4D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3F4DBA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F6B6890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  <w:tc>
          <w:tcPr>
            <w:tcW w:w="180" w:type="dxa"/>
            <w:vAlign w:val="bottom"/>
          </w:tcPr>
          <w:p w14:paraId="56976B0D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2AC9D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D4C32D" w14:textId="77777777" w:rsidR="00523E37" w:rsidRPr="008D4BB9" w:rsidRDefault="00523E37" w:rsidP="006C085B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05B68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3CF7840" w14:textId="77777777" w:rsidR="00523E37" w:rsidRPr="008D4BB9" w:rsidRDefault="00523E37" w:rsidP="006C085B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5166C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523E37" w:rsidRPr="008D4BB9" w14:paraId="0B5E3122" w14:textId="77777777" w:rsidTr="006C085B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6CE02B6A" w14:textId="77777777" w:rsidR="00523E37" w:rsidRPr="003F4DBA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6EEE6EE7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C217540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A9BF04B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8D4BB9" w14:paraId="29C158C9" w14:textId="77777777" w:rsidTr="006C085B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378FAE8F" w14:textId="77777777" w:rsidR="00523E37" w:rsidRPr="003F4DBA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1E28692F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F58039F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E8FB28B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C43840" w14:paraId="65B361E0" w14:textId="77777777" w:rsidTr="006C085B">
        <w:trPr>
          <w:gridAfter w:val="1"/>
          <w:wAfter w:w="31" w:type="dxa"/>
          <w:cantSplit/>
          <w:trHeight w:val="521"/>
        </w:trPr>
        <w:tc>
          <w:tcPr>
            <w:tcW w:w="2700" w:type="dxa"/>
            <w:shd w:val="clear" w:color="auto" w:fill="auto"/>
          </w:tcPr>
          <w:p w14:paraId="7977EC23" w14:textId="77777777" w:rsidR="00523E37" w:rsidRPr="003F4DBA" w:rsidRDefault="00523E37" w:rsidP="006C085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3F4D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3F4DBA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8AAE1BF" w14:textId="5A0A85CA" w:rsidR="00523E37" w:rsidRPr="008D4BB9" w:rsidRDefault="00B42F4B" w:rsidP="006C085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E37">
              <w:rPr>
                <w:rFonts w:ascii="Angsana New" w:hAnsi="Angsana New" w:cs="Angsana New"/>
                <w:sz w:val="30"/>
                <w:szCs w:val="30"/>
              </w:rPr>
              <w:t>814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A30693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3FF2FE" w14:textId="15C69E9A" w:rsidR="00523E37" w:rsidRPr="008D4BB9" w:rsidRDefault="00B42F4B" w:rsidP="006C085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E37">
              <w:rPr>
                <w:rFonts w:ascii="Angsana New" w:hAnsi="Angsana New" w:cs="Angsana New"/>
                <w:sz w:val="30"/>
                <w:szCs w:val="30"/>
              </w:rPr>
              <w:t>814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59DFF5" w14:textId="77777777" w:rsidR="00523E37" w:rsidRPr="008D4BB9" w:rsidRDefault="00523E37" w:rsidP="006C085B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F159DA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B10BB3E" w14:textId="77777777" w:rsidR="00523E37" w:rsidRPr="008D4BB9" w:rsidRDefault="00523E37" w:rsidP="006C085B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EBF218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DBEC271" w14:textId="77777777" w:rsidR="00523E37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85" w:tblpY="183"/>
        <w:tblW w:w="92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523E37" w:rsidRPr="008D4BB9" w14:paraId="02978D2E" w14:textId="77777777" w:rsidTr="006C085B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0A362A64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5B0500CA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69FC23A4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08F037C1" w14:textId="77777777" w:rsidR="00523E37" w:rsidRPr="00AA1527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8D4B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8D4BB9" w14:paraId="78218380" w14:textId="77777777" w:rsidTr="006C085B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0B0FDBAE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B5E01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4023B40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CA5C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0B0989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985A5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08B93E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8978" w14:textId="77777777" w:rsidR="00523E37" w:rsidRPr="00990C00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90C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8D4BB9" w14:paraId="212412C5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BECD92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AE12E7D" w14:textId="77777777" w:rsidR="00523E37" w:rsidRPr="0003397F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3397F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BC119B8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049D68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77878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45757DB1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3397F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</w:r>
            <w:r w:rsidRPr="0003397F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63D0EF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32E4C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8D4BB9" w14:paraId="6A60F9D9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7FF0DE63" w14:textId="77777777" w:rsidR="00523E37" w:rsidRPr="00637858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6907F77" w14:textId="77777777" w:rsidR="00523E37" w:rsidRPr="00E763A2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highlight w:val="cyan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76C9AF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823DCB1" w14:textId="77777777" w:rsidR="00523E37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D67341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05AB5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6674A047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35AB6C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CFE09BA" w14:textId="77777777" w:rsidR="00523E37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C806F4" w14:textId="77777777" w:rsidR="00523E37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F8513" w14:textId="77777777" w:rsidR="00523E37" w:rsidRPr="008D4BB9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8D4BB9" w14:paraId="7F3F638B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255DF2C5" w14:textId="77777777" w:rsidR="00523E37" w:rsidRPr="008D4BB9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2037297D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D4B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8D4BB9" w14:paraId="455C9148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3DDAC21C" w14:textId="77777777" w:rsidR="00523E37" w:rsidRPr="008D4BB9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6533" w:type="dxa"/>
            <w:gridSpan w:val="12"/>
          </w:tcPr>
          <w:p w14:paraId="0C557455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8D4BB9" w14:paraId="698049F5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0B3E5E09" w14:textId="77777777" w:rsidR="00523E37" w:rsidRPr="003F4DBA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72AA41CE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8AB6111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33" w:type="dxa"/>
            <w:gridSpan w:val="10"/>
            <w:shd w:val="clear" w:color="auto" w:fill="auto"/>
          </w:tcPr>
          <w:p w14:paraId="31B78BF0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8D4BB9" w14:paraId="10972DDE" w14:textId="77777777" w:rsidTr="006C085B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79A218B0" w14:textId="77777777" w:rsidR="00523E37" w:rsidRPr="003F4DBA" w:rsidRDefault="00523E37" w:rsidP="006C085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3F4D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3F4DBA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A9A0C3A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  <w:vAlign w:val="bottom"/>
          </w:tcPr>
          <w:p w14:paraId="62D3E350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C45085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7520411" w14:textId="77777777" w:rsidR="00523E37" w:rsidRPr="008D4BB9" w:rsidRDefault="00523E37" w:rsidP="006C085B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2BC7E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CB61013" w14:textId="77777777" w:rsidR="00523E37" w:rsidRPr="008D4BB9" w:rsidRDefault="00523E37" w:rsidP="006C085B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3B517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3E37" w:rsidRPr="008D4BB9" w14:paraId="25AAAEDF" w14:textId="77777777" w:rsidTr="006C085B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12C75087" w14:textId="77777777" w:rsidR="00523E37" w:rsidRPr="003F4DBA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03690B56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FE48FDF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2E704F9B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8D4BB9" w14:paraId="071D8D80" w14:textId="77777777" w:rsidTr="006C085B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20037861" w14:textId="77777777" w:rsidR="00523E37" w:rsidRPr="003F4DBA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3F4D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B109B2B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C43840" w14:paraId="449DF253" w14:textId="77777777" w:rsidTr="006C085B">
        <w:trPr>
          <w:gridAfter w:val="1"/>
          <w:wAfter w:w="31" w:type="dxa"/>
          <w:cantSplit/>
          <w:trHeight w:val="521"/>
        </w:trPr>
        <w:tc>
          <w:tcPr>
            <w:tcW w:w="2700" w:type="dxa"/>
            <w:shd w:val="clear" w:color="auto" w:fill="auto"/>
          </w:tcPr>
          <w:p w14:paraId="13CA28EA" w14:textId="77777777" w:rsidR="00523E37" w:rsidRPr="003F4DBA" w:rsidRDefault="00523E37" w:rsidP="006C085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3F4DBA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3F4DB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3F4DBA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3F4DBA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2D480345" w:rsidR="00523E37" w:rsidRPr="008D4BB9" w:rsidRDefault="004500D8" w:rsidP="006C085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E37">
              <w:rPr>
                <w:rFonts w:ascii="Angsana New" w:hAnsi="Angsana New" w:cs="Angsana New"/>
                <w:sz w:val="30"/>
                <w:szCs w:val="30"/>
              </w:rPr>
              <w:t>116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1D3CD4" w14:textId="77777777" w:rsidR="00523E37" w:rsidRPr="008D4BB9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5638BB13" w:rsidR="00523E37" w:rsidRPr="008D4BB9" w:rsidRDefault="004500D8" w:rsidP="006C0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E37">
              <w:rPr>
                <w:rFonts w:ascii="Angsana New" w:hAnsi="Angsana New" w:cs="Angsana New"/>
                <w:sz w:val="30"/>
                <w:szCs w:val="30"/>
              </w:rPr>
              <w:t>116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523E37" w:rsidRPr="008D4BB9" w:rsidRDefault="00523E37" w:rsidP="006C085B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61D69A2C" w:rsidR="00523E37" w:rsidRPr="008D4BB9" w:rsidRDefault="004500D8" w:rsidP="006C085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E37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523E37" w:rsidRPr="008D4BB9" w:rsidRDefault="00523E37" w:rsidP="006C085B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7C361BAE" w:rsidR="00523E37" w:rsidRPr="008D4BB9" w:rsidRDefault="004500D8" w:rsidP="006C085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23E37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A663869" w14:textId="77777777" w:rsidR="00523E37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3E8F0151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6C7F31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F324CEE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77777777" w:rsidR="00523E37" w:rsidRPr="0094425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442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94425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94425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442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94425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94425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944259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FCF814A" w14:textId="77777777" w:rsidR="00523E37" w:rsidRPr="006C7F31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9FDC55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DD48AA9" w14:textId="77777777" w:rsidR="00523E37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DD850CE" w14:textId="77777777" w:rsidR="00523E37" w:rsidRPr="00A87005" w:rsidRDefault="00523E37" w:rsidP="00523E37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E52380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02"/>
        <w:gridCol w:w="273"/>
        <w:gridCol w:w="2122"/>
      </w:tblGrid>
      <w:tr w:rsidR="00523E37" w:rsidRPr="00867134" w14:paraId="0E1252A6" w14:textId="77777777" w:rsidTr="006C085B">
        <w:tc>
          <w:tcPr>
            <w:tcW w:w="2550" w:type="pct"/>
          </w:tcPr>
          <w:p w14:paraId="7CB4BEAF" w14:textId="77777777" w:rsidR="00523E37" w:rsidRPr="00867134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378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45" w:type="pct"/>
          </w:tcPr>
          <w:p w14:paraId="3D043C2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6858D3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C88903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867134" w14:paraId="7FF42E3E" w14:textId="77777777" w:rsidTr="006C085B">
        <w:tc>
          <w:tcPr>
            <w:tcW w:w="2550" w:type="pct"/>
          </w:tcPr>
          <w:p w14:paraId="6FF95FA7" w14:textId="77777777" w:rsidR="00523E37" w:rsidRPr="00637858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3"/>
          </w:tcPr>
          <w:p w14:paraId="4CD77018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867134" w14:paraId="0CDC5D35" w14:textId="77777777" w:rsidTr="006C085B">
        <w:tc>
          <w:tcPr>
            <w:tcW w:w="2550" w:type="pct"/>
          </w:tcPr>
          <w:p w14:paraId="559F057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5" w:type="pct"/>
          </w:tcPr>
          <w:p w14:paraId="50A0C93E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553FC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87C1FC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867134" w14:paraId="34D203A2" w14:textId="77777777" w:rsidTr="006C085B">
        <w:tc>
          <w:tcPr>
            <w:tcW w:w="2550" w:type="pct"/>
          </w:tcPr>
          <w:p w14:paraId="7CF05F0A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14:paraId="2C7B09F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1145" w:type="pct"/>
          </w:tcPr>
          <w:p w14:paraId="0739B148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4B52D04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1,597</w:t>
            </w:r>
          </w:p>
        </w:tc>
        <w:tc>
          <w:tcPr>
            <w:tcW w:w="149" w:type="pct"/>
          </w:tcPr>
          <w:p w14:paraId="430C10D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0EE45DF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FFB3FF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523E37" w:rsidRPr="00867134" w14:paraId="5FB65D6E" w14:textId="77777777" w:rsidTr="006C085B">
        <w:tc>
          <w:tcPr>
            <w:tcW w:w="2550" w:type="pct"/>
          </w:tcPr>
          <w:p w14:paraId="77E21EF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45" w:type="pct"/>
          </w:tcPr>
          <w:p w14:paraId="38CABDA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49" w:type="pct"/>
          </w:tcPr>
          <w:p w14:paraId="54DA73E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5B9E3725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E37" w:rsidRPr="00867134" w14:paraId="4FF0817E" w14:textId="77777777" w:rsidTr="006C085B">
        <w:tc>
          <w:tcPr>
            <w:tcW w:w="2550" w:type="pct"/>
          </w:tcPr>
          <w:p w14:paraId="722B40B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2A3C5B1B" w:rsidR="00523E37" w:rsidRPr="005456B5" w:rsidRDefault="00074ABC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523E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210</w:t>
            </w:r>
          </w:p>
        </w:tc>
        <w:tc>
          <w:tcPr>
            <w:tcW w:w="149" w:type="pct"/>
          </w:tcPr>
          <w:p w14:paraId="6DF9756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77777777" w:rsidR="00523E37" w:rsidRPr="00961CDA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2D3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523E37" w:rsidRPr="00863532" w14:paraId="24B7C519" w14:textId="77777777" w:rsidTr="006C085B">
        <w:tc>
          <w:tcPr>
            <w:tcW w:w="2550" w:type="pct"/>
          </w:tcPr>
          <w:p w14:paraId="58A4A0C7" w14:textId="77777777" w:rsidR="00523E37" w:rsidRPr="0086353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pct"/>
            <w:tcBorders>
              <w:top w:val="single" w:sz="4" w:space="0" w:color="auto"/>
            </w:tcBorders>
          </w:tcPr>
          <w:p w14:paraId="3EB8E29C" w14:textId="77777777" w:rsidR="00523E37" w:rsidRPr="0086353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</w:tcPr>
          <w:p w14:paraId="55DA5F3A" w14:textId="77777777" w:rsidR="00523E37" w:rsidRPr="0086353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</w:tcBorders>
          </w:tcPr>
          <w:p w14:paraId="358404C5" w14:textId="77777777" w:rsidR="00523E37" w:rsidRPr="00863532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3E37" w:rsidRPr="00867134" w14:paraId="6F2F2127" w14:textId="77777777" w:rsidTr="006C085B">
        <w:tc>
          <w:tcPr>
            <w:tcW w:w="2550" w:type="pct"/>
          </w:tcPr>
          <w:p w14:paraId="39110728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45" w:type="pct"/>
          </w:tcPr>
          <w:p w14:paraId="5D4C506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3B5C5E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F760F1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3E37" w:rsidRPr="00867134" w14:paraId="005BC1BB" w14:textId="77777777" w:rsidTr="006C085B">
        <w:tc>
          <w:tcPr>
            <w:tcW w:w="2550" w:type="pct"/>
          </w:tcPr>
          <w:p w14:paraId="7E17CFF9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45" w:type="pct"/>
          </w:tcPr>
          <w:p w14:paraId="7292789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91,865</w:t>
            </w:r>
          </w:p>
        </w:tc>
        <w:tc>
          <w:tcPr>
            <w:tcW w:w="149" w:type="pct"/>
          </w:tcPr>
          <w:p w14:paraId="78284F4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D7659B1" w14:textId="0811A121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90,17</w:t>
            </w:r>
            <w:r w:rsidR="006D634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23E37" w14:paraId="05AC6AA0" w14:textId="77777777" w:rsidTr="006C085B">
        <w:tc>
          <w:tcPr>
            <w:tcW w:w="2550" w:type="pct"/>
          </w:tcPr>
          <w:p w14:paraId="5B23E206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45" w:type="pct"/>
          </w:tcPr>
          <w:p w14:paraId="0AA2D7C7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3C95C2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49EA40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14:paraId="5E05DCDE" w14:textId="77777777" w:rsidTr="006C085B">
        <w:tc>
          <w:tcPr>
            <w:tcW w:w="2550" w:type="pct"/>
          </w:tcPr>
          <w:p w14:paraId="428339A4" w14:textId="77777777" w:rsidR="00523E37" w:rsidRDefault="00523E37" w:rsidP="004A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45" w:type="pct"/>
          </w:tcPr>
          <w:p w14:paraId="3F47274A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3,121</w:t>
            </w:r>
          </w:p>
        </w:tc>
        <w:tc>
          <w:tcPr>
            <w:tcW w:w="149" w:type="pct"/>
          </w:tcPr>
          <w:p w14:paraId="27BB0C23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DCD74C7" w14:textId="77777777" w:rsidR="00523E37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7,310</w:t>
            </w:r>
          </w:p>
        </w:tc>
      </w:tr>
      <w:tr w:rsidR="00523E37" w:rsidRPr="00867134" w14:paraId="5A9B0A93" w14:textId="77777777" w:rsidTr="006C085B">
        <w:tc>
          <w:tcPr>
            <w:tcW w:w="2550" w:type="pct"/>
          </w:tcPr>
          <w:p w14:paraId="21F7240A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145" w:type="pct"/>
          </w:tcPr>
          <w:p w14:paraId="212E62FC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981EBD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5DFED2F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E37" w:rsidRPr="00867134" w14:paraId="5BDF09D3" w14:textId="77777777" w:rsidTr="006C085B">
        <w:tc>
          <w:tcPr>
            <w:tcW w:w="2550" w:type="pct"/>
          </w:tcPr>
          <w:p w14:paraId="08F195D4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sz w:val="30"/>
                <w:szCs w:val="30"/>
                <w:cs/>
              </w:rPr>
              <w:t xml:space="preserve">   วัสดุที่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ยังไม่ได้ใช้</w:t>
            </w:r>
          </w:p>
        </w:tc>
        <w:tc>
          <w:tcPr>
            <w:tcW w:w="1145" w:type="pct"/>
          </w:tcPr>
          <w:p w14:paraId="370D932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6,250</w:t>
            </w:r>
          </w:p>
        </w:tc>
        <w:tc>
          <w:tcPr>
            <w:tcW w:w="149" w:type="pct"/>
          </w:tcPr>
          <w:p w14:paraId="1ED1F371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774EE18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E37" w:rsidRPr="000A4951" w14:paraId="15B12739" w14:textId="77777777" w:rsidTr="006C085B">
        <w:tc>
          <w:tcPr>
            <w:tcW w:w="2550" w:type="pct"/>
          </w:tcPr>
          <w:p w14:paraId="1688CE47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101,236</w:t>
            </w:r>
          </w:p>
        </w:tc>
        <w:tc>
          <w:tcPr>
            <w:tcW w:w="149" w:type="pct"/>
          </w:tcPr>
          <w:p w14:paraId="4FB60250" w14:textId="77777777" w:rsidR="00523E37" w:rsidRPr="00867134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07978275" w:rsidR="00523E37" w:rsidRPr="0024197E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Pr="00F717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6D63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83A75B2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05C20C27" w14:textId="77777777" w:rsidR="00523E37" w:rsidRPr="00F717FD" w:rsidRDefault="00523E37" w:rsidP="00523E3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7FD">
        <w:rPr>
          <w:rFonts w:ascii="Angsana New" w:hAnsi="Angsana New" w:hint="cs"/>
          <w:spacing w:val="14"/>
          <w:sz w:val="30"/>
          <w:szCs w:val="30"/>
          <w:cs/>
        </w:rPr>
        <w:t>กลุ่ม</w:t>
      </w:r>
      <w:r w:rsidRPr="00F717FD">
        <w:rPr>
          <w:rFonts w:ascii="Angsana New" w:hAnsi="Angsana New"/>
          <w:spacing w:val="14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F717FD">
        <w:rPr>
          <w:rFonts w:ascii="Angsana New" w:hAnsi="Angsana New" w:hint="cs"/>
          <w:spacing w:val="14"/>
          <w:sz w:val="30"/>
          <w:szCs w:val="30"/>
          <w:cs/>
        </w:rPr>
        <w:t>หลาย</w:t>
      </w:r>
      <w:r w:rsidRPr="00F717FD">
        <w:rPr>
          <w:rFonts w:ascii="Angsana New" w:hAnsi="Angsana New"/>
          <w:spacing w:val="14"/>
          <w:sz w:val="30"/>
          <w:szCs w:val="30"/>
          <w:cs/>
        </w:rPr>
        <w:t>แห่งเพื่อการใช้ไฟฟ้า</w:t>
      </w:r>
      <w:r w:rsidRPr="00F717FD">
        <w:rPr>
          <w:rFonts w:ascii="Angsana New" w:hAnsi="Angsana New"/>
          <w:spacing w:val="-4"/>
          <w:sz w:val="30"/>
          <w:szCs w:val="30"/>
          <w:cs/>
        </w:rPr>
        <w:t>เป็นจำนวนเงิน</w:t>
      </w:r>
      <w:bookmarkStart w:id="1" w:name="_Hlk15140887"/>
      <w:r w:rsidRPr="00F717FD">
        <w:rPr>
          <w:rFonts w:ascii="Angsana New" w:hAnsi="Angsana New"/>
          <w:spacing w:val="-4"/>
          <w:sz w:val="30"/>
          <w:szCs w:val="30"/>
        </w:rPr>
        <w:t xml:space="preserve"> 14.3 </w:t>
      </w:r>
      <w:bookmarkEnd w:id="1"/>
      <w:r w:rsidRPr="00F717F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F717FD">
        <w:rPr>
          <w:rFonts w:ascii="Angsana New" w:hAnsi="Angsana New"/>
          <w:spacing w:val="-4"/>
          <w:sz w:val="30"/>
          <w:szCs w:val="30"/>
        </w:rPr>
        <w:t> </w:t>
      </w:r>
      <w:r w:rsidRPr="00F717FD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F717FD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F717FD">
        <w:rPr>
          <w:rFonts w:ascii="Angsana New" w:hAnsi="Angsana New"/>
          <w:i/>
          <w:iCs/>
          <w:spacing w:val="-4"/>
          <w:sz w:val="30"/>
          <w:szCs w:val="30"/>
        </w:rPr>
        <w:t xml:space="preserve">2563: 14.3 </w:t>
      </w:r>
      <w:r w:rsidRPr="00F717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ล้านบาท) </w:t>
      </w:r>
      <w:r w:rsidRPr="00F717FD">
        <w:rPr>
          <w:rFonts w:ascii="Angsana New" w:hAnsi="Angsana New" w:hint="cs"/>
          <w:spacing w:val="-4"/>
          <w:sz w:val="30"/>
          <w:szCs w:val="30"/>
          <w:cs/>
        </w:rPr>
        <w:t>และค้ำประกันผลงานเป็นจำนวนเงิน</w:t>
      </w:r>
      <w:bookmarkStart w:id="2" w:name="_Hlk15140898"/>
      <w:r w:rsidRPr="00F717FD">
        <w:rPr>
          <w:rFonts w:ascii="Angsana New" w:hAnsi="Angsana New"/>
          <w:spacing w:val="-4"/>
          <w:sz w:val="30"/>
          <w:szCs w:val="30"/>
        </w:rPr>
        <w:t xml:space="preserve"> 7</w:t>
      </w:r>
      <w:r>
        <w:rPr>
          <w:rFonts w:ascii="Angsana New" w:hAnsi="Angsana New"/>
          <w:spacing w:val="-4"/>
          <w:sz w:val="30"/>
          <w:szCs w:val="30"/>
        </w:rPr>
        <w:t>7</w:t>
      </w:r>
      <w:r w:rsidRPr="00F717FD">
        <w:rPr>
          <w:rFonts w:ascii="Angsana New" w:hAnsi="Angsana New"/>
          <w:spacing w:val="-4"/>
          <w:sz w:val="30"/>
          <w:szCs w:val="30"/>
        </w:rPr>
        <w:t>.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F717FD">
        <w:rPr>
          <w:rFonts w:ascii="Angsana New" w:hAnsi="Angsana New"/>
          <w:spacing w:val="-4"/>
          <w:sz w:val="30"/>
          <w:szCs w:val="30"/>
        </w:rPr>
        <w:t xml:space="preserve"> </w:t>
      </w:r>
      <w:bookmarkEnd w:id="2"/>
      <w:r w:rsidRPr="00F717FD">
        <w:rPr>
          <w:rFonts w:ascii="Angsana New" w:hAnsi="Angsana New"/>
          <w:sz w:val="30"/>
          <w:szCs w:val="30"/>
        </w:rPr>
        <w:br/>
      </w:r>
      <w:r w:rsidRPr="00F717FD">
        <w:rPr>
          <w:rFonts w:ascii="Angsana New" w:hAnsi="Angsana New" w:hint="cs"/>
          <w:sz w:val="30"/>
          <w:szCs w:val="30"/>
          <w:cs/>
        </w:rPr>
        <w:t>ล้านบาท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2563: </w:t>
      </w:r>
      <w:r>
        <w:rPr>
          <w:rFonts w:ascii="Angsana New" w:hAnsi="Angsana New"/>
          <w:i/>
          <w:iCs/>
          <w:sz w:val="30"/>
          <w:szCs w:val="30"/>
        </w:rPr>
        <w:t>73.5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0058E985" w14:textId="77777777" w:rsidR="00523E37" w:rsidRPr="009A29AA" w:rsidRDefault="00523E37" w:rsidP="00523E37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E035361" w14:textId="3AFF215B" w:rsidR="00523E37" w:rsidRDefault="00523E37" w:rsidP="00523E3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17FD">
        <w:rPr>
          <w:rFonts w:ascii="Angsana New" w:hAnsi="Angsana New"/>
          <w:spacing w:val="18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F717FD">
        <w:rPr>
          <w:rFonts w:ascii="Angsana New" w:hAnsi="Angsana New" w:hint="cs"/>
          <w:spacing w:val="18"/>
          <w:sz w:val="30"/>
          <w:szCs w:val="30"/>
          <w:cs/>
        </w:rPr>
        <w:t>หลาย</w:t>
      </w:r>
      <w:r w:rsidRPr="00F717FD">
        <w:rPr>
          <w:rFonts w:ascii="Angsana New" w:hAnsi="Angsana New"/>
          <w:spacing w:val="18"/>
          <w:sz w:val="30"/>
          <w:szCs w:val="30"/>
          <w:cs/>
        </w:rPr>
        <w:t>แ</w:t>
      </w:r>
      <w:r w:rsidRPr="00F717FD">
        <w:rPr>
          <w:rFonts w:ascii="Angsana New" w:hAnsi="Angsana New" w:hint="cs"/>
          <w:spacing w:val="18"/>
          <w:sz w:val="30"/>
          <w:szCs w:val="30"/>
          <w:cs/>
        </w:rPr>
        <w:t>ห่</w:t>
      </w:r>
      <w:r w:rsidRPr="00F717FD">
        <w:rPr>
          <w:rFonts w:ascii="Angsana New" w:hAnsi="Angsana New"/>
          <w:spacing w:val="18"/>
          <w:sz w:val="30"/>
          <w:szCs w:val="30"/>
          <w:cs/>
        </w:rPr>
        <w:t>งเพื่อการใช้ไฟฟ้า</w:t>
      </w:r>
      <w:r w:rsidRPr="00F717FD">
        <w:rPr>
          <w:rFonts w:ascii="Angsana New" w:hAnsi="Angsana New" w:hint="cs"/>
          <w:spacing w:val="18"/>
          <w:sz w:val="30"/>
          <w:szCs w:val="30"/>
          <w:cs/>
        </w:rPr>
        <w:t>เ</w:t>
      </w:r>
      <w:r w:rsidRPr="00F717FD">
        <w:rPr>
          <w:rFonts w:ascii="Angsana New" w:hAnsi="Angsana New"/>
          <w:spacing w:val="-2"/>
          <w:sz w:val="30"/>
          <w:szCs w:val="30"/>
          <w:cs/>
        </w:rPr>
        <w:t>ป็นจำนวน</w:t>
      </w:r>
      <w:r w:rsidRPr="00F717FD">
        <w:rPr>
          <w:rFonts w:ascii="Angsana New" w:hAnsi="Angsana New"/>
          <w:spacing w:val="8"/>
          <w:sz w:val="30"/>
          <w:szCs w:val="30"/>
          <w:cs/>
        </w:rPr>
        <w:t>เงิน</w:t>
      </w:r>
      <w:bookmarkStart w:id="3" w:name="_Hlk15140909"/>
      <w:r w:rsidRPr="00F717FD">
        <w:rPr>
          <w:rFonts w:ascii="Angsana New" w:hAnsi="Angsana New"/>
          <w:spacing w:val="8"/>
          <w:sz w:val="30"/>
          <w:szCs w:val="30"/>
        </w:rPr>
        <w:t xml:space="preserve"> 12.6 </w:t>
      </w:r>
      <w:bookmarkEnd w:id="3"/>
      <w:r w:rsidRPr="00F717FD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F717FD">
        <w:rPr>
          <w:rFonts w:ascii="Angsana New" w:hAnsi="Angsana New"/>
          <w:spacing w:val="8"/>
          <w:sz w:val="30"/>
          <w:szCs w:val="30"/>
        </w:rPr>
        <w:t> 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>(31</w:t>
      </w:r>
      <w:r w:rsidRPr="00F717FD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 </w:t>
      </w:r>
      <w:r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2563: 12.6 </w:t>
      </w:r>
      <w:r w:rsidRPr="00F717FD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ล้านบาท) </w:t>
      </w:r>
      <w:r w:rsidRPr="00F717FD">
        <w:rPr>
          <w:rFonts w:ascii="Angsana New" w:hAnsi="Angsana New" w:hint="cs"/>
          <w:spacing w:val="8"/>
          <w:sz w:val="30"/>
          <w:szCs w:val="30"/>
          <w:cs/>
        </w:rPr>
        <w:t xml:space="preserve">และค้ำประกันผลงานเป็นจำนวนเงิน </w:t>
      </w:r>
      <w:r w:rsidRPr="00F717FD">
        <w:rPr>
          <w:rFonts w:ascii="Angsana New" w:hAnsi="Angsana New"/>
          <w:spacing w:val="8"/>
          <w:sz w:val="30"/>
          <w:szCs w:val="30"/>
        </w:rPr>
        <w:t>7</w:t>
      </w:r>
      <w:r>
        <w:rPr>
          <w:rFonts w:ascii="Angsana New" w:hAnsi="Angsana New"/>
          <w:spacing w:val="8"/>
          <w:sz w:val="30"/>
          <w:szCs w:val="30"/>
        </w:rPr>
        <w:t>7</w:t>
      </w:r>
      <w:r w:rsidRPr="00F717FD">
        <w:rPr>
          <w:rFonts w:ascii="Angsana New" w:hAnsi="Angsana New"/>
          <w:spacing w:val="8"/>
          <w:sz w:val="30"/>
          <w:szCs w:val="30"/>
        </w:rPr>
        <w:t>.</w:t>
      </w:r>
      <w:r>
        <w:rPr>
          <w:rFonts w:ascii="Angsana New" w:hAnsi="Angsana New"/>
          <w:spacing w:val="8"/>
          <w:sz w:val="30"/>
          <w:szCs w:val="30"/>
        </w:rPr>
        <w:t>6</w:t>
      </w:r>
      <w:r w:rsidRPr="00F717FD">
        <w:rPr>
          <w:rFonts w:ascii="Angsana New" w:hAnsi="Angsana New"/>
          <w:spacing w:val="8"/>
          <w:sz w:val="30"/>
          <w:szCs w:val="30"/>
        </w:rPr>
        <w:t xml:space="preserve"> </w:t>
      </w:r>
      <w:r w:rsidRPr="00F717FD">
        <w:rPr>
          <w:rFonts w:ascii="Angsana New" w:hAnsi="Angsana New" w:hint="cs"/>
          <w:spacing w:val="8"/>
          <w:sz w:val="30"/>
          <w:szCs w:val="30"/>
          <w:cs/>
        </w:rPr>
        <w:t>ล้านบาท</w:t>
      </w:r>
      <w:r w:rsidRPr="00F717FD">
        <w:rPr>
          <w:rFonts w:ascii="Angsana New" w:hAnsi="Angsana New"/>
          <w:sz w:val="30"/>
          <w:szCs w:val="30"/>
        </w:rPr>
        <w:t xml:space="preserve">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717FD">
        <w:rPr>
          <w:rFonts w:ascii="Angsana New" w:hAnsi="Angsana New"/>
          <w:i/>
          <w:iCs/>
          <w:sz w:val="30"/>
          <w:szCs w:val="30"/>
        </w:rPr>
        <w:t xml:space="preserve">2563: 73.5 </w:t>
      </w:r>
      <w:r w:rsidRPr="00F717F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68AF7121" w14:textId="2D93ED5C" w:rsidR="004A1F27" w:rsidRDefault="004A1F27" w:rsidP="00523E3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EC22E1" w14:textId="60279051" w:rsidR="004A1F27" w:rsidRPr="00583C1D" w:rsidRDefault="004A1F27" w:rsidP="004A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1B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B1B38">
        <w:rPr>
          <w:rFonts w:ascii="Angsana New" w:hAnsi="Angsana New"/>
          <w:sz w:val="30"/>
          <w:szCs w:val="30"/>
        </w:rPr>
        <w:t>31</w:t>
      </w:r>
      <w:r w:rsidR="002E1D3B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0B1B38">
        <w:rPr>
          <w:rFonts w:ascii="Angsana New" w:hAnsi="Angsana New"/>
          <w:sz w:val="30"/>
          <w:szCs w:val="30"/>
          <w:cs/>
        </w:rPr>
        <w:t xml:space="preserve"> </w:t>
      </w:r>
      <w:r w:rsidRPr="000B1B38">
        <w:rPr>
          <w:rFonts w:ascii="Angsana New" w:hAnsi="Angsana New"/>
          <w:sz w:val="30"/>
          <w:szCs w:val="30"/>
        </w:rPr>
        <w:t>256</w:t>
      </w:r>
      <w:r w:rsidR="002E1D3B">
        <w:rPr>
          <w:rFonts w:ascii="Angsana New" w:hAnsi="Angsana New"/>
          <w:sz w:val="30"/>
          <w:szCs w:val="30"/>
        </w:rPr>
        <w:t>4</w:t>
      </w:r>
      <w:r w:rsidRPr="000B1B38">
        <w:rPr>
          <w:rFonts w:ascii="Angsana New" w:hAnsi="Angsana New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Pr="000B1B38">
        <w:rPr>
          <w:rFonts w:ascii="Angsana New" w:hAnsi="Angsana New"/>
          <w:sz w:val="30"/>
          <w:szCs w:val="30"/>
        </w:rPr>
        <w:t xml:space="preserve"> 3,</w:t>
      </w:r>
      <w:r w:rsidR="00CD2AA5">
        <w:rPr>
          <w:rFonts w:ascii="Angsana New" w:hAnsi="Angsana New"/>
          <w:sz w:val="30"/>
          <w:szCs w:val="30"/>
        </w:rPr>
        <w:t>81</w:t>
      </w:r>
      <w:r w:rsidRPr="000B1B38">
        <w:rPr>
          <w:rFonts w:ascii="Angsana New" w:hAnsi="Angsana New"/>
          <w:sz w:val="30"/>
          <w:szCs w:val="30"/>
        </w:rPr>
        <w:t xml:space="preserve">4 </w:t>
      </w:r>
      <w:r w:rsidRPr="000B1B38">
        <w:rPr>
          <w:rFonts w:ascii="Angsana New" w:hAnsi="Angsana New"/>
          <w:sz w:val="30"/>
          <w:szCs w:val="30"/>
          <w:cs/>
        </w:rPr>
        <w:t xml:space="preserve">ล้านบาท </w:t>
      </w:r>
      <w:r w:rsidR="00E44913">
        <w:rPr>
          <w:rFonts w:ascii="Angsana New" w:hAnsi="Angsana New"/>
          <w:sz w:val="30"/>
          <w:szCs w:val="30"/>
        </w:rPr>
        <w:br/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</w:rPr>
        <w:t>(31</w:t>
      </w:r>
      <w:r w:rsidR="00E04ED1" w:rsidRPr="00F717FD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 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2563: </w:t>
      </w:r>
      <w:r w:rsidR="00E44913">
        <w:rPr>
          <w:rFonts w:ascii="Angsana New" w:hAnsi="Angsana New"/>
          <w:i/>
          <w:iCs/>
          <w:spacing w:val="8"/>
          <w:sz w:val="30"/>
          <w:szCs w:val="30"/>
        </w:rPr>
        <w:t>3,724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  <w:cs/>
        </w:rPr>
        <w:t xml:space="preserve">ล้านบาท </w:t>
      </w:r>
      <w:r w:rsidRPr="004B0FC8">
        <w:rPr>
          <w:rFonts w:ascii="Angsana New" w:hAnsi="Angsana New" w:hint="cs"/>
          <w:spacing w:val="-3"/>
          <w:sz w:val="30"/>
          <w:szCs w:val="30"/>
          <w:cs/>
        </w:rPr>
        <w:t>และ</w:t>
      </w:r>
      <w:r w:rsidRPr="004B0FC8">
        <w:rPr>
          <w:rFonts w:ascii="Angsana New" w:hAnsi="Angsana New"/>
          <w:spacing w:val="-3"/>
          <w:sz w:val="30"/>
          <w:szCs w:val="30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Pr="004B0FC8">
        <w:rPr>
          <w:rFonts w:ascii="Angsana New" w:hAnsi="Angsana New"/>
          <w:spacing w:val="-3"/>
          <w:sz w:val="30"/>
          <w:szCs w:val="30"/>
        </w:rPr>
        <w:t>2,8</w:t>
      </w:r>
      <w:r w:rsidR="000F1CFC">
        <w:rPr>
          <w:rFonts w:ascii="Angsana New" w:hAnsi="Angsana New"/>
          <w:spacing w:val="-3"/>
          <w:sz w:val="30"/>
          <w:szCs w:val="30"/>
        </w:rPr>
        <w:t>28</w:t>
      </w:r>
      <w:r w:rsidRPr="004B0FC8">
        <w:rPr>
          <w:rFonts w:ascii="Angsana New" w:hAnsi="Angsana New"/>
          <w:spacing w:val="-3"/>
          <w:sz w:val="30"/>
          <w:szCs w:val="30"/>
        </w:rPr>
        <w:t xml:space="preserve"> </w:t>
      </w:r>
      <w:r w:rsidRPr="004B0FC8">
        <w:rPr>
          <w:rFonts w:ascii="Angsana New" w:hAnsi="Angsana New"/>
          <w:spacing w:val="-3"/>
          <w:sz w:val="30"/>
          <w:szCs w:val="30"/>
          <w:cs/>
        </w:rPr>
        <w:t xml:space="preserve">ล้านบาท 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</w:rPr>
        <w:t>(31</w:t>
      </w:r>
      <w:r w:rsidR="00E04ED1" w:rsidRPr="00F717FD">
        <w:rPr>
          <w:rFonts w:ascii="Angsana New" w:hAnsi="Angsana New" w:hint="cs"/>
          <w:i/>
          <w:iCs/>
          <w:spacing w:val="8"/>
          <w:sz w:val="30"/>
          <w:szCs w:val="30"/>
          <w:cs/>
        </w:rPr>
        <w:t xml:space="preserve"> ธันวาคม 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2563: </w:t>
      </w:r>
      <w:r w:rsidR="00FF63A9">
        <w:rPr>
          <w:rFonts w:ascii="Angsana New" w:hAnsi="Angsana New"/>
          <w:i/>
          <w:iCs/>
          <w:spacing w:val="8"/>
          <w:sz w:val="30"/>
          <w:szCs w:val="30"/>
        </w:rPr>
        <w:t>2,781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</w:rPr>
        <w:t xml:space="preserve"> </w:t>
      </w:r>
      <w:r w:rsidR="00E04ED1" w:rsidRPr="00F717FD">
        <w:rPr>
          <w:rFonts w:ascii="Angsana New" w:hAnsi="Angsana New"/>
          <w:i/>
          <w:iCs/>
          <w:spacing w:val="8"/>
          <w:sz w:val="30"/>
          <w:szCs w:val="30"/>
          <w:cs/>
        </w:rPr>
        <w:t>ล้านบาท)</w:t>
      </w:r>
    </w:p>
    <w:p w14:paraId="1F05AB41" w14:textId="77777777" w:rsidR="004A1F27" w:rsidRPr="00A87005" w:rsidRDefault="004A1F27" w:rsidP="00523E3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A295B2" w14:textId="77777777" w:rsidR="00523E37" w:rsidRPr="00A87005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558D47" w14:textId="77777777" w:rsidR="00523E37" w:rsidRPr="00E67CE5" w:rsidRDefault="00523E37" w:rsidP="00523E37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>เหตุก</w:t>
      </w:r>
      <w:r w:rsidRPr="00E67CE5">
        <w:rPr>
          <w:rFonts w:ascii="Angsana New" w:hAnsi="Angsana New" w:hint="cs"/>
          <w:sz w:val="30"/>
          <w:szCs w:val="30"/>
          <w:cs/>
          <w:lang w:val="en-US"/>
        </w:rPr>
        <w:t>ารณ์ภายหลังรอบระยะเวลารายงาน</w:t>
      </w:r>
      <w:r w:rsidRPr="00E67CE5">
        <w:rPr>
          <w:rFonts w:ascii="Angsana New" w:hAnsi="Angsana New"/>
          <w:sz w:val="30"/>
          <w:szCs w:val="30"/>
          <w:cs/>
          <w:lang w:val="en-US"/>
        </w:rPr>
        <w:t xml:space="preserve">    </w:t>
      </w:r>
    </w:p>
    <w:p w14:paraId="1519BECD" w14:textId="77777777" w:rsidR="00523E37" w:rsidRPr="00295515" w:rsidRDefault="00523E37" w:rsidP="00523E37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17B9886E" w14:textId="77777777" w:rsidR="00523E37" w:rsidRDefault="00523E37" w:rsidP="00523E37">
      <w:pPr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648C5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สามัญประจำปีของ</w:t>
      </w:r>
      <w:r w:rsidRPr="00D648C5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D648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648C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D648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>เมษายน</w:t>
      </w:r>
      <w:r w:rsidRPr="00D648C5">
        <w:rPr>
          <w:rFonts w:ascii="Angsana New" w:hAnsi="Angsana New"/>
          <w:sz w:val="30"/>
          <w:szCs w:val="30"/>
          <w:cs/>
        </w:rPr>
        <w:t xml:space="preserve"> </w:t>
      </w:r>
      <w:r w:rsidRPr="00D648C5">
        <w:rPr>
          <w:rFonts w:ascii="Angsana New" w:hAnsi="Angsana New"/>
          <w:sz w:val="30"/>
          <w:szCs w:val="30"/>
        </w:rPr>
        <w:t xml:space="preserve">2564 </w:t>
      </w:r>
      <w:r w:rsidRPr="00D648C5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มีมติ</w:t>
      </w:r>
      <w:r w:rsidRPr="00D648C5"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 w:hint="cs"/>
          <w:sz w:val="30"/>
          <w:szCs w:val="30"/>
          <w:cs/>
        </w:rPr>
        <w:t>จ่าย</w:t>
      </w:r>
      <w:r w:rsidRPr="00D648C5">
        <w:rPr>
          <w:rFonts w:ascii="Angsana New" w:hAnsi="Angsana New"/>
          <w:sz w:val="30"/>
          <w:szCs w:val="30"/>
          <w:cs/>
        </w:rPr>
        <w:t>เงินปันผลจากกำไรสำหรับปี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D648C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D648C5">
        <w:rPr>
          <w:rFonts w:ascii="Angsana New" w:hAnsi="Angsana New"/>
          <w:sz w:val="30"/>
          <w:szCs w:val="30"/>
        </w:rPr>
        <w:t xml:space="preserve">0.075 </w:t>
      </w:r>
      <w:r w:rsidRPr="00D648C5">
        <w:rPr>
          <w:rFonts w:ascii="Angsana New" w:hAnsi="Angsana New"/>
          <w:sz w:val="30"/>
          <w:szCs w:val="30"/>
          <w:cs/>
        </w:rPr>
        <w:t xml:space="preserve">บาท </w:t>
      </w:r>
      <w:r w:rsidRPr="00D648C5">
        <w:rPr>
          <w:rFonts w:ascii="Angsana New" w:hAnsi="Angsana New" w:hint="cs"/>
          <w:sz w:val="30"/>
          <w:szCs w:val="30"/>
          <w:cs/>
          <w:lang w:eastAsia="ja-JP"/>
        </w:rPr>
        <w:t>เป็น</w:t>
      </w:r>
      <w:r w:rsidRPr="00D648C5">
        <w:rPr>
          <w:rFonts w:ascii="Angsana New" w:hAnsi="Angsana New"/>
          <w:sz w:val="30"/>
          <w:szCs w:val="30"/>
          <w:cs/>
        </w:rPr>
        <w:t xml:space="preserve">จำนวน </w:t>
      </w:r>
      <w:r w:rsidRPr="00D648C5">
        <w:rPr>
          <w:rFonts w:ascii="Angsana New" w:hAnsi="Angsana New"/>
          <w:sz w:val="30"/>
          <w:szCs w:val="30"/>
        </w:rPr>
        <w:t xml:space="preserve">36.90 </w:t>
      </w:r>
      <w:r w:rsidRPr="00D648C5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เงินปันผลดังกล่าวจะจ่ายในเดือนพฤษภาคม </w:t>
      </w:r>
      <w:r w:rsidRPr="00D648C5">
        <w:rPr>
          <w:rFonts w:ascii="Angsana New" w:hAnsi="Angsana New"/>
          <w:sz w:val="30"/>
          <w:szCs w:val="30"/>
        </w:rPr>
        <w:t xml:space="preserve">2564 </w:t>
      </w:r>
    </w:p>
    <w:p w14:paraId="43B3A227" w14:textId="77777777" w:rsidR="00523E37" w:rsidRPr="00E67CE5" w:rsidRDefault="00523E37" w:rsidP="00523E37">
      <w:pPr>
        <w:ind w:left="540"/>
        <w:jc w:val="thaiDistribute"/>
        <w:rPr>
          <w:cs/>
          <w:lang w:eastAsia="x-none"/>
        </w:rPr>
      </w:pPr>
    </w:p>
    <w:sectPr w:rsidR="00523E37" w:rsidRPr="00E67CE5" w:rsidSect="00D16668">
      <w:head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C998E" w14:textId="77777777" w:rsidR="00E96A94" w:rsidRDefault="00E96A94" w:rsidP="00FC04D5">
      <w:r>
        <w:separator/>
      </w:r>
    </w:p>
  </w:endnote>
  <w:endnote w:type="continuationSeparator" w:id="0">
    <w:p w14:paraId="13553BD9" w14:textId="77777777" w:rsidR="00E96A94" w:rsidRDefault="00E96A9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69562" w14:textId="77777777" w:rsidR="006C085B" w:rsidRPr="004D76EF" w:rsidRDefault="006C085B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C41BD" w14:textId="77777777" w:rsidR="006C085B" w:rsidRPr="004D76EF" w:rsidRDefault="006C085B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A324E" w14:textId="77777777" w:rsidR="00E96A94" w:rsidRDefault="00E96A94" w:rsidP="00FC04D5">
      <w:r>
        <w:separator/>
      </w:r>
    </w:p>
  </w:footnote>
  <w:footnote w:type="continuationSeparator" w:id="0">
    <w:p w14:paraId="0D724E77" w14:textId="77777777" w:rsidR="00E96A94" w:rsidRDefault="00E96A9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28A8F" w14:textId="77777777" w:rsidR="006C085B" w:rsidRPr="003B5EBA" w:rsidRDefault="006C085B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6C085B" w:rsidRPr="003B5EBA" w:rsidRDefault="006C085B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22D46D" w14:textId="090DD163" w:rsidR="006C085B" w:rsidRDefault="006C085B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03C2606" w14:textId="77777777" w:rsidR="006C085B" w:rsidRDefault="006C085B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1355B" w14:textId="77777777" w:rsidR="006C085B" w:rsidRPr="003B5EBA" w:rsidRDefault="006C085B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C8BAAD" w14:textId="77777777" w:rsidR="006C085B" w:rsidRPr="003B5EBA" w:rsidRDefault="006C085B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BAE57C9" w14:textId="77777777" w:rsidR="006C085B" w:rsidRDefault="006C085B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6A6AAB29" w14:textId="77777777" w:rsidR="006C085B" w:rsidRDefault="006C085B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C615" w14:textId="77777777" w:rsidR="006C085B" w:rsidRPr="003B5EBA" w:rsidRDefault="006C085B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7D0B71" w14:textId="77777777" w:rsidR="006C085B" w:rsidRPr="003B5EBA" w:rsidRDefault="006C085B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2CB289" w14:textId="373BC761" w:rsidR="006C085B" w:rsidRDefault="006C085B" w:rsidP="00DF2A0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6C085B" w:rsidRPr="0021561A" w:rsidRDefault="006C085B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7"/>
  </w:num>
  <w:num w:numId="14">
    <w:abstractNumId w:val="22"/>
  </w:num>
  <w:num w:numId="15">
    <w:abstractNumId w:val="26"/>
  </w:num>
  <w:num w:numId="16">
    <w:abstractNumId w:val="41"/>
  </w:num>
  <w:num w:numId="17">
    <w:abstractNumId w:val="39"/>
  </w:num>
  <w:num w:numId="18">
    <w:abstractNumId w:val="15"/>
  </w:num>
  <w:num w:numId="19">
    <w:abstractNumId w:val="28"/>
  </w:num>
  <w:num w:numId="20">
    <w:abstractNumId w:val="34"/>
  </w:num>
  <w:num w:numId="21">
    <w:abstractNumId w:val="14"/>
  </w:num>
  <w:num w:numId="22">
    <w:abstractNumId w:val="10"/>
  </w:num>
  <w:num w:numId="23">
    <w:abstractNumId w:val="16"/>
  </w:num>
  <w:num w:numId="24">
    <w:abstractNumId w:val="12"/>
  </w:num>
  <w:num w:numId="25">
    <w:abstractNumId w:val="11"/>
  </w:num>
  <w:num w:numId="26">
    <w:abstractNumId w:val="31"/>
  </w:num>
  <w:num w:numId="27">
    <w:abstractNumId w:val="23"/>
  </w:num>
  <w:num w:numId="28">
    <w:abstractNumId w:val="32"/>
  </w:num>
  <w:num w:numId="29">
    <w:abstractNumId w:val="17"/>
  </w:num>
  <w:num w:numId="30">
    <w:abstractNumId w:val="42"/>
  </w:num>
  <w:num w:numId="31">
    <w:abstractNumId w:val="36"/>
  </w:num>
  <w:num w:numId="32">
    <w:abstractNumId w:val="38"/>
  </w:num>
  <w:num w:numId="33">
    <w:abstractNumId w:val="30"/>
  </w:num>
  <w:num w:numId="34">
    <w:abstractNumId w:val="24"/>
  </w:num>
  <w:num w:numId="35">
    <w:abstractNumId w:val="33"/>
  </w:num>
  <w:num w:numId="36">
    <w:abstractNumId w:val="19"/>
  </w:num>
  <w:num w:numId="37">
    <w:abstractNumId w:val="27"/>
  </w:num>
  <w:num w:numId="38">
    <w:abstractNumId w:val="35"/>
  </w:num>
  <w:num w:numId="39">
    <w:abstractNumId w:val="18"/>
  </w:num>
  <w:num w:numId="40">
    <w:abstractNumId w:val="21"/>
  </w:num>
  <w:num w:numId="41">
    <w:abstractNumId w:val="13"/>
  </w:num>
  <w:num w:numId="42">
    <w:abstractNumId w:val="29"/>
  </w:num>
  <w:num w:numId="43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B11"/>
    <w:rsid w:val="00007ED1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CB3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98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948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3054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4ABB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253"/>
    <w:rsid w:val="003F0404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6C8"/>
    <w:rsid w:val="00407769"/>
    <w:rsid w:val="00407EFE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BDF"/>
    <w:rsid w:val="00463C0A"/>
    <w:rsid w:val="00463EA5"/>
    <w:rsid w:val="004646F1"/>
    <w:rsid w:val="00464958"/>
    <w:rsid w:val="004649F6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4272"/>
    <w:rsid w:val="004B4290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8E5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4FF7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99B"/>
    <w:rsid w:val="005D3F9C"/>
    <w:rsid w:val="005D413C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951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7BC7"/>
    <w:rsid w:val="0067013E"/>
    <w:rsid w:val="006701EE"/>
    <w:rsid w:val="00670866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156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7F1"/>
    <w:rsid w:val="006E28DE"/>
    <w:rsid w:val="006E2E42"/>
    <w:rsid w:val="006E32AF"/>
    <w:rsid w:val="006E4EB0"/>
    <w:rsid w:val="006E4FFB"/>
    <w:rsid w:val="006E5257"/>
    <w:rsid w:val="006E58D5"/>
    <w:rsid w:val="006E5BA4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2CE6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E8D"/>
    <w:rsid w:val="0075528B"/>
    <w:rsid w:val="007553BB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2D3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1AF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99B"/>
    <w:rsid w:val="00891EC6"/>
    <w:rsid w:val="00891F70"/>
    <w:rsid w:val="00892577"/>
    <w:rsid w:val="00893210"/>
    <w:rsid w:val="008937B9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B7FDB"/>
    <w:rsid w:val="008C0A03"/>
    <w:rsid w:val="008C0AC9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68E"/>
    <w:rsid w:val="008F7C75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BC2"/>
    <w:rsid w:val="0090727F"/>
    <w:rsid w:val="009076A3"/>
    <w:rsid w:val="009079AF"/>
    <w:rsid w:val="00907C8C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BEE"/>
    <w:rsid w:val="009E5CCC"/>
    <w:rsid w:val="009E6DD3"/>
    <w:rsid w:val="009E74B9"/>
    <w:rsid w:val="009E74E9"/>
    <w:rsid w:val="009E7A30"/>
    <w:rsid w:val="009E7D22"/>
    <w:rsid w:val="009F04D8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236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2349"/>
    <w:rsid w:val="00A12380"/>
    <w:rsid w:val="00A12AE2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6FB0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B4B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FB1"/>
    <w:rsid w:val="00B15116"/>
    <w:rsid w:val="00B15528"/>
    <w:rsid w:val="00B157B3"/>
    <w:rsid w:val="00B15B43"/>
    <w:rsid w:val="00B15FCB"/>
    <w:rsid w:val="00B1610C"/>
    <w:rsid w:val="00B16295"/>
    <w:rsid w:val="00B1636D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5FCB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4748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6B8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C7C33"/>
    <w:rsid w:val="00CD07C8"/>
    <w:rsid w:val="00CD098E"/>
    <w:rsid w:val="00CD0EDF"/>
    <w:rsid w:val="00CD104E"/>
    <w:rsid w:val="00CD1D95"/>
    <w:rsid w:val="00CD25D3"/>
    <w:rsid w:val="00CD27B9"/>
    <w:rsid w:val="00CD2AA5"/>
    <w:rsid w:val="00CD2B40"/>
    <w:rsid w:val="00CD308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BD2"/>
    <w:rsid w:val="00CE7A95"/>
    <w:rsid w:val="00CE7C0E"/>
    <w:rsid w:val="00CF0358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46"/>
    <w:rsid w:val="00D0119F"/>
    <w:rsid w:val="00D017A9"/>
    <w:rsid w:val="00D0349C"/>
    <w:rsid w:val="00D04665"/>
    <w:rsid w:val="00D04C7F"/>
    <w:rsid w:val="00D05EF9"/>
    <w:rsid w:val="00D0625F"/>
    <w:rsid w:val="00D0681E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0B7"/>
    <w:rsid w:val="00D226A1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77E"/>
    <w:rsid w:val="00D4191D"/>
    <w:rsid w:val="00D42A56"/>
    <w:rsid w:val="00D42EFE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8FC"/>
    <w:rsid w:val="00D60983"/>
    <w:rsid w:val="00D61AF6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02C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20050"/>
    <w:rsid w:val="00E200FF"/>
    <w:rsid w:val="00E203C6"/>
    <w:rsid w:val="00E2072F"/>
    <w:rsid w:val="00E21458"/>
    <w:rsid w:val="00E2182D"/>
    <w:rsid w:val="00E21C06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D0D"/>
    <w:rsid w:val="00ED2D1B"/>
    <w:rsid w:val="00ED32FD"/>
    <w:rsid w:val="00ED47D6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6C9"/>
    <w:rsid w:val="00F642F9"/>
    <w:rsid w:val="00F64612"/>
    <w:rsid w:val="00F649DE"/>
    <w:rsid w:val="00F64F67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3056</Words>
  <Characters>13673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2021-05-07T17:34:00Z</cp:lastPrinted>
  <dcterms:created xsi:type="dcterms:W3CDTF">2021-05-11T07:33:00Z</dcterms:created>
  <dcterms:modified xsi:type="dcterms:W3CDTF">2021-05-11T07:34:00Z</dcterms:modified>
</cp:coreProperties>
</file>