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55" w:rsidRDefault="00F43855" w:rsidP="00F43855"/>
    <w:p w:rsidR="00F43855" w:rsidRDefault="00F43855" w:rsidP="00F43855"/>
    <w:p w:rsidR="00F43855" w:rsidRPr="00F43855" w:rsidRDefault="00F43855" w:rsidP="00F43855">
      <w:pPr>
        <w:rPr>
          <w:cs/>
        </w:rPr>
      </w:pP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:rsidR="00504936" w:rsidRPr="004E7156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:rsidR="00504936" w:rsidRPr="003E7905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3E7905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3E7905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3E790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AD351F" w:rsidRPr="00FE6CD5" w:rsidRDefault="00AD351F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E6CD5">
        <w:rPr>
          <w:spacing w:val="-3"/>
          <w:szCs w:val="36"/>
        </w:rPr>
        <w:t xml:space="preserve">for the </w:t>
      </w:r>
      <w:r>
        <w:rPr>
          <w:spacing w:val="-3"/>
          <w:szCs w:val="36"/>
        </w:rPr>
        <w:t>three-month period ended</w:t>
      </w:r>
    </w:p>
    <w:p w:rsidR="00504936" w:rsidRPr="00A141B3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FE6CD5">
        <w:rPr>
          <w:rFonts w:ascii="Times New Roman" w:hAnsi="Times New Roman" w:cs="Times New Roman"/>
          <w:sz w:val="36"/>
          <w:szCs w:val="36"/>
        </w:rPr>
        <w:t xml:space="preserve">31 </w:t>
      </w:r>
      <w:r>
        <w:rPr>
          <w:rFonts w:ascii="Times New Roman" w:hAnsi="Times New Roman" w:cs="Times New Roman"/>
          <w:sz w:val="36"/>
          <w:szCs w:val="36"/>
        </w:rPr>
        <w:t xml:space="preserve">March </w:t>
      </w:r>
      <w:r w:rsidR="00504936" w:rsidRPr="003E7905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A141B3">
        <w:rPr>
          <w:rFonts w:ascii="Times New Roman" w:hAnsi="Times New Roman" w:cstheme="minorBidi"/>
          <w:sz w:val="36"/>
          <w:szCs w:val="36"/>
        </w:rPr>
        <w:t>1</w:t>
      </w:r>
    </w:p>
    <w:p w:rsidR="00504936" w:rsidRPr="003E7905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504936" w:rsidRPr="003E7905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3E7905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3E7905">
        <w:rPr>
          <w:spacing w:val="-3"/>
          <w:sz w:val="36"/>
          <w:szCs w:val="36"/>
          <w:lang w:bidi="th-TH"/>
        </w:rPr>
        <w:t>review report</w:t>
      </w: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rFonts w:cs="Angsana New"/>
          <w:spacing w:val="-3"/>
          <w:sz w:val="28"/>
          <w:szCs w:val="28"/>
          <w:cs/>
          <w:lang w:bidi="th-TH"/>
        </w:rPr>
        <w:sectPr w:rsidR="00504936" w:rsidRPr="003E7905" w:rsidSect="0024684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008" w:right="1152" w:bottom="576" w:left="1152" w:header="720" w:footer="720" w:gutter="0"/>
          <w:pgNumType w:start="0"/>
          <w:cols w:space="720"/>
          <w:titlePg/>
        </w:sect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pStyle w:val="RNormal"/>
        <w:rPr>
          <w:b/>
          <w:bCs/>
          <w:sz w:val="28"/>
          <w:szCs w:val="28"/>
        </w:rPr>
      </w:pPr>
    </w:p>
    <w:p w:rsidR="00020874" w:rsidRPr="003E7905" w:rsidRDefault="00020874" w:rsidP="00020874">
      <w:pPr>
        <w:pStyle w:val="RNormal"/>
        <w:rPr>
          <w:b/>
          <w:bCs/>
          <w:sz w:val="28"/>
          <w:szCs w:val="28"/>
        </w:rPr>
      </w:pPr>
      <w:r w:rsidRPr="003E7905">
        <w:rPr>
          <w:b/>
          <w:bCs/>
          <w:sz w:val="28"/>
          <w:szCs w:val="28"/>
        </w:rPr>
        <w:t>Independent Auditor’s Report</w:t>
      </w:r>
      <w:r w:rsidR="00EC4AB8" w:rsidRPr="003E7905">
        <w:rPr>
          <w:b/>
          <w:bCs/>
          <w:sz w:val="28"/>
          <w:szCs w:val="28"/>
        </w:rPr>
        <w:t xml:space="preserve"> on Review of Interim Financial Information</w:t>
      </w:r>
    </w:p>
    <w:p w:rsidR="00020874" w:rsidRPr="001F6AE6" w:rsidRDefault="00020874" w:rsidP="00020874">
      <w:pPr>
        <w:pStyle w:val="RNormal"/>
        <w:rPr>
          <w:szCs w:val="22"/>
        </w:rPr>
      </w:pPr>
    </w:p>
    <w:p w:rsidR="00C700B4" w:rsidRPr="001F6AE6" w:rsidRDefault="00C700B4" w:rsidP="00020874">
      <w:pPr>
        <w:pStyle w:val="RNormal"/>
        <w:rPr>
          <w:szCs w:val="22"/>
        </w:rPr>
      </w:pPr>
    </w:p>
    <w:p w:rsidR="00C700B4" w:rsidRPr="001F6AE6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F6AE6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F6AE6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04936" w:rsidRPr="003E7905" w:rsidRDefault="00504936" w:rsidP="00504936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respectively</w:t>
      </w:r>
      <w:r w:rsidRPr="00CA25C7">
        <w:rPr>
          <w:rFonts w:ascii="Times New Roman" w:hAnsi="Times New Roman" w:cs="Times New Roman"/>
          <w:sz w:val="22"/>
          <w:szCs w:val="22"/>
        </w:rPr>
        <w:t xml:space="preserve">, as at </w:t>
      </w:r>
      <w:r w:rsidR="00AD351F" w:rsidRPr="00CA25C7">
        <w:rPr>
          <w:rFonts w:ascii="Times New Roman" w:hAnsi="Times New Roman" w:cs="Times New Roman"/>
          <w:sz w:val="22"/>
          <w:szCs w:val="22"/>
        </w:rPr>
        <w:t xml:space="preserve">31 March </w:t>
      </w:r>
      <w:r w:rsidRPr="00CA25C7">
        <w:rPr>
          <w:rFonts w:ascii="Times New Roman" w:hAnsi="Times New Roman" w:cs="Times New Roman"/>
          <w:sz w:val="22"/>
          <w:szCs w:val="22"/>
        </w:rPr>
        <w:t>20</w:t>
      </w:r>
      <w:r w:rsidR="00AD351F" w:rsidRPr="00CA25C7">
        <w:rPr>
          <w:rFonts w:ascii="Times New Roman" w:hAnsi="Times New Roman" w:cs="Times New Roman"/>
          <w:sz w:val="22"/>
          <w:szCs w:val="22"/>
        </w:rPr>
        <w:t>2</w:t>
      </w:r>
      <w:r w:rsidR="00A141B3">
        <w:rPr>
          <w:rFonts w:ascii="Times New Roman" w:hAnsi="Times New Roman" w:cs="Times New Roman"/>
          <w:sz w:val="22"/>
          <w:szCs w:val="22"/>
        </w:rPr>
        <w:t>1</w:t>
      </w:r>
      <w:r w:rsidRPr="00CA25C7">
        <w:rPr>
          <w:rFonts w:ascii="Times New Roman" w:hAnsi="Times New Roman" w:cs="Times New Roman"/>
          <w:sz w:val="22"/>
          <w:szCs w:val="22"/>
        </w:rPr>
        <w:t>;</w:t>
      </w:r>
      <w:r w:rsidRPr="003E7905">
        <w:rPr>
          <w:rFonts w:ascii="Times New Roman" w:hAnsi="Times New Roman" w:cs="Times New Roman"/>
          <w:sz w:val="22"/>
          <w:szCs w:val="22"/>
        </w:rPr>
        <w:t xml:space="preserve"> the consolidated and separate statements of comprehensive income, changes in equity and cash flows for the </w:t>
      </w:r>
      <w:r w:rsidR="00D848C8">
        <w:rPr>
          <w:rFonts w:ascii="Times New Roman" w:hAnsi="Times New Roman" w:cs="Times New Roman"/>
          <w:sz w:val="22"/>
          <w:szCs w:val="22"/>
        </w:rPr>
        <w:t>three</w:t>
      </w:r>
      <w:r w:rsidRPr="003E7905">
        <w:rPr>
          <w:rFonts w:ascii="Times New Roman" w:hAnsi="Times New Roman" w:cs="Times New Roman"/>
          <w:sz w:val="22"/>
          <w:szCs w:val="22"/>
        </w:rPr>
        <w:t>-month period ended 3</w:t>
      </w:r>
      <w:r w:rsidR="00D848C8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D848C8">
        <w:rPr>
          <w:rFonts w:ascii="Times New Roman" w:hAnsi="Times New Roman" w:cs="Times New Roman"/>
          <w:sz w:val="22"/>
          <w:szCs w:val="22"/>
        </w:rPr>
        <w:t>March</w:t>
      </w:r>
      <w:r w:rsidR="003E7905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</w:t>
      </w:r>
      <w:r w:rsidR="00A141B3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3E7905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68B3" w:rsidRPr="003E7905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68B3" w:rsidRPr="003E7905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68B3" w:rsidRPr="003E7905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68B3" w:rsidRPr="003E7905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68B3" w:rsidRPr="003E7905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68B3" w:rsidRPr="003E7905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I draw attention to Note 2 to the interim financial statements which describes that the Group and the Company incurred a net loss for the </w:t>
      </w:r>
      <w:r w:rsidR="00AD351F" w:rsidRPr="00F50C56">
        <w:rPr>
          <w:rFonts w:ascii="Times New Roman" w:hAnsi="Times New Roman" w:cs="Times New Roman"/>
          <w:sz w:val="22"/>
          <w:szCs w:val="22"/>
        </w:rPr>
        <w:t xml:space="preserve">three-month period ended 31 March </w:t>
      </w:r>
      <w:r w:rsidR="00AA3678"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</w:t>
      </w:r>
      <w:r w:rsidR="00A141B3">
        <w:rPr>
          <w:rFonts w:ascii="Times New Roman" w:hAnsi="Times New Roman" w:cs="Times New Roman"/>
          <w:sz w:val="22"/>
          <w:szCs w:val="22"/>
        </w:rPr>
        <w:t>1</w:t>
      </w:r>
      <w:r w:rsidRPr="003E7905">
        <w:rPr>
          <w:rFonts w:ascii="Times New Roman" w:hAnsi="Times New Roman" w:cs="Times New Roman"/>
          <w:sz w:val="22"/>
          <w:szCs w:val="22"/>
        </w:rPr>
        <w:t xml:space="preserve"> of Baht </w:t>
      </w:r>
      <w:r w:rsidR="005812EF">
        <w:rPr>
          <w:rFonts w:ascii="Times New Roman" w:hAnsi="Times New Roman" w:cs="Times New Roman"/>
          <w:sz w:val="22"/>
          <w:szCs w:val="22"/>
        </w:rPr>
        <w:t>1</w:t>
      </w:r>
      <w:r w:rsidR="005511C4">
        <w:rPr>
          <w:rFonts w:ascii="Times New Roman" w:hAnsi="Times New Roman" w:cs="Times New Roman"/>
          <w:sz w:val="22"/>
          <w:szCs w:val="22"/>
        </w:rPr>
        <w:t>4.3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10.</w:t>
      </w:r>
      <w:r w:rsidR="005511C4">
        <w:rPr>
          <w:rFonts w:ascii="Times New Roman" w:hAnsi="Times New Roman" w:cs="Times New Roman"/>
          <w:sz w:val="22"/>
          <w:szCs w:val="22"/>
        </w:rPr>
        <w:t>7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million, respectively. As of that date, the Group and the Company’s current liabilities exceeded current assets by Baht </w:t>
      </w:r>
      <w:r w:rsidR="005511C4">
        <w:rPr>
          <w:rFonts w:ascii="Times New Roman" w:hAnsi="Times New Roman" w:cs="Times New Roman"/>
          <w:sz w:val="22"/>
          <w:szCs w:val="22"/>
        </w:rPr>
        <w:t>329.7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511C4">
        <w:rPr>
          <w:rFonts w:ascii="Times New Roman" w:hAnsi="Times New Roman" w:cs="Times New Roman"/>
          <w:sz w:val="22"/>
          <w:szCs w:val="22"/>
        </w:rPr>
        <w:t>366.8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3E7905">
        <w:rPr>
          <w:rFonts w:ascii="Times New Roman" w:hAnsi="Times New Roman" w:cs="Times New Roman"/>
          <w:sz w:val="22"/>
          <w:szCs w:val="22"/>
        </w:rPr>
        <w:t>, respectively,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and the deficit balances were Baht </w:t>
      </w:r>
      <w:r w:rsidR="005511C4">
        <w:rPr>
          <w:rFonts w:ascii="Times New Roman" w:hAnsi="Times New Roman" w:cs="Times New Roman"/>
          <w:sz w:val="22"/>
          <w:szCs w:val="22"/>
        </w:rPr>
        <w:t>837.2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5812EF">
        <w:rPr>
          <w:rFonts w:ascii="Times New Roman" w:hAnsi="Times New Roman" w:cs="Times New Roman"/>
          <w:sz w:val="22"/>
          <w:szCs w:val="22"/>
        </w:rPr>
        <w:t>8</w:t>
      </w:r>
      <w:r w:rsidR="005511C4">
        <w:rPr>
          <w:rFonts w:ascii="Times New Roman" w:hAnsi="Times New Roman" w:cs="Times New Roman"/>
          <w:sz w:val="22"/>
          <w:szCs w:val="22"/>
        </w:rPr>
        <w:t>62.1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million, respectively.</w:t>
      </w:r>
      <w:r w:rsidR="0099780E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the Group’s and the Company’s ability to continue as a going concern. My </w:t>
      </w:r>
      <w:r w:rsidR="00E36BFC" w:rsidRPr="003E7905">
        <w:rPr>
          <w:rFonts w:ascii="Times New Roman" w:hAnsi="Times New Roman" w:cs="Times New Roman"/>
          <w:sz w:val="22"/>
          <w:szCs w:val="22"/>
        </w:rPr>
        <w:t>conclusion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3E7905" w:rsidRDefault="003E7905" w:rsidP="00C700B4">
      <w:pPr>
        <w:pStyle w:val="RNormal"/>
        <w:rPr>
          <w:szCs w:val="22"/>
          <w:lang w:bidi="th-TH"/>
        </w:rPr>
      </w:pPr>
    </w:p>
    <w:p w:rsidR="00B3728F" w:rsidRPr="003E7905" w:rsidRDefault="00B3728F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(</w:t>
      </w:r>
      <w:r w:rsidR="003955B6">
        <w:rPr>
          <w:rFonts w:ascii="Times New Roman" w:hAnsi="Times New Roman" w:cs="Times New Roman"/>
          <w:sz w:val="22"/>
          <w:szCs w:val="22"/>
        </w:rPr>
        <w:t>Watchara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3955B6">
        <w:rPr>
          <w:rFonts w:ascii="Times New Roman" w:hAnsi="Times New Roman" w:cs="Times New Roman"/>
          <w:sz w:val="22"/>
          <w:szCs w:val="22"/>
        </w:rPr>
        <w:t>Pattarapitak</w:t>
      </w:r>
      <w:r w:rsidRPr="003E7905">
        <w:rPr>
          <w:rFonts w:ascii="Times New Roman" w:hAnsi="Times New Roman" w:cs="Times New Roman"/>
          <w:sz w:val="22"/>
          <w:szCs w:val="22"/>
        </w:rPr>
        <w:t>)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>
        <w:rPr>
          <w:rFonts w:ascii="Times New Roman" w:hAnsi="Times New Roman" w:cs="Times New Roman"/>
          <w:sz w:val="22"/>
          <w:szCs w:val="22"/>
        </w:rPr>
        <w:t>6669</w:t>
      </w:r>
    </w:p>
    <w:p w:rsidR="00AD351F" w:rsidRPr="003E7905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E790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E7905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Bangkok</w:t>
      </w:r>
    </w:p>
    <w:p w:rsidR="00C700B4" w:rsidRPr="003E7905" w:rsidRDefault="005511C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 May </w:t>
      </w:r>
      <w:r w:rsidR="00A141B3">
        <w:rPr>
          <w:rFonts w:ascii="Times New Roman" w:hAnsi="Times New Roman" w:cs="Times New Roman"/>
          <w:sz w:val="22"/>
          <w:szCs w:val="22"/>
        </w:rPr>
        <w:t>2021</w:t>
      </w:r>
    </w:p>
    <w:p w:rsidR="00504936" w:rsidRPr="003E7905" w:rsidRDefault="00504936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8"/>
          <w:szCs w:val="28"/>
        </w:rPr>
      </w:pPr>
    </w:p>
    <w:p w:rsidR="00504936" w:rsidRDefault="00504936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8"/>
          <w:szCs w:val="28"/>
        </w:rPr>
      </w:pPr>
    </w:p>
    <w:sectPr w:rsidR="00504936" w:rsidSect="000B78E7">
      <w:headerReference w:type="defaul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BDC" w:rsidRDefault="001F5BDC">
      <w:r>
        <w:separator/>
      </w:r>
    </w:p>
  </w:endnote>
  <w:endnote w:type="continuationSeparator" w:id="0">
    <w:p w:rsidR="001F5BDC" w:rsidRDefault="001F5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763" w:rsidRDefault="00141FA8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076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0763">
      <w:rPr>
        <w:rStyle w:val="PageNumber"/>
        <w:noProof/>
      </w:rPr>
      <w:t>20</w:t>
    </w:r>
    <w:r>
      <w:rPr>
        <w:rStyle w:val="PageNumber"/>
      </w:rPr>
      <w:fldChar w:fldCharType="end"/>
    </w:r>
  </w:p>
  <w:p w:rsidR="00F10763" w:rsidRDefault="00F10763" w:rsidP="00150E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763" w:rsidRPr="00A5323D" w:rsidRDefault="00141FA8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F10763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EC1664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F10763" w:rsidRPr="004E4938" w:rsidRDefault="00F10763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763" w:rsidRPr="00CE599B" w:rsidRDefault="00F10763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F10763" w:rsidRPr="005D05F8" w:rsidRDefault="00F10763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BDC" w:rsidRDefault="001F5BDC">
      <w:r>
        <w:separator/>
      </w:r>
    </w:p>
  </w:footnote>
  <w:footnote w:type="continuationSeparator" w:id="0">
    <w:p w:rsidR="001F5BDC" w:rsidRDefault="001F5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763" w:rsidRPr="004E4938" w:rsidRDefault="00F10763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F10763" w:rsidRPr="008B681F" w:rsidRDefault="00F10763" w:rsidP="00FE3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763" w:rsidRPr="000B78E7" w:rsidRDefault="00F10763" w:rsidP="000B78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D074E16"/>
    <w:multiLevelType w:val="multilevel"/>
    <w:tmpl w:val="74F8EB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5B9E1722"/>
    <w:multiLevelType w:val="hybridMultilevel"/>
    <w:tmpl w:val="42F889C6"/>
    <w:lvl w:ilvl="0" w:tplc="F0FC8A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  <w:iCs/>
        <w:color w:val="000000" w:themeColor="text1"/>
        <w:sz w:val="22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9"/>
  </w:num>
  <w:num w:numId="17">
    <w:abstractNumId w:val="18"/>
  </w:num>
  <w:num w:numId="18">
    <w:abstractNumId w:val="10"/>
  </w:num>
  <w:num w:numId="19">
    <w:abstractNumId w:val="15"/>
  </w:num>
  <w:num w:numId="20">
    <w:abstractNumId w:val="1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540C"/>
    <w:rsid w:val="000057D6"/>
    <w:rsid w:val="00005A66"/>
    <w:rsid w:val="00005D05"/>
    <w:rsid w:val="00007324"/>
    <w:rsid w:val="00007C61"/>
    <w:rsid w:val="00007C83"/>
    <w:rsid w:val="00010653"/>
    <w:rsid w:val="00010ABA"/>
    <w:rsid w:val="00010F63"/>
    <w:rsid w:val="000114D8"/>
    <w:rsid w:val="000117FB"/>
    <w:rsid w:val="0001184D"/>
    <w:rsid w:val="00011926"/>
    <w:rsid w:val="00011F3A"/>
    <w:rsid w:val="000121E3"/>
    <w:rsid w:val="00012BED"/>
    <w:rsid w:val="00013760"/>
    <w:rsid w:val="000137FB"/>
    <w:rsid w:val="00013E6D"/>
    <w:rsid w:val="00013F2B"/>
    <w:rsid w:val="000141B8"/>
    <w:rsid w:val="000142E8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874"/>
    <w:rsid w:val="00020A4B"/>
    <w:rsid w:val="00020AFA"/>
    <w:rsid w:val="00020B38"/>
    <w:rsid w:val="00020E51"/>
    <w:rsid w:val="00020F67"/>
    <w:rsid w:val="00021460"/>
    <w:rsid w:val="00021709"/>
    <w:rsid w:val="00021985"/>
    <w:rsid w:val="00021AD2"/>
    <w:rsid w:val="00021D69"/>
    <w:rsid w:val="000225DB"/>
    <w:rsid w:val="00022737"/>
    <w:rsid w:val="00022C7F"/>
    <w:rsid w:val="0002305D"/>
    <w:rsid w:val="0002337F"/>
    <w:rsid w:val="00023846"/>
    <w:rsid w:val="000239F6"/>
    <w:rsid w:val="00023C33"/>
    <w:rsid w:val="0002436F"/>
    <w:rsid w:val="00024B2D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40E2"/>
    <w:rsid w:val="0003418C"/>
    <w:rsid w:val="000341E9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710"/>
    <w:rsid w:val="00043D61"/>
    <w:rsid w:val="0004477E"/>
    <w:rsid w:val="000448FA"/>
    <w:rsid w:val="00044C7B"/>
    <w:rsid w:val="00045167"/>
    <w:rsid w:val="0004560D"/>
    <w:rsid w:val="000475F1"/>
    <w:rsid w:val="00047AED"/>
    <w:rsid w:val="00050342"/>
    <w:rsid w:val="00050594"/>
    <w:rsid w:val="000509F0"/>
    <w:rsid w:val="00050DA0"/>
    <w:rsid w:val="00050DEE"/>
    <w:rsid w:val="00051AB8"/>
    <w:rsid w:val="00051D1D"/>
    <w:rsid w:val="00051F0D"/>
    <w:rsid w:val="0005209F"/>
    <w:rsid w:val="00052207"/>
    <w:rsid w:val="000523AD"/>
    <w:rsid w:val="00052E4E"/>
    <w:rsid w:val="0005300B"/>
    <w:rsid w:val="00053392"/>
    <w:rsid w:val="000537B3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788"/>
    <w:rsid w:val="00055A94"/>
    <w:rsid w:val="00055E21"/>
    <w:rsid w:val="00056DA7"/>
    <w:rsid w:val="00056E0B"/>
    <w:rsid w:val="000570FB"/>
    <w:rsid w:val="00060399"/>
    <w:rsid w:val="000604BE"/>
    <w:rsid w:val="0006074B"/>
    <w:rsid w:val="00060E28"/>
    <w:rsid w:val="0006110F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6003"/>
    <w:rsid w:val="00066017"/>
    <w:rsid w:val="00066A01"/>
    <w:rsid w:val="00067691"/>
    <w:rsid w:val="0007031F"/>
    <w:rsid w:val="000705E6"/>
    <w:rsid w:val="000716A1"/>
    <w:rsid w:val="00071930"/>
    <w:rsid w:val="000721F6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692"/>
    <w:rsid w:val="00076A13"/>
    <w:rsid w:val="00076A80"/>
    <w:rsid w:val="00076FAA"/>
    <w:rsid w:val="00077645"/>
    <w:rsid w:val="0007770F"/>
    <w:rsid w:val="00077CDA"/>
    <w:rsid w:val="00077F74"/>
    <w:rsid w:val="000802D1"/>
    <w:rsid w:val="00080A28"/>
    <w:rsid w:val="00080EF2"/>
    <w:rsid w:val="00081347"/>
    <w:rsid w:val="0008147C"/>
    <w:rsid w:val="000815C3"/>
    <w:rsid w:val="00081684"/>
    <w:rsid w:val="000818DD"/>
    <w:rsid w:val="00082961"/>
    <w:rsid w:val="00082AD2"/>
    <w:rsid w:val="00083995"/>
    <w:rsid w:val="00083B6D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291"/>
    <w:rsid w:val="00087545"/>
    <w:rsid w:val="00087CF4"/>
    <w:rsid w:val="00087D14"/>
    <w:rsid w:val="000900F3"/>
    <w:rsid w:val="0009096F"/>
    <w:rsid w:val="00090AAE"/>
    <w:rsid w:val="00090B2F"/>
    <w:rsid w:val="000914B3"/>
    <w:rsid w:val="00091ECC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7C"/>
    <w:rsid w:val="000959C0"/>
    <w:rsid w:val="00095F8B"/>
    <w:rsid w:val="000960C0"/>
    <w:rsid w:val="0009618F"/>
    <w:rsid w:val="00097345"/>
    <w:rsid w:val="000973C6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027"/>
    <w:rsid w:val="000A246B"/>
    <w:rsid w:val="000A2B0D"/>
    <w:rsid w:val="000A3010"/>
    <w:rsid w:val="000A3275"/>
    <w:rsid w:val="000A3400"/>
    <w:rsid w:val="000A3A5A"/>
    <w:rsid w:val="000A4752"/>
    <w:rsid w:val="000A4788"/>
    <w:rsid w:val="000A4DB7"/>
    <w:rsid w:val="000A54F8"/>
    <w:rsid w:val="000A5911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7B2"/>
    <w:rsid w:val="000B3967"/>
    <w:rsid w:val="000B3AEF"/>
    <w:rsid w:val="000B3B14"/>
    <w:rsid w:val="000B41F3"/>
    <w:rsid w:val="000B4F72"/>
    <w:rsid w:val="000B56E5"/>
    <w:rsid w:val="000B585F"/>
    <w:rsid w:val="000B5B85"/>
    <w:rsid w:val="000B6118"/>
    <w:rsid w:val="000B6408"/>
    <w:rsid w:val="000B68E4"/>
    <w:rsid w:val="000B6A80"/>
    <w:rsid w:val="000B6B45"/>
    <w:rsid w:val="000B6D58"/>
    <w:rsid w:val="000B75CE"/>
    <w:rsid w:val="000B78E7"/>
    <w:rsid w:val="000C004C"/>
    <w:rsid w:val="000C0848"/>
    <w:rsid w:val="000C0BE4"/>
    <w:rsid w:val="000C1056"/>
    <w:rsid w:val="000C1731"/>
    <w:rsid w:val="000C1D7E"/>
    <w:rsid w:val="000C1EA3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A03"/>
    <w:rsid w:val="000D1A56"/>
    <w:rsid w:val="000D1F71"/>
    <w:rsid w:val="000D1F72"/>
    <w:rsid w:val="000D22C3"/>
    <w:rsid w:val="000D2934"/>
    <w:rsid w:val="000D300B"/>
    <w:rsid w:val="000D383F"/>
    <w:rsid w:val="000D3992"/>
    <w:rsid w:val="000D3C0A"/>
    <w:rsid w:val="000D4317"/>
    <w:rsid w:val="000D4629"/>
    <w:rsid w:val="000D53C5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B80"/>
    <w:rsid w:val="000E15CA"/>
    <w:rsid w:val="000E1DD8"/>
    <w:rsid w:val="000E2B86"/>
    <w:rsid w:val="000E2E22"/>
    <w:rsid w:val="000E2E59"/>
    <w:rsid w:val="000E3170"/>
    <w:rsid w:val="000E328F"/>
    <w:rsid w:val="000E32DF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82"/>
    <w:rsid w:val="000E5F11"/>
    <w:rsid w:val="000E65EB"/>
    <w:rsid w:val="000E66B4"/>
    <w:rsid w:val="000E6728"/>
    <w:rsid w:val="000E67A6"/>
    <w:rsid w:val="000E696C"/>
    <w:rsid w:val="000E6BB4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9C2"/>
    <w:rsid w:val="000F4B58"/>
    <w:rsid w:val="000F4B67"/>
    <w:rsid w:val="000F544B"/>
    <w:rsid w:val="000F549A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895"/>
    <w:rsid w:val="00103193"/>
    <w:rsid w:val="0010459E"/>
    <w:rsid w:val="00104706"/>
    <w:rsid w:val="0010470C"/>
    <w:rsid w:val="00104940"/>
    <w:rsid w:val="00104ADB"/>
    <w:rsid w:val="001050D8"/>
    <w:rsid w:val="001057C2"/>
    <w:rsid w:val="001057D4"/>
    <w:rsid w:val="00105B85"/>
    <w:rsid w:val="00105DE6"/>
    <w:rsid w:val="001060BD"/>
    <w:rsid w:val="001060C2"/>
    <w:rsid w:val="001063B3"/>
    <w:rsid w:val="00106625"/>
    <w:rsid w:val="00106E35"/>
    <w:rsid w:val="00106F51"/>
    <w:rsid w:val="00106F60"/>
    <w:rsid w:val="001071FB"/>
    <w:rsid w:val="00107475"/>
    <w:rsid w:val="001079E3"/>
    <w:rsid w:val="00107F6F"/>
    <w:rsid w:val="0011041F"/>
    <w:rsid w:val="00110C76"/>
    <w:rsid w:val="00110E49"/>
    <w:rsid w:val="0011147E"/>
    <w:rsid w:val="00111678"/>
    <w:rsid w:val="00111934"/>
    <w:rsid w:val="00111B9E"/>
    <w:rsid w:val="00112ED7"/>
    <w:rsid w:val="0011322F"/>
    <w:rsid w:val="00113615"/>
    <w:rsid w:val="001137DA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17D60"/>
    <w:rsid w:val="0012055D"/>
    <w:rsid w:val="00120FE1"/>
    <w:rsid w:val="00121102"/>
    <w:rsid w:val="00121218"/>
    <w:rsid w:val="001218E8"/>
    <w:rsid w:val="00121EBB"/>
    <w:rsid w:val="00122175"/>
    <w:rsid w:val="00122503"/>
    <w:rsid w:val="001227D2"/>
    <w:rsid w:val="00122866"/>
    <w:rsid w:val="00122C19"/>
    <w:rsid w:val="00122DA3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C3"/>
    <w:rsid w:val="00125F78"/>
    <w:rsid w:val="001261AB"/>
    <w:rsid w:val="00126396"/>
    <w:rsid w:val="00126DEF"/>
    <w:rsid w:val="00126F5B"/>
    <w:rsid w:val="00127549"/>
    <w:rsid w:val="00127C57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9BE"/>
    <w:rsid w:val="00133D4E"/>
    <w:rsid w:val="00134296"/>
    <w:rsid w:val="00134A3E"/>
    <w:rsid w:val="00135745"/>
    <w:rsid w:val="001360A6"/>
    <w:rsid w:val="001364CA"/>
    <w:rsid w:val="00136C86"/>
    <w:rsid w:val="0013722F"/>
    <w:rsid w:val="00137357"/>
    <w:rsid w:val="00137971"/>
    <w:rsid w:val="00137AD7"/>
    <w:rsid w:val="0014051C"/>
    <w:rsid w:val="00141060"/>
    <w:rsid w:val="00141CE7"/>
    <w:rsid w:val="00141E23"/>
    <w:rsid w:val="00141EFC"/>
    <w:rsid w:val="00141F80"/>
    <w:rsid w:val="00141FA8"/>
    <w:rsid w:val="001420DE"/>
    <w:rsid w:val="0014294D"/>
    <w:rsid w:val="00142E72"/>
    <w:rsid w:val="00144F7E"/>
    <w:rsid w:val="00145F90"/>
    <w:rsid w:val="0014691A"/>
    <w:rsid w:val="00147D72"/>
    <w:rsid w:val="00147FC7"/>
    <w:rsid w:val="00150939"/>
    <w:rsid w:val="00150B24"/>
    <w:rsid w:val="00150E35"/>
    <w:rsid w:val="00150E4D"/>
    <w:rsid w:val="001517F2"/>
    <w:rsid w:val="00151838"/>
    <w:rsid w:val="001521CB"/>
    <w:rsid w:val="0015255D"/>
    <w:rsid w:val="0015281F"/>
    <w:rsid w:val="00152972"/>
    <w:rsid w:val="00152C2D"/>
    <w:rsid w:val="00153ADD"/>
    <w:rsid w:val="00153CC7"/>
    <w:rsid w:val="00154057"/>
    <w:rsid w:val="00154BBB"/>
    <w:rsid w:val="00154C52"/>
    <w:rsid w:val="00155006"/>
    <w:rsid w:val="001552AC"/>
    <w:rsid w:val="00155886"/>
    <w:rsid w:val="00155FC4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70A"/>
    <w:rsid w:val="00157A31"/>
    <w:rsid w:val="00160718"/>
    <w:rsid w:val="00160A79"/>
    <w:rsid w:val="00160F26"/>
    <w:rsid w:val="0016142E"/>
    <w:rsid w:val="0016149F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CD"/>
    <w:rsid w:val="00164537"/>
    <w:rsid w:val="0016457E"/>
    <w:rsid w:val="001649B9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E80"/>
    <w:rsid w:val="001723B9"/>
    <w:rsid w:val="00172510"/>
    <w:rsid w:val="001726E5"/>
    <w:rsid w:val="0017278C"/>
    <w:rsid w:val="00174200"/>
    <w:rsid w:val="0017435F"/>
    <w:rsid w:val="001746F5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285"/>
    <w:rsid w:val="0018482E"/>
    <w:rsid w:val="00184C47"/>
    <w:rsid w:val="00184E4D"/>
    <w:rsid w:val="00185612"/>
    <w:rsid w:val="001856A4"/>
    <w:rsid w:val="00185DF5"/>
    <w:rsid w:val="00185E0C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695"/>
    <w:rsid w:val="001909CC"/>
    <w:rsid w:val="00190BD7"/>
    <w:rsid w:val="00190CEF"/>
    <w:rsid w:val="00191E49"/>
    <w:rsid w:val="001926BF"/>
    <w:rsid w:val="00192C53"/>
    <w:rsid w:val="00192F3B"/>
    <w:rsid w:val="00193103"/>
    <w:rsid w:val="001931BC"/>
    <w:rsid w:val="001933A4"/>
    <w:rsid w:val="001933C6"/>
    <w:rsid w:val="001941DB"/>
    <w:rsid w:val="0019429B"/>
    <w:rsid w:val="001943CE"/>
    <w:rsid w:val="001948BA"/>
    <w:rsid w:val="00195895"/>
    <w:rsid w:val="001968DF"/>
    <w:rsid w:val="00196C80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5C3"/>
    <w:rsid w:val="001A2E29"/>
    <w:rsid w:val="001A2E5D"/>
    <w:rsid w:val="001A2F33"/>
    <w:rsid w:val="001A3768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8E8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3A62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C00ED"/>
    <w:rsid w:val="001C0447"/>
    <w:rsid w:val="001C05FB"/>
    <w:rsid w:val="001C06FF"/>
    <w:rsid w:val="001C0892"/>
    <w:rsid w:val="001C0E73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797"/>
    <w:rsid w:val="001C4DE1"/>
    <w:rsid w:val="001C4DE9"/>
    <w:rsid w:val="001C4F24"/>
    <w:rsid w:val="001C5171"/>
    <w:rsid w:val="001C52C1"/>
    <w:rsid w:val="001C54CF"/>
    <w:rsid w:val="001C6628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9ED"/>
    <w:rsid w:val="001D1BB9"/>
    <w:rsid w:val="001D1C80"/>
    <w:rsid w:val="001D1E54"/>
    <w:rsid w:val="001D2843"/>
    <w:rsid w:val="001D2EBD"/>
    <w:rsid w:val="001D2F4E"/>
    <w:rsid w:val="001D3829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8E"/>
    <w:rsid w:val="001D61A2"/>
    <w:rsid w:val="001D63CD"/>
    <w:rsid w:val="001D6639"/>
    <w:rsid w:val="001D6A60"/>
    <w:rsid w:val="001D705F"/>
    <w:rsid w:val="001D780D"/>
    <w:rsid w:val="001D7886"/>
    <w:rsid w:val="001E0072"/>
    <w:rsid w:val="001E0757"/>
    <w:rsid w:val="001E11A7"/>
    <w:rsid w:val="001E21C7"/>
    <w:rsid w:val="001E25E7"/>
    <w:rsid w:val="001E3227"/>
    <w:rsid w:val="001E3322"/>
    <w:rsid w:val="001E33EA"/>
    <w:rsid w:val="001E37C0"/>
    <w:rsid w:val="001E3B39"/>
    <w:rsid w:val="001E3C10"/>
    <w:rsid w:val="001E4082"/>
    <w:rsid w:val="001E4191"/>
    <w:rsid w:val="001E4BCD"/>
    <w:rsid w:val="001E4D6B"/>
    <w:rsid w:val="001E4E81"/>
    <w:rsid w:val="001E5813"/>
    <w:rsid w:val="001E5A4F"/>
    <w:rsid w:val="001E5C00"/>
    <w:rsid w:val="001E5FD8"/>
    <w:rsid w:val="001E6044"/>
    <w:rsid w:val="001E668E"/>
    <w:rsid w:val="001E70AD"/>
    <w:rsid w:val="001E71AD"/>
    <w:rsid w:val="001E7FCB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514"/>
    <w:rsid w:val="001F463B"/>
    <w:rsid w:val="001F46AF"/>
    <w:rsid w:val="001F4774"/>
    <w:rsid w:val="001F4963"/>
    <w:rsid w:val="001F54EA"/>
    <w:rsid w:val="001F57AA"/>
    <w:rsid w:val="001F5BDC"/>
    <w:rsid w:val="001F5EEF"/>
    <w:rsid w:val="001F6198"/>
    <w:rsid w:val="001F627C"/>
    <w:rsid w:val="001F639B"/>
    <w:rsid w:val="001F6AE6"/>
    <w:rsid w:val="001F6C7F"/>
    <w:rsid w:val="001F6CC7"/>
    <w:rsid w:val="001F726B"/>
    <w:rsid w:val="001F7B56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04A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E3E"/>
    <w:rsid w:val="00214180"/>
    <w:rsid w:val="0021520B"/>
    <w:rsid w:val="00215892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0F"/>
    <w:rsid w:val="00220038"/>
    <w:rsid w:val="002208A8"/>
    <w:rsid w:val="00220BF3"/>
    <w:rsid w:val="00220D0A"/>
    <w:rsid w:val="00220DF1"/>
    <w:rsid w:val="00221124"/>
    <w:rsid w:val="0022144C"/>
    <w:rsid w:val="00221619"/>
    <w:rsid w:val="00221629"/>
    <w:rsid w:val="002219DC"/>
    <w:rsid w:val="00222243"/>
    <w:rsid w:val="0022295D"/>
    <w:rsid w:val="00222F58"/>
    <w:rsid w:val="0022322F"/>
    <w:rsid w:val="00223385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E32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4041"/>
    <w:rsid w:val="002340DF"/>
    <w:rsid w:val="002345D3"/>
    <w:rsid w:val="002348DA"/>
    <w:rsid w:val="00234BAE"/>
    <w:rsid w:val="00234FD8"/>
    <w:rsid w:val="00235064"/>
    <w:rsid w:val="0023520D"/>
    <w:rsid w:val="00235DE3"/>
    <w:rsid w:val="00235E3D"/>
    <w:rsid w:val="002361AF"/>
    <w:rsid w:val="002361D1"/>
    <w:rsid w:val="0023626B"/>
    <w:rsid w:val="002364EE"/>
    <w:rsid w:val="002365D9"/>
    <w:rsid w:val="00236971"/>
    <w:rsid w:val="002373FE"/>
    <w:rsid w:val="00237447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698"/>
    <w:rsid w:val="002477B7"/>
    <w:rsid w:val="00250875"/>
    <w:rsid w:val="00250F55"/>
    <w:rsid w:val="002516A5"/>
    <w:rsid w:val="00251B61"/>
    <w:rsid w:val="002522D4"/>
    <w:rsid w:val="002526A2"/>
    <w:rsid w:val="00252B9A"/>
    <w:rsid w:val="002534A6"/>
    <w:rsid w:val="0025375B"/>
    <w:rsid w:val="0025399E"/>
    <w:rsid w:val="00253E85"/>
    <w:rsid w:val="002549BC"/>
    <w:rsid w:val="00254D9E"/>
    <w:rsid w:val="0025520E"/>
    <w:rsid w:val="00255633"/>
    <w:rsid w:val="002567F4"/>
    <w:rsid w:val="0025697C"/>
    <w:rsid w:val="00256BD5"/>
    <w:rsid w:val="00256C46"/>
    <w:rsid w:val="00256E74"/>
    <w:rsid w:val="00256EDD"/>
    <w:rsid w:val="002575B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515F"/>
    <w:rsid w:val="002659E7"/>
    <w:rsid w:val="00265D5B"/>
    <w:rsid w:val="00265EBC"/>
    <w:rsid w:val="0026634D"/>
    <w:rsid w:val="0026678E"/>
    <w:rsid w:val="0026689B"/>
    <w:rsid w:val="0026693E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8B"/>
    <w:rsid w:val="00270A93"/>
    <w:rsid w:val="00270DCF"/>
    <w:rsid w:val="0027104D"/>
    <w:rsid w:val="00271566"/>
    <w:rsid w:val="00271653"/>
    <w:rsid w:val="00271DE6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FD5"/>
    <w:rsid w:val="00282D8A"/>
    <w:rsid w:val="00282E92"/>
    <w:rsid w:val="002848E2"/>
    <w:rsid w:val="002849CC"/>
    <w:rsid w:val="00284A2A"/>
    <w:rsid w:val="002853FF"/>
    <w:rsid w:val="00285BD8"/>
    <w:rsid w:val="002862C1"/>
    <w:rsid w:val="00286477"/>
    <w:rsid w:val="002873B2"/>
    <w:rsid w:val="00287408"/>
    <w:rsid w:val="0028791E"/>
    <w:rsid w:val="00287E7B"/>
    <w:rsid w:val="002900B9"/>
    <w:rsid w:val="00290B88"/>
    <w:rsid w:val="0029102C"/>
    <w:rsid w:val="00291711"/>
    <w:rsid w:val="00291CA9"/>
    <w:rsid w:val="00291F45"/>
    <w:rsid w:val="002922B7"/>
    <w:rsid w:val="002927D6"/>
    <w:rsid w:val="00292987"/>
    <w:rsid w:val="002932E0"/>
    <w:rsid w:val="00293346"/>
    <w:rsid w:val="00293404"/>
    <w:rsid w:val="00293492"/>
    <w:rsid w:val="002934DB"/>
    <w:rsid w:val="0029363A"/>
    <w:rsid w:val="00293726"/>
    <w:rsid w:val="00293895"/>
    <w:rsid w:val="00293B1A"/>
    <w:rsid w:val="002949C5"/>
    <w:rsid w:val="00294BAA"/>
    <w:rsid w:val="00294FD2"/>
    <w:rsid w:val="002951FE"/>
    <w:rsid w:val="00295470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0263"/>
    <w:rsid w:val="002A180F"/>
    <w:rsid w:val="002A1A7C"/>
    <w:rsid w:val="002A1BE8"/>
    <w:rsid w:val="002A1DA1"/>
    <w:rsid w:val="002A242A"/>
    <w:rsid w:val="002A24AC"/>
    <w:rsid w:val="002A25B6"/>
    <w:rsid w:val="002A3284"/>
    <w:rsid w:val="002A33B7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1889"/>
    <w:rsid w:val="002B21B0"/>
    <w:rsid w:val="002B2475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4BAC"/>
    <w:rsid w:val="002B4D80"/>
    <w:rsid w:val="002B53C3"/>
    <w:rsid w:val="002B5CCF"/>
    <w:rsid w:val="002B5F60"/>
    <w:rsid w:val="002B5FF5"/>
    <w:rsid w:val="002B6004"/>
    <w:rsid w:val="002B61FD"/>
    <w:rsid w:val="002B6514"/>
    <w:rsid w:val="002B6B8E"/>
    <w:rsid w:val="002B7911"/>
    <w:rsid w:val="002B7C49"/>
    <w:rsid w:val="002C0308"/>
    <w:rsid w:val="002C0311"/>
    <w:rsid w:val="002C035A"/>
    <w:rsid w:val="002C08EE"/>
    <w:rsid w:val="002C0B8D"/>
    <w:rsid w:val="002C1730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31AF"/>
    <w:rsid w:val="002C4128"/>
    <w:rsid w:val="002C45BA"/>
    <w:rsid w:val="002C4B1F"/>
    <w:rsid w:val="002C4E31"/>
    <w:rsid w:val="002C5315"/>
    <w:rsid w:val="002C57AB"/>
    <w:rsid w:val="002C5CA7"/>
    <w:rsid w:val="002C6048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CB"/>
    <w:rsid w:val="002D0447"/>
    <w:rsid w:val="002D0507"/>
    <w:rsid w:val="002D0812"/>
    <w:rsid w:val="002D0C26"/>
    <w:rsid w:val="002D1891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15E"/>
    <w:rsid w:val="002D62E9"/>
    <w:rsid w:val="002D74C8"/>
    <w:rsid w:val="002E1053"/>
    <w:rsid w:val="002E134F"/>
    <w:rsid w:val="002E1361"/>
    <w:rsid w:val="002E14A5"/>
    <w:rsid w:val="002E18D3"/>
    <w:rsid w:val="002E1AA3"/>
    <w:rsid w:val="002E1BFB"/>
    <w:rsid w:val="002E2A7F"/>
    <w:rsid w:val="002E2D02"/>
    <w:rsid w:val="002E3294"/>
    <w:rsid w:val="002E3622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61D"/>
    <w:rsid w:val="002E6B74"/>
    <w:rsid w:val="002E6C27"/>
    <w:rsid w:val="002E6DD5"/>
    <w:rsid w:val="002E72E1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5121"/>
    <w:rsid w:val="002F55B2"/>
    <w:rsid w:val="002F564A"/>
    <w:rsid w:val="002F569D"/>
    <w:rsid w:val="002F5CFB"/>
    <w:rsid w:val="002F5D9E"/>
    <w:rsid w:val="002F60B5"/>
    <w:rsid w:val="002F66C1"/>
    <w:rsid w:val="002F68BB"/>
    <w:rsid w:val="002F7077"/>
    <w:rsid w:val="002F71CC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51CC"/>
    <w:rsid w:val="003152D0"/>
    <w:rsid w:val="003152F3"/>
    <w:rsid w:val="00315802"/>
    <w:rsid w:val="00315834"/>
    <w:rsid w:val="00316C63"/>
    <w:rsid w:val="00317449"/>
    <w:rsid w:val="003175D1"/>
    <w:rsid w:val="00317668"/>
    <w:rsid w:val="00317970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7CB"/>
    <w:rsid w:val="00323B2C"/>
    <w:rsid w:val="00323C06"/>
    <w:rsid w:val="00323E14"/>
    <w:rsid w:val="00323FA7"/>
    <w:rsid w:val="0032407F"/>
    <w:rsid w:val="003241B3"/>
    <w:rsid w:val="0032450E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B3B"/>
    <w:rsid w:val="00330D30"/>
    <w:rsid w:val="00331161"/>
    <w:rsid w:val="00331213"/>
    <w:rsid w:val="003314A5"/>
    <w:rsid w:val="003317F1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E96"/>
    <w:rsid w:val="00344423"/>
    <w:rsid w:val="003448B2"/>
    <w:rsid w:val="00344B3F"/>
    <w:rsid w:val="0034546F"/>
    <w:rsid w:val="003457AF"/>
    <w:rsid w:val="003457FB"/>
    <w:rsid w:val="003461D8"/>
    <w:rsid w:val="003468FE"/>
    <w:rsid w:val="00346D8A"/>
    <w:rsid w:val="00346DFF"/>
    <w:rsid w:val="00347047"/>
    <w:rsid w:val="0034721D"/>
    <w:rsid w:val="00347480"/>
    <w:rsid w:val="00347D14"/>
    <w:rsid w:val="00350BA6"/>
    <w:rsid w:val="00350DB3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4E39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603EC"/>
    <w:rsid w:val="003607C3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702"/>
    <w:rsid w:val="00364756"/>
    <w:rsid w:val="00364C6C"/>
    <w:rsid w:val="00364F51"/>
    <w:rsid w:val="00365F37"/>
    <w:rsid w:val="003665B7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205"/>
    <w:rsid w:val="00372332"/>
    <w:rsid w:val="00372D10"/>
    <w:rsid w:val="0037304E"/>
    <w:rsid w:val="00373120"/>
    <w:rsid w:val="003737DB"/>
    <w:rsid w:val="00373F11"/>
    <w:rsid w:val="00374726"/>
    <w:rsid w:val="00374C14"/>
    <w:rsid w:val="003761F9"/>
    <w:rsid w:val="003762F8"/>
    <w:rsid w:val="003767CE"/>
    <w:rsid w:val="00376969"/>
    <w:rsid w:val="00376F6B"/>
    <w:rsid w:val="0037793D"/>
    <w:rsid w:val="00377A9E"/>
    <w:rsid w:val="00377AF9"/>
    <w:rsid w:val="0038010F"/>
    <w:rsid w:val="0038016D"/>
    <w:rsid w:val="00380657"/>
    <w:rsid w:val="00380842"/>
    <w:rsid w:val="00380931"/>
    <w:rsid w:val="00380AE7"/>
    <w:rsid w:val="003814FC"/>
    <w:rsid w:val="00381904"/>
    <w:rsid w:val="00381DF6"/>
    <w:rsid w:val="003821E0"/>
    <w:rsid w:val="00382C17"/>
    <w:rsid w:val="0038330C"/>
    <w:rsid w:val="003834ED"/>
    <w:rsid w:val="0038354D"/>
    <w:rsid w:val="003835AA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B47"/>
    <w:rsid w:val="00385C49"/>
    <w:rsid w:val="00385D90"/>
    <w:rsid w:val="00386059"/>
    <w:rsid w:val="00386654"/>
    <w:rsid w:val="00387089"/>
    <w:rsid w:val="0038762A"/>
    <w:rsid w:val="003876D1"/>
    <w:rsid w:val="003904FB"/>
    <w:rsid w:val="003905C0"/>
    <w:rsid w:val="00390972"/>
    <w:rsid w:val="00391AB4"/>
    <w:rsid w:val="00391D87"/>
    <w:rsid w:val="0039258B"/>
    <w:rsid w:val="00392EFA"/>
    <w:rsid w:val="00393A29"/>
    <w:rsid w:val="00393DAF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98A"/>
    <w:rsid w:val="00396C91"/>
    <w:rsid w:val="00396D06"/>
    <w:rsid w:val="003972E9"/>
    <w:rsid w:val="00397B87"/>
    <w:rsid w:val="003A0E9E"/>
    <w:rsid w:val="003A10DC"/>
    <w:rsid w:val="003A119D"/>
    <w:rsid w:val="003A207B"/>
    <w:rsid w:val="003A2103"/>
    <w:rsid w:val="003A2A4D"/>
    <w:rsid w:val="003A2CD3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2C7C"/>
    <w:rsid w:val="003B2C7D"/>
    <w:rsid w:val="003B3320"/>
    <w:rsid w:val="003B34FC"/>
    <w:rsid w:val="003B3502"/>
    <w:rsid w:val="003B4656"/>
    <w:rsid w:val="003B4E41"/>
    <w:rsid w:val="003B517A"/>
    <w:rsid w:val="003B5193"/>
    <w:rsid w:val="003B5C3B"/>
    <w:rsid w:val="003B63E1"/>
    <w:rsid w:val="003B6DDE"/>
    <w:rsid w:val="003B7895"/>
    <w:rsid w:val="003B791C"/>
    <w:rsid w:val="003B7C6E"/>
    <w:rsid w:val="003C14EC"/>
    <w:rsid w:val="003C1737"/>
    <w:rsid w:val="003C2633"/>
    <w:rsid w:val="003C2EB1"/>
    <w:rsid w:val="003C3718"/>
    <w:rsid w:val="003C3CD0"/>
    <w:rsid w:val="003C4188"/>
    <w:rsid w:val="003C45D4"/>
    <w:rsid w:val="003C466B"/>
    <w:rsid w:val="003C56A6"/>
    <w:rsid w:val="003C5AE6"/>
    <w:rsid w:val="003C5BDA"/>
    <w:rsid w:val="003C5DA3"/>
    <w:rsid w:val="003C5F8B"/>
    <w:rsid w:val="003C65DF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3C"/>
    <w:rsid w:val="003D2197"/>
    <w:rsid w:val="003D25B2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E58"/>
    <w:rsid w:val="003D4F47"/>
    <w:rsid w:val="003D4FE7"/>
    <w:rsid w:val="003D5613"/>
    <w:rsid w:val="003D5913"/>
    <w:rsid w:val="003D678C"/>
    <w:rsid w:val="003D6A77"/>
    <w:rsid w:val="003D6DE0"/>
    <w:rsid w:val="003D6E47"/>
    <w:rsid w:val="003D72E0"/>
    <w:rsid w:val="003D76EE"/>
    <w:rsid w:val="003E016D"/>
    <w:rsid w:val="003E06B7"/>
    <w:rsid w:val="003E0741"/>
    <w:rsid w:val="003E09EB"/>
    <w:rsid w:val="003E0F61"/>
    <w:rsid w:val="003E114B"/>
    <w:rsid w:val="003E14F1"/>
    <w:rsid w:val="003E226E"/>
    <w:rsid w:val="003E36EC"/>
    <w:rsid w:val="003E3889"/>
    <w:rsid w:val="003E389C"/>
    <w:rsid w:val="003E3D07"/>
    <w:rsid w:val="003E3D14"/>
    <w:rsid w:val="003E40A5"/>
    <w:rsid w:val="003E4428"/>
    <w:rsid w:val="003E447D"/>
    <w:rsid w:val="003E4825"/>
    <w:rsid w:val="003E4C46"/>
    <w:rsid w:val="003E5056"/>
    <w:rsid w:val="003E5943"/>
    <w:rsid w:val="003E5A72"/>
    <w:rsid w:val="003E5ABA"/>
    <w:rsid w:val="003E60AD"/>
    <w:rsid w:val="003E687B"/>
    <w:rsid w:val="003E75E0"/>
    <w:rsid w:val="003E7905"/>
    <w:rsid w:val="003F06C0"/>
    <w:rsid w:val="003F0A50"/>
    <w:rsid w:val="003F0E1D"/>
    <w:rsid w:val="003F1294"/>
    <w:rsid w:val="003F1417"/>
    <w:rsid w:val="003F156F"/>
    <w:rsid w:val="003F1605"/>
    <w:rsid w:val="003F1AE3"/>
    <w:rsid w:val="003F1B11"/>
    <w:rsid w:val="003F1EC2"/>
    <w:rsid w:val="003F2701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708"/>
    <w:rsid w:val="00403B87"/>
    <w:rsid w:val="00403C90"/>
    <w:rsid w:val="00404BF5"/>
    <w:rsid w:val="00405129"/>
    <w:rsid w:val="00405224"/>
    <w:rsid w:val="004054AD"/>
    <w:rsid w:val="00405FF0"/>
    <w:rsid w:val="004064EE"/>
    <w:rsid w:val="00406BEC"/>
    <w:rsid w:val="0040773F"/>
    <w:rsid w:val="0040790F"/>
    <w:rsid w:val="00407E8A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76C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E25"/>
    <w:rsid w:val="00416F97"/>
    <w:rsid w:val="00417090"/>
    <w:rsid w:val="00417869"/>
    <w:rsid w:val="00417D20"/>
    <w:rsid w:val="00417E20"/>
    <w:rsid w:val="00417E53"/>
    <w:rsid w:val="004203C7"/>
    <w:rsid w:val="00420695"/>
    <w:rsid w:val="00420C32"/>
    <w:rsid w:val="00420E59"/>
    <w:rsid w:val="00420EEA"/>
    <w:rsid w:val="00421776"/>
    <w:rsid w:val="004217C5"/>
    <w:rsid w:val="004218DA"/>
    <w:rsid w:val="0042195B"/>
    <w:rsid w:val="00421A74"/>
    <w:rsid w:val="0042266A"/>
    <w:rsid w:val="00422BB3"/>
    <w:rsid w:val="00423580"/>
    <w:rsid w:val="004236B1"/>
    <w:rsid w:val="00423741"/>
    <w:rsid w:val="00424140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607A"/>
    <w:rsid w:val="0042624A"/>
    <w:rsid w:val="00426EEC"/>
    <w:rsid w:val="00426F0E"/>
    <w:rsid w:val="00427022"/>
    <w:rsid w:val="00427027"/>
    <w:rsid w:val="00427AC3"/>
    <w:rsid w:val="00427DDA"/>
    <w:rsid w:val="00427E44"/>
    <w:rsid w:val="00427FF0"/>
    <w:rsid w:val="004301B6"/>
    <w:rsid w:val="00430B8E"/>
    <w:rsid w:val="0043106D"/>
    <w:rsid w:val="00431540"/>
    <w:rsid w:val="004320D8"/>
    <w:rsid w:val="004323FF"/>
    <w:rsid w:val="004328EA"/>
    <w:rsid w:val="00432E3E"/>
    <w:rsid w:val="0043354B"/>
    <w:rsid w:val="00433713"/>
    <w:rsid w:val="00433CD3"/>
    <w:rsid w:val="00434156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5D46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CF8"/>
    <w:rsid w:val="00441D8E"/>
    <w:rsid w:val="00441DBD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C8E"/>
    <w:rsid w:val="00444DD4"/>
    <w:rsid w:val="00445679"/>
    <w:rsid w:val="00445F9B"/>
    <w:rsid w:val="00446909"/>
    <w:rsid w:val="00446FF4"/>
    <w:rsid w:val="00447030"/>
    <w:rsid w:val="00447232"/>
    <w:rsid w:val="0044744C"/>
    <w:rsid w:val="00447557"/>
    <w:rsid w:val="0044774D"/>
    <w:rsid w:val="00447D8E"/>
    <w:rsid w:val="00447ED4"/>
    <w:rsid w:val="00447F65"/>
    <w:rsid w:val="00450668"/>
    <w:rsid w:val="00450701"/>
    <w:rsid w:val="004507C4"/>
    <w:rsid w:val="004508B1"/>
    <w:rsid w:val="00450E5E"/>
    <w:rsid w:val="004511AB"/>
    <w:rsid w:val="00451298"/>
    <w:rsid w:val="00453577"/>
    <w:rsid w:val="004536F8"/>
    <w:rsid w:val="00453737"/>
    <w:rsid w:val="0045380C"/>
    <w:rsid w:val="004539D7"/>
    <w:rsid w:val="00453C7F"/>
    <w:rsid w:val="00454615"/>
    <w:rsid w:val="00454759"/>
    <w:rsid w:val="00454788"/>
    <w:rsid w:val="0045484E"/>
    <w:rsid w:val="004548E9"/>
    <w:rsid w:val="00454EA9"/>
    <w:rsid w:val="00455D79"/>
    <w:rsid w:val="0045631E"/>
    <w:rsid w:val="004563E2"/>
    <w:rsid w:val="00456C88"/>
    <w:rsid w:val="00456DC1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756"/>
    <w:rsid w:val="00461816"/>
    <w:rsid w:val="00461840"/>
    <w:rsid w:val="0046227D"/>
    <w:rsid w:val="004624A0"/>
    <w:rsid w:val="004625FF"/>
    <w:rsid w:val="004628B6"/>
    <w:rsid w:val="004634F0"/>
    <w:rsid w:val="004647C6"/>
    <w:rsid w:val="00464935"/>
    <w:rsid w:val="00464C51"/>
    <w:rsid w:val="00464EB7"/>
    <w:rsid w:val="004652D8"/>
    <w:rsid w:val="004653E8"/>
    <w:rsid w:val="00465477"/>
    <w:rsid w:val="00465AEC"/>
    <w:rsid w:val="00465FE2"/>
    <w:rsid w:val="00466139"/>
    <w:rsid w:val="00466218"/>
    <w:rsid w:val="004662C0"/>
    <w:rsid w:val="004669D4"/>
    <w:rsid w:val="00466CB4"/>
    <w:rsid w:val="00467162"/>
    <w:rsid w:val="0046770C"/>
    <w:rsid w:val="004701D5"/>
    <w:rsid w:val="004709D0"/>
    <w:rsid w:val="00470A41"/>
    <w:rsid w:val="00470C97"/>
    <w:rsid w:val="00470FB1"/>
    <w:rsid w:val="004710D4"/>
    <w:rsid w:val="004713D4"/>
    <w:rsid w:val="004716D8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97A"/>
    <w:rsid w:val="00477BA3"/>
    <w:rsid w:val="00477C44"/>
    <w:rsid w:val="0048068D"/>
    <w:rsid w:val="00480F56"/>
    <w:rsid w:val="00480FD2"/>
    <w:rsid w:val="004815D2"/>
    <w:rsid w:val="00481677"/>
    <w:rsid w:val="00481901"/>
    <w:rsid w:val="0048194F"/>
    <w:rsid w:val="00481B17"/>
    <w:rsid w:val="00481FA9"/>
    <w:rsid w:val="00482095"/>
    <w:rsid w:val="00482630"/>
    <w:rsid w:val="0048268D"/>
    <w:rsid w:val="00482D6B"/>
    <w:rsid w:val="0048376F"/>
    <w:rsid w:val="004838AF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42AB"/>
    <w:rsid w:val="0049478C"/>
    <w:rsid w:val="00494800"/>
    <w:rsid w:val="00494BA9"/>
    <w:rsid w:val="00495870"/>
    <w:rsid w:val="00495CE1"/>
    <w:rsid w:val="00496376"/>
    <w:rsid w:val="00496C5A"/>
    <w:rsid w:val="00497723"/>
    <w:rsid w:val="004A0014"/>
    <w:rsid w:val="004A0166"/>
    <w:rsid w:val="004A04CC"/>
    <w:rsid w:val="004A097C"/>
    <w:rsid w:val="004A0A33"/>
    <w:rsid w:val="004A156F"/>
    <w:rsid w:val="004A1780"/>
    <w:rsid w:val="004A22B7"/>
    <w:rsid w:val="004A23B8"/>
    <w:rsid w:val="004A372F"/>
    <w:rsid w:val="004A3D7B"/>
    <w:rsid w:val="004A496A"/>
    <w:rsid w:val="004A5419"/>
    <w:rsid w:val="004A5633"/>
    <w:rsid w:val="004A5E26"/>
    <w:rsid w:val="004A5E53"/>
    <w:rsid w:val="004A6D7F"/>
    <w:rsid w:val="004A7012"/>
    <w:rsid w:val="004A794A"/>
    <w:rsid w:val="004B00B6"/>
    <w:rsid w:val="004B0660"/>
    <w:rsid w:val="004B083E"/>
    <w:rsid w:val="004B147D"/>
    <w:rsid w:val="004B152C"/>
    <w:rsid w:val="004B1EC2"/>
    <w:rsid w:val="004B2576"/>
    <w:rsid w:val="004B2604"/>
    <w:rsid w:val="004B2B6F"/>
    <w:rsid w:val="004B31C5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DB0"/>
    <w:rsid w:val="004B6FD2"/>
    <w:rsid w:val="004B70FA"/>
    <w:rsid w:val="004B7302"/>
    <w:rsid w:val="004B749C"/>
    <w:rsid w:val="004B7BD4"/>
    <w:rsid w:val="004B7E53"/>
    <w:rsid w:val="004C037A"/>
    <w:rsid w:val="004C072A"/>
    <w:rsid w:val="004C07A3"/>
    <w:rsid w:val="004C082D"/>
    <w:rsid w:val="004C0BDF"/>
    <w:rsid w:val="004C1C21"/>
    <w:rsid w:val="004C1D1A"/>
    <w:rsid w:val="004C1DC9"/>
    <w:rsid w:val="004C273A"/>
    <w:rsid w:val="004C333B"/>
    <w:rsid w:val="004C37DA"/>
    <w:rsid w:val="004C4C67"/>
    <w:rsid w:val="004C4CEE"/>
    <w:rsid w:val="004C4F75"/>
    <w:rsid w:val="004C5132"/>
    <w:rsid w:val="004C5525"/>
    <w:rsid w:val="004C5B08"/>
    <w:rsid w:val="004C5C66"/>
    <w:rsid w:val="004C623D"/>
    <w:rsid w:val="004C63DD"/>
    <w:rsid w:val="004C6F6A"/>
    <w:rsid w:val="004C712B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3F55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FD4"/>
    <w:rsid w:val="004D70D6"/>
    <w:rsid w:val="004D7A25"/>
    <w:rsid w:val="004D7AC2"/>
    <w:rsid w:val="004E01B5"/>
    <w:rsid w:val="004E024D"/>
    <w:rsid w:val="004E0383"/>
    <w:rsid w:val="004E0937"/>
    <w:rsid w:val="004E1309"/>
    <w:rsid w:val="004E1399"/>
    <w:rsid w:val="004E1458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63C"/>
    <w:rsid w:val="004E4938"/>
    <w:rsid w:val="004E4A96"/>
    <w:rsid w:val="004E4D1E"/>
    <w:rsid w:val="004E4FEC"/>
    <w:rsid w:val="004E5302"/>
    <w:rsid w:val="004E5BE6"/>
    <w:rsid w:val="004E610C"/>
    <w:rsid w:val="004E679E"/>
    <w:rsid w:val="004E6839"/>
    <w:rsid w:val="004E6959"/>
    <w:rsid w:val="004E6D8E"/>
    <w:rsid w:val="004E7156"/>
    <w:rsid w:val="004E737D"/>
    <w:rsid w:val="004E7C2A"/>
    <w:rsid w:val="004E7C5D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240"/>
    <w:rsid w:val="005027B5"/>
    <w:rsid w:val="00502B1E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D6F"/>
    <w:rsid w:val="00507DA1"/>
    <w:rsid w:val="00507FA9"/>
    <w:rsid w:val="0051081B"/>
    <w:rsid w:val="00510AFA"/>
    <w:rsid w:val="00510BAF"/>
    <w:rsid w:val="00511077"/>
    <w:rsid w:val="00511493"/>
    <w:rsid w:val="005115FA"/>
    <w:rsid w:val="00511C5D"/>
    <w:rsid w:val="0051200B"/>
    <w:rsid w:val="00512239"/>
    <w:rsid w:val="00512781"/>
    <w:rsid w:val="0051278A"/>
    <w:rsid w:val="00512B47"/>
    <w:rsid w:val="00512D3D"/>
    <w:rsid w:val="00513020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1B6C"/>
    <w:rsid w:val="00521B85"/>
    <w:rsid w:val="00521C73"/>
    <w:rsid w:val="00522359"/>
    <w:rsid w:val="0052239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5E8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339"/>
    <w:rsid w:val="00532990"/>
    <w:rsid w:val="00532B62"/>
    <w:rsid w:val="00532FB8"/>
    <w:rsid w:val="00533097"/>
    <w:rsid w:val="00533834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F77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D4F"/>
    <w:rsid w:val="00541E15"/>
    <w:rsid w:val="0054211D"/>
    <w:rsid w:val="00542317"/>
    <w:rsid w:val="005425CD"/>
    <w:rsid w:val="005425D7"/>
    <w:rsid w:val="005429EF"/>
    <w:rsid w:val="00542ACB"/>
    <w:rsid w:val="00542D4C"/>
    <w:rsid w:val="005432DD"/>
    <w:rsid w:val="00543765"/>
    <w:rsid w:val="00543801"/>
    <w:rsid w:val="00544C0E"/>
    <w:rsid w:val="00546301"/>
    <w:rsid w:val="00546387"/>
    <w:rsid w:val="005464B1"/>
    <w:rsid w:val="00546646"/>
    <w:rsid w:val="0054668A"/>
    <w:rsid w:val="00546CC9"/>
    <w:rsid w:val="00546FE5"/>
    <w:rsid w:val="005478C4"/>
    <w:rsid w:val="00547A0E"/>
    <w:rsid w:val="00550348"/>
    <w:rsid w:val="00550DD2"/>
    <w:rsid w:val="0055110D"/>
    <w:rsid w:val="00551164"/>
    <w:rsid w:val="005511C4"/>
    <w:rsid w:val="00551EC4"/>
    <w:rsid w:val="005524F2"/>
    <w:rsid w:val="00552527"/>
    <w:rsid w:val="00552AE4"/>
    <w:rsid w:val="00552B2E"/>
    <w:rsid w:val="00553031"/>
    <w:rsid w:val="00553248"/>
    <w:rsid w:val="005539D1"/>
    <w:rsid w:val="00553A97"/>
    <w:rsid w:val="00553F60"/>
    <w:rsid w:val="00554033"/>
    <w:rsid w:val="005544ED"/>
    <w:rsid w:val="00554A8F"/>
    <w:rsid w:val="00555BE0"/>
    <w:rsid w:val="00555F94"/>
    <w:rsid w:val="005562F0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1434"/>
    <w:rsid w:val="00561637"/>
    <w:rsid w:val="00561CCD"/>
    <w:rsid w:val="005627C6"/>
    <w:rsid w:val="00562B6F"/>
    <w:rsid w:val="00562F17"/>
    <w:rsid w:val="00563039"/>
    <w:rsid w:val="00563A10"/>
    <w:rsid w:val="00563C02"/>
    <w:rsid w:val="00564298"/>
    <w:rsid w:val="0056454D"/>
    <w:rsid w:val="005645FC"/>
    <w:rsid w:val="00564A55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197"/>
    <w:rsid w:val="00572A56"/>
    <w:rsid w:val="005732DD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CD1"/>
    <w:rsid w:val="00577E49"/>
    <w:rsid w:val="00580027"/>
    <w:rsid w:val="00580275"/>
    <w:rsid w:val="0058065C"/>
    <w:rsid w:val="0058070D"/>
    <w:rsid w:val="00580AC2"/>
    <w:rsid w:val="00580AE9"/>
    <w:rsid w:val="00580B4A"/>
    <w:rsid w:val="00580F54"/>
    <w:rsid w:val="005812EF"/>
    <w:rsid w:val="00581531"/>
    <w:rsid w:val="00581695"/>
    <w:rsid w:val="005817B2"/>
    <w:rsid w:val="00581CBC"/>
    <w:rsid w:val="00582204"/>
    <w:rsid w:val="00582369"/>
    <w:rsid w:val="00582524"/>
    <w:rsid w:val="0058257E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4C2"/>
    <w:rsid w:val="005876B8"/>
    <w:rsid w:val="00587A3E"/>
    <w:rsid w:val="00587F15"/>
    <w:rsid w:val="00590541"/>
    <w:rsid w:val="00590878"/>
    <w:rsid w:val="00590B27"/>
    <w:rsid w:val="005917FE"/>
    <w:rsid w:val="0059221E"/>
    <w:rsid w:val="00592540"/>
    <w:rsid w:val="00592C3E"/>
    <w:rsid w:val="00593368"/>
    <w:rsid w:val="00593B1F"/>
    <w:rsid w:val="00594343"/>
    <w:rsid w:val="005944EC"/>
    <w:rsid w:val="00594DC5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5F6"/>
    <w:rsid w:val="005A3C16"/>
    <w:rsid w:val="005A3E1D"/>
    <w:rsid w:val="005A3FB3"/>
    <w:rsid w:val="005A5065"/>
    <w:rsid w:val="005A5254"/>
    <w:rsid w:val="005A554D"/>
    <w:rsid w:val="005A6263"/>
    <w:rsid w:val="005A6F95"/>
    <w:rsid w:val="005A704A"/>
    <w:rsid w:val="005A71D9"/>
    <w:rsid w:val="005B0632"/>
    <w:rsid w:val="005B0A9C"/>
    <w:rsid w:val="005B0F7A"/>
    <w:rsid w:val="005B14C6"/>
    <w:rsid w:val="005B1557"/>
    <w:rsid w:val="005B1666"/>
    <w:rsid w:val="005B1F1C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72A9"/>
    <w:rsid w:val="005B7A0F"/>
    <w:rsid w:val="005B7B55"/>
    <w:rsid w:val="005C01DF"/>
    <w:rsid w:val="005C042B"/>
    <w:rsid w:val="005C0558"/>
    <w:rsid w:val="005C0607"/>
    <w:rsid w:val="005C063C"/>
    <w:rsid w:val="005C097E"/>
    <w:rsid w:val="005C0DD8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43C"/>
    <w:rsid w:val="005C3D9C"/>
    <w:rsid w:val="005C3FDF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5FD"/>
    <w:rsid w:val="005C6A36"/>
    <w:rsid w:val="005C6E28"/>
    <w:rsid w:val="005C6F26"/>
    <w:rsid w:val="005C7589"/>
    <w:rsid w:val="005C759E"/>
    <w:rsid w:val="005C7C35"/>
    <w:rsid w:val="005D05F8"/>
    <w:rsid w:val="005D0749"/>
    <w:rsid w:val="005D0763"/>
    <w:rsid w:val="005D096F"/>
    <w:rsid w:val="005D0AD6"/>
    <w:rsid w:val="005D1DC7"/>
    <w:rsid w:val="005D2228"/>
    <w:rsid w:val="005D2468"/>
    <w:rsid w:val="005D24A0"/>
    <w:rsid w:val="005D27A2"/>
    <w:rsid w:val="005D2A10"/>
    <w:rsid w:val="005D2DB2"/>
    <w:rsid w:val="005D31F7"/>
    <w:rsid w:val="005D33F7"/>
    <w:rsid w:val="005D3F3F"/>
    <w:rsid w:val="005D3F62"/>
    <w:rsid w:val="005D517B"/>
    <w:rsid w:val="005D582A"/>
    <w:rsid w:val="005D5DEC"/>
    <w:rsid w:val="005D5FA4"/>
    <w:rsid w:val="005D604A"/>
    <w:rsid w:val="005D62A8"/>
    <w:rsid w:val="005D69A8"/>
    <w:rsid w:val="005D69D3"/>
    <w:rsid w:val="005D6C1D"/>
    <w:rsid w:val="005D6E83"/>
    <w:rsid w:val="005D72B1"/>
    <w:rsid w:val="005E03DE"/>
    <w:rsid w:val="005E091F"/>
    <w:rsid w:val="005E0F4C"/>
    <w:rsid w:val="005E127E"/>
    <w:rsid w:val="005E1680"/>
    <w:rsid w:val="005E1988"/>
    <w:rsid w:val="005E19E9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FE6"/>
    <w:rsid w:val="005E710F"/>
    <w:rsid w:val="005E739F"/>
    <w:rsid w:val="005E73DA"/>
    <w:rsid w:val="005E76B2"/>
    <w:rsid w:val="005E7A48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CA0"/>
    <w:rsid w:val="005F1CB1"/>
    <w:rsid w:val="005F1D75"/>
    <w:rsid w:val="005F2506"/>
    <w:rsid w:val="005F2517"/>
    <w:rsid w:val="005F261E"/>
    <w:rsid w:val="005F2D9F"/>
    <w:rsid w:val="005F3709"/>
    <w:rsid w:val="005F3BBF"/>
    <w:rsid w:val="005F3C3F"/>
    <w:rsid w:val="005F3CCC"/>
    <w:rsid w:val="005F3E11"/>
    <w:rsid w:val="005F486F"/>
    <w:rsid w:val="005F4D17"/>
    <w:rsid w:val="005F4EBC"/>
    <w:rsid w:val="005F5284"/>
    <w:rsid w:val="005F544B"/>
    <w:rsid w:val="005F56FF"/>
    <w:rsid w:val="005F5725"/>
    <w:rsid w:val="005F5816"/>
    <w:rsid w:val="005F6C5C"/>
    <w:rsid w:val="005F709D"/>
    <w:rsid w:val="005F7383"/>
    <w:rsid w:val="005F79CB"/>
    <w:rsid w:val="005F7A52"/>
    <w:rsid w:val="005F7E1F"/>
    <w:rsid w:val="00600319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38"/>
    <w:rsid w:val="00602F90"/>
    <w:rsid w:val="00603414"/>
    <w:rsid w:val="00603A09"/>
    <w:rsid w:val="00603BAC"/>
    <w:rsid w:val="00603DD9"/>
    <w:rsid w:val="00604EC1"/>
    <w:rsid w:val="00604EE0"/>
    <w:rsid w:val="00605782"/>
    <w:rsid w:val="00605D09"/>
    <w:rsid w:val="00605F42"/>
    <w:rsid w:val="00606868"/>
    <w:rsid w:val="00607579"/>
    <w:rsid w:val="00607E3A"/>
    <w:rsid w:val="00607F6E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A92"/>
    <w:rsid w:val="00613C39"/>
    <w:rsid w:val="00614A1D"/>
    <w:rsid w:val="00614F1F"/>
    <w:rsid w:val="0061524C"/>
    <w:rsid w:val="006166A4"/>
    <w:rsid w:val="00616B56"/>
    <w:rsid w:val="00616BE7"/>
    <w:rsid w:val="00616F1E"/>
    <w:rsid w:val="00616F40"/>
    <w:rsid w:val="00616FB3"/>
    <w:rsid w:val="00617027"/>
    <w:rsid w:val="00617932"/>
    <w:rsid w:val="00620745"/>
    <w:rsid w:val="0062083D"/>
    <w:rsid w:val="00621258"/>
    <w:rsid w:val="006212DE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3F85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66DC"/>
    <w:rsid w:val="006368B3"/>
    <w:rsid w:val="00636974"/>
    <w:rsid w:val="00636CE9"/>
    <w:rsid w:val="0063727B"/>
    <w:rsid w:val="006403F8"/>
    <w:rsid w:val="00640929"/>
    <w:rsid w:val="00640CA5"/>
    <w:rsid w:val="00641F0C"/>
    <w:rsid w:val="00641FF1"/>
    <w:rsid w:val="00642078"/>
    <w:rsid w:val="00642325"/>
    <w:rsid w:val="00642470"/>
    <w:rsid w:val="006426A4"/>
    <w:rsid w:val="006428AE"/>
    <w:rsid w:val="00642A97"/>
    <w:rsid w:val="00642E42"/>
    <w:rsid w:val="00642FD4"/>
    <w:rsid w:val="00643569"/>
    <w:rsid w:val="006437BA"/>
    <w:rsid w:val="00643835"/>
    <w:rsid w:val="006438B5"/>
    <w:rsid w:val="00643C81"/>
    <w:rsid w:val="00643CC3"/>
    <w:rsid w:val="00643E61"/>
    <w:rsid w:val="006440B4"/>
    <w:rsid w:val="0064433B"/>
    <w:rsid w:val="00644521"/>
    <w:rsid w:val="006452C5"/>
    <w:rsid w:val="006454BE"/>
    <w:rsid w:val="006456D8"/>
    <w:rsid w:val="0064578F"/>
    <w:rsid w:val="00645F88"/>
    <w:rsid w:val="006461BA"/>
    <w:rsid w:val="0064663B"/>
    <w:rsid w:val="00646ACD"/>
    <w:rsid w:val="00646DA7"/>
    <w:rsid w:val="00646DCF"/>
    <w:rsid w:val="00646DEC"/>
    <w:rsid w:val="0064722B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E9B"/>
    <w:rsid w:val="00654EBB"/>
    <w:rsid w:val="006552DD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366"/>
    <w:rsid w:val="00660640"/>
    <w:rsid w:val="0066068B"/>
    <w:rsid w:val="00660D54"/>
    <w:rsid w:val="006618A7"/>
    <w:rsid w:val="0066272A"/>
    <w:rsid w:val="00663BDC"/>
    <w:rsid w:val="00663E12"/>
    <w:rsid w:val="00664D5F"/>
    <w:rsid w:val="00664DC9"/>
    <w:rsid w:val="0066529C"/>
    <w:rsid w:val="00665344"/>
    <w:rsid w:val="00665938"/>
    <w:rsid w:val="00665F1B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C0B"/>
    <w:rsid w:val="006711FD"/>
    <w:rsid w:val="00671E09"/>
    <w:rsid w:val="00671EC6"/>
    <w:rsid w:val="00672440"/>
    <w:rsid w:val="0067253F"/>
    <w:rsid w:val="0067269C"/>
    <w:rsid w:val="0067296F"/>
    <w:rsid w:val="00672B11"/>
    <w:rsid w:val="00672D62"/>
    <w:rsid w:val="00673728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E2D"/>
    <w:rsid w:val="00684088"/>
    <w:rsid w:val="0068408F"/>
    <w:rsid w:val="00684680"/>
    <w:rsid w:val="00684F28"/>
    <w:rsid w:val="00684FD2"/>
    <w:rsid w:val="00685042"/>
    <w:rsid w:val="006850F3"/>
    <w:rsid w:val="006856B8"/>
    <w:rsid w:val="006856EB"/>
    <w:rsid w:val="0068575B"/>
    <w:rsid w:val="006861C9"/>
    <w:rsid w:val="00687052"/>
    <w:rsid w:val="0068718A"/>
    <w:rsid w:val="00687236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1E7C"/>
    <w:rsid w:val="00692276"/>
    <w:rsid w:val="006924BC"/>
    <w:rsid w:val="00692C94"/>
    <w:rsid w:val="0069311A"/>
    <w:rsid w:val="006937AE"/>
    <w:rsid w:val="00693C41"/>
    <w:rsid w:val="00693C96"/>
    <w:rsid w:val="00694439"/>
    <w:rsid w:val="00694565"/>
    <w:rsid w:val="00694CF3"/>
    <w:rsid w:val="0069531A"/>
    <w:rsid w:val="0069561C"/>
    <w:rsid w:val="006961EA"/>
    <w:rsid w:val="006964B8"/>
    <w:rsid w:val="00696BC1"/>
    <w:rsid w:val="006972A5"/>
    <w:rsid w:val="00697375"/>
    <w:rsid w:val="00697A63"/>
    <w:rsid w:val="00697D02"/>
    <w:rsid w:val="00697F63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9CC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CA4"/>
    <w:rsid w:val="006A5F8E"/>
    <w:rsid w:val="006A6A43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1010"/>
    <w:rsid w:val="006B109A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3FA2"/>
    <w:rsid w:val="006C4181"/>
    <w:rsid w:val="006C41C1"/>
    <w:rsid w:val="006C4ABF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D1064"/>
    <w:rsid w:val="006D1880"/>
    <w:rsid w:val="006D1A7B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B17"/>
    <w:rsid w:val="006E34B8"/>
    <w:rsid w:val="006E394D"/>
    <w:rsid w:val="006E3C99"/>
    <w:rsid w:val="006E3CB9"/>
    <w:rsid w:val="006E3E5A"/>
    <w:rsid w:val="006E43DA"/>
    <w:rsid w:val="006E449C"/>
    <w:rsid w:val="006E4945"/>
    <w:rsid w:val="006E4A63"/>
    <w:rsid w:val="006E4B0D"/>
    <w:rsid w:val="006E4C6E"/>
    <w:rsid w:val="006E54B5"/>
    <w:rsid w:val="006E57FE"/>
    <w:rsid w:val="006E608F"/>
    <w:rsid w:val="006E6920"/>
    <w:rsid w:val="006E6C89"/>
    <w:rsid w:val="006E7110"/>
    <w:rsid w:val="006E76DB"/>
    <w:rsid w:val="006E76E2"/>
    <w:rsid w:val="006E786C"/>
    <w:rsid w:val="006E7AAE"/>
    <w:rsid w:val="006E7F9B"/>
    <w:rsid w:val="006F02A7"/>
    <w:rsid w:val="006F0EA2"/>
    <w:rsid w:val="006F1067"/>
    <w:rsid w:val="006F1170"/>
    <w:rsid w:val="006F12B4"/>
    <w:rsid w:val="006F16A7"/>
    <w:rsid w:val="006F24E5"/>
    <w:rsid w:val="006F25F1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711"/>
    <w:rsid w:val="006F7029"/>
    <w:rsid w:val="006F769D"/>
    <w:rsid w:val="006F7815"/>
    <w:rsid w:val="006F7B85"/>
    <w:rsid w:val="006F7D05"/>
    <w:rsid w:val="00700189"/>
    <w:rsid w:val="00700EAB"/>
    <w:rsid w:val="00700EBC"/>
    <w:rsid w:val="007010D1"/>
    <w:rsid w:val="0070138F"/>
    <w:rsid w:val="0070142A"/>
    <w:rsid w:val="00701C16"/>
    <w:rsid w:val="00701C31"/>
    <w:rsid w:val="007021AF"/>
    <w:rsid w:val="007023A0"/>
    <w:rsid w:val="00702D61"/>
    <w:rsid w:val="00703B2F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9E9"/>
    <w:rsid w:val="007119EF"/>
    <w:rsid w:val="00711A4F"/>
    <w:rsid w:val="00711B3B"/>
    <w:rsid w:val="007128A5"/>
    <w:rsid w:val="00712A25"/>
    <w:rsid w:val="00713476"/>
    <w:rsid w:val="007138E6"/>
    <w:rsid w:val="007145E5"/>
    <w:rsid w:val="00714785"/>
    <w:rsid w:val="00715045"/>
    <w:rsid w:val="0071527C"/>
    <w:rsid w:val="007155D4"/>
    <w:rsid w:val="007155F4"/>
    <w:rsid w:val="0071562C"/>
    <w:rsid w:val="00715675"/>
    <w:rsid w:val="00715EE4"/>
    <w:rsid w:val="0071634D"/>
    <w:rsid w:val="007166C4"/>
    <w:rsid w:val="00716CB1"/>
    <w:rsid w:val="00716EA0"/>
    <w:rsid w:val="00717097"/>
    <w:rsid w:val="00717A86"/>
    <w:rsid w:val="00717B40"/>
    <w:rsid w:val="00717DC5"/>
    <w:rsid w:val="00717EEA"/>
    <w:rsid w:val="00720332"/>
    <w:rsid w:val="00720A68"/>
    <w:rsid w:val="00720AB7"/>
    <w:rsid w:val="007213D2"/>
    <w:rsid w:val="007219FB"/>
    <w:rsid w:val="0072233B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DA"/>
    <w:rsid w:val="0072546F"/>
    <w:rsid w:val="00725956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1109"/>
    <w:rsid w:val="0073116D"/>
    <w:rsid w:val="00731CC4"/>
    <w:rsid w:val="0073221F"/>
    <w:rsid w:val="0073259D"/>
    <w:rsid w:val="00732B2D"/>
    <w:rsid w:val="0073362A"/>
    <w:rsid w:val="00734369"/>
    <w:rsid w:val="0073441C"/>
    <w:rsid w:val="0073497C"/>
    <w:rsid w:val="00734C1D"/>
    <w:rsid w:val="00734D0A"/>
    <w:rsid w:val="00734DE5"/>
    <w:rsid w:val="00734E3B"/>
    <w:rsid w:val="00735469"/>
    <w:rsid w:val="00736168"/>
    <w:rsid w:val="00736AC6"/>
    <w:rsid w:val="0073705D"/>
    <w:rsid w:val="007370BD"/>
    <w:rsid w:val="007371CC"/>
    <w:rsid w:val="0073762B"/>
    <w:rsid w:val="0073780F"/>
    <w:rsid w:val="007404C3"/>
    <w:rsid w:val="007404DA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F57"/>
    <w:rsid w:val="00742427"/>
    <w:rsid w:val="00742FCF"/>
    <w:rsid w:val="0074305F"/>
    <w:rsid w:val="00743659"/>
    <w:rsid w:val="00743C3B"/>
    <w:rsid w:val="00744204"/>
    <w:rsid w:val="00744250"/>
    <w:rsid w:val="007446E8"/>
    <w:rsid w:val="0074515B"/>
    <w:rsid w:val="00745AC4"/>
    <w:rsid w:val="00745EFC"/>
    <w:rsid w:val="007462C2"/>
    <w:rsid w:val="007463B8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CEB"/>
    <w:rsid w:val="00751E98"/>
    <w:rsid w:val="0075202D"/>
    <w:rsid w:val="00753076"/>
    <w:rsid w:val="007538C5"/>
    <w:rsid w:val="00753A78"/>
    <w:rsid w:val="00753C92"/>
    <w:rsid w:val="00753D8D"/>
    <w:rsid w:val="00753EED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602E8"/>
    <w:rsid w:val="007617A7"/>
    <w:rsid w:val="007617C7"/>
    <w:rsid w:val="007619A9"/>
    <w:rsid w:val="00761A53"/>
    <w:rsid w:val="0076236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7F4"/>
    <w:rsid w:val="00775DD6"/>
    <w:rsid w:val="00776336"/>
    <w:rsid w:val="00776C51"/>
    <w:rsid w:val="007775AD"/>
    <w:rsid w:val="007778A3"/>
    <w:rsid w:val="00777AD0"/>
    <w:rsid w:val="0078040D"/>
    <w:rsid w:val="00780864"/>
    <w:rsid w:val="00780BEF"/>
    <w:rsid w:val="00780C2C"/>
    <w:rsid w:val="00781D82"/>
    <w:rsid w:val="0078204F"/>
    <w:rsid w:val="00782544"/>
    <w:rsid w:val="00782A47"/>
    <w:rsid w:val="00782AD1"/>
    <w:rsid w:val="00782C22"/>
    <w:rsid w:val="0078356F"/>
    <w:rsid w:val="00784046"/>
    <w:rsid w:val="00784133"/>
    <w:rsid w:val="0078419D"/>
    <w:rsid w:val="007846BA"/>
    <w:rsid w:val="00784A0D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C3"/>
    <w:rsid w:val="00791A67"/>
    <w:rsid w:val="0079251E"/>
    <w:rsid w:val="00792596"/>
    <w:rsid w:val="00792605"/>
    <w:rsid w:val="00792622"/>
    <w:rsid w:val="007929E3"/>
    <w:rsid w:val="00792C20"/>
    <w:rsid w:val="00792D31"/>
    <w:rsid w:val="007930AF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BB3"/>
    <w:rsid w:val="007A208E"/>
    <w:rsid w:val="007A20BC"/>
    <w:rsid w:val="007A24A1"/>
    <w:rsid w:val="007A2548"/>
    <w:rsid w:val="007A2BCE"/>
    <w:rsid w:val="007A31F0"/>
    <w:rsid w:val="007A34E4"/>
    <w:rsid w:val="007A3B7A"/>
    <w:rsid w:val="007A3CB3"/>
    <w:rsid w:val="007A416A"/>
    <w:rsid w:val="007A43F2"/>
    <w:rsid w:val="007A4A96"/>
    <w:rsid w:val="007A4ABD"/>
    <w:rsid w:val="007A4FAD"/>
    <w:rsid w:val="007A4FF7"/>
    <w:rsid w:val="007A5146"/>
    <w:rsid w:val="007A5DA0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0E7F"/>
    <w:rsid w:val="007B1009"/>
    <w:rsid w:val="007B19AF"/>
    <w:rsid w:val="007B20DE"/>
    <w:rsid w:val="007B239A"/>
    <w:rsid w:val="007B2857"/>
    <w:rsid w:val="007B296A"/>
    <w:rsid w:val="007B29A9"/>
    <w:rsid w:val="007B2F29"/>
    <w:rsid w:val="007B33F4"/>
    <w:rsid w:val="007B3E0B"/>
    <w:rsid w:val="007B46A2"/>
    <w:rsid w:val="007B4DFE"/>
    <w:rsid w:val="007B56B6"/>
    <w:rsid w:val="007B58EB"/>
    <w:rsid w:val="007B60DE"/>
    <w:rsid w:val="007B6758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61"/>
    <w:rsid w:val="007D064B"/>
    <w:rsid w:val="007D0AD1"/>
    <w:rsid w:val="007D0CAD"/>
    <w:rsid w:val="007D0DAA"/>
    <w:rsid w:val="007D1EC9"/>
    <w:rsid w:val="007D211F"/>
    <w:rsid w:val="007D2212"/>
    <w:rsid w:val="007D2279"/>
    <w:rsid w:val="007D26C7"/>
    <w:rsid w:val="007D28D0"/>
    <w:rsid w:val="007D2964"/>
    <w:rsid w:val="007D2996"/>
    <w:rsid w:val="007D2F5A"/>
    <w:rsid w:val="007D35AE"/>
    <w:rsid w:val="007D3743"/>
    <w:rsid w:val="007D38B1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E3E"/>
    <w:rsid w:val="007D708A"/>
    <w:rsid w:val="007D72D7"/>
    <w:rsid w:val="007D7405"/>
    <w:rsid w:val="007D7521"/>
    <w:rsid w:val="007D7687"/>
    <w:rsid w:val="007D7A6D"/>
    <w:rsid w:val="007E0FD5"/>
    <w:rsid w:val="007E11EB"/>
    <w:rsid w:val="007E19FD"/>
    <w:rsid w:val="007E2278"/>
    <w:rsid w:val="007E3656"/>
    <w:rsid w:val="007E3AA6"/>
    <w:rsid w:val="007E406A"/>
    <w:rsid w:val="007E4887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2EB1"/>
    <w:rsid w:val="007F3353"/>
    <w:rsid w:val="007F3697"/>
    <w:rsid w:val="007F3990"/>
    <w:rsid w:val="007F3F7C"/>
    <w:rsid w:val="007F479F"/>
    <w:rsid w:val="007F4B3E"/>
    <w:rsid w:val="007F4D10"/>
    <w:rsid w:val="007F4FE8"/>
    <w:rsid w:val="007F53B2"/>
    <w:rsid w:val="007F5417"/>
    <w:rsid w:val="007F57F5"/>
    <w:rsid w:val="007F5E8C"/>
    <w:rsid w:val="007F6B62"/>
    <w:rsid w:val="007F7EB9"/>
    <w:rsid w:val="00801164"/>
    <w:rsid w:val="00801172"/>
    <w:rsid w:val="00801280"/>
    <w:rsid w:val="0080146B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647"/>
    <w:rsid w:val="008049FD"/>
    <w:rsid w:val="00805058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A18"/>
    <w:rsid w:val="00814B05"/>
    <w:rsid w:val="00814B7B"/>
    <w:rsid w:val="008155C7"/>
    <w:rsid w:val="00815825"/>
    <w:rsid w:val="00815CCE"/>
    <w:rsid w:val="0081623A"/>
    <w:rsid w:val="00816438"/>
    <w:rsid w:val="008174EE"/>
    <w:rsid w:val="00820176"/>
    <w:rsid w:val="008209D6"/>
    <w:rsid w:val="00820C38"/>
    <w:rsid w:val="00821486"/>
    <w:rsid w:val="00821673"/>
    <w:rsid w:val="00821751"/>
    <w:rsid w:val="00821B56"/>
    <w:rsid w:val="00821F0D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1FC"/>
    <w:rsid w:val="008314B0"/>
    <w:rsid w:val="00831F2C"/>
    <w:rsid w:val="00831F67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66A"/>
    <w:rsid w:val="0083493D"/>
    <w:rsid w:val="008351F3"/>
    <w:rsid w:val="008356D6"/>
    <w:rsid w:val="0083571B"/>
    <w:rsid w:val="008357A0"/>
    <w:rsid w:val="00835EF3"/>
    <w:rsid w:val="00835F83"/>
    <w:rsid w:val="00835F87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CFF"/>
    <w:rsid w:val="00843FC2"/>
    <w:rsid w:val="008444ED"/>
    <w:rsid w:val="00844594"/>
    <w:rsid w:val="00844EF1"/>
    <w:rsid w:val="00844FD5"/>
    <w:rsid w:val="00845014"/>
    <w:rsid w:val="0084551C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7D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01"/>
    <w:rsid w:val="008549DF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D4E"/>
    <w:rsid w:val="0086052A"/>
    <w:rsid w:val="00860574"/>
    <w:rsid w:val="00860AA3"/>
    <w:rsid w:val="00860BDC"/>
    <w:rsid w:val="00861222"/>
    <w:rsid w:val="00861C11"/>
    <w:rsid w:val="008629A0"/>
    <w:rsid w:val="00862DBB"/>
    <w:rsid w:val="008634D8"/>
    <w:rsid w:val="00863646"/>
    <w:rsid w:val="00863F4B"/>
    <w:rsid w:val="008640FA"/>
    <w:rsid w:val="00864184"/>
    <w:rsid w:val="008642E8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269"/>
    <w:rsid w:val="00866778"/>
    <w:rsid w:val="008667E6"/>
    <w:rsid w:val="00866930"/>
    <w:rsid w:val="00866A52"/>
    <w:rsid w:val="00866DD5"/>
    <w:rsid w:val="00866FA1"/>
    <w:rsid w:val="0086753C"/>
    <w:rsid w:val="00867C04"/>
    <w:rsid w:val="00867F5A"/>
    <w:rsid w:val="00867FBF"/>
    <w:rsid w:val="00867FD8"/>
    <w:rsid w:val="00870995"/>
    <w:rsid w:val="00870E5D"/>
    <w:rsid w:val="00871134"/>
    <w:rsid w:val="00871B95"/>
    <w:rsid w:val="00871D97"/>
    <w:rsid w:val="00872459"/>
    <w:rsid w:val="0087299D"/>
    <w:rsid w:val="008729FE"/>
    <w:rsid w:val="008732DA"/>
    <w:rsid w:val="00873396"/>
    <w:rsid w:val="008741B9"/>
    <w:rsid w:val="0087426D"/>
    <w:rsid w:val="00874941"/>
    <w:rsid w:val="00875118"/>
    <w:rsid w:val="00875F85"/>
    <w:rsid w:val="0087653B"/>
    <w:rsid w:val="00876BF2"/>
    <w:rsid w:val="00877400"/>
    <w:rsid w:val="00877E2A"/>
    <w:rsid w:val="00877F84"/>
    <w:rsid w:val="0088008F"/>
    <w:rsid w:val="00880139"/>
    <w:rsid w:val="00880764"/>
    <w:rsid w:val="00880853"/>
    <w:rsid w:val="008809AA"/>
    <w:rsid w:val="00880B8E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560"/>
    <w:rsid w:val="008839A5"/>
    <w:rsid w:val="00883BE1"/>
    <w:rsid w:val="00883F43"/>
    <w:rsid w:val="00883FB8"/>
    <w:rsid w:val="00883FEB"/>
    <w:rsid w:val="008848E6"/>
    <w:rsid w:val="00884B5A"/>
    <w:rsid w:val="008853D5"/>
    <w:rsid w:val="00885458"/>
    <w:rsid w:val="0088589F"/>
    <w:rsid w:val="00885E17"/>
    <w:rsid w:val="00885F4C"/>
    <w:rsid w:val="008860AB"/>
    <w:rsid w:val="008860BE"/>
    <w:rsid w:val="00886D35"/>
    <w:rsid w:val="00887066"/>
    <w:rsid w:val="00887162"/>
    <w:rsid w:val="00887163"/>
    <w:rsid w:val="008878A0"/>
    <w:rsid w:val="0089016A"/>
    <w:rsid w:val="008901B0"/>
    <w:rsid w:val="008902C1"/>
    <w:rsid w:val="00890434"/>
    <w:rsid w:val="00890BAA"/>
    <w:rsid w:val="00890DDD"/>
    <w:rsid w:val="00890F2D"/>
    <w:rsid w:val="008910D7"/>
    <w:rsid w:val="00891729"/>
    <w:rsid w:val="0089190C"/>
    <w:rsid w:val="00891A43"/>
    <w:rsid w:val="00891D68"/>
    <w:rsid w:val="00892024"/>
    <w:rsid w:val="008920CD"/>
    <w:rsid w:val="00892606"/>
    <w:rsid w:val="008926B0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60E5"/>
    <w:rsid w:val="0089665C"/>
    <w:rsid w:val="008967C8"/>
    <w:rsid w:val="00896956"/>
    <w:rsid w:val="00896F27"/>
    <w:rsid w:val="00896F30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69A"/>
    <w:rsid w:val="008A631E"/>
    <w:rsid w:val="008A6AD3"/>
    <w:rsid w:val="008A6C63"/>
    <w:rsid w:val="008A74B6"/>
    <w:rsid w:val="008A77D5"/>
    <w:rsid w:val="008A77E8"/>
    <w:rsid w:val="008A77FD"/>
    <w:rsid w:val="008A7969"/>
    <w:rsid w:val="008A7B87"/>
    <w:rsid w:val="008A7ED8"/>
    <w:rsid w:val="008B002C"/>
    <w:rsid w:val="008B0197"/>
    <w:rsid w:val="008B07C5"/>
    <w:rsid w:val="008B13D0"/>
    <w:rsid w:val="008B1FBA"/>
    <w:rsid w:val="008B22F9"/>
    <w:rsid w:val="008B2725"/>
    <w:rsid w:val="008B3C30"/>
    <w:rsid w:val="008B3FC6"/>
    <w:rsid w:val="008B4624"/>
    <w:rsid w:val="008B46E6"/>
    <w:rsid w:val="008B4727"/>
    <w:rsid w:val="008B4EAD"/>
    <w:rsid w:val="008B513F"/>
    <w:rsid w:val="008B5223"/>
    <w:rsid w:val="008B5445"/>
    <w:rsid w:val="008B5D02"/>
    <w:rsid w:val="008B681F"/>
    <w:rsid w:val="008B6C4D"/>
    <w:rsid w:val="008B6D90"/>
    <w:rsid w:val="008C03E6"/>
    <w:rsid w:val="008C03F3"/>
    <w:rsid w:val="008C0EC2"/>
    <w:rsid w:val="008C0EC9"/>
    <w:rsid w:val="008C1C90"/>
    <w:rsid w:val="008C2AEF"/>
    <w:rsid w:val="008C2D9D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0DD8"/>
    <w:rsid w:val="008D1693"/>
    <w:rsid w:val="008D1833"/>
    <w:rsid w:val="008D2699"/>
    <w:rsid w:val="008D35B2"/>
    <w:rsid w:val="008D3AF6"/>
    <w:rsid w:val="008D3BD3"/>
    <w:rsid w:val="008D4616"/>
    <w:rsid w:val="008D4B96"/>
    <w:rsid w:val="008D5B26"/>
    <w:rsid w:val="008D5B6F"/>
    <w:rsid w:val="008D5EE6"/>
    <w:rsid w:val="008D5FE8"/>
    <w:rsid w:val="008D6CA6"/>
    <w:rsid w:val="008D75F4"/>
    <w:rsid w:val="008E015F"/>
    <w:rsid w:val="008E0709"/>
    <w:rsid w:val="008E0735"/>
    <w:rsid w:val="008E0B9E"/>
    <w:rsid w:val="008E27BA"/>
    <w:rsid w:val="008E289D"/>
    <w:rsid w:val="008E30FD"/>
    <w:rsid w:val="008E33EB"/>
    <w:rsid w:val="008E36B4"/>
    <w:rsid w:val="008E36D7"/>
    <w:rsid w:val="008E3750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FF8"/>
    <w:rsid w:val="008F6090"/>
    <w:rsid w:val="008F67C4"/>
    <w:rsid w:val="008F68C9"/>
    <w:rsid w:val="008F6BD9"/>
    <w:rsid w:val="008F6CD3"/>
    <w:rsid w:val="008F7605"/>
    <w:rsid w:val="008F7DFE"/>
    <w:rsid w:val="00901429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ADC"/>
    <w:rsid w:val="00905D19"/>
    <w:rsid w:val="00905D1E"/>
    <w:rsid w:val="00906252"/>
    <w:rsid w:val="009068B3"/>
    <w:rsid w:val="00906A72"/>
    <w:rsid w:val="00906B5D"/>
    <w:rsid w:val="00906D23"/>
    <w:rsid w:val="00907651"/>
    <w:rsid w:val="00907D5B"/>
    <w:rsid w:val="009100B3"/>
    <w:rsid w:val="00910ACD"/>
    <w:rsid w:val="00910C1D"/>
    <w:rsid w:val="00910E04"/>
    <w:rsid w:val="00911476"/>
    <w:rsid w:val="00911585"/>
    <w:rsid w:val="00911976"/>
    <w:rsid w:val="00911BDE"/>
    <w:rsid w:val="009120C3"/>
    <w:rsid w:val="009121CC"/>
    <w:rsid w:val="00912AC2"/>
    <w:rsid w:val="00912B8B"/>
    <w:rsid w:val="00913430"/>
    <w:rsid w:val="009134F1"/>
    <w:rsid w:val="0091381B"/>
    <w:rsid w:val="00913AA6"/>
    <w:rsid w:val="009140A6"/>
    <w:rsid w:val="0091478C"/>
    <w:rsid w:val="00914A95"/>
    <w:rsid w:val="00914E66"/>
    <w:rsid w:val="0091501A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20D5E"/>
    <w:rsid w:val="0092121B"/>
    <w:rsid w:val="00921BB5"/>
    <w:rsid w:val="00922174"/>
    <w:rsid w:val="00923183"/>
    <w:rsid w:val="00923402"/>
    <w:rsid w:val="00923668"/>
    <w:rsid w:val="0092428B"/>
    <w:rsid w:val="00924B42"/>
    <w:rsid w:val="009253A4"/>
    <w:rsid w:val="009253D0"/>
    <w:rsid w:val="00925897"/>
    <w:rsid w:val="009258F7"/>
    <w:rsid w:val="00925BF1"/>
    <w:rsid w:val="00925CF3"/>
    <w:rsid w:val="00926280"/>
    <w:rsid w:val="009264FB"/>
    <w:rsid w:val="009267AA"/>
    <w:rsid w:val="00926AB3"/>
    <w:rsid w:val="00926B05"/>
    <w:rsid w:val="0092705A"/>
    <w:rsid w:val="00927519"/>
    <w:rsid w:val="009278AD"/>
    <w:rsid w:val="00927E65"/>
    <w:rsid w:val="0093005F"/>
    <w:rsid w:val="009309D5"/>
    <w:rsid w:val="00931446"/>
    <w:rsid w:val="009315D4"/>
    <w:rsid w:val="009316C8"/>
    <w:rsid w:val="00931863"/>
    <w:rsid w:val="00931F45"/>
    <w:rsid w:val="009327F8"/>
    <w:rsid w:val="009328B4"/>
    <w:rsid w:val="00932A6C"/>
    <w:rsid w:val="00934906"/>
    <w:rsid w:val="0093583E"/>
    <w:rsid w:val="00935CD1"/>
    <w:rsid w:val="009360E5"/>
    <w:rsid w:val="0093653C"/>
    <w:rsid w:val="00936F11"/>
    <w:rsid w:val="00937038"/>
    <w:rsid w:val="00937282"/>
    <w:rsid w:val="00937556"/>
    <w:rsid w:val="00940833"/>
    <w:rsid w:val="009409D1"/>
    <w:rsid w:val="00940B30"/>
    <w:rsid w:val="00940FDD"/>
    <w:rsid w:val="009410BA"/>
    <w:rsid w:val="00941215"/>
    <w:rsid w:val="0094129D"/>
    <w:rsid w:val="00941564"/>
    <w:rsid w:val="0094159D"/>
    <w:rsid w:val="0094177D"/>
    <w:rsid w:val="00941A06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AD0"/>
    <w:rsid w:val="00951AD6"/>
    <w:rsid w:val="00952F1E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3F9"/>
    <w:rsid w:val="0096440C"/>
    <w:rsid w:val="00964A54"/>
    <w:rsid w:val="00964D3C"/>
    <w:rsid w:val="00964FBD"/>
    <w:rsid w:val="009654AE"/>
    <w:rsid w:val="009655C1"/>
    <w:rsid w:val="009657B9"/>
    <w:rsid w:val="00965944"/>
    <w:rsid w:val="00965D70"/>
    <w:rsid w:val="00965E44"/>
    <w:rsid w:val="009663DA"/>
    <w:rsid w:val="00966629"/>
    <w:rsid w:val="0096701F"/>
    <w:rsid w:val="009671F4"/>
    <w:rsid w:val="009673A4"/>
    <w:rsid w:val="0096795A"/>
    <w:rsid w:val="00967C22"/>
    <w:rsid w:val="009705AE"/>
    <w:rsid w:val="0097092A"/>
    <w:rsid w:val="00970D14"/>
    <w:rsid w:val="00970ED7"/>
    <w:rsid w:val="009711F4"/>
    <w:rsid w:val="00971823"/>
    <w:rsid w:val="009718FE"/>
    <w:rsid w:val="00971FA2"/>
    <w:rsid w:val="009721D9"/>
    <w:rsid w:val="009724B8"/>
    <w:rsid w:val="00972661"/>
    <w:rsid w:val="0097285F"/>
    <w:rsid w:val="00972FAC"/>
    <w:rsid w:val="009748D1"/>
    <w:rsid w:val="009750F8"/>
    <w:rsid w:val="009756D7"/>
    <w:rsid w:val="00975941"/>
    <w:rsid w:val="00975A61"/>
    <w:rsid w:val="00975F35"/>
    <w:rsid w:val="009760AD"/>
    <w:rsid w:val="00976548"/>
    <w:rsid w:val="00976B2A"/>
    <w:rsid w:val="00977E1B"/>
    <w:rsid w:val="00977EF3"/>
    <w:rsid w:val="00977F83"/>
    <w:rsid w:val="00980018"/>
    <w:rsid w:val="0098004F"/>
    <w:rsid w:val="009802A0"/>
    <w:rsid w:val="009804F8"/>
    <w:rsid w:val="009806DB"/>
    <w:rsid w:val="0098077B"/>
    <w:rsid w:val="0098093B"/>
    <w:rsid w:val="00980A41"/>
    <w:rsid w:val="00980AC6"/>
    <w:rsid w:val="00981B92"/>
    <w:rsid w:val="009822BA"/>
    <w:rsid w:val="00982538"/>
    <w:rsid w:val="00982610"/>
    <w:rsid w:val="0098272F"/>
    <w:rsid w:val="00982DF8"/>
    <w:rsid w:val="00983004"/>
    <w:rsid w:val="00983082"/>
    <w:rsid w:val="0098324C"/>
    <w:rsid w:val="00983A68"/>
    <w:rsid w:val="00983E24"/>
    <w:rsid w:val="00983EBC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78"/>
    <w:rsid w:val="0099007C"/>
    <w:rsid w:val="00990319"/>
    <w:rsid w:val="00990475"/>
    <w:rsid w:val="0099074F"/>
    <w:rsid w:val="009907FE"/>
    <w:rsid w:val="00990C79"/>
    <w:rsid w:val="009911D0"/>
    <w:rsid w:val="00991484"/>
    <w:rsid w:val="009916E9"/>
    <w:rsid w:val="00991A3B"/>
    <w:rsid w:val="00991A90"/>
    <w:rsid w:val="00991D9D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6DE"/>
    <w:rsid w:val="00995F7B"/>
    <w:rsid w:val="00996A89"/>
    <w:rsid w:val="00996C79"/>
    <w:rsid w:val="00996EB7"/>
    <w:rsid w:val="00997391"/>
    <w:rsid w:val="0099780E"/>
    <w:rsid w:val="009A184F"/>
    <w:rsid w:val="009A1B3C"/>
    <w:rsid w:val="009A1D86"/>
    <w:rsid w:val="009A1E5E"/>
    <w:rsid w:val="009A246A"/>
    <w:rsid w:val="009A2B47"/>
    <w:rsid w:val="009A2BDC"/>
    <w:rsid w:val="009A2E89"/>
    <w:rsid w:val="009A30DF"/>
    <w:rsid w:val="009A3CEF"/>
    <w:rsid w:val="009A4CB5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12A"/>
    <w:rsid w:val="009B05BC"/>
    <w:rsid w:val="009B07A7"/>
    <w:rsid w:val="009B120E"/>
    <w:rsid w:val="009B12D7"/>
    <w:rsid w:val="009B1A0E"/>
    <w:rsid w:val="009B1B5E"/>
    <w:rsid w:val="009B2A95"/>
    <w:rsid w:val="009B2C02"/>
    <w:rsid w:val="009B2D46"/>
    <w:rsid w:val="009B486D"/>
    <w:rsid w:val="009B48D8"/>
    <w:rsid w:val="009B4CBD"/>
    <w:rsid w:val="009B528B"/>
    <w:rsid w:val="009B5EA1"/>
    <w:rsid w:val="009B6998"/>
    <w:rsid w:val="009B7018"/>
    <w:rsid w:val="009B71DB"/>
    <w:rsid w:val="009B74F3"/>
    <w:rsid w:val="009B761B"/>
    <w:rsid w:val="009B767C"/>
    <w:rsid w:val="009B7833"/>
    <w:rsid w:val="009B7A1C"/>
    <w:rsid w:val="009B7B1B"/>
    <w:rsid w:val="009C0391"/>
    <w:rsid w:val="009C0884"/>
    <w:rsid w:val="009C0F0C"/>
    <w:rsid w:val="009C10CA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62D4"/>
    <w:rsid w:val="009C6409"/>
    <w:rsid w:val="009C64A5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2BD5"/>
    <w:rsid w:val="009D3347"/>
    <w:rsid w:val="009D3C7A"/>
    <w:rsid w:val="009D3C82"/>
    <w:rsid w:val="009D3FE5"/>
    <w:rsid w:val="009D4818"/>
    <w:rsid w:val="009D4A96"/>
    <w:rsid w:val="009D4E8C"/>
    <w:rsid w:val="009D5086"/>
    <w:rsid w:val="009D5AA7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688"/>
    <w:rsid w:val="009E3AD6"/>
    <w:rsid w:val="009E45EB"/>
    <w:rsid w:val="009E49A1"/>
    <w:rsid w:val="009E4A3E"/>
    <w:rsid w:val="009E4B72"/>
    <w:rsid w:val="009E4F89"/>
    <w:rsid w:val="009E52E3"/>
    <w:rsid w:val="009E56C4"/>
    <w:rsid w:val="009E66DB"/>
    <w:rsid w:val="009E66FB"/>
    <w:rsid w:val="009E7613"/>
    <w:rsid w:val="009E7799"/>
    <w:rsid w:val="009E7A4B"/>
    <w:rsid w:val="009F087F"/>
    <w:rsid w:val="009F0A4C"/>
    <w:rsid w:val="009F0FF4"/>
    <w:rsid w:val="009F10CB"/>
    <w:rsid w:val="009F1135"/>
    <w:rsid w:val="009F1259"/>
    <w:rsid w:val="009F1754"/>
    <w:rsid w:val="009F1A2E"/>
    <w:rsid w:val="009F1CF8"/>
    <w:rsid w:val="009F2455"/>
    <w:rsid w:val="009F285B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56D"/>
    <w:rsid w:val="009F5A7D"/>
    <w:rsid w:val="009F5D4D"/>
    <w:rsid w:val="009F5D9C"/>
    <w:rsid w:val="009F5F3F"/>
    <w:rsid w:val="009F62A1"/>
    <w:rsid w:val="009F656E"/>
    <w:rsid w:val="009F6A27"/>
    <w:rsid w:val="009F730B"/>
    <w:rsid w:val="009F76BA"/>
    <w:rsid w:val="009F7C37"/>
    <w:rsid w:val="00A00115"/>
    <w:rsid w:val="00A00178"/>
    <w:rsid w:val="00A002FF"/>
    <w:rsid w:val="00A003EF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504C"/>
    <w:rsid w:val="00A051A7"/>
    <w:rsid w:val="00A05255"/>
    <w:rsid w:val="00A057B1"/>
    <w:rsid w:val="00A05D81"/>
    <w:rsid w:val="00A06463"/>
    <w:rsid w:val="00A07298"/>
    <w:rsid w:val="00A07776"/>
    <w:rsid w:val="00A07B7C"/>
    <w:rsid w:val="00A07D92"/>
    <w:rsid w:val="00A10003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6"/>
    <w:rsid w:val="00A124D7"/>
    <w:rsid w:val="00A12672"/>
    <w:rsid w:val="00A127B3"/>
    <w:rsid w:val="00A1299E"/>
    <w:rsid w:val="00A1320C"/>
    <w:rsid w:val="00A13598"/>
    <w:rsid w:val="00A13613"/>
    <w:rsid w:val="00A13ADD"/>
    <w:rsid w:val="00A13D81"/>
    <w:rsid w:val="00A141B3"/>
    <w:rsid w:val="00A14245"/>
    <w:rsid w:val="00A14CE0"/>
    <w:rsid w:val="00A14D22"/>
    <w:rsid w:val="00A14D3E"/>
    <w:rsid w:val="00A15B68"/>
    <w:rsid w:val="00A161A6"/>
    <w:rsid w:val="00A161BE"/>
    <w:rsid w:val="00A16C92"/>
    <w:rsid w:val="00A171EA"/>
    <w:rsid w:val="00A176E1"/>
    <w:rsid w:val="00A17B64"/>
    <w:rsid w:val="00A17C3F"/>
    <w:rsid w:val="00A17EE4"/>
    <w:rsid w:val="00A17F35"/>
    <w:rsid w:val="00A20060"/>
    <w:rsid w:val="00A2038B"/>
    <w:rsid w:val="00A20694"/>
    <w:rsid w:val="00A212E8"/>
    <w:rsid w:val="00A215F0"/>
    <w:rsid w:val="00A22303"/>
    <w:rsid w:val="00A2360A"/>
    <w:rsid w:val="00A23AAA"/>
    <w:rsid w:val="00A23ED5"/>
    <w:rsid w:val="00A245BB"/>
    <w:rsid w:val="00A249CE"/>
    <w:rsid w:val="00A24A8F"/>
    <w:rsid w:val="00A25077"/>
    <w:rsid w:val="00A257D6"/>
    <w:rsid w:val="00A26EB7"/>
    <w:rsid w:val="00A26F11"/>
    <w:rsid w:val="00A270EC"/>
    <w:rsid w:val="00A2798C"/>
    <w:rsid w:val="00A27AF8"/>
    <w:rsid w:val="00A27D9A"/>
    <w:rsid w:val="00A27E3D"/>
    <w:rsid w:val="00A27F4C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85A"/>
    <w:rsid w:val="00A34894"/>
    <w:rsid w:val="00A34936"/>
    <w:rsid w:val="00A34A66"/>
    <w:rsid w:val="00A35061"/>
    <w:rsid w:val="00A364EC"/>
    <w:rsid w:val="00A365B2"/>
    <w:rsid w:val="00A37097"/>
    <w:rsid w:val="00A37370"/>
    <w:rsid w:val="00A37599"/>
    <w:rsid w:val="00A37899"/>
    <w:rsid w:val="00A37AD0"/>
    <w:rsid w:val="00A407B8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835"/>
    <w:rsid w:val="00A45EE5"/>
    <w:rsid w:val="00A46550"/>
    <w:rsid w:val="00A46B29"/>
    <w:rsid w:val="00A46ECE"/>
    <w:rsid w:val="00A471EA"/>
    <w:rsid w:val="00A473A3"/>
    <w:rsid w:val="00A47633"/>
    <w:rsid w:val="00A478A9"/>
    <w:rsid w:val="00A5064A"/>
    <w:rsid w:val="00A507E2"/>
    <w:rsid w:val="00A50E9B"/>
    <w:rsid w:val="00A50ECB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639"/>
    <w:rsid w:val="00A5464B"/>
    <w:rsid w:val="00A5491B"/>
    <w:rsid w:val="00A54A40"/>
    <w:rsid w:val="00A54CFE"/>
    <w:rsid w:val="00A54FC9"/>
    <w:rsid w:val="00A555B9"/>
    <w:rsid w:val="00A560D9"/>
    <w:rsid w:val="00A5666A"/>
    <w:rsid w:val="00A56C61"/>
    <w:rsid w:val="00A56CFC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67C14"/>
    <w:rsid w:val="00A70BCF"/>
    <w:rsid w:val="00A715D6"/>
    <w:rsid w:val="00A7165C"/>
    <w:rsid w:val="00A7179C"/>
    <w:rsid w:val="00A71C96"/>
    <w:rsid w:val="00A71EDF"/>
    <w:rsid w:val="00A720BA"/>
    <w:rsid w:val="00A721AC"/>
    <w:rsid w:val="00A72726"/>
    <w:rsid w:val="00A72AE8"/>
    <w:rsid w:val="00A72D3E"/>
    <w:rsid w:val="00A72DBB"/>
    <w:rsid w:val="00A72EA8"/>
    <w:rsid w:val="00A7342F"/>
    <w:rsid w:val="00A73AE5"/>
    <w:rsid w:val="00A73B01"/>
    <w:rsid w:val="00A73FD9"/>
    <w:rsid w:val="00A74620"/>
    <w:rsid w:val="00A748A1"/>
    <w:rsid w:val="00A749AB"/>
    <w:rsid w:val="00A74C1E"/>
    <w:rsid w:val="00A74F90"/>
    <w:rsid w:val="00A75016"/>
    <w:rsid w:val="00A751B2"/>
    <w:rsid w:val="00A75428"/>
    <w:rsid w:val="00A75828"/>
    <w:rsid w:val="00A759A1"/>
    <w:rsid w:val="00A75F9F"/>
    <w:rsid w:val="00A763F4"/>
    <w:rsid w:val="00A76B6A"/>
    <w:rsid w:val="00A76C91"/>
    <w:rsid w:val="00A76FE3"/>
    <w:rsid w:val="00A76FE7"/>
    <w:rsid w:val="00A770C7"/>
    <w:rsid w:val="00A77B13"/>
    <w:rsid w:val="00A77D4F"/>
    <w:rsid w:val="00A80C1E"/>
    <w:rsid w:val="00A811A6"/>
    <w:rsid w:val="00A814B5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87FF2"/>
    <w:rsid w:val="00A90170"/>
    <w:rsid w:val="00A9022B"/>
    <w:rsid w:val="00A90587"/>
    <w:rsid w:val="00A90810"/>
    <w:rsid w:val="00A90A33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4754"/>
    <w:rsid w:val="00AA4A25"/>
    <w:rsid w:val="00AA4E80"/>
    <w:rsid w:val="00AA5056"/>
    <w:rsid w:val="00AA54F1"/>
    <w:rsid w:val="00AA5CCC"/>
    <w:rsid w:val="00AA630F"/>
    <w:rsid w:val="00AA6392"/>
    <w:rsid w:val="00AA66B5"/>
    <w:rsid w:val="00AA66BB"/>
    <w:rsid w:val="00AA702D"/>
    <w:rsid w:val="00AA75EA"/>
    <w:rsid w:val="00AA763B"/>
    <w:rsid w:val="00AB080E"/>
    <w:rsid w:val="00AB0895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2E6D"/>
    <w:rsid w:val="00AB317F"/>
    <w:rsid w:val="00AB3248"/>
    <w:rsid w:val="00AB32C7"/>
    <w:rsid w:val="00AB3648"/>
    <w:rsid w:val="00AB37F3"/>
    <w:rsid w:val="00AB4124"/>
    <w:rsid w:val="00AB4296"/>
    <w:rsid w:val="00AB4964"/>
    <w:rsid w:val="00AB4A35"/>
    <w:rsid w:val="00AB4E42"/>
    <w:rsid w:val="00AB5097"/>
    <w:rsid w:val="00AB548D"/>
    <w:rsid w:val="00AB5992"/>
    <w:rsid w:val="00AB5A3C"/>
    <w:rsid w:val="00AB5D03"/>
    <w:rsid w:val="00AB68A3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21C"/>
    <w:rsid w:val="00AC160E"/>
    <w:rsid w:val="00AC1B8B"/>
    <w:rsid w:val="00AC1E09"/>
    <w:rsid w:val="00AC1E4D"/>
    <w:rsid w:val="00AC24E4"/>
    <w:rsid w:val="00AC2596"/>
    <w:rsid w:val="00AC2641"/>
    <w:rsid w:val="00AC26FC"/>
    <w:rsid w:val="00AC33F4"/>
    <w:rsid w:val="00AC39A1"/>
    <w:rsid w:val="00AC3A48"/>
    <w:rsid w:val="00AC4787"/>
    <w:rsid w:val="00AC547F"/>
    <w:rsid w:val="00AC555B"/>
    <w:rsid w:val="00AC5980"/>
    <w:rsid w:val="00AC5BEA"/>
    <w:rsid w:val="00AC5C35"/>
    <w:rsid w:val="00AC5F9B"/>
    <w:rsid w:val="00AC6A30"/>
    <w:rsid w:val="00AC757B"/>
    <w:rsid w:val="00AD057B"/>
    <w:rsid w:val="00AD0A92"/>
    <w:rsid w:val="00AD1441"/>
    <w:rsid w:val="00AD186C"/>
    <w:rsid w:val="00AD1EC4"/>
    <w:rsid w:val="00AD2B25"/>
    <w:rsid w:val="00AD2DBC"/>
    <w:rsid w:val="00AD2E6E"/>
    <w:rsid w:val="00AD351F"/>
    <w:rsid w:val="00AD35CB"/>
    <w:rsid w:val="00AD38BE"/>
    <w:rsid w:val="00AD3D2D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77D"/>
    <w:rsid w:val="00AD7DAC"/>
    <w:rsid w:val="00AD7F1F"/>
    <w:rsid w:val="00AE0C23"/>
    <w:rsid w:val="00AE0E5E"/>
    <w:rsid w:val="00AE0ECA"/>
    <w:rsid w:val="00AE1082"/>
    <w:rsid w:val="00AE1157"/>
    <w:rsid w:val="00AE392A"/>
    <w:rsid w:val="00AE4691"/>
    <w:rsid w:val="00AE4A43"/>
    <w:rsid w:val="00AE50D4"/>
    <w:rsid w:val="00AE513B"/>
    <w:rsid w:val="00AE5156"/>
    <w:rsid w:val="00AE52FF"/>
    <w:rsid w:val="00AE58F6"/>
    <w:rsid w:val="00AE5B70"/>
    <w:rsid w:val="00AE6282"/>
    <w:rsid w:val="00AE63B8"/>
    <w:rsid w:val="00AE66EE"/>
    <w:rsid w:val="00AE67CB"/>
    <w:rsid w:val="00AE6BBF"/>
    <w:rsid w:val="00AE7A8E"/>
    <w:rsid w:val="00AF0124"/>
    <w:rsid w:val="00AF0283"/>
    <w:rsid w:val="00AF03F6"/>
    <w:rsid w:val="00AF070A"/>
    <w:rsid w:val="00AF0737"/>
    <w:rsid w:val="00AF09AD"/>
    <w:rsid w:val="00AF0BCA"/>
    <w:rsid w:val="00AF0DB1"/>
    <w:rsid w:val="00AF12A9"/>
    <w:rsid w:val="00AF175D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65C"/>
    <w:rsid w:val="00AF56C4"/>
    <w:rsid w:val="00AF57D3"/>
    <w:rsid w:val="00AF5CA0"/>
    <w:rsid w:val="00AF5CAA"/>
    <w:rsid w:val="00AF6095"/>
    <w:rsid w:val="00AF6296"/>
    <w:rsid w:val="00AF6489"/>
    <w:rsid w:val="00AF731A"/>
    <w:rsid w:val="00AF7BA9"/>
    <w:rsid w:val="00B00850"/>
    <w:rsid w:val="00B00B85"/>
    <w:rsid w:val="00B00D93"/>
    <w:rsid w:val="00B01115"/>
    <w:rsid w:val="00B01227"/>
    <w:rsid w:val="00B01352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D30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36"/>
    <w:rsid w:val="00B06C93"/>
    <w:rsid w:val="00B06FB7"/>
    <w:rsid w:val="00B077F6"/>
    <w:rsid w:val="00B078B3"/>
    <w:rsid w:val="00B078E5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40C2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FF7"/>
    <w:rsid w:val="00B21053"/>
    <w:rsid w:val="00B21F7D"/>
    <w:rsid w:val="00B22055"/>
    <w:rsid w:val="00B22BF1"/>
    <w:rsid w:val="00B22CD2"/>
    <w:rsid w:val="00B22E27"/>
    <w:rsid w:val="00B23411"/>
    <w:rsid w:val="00B23472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6B1"/>
    <w:rsid w:val="00B308F0"/>
    <w:rsid w:val="00B30F7D"/>
    <w:rsid w:val="00B30F9A"/>
    <w:rsid w:val="00B31033"/>
    <w:rsid w:val="00B31134"/>
    <w:rsid w:val="00B314CA"/>
    <w:rsid w:val="00B3150D"/>
    <w:rsid w:val="00B31D02"/>
    <w:rsid w:val="00B32892"/>
    <w:rsid w:val="00B32BD9"/>
    <w:rsid w:val="00B32DA0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F62"/>
    <w:rsid w:val="00B43009"/>
    <w:rsid w:val="00B4380E"/>
    <w:rsid w:val="00B43EEA"/>
    <w:rsid w:val="00B43F19"/>
    <w:rsid w:val="00B43F85"/>
    <w:rsid w:val="00B441E9"/>
    <w:rsid w:val="00B4460A"/>
    <w:rsid w:val="00B44AB0"/>
    <w:rsid w:val="00B44EF7"/>
    <w:rsid w:val="00B44F1E"/>
    <w:rsid w:val="00B462F3"/>
    <w:rsid w:val="00B463DF"/>
    <w:rsid w:val="00B4675B"/>
    <w:rsid w:val="00B469EB"/>
    <w:rsid w:val="00B470DD"/>
    <w:rsid w:val="00B472B3"/>
    <w:rsid w:val="00B47A62"/>
    <w:rsid w:val="00B47EAF"/>
    <w:rsid w:val="00B5054A"/>
    <w:rsid w:val="00B50F83"/>
    <w:rsid w:val="00B51159"/>
    <w:rsid w:val="00B5168B"/>
    <w:rsid w:val="00B51F75"/>
    <w:rsid w:val="00B526E6"/>
    <w:rsid w:val="00B52A71"/>
    <w:rsid w:val="00B52D9F"/>
    <w:rsid w:val="00B531C7"/>
    <w:rsid w:val="00B53788"/>
    <w:rsid w:val="00B538AE"/>
    <w:rsid w:val="00B53919"/>
    <w:rsid w:val="00B53E3D"/>
    <w:rsid w:val="00B54228"/>
    <w:rsid w:val="00B54A2F"/>
    <w:rsid w:val="00B54CBE"/>
    <w:rsid w:val="00B54E9B"/>
    <w:rsid w:val="00B54F78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D2B"/>
    <w:rsid w:val="00B60E08"/>
    <w:rsid w:val="00B6113A"/>
    <w:rsid w:val="00B617FA"/>
    <w:rsid w:val="00B61C7E"/>
    <w:rsid w:val="00B621A9"/>
    <w:rsid w:val="00B6265F"/>
    <w:rsid w:val="00B62AC5"/>
    <w:rsid w:val="00B62F94"/>
    <w:rsid w:val="00B63523"/>
    <w:rsid w:val="00B639FD"/>
    <w:rsid w:val="00B63AC6"/>
    <w:rsid w:val="00B641FE"/>
    <w:rsid w:val="00B6559C"/>
    <w:rsid w:val="00B660AA"/>
    <w:rsid w:val="00B665E5"/>
    <w:rsid w:val="00B66992"/>
    <w:rsid w:val="00B66C9A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700C"/>
    <w:rsid w:val="00B7783D"/>
    <w:rsid w:val="00B77B52"/>
    <w:rsid w:val="00B77D72"/>
    <w:rsid w:val="00B804B9"/>
    <w:rsid w:val="00B80C58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5E2"/>
    <w:rsid w:val="00B8564B"/>
    <w:rsid w:val="00B859EE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836"/>
    <w:rsid w:val="00B92D03"/>
    <w:rsid w:val="00B92D49"/>
    <w:rsid w:val="00B931F4"/>
    <w:rsid w:val="00B93296"/>
    <w:rsid w:val="00B932A7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556"/>
    <w:rsid w:val="00B96589"/>
    <w:rsid w:val="00B976DE"/>
    <w:rsid w:val="00B97721"/>
    <w:rsid w:val="00B979DF"/>
    <w:rsid w:val="00B97DA4"/>
    <w:rsid w:val="00BA011C"/>
    <w:rsid w:val="00BA026C"/>
    <w:rsid w:val="00BA075B"/>
    <w:rsid w:val="00BA0967"/>
    <w:rsid w:val="00BA0C66"/>
    <w:rsid w:val="00BA0EF4"/>
    <w:rsid w:val="00BA0FF0"/>
    <w:rsid w:val="00BA1152"/>
    <w:rsid w:val="00BA1519"/>
    <w:rsid w:val="00BA1E6D"/>
    <w:rsid w:val="00BA2193"/>
    <w:rsid w:val="00BA24B9"/>
    <w:rsid w:val="00BA29BE"/>
    <w:rsid w:val="00BA2C97"/>
    <w:rsid w:val="00BA2D90"/>
    <w:rsid w:val="00BA2F2E"/>
    <w:rsid w:val="00BA32C7"/>
    <w:rsid w:val="00BA3494"/>
    <w:rsid w:val="00BA3A4C"/>
    <w:rsid w:val="00BA3EA7"/>
    <w:rsid w:val="00BA413D"/>
    <w:rsid w:val="00BA4436"/>
    <w:rsid w:val="00BA4B0A"/>
    <w:rsid w:val="00BA4D61"/>
    <w:rsid w:val="00BA4E67"/>
    <w:rsid w:val="00BA591C"/>
    <w:rsid w:val="00BA6D6A"/>
    <w:rsid w:val="00BA6F63"/>
    <w:rsid w:val="00BA707E"/>
    <w:rsid w:val="00BA75E1"/>
    <w:rsid w:val="00BA76F6"/>
    <w:rsid w:val="00BA7C9F"/>
    <w:rsid w:val="00BA7F89"/>
    <w:rsid w:val="00BB073C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5FA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6E9"/>
    <w:rsid w:val="00BC48CD"/>
    <w:rsid w:val="00BC493D"/>
    <w:rsid w:val="00BC4C3D"/>
    <w:rsid w:val="00BC4D29"/>
    <w:rsid w:val="00BC4EE8"/>
    <w:rsid w:val="00BC53BC"/>
    <w:rsid w:val="00BC6A53"/>
    <w:rsid w:val="00BC6CE9"/>
    <w:rsid w:val="00BC6D4E"/>
    <w:rsid w:val="00BC7124"/>
    <w:rsid w:val="00BC78D2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017"/>
    <w:rsid w:val="00BD214D"/>
    <w:rsid w:val="00BD2627"/>
    <w:rsid w:val="00BD2EDB"/>
    <w:rsid w:val="00BD3D18"/>
    <w:rsid w:val="00BD421B"/>
    <w:rsid w:val="00BD445F"/>
    <w:rsid w:val="00BD4494"/>
    <w:rsid w:val="00BD4546"/>
    <w:rsid w:val="00BD49A6"/>
    <w:rsid w:val="00BD4B18"/>
    <w:rsid w:val="00BD4D75"/>
    <w:rsid w:val="00BD571C"/>
    <w:rsid w:val="00BD6024"/>
    <w:rsid w:val="00BD6761"/>
    <w:rsid w:val="00BD6983"/>
    <w:rsid w:val="00BD6FF3"/>
    <w:rsid w:val="00BD76E6"/>
    <w:rsid w:val="00BD772C"/>
    <w:rsid w:val="00BD77D1"/>
    <w:rsid w:val="00BD7B50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C0A"/>
    <w:rsid w:val="00BE4E53"/>
    <w:rsid w:val="00BE54C4"/>
    <w:rsid w:val="00BE577E"/>
    <w:rsid w:val="00BE57EF"/>
    <w:rsid w:val="00BE5AD3"/>
    <w:rsid w:val="00BE613A"/>
    <w:rsid w:val="00BE62F2"/>
    <w:rsid w:val="00BE68FC"/>
    <w:rsid w:val="00BE6D56"/>
    <w:rsid w:val="00BE6E82"/>
    <w:rsid w:val="00BE70E2"/>
    <w:rsid w:val="00BE73C3"/>
    <w:rsid w:val="00BE7969"/>
    <w:rsid w:val="00BE7E22"/>
    <w:rsid w:val="00BE7E69"/>
    <w:rsid w:val="00BF03A6"/>
    <w:rsid w:val="00BF047F"/>
    <w:rsid w:val="00BF068B"/>
    <w:rsid w:val="00BF08F0"/>
    <w:rsid w:val="00BF0972"/>
    <w:rsid w:val="00BF0A51"/>
    <w:rsid w:val="00BF0E43"/>
    <w:rsid w:val="00BF1227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4DC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79F"/>
    <w:rsid w:val="00C00801"/>
    <w:rsid w:val="00C00A33"/>
    <w:rsid w:val="00C010D0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5DF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A7"/>
    <w:rsid w:val="00C12923"/>
    <w:rsid w:val="00C12F3D"/>
    <w:rsid w:val="00C135D6"/>
    <w:rsid w:val="00C13E72"/>
    <w:rsid w:val="00C13F92"/>
    <w:rsid w:val="00C1431F"/>
    <w:rsid w:val="00C16478"/>
    <w:rsid w:val="00C1693A"/>
    <w:rsid w:val="00C16987"/>
    <w:rsid w:val="00C17817"/>
    <w:rsid w:val="00C17B0E"/>
    <w:rsid w:val="00C17C76"/>
    <w:rsid w:val="00C2029E"/>
    <w:rsid w:val="00C211C4"/>
    <w:rsid w:val="00C2170A"/>
    <w:rsid w:val="00C2189B"/>
    <w:rsid w:val="00C219F9"/>
    <w:rsid w:val="00C21F9F"/>
    <w:rsid w:val="00C22168"/>
    <w:rsid w:val="00C229F7"/>
    <w:rsid w:val="00C2325F"/>
    <w:rsid w:val="00C23264"/>
    <w:rsid w:val="00C23288"/>
    <w:rsid w:val="00C23CE9"/>
    <w:rsid w:val="00C2415D"/>
    <w:rsid w:val="00C24244"/>
    <w:rsid w:val="00C24373"/>
    <w:rsid w:val="00C24A4E"/>
    <w:rsid w:val="00C24DE0"/>
    <w:rsid w:val="00C24F30"/>
    <w:rsid w:val="00C24FC3"/>
    <w:rsid w:val="00C254E8"/>
    <w:rsid w:val="00C25505"/>
    <w:rsid w:val="00C258A9"/>
    <w:rsid w:val="00C25CAB"/>
    <w:rsid w:val="00C2616A"/>
    <w:rsid w:val="00C26838"/>
    <w:rsid w:val="00C26873"/>
    <w:rsid w:val="00C2713F"/>
    <w:rsid w:val="00C2741F"/>
    <w:rsid w:val="00C27549"/>
    <w:rsid w:val="00C27DC8"/>
    <w:rsid w:val="00C303B8"/>
    <w:rsid w:val="00C308C1"/>
    <w:rsid w:val="00C31986"/>
    <w:rsid w:val="00C32613"/>
    <w:rsid w:val="00C326C9"/>
    <w:rsid w:val="00C32ED3"/>
    <w:rsid w:val="00C330B3"/>
    <w:rsid w:val="00C335DE"/>
    <w:rsid w:val="00C33A30"/>
    <w:rsid w:val="00C33EC5"/>
    <w:rsid w:val="00C33F29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0DB"/>
    <w:rsid w:val="00C406AB"/>
    <w:rsid w:val="00C41E76"/>
    <w:rsid w:val="00C4218C"/>
    <w:rsid w:val="00C42318"/>
    <w:rsid w:val="00C424B9"/>
    <w:rsid w:val="00C426B0"/>
    <w:rsid w:val="00C43010"/>
    <w:rsid w:val="00C43135"/>
    <w:rsid w:val="00C4391C"/>
    <w:rsid w:val="00C4393C"/>
    <w:rsid w:val="00C43C7E"/>
    <w:rsid w:val="00C44AE5"/>
    <w:rsid w:val="00C45764"/>
    <w:rsid w:val="00C45C16"/>
    <w:rsid w:val="00C45DD0"/>
    <w:rsid w:val="00C46102"/>
    <w:rsid w:val="00C461CE"/>
    <w:rsid w:val="00C46568"/>
    <w:rsid w:val="00C46741"/>
    <w:rsid w:val="00C46844"/>
    <w:rsid w:val="00C46A80"/>
    <w:rsid w:val="00C46C80"/>
    <w:rsid w:val="00C46F91"/>
    <w:rsid w:val="00C473AC"/>
    <w:rsid w:val="00C476DD"/>
    <w:rsid w:val="00C478C8"/>
    <w:rsid w:val="00C50060"/>
    <w:rsid w:val="00C503E9"/>
    <w:rsid w:val="00C50C2D"/>
    <w:rsid w:val="00C50CF5"/>
    <w:rsid w:val="00C50DCC"/>
    <w:rsid w:val="00C51322"/>
    <w:rsid w:val="00C513D3"/>
    <w:rsid w:val="00C5151F"/>
    <w:rsid w:val="00C51762"/>
    <w:rsid w:val="00C5176C"/>
    <w:rsid w:val="00C519D7"/>
    <w:rsid w:val="00C51EA9"/>
    <w:rsid w:val="00C52395"/>
    <w:rsid w:val="00C52717"/>
    <w:rsid w:val="00C5299D"/>
    <w:rsid w:val="00C52CFF"/>
    <w:rsid w:val="00C53141"/>
    <w:rsid w:val="00C53B60"/>
    <w:rsid w:val="00C54798"/>
    <w:rsid w:val="00C54B4D"/>
    <w:rsid w:val="00C55903"/>
    <w:rsid w:val="00C56515"/>
    <w:rsid w:val="00C57123"/>
    <w:rsid w:val="00C60745"/>
    <w:rsid w:val="00C609AC"/>
    <w:rsid w:val="00C60AAB"/>
    <w:rsid w:val="00C612F8"/>
    <w:rsid w:val="00C615C9"/>
    <w:rsid w:val="00C620CE"/>
    <w:rsid w:val="00C62194"/>
    <w:rsid w:val="00C62485"/>
    <w:rsid w:val="00C6281E"/>
    <w:rsid w:val="00C62C90"/>
    <w:rsid w:val="00C62D86"/>
    <w:rsid w:val="00C63060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3A1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B25"/>
    <w:rsid w:val="00C72E5B"/>
    <w:rsid w:val="00C72F91"/>
    <w:rsid w:val="00C73AE4"/>
    <w:rsid w:val="00C7424F"/>
    <w:rsid w:val="00C744BA"/>
    <w:rsid w:val="00C747B6"/>
    <w:rsid w:val="00C748ED"/>
    <w:rsid w:val="00C74A31"/>
    <w:rsid w:val="00C752E4"/>
    <w:rsid w:val="00C756C0"/>
    <w:rsid w:val="00C759BB"/>
    <w:rsid w:val="00C75ACC"/>
    <w:rsid w:val="00C75AFE"/>
    <w:rsid w:val="00C75D8D"/>
    <w:rsid w:val="00C75F21"/>
    <w:rsid w:val="00C76447"/>
    <w:rsid w:val="00C77482"/>
    <w:rsid w:val="00C77859"/>
    <w:rsid w:val="00C80632"/>
    <w:rsid w:val="00C80848"/>
    <w:rsid w:val="00C80996"/>
    <w:rsid w:val="00C82105"/>
    <w:rsid w:val="00C82EC5"/>
    <w:rsid w:val="00C830CA"/>
    <w:rsid w:val="00C833A8"/>
    <w:rsid w:val="00C839A3"/>
    <w:rsid w:val="00C83BB8"/>
    <w:rsid w:val="00C83C59"/>
    <w:rsid w:val="00C84178"/>
    <w:rsid w:val="00C843C0"/>
    <w:rsid w:val="00C846E5"/>
    <w:rsid w:val="00C85063"/>
    <w:rsid w:val="00C8528A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6AB"/>
    <w:rsid w:val="00C93803"/>
    <w:rsid w:val="00C93A2B"/>
    <w:rsid w:val="00C93BB7"/>
    <w:rsid w:val="00C93BF6"/>
    <w:rsid w:val="00C93CBB"/>
    <w:rsid w:val="00C9405E"/>
    <w:rsid w:val="00C942DE"/>
    <w:rsid w:val="00C94378"/>
    <w:rsid w:val="00C94B6E"/>
    <w:rsid w:val="00C95195"/>
    <w:rsid w:val="00C95808"/>
    <w:rsid w:val="00C961CC"/>
    <w:rsid w:val="00C96247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D8C"/>
    <w:rsid w:val="00CA4B76"/>
    <w:rsid w:val="00CA4F50"/>
    <w:rsid w:val="00CA5AA3"/>
    <w:rsid w:val="00CA63F6"/>
    <w:rsid w:val="00CA682F"/>
    <w:rsid w:val="00CA6CEB"/>
    <w:rsid w:val="00CA6DAA"/>
    <w:rsid w:val="00CA70B9"/>
    <w:rsid w:val="00CB008D"/>
    <w:rsid w:val="00CB04E3"/>
    <w:rsid w:val="00CB05A4"/>
    <w:rsid w:val="00CB082C"/>
    <w:rsid w:val="00CB0AD6"/>
    <w:rsid w:val="00CB1A50"/>
    <w:rsid w:val="00CB1DE4"/>
    <w:rsid w:val="00CB1E80"/>
    <w:rsid w:val="00CB24B0"/>
    <w:rsid w:val="00CB2EBC"/>
    <w:rsid w:val="00CB2F00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AC9"/>
    <w:rsid w:val="00CB7CEA"/>
    <w:rsid w:val="00CB7EC3"/>
    <w:rsid w:val="00CB7EF0"/>
    <w:rsid w:val="00CC096B"/>
    <w:rsid w:val="00CC0D50"/>
    <w:rsid w:val="00CC0D5E"/>
    <w:rsid w:val="00CC11E9"/>
    <w:rsid w:val="00CC13CC"/>
    <w:rsid w:val="00CC151F"/>
    <w:rsid w:val="00CC15A2"/>
    <w:rsid w:val="00CC160F"/>
    <w:rsid w:val="00CC1EF7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3258"/>
    <w:rsid w:val="00CD32BD"/>
    <w:rsid w:val="00CD3715"/>
    <w:rsid w:val="00CD37E3"/>
    <w:rsid w:val="00CD3985"/>
    <w:rsid w:val="00CD39C4"/>
    <w:rsid w:val="00CD3BF4"/>
    <w:rsid w:val="00CD44B0"/>
    <w:rsid w:val="00CD454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452"/>
    <w:rsid w:val="00CE091C"/>
    <w:rsid w:val="00CE0BA3"/>
    <w:rsid w:val="00CE11F1"/>
    <w:rsid w:val="00CE165C"/>
    <w:rsid w:val="00CE203D"/>
    <w:rsid w:val="00CE24B6"/>
    <w:rsid w:val="00CE271E"/>
    <w:rsid w:val="00CE28C0"/>
    <w:rsid w:val="00CE2DF1"/>
    <w:rsid w:val="00CE3807"/>
    <w:rsid w:val="00CE4165"/>
    <w:rsid w:val="00CE49AC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5D5B"/>
    <w:rsid w:val="00CE670F"/>
    <w:rsid w:val="00CE6B07"/>
    <w:rsid w:val="00CE6B0B"/>
    <w:rsid w:val="00CE6B19"/>
    <w:rsid w:val="00CE6DAB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65E"/>
    <w:rsid w:val="00D0119E"/>
    <w:rsid w:val="00D013E2"/>
    <w:rsid w:val="00D014AF"/>
    <w:rsid w:val="00D01895"/>
    <w:rsid w:val="00D01ED9"/>
    <w:rsid w:val="00D024F9"/>
    <w:rsid w:val="00D026AE"/>
    <w:rsid w:val="00D02AEA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6CF6"/>
    <w:rsid w:val="00D0723E"/>
    <w:rsid w:val="00D07D47"/>
    <w:rsid w:val="00D07D87"/>
    <w:rsid w:val="00D07DB8"/>
    <w:rsid w:val="00D10089"/>
    <w:rsid w:val="00D10491"/>
    <w:rsid w:val="00D10818"/>
    <w:rsid w:val="00D109D2"/>
    <w:rsid w:val="00D10DEE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B3D"/>
    <w:rsid w:val="00D15CBA"/>
    <w:rsid w:val="00D15D61"/>
    <w:rsid w:val="00D166F4"/>
    <w:rsid w:val="00D16733"/>
    <w:rsid w:val="00D16B22"/>
    <w:rsid w:val="00D16B69"/>
    <w:rsid w:val="00D16DFD"/>
    <w:rsid w:val="00D205FD"/>
    <w:rsid w:val="00D20774"/>
    <w:rsid w:val="00D21327"/>
    <w:rsid w:val="00D21865"/>
    <w:rsid w:val="00D21F12"/>
    <w:rsid w:val="00D22380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B5B"/>
    <w:rsid w:val="00D27E47"/>
    <w:rsid w:val="00D27E9D"/>
    <w:rsid w:val="00D302BD"/>
    <w:rsid w:val="00D306A2"/>
    <w:rsid w:val="00D30C77"/>
    <w:rsid w:val="00D30F25"/>
    <w:rsid w:val="00D31D88"/>
    <w:rsid w:val="00D32334"/>
    <w:rsid w:val="00D32A57"/>
    <w:rsid w:val="00D32C17"/>
    <w:rsid w:val="00D33878"/>
    <w:rsid w:val="00D34122"/>
    <w:rsid w:val="00D3426B"/>
    <w:rsid w:val="00D34694"/>
    <w:rsid w:val="00D34F45"/>
    <w:rsid w:val="00D35084"/>
    <w:rsid w:val="00D3513F"/>
    <w:rsid w:val="00D368FA"/>
    <w:rsid w:val="00D36FFD"/>
    <w:rsid w:val="00D37957"/>
    <w:rsid w:val="00D40430"/>
    <w:rsid w:val="00D407D9"/>
    <w:rsid w:val="00D40A2C"/>
    <w:rsid w:val="00D40D1E"/>
    <w:rsid w:val="00D41143"/>
    <w:rsid w:val="00D419EA"/>
    <w:rsid w:val="00D4202A"/>
    <w:rsid w:val="00D422DF"/>
    <w:rsid w:val="00D43714"/>
    <w:rsid w:val="00D43A71"/>
    <w:rsid w:val="00D43B28"/>
    <w:rsid w:val="00D43F49"/>
    <w:rsid w:val="00D43FCB"/>
    <w:rsid w:val="00D44692"/>
    <w:rsid w:val="00D4494F"/>
    <w:rsid w:val="00D44DF0"/>
    <w:rsid w:val="00D44F4D"/>
    <w:rsid w:val="00D45952"/>
    <w:rsid w:val="00D45AE7"/>
    <w:rsid w:val="00D45B73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D9"/>
    <w:rsid w:val="00D50751"/>
    <w:rsid w:val="00D50A4E"/>
    <w:rsid w:val="00D50B3F"/>
    <w:rsid w:val="00D50B8F"/>
    <w:rsid w:val="00D50CB5"/>
    <w:rsid w:val="00D50ED0"/>
    <w:rsid w:val="00D520CD"/>
    <w:rsid w:val="00D52281"/>
    <w:rsid w:val="00D5251D"/>
    <w:rsid w:val="00D529E9"/>
    <w:rsid w:val="00D52FCF"/>
    <w:rsid w:val="00D53156"/>
    <w:rsid w:val="00D53368"/>
    <w:rsid w:val="00D536B1"/>
    <w:rsid w:val="00D5389F"/>
    <w:rsid w:val="00D546B5"/>
    <w:rsid w:val="00D54D14"/>
    <w:rsid w:val="00D54FCA"/>
    <w:rsid w:val="00D55317"/>
    <w:rsid w:val="00D553A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0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6429"/>
    <w:rsid w:val="00D66F43"/>
    <w:rsid w:val="00D6760A"/>
    <w:rsid w:val="00D67ABA"/>
    <w:rsid w:val="00D7017E"/>
    <w:rsid w:val="00D704E7"/>
    <w:rsid w:val="00D713AD"/>
    <w:rsid w:val="00D721A9"/>
    <w:rsid w:val="00D725F0"/>
    <w:rsid w:val="00D726C7"/>
    <w:rsid w:val="00D72A4A"/>
    <w:rsid w:val="00D72DAD"/>
    <w:rsid w:val="00D7316A"/>
    <w:rsid w:val="00D7404E"/>
    <w:rsid w:val="00D74338"/>
    <w:rsid w:val="00D74AC1"/>
    <w:rsid w:val="00D74BF3"/>
    <w:rsid w:val="00D74D35"/>
    <w:rsid w:val="00D75937"/>
    <w:rsid w:val="00D75A59"/>
    <w:rsid w:val="00D75AC2"/>
    <w:rsid w:val="00D75B2C"/>
    <w:rsid w:val="00D75CED"/>
    <w:rsid w:val="00D75E3D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7334"/>
    <w:rsid w:val="00D90354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F35"/>
    <w:rsid w:val="00D94416"/>
    <w:rsid w:val="00D944BE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D31"/>
    <w:rsid w:val="00D97A00"/>
    <w:rsid w:val="00D97D37"/>
    <w:rsid w:val="00DA0FD8"/>
    <w:rsid w:val="00DA190B"/>
    <w:rsid w:val="00DA1A91"/>
    <w:rsid w:val="00DA1BC0"/>
    <w:rsid w:val="00DA2106"/>
    <w:rsid w:val="00DA235D"/>
    <w:rsid w:val="00DA2B25"/>
    <w:rsid w:val="00DA3450"/>
    <w:rsid w:val="00DA3DF3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55"/>
    <w:rsid w:val="00DA736B"/>
    <w:rsid w:val="00DB0092"/>
    <w:rsid w:val="00DB02D9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34C"/>
    <w:rsid w:val="00DC4CEF"/>
    <w:rsid w:val="00DC4E2B"/>
    <w:rsid w:val="00DC5159"/>
    <w:rsid w:val="00DC5D24"/>
    <w:rsid w:val="00DC618F"/>
    <w:rsid w:val="00DC61C9"/>
    <w:rsid w:val="00DC6256"/>
    <w:rsid w:val="00DC62F6"/>
    <w:rsid w:val="00DC6B08"/>
    <w:rsid w:val="00DC6B11"/>
    <w:rsid w:val="00DC6BA6"/>
    <w:rsid w:val="00DC6F3E"/>
    <w:rsid w:val="00DC74AC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1562"/>
    <w:rsid w:val="00DE166E"/>
    <w:rsid w:val="00DE1795"/>
    <w:rsid w:val="00DE1F6F"/>
    <w:rsid w:val="00DE24E9"/>
    <w:rsid w:val="00DE271E"/>
    <w:rsid w:val="00DE2D75"/>
    <w:rsid w:val="00DE30C2"/>
    <w:rsid w:val="00DE324B"/>
    <w:rsid w:val="00DE349D"/>
    <w:rsid w:val="00DE3575"/>
    <w:rsid w:val="00DE3686"/>
    <w:rsid w:val="00DE3FF3"/>
    <w:rsid w:val="00DE41C3"/>
    <w:rsid w:val="00DE4261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F4B"/>
    <w:rsid w:val="00DF333B"/>
    <w:rsid w:val="00DF3981"/>
    <w:rsid w:val="00DF3ACA"/>
    <w:rsid w:val="00DF3B4F"/>
    <w:rsid w:val="00DF3B6D"/>
    <w:rsid w:val="00DF477B"/>
    <w:rsid w:val="00DF486F"/>
    <w:rsid w:val="00DF4BB2"/>
    <w:rsid w:val="00DF53A3"/>
    <w:rsid w:val="00DF5643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AE8"/>
    <w:rsid w:val="00E01BAD"/>
    <w:rsid w:val="00E02202"/>
    <w:rsid w:val="00E02A76"/>
    <w:rsid w:val="00E02D88"/>
    <w:rsid w:val="00E02F43"/>
    <w:rsid w:val="00E0353C"/>
    <w:rsid w:val="00E0379C"/>
    <w:rsid w:val="00E03CE8"/>
    <w:rsid w:val="00E0418B"/>
    <w:rsid w:val="00E04EE6"/>
    <w:rsid w:val="00E05374"/>
    <w:rsid w:val="00E05423"/>
    <w:rsid w:val="00E0559B"/>
    <w:rsid w:val="00E05B47"/>
    <w:rsid w:val="00E06140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68E"/>
    <w:rsid w:val="00E12024"/>
    <w:rsid w:val="00E12043"/>
    <w:rsid w:val="00E12460"/>
    <w:rsid w:val="00E126F4"/>
    <w:rsid w:val="00E1278A"/>
    <w:rsid w:val="00E12E67"/>
    <w:rsid w:val="00E13357"/>
    <w:rsid w:val="00E133C1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535E"/>
    <w:rsid w:val="00E15BA4"/>
    <w:rsid w:val="00E15CA2"/>
    <w:rsid w:val="00E16255"/>
    <w:rsid w:val="00E163B2"/>
    <w:rsid w:val="00E166D0"/>
    <w:rsid w:val="00E167CF"/>
    <w:rsid w:val="00E16810"/>
    <w:rsid w:val="00E168BB"/>
    <w:rsid w:val="00E16B17"/>
    <w:rsid w:val="00E16B34"/>
    <w:rsid w:val="00E172F1"/>
    <w:rsid w:val="00E174B7"/>
    <w:rsid w:val="00E174E9"/>
    <w:rsid w:val="00E176D4"/>
    <w:rsid w:val="00E17939"/>
    <w:rsid w:val="00E17B06"/>
    <w:rsid w:val="00E205CD"/>
    <w:rsid w:val="00E206EF"/>
    <w:rsid w:val="00E20F71"/>
    <w:rsid w:val="00E21DAA"/>
    <w:rsid w:val="00E21F79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CC2"/>
    <w:rsid w:val="00E265DF"/>
    <w:rsid w:val="00E2685C"/>
    <w:rsid w:val="00E27184"/>
    <w:rsid w:val="00E27259"/>
    <w:rsid w:val="00E27917"/>
    <w:rsid w:val="00E27A2D"/>
    <w:rsid w:val="00E303EA"/>
    <w:rsid w:val="00E303EC"/>
    <w:rsid w:val="00E3070F"/>
    <w:rsid w:val="00E30817"/>
    <w:rsid w:val="00E30BBA"/>
    <w:rsid w:val="00E31165"/>
    <w:rsid w:val="00E31422"/>
    <w:rsid w:val="00E31430"/>
    <w:rsid w:val="00E31CA5"/>
    <w:rsid w:val="00E31D30"/>
    <w:rsid w:val="00E32854"/>
    <w:rsid w:val="00E3368D"/>
    <w:rsid w:val="00E33B6F"/>
    <w:rsid w:val="00E33BB9"/>
    <w:rsid w:val="00E349D4"/>
    <w:rsid w:val="00E34CE5"/>
    <w:rsid w:val="00E35748"/>
    <w:rsid w:val="00E3576B"/>
    <w:rsid w:val="00E36228"/>
    <w:rsid w:val="00E36906"/>
    <w:rsid w:val="00E36907"/>
    <w:rsid w:val="00E36BFC"/>
    <w:rsid w:val="00E36C35"/>
    <w:rsid w:val="00E36EFC"/>
    <w:rsid w:val="00E372D8"/>
    <w:rsid w:val="00E379AB"/>
    <w:rsid w:val="00E37B37"/>
    <w:rsid w:val="00E37E13"/>
    <w:rsid w:val="00E404F0"/>
    <w:rsid w:val="00E4090A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61D"/>
    <w:rsid w:val="00E44839"/>
    <w:rsid w:val="00E45BF2"/>
    <w:rsid w:val="00E4610D"/>
    <w:rsid w:val="00E46129"/>
    <w:rsid w:val="00E466AA"/>
    <w:rsid w:val="00E47DE2"/>
    <w:rsid w:val="00E51696"/>
    <w:rsid w:val="00E5190F"/>
    <w:rsid w:val="00E51962"/>
    <w:rsid w:val="00E5322D"/>
    <w:rsid w:val="00E533B4"/>
    <w:rsid w:val="00E5360A"/>
    <w:rsid w:val="00E53F12"/>
    <w:rsid w:val="00E54132"/>
    <w:rsid w:val="00E5487D"/>
    <w:rsid w:val="00E54A69"/>
    <w:rsid w:val="00E54E54"/>
    <w:rsid w:val="00E54F69"/>
    <w:rsid w:val="00E54FFF"/>
    <w:rsid w:val="00E55B26"/>
    <w:rsid w:val="00E55E8B"/>
    <w:rsid w:val="00E56018"/>
    <w:rsid w:val="00E564C1"/>
    <w:rsid w:val="00E57378"/>
    <w:rsid w:val="00E573E4"/>
    <w:rsid w:val="00E60318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4E6"/>
    <w:rsid w:val="00E6555D"/>
    <w:rsid w:val="00E65AD1"/>
    <w:rsid w:val="00E65B3A"/>
    <w:rsid w:val="00E65D8B"/>
    <w:rsid w:val="00E6601B"/>
    <w:rsid w:val="00E663DA"/>
    <w:rsid w:val="00E66933"/>
    <w:rsid w:val="00E66FD2"/>
    <w:rsid w:val="00E67251"/>
    <w:rsid w:val="00E672E6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5C"/>
    <w:rsid w:val="00E777F2"/>
    <w:rsid w:val="00E77B13"/>
    <w:rsid w:val="00E77B81"/>
    <w:rsid w:val="00E80163"/>
    <w:rsid w:val="00E801E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11E4"/>
    <w:rsid w:val="00E918D6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DC6"/>
    <w:rsid w:val="00E94EAC"/>
    <w:rsid w:val="00E9533E"/>
    <w:rsid w:val="00E9584C"/>
    <w:rsid w:val="00E963C9"/>
    <w:rsid w:val="00E96CDD"/>
    <w:rsid w:val="00E97582"/>
    <w:rsid w:val="00E97883"/>
    <w:rsid w:val="00E97B04"/>
    <w:rsid w:val="00E97FB3"/>
    <w:rsid w:val="00EA0037"/>
    <w:rsid w:val="00EA0244"/>
    <w:rsid w:val="00EA0E37"/>
    <w:rsid w:val="00EA11EB"/>
    <w:rsid w:val="00EA1486"/>
    <w:rsid w:val="00EA1DD2"/>
    <w:rsid w:val="00EA1E80"/>
    <w:rsid w:val="00EA232A"/>
    <w:rsid w:val="00EA28F2"/>
    <w:rsid w:val="00EA2959"/>
    <w:rsid w:val="00EA2E15"/>
    <w:rsid w:val="00EA2F94"/>
    <w:rsid w:val="00EA2F9D"/>
    <w:rsid w:val="00EA3218"/>
    <w:rsid w:val="00EA333F"/>
    <w:rsid w:val="00EA3642"/>
    <w:rsid w:val="00EA3B3A"/>
    <w:rsid w:val="00EA3F21"/>
    <w:rsid w:val="00EA43A1"/>
    <w:rsid w:val="00EA49E4"/>
    <w:rsid w:val="00EA54DE"/>
    <w:rsid w:val="00EA55EA"/>
    <w:rsid w:val="00EA5B57"/>
    <w:rsid w:val="00EA5CAC"/>
    <w:rsid w:val="00EA5CB8"/>
    <w:rsid w:val="00EA683E"/>
    <w:rsid w:val="00EA68BB"/>
    <w:rsid w:val="00EA6BDA"/>
    <w:rsid w:val="00EB05C2"/>
    <w:rsid w:val="00EB11A1"/>
    <w:rsid w:val="00EB1339"/>
    <w:rsid w:val="00EB1D20"/>
    <w:rsid w:val="00EB1D53"/>
    <w:rsid w:val="00EB1DCF"/>
    <w:rsid w:val="00EB321D"/>
    <w:rsid w:val="00EB389A"/>
    <w:rsid w:val="00EB3CF7"/>
    <w:rsid w:val="00EB3F03"/>
    <w:rsid w:val="00EB4303"/>
    <w:rsid w:val="00EB433C"/>
    <w:rsid w:val="00EB4C21"/>
    <w:rsid w:val="00EB5014"/>
    <w:rsid w:val="00EB52EB"/>
    <w:rsid w:val="00EB589F"/>
    <w:rsid w:val="00EB5C80"/>
    <w:rsid w:val="00EB6041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1664"/>
    <w:rsid w:val="00EC20C4"/>
    <w:rsid w:val="00EC21DF"/>
    <w:rsid w:val="00EC26A4"/>
    <w:rsid w:val="00EC3367"/>
    <w:rsid w:val="00EC35AB"/>
    <w:rsid w:val="00EC3879"/>
    <w:rsid w:val="00EC3A01"/>
    <w:rsid w:val="00EC3A7A"/>
    <w:rsid w:val="00EC4AB1"/>
    <w:rsid w:val="00EC4AB8"/>
    <w:rsid w:val="00EC4D00"/>
    <w:rsid w:val="00EC4D9B"/>
    <w:rsid w:val="00EC51AB"/>
    <w:rsid w:val="00EC51BE"/>
    <w:rsid w:val="00EC5B99"/>
    <w:rsid w:val="00EC5DD6"/>
    <w:rsid w:val="00EC6F28"/>
    <w:rsid w:val="00EC6F5F"/>
    <w:rsid w:val="00EC70DF"/>
    <w:rsid w:val="00EC7C4B"/>
    <w:rsid w:val="00ED1837"/>
    <w:rsid w:val="00ED1F07"/>
    <w:rsid w:val="00ED22C6"/>
    <w:rsid w:val="00ED2A62"/>
    <w:rsid w:val="00ED2C47"/>
    <w:rsid w:val="00ED2EF6"/>
    <w:rsid w:val="00ED31FB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BF9"/>
    <w:rsid w:val="00ED7E1C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3F37"/>
    <w:rsid w:val="00EE454D"/>
    <w:rsid w:val="00EE5FF3"/>
    <w:rsid w:val="00EE6249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30A6"/>
    <w:rsid w:val="00EF3352"/>
    <w:rsid w:val="00EF3432"/>
    <w:rsid w:val="00EF36A7"/>
    <w:rsid w:val="00EF3B78"/>
    <w:rsid w:val="00EF4132"/>
    <w:rsid w:val="00EF4501"/>
    <w:rsid w:val="00EF4533"/>
    <w:rsid w:val="00EF45E0"/>
    <w:rsid w:val="00EF4BBD"/>
    <w:rsid w:val="00EF516C"/>
    <w:rsid w:val="00EF596F"/>
    <w:rsid w:val="00EF5B81"/>
    <w:rsid w:val="00EF5F77"/>
    <w:rsid w:val="00EF665E"/>
    <w:rsid w:val="00EF66A6"/>
    <w:rsid w:val="00EF6EF5"/>
    <w:rsid w:val="00EF6FD5"/>
    <w:rsid w:val="00EF74E0"/>
    <w:rsid w:val="00EF752C"/>
    <w:rsid w:val="00EF7760"/>
    <w:rsid w:val="00F00082"/>
    <w:rsid w:val="00F00656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1A9"/>
    <w:rsid w:val="00F04301"/>
    <w:rsid w:val="00F04952"/>
    <w:rsid w:val="00F04993"/>
    <w:rsid w:val="00F049FA"/>
    <w:rsid w:val="00F05098"/>
    <w:rsid w:val="00F05135"/>
    <w:rsid w:val="00F051FA"/>
    <w:rsid w:val="00F05281"/>
    <w:rsid w:val="00F05605"/>
    <w:rsid w:val="00F0561E"/>
    <w:rsid w:val="00F057FF"/>
    <w:rsid w:val="00F066AE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763"/>
    <w:rsid w:val="00F10B14"/>
    <w:rsid w:val="00F11461"/>
    <w:rsid w:val="00F11C0E"/>
    <w:rsid w:val="00F120FB"/>
    <w:rsid w:val="00F12892"/>
    <w:rsid w:val="00F133B9"/>
    <w:rsid w:val="00F1376E"/>
    <w:rsid w:val="00F13DD5"/>
    <w:rsid w:val="00F1446A"/>
    <w:rsid w:val="00F14877"/>
    <w:rsid w:val="00F14896"/>
    <w:rsid w:val="00F14F6D"/>
    <w:rsid w:val="00F15160"/>
    <w:rsid w:val="00F15936"/>
    <w:rsid w:val="00F159A8"/>
    <w:rsid w:val="00F1649C"/>
    <w:rsid w:val="00F167CA"/>
    <w:rsid w:val="00F169DF"/>
    <w:rsid w:val="00F16A9F"/>
    <w:rsid w:val="00F16BD9"/>
    <w:rsid w:val="00F17256"/>
    <w:rsid w:val="00F17421"/>
    <w:rsid w:val="00F179BC"/>
    <w:rsid w:val="00F17BAD"/>
    <w:rsid w:val="00F17E30"/>
    <w:rsid w:val="00F17E4F"/>
    <w:rsid w:val="00F202E9"/>
    <w:rsid w:val="00F205C0"/>
    <w:rsid w:val="00F20D4F"/>
    <w:rsid w:val="00F217F7"/>
    <w:rsid w:val="00F218F7"/>
    <w:rsid w:val="00F21B5A"/>
    <w:rsid w:val="00F21D10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6A93"/>
    <w:rsid w:val="00F372EC"/>
    <w:rsid w:val="00F37A8D"/>
    <w:rsid w:val="00F37CFE"/>
    <w:rsid w:val="00F37EFF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40E"/>
    <w:rsid w:val="00F45A7F"/>
    <w:rsid w:val="00F45ABE"/>
    <w:rsid w:val="00F46425"/>
    <w:rsid w:val="00F46473"/>
    <w:rsid w:val="00F466BD"/>
    <w:rsid w:val="00F46914"/>
    <w:rsid w:val="00F46E2D"/>
    <w:rsid w:val="00F477E5"/>
    <w:rsid w:val="00F47F97"/>
    <w:rsid w:val="00F47FDD"/>
    <w:rsid w:val="00F50C56"/>
    <w:rsid w:val="00F511A8"/>
    <w:rsid w:val="00F51916"/>
    <w:rsid w:val="00F51D17"/>
    <w:rsid w:val="00F522A5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6CA3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0E4A"/>
    <w:rsid w:val="00F61395"/>
    <w:rsid w:val="00F6239F"/>
    <w:rsid w:val="00F627F0"/>
    <w:rsid w:val="00F62D68"/>
    <w:rsid w:val="00F63545"/>
    <w:rsid w:val="00F643BB"/>
    <w:rsid w:val="00F64789"/>
    <w:rsid w:val="00F64C4B"/>
    <w:rsid w:val="00F64C69"/>
    <w:rsid w:val="00F651BB"/>
    <w:rsid w:val="00F65273"/>
    <w:rsid w:val="00F65EAA"/>
    <w:rsid w:val="00F66491"/>
    <w:rsid w:val="00F66B90"/>
    <w:rsid w:val="00F66E7F"/>
    <w:rsid w:val="00F66FAE"/>
    <w:rsid w:val="00F671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2DA"/>
    <w:rsid w:val="00F71319"/>
    <w:rsid w:val="00F71387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4A7E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2021"/>
    <w:rsid w:val="00F82239"/>
    <w:rsid w:val="00F82EFF"/>
    <w:rsid w:val="00F82F20"/>
    <w:rsid w:val="00F83728"/>
    <w:rsid w:val="00F8390F"/>
    <w:rsid w:val="00F843FF"/>
    <w:rsid w:val="00F844B7"/>
    <w:rsid w:val="00F84A5F"/>
    <w:rsid w:val="00F85D8C"/>
    <w:rsid w:val="00F862FE"/>
    <w:rsid w:val="00F86430"/>
    <w:rsid w:val="00F865D9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1C33"/>
    <w:rsid w:val="00F91D21"/>
    <w:rsid w:val="00F91DE6"/>
    <w:rsid w:val="00F924AC"/>
    <w:rsid w:val="00F925A8"/>
    <w:rsid w:val="00F9280E"/>
    <w:rsid w:val="00F931A8"/>
    <w:rsid w:val="00F9337B"/>
    <w:rsid w:val="00F934AF"/>
    <w:rsid w:val="00F935FE"/>
    <w:rsid w:val="00F9382E"/>
    <w:rsid w:val="00F93D72"/>
    <w:rsid w:val="00F943EB"/>
    <w:rsid w:val="00F9477E"/>
    <w:rsid w:val="00F94EFB"/>
    <w:rsid w:val="00F952D1"/>
    <w:rsid w:val="00F954D6"/>
    <w:rsid w:val="00F957ED"/>
    <w:rsid w:val="00F9657E"/>
    <w:rsid w:val="00F969E8"/>
    <w:rsid w:val="00F96A9E"/>
    <w:rsid w:val="00F96D7F"/>
    <w:rsid w:val="00F96DF3"/>
    <w:rsid w:val="00F97A89"/>
    <w:rsid w:val="00FA027A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BAD"/>
    <w:rsid w:val="00FA2C3C"/>
    <w:rsid w:val="00FA30E0"/>
    <w:rsid w:val="00FA3141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A7EB4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2195"/>
    <w:rsid w:val="00FB229E"/>
    <w:rsid w:val="00FB2350"/>
    <w:rsid w:val="00FB23EB"/>
    <w:rsid w:val="00FB24E5"/>
    <w:rsid w:val="00FB3237"/>
    <w:rsid w:val="00FB32ED"/>
    <w:rsid w:val="00FB3544"/>
    <w:rsid w:val="00FB3A3F"/>
    <w:rsid w:val="00FB44B6"/>
    <w:rsid w:val="00FB48AE"/>
    <w:rsid w:val="00FB4995"/>
    <w:rsid w:val="00FB5450"/>
    <w:rsid w:val="00FB5C35"/>
    <w:rsid w:val="00FB5FDC"/>
    <w:rsid w:val="00FB6074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AAD"/>
    <w:rsid w:val="00FC11BE"/>
    <w:rsid w:val="00FC13F3"/>
    <w:rsid w:val="00FC144F"/>
    <w:rsid w:val="00FC14E0"/>
    <w:rsid w:val="00FC15CA"/>
    <w:rsid w:val="00FC213C"/>
    <w:rsid w:val="00FC237B"/>
    <w:rsid w:val="00FC26E8"/>
    <w:rsid w:val="00FC27B3"/>
    <w:rsid w:val="00FC2AEA"/>
    <w:rsid w:val="00FC2DFA"/>
    <w:rsid w:val="00FC2EBC"/>
    <w:rsid w:val="00FC33E5"/>
    <w:rsid w:val="00FC4784"/>
    <w:rsid w:val="00FC47C6"/>
    <w:rsid w:val="00FC4CB6"/>
    <w:rsid w:val="00FC4DA1"/>
    <w:rsid w:val="00FC5C92"/>
    <w:rsid w:val="00FC5ECD"/>
    <w:rsid w:val="00FC6555"/>
    <w:rsid w:val="00FC65FA"/>
    <w:rsid w:val="00FC6710"/>
    <w:rsid w:val="00FC6904"/>
    <w:rsid w:val="00FC6B13"/>
    <w:rsid w:val="00FC6E15"/>
    <w:rsid w:val="00FC6F35"/>
    <w:rsid w:val="00FC7237"/>
    <w:rsid w:val="00FC7631"/>
    <w:rsid w:val="00FC766B"/>
    <w:rsid w:val="00FC7B8C"/>
    <w:rsid w:val="00FD0223"/>
    <w:rsid w:val="00FD0D1D"/>
    <w:rsid w:val="00FD1BB6"/>
    <w:rsid w:val="00FD21F6"/>
    <w:rsid w:val="00FD2292"/>
    <w:rsid w:val="00FD2947"/>
    <w:rsid w:val="00FD2A1C"/>
    <w:rsid w:val="00FD2B08"/>
    <w:rsid w:val="00FD2C55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6CC"/>
    <w:rsid w:val="00FE1B78"/>
    <w:rsid w:val="00FE1D11"/>
    <w:rsid w:val="00FE26D2"/>
    <w:rsid w:val="00FE2D4D"/>
    <w:rsid w:val="00FE398D"/>
    <w:rsid w:val="00FE39BD"/>
    <w:rsid w:val="00FE3D6A"/>
    <w:rsid w:val="00FE3F7D"/>
    <w:rsid w:val="00FE44F7"/>
    <w:rsid w:val="00FE4512"/>
    <w:rsid w:val="00FE50A5"/>
    <w:rsid w:val="00FE5295"/>
    <w:rsid w:val="00FE52C2"/>
    <w:rsid w:val="00FE5AEA"/>
    <w:rsid w:val="00FE5E78"/>
    <w:rsid w:val="00FE67BF"/>
    <w:rsid w:val="00FE6CD5"/>
    <w:rsid w:val="00FE77CB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83B"/>
    <w:rsid w:val="00FF4A04"/>
    <w:rsid w:val="00FF4C7D"/>
    <w:rsid w:val="00FF5E42"/>
    <w:rsid w:val="00FF61F7"/>
    <w:rsid w:val="00FF6C2E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A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link w:val="ListParagraphChar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05098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E63CC-F9C5-417F-A6B5-981502DD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469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creator>Natsaran, Khamtana</dc:creator>
  <cp:lastModifiedBy>phasita</cp:lastModifiedBy>
  <cp:revision>2</cp:revision>
  <cp:lastPrinted>2020-05-14T06:18:00Z</cp:lastPrinted>
  <dcterms:created xsi:type="dcterms:W3CDTF">2021-05-11T06:41:00Z</dcterms:created>
  <dcterms:modified xsi:type="dcterms:W3CDTF">2021-05-11T06:41:00Z</dcterms:modified>
</cp:coreProperties>
</file>