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2923C225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BDBD756" w14:textId="6EF027F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C6BF5" w:rsidRPr="009C6BF5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C4A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9C6BF5" w:rsidRPr="009C6BF5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BE0EC8A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DF2BFF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7C941A56" w14:textId="538C27B7" w:rsidR="00DC638F" w:rsidRPr="002439E3" w:rsidRDefault="00DC638F" w:rsidP="00DC638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9C6BF5" w:rsidRPr="009C6BF5">
        <w:rPr>
          <w:rFonts w:ascii="Angsana New" w:hAnsi="Angsana New" w:cs="Angsana New"/>
          <w:lang w:val="en-US"/>
        </w:rPr>
        <w:t>31</w:t>
      </w:r>
      <w:r w:rsidR="006C5204">
        <w:rPr>
          <w:rFonts w:ascii="Angsana New" w:hAnsi="Angsana New" w:cs="Angsana New"/>
          <w:lang w:val="en-US"/>
        </w:rPr>
        <w:t xml:space="preserve"> </w:t>
      </w:r>
      <w:r w:rsidR="006C5204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9C6BF5" w:rsidRPr="009C6BF5">
        <w:rPr>
          <w:rFonts w:ascii="Angsana New" w:hAnsi="Angsana New" w:cs="Angsana New"/>
          <w:lang w:val="en-US"/>
        </w:rPr>
        <w:t>2564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="006C5204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ED7281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6C5204"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="006C5204">
        <w:rPr>
          <w:rFonts w:ascii="Angsana New" w:hAnsi="Angsana New" w:cs="Angsana New" w:hint="cs"/>
          <w:spacing w:val="-2"/>
          <w:cs/>
        </w:rPr>
        <w:t>สามเ</w:t>
      </w:r>
      <w:r w:rsidRPr="00F45A7D">
        <w:rPr>
          <w:rFonts w:ascii="Angsana New" w:hAnsi="Angsana New" w:cs="Angsana New" w:hint="cs"/>
          <w:spacing w:val="-2"/>
          <w:cs/>
        </w:rPr>
        <w:t>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9C6BF5" w:rsidRPr="009C6BF5">
        <w:rPr>
          <w:rFonts w:ascii="Angsana New" w:hAnsi="Angsana New" w:cs="Angsana New"/>
          <w:lang w:val="en-US"/>
        </w:rPr>
        <w:t>31</w:t>
      </w:r>
      <w:r w:rsidR="006C5204">
        <w:rPr>
          <w:rFonts w:ascii="Angsana New" w:hAnsi="Angsana New" w:cs="Angsana New"/>
          <w:lang w:val="en-US"/>
        </w:rPr>
        <w:t xml:space="preserve"> </w:t>
      </w:r>
      <w:r w:rsidR="006C5204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9C6BF5" w:rsidRPr="009C6BF5">
        <w:rPr>
          <w:rFonts w:ascii="Angsana New" w:hAnsi="Angsana New" w:cs="Angsana New"/>
          <w:lang w:val="en-US"/>
        </w:rPr>
        <w:t>2564</w:t>
      </w:r>
      <w:r w:rsidR="006C5204"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="006C5204">
        <w:rPr>
          <w:rFonts w:ascii="Angsana New" w:hAnsi="Angsana New" w:cs="Angsana New" w:hint="cs"/>
          <w:cs/>
        </w:rPr>
        <w:t>และบริษัทย่อย และของเฉพาะบริษัท นวนคร จำกัด (มหาชน)</w:t>
      </w:r>
      <w:r w:rsidR="00E67DF1">
        <w:rPr>
          <w:rFonts w:ascii="Angsana New" w:hAnsi="Angsana New" w:cs="Angsana New" w:hint="cs"/>
          <w:cs/>
        </w:rPr>
        <w:t xml:space="preserve"> ตามลำดับ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ซึ่งผู้บริหาร</w:t>
      </w:r>
      <w:r w:rsidR="006C5204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/>
          <w:cs/>
        </w:rPr>
        <w:t>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9C6BF5" w:rsidRPr="009C6BF5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6A967496" w:rsidR="009845CA" w:rsidRPr="008C010D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9C6BF5" w:rsidRPr="009C6BF5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F916FBC" w14:textId="77777777" w:rsidR="00F45E7F" w:rsidRPr="008C010D" w:rsidRDefault="00C84FCE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45E7F"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="00F45E7F"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081784EE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C6BF5" w:rsidRPr="009C6BF5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39737051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9C6BF5" w:rsidRPr="009C6BF5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E46BA2" w14:textId="77777777"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021604" w14:textId="1FD9F29B" w:rsidR="00CD6A5C" w:rsidRPr="008C010D" w:rsidRDefault="009C6BF5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C6BF5">
        <w:rPr>
          <w:rFonts w:ascii="Angsana New" w:hAnsi="Angsana New"/>
          <w:sz w:val="30"/>
          <w:szCs w:val="30"/>
        </w:rPr>
        <w:t>11</w:t>
      </w:r>
      <w:r w:rsidR="002815D2">
        <w:rPr>
          <w:rFonts w:ascii="Angsana New" w:hAnsi="Angsana New"/>
          <w:sz w:val="30"/>
          <w:szCs w:val="30"/>
        </w:rPr>
        <w:t xml:space="preserve"> </w:t>
      </w:r>
      <w:r w:rsidR="006C5204">
        <w:rPr>
          <w:rFonts w:ascii="Angsana New" w:hAnsi="Angsana New" w:hint="cs"/>
          <w:sz w:val="30"/>
          <w:szCs w:val="30"/>
          <w:cs/>
        </w:rPr>
        <w:t>พฤษภาคม</w:t>
      </w:r>
      <w:r w:rsidR="00E5497B">
        <w:rPr>
          <w:rFonts w:ascii="Angsana New" w:hAnsi="Angsana New" w:hint="cs"/>
          <w:sz w:val="30"/>
          <w:szCs w:val="30"/>
          <w:cs/>
        </w:rPr>
        <w:t xml:space="preserve"> </w:t>
      </w:r>
      <w:r w:rsidRPr="009C6BF5">
        <w:rPr>
          <w:rFonts w:ascii="Angsana New" w:hAnsi="Angsana New"/>
          <w:sz w:val="30"/>
          <w:szCs w:val="30"/>
        </w:rPr>
        <w:t>2564</w:t>
      </w:r>
    </w:p>
    <w:p w14:paraId="72ED4882" w14:textId="77777777" w:rsidR="00335756" w:rsidRDefault="00875417" w:rsidP="0087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sectPr w:rsidR="00335756" w:rsidSect="006B3F63"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D68F7" w14:textId="77777777" w:rsidR="00BA1A51" w:rsidRDefault="00BA1A51" w:rsidP="004956B4">
      <w:r>
        <w:separator/>
      </w:r>
    </w:p>
  </w:endnote>
  <w:endnote w:type="continuationSeparator" w:id="0">
    <w:p w14:paraId="24394D9D" w14:textId="77777777" w:rsidR="00BA1A51" w:rsidRDefault="00BA1A5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F6F1D" w14:textId="236EA413" w:rsidR="00B17642" w:rsidRDefault="00B17642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9C6BF5" w:rsidRPr="009C6BF5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B17642" w:rsidRDefault="00B17642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185C7" w14:textId="155CCA75" w:rsidR="00B17642" w:rsidRPr="007D67CA" w:rsidRDefault="00B17642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C6BF5" w:rsidRPr="009C6BF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B17642" w:rsidRPr="001D01B2" w:rsidRDefault="00B17642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C81E5" w14:textId="77777777" w:rsidR="00B17642" w:rsidRDefault="00B17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32479" w14:textId="77777777" w:rsidR="00BA1A51" w:rsidRDefault="00BA1A51" w:rsidP="004956B4">
      <w:r>
        <w:separator/>
      </w:r>
    </w:p>
  </w:footnote>
  <w:footnote w:type="continuationSeparator" w:id="0">
    <w:p w14:paraId="15E2D7D2" w14:textId="77777777" w:rsidR="00BA1A51" w:rsidRDefault="00BA1A5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5A21C" w14:textId="77777777" w:rsidR="00B17642" w:rsidRDefault="00B17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9208" w14:textId="77777777" w:rsidR="00B17642" w:rsidRDefault="00B1764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AD414" w14:textId="77777777" w:rsidR="00B17642" w:rsidRDefault="00B1764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B17642" w:rsidRDefault="00B1764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B17642" w:rsidRDefault="00B1764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B17642" w:rsidRDefault="00B1764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B17642" w:rsidRPr="00AC3006" w:rsidRDefault="00B1764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5FA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215"/>
    <w:rsid w:val="00130758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4EBA"/>
    <w:rsid w:val="001E4FB8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6B9"/>
    <w:rsid w:val="002056E1"/>
    <w:rsid w:val="002056E9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E2"/>
    <w:rsid w:val="00343B0C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138"/>
    <w:rsid w:val="00375364"/>
    <w:rsid w:val="003753E1"/>
    <w:rsid w:val="0037587B"/>
    <w:rsid w:val="00375AAB"/>
    <w:rsid w:val="00375B16"/>
    <w:rsid w:val="00375E62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2365"/>
    <w:rsid w:val="003E2473"/>
    <w:rsid w:val="003E28C0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CAD"/>
    <w:rsid w:val="00480236"/>
    <w:rsid w:val="004804AE"/>
    <w:rsid w:val="004804E2"/>
    <w:rsid w:val="00480741"/>
    <w:rsid w:val="0048084A"/>
    <w:rsid w:val="00480859"/>
    <w:rsid w:val="00480D62"/>
    <w:rsid w:val="00480E51"/>
    <w:rsid w:val="00481EB2"/>
    <w:rsid w:val="00481F05"/>
    <w:rsid w:val="00482111"/>
    <w:rsid w:val="00482403"/>
    <w:rsid w:val="0048252A"/>
    <w:rsid w:val="00482794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C12"/>
    <w:rsid w:val="00494C1C"/>
    <w:rsid w:val="00495474"/>
    <w:rsid w:val="0049547F"/>
    <w:rsid w:val="004956B4"/>
    <w:rsid w:val="0049621A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2E6"/>
    <w:rsid w:val="004F04E2"/>
    <w:rsid w:val="004F0D54"/>
    <w:rsid w:val="004F111D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024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59"/>
    <w:rsid w:val="005B3279"/>
    <w:rsid w:val="005B3360"/>
    <w:rsid w:val="005B33BB"/>
    <w:rsid w:val="005B3751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DD"/>
    <w:rsid w:val="005D6D67"/>
    <w:rsid w:val="005D70D4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202"/>
    <w:rsid w:val="0062570B"/>
    <w:rsid w:val="00625AC4"/>
    <w:rsid w:val="00625B54"/>
    <w:rsid w:val="006264AE"/>
    <w:rsid w:val="00626AA7"/>
    <w:rsid w:val="00626BD8"/>
    <w:rsid w:val="00626BFC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3F63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039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347"/>
    <w:rsid w:val="00751687"/>
    <w:rsid w:val="0075190A"/>
    <w:rsid w:val="007519FA"/>
    <w:rsid w:val="00752024"/>
    <w:rsid w:val="007520A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C44"/>
    <w:rsid w:val="00771D55"/>
    <w:rsid w:val="007726DC"/>
    <w:rsid w:val="00772E07"/>
    <w:rsid w:val="007734D5"/>
    <w:rsid w:val="007735A6"/>
    <w:rsid w:val="007735F0"/>
    <w:rsid w:val="00773CFF"/>
    <w:rsid w:val="00773D01"/>
    <w:rsid w:val="007746F5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63"/>
    <w:rsid w:val="007A73AC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3BF"/>
    <w:rsid w:val="007B36C3"/>
    <w:rsid w:val="007B3B34"/>
    <w:rsid w:val="007B3CDA"/>
    <w:rsid w:val="007B3D6F"/>
    <w:rsid w:val="007B3E6D"/>
    <w:rsid w:val="007B432B"/>
    <w:rsid w:val="007B4431"/>
    <w:rsid w:val="007B4600"/>
    <w:rsid w:val="007B4792"/>
    <w:rsid w:val="007B483C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A84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308"/>
    <w:rsid w:val="00A725C2"/>
    <w:rsid w:val="00A72795"/>
    <w:rsid w:val="00A73076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B000C2"/>
    <w:rsid w:val="00B00637"/>
    <w:rsid w:val="00B013B8"/>
    <w:rsid w:val="00B013EE"/>
    <w:rsid w:val="00B016E0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104F6"/>
    <w:rsid w:val="00B105A0"/>
    <w:rsid w:val="00B10683"/>
    <w:rsid w:val="00B109E1"/>
    <w:rsid w:val="00B10EDC"/>
    <w:rsid w:val="00B10F73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DB9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B9D"/>
    <w:rsid w:val="00B74D72"/>
    <w:rsid w:val="00B74E16"/>
    <w:rsid w:val="00B74E9A"/>
    <w:rsid w:val="00B75449"/>
    <w:rsid w:val="00B75567"/>
    <w:rsid w:val="00B75733"/>
    <w:rsid w:val="00B757BB"/>
    <w:rsid w:val="00B75893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A51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4C3"/>
    <w:rsid w:val="00BA54E7"/>
    <w:rsid w:val="00BA5A58"/>
    <w:rsid w:val="00BA6644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5E9D"/>
    <w:rsid w:val="00C06057"/>
    <w:rsid w:val="00C06282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D46"/>
    <w:rsid w:val="00C510F3"/>
    <w:rsid w:val="00C51120"/>
    <w:rsid w:val="00C514C4"/>
    <w:rsid w:val="00C51546"/>
    <w:rsid w:val="00C51670"/>
    <w:rsid w:val="00C51C9D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638"/>
    <w:rsid w:val="00CA5AEB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FCE"/>
    <w:rsid w:val="00CD24F6"/>
    <w:rsid w:val="00CD2819"/>
    <w:rsid w:val="00CD2AB6"/>
    <w:rsid w:val="00CD2B8D"/>
    <w:rsid w:val="00CD2C12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1E86"/>
    <w:rsid w:val="00D02048"/>
    <w:rsid w:val="00D02388"/>
    <w:rsid w:val="00D02437"/>
    <w:rsid w:val="00D0262C"/>
    <w:rsid w:val="00D02CC8"/>
    <w:rsid w:val="00D032CB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21"/>
    <w:rsid w:val="00D9245A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C40"/>
    <w:rsid w:val="00DC0C90"/>
    <w:rsid w:val="00DC1285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185"/>
    <w:rsid w:val="00E81218"/>
    <w:rsid w:val="00E816B0"/>
    <w:rsid w:val="00E818E6"/>
    <w:rsid w:val="00E8190F"/>
    <w:rsid w:val="00E81B8D"/>
    <w:rsid w:val="00E81C48"/>
    <w:rsid w:val="00E81CA5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3F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282"/>
    <w:rsid w:val="00EE676A"/>
    <w:rsid w:val="00EE681C"/>
    <w:rsid w:val="00EE6868"/>
    <w:rsid w:val="00EE6A81"/>
    <w:rsid w:val="00EE6AF9"/>
    <w:rsid w:val="00EE6D30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A4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E1"/>
    <w:rsid w:val="00F8611A"/>
    <w:rsid w:val="00F86488"/>
    <w:rsid w:val="00F8694D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221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100</TotalTime>
  <Pages>3</Pages>
  <Words>388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Orathai, Nuchprasert</cp:lastModifiedBy>
  <cp:revision>13</cp:revision>
  <cp:lastPrinted>2021-05-10T15:55:00Z</cp:lastPrinted>
  <dcterms:created xsi:type="dcterms:W3CDTF">2021-05-07T11:04:00Z</dcterms:created>
  <dcterms:modified xsi:type="dcterms:W3CDTF">2021-05-11T06:35:00Z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