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5C79" w:rsidRPr="008C010D" w14:paraId="7BE395BD" w14:textId="77777777" w:rsidTr="00CF6826">
        <w:tc>
          <w:tcPr>
            <w:tcW w:w="1458" w:type="dxa"/>
          </w:tcPr>
          <w:p w14:paraId="5CC6176A" w14:textId="6AF8C602" w:rsidR="006F5C79" w:rsidRPr="008C010D" w:rsidRDefault="009C6BF5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367D319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 w14:paraId="70628060" w14:textId="77777777" w:rsidTr="00CF6826">
        <w:tc>
          <w:tcPr>
            <w:tcW w:w="1458" w:type="dxa"/>
          </w:tcPr>
          <w:p w14:paraId="64F45C7C" w14:textId="4938F184" w:rsidR="006F5C79" w:rsidRPr="008C010D" w:rsidRDefault="009C6BF5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0D8CDF6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C33D5" w:rsidRPr="008C010D" w14:paraId="58DA6DA7" w14:textId="77777777" w:rsidTr="00CF6826">
        <w:tc>
          <w:tcPr>
            <w:tcW w:w="1458" w:type="dxa"/>
          </w:tcPr>
          <w:p w14:paraId="29096570" w14:textId="3486527A" w:rsidR="005C33D5" w:rsidRPr="00A766E9" w:rsidRDefault="009C6BF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88531F5" w14:textId="77777777" w:rsidR="005C33D5" w:rsidRPr="00A766E9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1285" w:rsidRPr="008C010D" w14:paraId="6CDB7487" w14:textId="77777777" w:rsidTr="00CF6826">
        <w:tc>
          <w:tcPr>
            <w:tcW w:w="1458" w:type="dxa"/>
          </w:tcPr>
          <w:p w14:paraId="1128E9A0" w14:textId="4892BB5F" w:rsidR="00DC1285" w:rsidRPr="000021AC" w:rsidRDefault="009C6BF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69974FC0" w14:textId="3FF942CE" w:rsidR="00DC1285" w:rsidRPr="008C010D" w:rsidRDefault="00DC128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DC1285" w:rsidRPr="008C010D" w14:paraId="5FA5C6C3" w14:textId="77777777" w:rsidTr="00CF6826">
        <w:tc>
          <w:tcPr>
            <w:tcW w:w="1458" w:type="dxa"/>
          </w:tcPr>
          <w:p w14:paraId="397944A3" w14:textId="3EA1908C" w:rsidR="00DC1285" w:rsidRDefault="009C6BF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C4AE0FA" w14:textId="75734875" w:rsidR="00DC1285" w:rsidRPr="008C010D" w:rsidRDefault="00DC128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C1285" w:rsidRPr="008C010D" w14:paraId="5CAFEB9A" w14:textId="77777777" w:rsidTr="00CF6826">
        <w:tc>
          <w:tcPr>
            <w:tcW w:w="1458" w:type="dxa"/>
          </w:tcPr>
          <w:p w14:paraId="4EAD7DDA" w14:textId="48FA7478" w:rsidR="00DC1285" w:rsidRPr="008C010D" w:rsidRDefault="009C6BF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70C1FA65" w14:textId="77777777" w:rsidR="00DC1285" w:rsidRPr="008C010D" w:rsidRDefault="00DC128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C1285" w:rsidRPr="008C010D" w14:paraId="06FE7CD3" w14:textId="77777777" w:rsidTr="00CF6826">
        <w:tc>
          <w:tcPr>
            <w:tcW w:w="1458" w:type="dxa"/>
          </w:tcPr>
          <w:p w14:paraId="63EE56F9" w14:textId="788F9E57" w:rsidR="00DC1285" w:rsidRPr="008C010D" w:rsidRDefault="009C6BF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98B7B1A" w14:textId="77777777" w:rsidR="00DC1285" w:rsidRPr="008C010D" w:rsidRDefault="00DC1285" w:rsidP="00DC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E576C" w:rsidRPr="008C010D" w14:paraId="114E3271" w14:textId="77777777" w:rsidTr="00CF6826">
        <w:tc>
          <w:tcPr>
            <w:tcW w:w="1458" w:type="dxa"/>
          </w:tcPr>
          <w:p w14:paraId="6C075F1A" w14:textId="461E4515" w:rsidR="004E576C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4E576C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4E576C" w:rsidRPr="008C010D" w14:paraId="43807595" w14:textId="77777777" w:rsidTr="00CF6826">
        <w:tc>
          <w:tcPr>
            <w:tcW w:w="1458" w:type="dxa"/>
          </w:tcPr>
          <w:p w14:paraId="7FF1CCD3" w14:textId="0D5F6323" w:rsidR="004E576C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51086902" w:rsidR="004E576C" w:rsidRPr="008C010D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4E576C" w:rsidRPr="008C010D" w14:paraId="43A387E8" w14:textId="77777777" w:rsidTr="00CF6826">
        <w:tc>
          <w:tcPr>
            <w:tcW w:w="1458" w:type="dxa"/>
          </w:tcPr>
          <w:p w14:paraId="322BB2DE" w14:textId="48394084" w:rsidR="004E576C" w:rsidRPr="008C010D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179AB0A" w14:textId="4AB15036" w:rsidR="004E576C" w:rsidRPr="008C010D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E576C" w:rsidRPr="008C010D" w14:paraId="7DA0A7CE" w14:textId="77777777" w:rsidTr="00CF6826">
        <w:tc>
          <w:tcPr>
            <w:tcW w:w="1458" w:type="dxa"/>
          </w:tcPr>
          <w:p w14:paraId="73A1B0FC" w14:textId="03092046" w:rsidR="004E576C" w:rsidRPr="008C010D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1D0FAE5B" w14:textId="0F5F0355" w:rsidR="004E576C" w:rsidRPr="008C010D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E576C" w:rsidRPr="008C010D" w14:paraId="298DCBD3" w14:textId="77777777" w:rsidTr="00CF6826">
        <w:tc>
          <w:tcPr>
            <w:tcW w:w="1458" w:type="dxa"/>
          </w:tcPr>
          <w:p w14:paraId="1752865F" w14:textId="2659DEBA" w:rsidR="004E576C" w:rsidRPr="008C010D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3F999CA" w14:textId="4B0F93F1" w:rsidR="004E576C" w:rsidRPr="008C010D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4E576C" w:rsidRPr="008C010D" w14:paraId="209FF896" w14:textId="77777777" w:rsidTr="00CF6826">
        <w:tc>
          <w:tcPr>
            <w:tcW w:w="1458" w:type="dxa"/>
          </w:tcPr>
          <w:p w14:paraId="3FD137A4" w14:textId="26BA1D3F" w:rsidR="004E576C" w:rsidRPr="008C010D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8506E2F" w14:textId="2FAB6A01" w:rsidR="004E576C" w:rsidRPr="008C010D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E576C" w:rsidRPr="008C010D" w14:paraId="5D3D6277" w14:textId="77777777" w:rsidTr="00CF6826">
        <w:tc>
          <w:tcPr>
            <w:tcW w:w="1458" w:type="dxa"/>
          </w:tcPr>
          <w:p w14:paraId="34106178" w14:textId="4CC6E763" w:rsidR="004E576C" w:rsidRPr="008C010D" w:rsidRDefault="009C6BF5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7377FD4D" w14:textId="5E0E7FF4" w:rsidR="004E576C" w:rsidRDefault="004E576C" w:rsidP="004E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1931A4" w:rsidRDefault="00616607" w:rsidP="00017263">
      <w:pPr>
        <w:pStyle w:val="FSBlank"/>
        <w:rPr>
          <w:sz w:val="24"/>
          <w:szCs w:val="24"/>
        </w:rPr>
      </w:pPr>
    </w:p>
    <w:p w14:paraId="2B46FF6A" w14:textId="49E7411B" w:rsidR="00F05BC4" w:rsidRPr="004B5245" w:rsidRDefault="00557238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11</w:t>
      </w:r>
      <w:r w:rsidR="003A5EE9">
        <w:rPr>
          <w:rFonts w:ascii="Angsana New" w:hAnsi="Angsana New"/>
          <w:sz w:val="30"/>
          <w:szCs w:val="30"/>
        </w:rPr>
        <w:t xml:space="preserve"> </w:t>
      </w:r>
      <w:r w:rsidR="003A5EE9">
        <w:rPr>
          <w:rFonts w:ascii="Angsana New" w:hAnsi="Angsana New" w:hint="cs"/>
          <w:sz w:val="30"/>
          <w:szCs w:val="30"/>
          <w:cs/>
        </w:rPr>
        <w:t>พฤษภาคม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2564</w:t>
      </w:r>
    </w:p>
    <w:p w14:paraId="5DC15754" w14:textId="77777777" w:rsidR="00E470B0" w:rsidRPr="001931A4" w:rsidRDefault="00E470B0" w:rsidP="00017263">
      <w:pPr>
        <w:pStyle w:val="FSBlank"/>
        <w:rPr>
          <w:sz w:val="24"/>
          <w:szCs w:val="24"/>
        </w:rPr>
      </w:pPr>
    </w:p>
    <w:p w14:paraId="5D4018D7" w14:textId="3CC0F18F" w:rsidR="003057D6" w:rsidRPr="004B5245" w:rsidRDefault="009C6BF5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lang w:val="th-TH"/>
        </w:rPr>
        <w:tab/>
      </w:r>
      <w:r w:rsidR="00274989" w:rsidRPr="004B5245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14:paraId="7F05DC73" w14:textId="77777777" w:rsidR="000F6BF7" w:rsidRPr="001931A4" w:rsidRDefault="000F6BF7" w:rsidP="006A42CD">
      <w:pPr>
        <w:pStyle w:val="FSBlank"/>
        <w:ind w:left="0"/>
        <w:rPr>
          <w:sz w:val="24"/>
          <w:szCs w:val="24"/>
        </w:rPr>
      </w:pPr>
    </w:p>
    <w:p w14:paraId="1EE71AA5" w14:textId="77777777" w:rsidR="005E6569" w:rsidRPr="0006192A" w:rsidRDefault="000F6BF7" w:rsidP="00F60A5A">
      <w:pPr>
        <w:pStyle w:val="FSContent"/>
        <w:ind w:right="-25"/>
      </w:pPr>
      <w:r w:rsidRPr="0006192A">
        <w:rPr>
          <w:cs/>
        </w:rPr>
        <w:t>บริษัทดำเนินธุรกิจหลักเกี่ยวกับการพั</w:t>
      </w:r>
      <w:r w:rsidR="00EE50B8" w:rsidRPr="0006192A">
        <w:rPr>
          <w:cs/>
        </w:rPr>
        <w:t>ฒนาโครงการอสังหาริมทรัพย์และ</w:t>
      </w:r>
      <w:r w:rsidR="00EE50B8" w:rsidRPr="0006192A">
        <w:rPr>
          <w:rFonts w:hint="cs"/>
          <w:cs/>
        </w:rPr>
        <w:t>เขตส่งเสริม</w:t>
      </w:r>
      <w:r w:rsidRPr="0006192A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06192A">
        <w:rPr>
          <w:cs/>
        </w:rPr>
        <w:t>ละสิ่งอำนวยความสะดวกต่างๆ ในเขตส่งเสริม</w:t>
      </w:r>
      <w:r w:rsidRPr="0006192A">
        <w:rPr>
          <w:cs/>
        </w:rPr>
        <w:t>อุตสาหกรรม</w:t>
      </w:r>
      <w:r w:rsidR="004E5EFC">
        <w:t xml:space="preserve"> </w:t>
      </w:r>
    </w:p>
    <w:p w14:paraId="22F5F0F4" w14:textId="77777777" w:rsidR="00022D80" w:rsidRPr="001931A4" w:rsidRDefault="00022D80" w:rsidP="00017263">
      <w:pPr>
        <w:pStyle w:val="FSBlank"/>
        <w:rPr>
          <w:sz w:val="24"/>
          <w:szCs w:val="24"/>
          <w:cs/>
        </w:rPr>
      </w:pPr>
    </w:p>
    <w:p w14:paraId="50297F48" w14:textId="53A62BF8" w:rsidR="003057D6" w:rsidRPr="004B5245" w:rsidRDefault="009C6BF5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t>2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304C14D" w14:textId="77777777" w:rsidR="005421E0" w:rsidRPr="001931A4" w:rsidRDefault="005421E0" w:rsidP="00F60A5A">
      <w:pPr>
        <w:pStyle w:val="FSBlank"/>
        <w:rPr>
          <w:sz w:val="24"/>
          <w:szCs w:val="24"/>
        </w:rPr>
      </w:pPr>
    </w:p>
    <w:p w14:paraId="48788023" w14:textId="77777777" w:rsidR="00A109E6" w:rsidRPr="004B5245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B5245">
        <w:rPr>
          <w:rFonts w:ascii="Angsana New" w:hAnsi="Angsana New"/>
          <w:i/>
          <w:iCs/>
          <w:sz w:val="30"/>
          <w:szCs w:val="30"/>
          <w:cs/>
        </w:rPr>
        <w:tab/>
      </w: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1D89E66" w14:textId="77777777" w:rsidR="00A109E6" w:rsidRPr="001931A4" w:rsidRDefault="00A109E6" w:rsidP="00F60A5A">
      <w:pPr>
        <w:pStyle w:val="FSBlank"/>
        <w:rPr>
          <w:sz w:val="24"/>
          <w:szCs w:val="24"/>
        </w:rPr>
      </w:pPr>
    </w:p>
    <w:p w14:paraId="7E41872B" w14:textId="5185CD20" w:rsidR="007323BD" w:rsidRDefault="000147FE" w:rsidP="007323BD">
      <w:pPr>
        <w:pStyle w:val="FSContent"/>
        <w:rPr>
          <w:spacing w:val="4"/>
        </w:rPr>
      </w:pPr>
      <w:r w:rsidRPr="0006192A">
        <w:rPr>
          <w:cs/>
        </w:rPr>
        <w:t>งบการเงินระหว่างกาลนี้</w:t>
      </w:r>
      <w:r w:rsidR="00B728BA">
        <w:rPr>
          <w:rFonts w:hint="cs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08AD">
        <w:t xml:space="preserve"> </w:t>
      </w:r>
      <w:r w:rsidR="00F208AD">
        <w:rPr>
          <w:rFonts w:hint="cs"/>
          <w:cs/>
        </w:rPr>
        <w:t xml:space="preserve">(“งบการเงินระหว่างกาล”) </w:t>
      </w:r>
      <w:r w:rsidRPr="0006192A">
        <w:rPr>
          <w:cs/>
        </w:rPr>
        <w:t xml:space="preserve">ตามมาตรฐานการบัญชีฉบับที่ </w:t>
      </w:r>
      <w:r w:rsidR="009C6BF5" w:rsidRPr="009C6BF5">
        <w:t>34</w:t>
      </w:r>
      <w:r w:rsidRPr="0006192A">
        <w:t xml:space="preserve"> </w:t>
      </w:r>
      <w:r w:rsidRPr="0006192A">
        <w:rPr>
          <w:cs/>
        </w:rPr>
        <w:t xml:space="preserve">เรื่อง </w:t>
      </w:r>
      <w:r w:rsidR="00BE5C0A" w:rsidRPr="0006192A">
        <w:rPr>
          <w:rFonts w:hint="cs"/>
          <w:i/>
          <w:iCs/>
          <w:cs/>
        </w:rPr>
        <w:t>การรายงานทาง</w:t>
      </w:r>
      <w:r w:rsidRPr="0006192A">
        <w:rPr>
          <w:i/>
          <w:iCs/>
          <w:cs/>
        </w:rPr>
        <w:t>การเงินระหว่างกาล</w:t>
      </w:r>
      <w:r w:rsidRPr="0006192A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2502F">
        <w:t xml:space="preserve"> </w:t>
      </w:r>
      <w:r w:rsidRPr="0006192A">
        <w:rPr>
          <w:spacing w:val="4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2EB6DD7" w14:textId="77777777" w:rsidR="007323BD" w:rsidRPr="001931A4" w:rsidRDefault="007323BD" w:rsidP="007323BD">
      <w:pPr>
        <w:pStyle w:val="FSContent"/>
        <w:rPr>
          <w:sz w:val="24"/>
          <w:szCs w:val="24"/>
        </w:rPr>
      </w:pPr>
    </w:p>
    <w:p w14:paraId="0CE19645" w14:textId="3556EF23" w:rsidR="00F60A5A" w:rsidRDefault="006F5C79" w:rsidP="007323BD">
      <w:pPr>
        <w:pStyle w:val="FSContent"/>
        <w:rPr>
          <w:spacing w:val="-2"/>
        </w:rPr>
      </w:pP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06192A">
        <w:rPr>
          <w:spacing w:val="-2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E402FF" w:rsidRPr="0006192A">
        <w:rPr>
          <w:spacing w:val="-2"/>
          <w:cs/>
        </w:rPr>
        <w:t>ับปีสิ้นสุดวันที่</w:t>
      </w:r>
      <w:r w:rsidR="00661029">
        <w:rPr>
          <w:spacing w:val="-2"/>
        </w:rPr>
        <w:t xml:space="preserve"> </w:t>
      </w:r>
      <w:r w:rsidR="009C6BF5" w:rsidRPr="009C6BF5">
        <w:rPr>
          <w:spacing w:val="-2"/>
        </w:rPr>
        <w:t>31</w:t>
      </w:r>
      <w:r w:rsidR="00E402FF" w:rsidRPr="0006192A">
        <w:rPr>
          <w:spacing w:val="-2"/>
          <w:cs/>
        </w:rPr>
        <w:t xml:space="preserve"> ธันวาคม </w:t>
      </w:r>
      <w:r w:rsidR="009C6BF5" w:rsidRPr="009C6BF5">
        <w:rPr>
          <w:spacing w:val="-2"/>
        </w:rPr>
        <w:t>2563</w:t>
      </w:r>
    </w:p>
    <w:p w14:paraId="4AA69032" w14:textId="4B70AA33" w:rsidR="00BE1614" w:rsidRDefault="00BE1614" w:rsidP="007323BD">
      <w:pPr>
        <w:pStyle w:val="FSContent"/>
        <w:rPr>
          <w:spacing w:val="-2"/>
          <w:sz w:val="24"/>
          <w:szCs w:val="24"/>
        </w:rPr>
      </w:pPr>
    </w:p>
    <w:p w14:paraId="187BD525" w14:textId="56D3843D" w:rsidR="003A1EA9" w:rsidRPr="0006192A" w:rsidRDefault="003A1EA9" w:rsidP="003A1EA9">
      <w:pPr>
        <w:pStyle w:val="FSContent"/>
        <w:rPr>
          <w:spacing w:val="-4"/>
        </w:rPr>
      </w:pPr>
      <w:r w:rsidRPr="00BE1614">
        <w:rPr>
          <w:spacing w:val="-4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>
        <w:rPr>
          <w:spacing w:val="-4"/>
        </w:rPr>
        <w:br/>
      </w:r>
      <w:r w:rsidRPr="00BE1614">
        <w:rPr>
          <w:spacing w:val="-4"/>
          <w:cs/>
        </w:rPr>
        <w:t xml:space="preserve">รอบระยะเวลาบัญชีที่เริ่มในหรือหลังวันที่ </w:t>
      </w:r>
      <w:r w:rsidR="009C6BF5" w:rsidRPr="009C6BF5">
        <w:rPr>
          <w:spacing w:val="-4"/>
        </w:rPr>
        <w:t>1</w:t>
      </w:r>
      <w:r w:rsidRPr="00BE1614">
        <w:rPr>
          <w:spacing w:val="-4"/>
        </w:rPr>
        <w:t xml:space="preserve"> </w:t>
      </w:r>
      <w:r w:rsidRPr="00BE1614">
        <w:rPr>
          <w:spacing w:val="-4"/>
          <w:cs/>
        </w:rPr>
        <w:t xml:space="preserve">มกราคม </w:t>
      </w:r>
      <w:r w:rsidR="009C6BF5" w:rsidRPr="009C6BF5">
        <w:rPr>
          <w:spacing w:val="-4"/>
        </w:rPr>
        <w:t>2564</w:t>
      </w:r>
      <w:r w:rsidRPr="00BE1614">
        <w:rPr>
          <w:spacing w:val="-4"/>
        </w:rPr>
        <w:t xml:space="preserve"> </w:t>
      </w:r>
      <w:r w:rsidRPr="00BE1614">
        <w:rPr>
          <w:spacing w:val="-4"/>
          <w:cs/>
        </w:rPr>
        <w:t>และไม่ได้นำมาตรฐานการรายงานทางการเงินที่ยังไม่มี</w:t>
      </w:r>
      <w:r>
        <w:rPr>
          <w:spacing w:val="-4"/>
        </w:rPr>
        <w:br/>
      </w:r>
      <w:r w:rsidRPr="00BE1614">
        <w:rPr>
          <w:spacing w:val="-4"/>
          <w:cs/>
        </w:rPr>
        <w:t>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spacing w:val="-4"/>
        </w:rPr>
        <w:br/>
      </w:r>
      <w:r w:rsidRPr="00BE1614">
        <w:rPr>
          <w:spacing w:val="-4"/>
          <w:cs/>
        </w:rPr>
        <w:t>งบการเงิน</w:t>
      </w:r>
    </w:p>
    <w:p w14:paraId="52D03486" w14:textId="77777777" w:rsidR="003A1EA9" w:rsidRPr="001931A4" w:rsidRDefault="003A1EA9" w:rsidP="007323BD">
      <w:pPr>
        <w:pStyle w:val="FSContent"/>
        <w:rPr>
          <w:spacing w:val="-2"/>
          <w:sz w:val="24"/>
          <w:szCs w:val="24"/>
        </w:rPr>
      </w:pPr>
    </w:p>
    <w:p w14:paraId="13522A5E" w14:textId="0C21B1B5" w:rsidR="0054417D" w:rsidRDefault="00A16023" w:rsidP="00A16023">
      <w:pPr>
        <w:pStyle w:val="FSContent"/>
        <w:rPr>
          <w:spacing w:val="-4"/>
        </w:rPr>
      </w:pPr>
      <w:r w:rsidRPr="00A16023">
        <w:rPr>
          <w:spacing w:val="-4"/>
          <w:cs/>
        </w:rPr>
        <w:t>นอกจากนี้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</w:t>
      </w:r>
      <w:r>
        <w:rPr>
          <w:spacing w:val="-4"/>
        </w:rPr>
        <w:br/>
      </w:r>
      <w:r w:rsidRPr="00A16023">
        <w:rPr>
          <w:spacing w:val="-4"/>
          <w:cs/>
        </w:rPr>
        <w:t>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</w:t>
      </w:r>
      <w:r>
        <w:rPr>
          <w:spacing w:val="-4"/>
        </w:rPr>
        <w:br/>
      </w:r>
      <w:r w:rsidRPr="00A16023">
        <w:rPr>
          <w:spacing w:val="-4"/>
          <w:cs/>
        </w:rPr>
        <w:t>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3A7332B" w14:textId="77777777" w:rsidR="00A16023" w:rsidRPr="001931A4" w:rsidRDefault="00A16023" w:rsidP="00A16023">
      <w:pPr>
        <w:pStyle w:val="FSContent"/>
        <w:rPr>
          <w:b/>
          <w:bCs/>
          <w:i/>
          <w:iCs/>
          <w:sz w:val="24"/>
          <w:szCs w:val="24"/>
          <w:cs/>
        </w:rPr>
      </w:pPr>
    </w:p>
    <w:p w14:paraId="623C2231" w14:textId="77777777" w:rsidR="003A1EA9" w:rsidRDefault="003A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300A6D" w14:textId="401E374C" w:rsidR="00A81884" w:rsidRDefault="00A8188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2FAC">
        <w:rPr>
          <w:rFonts w:ascii="Angsana New" w:hAnsi="Angsana New"/>
          <w:i/>
          <w:iCs/>
          <w:sz w:val="30"/>
          <w:szCs w:val="30"/>
          <w:cs/>
        </w:rPr>
        <w:tab/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662C2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49462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073910AF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C6BF5" w:rsidRPr="009C6BF5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9C6BF5" w:rsidRPr="009C6BF5">
        <w:t>2563</w:t>
      </w:r>
    </w:p>
    <w:p w14:paraId="59E5ECA3" w14:textId="77777777" w:rsidR="003A1EA9" w:rsidRDefault="003A1EA9" w:rsidP="00F33153">
      <w:pPr>
        <w:pStyle w:val="FSContent"/>
      </w:pPr>
    </w:p>
    <w:p w14:paraId="4EBC7EB3" w14:textId="28440E9B" w:rsidR="002653E1" w:rsidRPr="0006192A" w:rsidRDefault="009C6BF5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t>3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7B2C96D5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 xml:space="preserve">การร่วมค้าได้เปิดเผยในหมายเหตุประกอบงบการเงินระหว่างกาลข้อ </w:t>
      </w:r>
      <w:r w:rsidR="009C6BF5" w:rsidRPr="009C6BF5">
        <w:t>5</w:t>
      </w:r>
      <w:r w:rsidR="003C05F1">
        <w:rPr>
          <w:rFonts w:hint="cs"/>
          <w:cs/>
        </w:rPr>
        <w:t xml:space="preserve"> และ </w:t>
      </w:r>
      <w:r w:rsidR="009C6BF5" w:rsidRPr="009C6BF5">
        <w:t>6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7792C3B0" w14:textId="77777777" w:rsidR="007F1F72" w:rsidRPr="00B465B7" w:rsidRDefault="007F1F72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2F1C360E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6BF5" w:rsidRPr="009C6BF5">
              <w:rPr>
                <w:rFonts w:ascii="Angsana New" w:hAnsi="Angsana New" w:hint="cs"/>
                <w:sz w:val="30"/>
                <w:szCs w:val="30"/>
              </w:rPr>
              <w:t>1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06192A">
              <w:rPr>
                <w:rFonts w:ascii="Angsana New" w:hAnsi="Angsana New"/>
                <w:sz w:val="30"/>
                <w:szCs w:val="30"/>
              </w:rPr>
              <w:t>.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43FF7954" w14:textId="77777777" w:rsidTr="003F5F1B">
        <w:tc>
          <w:tcPr>
            <w:tcW w:w="3798" w:type="dxa"/>
          </w:tcPr>
          <w:p w14:paraId="5892D00F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14:paraId="1344BCE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F106BAC" w14:textId="43AB0D7D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ซึ่งบริษัทถือหุ้นร้อยละ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15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059CEFE2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421828A7" w14:textId="77777777" w:rsidR="00052CD9" w:rsidRDefault="0005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3DC6BA8" w14:textId="0EFFB34B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9C6BF5" w:rsidRPr="009C6BF5">
        <w:rPr>
          <w:rFonts w:ascii="Angsana New" w:hAnsi="Angsana New" w:cs="Angsana New"/>
          <w:lang w:val="en-US"/>
        </w:rPr>
        <w:t>31</w:t>
      </w:r>
      <w:r w:rsidR="00DC638F">
        <w:rPr>
          <w:rFonts w:ascii="Angsana New" w:hAnsi="Angsana New" w:cs="Angsana New"/>
          <w:lang w:val="en-US"/>
        </w:rPr>
        <w:t xml:space="preserve"> </w:t>
      </w:r>
      <w:r w:rsidR="00DE436B">
        <w:rPr>
          <w:rFonts w:ascii="Angsana New" w:hAnsi="Angsana New" w:cs="Angsana New" w:hint="cs"/>
          <w:cs/>
          <w:lang w:val="en-US"/>
        </w:rPr>
        <w:t>มีนาคม</w:t>
      </w:r>
      <w:r w:rsidR="00D1752B">
        <w:rPr>
          <w:rFonts w:ascii="Angsana New" w:hAnsi="Angsana New" w:cs="Angsana New" w:hint="cs"/>
          <w:cs/>
          <w:lang w:val="en-US"/>
        </w:rPr>
        <w:t xml:space="preserve"> </w:t>
      </w:r>
      <w:r w:rsidR="009C6BF5" w:rsidRPr="009C6BF5">
        <w:rPr>
          <w:rFonts w:ascii="Angsana New" w:hAnsi="Angsana New" w:cs="Angsana New"/>
          <w:lang w:val="en-US"/>
        </w:rPr>
        <w:t>2564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9C6BF5" w:rsidRPr="009C6BF5">
        <w:rPr>
          <w:rFonts w:ascii="Angsana New" w:hAnsi="Angsana New" w:cs="Angsana New"/>
          <w:lang w:val="en-US"/>
        </w:rPr>
        <w:t>25</w:t>
      </w:r>
      <w:r w:rsidR="009C6BF5" w:rsidRPr="009C6BF5">
        <w:rPr>
          <w:rFonts w:ascii="Angsana New" w:hAnsi="Angsana New" w:cs="Angsana New" w:hint="cs"/>
          <w:lang w:val="en-US"/>
        </w:rPr>
        <w:t>6</w:t>
      </w:r>
      <w:r w:rsidR="009C6BF5" w:rsidRPr="009C6BF5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58881A2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3C140D" w:rsidRPr="008C010D" w14:paraId="05A449E5" w14:textId="77777777" w:rsidTr="003C140D">
        <w:trPr>
          <w:tblHeader/>
        </w:trPr>
        <w:tc>
          <w:tcPr>
            <w:tcW w:w="2072" w:type="pct"/>
          </w:tcPr>
          <w:p w14:paraId="6AF414DD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B82A9BE" w14:textId="77777777" w:rsidR="00494625" w:rsidRDefault="0049462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A66E882" w14:textId="30D160FD" w:rsidR="00494625" w:rsidRPr="008C010D" w:rsidRDefault="0049462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8FE62FD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30D5E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16A7DB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4D3AA5" w14:textId="5954CBAE" w:rsidR="003C140D" w:rsidRPr="009C59A3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CFAC8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91A6FB1" w14:textId="7766D267" w:rsidR="00785706" w:rsidRPr="009C59A3" w:rsidRDefault="00237EC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563B991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476BEAC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19D63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3AD4BF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0046A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8C010D" w14:paraId="0A1F994F" w14:textId="77777777" w:rsidTr="003C140D">
        <w:trPr>
          <w:tblHeader/>
        </w:trPr>
        <w:tc>
          <w:tcPr>
            <w:tcW w:w="2072" w:type="pct"/>
            <w:vAlign w:val="bottom"/>
          </w:tcPr>
          <w:p w14:paraId="0AB39104" w14:textId="1F5D68AD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37E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7E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3" w:type="pct"/>
            <w:vAlign w:val="bottom"/>
          </w:tcPr>
          <w:p w14:paraId="25CEEA1F" w14:textId="1A7F503A" w:rsidR="003C140D" w:rsidRPr="008C010D" w:rsidRDefault="009C6BF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0DF86C6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0E6437D0" w14:textId="1E1DA0FF" w:rsidR="003C140D" w:rsidRPr="008C010D" w:rsidRDefault="009C6BF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35BDF27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530B9925" w14:textId="73F03B31" w:rsidR="003C140D" w:rsidRPr="008C010D" w:rsidRDefault="009C6BF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7EFEF91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6A66FE6" w14:textId="5A86B2F6" w:rsidR="003C140D" w:rsidRPr="008C010D" w:rsidRDefault="009C6BF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8C010D" w14:paraId="145AFBA4" w14:textId="77777777" w:rsidTr="003C140D">
        <w:trPr>
          <w:tblHeader/>
        </w:trPr>
        <w:tc>
          <w:tcPr>
            <w:tcW w:w="2072" w:type="pct"/>
          </w:tcPr>
          <w:p w14:paraId="79491B8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04B0F95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6F43B7DB" w14:textId="77777777" w:rsidTr="003C140D">
        <w:tc>
          <w:tcPr>
            <w:tcW w:w="2072" w:type="pct"/>
          </w:tcPr>
          <w:p w14:paraId="0174856B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6E2F0E3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425F7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4BEF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2F74D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A2CF1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EFCE3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2C80A66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4AA" w:rsidRPr="00DF1EB3" w14:paraId="7E4F75D8" w14:textId="77777777" w:rsidTr="003C140D">
        <w:tc>
          <w:tcPr>
            <w:tcW w:w="2072" w:type="pct"/>
          </w:tcPr>
          <w:p w14:paraId="13F12D5E" w14:textId="77777777" w:rsidR="003224AA" w:rsidRPr="008C010D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26663CB3" w14:textId="67869BA8" w:rsidR="003224AA" w:rsidRPr="00AE6450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14</w:t>
            </w:r>
            <w:r w:rsidR="00C5735F" w:rsidRPr="00C5735F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7" w:type="pct"/>
            <w:shd w:val="clear" w:color="auto" w:fill="auto"/>
          </w:tcPr>
          <w:p w14:paraId="3B3378CB" w14:textId="77777777" w:rsidR="003224AA" w:rsidRPr="00DF1EB3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0ADCE73" w14:textId="6D4B834C" w:rsidR="003224AA" w:rsidRPr="00DF1EB3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</w:t>
            </w:r>
            <w:r w:rsidR="003224A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47" w:type="pct"/>
            <w:shd w:val="clear" w:color="auto" w:fill="auto"/>
          </w:tcPr>
          <w:p w14:paraId="66D5EF49" w14:textId="77777777" w:rsidR="003224AA" w:rsidRPr="00DF1EB3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849B7BC" w14:textId="5F280A65" w:rsidR="003224AA" w:rsidRPr="00DF1EB3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14</w:t>
            </w:r>
            <w:r w:rsidR="00C5735F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7F1A7691" w14:textId="77777777" w:rsidR="003224AA" w:rsidRPr="00DF1EB3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439F9F" w14:textId="5806F342" w:rsidR="003224AA" w:rsidRPr="00DF1EB3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</w:t>
            </w:r>
            <w:r w:rsidR="003224A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3224AA" w:rsidRPr="00485AA2" w14:paraId="64BC01F1" w14:textId="77777777" w:rsidTr="003C140D">
        <w:tc>
          <w:tcPr>
            <w:tcW w:w="2072" w:type="pct"/>
          </w:tcPr>
          <w:p w14:paraId="4968CC90" w14:textId="77777777" w:rsidR="003224AA" w:rsidRPr="00F8519A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6BF3FF9A" w14:textId="77777777" w:rsidR="00C5735F" w:rsidRPr="00C5735F" w:rsidRDefault="00C5735F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7EACCD" w14:textId="5F3BAD61" w:rsidR="003224AA" w:rsidRPr="00C5735F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</w:t>
            </w:r>
            <w:r w:rsidR="00C5735F" w:rsidRPr="00C5735F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7" w:type="pct"/>
          </w:tcPr>
          <w:p w14:paraId="55B81641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F65DCC" w14:textId="77777777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0B218" w14:textId="6F2B5BB3" w:rsidR="003224AA" w:rsidRPr="00485AA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  <w:r w:rsidR="003224A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377D38A8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3122827" w14:textId="77777777" w:rsidR="00C5735F" w:rsidRDefault="00C5735F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0168E4" w14:textId="0E898C41" w:rsidR="003224AA" w:rsidRPr="00485AA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</w:t>
            </w:r>
            <w:r w:rsidR="00C5735F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7" w:type="pct"/>
          </w:tcPr>
          <w:p w14:paraId="1921D237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7C7B7F0" w14:textId="77777777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681A0B" w14:textId="33AE2221" w:rsidR="003224AA" w:rsidRPr="00485AA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  <w:r w:rsidR="003224A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3224AA" w:rsidRPr="00485AA2" w14:paraId="2E7EFFFA" w14:textId="77777777" w:rsidTr="003C140D">
        <w:tc>
          <w:tcPr>
            <w:tcW w:w="2072" w:type="pct"/>
          </w:tcPr>
          <w:p w14:paraId="1BA374C3" w14:textId="77777777" w:rsidR="003224AA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68C31A21" w14:textId="7C51DBDC" w:rsidR="003224AA" w:rsidRPr="00AE6450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="00B84801" w:rsidRPr="00B84801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7" w:type="pct"/>
          </w:tcPr>
          <w:p w14:paraId="1FCE5429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97F5926" w14:textId="6AA6375A" w:rsidR="003224AA" w:rsidRPr="00485AA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="003224A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358BDFBF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2136D2A" w14:textId="3A5E0CD8" w:rsidR="003224AA" w:rsidRPr="00485AA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="00B84801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7" w:type="pct"/>
          </w:tcPr>
          <w:p w14:paraId="4E4FC8BC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D4C463" w14:textId="5D780E0E" w:rsidR="003224AA" w:rsidRPr="00485AA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="003224A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3224AA" w:rsidRPr="00485AA2" w14:paraId="2880F5B0" w14:textId="77777777" w:rsidTr="003C140D">
        <w:tc>
          <w:tcPr>
            <w:tcW w:w="2072" w:type="pct"/>
          </w:tcPr>
          <w:p w14:paraId="16DCE252" w14:textId="4525B23E" w:rsidR="003224AA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2E32CFF" w14:textId="200373AF" w:rsidR="003224AA" w:rsidRPr="008C2572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5041F7DF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DCEF98F" w14:textId="6DAD90CA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48AABB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6CAA238" w14:textId="3E7E000C" w:rsidR="003224AA" w:rsidRDefault="009C6BF5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56BE39D3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BD3AAD" w14:textId="797FD919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575" w:rsidRPr="00485AA2" w14:paraId="525CED53" w14:textId="77777777" w:rsidTr="003C140D">
        <w:tc>
          <w:tcPr>
            <w:tcW w:w="2072" w:type="pct"/>
          </w:tcPr>
          <w:p w14:paraId="352E7621" w14:textId="21D5E576" w:rsidR="00231575" w:rsidRPr="008C010D" w:rsidRDefault="00231575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52768E07" w14:textId="25D0B13E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338BAB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81F2E4" w14:textId="522C550A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4FF184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F122E2" w14:textId="5D1693D6" w:rsidR="00231575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38</w:t>
            </w:r>
            <w:r w:rsidR="0023157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7" w:type="pct"/>
          </w:tcPr>
          <w:p w14:paraId="2FD3E7FB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F7764A4" w14:textId="3BD5DD39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575" w:rsidRPr="00485AA2" w14:paraId="7A768496" w14:textId="77777777" w:rsidTr="003C140D">
        <w:tc>
          <w:tcPr>
            <w:tcW w:w="2072" w:type="pct"/>
          </w:tcPr>
          <w:p w14:paraId="1BB25DBD" w14:textId="377CB6F6" w:rsidR="00231575" w:rsidRPr="008C010D" w:rsidRDefault="00231575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93" w:type="pct"/>
          </w:tcPr>
          <w:p w14:paraId="24C2D6A1" w14:textId="0785DA87" w:rsidR="00231575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7" w:type="pct"/>
          </w:tcPr>
          <w:p w14:paraId="61B0B674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354636B" w14:textId="40329CBE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76F38F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96AA02C" w14:textId="3C2A20D2" w:rsidR="00231575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7" w:type="pct"/>
          </w:tcPr>
          <w:p w14:paraId="6A8F8F0C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6FC21D" w14:textId="70B3EC4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575" w14:paraId="66843317" w14:textId="77777777" w:rsidTr="003C140D">
        <w:tc>
          <w:tcPr>
            <w:tcW w:w="2072" w:type="pct"/>
          </w:tcPr>
          <w:p w14:paraId="592EF6E1" w14:textId="77777777" w:rsidR="00231575" w:rsidRDefault="00231575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79C20681" w14:textId="77777777" w:rsidR="00231575" w:rsidRPr="00AE6450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23806ADE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10907EA0" w14:textId="77777777" w:rsidR="00231575" w:rsidRPr="004446C0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56678A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17CEE171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AB6A63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91D5CF7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575" w:rsidRPr="00A74DEE" w14:paraId="0CCCC9F5" w14:textId="77777777" w:rsidTr="003C140D">
        <w:tc>
          <w:tcPr>
            <w:tcW w:w="2072" w:type="pct"/>
          </w:tcPr>
          <w:p w14:paraId="78A8DE81" w14:textId="77777777" w:rsidR="00231575" w:rsidRPr="008C010D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016D0350" w14:textId="77777777" w:rsidR="00231575" w:rsidRPr="00AE6450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4E24BEB2" w14:textId="77777777" w:rsidR="00231575" w:rsidRPr="008C010D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B49A10" w14:textId="77777777" w:rsidR="00231575" w:rsidRPr="00A74DEE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875698" w14:textId="77777777" w:rsidR="00231575" w:rsidRPr="008C010D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11C596" w14:textId="77777777" w:rsidR="00231575" w:rsidRPr="002F46A7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D5C018" w14:textId="77777777" w:rsidR="00231575" w:rsidRPr="008C010D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371FD3" w14:textId="77777777" w:rsidR="00231575" w:rsidRPr="00A74DEE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575" w14:paraId="44542928" w14:textId="77777777" w:rsidTr="003C140D">
        <w:tc>
          <w:tcPr>
            <w:tcW w:w="2072" w:type="pct"/>
          </w:tcPr>
          <w:p w14:paraId="276C697D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05179DB5" w14:textId="15FE22DC" w:rsidR="00231575" w:rsidRPr="00AE6450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7" w:type="pct"/>
            <w:shd w:val="clear" w:color="auto" w:fill="auto"/>
          </w:tcPr>
          <w:p w14:paraId="7609CC31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0EB70C7" w14:textId="158B194D" w:rsidR="00231575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7" w:type="pct"/>
            <w:shd w:val="clear" w:color="auto" w:fill="auto"/>
          </w:tcPr>
          <w:p w14:paraId="13528199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F42956F" w14:textId="06304F47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7" w:type="pct"/>
          </w:tcPr>
          <w:p w14:paraId="186BAEC6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1CA789" w14:textId="505AC3CA" w:rsidR="00231575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231575" w14:paraId="22AC9BDA" w14:textId="77777777" w:rsidTr="003C140D">
        <w:tc>
          <w:tcPr>
            <w:tcW w:w="2072" w:type="pct"/>
          </w:tcPr>
          <w:p w14:paraId="3A3EA1F4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FD7EAEE" w14:textId="77777777" w:rsidR="00231575" w:rsidRPr="00532B91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95C6567" w14:textId="77777777" w:rsidR="00231575" w:rsidRPr="00532B91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8AB226C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544254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3817A17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359BA6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8A0FA3D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575" w:rsidRPr="0048255F" w14:paraId="3459215D" w14:textId="77777777" w:rsidTr="003C140D">
        <w:tc>
          <w:tcPr>
            <w:tcW w:w="2072" w:type="pct"/>
          </w:tcPr>
          <w:p w14:paraId="52E3BBAF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05A3F8FA" w14:textId="77777777" w:rsidR="00231575" w:rsidRPr="00AE6450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E933E79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1D095E0" w14:textId="77777777" w:rsidR="00231575" w:rsidRPr="0048255F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9E32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4BCCB0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F864AF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3B8B3B" w14:textId="77777777" w:rsidR="00231575" w:rsidRPr="0048255F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575" w:rsidRPr="00E360FD" w14:paraId="7860C727" w14:textId="77777777" w:rsidTr="003C140D">
        <w:tc>
          <w:tcPr>
            <w:tcW w:w="2072" w:type="pct"/>
          </w:tcPr>
          <w:p w14:paraId="5A61B8D6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71FCD197" w14:textId="77777777" w:rsidR="00231575" w:rsidRPr="00AE6450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0B01849F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449777D" w14:textId="77777777" w:rsidR="00231575" w:rsidRPr="00E360FD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179EB4D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D44AA3C" w14:textId="77777777" w:rsidR="00231575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43A1A8" w14:textId="77777777" w:rsidR="00231575" w:rsidRPr="0048255F" w:rsidRDefault="00231575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9D660C" w14:textId="77777777" w:rsidR="00231575" w:rsidRPr="00E360FD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575" w:rsidRPr="00485AA2" w14:paraId="5B141A85" w14:textId="77777777" w:rsidTr="003C140D">
        <w:tc>
          <w:tcPr>
            <w:tcW w:w="2072" w:type="pct"/>
          </w:tcPr>
          <w:p w14:paraId="33C5197B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2B6F5655" w14:textId="62C7F333" w:rsidR="00231575" w:rsidRPr="004C69C3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14</w:t>
            </w:r>
            <w:r w:rsidR="0023157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7" w:type="pct"/>
            <w:shd w:val="clear" w:color="auto" w:fill="auto"/>
          </w:tcPr>
          <w:p w14:paraId="694FBBC4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2E33395" w14:textId="7A5F4EAA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  <w:r w:rsidR="0023157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7" w:type="pct"/>
            <w:shd w:val="clear" w:color="auto" w:fill="auto"/>
          </w:tcPr>
          <w:p w14:paraId="513EABC0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C4FCFAC" w14:textId="79295BD9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14</w:t>
            </w:r>
            <w:r w:rsidR="0023157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7" w:type="pct"/>
          </w:tcPr>
          <w:p w14:paraId="4CDEDB0A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C85FBA8" w14:textId="4FB47753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  <w:r w:rsidR="0023157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231575" w:rsidRPr="00485AA2" w14:paraId="656B8109" w14:textId="77777777" w:rsidTr="003C140D">
        <w:tc>
          <w:tcPr>
            <w:tcW w:w="2072" w:type="pct"/>
          </w:tcPr>
          <w:p w14:paraId="2D4A4CE4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167481E0" w14:textId="1D7A9169" w:rsidR="00231575" w:rsidRPr="004C69C3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7" w:type="pct"/>
            <w:shd w:val="clear" w:color="auto" w:fill="auto"/>
          </w:tcPr>
          <w:p w14:paraId="0EA726F3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3D8DF113" w14:textId="4A8FB3EE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  <w:shd w:val="clear" w:color="auto" w:fill="auto"/>
          </w:tcPr>
          <w:p w14:paraId="0966339B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D682A6" w14:textId="023E0345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7" w:type="pct"/>
          </w:tcPr>
          <w:p w14:paraId="305EDCC4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2482977" w14:textId="5FBDA9F6" w:rsidR="00231575" w:rsidRPr="00485AA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231575" w:rsidRPr="002E4422" w14:paraId="72624814" w14:textId="77777777" w:rsidTr="003C140D">
        <w:tc>
          <w:tcPr>
            <w:tcW w:w="2072" w:type="pct"/>
          </w:tcPr>
          <w:p w14:paraId="6842290F" w14:textId="77777777" w:rsidR="00231575" w:rsidRPr="002E4422" w:rsidRDefault="00231575" w:rsidP="00231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E08C7" w14:textId="671025C6" w:rsidR="00231575" w:rsidRPr="004C69C3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315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47" w:type="pct"/>
            <w:shd w:val="clear" w:color="auto" w:fill="auto"/>
          </w:tcPr>
          <w:p w14:paraId="7A139C72" w14:textId="77777777" w:rsidR="00231575" w:rsidRPr="00A1435A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5BFAB" w14:textId="4C8B840B" w:rsidR="00231575" w:rsidRPr="00A1435A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315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7" w:type="pct"/>
            <w:shd w:val="clear" w:color="auto" w:fill="auto"/>
          </w:tcPr>
          <w:p w14:paraId="2376DF82" w14:textId="77777777" w:rsidR="00231575" w:rsidRPr="002E442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956A5" w14:textId="5E0474F8" w:rsidR="00231575" w:rsidRPr="00A1435A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315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47" w:type="pct"/>
          </w:tcPr>
          <w:p w14:paraId="3E2DB84E" w14:textId="77777777" w:rsidR="00231575" w:rsidRPr="002E442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B04634C" w14:textId="2A8C1E76" w:rsidR="00231575" w:rsidRPr="002E4422" w:rsidRDefault="009C6BF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315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</w:tr>
    </w:tbl>
    <w:p w14:paraId="30E1CE7D" w14:textId="5C8A9887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cs/>
          <w:lang w:val="en-US"/>
        </w:rPr>
      </w:pPr>
    </w:p>
    <w:p w14:paraId="4C0A5A38" w14:textId="77777777" w:rsidR="003C140D" w:rsidRDefault="003C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26E8866" w14:textId="27071A9A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9C6BF5" w:rsidRPr="009C6BF5">
        <w:rPr>
          <w:rFonts w:asciiTheme="majorBidi" w:hAnsiTheme="majorBidi" w:cstheme="majorBidi"/>
        </w:rPr>
        <w:t>31</w:t>
      </w:r>
      <w:r w:rsidR="00EA2BA8">
        <w:rPr>
          <w:rFonts w:asciiTheme="majorBidi" w:hAnsiTheme="majorBidi" w:cstheme="majorBidi"/>
        </w:rPr>
        <w:t xml:space="preserve"> </w:t>
      </w:r>
      <w:r w:rsidR="00237ECC">
        <w:rPr>
          <w:rFonts w:asciiTheme="majorBidi" w:hAnsiTheme="majorBidi" w:cstheme="majorBidi" w:hint="cs"/>
          <w:cs/>
        </w:rPr>
        <w:t>มีนาคม</w:t>
      </w:r>
      <w:r w:rsidR="009A3B95">
        <w:rPr>
          <w:rFonts w:asciiTheme="majorBidi" w:hAnsiTheme="majorBidi" w:cstheme="majorBidi" w:hint="cs"/>
          <w:cs/>
        </w:rPr>
        <w:t xml:space="preserve"> </w:t>
      </w:r>
      <w:r w:rsidR="009C6BF5" w:rsidRPr="009C6BF5">
        <w:rPr>
          <w:rFonts w:asciiTheme="majorBidi" w:hAnsiTheme="majorBidi" w:cstheme="majorBidi"/>
        </w:rPr>
        <w:t>2564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9C6BF5" w:rsidRPr="009C6BF5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9C6BF5" w:rsidRPr="009C6BF5">
        <w:rPr>
          <w:rFonts w:asciiTheme="majorBidi" w:hAnsiTheme="majorBidi" w:cstheme="majorBidi"/>
        </w:rPr>
        <w:t>2563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BE619C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43118" w:rsidRPr="008C010D" w14:paraId="1CF22A14" w14:textId="77777777" w:rsidTr="00A57D36">
        <w:tc>
          <w:tcPr>
            <w:tcW w:w="2013" w:type="pct"/>
          </w:tcPr>
          <w:p w14:paraId="0A4EE614" w14:textId="3EDC0980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FDD4F48" w14:textId="14C6A00B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837319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876E6D8" w14:textId="28C4D25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4482B6A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A5D166" w14:textId="203F25A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5F20C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D7858C4" w14:textId="11AC763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15D5A0E5" w14:textId="77777777" w:rsidTr="00A57D36">
        <w:tc>
          <w:tcPr>
            <w:tcW w:w="2013" w:type="pct"/>
          </w:tcPr>
          <w:p w14:paraId="6F0E42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112CD9C" w14:textId="22F69413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1966855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D16C9EE" w14:textId="21C6776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3E4D691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AC51841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640565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D3D5AEA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416E262C" w14:textId="77777777" w:rsidTr="00A57D36">
        <w:tc>
          <w:tcPr>
            <w:tcW w:w="2013" w:type="pct"/>
          </w:tcPr>
          <w:p w14:paraId="07EF54C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393EAFA" w14:textId="689B5AB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5CAA316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835A87E" w14:textId="55DF6071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0D8D911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B04C6E0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14E41D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2408D01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0958CBDB" w14:textId="77777777" w:rsidTr="00A57D36">
        <w:tc>
          <w:tcPr>
            <w:tcW w:w="2013" w:type="pct"/>
          </w:tcPr>
          <w:p w14:paraId="232FE6A4" w14:textId="1A6548C5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90" w:type="pct"/>
            <w:vAlign w:val="bottom"/>
          </w:tcPr>
          <w:p w14:paraId="7FAFE250" w14:textId="4B2889FF" w:rsidR="00A43118" w:rsidRP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198A14D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4F6196" w14:textId="56BC66F5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3D5FA8A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959E951" w14:textId="32F6FA40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118" w:rsidRPr="008C010D" w14:paraId="1362F7A2" w14:textId="77777777" w:rsidTr="00A57D36">
        <w:tc>
          <w:tcPr>
            <w:tcW w:w="2013" w:type="pct"/>
          </w:tcPr>
          <w:p w14:paraId="6C8A3BF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E2A9DEA" w14:textId="2BB163B8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3F8DC2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D23465F" w14:textId="196A2BB1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3386C4" w14:textId="35010738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9C5D94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2C7A77" w14:textId="2E24ADD9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70AAD71C" w14:textId="77777777" w:rsidTr="000042C6">
        <w:trPr>
          <w:trHeight w:val="335"/>
        </w:trPr>
        <w:tc>
          <w:tcPr>
            <w:tcW w:w="2013" w:type="pct"/>
          </w:tcPr>
          <w:p w14:paraId="1144F0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CD2B5AE" w14:textId="14EF1669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A90A5F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A3B885C" w14:textId="0B508E45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8EB21E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2E4AC10E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AC1A65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16D308" w14:textId="2AE1E083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8C010D" w14:paraId="035A1FCD" w14:textId="77777777" w:rsidTr="00BD6A09">
        <w:trPr>
          <w:tblHeader/>
        </w:trPr>
        <w:tc>
          <w:tcPr>
            <w:tcW w:w="2013" w:type="pct"/>
          </w:tcPr>
          <w:p w14:paraId="650B3B1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7AE6CD2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20D0159E" w14:textId="77777777" w:rsidTr="00067BBB">
        <w:tc>
          <w:tcPr>
            <w:tcW w:w="2013" w:type="pct"/>
          </w:tcPr>
          <w:p w14:paraId="3382B70B" w14:textId="77777777" w:rsidR="003C140D" w:rsidRPr="000474F2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38B4E3FC" w14:textId="51CBABD6" w:rsidR="003C140D" w:rsidRPr="004446C0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</w:t>
            </w:r>
            <w:r w:rsidR="007519F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6" w:type="pct"/>
          </w:tcPr>
          <w:p w14:paraId="0E9AFCD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E3543E" w14:textId="2063F625" w:rsidR="003C140D" w:rsidRPr="004446C0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2E23C3F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04187CFE" w:rsidR="003C140D" w:rsidRPr="004446C0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</w:t>
            </w:r>
            <w:r w:rsidR="007519F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7" w:type="pct"/>
          </w:tcPr>
          <w:p w14:paraId="56BE7E87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08E1EC" w14:textId="6EB0CBEA" w:rsidR="003C140D" w:rsidRPr="004446C0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  <w:r w:rsidR="003A5CD8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3C140D" w:rsidRPr="008C010D" w14:paraId="667A9766" w14:textId="77777777" w:rsidTr="00067BBB">
        <w:tc>
          <w:tcPr>
            <w:tcW w:w="2013" w:type="pct"/>
          </w:tcPr>
          <w:p w14:paraId="69DA240A" w14:textId="77777777" w:rsidR="003C140D" w:rsidRPr="0053132A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</w:tcPr>
          <w:p w14:paraId="70A58512" w14:textId="660AD87B" w:rsidR="003C140D" w:rsidRPr="008C010D" w:rsidRDefault="009C6BF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6" w:type="pct"/>
          </w:tcPr>
          <w:p w14:paraId="18EF03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4752183" w14:textId="65F81A82" w:rsidR="003C140D" w:rsidRPr="008C010D" w:rsidRDefault="009C6BF5" w:rsidP="0037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</w:tcPr>
          <w:p w14:paraId="3C9376B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66B4E2F4" w:rsidR="003C140D" w:rsidRPr="008C010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7" w:type="pct"/>
          </w:tcPr>
          <w:p w14:paraId="5D45CD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35116" w14:textId="21A51237" w:rsidR="003C140D" w:rsidRPr="008C010D" w:rsidRDefault="009C6BF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3C140D" w:rsidRPr="00A74DEE" w14:paraId="69B987F5" w14:textId="77777777" w:rsidTr="00571F00">
        <w:tc>
          <w:tcPr>
            <w:tcW w:w="2013" w:type="pct"/>
          </w:tcPr>
          <w:p w14:paraId="080F1F2A" w14:textId="77777777" w:rsidR="003C140D" w:rsidRPr="00DF2B3B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472B5271" w14:textId="00C284C0" w:rsidR="003C140D" w:rsidRPr="00B362B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519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64069E21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CED3319" w14:textId="4E9902D0" w:rsidR="003C140D" w:rsidRPr="00B362B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14:paraId="62CE417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2CF637A5" w:rsidR="003C140D" w:rsidRPr="004A3FDC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519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7F8D080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AFFF0" w14:textId="0D52CE9D" w:rsidR="003C140D" w:rsidRPr="00375B16" w:rsidRDefault="009C6BF5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CD8" w:rsidRPr="00375B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  <w:tr w:rsidR="003C140D" w:rsidRPr="00A74DEE" w14:paraId="7DEA95BB" w14:textId="77777777" w:rsidTr="00571F00">
        <w:tc>
          <w:tcPr>
            <w:tcW w:w="2013" w:type="pct"/>
          </w:tcPr>
          <w:p w14:paraId="6EF2F882" w14:textId="77777777" w:rsidR="00C01FAE" w:rsidRDefault="003C140D" w:rsidP="00C0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494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C7CD84A" w14:textId="1F0DC95F" w:rsidR="003C140D" w:rsidRPr="00951C18" w:rsidRDefault="00494625" w:rsidP="00C0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69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810163D" w14:textId="77777777" w:rsidR="004228D2" w:rsidRDefault="004228D2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43CF056E" w:rsidR="004228D2" w:rsidRPr="00571F00" w:rsidRDefault="004228D2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45089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B96EE22" w14:textId="77777777" w:rsidR="00494625" w:rsidRDefault="0049462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1CAE08DE" w:rsidR="00951C18" w:rsidRPr="008A10A8" w:rsidRDefault="00951C18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86B32" w14:textId="77777777" w:rsidR="003C140D" w:rsidRPr="008A10A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E6C8AB" w14:textId="77777777" w:rsidR="004228D2" w:rsidRDefault="004228D2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4851F312" w:rsidR="00B67B20" w:rsidRPr="00571F00" w:rsidRDefault="004228D2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44C2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8117F8E" w14:textId="77777777" w:rsidR="00494625" w:rsidRDefault="00494625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C3DC63" w14:textId="483A851D" w:rsidR="003C140D" w:rsidRPr="008A10A8" w:rsidRDefault="003A5CD8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40D" w:rsidRPr="00A74DEE" w14:paraId="530CB2AE" w14:textId="77777777" w:rsidTr="00571F00">
        <w:tc>
          <w:tcPr>
            <w:tcW w:w="2013" w:type="pct"/>
          </w:tcPr>
          <w:p w14:paraId="2B7F29FC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253B1E05" w:rsidR="003C140D" w:rsidRPr="002566A4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22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1D22B613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2E69B757" w:rsidR="003C140D" w:rsidRPr="002566A4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14:paraId="08EE9F8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4CFD7F01" w:rsidR="003C140D" w:rsidRPr="002566A4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22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01B41372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56A93AA8" w:rsidR="003C140D" w:rsidRPr="00375B16" w:rsidRDefault="009C6BF5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CD8" w:rsidRPr="00375B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  <w:tr w:rsidR="003C140D" w:rsidRPr="00A74DEE" w14:paraId="3F60C36A" w14:textId="77777777" w:rsidTr="00067BBB">
        <w:tc>
          <w:tcPr>
            <w:tcW w:w="2013" w:type="pct"/>
          </w:tcPr>
          <w:p w14:paraId="292F8FB5" w14:textId="77777777" w:rsidR="003C140D" w:rsidRPr="003C47FE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20A8EC12" w14:textId="77777777" w:rsidR="003C140D" w:rsidRPr="00BD6A09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B7535C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A9DA2FC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82692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08BB36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02C96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F46202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5E8DB5EE" w14:textId="77777777" w:rsidTr="008F5CDD">
        <w:tc>
          <w:tcPr>
            <w:tcW w:w="2013" w:type="pct"/>
          </w:tcPr>
          <w:p w14:paraId="6A3686F5" w14:textId="1D349CB4" w:rsidR="00A43118" w:rsidRPr="00A57D3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E44955" w14:textId="7415193B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78DE240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D194528" w14:textId="6875D37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4D7F124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EED2CA6" w14:textId="5A0E4AD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BD6A3A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507B0F" w14:textId="5A4667F0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A74DEE" w14:paraId="559F0C12" w14:textId="77777777" w:rsidTr="008F5CDD">
        <w:tc>
          <w:tcPr>
            <w:tcW w:w="2013" w:type="pct"/>
          </w:tcPr>
          <w:p w14:paraId="0D230043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12CDB7D3" w14:textId="0B3E266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911D6F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C6FCBB8" w14:textId="6A549476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27E7288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A0AEFAD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99ACD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289A580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6B99EBCB" w14:textId="77777777" w:rsidTr="008F5CDD">
        <w:tc>
          <w:tcPr>
            <w:tcW w:w="2013" w:type="pct"/>
          </w:tcPr>
          <w:p w14:paraId="0A516034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6EE4676E" w14:textId="49D0588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60DE2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E381786" w14:textId="58E1B8FE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28EB4BD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C960FA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9A49E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F12497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22F7EE74" w14:textId="77777777" w:rsidTr="00A57D36">
        <w:tc>
          <w:tcPr>
            <w:tcW w:w="2013" w:type="pct"/>
          </w:tcPr>
          <w:p w14:paraId="591565EB" w14:textId="2E86C082" w:rsidR="00A43118" w:rsidRPr="00657D6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90" w:type="pct"/>
            <w:vAlign w:val="bottom"/>
          </w:tcPr>
          <w:p w14:paraId="24F3C390" w14:textId="4174A32C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6A220F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D7594F" w14:textId="72AB2FC9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5489DA4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6AF0624C" w14:textId="5ADF0D2D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118" w:rsidRPr="00A74DEE" w14:paraId="6356BB14" w14:textId="77777777" w:rsidTr="00067BBB">
        <w:tc>
          <w:tcPr>
            <w:tcW w:w="2013" w:type="pct"/>
          </w:tcPr>
          <w:p w14:paraId="20C152FE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33998DD3" w14:textId="0CECEF02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4E2B04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920284" w14:textId="3FC9C941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5A1FD2" w14:textId="50F2F26F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478372A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D2A027" w14:textId="513BCCAB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03986056" w14:textId="77777777" w:rsidTr="00067BBB">
        <w:tc>
          <w:tcPr>
            <w:tcW w:w="2013" w:type="pct"/>
          </w:tcPr>
          <w:p w14:paraId="7D89503C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17D819C4" w14:textId="72603FDC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861335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FC7BB6" w14:textId="28A6A373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822B17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75DF4ECC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55FF35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63E7F" w14:textId="0C43D9A8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A74DEE" w14:paraId="14089ECE" w14:textId="77777777" w:rsidTr="00BD6A09">
        <w:tc>
          <w:tcPr>
            <w:tcW w:w="2013" w:type="pct"/>
          </w:tcPr>
          <w:p w14:paraId="07B480B0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2987" w:type="pct"/>
            <w:gridSpan w:val="7"/>
          </w:tcPr>
          <w:p w14:paraId="32B99151" w14:textId="77777777" w:rsidR="003C140D" w:rsidRPr="00657D6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0BAD4FF1" w14:textId="77777777" w:rsidTr="00067BBB">
        <w:tc>
          <w:tcPr>
            <w:tcW w:w="2013" w:type="pct"/>
          </w:tcPr>
          <w:p w14:paraId="29C0F82A" w14:textId="77777777" w:rsidR="003C140D" w:rsidRPr="00430BE4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6AFD26FE" w14:textId="10C300EE" w:rsidR="003C140D" w:rsidRPr="006D2A72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6" w:type="pct"/>
          </w:tcPr>
          <w:p w14:paraId="0CCDBFE9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47F4D5" w14:textId="37851F5A" w:rsidR="003C140D" w:rsidRPr="00657D6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7F886924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483302CD" w:rsidR="003C140D" w:rsidRPr="00657D6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14:paraId="581F1807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E9995D" w14:textId="5C12D79F" w:rsidR="003C140D" w:rsidRPr="00657D6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3C140D" w:rsidRPr="00A74DEE" w14:paraId="12325F62" w14:textId="77777777" w:rsidTr="00067BBB">
        <w:tc>
          <w:tcPr>
            <w:tcW w:w="2013" w:type="pct"/>
          </w:tcPr>
          <w:p w14:paraId="12E08B26" w14:textId="77777777" w:rsidR="003C140D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487886BA" w:rsidR="003C140D" w:rsidRPr="006D2A72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6" w:type="pct"/>
          </w:tcPr>
          <w:p w14:paraId="79EFACFB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093404E2" w:rsidR="003C140D" w:rsidRPr="00B362B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00CED58C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5DF5EF72" w:rsidR="003C140D" w:rsidRPr="00B362B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14:paraId="35A5355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023C267C" w:rsidR="003C140D" w:rsidRPr="00B362B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  <w:tr w:rsidR="003C140D" w:rsidRPr="008F22B7" w14:paraId="6B2CCDA5" w14:textId="77777777" w:rsidTr="00067BBB">
        <w:tc>
          <w:tcPr>
            <w:tcW w:w="2013" w:type="pct"/>
          </w:tcPr>
          <w:p w14:paraId="3181DDB0" w14:textId="77777777" w:rsidR="003C140D" w:rsidRPr="00346F99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5E226D6C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CCA2D2" w14:textId="77777777" w:rsidR="003C140D" w:rsidRPr="00346F99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8F4347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14F7B4" w14:textId="77777777" w:rsidR="003C140D" w:rsidRPr="00346F99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6F5FFF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C2AEE7" w14:textId="77777777" w:rsidR="003C140D" w:rsidRPr="00346F99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BC91A8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140D" w:rsidRPr="00A74DEE" w14:paraId="21B55698" w14:textId="77777777" w:rsidTr="00067BBB">
        <w:tc>
          <w:tcPr>
            <w:tcW w:w="2013" w:type="pct"/>
          </w:tcPr>
          <w:p w14:paraId="7F753171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DF6B19D" w14:textId="20E7201E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C08ADB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3FD7C4E" w14:textId="726B7EA9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969DF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3370092" w14:textId="046D5BE8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01DB3F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8EA74E" w14:textId="4CDE3A3F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40D" w:rsidRPr="00A74DEE" w14:paraId="4FDFD9A2" w14:textId="77777777" w:rsidTr="00067BBB">
        <w:tc>
          <w:tcPr>
            <w:tcW w:w="2013" w:type="pct"/>
          </w:tcPr>
          <w:p w14:paraId="3F02BDF7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673E854B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8C82E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D86F75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C990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D169CB1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630A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0473EC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389E1A9A" w14:textId="77777777" w:rsidTr="00067BBB">
        <w:tc>
          <w:tcPr>
            <w:tcW w:w="2013" w:type="pct"/>
          </w:tcPr>
          <w:p w14:paraId="175E6F4E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1CE0D3A9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24C97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50E618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97EB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740E350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5D665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2B7E6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0D0F0170" w14:textId="77777777" w:rsidTr="00067BBB">
        <w:tc>
          <w:tcPr>
            <w:tcW w:w="2013" w:type="pct"/>
          </w:tcPr>
          <w:p w14:paraId="023B3B74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56479FA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A8456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47CAD75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173E3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CB9ABB9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FDD4D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DA0C1A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52C5B6AE" w14:textId="77777777" w:rsidTr="00067BBB">
        <w:tc>
          <w:tcPr>
            <w:tcW w:w="2013" w:type="pct"/>
          </w:tcPr>
          <w:p w14:paraId="04CEBCEC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0A325978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EF8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5B9EBBE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5938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491156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2AD6A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7A7AC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E9340C" w14:textId="417E9750" w:rsidR="00BD4B48" w:rsidRDefault="00BD4B48"/>
    <w:tbl>
      <w:tblPr>
        <w:tblStyle w:val="TableGrid"/>
        <w:tblW w:w="92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66"/>
      </w:tblGrid>
      <w:tr w:rsidR="007337C8" w:rsidRPr="00F7632D" w14:paraId="706D0C26" w14:textId="77777777" w:rsidTr="007337C8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160" w:type="dxa"/>
            <w:gridSpan w:val="3"/>
          </w:tcPr>
          <w:p w14:paraId="5BBEE990" w14:textId="77777777" w:rsidR="007337C8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68BAE3D5" w14:textId="77777777" w:rsidR="007337C8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7FF18F3" w14:textId="46132D3A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7C8" w:rsidRPr="00F7632D" w14:paraId="6A0C979E" w14:textId="77777777" w:rsidTr="007337C8">
        <w:trPr>
          <w:tblHeader/>
          <w:jc w:val="right"/>
        </w:trPr>
        <w:tc>
          <w:tcPr>
            <w:tcW w:w="2250" w:type="dxa"/>
            <w:vAlign w:val="bottom"/>
          </w:tcPr>
          <w:p w14:paraId="227800E6" w14:textId="03539B7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25933544" w:rsidR="007337C8" w:rsidRPr="00F7632D" w:rsidRDefault="009C6BF5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C72B07" w14:textId="112481A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139B943F" w:rsidR="007337C8" w:rsidRPr="00F7632D" w:rsidRDefault="009C6BF5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FF23E4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696D4381" w:rsidR="007337C8" w:rsidRPr="00F7632D" w:rsidRDefault="009C6BF5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30F1D6BF" w:rsidR="007337C8" w:rsidRPr="00F7632D" w:rsidRDefault="009C6BF5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52E12" w:rsidRPr="00F7632D" w14:paraId="106F2F54" w14:textId="77777777" w:rsidTr="007337C8">
        <w:trPr>
          <w:tblHeader/>
          <w:jc w:val="right"/>
        </w:trPr>
        <w:tc>
          <w:tcPr>
            <w:tcW w:w="2250" w:type="dxa"/>
            <w:vAlign w:val="bottom"/>
          </w:tcPr>
          <w:p w14:paraId="31DD3434" w14:textId="397F3DE1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6A3432F0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AAC44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93812A3" w14:textId="77868CC0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4EC41D94" w:rsidR="00152E12" w:rsidRPr="000021AC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6C62B1F7" w:rsidR="00152E12" w:rsidRPr="000021AC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52E12" w:rsidRPr="00F7632D" w14:paraId="678C168D" w14:textId="77777777" w:rsidTr="007337C8">
        <w:trPr>
          <w:tblHeader/>
          <w:jc w:val="right"/>
        </w:trPr>
        <w:tc>
          <w:tcPr>
            <w:tcW w:w="2250" w:type="dxa"/>
            <w:vAlign w:val="bottom"/>
          </w:tcPr>
          <w:p w14:paraId="00217C9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160" w:type="dxa"/>
            <w:gridSpan w:val="3"/>
          </w:tcPr>
          <w:p w14:paraId="1FB66250" w14:textId="25975AF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48C9248D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E12" w:rsidRPr="00F7632D" w14:paraId="0D1576FA" w14:textId="77777777" w:rsidTr="007337C8">
        <w:trPr>
          <w:jc w:val="right"/>
        </w:trPr>
        <w:tc>
          <w:tcPr>
            <w:tcW w:w="2250" w:type="dxa"/>
          </w:tcPr>
          <w:p w14:paraId="3602C47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3A14AA01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A9A4BF2" w14:textId="070A52BB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3756E1" w14:textId="0F666C9C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65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D0CCD2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1BD5171C" w:rsidR="00152E12" w:rsidRPr="00F7632D" w:rsidRDefault="009C6BF5" w:rsidP="0018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14C28F9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5731E51A" w:rsidR="00152E12" w:rsidRPr="00F7632D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3FC255FD" w:rsidR="00152E12" w:rsidRPr="00F7632D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4882671D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65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152E12" w:rsidRPr="00F7632D" w14:paraId="4CB6B863" w14:textId="77777777" w:rsidTr="002C19F6">
        <w:trPr>
          <w:jc w:val="right"/>
        </w:trPr>
        <w:tc>
          <w:tcPr>
            <w:tcW w:w="2250" w:type="dxa"/>
          </w:tcPr>
          <w:p w14:paraId="0B8200B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2CA59" w14:textId="5C60336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0B007FE1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08DEB07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2087AAD4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96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152E12" w:rsidRPr="00F7632D" w14:paraId="2567AFB2" w14:textId="77777777" w:rsidTr="002C19F6">
        <w:trPr>
          <w:jc w:val="right"/>
        </w:trPr>
        <w:tc>
          <w:tcPr>
            <w:tcW w:w="2250" w:type="dxa"/>
          </w:tcPr>
          <w:p w14:paraId="0386F3AE" w14:textId="77777777" w:rsidR="00152E12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886CD8C" w14:textId="7F749FB0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268845FC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6F1AA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F5A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A3A14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81BD5" w14:textId="2EE2B71B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736BC3" w14:textId="77777777" w:rsidR="00152E12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FEC5CD" w14:textId="77777777" w:rsidR="00B96519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9BED2" w14:textId="1CEBDA6B" w:rsidR="00B96519" w:rsidRPr="007337C8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FC3B7F" w14:textId="77777777" w:rsidR="00B96519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97AC85" w14:textId="77777777" w:rsidR="00B96519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34D3" w14:textId="1862AF4D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11E75C1" w14:textId="77777777" w:rsidR="00152E12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1CEB66" w14:textId="77777777" w:rsidR="002C19F6" w:rsidRDefault="002C19F6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B429F" w14:textId="187F930E" w:rsidR="002C19F6" w:rsidRPr="007337C8" w:rsidRDefault="002C19F6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2E12" w:rsidRPr="00F7632D" w14:paraId="419DE366" w14:textId="77777777" w:rsidTr="007337C8">
        <w:trPr>
          <w:jc w:val="right"/>
        </w:trPr>
        <w:tc>
          <w:tcPr>
            <w:tcW w:w="2250" w:type="dxa"/>
          </w:tcPr>
          <w:p w14:paraId="528DD74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87BAC5" w14:textId="332289C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1EC17291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0DF11E6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19B58DAB" w:rsidR="00152E12" w:rsidRPr="00F7632D" w:rsidRDefault="009C6BF5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96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bookmarkEnd w:id="0"/>
    </w:tbl>
    <w:p w14:paraId="307FA192" w14:textId="4937BCF6" w:rsidR="00BD4B48" w:rsidRPr="00E8190F" w:rsidRDefault="00BD4B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43118" w:rsidRPr="00A74DEE" w14:paraId="23504153" w14:textId="77777777" w:rsidTr="008F5CDD">
        <w:tc>
          <w:tcPr>
            <w:tcW w:w="2013" w:type="pct"/>
          </w:tcPr>
          <w:p w14:paraId="6A42521F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0D557144" w14:textId="512641A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21E6F6C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496D9AF" w14:textId="43B0BC1E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1A29E5C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46160B5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C7CFE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809E93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0E7695EA" w14:textId="77777777" w:rsidTr="008F5CDD">
        <w:tc>
          <w:tcPr>
            <w:tcW w:w="2013" w:type="pct"/>
          </w:tcPr>
          <w:p w14:paraId="3CE34D23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7131359" w14:textId="6E2DA3B0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1DA432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D4F18E5" w14:textId="67ED7A24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7E7AC7F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756CA44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9A63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8EFB16E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0656CF56" w14:textId="77777777" w:rsidTr="008F5CDD">
        <w:tc>
          <w:tcPr>
            <w:tcW w:w="2013" w:type="pct"/>
          </w:tcPr>
          <w:p w14:paraId="7D3E67F0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5E266E60" w14:textId="1C73A3CD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0365536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3CAFC4" w14:textId="1B5FB875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02FD1E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593C994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A923F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D63FB5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305C3D36" w14:textId="77777777" w:rsidTr="00A57D36">
        <w:tc>
          <w:tcPr>
            <w:tcW w:w="2013" w:type="pct"/>
          </w:tcPr>
          <w:p w14:paraId="4E72C58C" w14:textId="6C0BDB8E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90" w:type="pct"/>
            <w:vAlign w:val="bottom"/>
          </w:tcPr>
          <w:p w14:paraId="2411609B" w14:textId="62769B4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9B3DE7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46B6CDB" w14:textId="02298EFE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783BC24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1CA63C19" w14:textId="55178E0C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118" w:rsidRPr="00A74DEE" w14:paraId="7BE19262" w14:textId="77777777" w:rsidTr="00AD6088">
        <w:tc>
          <w:tcPr>
            <w:tcW w:w="2013" w:type="pct"/>
          </w:tcPr>
          <w:p w14:paraId="0A40EB53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7790926F" w14:textId="404978D0" w:rsidR="00A4311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04EB0E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5E44149" w14:textId="3F480ACF" w:rsidR="00A43118" w:rsidRPr="00FB3CB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0A98B6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55B647" w14:textId="52FE8350" w:rsidR="00A43118" w:rsidRPr="00FB3CB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0A3E7CB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42486F" w14:textId="6FB33207" w:rsidR="00A43118" w:rsidRPr="00FB3CB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18ADDC81" w14:textId="77777777" w:rsidTr="00AD6088">
        <w:tc>
          <w:tcPr>
            <w:tcW w:w="2013" w:type="pct"/>
          </w:tcPr>
          <w:p w14:paraId="6E878DD7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1596B03" w14:textId="30CEA44C" w:rsidR="00A4311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E6B40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38EF7F5" w14:textId="48AEE190" w:rsidR="00A43118" w:rsidRPr="00FB3CB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ECB430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6D63E67" w14:textId="1EBC06B3" w:rsidR="00A43118" w:rsidRPr="00FB3CB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424C2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417EE5" w14:textId="44FDED0D" w:rsidR="00A43118" w:rsidRPr="00FB3CB8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A74DEE" w14:paraId="753755E7" w14:textId="77777777" w:rsidTr="00C943ED">
        <w:tc>
          <w:tcPr>
            <w:tcW w:w="2013" w:type="pct"/>
          </w:tcPr>
          <w:p w14:paraId="5299E59E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573DB436" w14:textId="01C979BA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250FFCF7" w14:textId="77777777" w:rsidTr="00C943ED">
        <w:tc>
          <w:tcPr>
            <w:tcW w:w="2013" w:type="pct"/>
          </w:tcPr>
          <w:p w14:paraId="1F98C6EB" w14:textId="36188285" w:rsidR="003C140D" w:rsidRPr="00C943ED" w:rsidRDefault="00C943E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943E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4313E330" w14:textId="2A40289F" w:rsidR="003C140D" w:rsidRPr="00D65DFC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6CFF7CA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5E192B" w14:textId="5F815E70" w:rsidR="003C140D" w:rsidRPr="00FB3CB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54F83B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21E9FA6" w14:textId="4266DB82" w:rsidR="003C140D" w:rsidRPr="00FB3CB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7BDF8C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2C6AF4" w14:textId="7EDAD2D4" w:rsidR="003C140D" w:rsidRPr="00FB3CB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C943ED" w:rsidRPr="00A74DEE" w14:paraId="67954D53" w14:textId="77777777" w:rsidTr="00C943ED">
        <w:tc>
          <w:tcPr>
            <w:tcW w:w="2013" w:type="pct"/>
          </w:tcPr>
          <w:p w14:paraId="0FC5F39B" w14:textId="1B52A08F" w:rsidR="00C943ED" w:rsidRPr="00A57D36" w:rsidRDefault="00C943E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57D3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81F49F4" w14:textId="7389BEF9" w:rsidR="00C943ED" w:rsidRPr="00D65DFC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</w:t>
            </w:r>
            <w:r w:rsidR="00B0599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6" w:type="pct"/>
          </w:tcPr>
          <w:p w14:paraId="2364E029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FF83DD6" w14:textId="5FE59AE3" w:rsidR="00C943ED" w:rsidRPr="00FB3CB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</w:t>
            </w:r>
            <w:r w:rsidR="00C943ED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7" w:type="pct"/>
          </w:tcPr>
          <w:p w14:paraId="21693CBF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4C248E" w14:textId="561FA987" w:rsidR="00C943ED" w:rsidRPr="00FB3CB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</w:t>
            </w:r>
            <w:r w:rsidR="00B05995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7" w:type="pct"/>
          </w:tcPr>
          <w:p w14:paraId="4D234C21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2C6115" w14:textId="251C25B9" w:rsidR="00C943ED" w:rsidRPr="00FB3CB8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</w:t>
            </w:r>
            <w:r w:rsidR="00C943ED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3C140D" w:rsidRPr="00A74DEE" w14:paraId="1AC57FEB" w14:textId="77777777" w:rsidTr="00A57D36">
        <w:tc>
          <w:tcPr>
            <w:tcW w:w="2013" w:type="pct"/>
          </w:tcPr>
          <w:p w14:paraId="3D462E85" w14:textId="7098C619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42D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37B02" w14:textId="5C213FCC" w:rsidR="003C140D" w:rsidRPr="00C943E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05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46" w:type="pct"/>
          </w:tcPr>
          <w:p w14:paraId="1142DBA3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F0C2DF" w14:textId="5313FCCC" w:rsidR="003C140D" w:rsidRPr="00C943E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43ED" w:rsidRPr="00C943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B70C9DD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FD0FDB" w14:textId="6AA778AF" w:rsidR="003C140D" w:rsidRPr="00C943E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05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47" w:type="pct"/>
          </w:tcPr>
          <w:p w14:paraId="475625F7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FB53AA" w14:textId="320CE6F4" w:rsidR="003C140D" w:rsidRPr="00C943ED" w:rsidRDefault="009C6BF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43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</w:tbl>
    <w:p w14:paraId="5EC9EC61" w14:textId="77777777" w:rsidR="00983DD5" w:rsidRDefault="00983DD5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584C33B1" w14:textId="77777777" w:rsidR="00E3638E" w:rsidRDefault="00E36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p w14:paraId="33E73B05" w14:textId="0F30A590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8"/>
        <w:gridCol w:w="236"/>
        <w:gridCol w:w="1251"/>
        <w:gridCol w:w="269"/>
        <w:gridCol w:w="1078"/>
        <w:gridCol w:w="269"/>
        <w:gridCol w:w="1081"/>
      </w:tblGrid>
      <w:tr w:rsidR="00A43118" w:rsidRPr="008C010D" w14:paraId="443215FF" w14:textId="77777777" w:rsidTr="00E3638E">
        <w:trPr>
          <w:tblHeader/>
        </w:trPr>
        <w:tc>
          <w:tcPr>
            <w:tcW w:w="2021" w:type="pct"/>
          </w:tcPr>
          <w:p w14:paraId="794F571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73CC8629" w14:textId="11F34DAE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843C25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A8254CD" w14:textId="3DF7CB2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64FBF8D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31871F90" w14:textId="165BB74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7D292A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4510B79" w14:textId="6A6A982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3D406793" w14:textId="77777777" w:rsidTr="00E3638E">
        <w:trPr>
          <w:tblHeader/>
        </w:trPr>
        <w:tc>
          <w:tcPr>
            <w:tcW w:w="2021" w:type="pct"/>
          </w:tcPr>
          <w:p w14:paraId="772B1CC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4BFBC94C" w14:textId="663960D2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5663BB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E0D5318" w14:textId="42444755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3039660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50B2D99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E11C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F0A67E4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7C651DDF" w14:textId="77777777" w:rsidTr="00E3638E">
        <w:trPr>
          <w:tblHeader/>
        </w:trPr>
        <w:tc>
          <w:tcPr>
            <w:tcW w:w="2021" w:type="pct"/>
          </w:tcPr>
          <w:p w14:paraId="13EA8F3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2883E5ED" w14:textId="5071690F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718857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2C62F28" w14:textId="29D854D8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80BD91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79940CB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FB9904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CE15AC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275B6832" w14:textId="77777777" w:rsidTr="00E3638E">
        <w:trPr>
          <w:tblHeader/>
        </w:trPr>
        <w:tc>
          <w:tcPr>
            <w:tcW w:w="2021" w:type="pct"/>
          </w:tcPr>
          <w:p w14:paraId="75DB019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DD97843" w14:textId="6A9A9810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4AE7A45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3987D24" w14:textId="7451E8E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7C05984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6DF80C1" w14:textId="06FDCC73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118" w:rsidRPr="008C010D" w14:paraId="6A0A253C" w14:textId="77777777" w:rsidTr="007041CC">
        <w:trPr>
          <w:tblHeader/>
        </w:trPr>
        <w:tc>
          <w:tcPr>
            <w:tcW w:w="2021" w:type="pct"/>
          </w:tcPr>
          <w:p w14:paraId="4632D23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6B666D0" w14:textId="4A904AC7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E92F83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748B709" w14:textId="1A4DDA43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BA2AD7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AE45B03" w14:textId="1D210D79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458433D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C5B052" w14:textId="063DD32A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4BDDDADC" w14:textId="77777777" w:rsidTr="007041CC">
        <w:trPr>
          <w:tblHeader/>
        </w:trPr>
        <w:tc>
          <w:tcPr>
            <w:tcW w:w="2021" w:type="pct"/>
          </w:tcPr>
          <w:p w14:paraId="5082A6D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F47395B" w14:textId="5C96D955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A703B3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E9B8631" w14:textId="37E73D4F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77D2E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3BDA1FED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FA8E73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BB7755" w14:textId="530359DB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38F3" w:rsidRPr="008C010D" w14:paraId="18A6B6D3" w14:textId="77777777" w:rsidTr="007041CC">
        <w:trPr>
          <w:tblHeader/>
        </w:trPr>
        <w:tc>
          <w:tcPr>
            <w:tcW w:w="2021" w:type="pct"/>
          </w:tcPr>
          <w:p w14:paraId="192201D1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48AC64E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8C010D" w14:paraId="6885E548" w14:textId="77777777" w:rsidTr="007041CC">
        <w:tc>
          <w:tcPr>
            <w:tcW w:w="2021" w:type="pct"/>
          </w:tcPr>
          <w:p w14:paraId="4EC08123" w14:textId="77777777" w:rsidR="00CD38F3" w:rsidRPr="00AB012A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9" w:type="pct"/>
          </w:tcPr>
          <w:p w14:paraId="4A26F64E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67524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B9E4A9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E67" w:rsidRPr="008C010D" w14:paraId="5F9BA1A5" w14:textId="77777777" w:rsidTr="007041CC">
        <w:tc>
          <w:tcPr>
            <w:tcW w:w="2021" w:type="pct"/>
          </w:tcPr>
          <w:p w14:paraId="73B9FCB4" w14:textId="6120E416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412087C4" w14:textId="02C90064" w:rsidR="00A93E67" w:rsidRPr="00D65DFC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334</w:t>
            </w:r>
            <w:r w:rsidR="00635941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29" w:type="pct"/>
          </w:tcPr>
          <w:p w14:paraId="18054625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D60A80D" w14:textId="2FEE777A" w:rsidR="00A93E67" w:rsidRPr="008C010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351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201BAD74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2483E955" w:rsidR="00A93E67" w:rsidRPr="008C010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334</w:t>
            </w:r>
            <w:r w:rsidR="00635941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2378D703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DD5891" w14:textId="08FE53B0" w:rsidR="00A93E67" w:rsidRPr="008C010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351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A93E67" w:rsidRPr="00A74DEE" w14:paraId="21AB54DE" w14:textId="77777777" w:rsidTr="007041CC">
        <w:tc>
          <w:tcPr>
            <w:tcW w:w="2021" w:type="pct"/>
          </w:tcPr>
          <w:p w14:paraId="7095113A" w14:textId="76C35F23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1C2D98E" w14:textId="21FBF9CC" w:rsidR="00A93E67" w:rsidRPr="00D65DFC" w:rsidRDefault="00683E21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4</w:t>
            </w:r>
            <w:r w:rsidR="00D64C79"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D4B0B9" w14:textId="06B1D3B1" w:rsidR="00A93E67" w:rsidRPr="0048255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674E29EA" w:rsidR="00A93E67" w:rsidRPr="0048255F" w:rsidRDefault="00683E21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4</w:t>
            </w:r>
            <w:r w:rsidR="00D64C79"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4B6536D" w14:textId="4020FCAB" w:rsidR="00A93E67" w:rsidRPr="0048255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E67" w:rsidRPr="00A74DEE" w14:paraId="63E24387" w14:textId="77777777" w:rsidTr="007041CC">
        <w:tc>
          <w:tcPr>
            <w:tcW w:w="2021" w:type="pct"/>
          </w:tcPr>
          <w:p w14:paraId="44E37B13" w14:textId="0B1BC19C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มีนาคม/</w:t>
            </w:r>
            <w:r w:rsidR="009C6BF5"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31839A96" w:rsidR="00A93E67" w:rsidRPr="00D65DFC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F13A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29" w:type="pct"/>
          </w:tcPr>
          <w:p w14:paraId="131AD788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0358A274" w:rsidR="00A93E67" w:rsidRPr="00460E67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1C31BDA9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061B2D05" w:rsidR="00A93E67" w:rsidRPr="00460E67" w:rsidRDefault="009C6BF5" w:rsidP="0018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F13A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47" w:type="pct"/>
          </w:tcPr>
          <w:p w14:paraId="7C61A534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57C67013" w:rsidR="00A93E67" w:rsidRPr="00460E67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</w:tr>
      <w:tr w:rsidR="00A93E67" w:rsidRPr="00D17BD5" w14:paraId="11898D90" w14:textId="77777777" w:rsidTr="007041CC">
        <w:tc>
          <w:tcPr>
            <w:tcW w:w="2021" w:type="pct"/>
          </w:tcPr>
          <w:p w14:paraId="7A458162" w14:textId="77777777" w:rsidR="00A93E67" w:rsidRPr="00D17BD5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9" w:type="pct"/>
          </w:tcPr>
          <w:p w14:paraId="578189A8" w14:textId="77777777" w:rsidR="00A93E67" w:rsidRPr="00D65DFC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1F8AD204" w14:textId="77777777" w:rsidR="00A93E67" w:rsidRPr="00D17BD5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5" w:type="pct"/>
          </w:tcPr>
          <w:p w14:paraId="2BA7B115" w14:textId="77777777" w:rsidR="00A93E67" w:rsidRPr="00D17BD5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B412CFF" w14:textId="77777777" w:rsidR="00A93E67" w:rsidRPr="00D17BD5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14:paraId="6E681F94" w14:textId="77777777" w:rsidR="00A93E67" w:rsidRPr="00D17BD5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B907504" w14:textId="77777777" w:rsidR="00A93E67" w:rsidRPr="00D17BD5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2" w:type="pct"/>
          </w:tcPr>
          <w:p w14:paraId="5FE5E4DB" w14:textId="77777777" w:rsidR="00A93E67" w:rsidRPr="00D17BD5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3E67" w:rsidRPr="00A74DEE" w14:paraId="1710EF35" w14:textId="77777777" w:rsidTr="007041CC">
        <w:tc>
          <w:tcPr>
            <w:tcW w:w="2021" w:type="pct"/>
          </w:tcPr>
          <w:p w14:paraId="65088548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9" w:type="pct"/>
          </w:tcPr>
          <w:p w14:paraId="12EE0F4C" w14:textId="633F20A1" w:rsidR="00A93E67" w:rsidRPr="00D65DFC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16</w:t>
            </w:r>
            <w:r w:rsidR="0030519F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58565BB6" w14:textId="5C2A964E" w:rsidR="00A93E67" w:rsidRPr="0048255F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16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540E4553" w:rsidR="00A93E67" w:rsidRPr="00027B5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16</w:t>
            </w:r>
            <w:r w:rsidR="0030519F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2C1AC53E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0D9B71" w14:textId="36AB5BF7" w:rsidR="00A93E67" w:rsidRPr="0048255F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16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A93E67" w:rsidRPr="00A74DEE" w14:paraId="7CCB6C11" w14:textId="77777777" w:rsidTr="007041CC">
        <w:tc>
          <w:tcPr>
            <w:tcW w:w="2021" w:type="pct"/>
          </w:tcPr>
          <w:p w14:paraId="7FB57DB8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70A50842" w14:textId="20B85221" w:rsidR="00A93E67" w:rsidRPr="00027B5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314</w:t>
            </w:r>
            <w:r w:rsidR="00E81B8D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29" w:type="pct"/>
          </w:tcPr>
          <w:p w14:paraId="063AB51B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5427A4B" w14:textId="007E3C13" w:rsidR="00A93E67" w:rsidRPr="0048255F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318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325A4C8A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5CF3BADC" w:rsidR="00A93E67" w:rsidRPr="00027B5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314</w:t>
            </w:r>
            <w:r w:rsidR="00E81B8D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47" w:type="pct"/>
          </w:tcPr>
          <w:p w14:paraId="5504B4CE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0991BC7" w14:textId="1523B33F" w:rsidR="00A93E67" w:rsidRPr="0048255F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318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A93E67" w:rsidRPr="00A74DEE" w14:paraId="4807C5A5" w14:textId="77777777" w:rsidTr="007041CC">
        <w:tc>
          <w:tcPr>
            <w:tcW w:w="2021" w:type="pct"/>
          </w:tcPr>
          <w:p w14:paraId="22FDD305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3D7F78F7" w:rsidR="00A93E67" w:rsidRPr="00027B5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E81B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29" w:type="pct"/>
          </w:tcPr>
          <w:p w14:paraId="3C771A61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4AB39021" w:rsidR="00A93E67" w:rsidRPr="00460E67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5247B37D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5983DF7A" w:rsidR="00A93E67" w:rsidRPr="00027B5D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E81B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47" w:type="pct"/>
          </w:tcPr>
          <w:p w14:paraId="3DB8428F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73C9B62F" w:rsidR="00A93E67" w:rsidRPr="00460E67" w:rsidRDefault="009C6BF5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6D361558" w14:textId="77777777" w:rsidR="00081CD6" w:rsidRPr="00FB24F5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36"/>
        <w:gridCol w:w="1287"/>
        <w:gridCol w:w="269"/>
        <w:gridCol w:w="1078"/>
        <w:gridCol w:w="269"/>
        <w:gridCol w:w="1076"/>
      </w:tblGrid>
      <w:tr w:rsidR="00A43118" w:rsidRPr="008C010D" w14:paraId="365DEDF8" w14:textId="77777777" w:rsidTr="00E3638E">
        <w:tc>
          <w:tcPr>
            <w:tcW w:w="2013" w:type="pct"/>
          </w:tcPr>
          <w:p w14:paraId="0A8AEE23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0EDE7169" w14:textId="5DCC1624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6B1819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2C468E5" w14:textId="797A46CE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23F9158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5BA9017" w14:textId="6C405D8F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1368BD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A05808" w14:textId="1E2AD52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2ED0CB8F" w14:textId="77777777" w:rsidTr="00E3638E">
        <w:tc>
          <w:tcPr>
            <w:tcW w:w="2013" w:type="pct"/>
          </w:tcPr>
          <w:p w14:paraId="16DE3AED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668745C0" w14:textId="62FB43F8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6E8BC4A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0304BFDF" w14:textId="5C6B7A1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6841894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53C5CA3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7BA9CA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18786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7F0D72CE" w14:textId="77777777" w:rsidTr="00E3638E">
        <w:tc>
          <w:tcPr>
            <w:tcW w:w="2013" w:type="pct"/>
          </w:tcPr>
          <w:p w14:paraId="6F1AAF0C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6DBA4975" w14:textId="22381EB3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EA0EF2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1F02DF45" w14:textId="5DFE780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4C3C0D7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6DD7F4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A69641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832C71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3A238694" w14:textId="77777777" w:rsidTr="00E3638E">
        <w:tc>
          <w:tcPr>
            <w:tcW w:w="2013" w:type="pct"/>
          </w:tcPr>
          <w:p w14:paraId="7F4061D1" w14:textId="79D5027E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87" w:type="pct"/>
            <w:vAlign w:val="bottom"/>
          </w:tcPr>
          <w:p w14:paraId="63F59A84" w14:textId="484DAE5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6035A31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04BE0A0A" w14:textId="201459D8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0993D7F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  <w:vAlign w:val="bottom"/>
          </w:tcPr>
          <w:p w14:paraId="77F62CD9" w14:textId="475508A1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118" w:rsidRPr="008C010D" w14:paraId="0FF232D3" w14:textId="77777777" w:rsidTr="001D4BF9">
        <w:tc>
          <w:tcPr>
            <w:tcW w:w="2013" w:type="pct"/>
          </w:tcPr>
          <w:p w14:paraId="62279B6C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4827C57" w14:textId="2F1CD15E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CE8E3F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D7EEDDF" w14:textId="26A7A47B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786E1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C2509CE" w14:textId="10837927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3F5F1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375CDC" w14:textId="014F3D64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A431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05B7DFA9" w14:textId="77777777" w:rsidTr="001D4BF9">
        <w:tc>
          <w:tcPr>
            <w:tcW w:w="2013" w:type="pct"/>
          </w:tcPr>
          <w:p w14:paraId="4C7F17E0" w14:textId="77777777" w:rsidR="00A43118" w:rsidRPr="00FC454D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87" w:type="pct"/>
          </w:tcPr>
          <w:p w14:paraId="42C3C730" w14:textId="361FEA42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BBD5BF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A7E29A3" w14:textId="77591D15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510257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779F223" w14:textId="74038B77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C4B137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377607" w14:textId="6DF20A8F" w:rsidR="00A43118" w:rsidRPr="008C010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38F3" w:rsidRPr="00B362BD" w14:paraId="2978AB66" w14:textId="77777777" w:rsidTr="001D4BF9">
        <w:tc>
          <w:tcPr>
            <w:tcW w:w="2013" w:type="pct"/>
          </w:tcPr>
          <w:p w14:paraId="7A0C0632" w14:textId="77777777" w:rsidR="00CD38F3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56A805" w14:textId="77777777" w:rsidR="00CD38F3" w:rsidRPr="00B362B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B362BD" w14:paraId="5BD6D982" w14:textId="77777777" w:rsidTr="001D4BF9">
        <w:tc>
          <w:tcPr>
            <w:tcW w:w="2013" w:type="pct"/>
          </w:tcPr>
          <w:p w14:paraId="15542AE5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7" w:type="pct"/>
          </w:tcPr>
          <w:p w14:paraId="58FE4791" w14:textId="0A9F9075" w:rsidR="00CD38F3" w:rsidRPr="00DE0AD0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9" w:type="pct"/>
          </w:tcPr>
          <w:p w14:paraId="2E0C5E3E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883ED3" w14:textId="05545BB2" w:rsidR="00CD38F3" w:rsidRPr="007C51D4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24DEF760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C4E5BC" w14:textId="2ED089CF" w:rsidR="00CD38F3" w:rsidRPr="007C51D4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54AE1831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2E0CD" w14:textId="67D6E962" w:rsidR="00CD38F3" w:rsidRPr="007C51D4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CD38F3" w:rsidRPr="00B9720F" w14:paraId="417D1495" w14:textId="77777777" w:rsidTr="001D4BF9">
        <w:tc>
          <w:tcPr>
            <w:tcW w:w="2013" w:type="pct"/>
          </w:tcPr>
          <w:p w14:paraId="5C63438A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7" w:type="pct"/>
          </w:tcPr>
          <w:p w14:paraId="6722F3E0" w14:textId="18B9D73A" w:rsidR="00CD38F3" w:rsidRPr="00DE0AD0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2F2C40C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57DADF" w14:textId="26CB3F5E" w:rsidR="00CD38F3" w:rsidRPr="00B9720F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374870A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6D3F02" w14:textId="750642AD" w:rsidR="00CD38F3" w:rsidRPr="00B9720F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217084B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5F38B" w14:textId="7EED84EA" w:rsidR="00CD38F3" w:rsidRPr="00B9720F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D38F3" w:rsidRPr="00B362BD" w14:paraId="6A30C239" w14:textId="77777777" w:rsidTr="00052CD9">
        <w:tc>
          <w:tcPr>
            <w:tcW w:w="2013" w:type="pct"/>
          </w:tcPr>
          <w:p w14:paraId="768B5FFB" w14:textId="77777777" w:rsidR="00CD38F3" w:rsidRPr="00D73FC2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EE27CD" w14:textId="1478471E" w:rsidR="00CD38F3" w:rsidRPr="00DE0AD0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5A79DAFB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FD2C486" w14:textId="228153C0" w:rsidR="00CD38F3" w:rsidRPr="00B362BD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23CA0D64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707E76" w14:textId="1B092649" w:rsidR="00CD38F3" w:rsidRPr="00B362BD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0BB03323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1A67706" w14:textId="65D45479" w:rsidR="00CD38F3" w:rsidRPr="00B362BD" w:rsidRDefault="009C6BF5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</w:tr>
    </w:tbl>
    <w:p w14:paraId="57ED9C5A" w14:textId="519410B2" w:rsidR="00DA4085" w:rsidRDefault="00DA4085"/>
    <w:p w14:paraId="38515B00" w14:textId="241CDCC7" w:rsidR="00DA4085" w:rsidRDefault="00DA4085"/>
    <w:p w14:paraId="0848EBCA" w14:textId="7818E5CC" w:rsidR="008A2845" w:rsidRDefault="009C6BF5" w:rsidP="008A28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8A2845" w:rsidRPr="0006192A">
        <w:rPr>
          <w:rFonts w:ascii="Angsana New" w:hAnsi="Angsana New"/>
          <w:sz w:val="30"/>
          <w:szCs w:val="30"/>
          <w:lang w:val="th-TH"/>
        </w:rPr>
        <w:tab/>
      </w:r>
      <w:r w:rsidR="008A284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1ABBD55A" w14:textId="77777777" w:rsidR="008A2845" w:rsidRPr="00D67BB3" w:rsidRDefault="008A2845" w:rsidP="008A2845">
      <w:pPr>
        <w:rPr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D67BB3" w:rsidRPr="00071DD1" w14:paraId="4101176C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54F8B3CA" w14:textId="1C8158B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416307C" w14:textId="27380309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424EF8A9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6AA64FA5" w14:textId="4651EF76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69" w:type="dxa"/>
            <w:vAlign w:val="bottom"/>
          </w:tcPr>
          <w:p w14:paraId="094A6E7F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6701F4" w14:textId="2BF0416D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6C2E8FA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AC6A051" w14:textId="29B1FAD3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52EE56B6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36423BEF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60220DC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AB35404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0CAAEADC" w14:textId="007F3438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69" w:type="dxa"/>
            <w:vAlign w:val="bottom"/>
          </w:tcPr>
          <w:p w14:paraId="14009F6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6EF6BE8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A0BA668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BFBB8D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73615525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D32B947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DFA94F6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513175BC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717E9B5D" w14:textId="2B02E5B8" w:rsidR="00D67BB3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9" w:type="dxa"/>
            <w:vAlign w:val="bottom"/>
          </w:tcPr>
          <w:p w14:paraId="211B3879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522CD6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678ECE07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C82DCE6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542BA20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44E107A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11DACDD2" w14:textId="29337F1D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1216BF4B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0DB55719" w14:textId="37A05483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9" w:type="dxa"/>
            <w:vAlign w:val="bottom"/>
          </w:tcPr>
          <w:p w14:paraId="00DB0C10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BF2FEF4" w14:textId="22DABA7F" w:rsidR="00D67BB3" w:rsidRPr="00D67BB3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BB3" w:rsidRPr="00071DD1" w14:paraId="7616E992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4FA421E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FC75835" w14:textId="262CE282" w:rsidR="00D67BB3" w:rsidRPr="00E540BE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D67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7BB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2D8FC4E5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F813E49" w14:textId="7944F638" w:rsidR="00D67BB3" w:rsidRPr="00CC67B9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D67BB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vAlign w:val="bottom"/>
          </w:tcPr>
          <w:p w14:paraId="1C3F6019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6565003" w14:textId="49B32455" w:rsidR="00D67BB3" w:rsidRPr="00071DD1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D67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7BB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78484E0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E5E1DF" w14:textId="3BE1BBC8" w:rsidR="00D67BB3" w:rsidRPr="00071DD1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D67BB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67BB3" w:rsidRPr="00071DD1" w14:paraId="7A98519B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0AD2135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CDFD01C" w14:textId="0D461AA4" w:rsidR="00D67BB3" w:rsidRPr="00E540BE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13FA48E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198A205" w14:textId="12BF2701" w:rsidR="00D67BB3" w:rsidRPr="00CC67B9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178C69C5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C256C7" w14:textId="47F43D85" w:rsidR="00D67BB3" w:rsidRPr="00071DD1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A87CA37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65631F" w14:textId="252AEC35" w:rsidR="00D67BB3" w:rsidRPr="00071DD1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67BB3" w:rsidRPr="00071DD1" w14:paraId="1EA81523" w14:textId="77777777" w:rsidTr="00D67BB3">
        <w:trPr>
          <w:trHeight w:val="164"/>
          <w:tblHeader/>
        </w:trPr>
        <w:tc>
          <w:tcPr>
            <w:tcW w:w="3358" w:type="dxa"/>
          </w:tcPr>
          <w:p w14:paraId="22E7097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14626ACE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7BB3" w:rsidRPr="00071DD1" w14:paraId="3087CBF3" w14:textId="77777777" w:rsidTr="00D67BB3">
        <w:trPr>
          <w:trHeight w:val="20"/>
        </w:trPr>
        <w:tc>
          <w:tcPr>
            <w:tcW w:w="3358" w:type="dxa"/>
          </w:tcPr>
          <w:p w14:paraId="313FB150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6" w:type="dxa"/>
          </w:tcPr>
          <w:p w14:paraId="73821C7B" w14:textId="34C205FE" w:rsidR="00D67BB3" w:rsidRPr="00CF08C6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CE47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269" w:type="dxa"/>
          </w:tcPr>
          <w:p w14:paraId="618B9364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2A25525" w14:textId="6C7085F4" w:rsidR="00D67BB3" w:rsidRPr="00FA1046" w:rsidRDefault="009C6BF5" w:rsidP="001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B5881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9" w:type="dxa"/>
          </w:tcPr>
          <w:p w14:paraId="68A942E8" w14:textId="77777777" w:rsidR="00D67BB3" w:rsidRPr="00FA104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078AFA6" w14:textId="443E2516" w:rsidR="00D67BB3" w:rsidRPr="00FA1046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CE47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269" w:type="dxa"/>
          </w:tcPr>
          <w:p w14:paraId="70F74653" w14:textId="77777777" w:rsidR="00D67BB3" w:rsidRPr="00FA104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951C1E1" w14:textId="6434771D" w:rsidR="00D67BB3" w:rsidRPr="00FA1046" w:rsidRDefault="009C6BF5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B5881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D67BB3" w:rsidRPr="00071DD1" w14:paraId="428C2DB5" w14:textId="77777777" w:rsidTr="00D67BB3">
        <w:trPr>
          <w:trHeight w:val="20"/>
        </w:trPr>
        <w:tc>
          <w:tcPr>
            <w:tcW w:w="3358" w:type="dxa"/>
          </w:tcPr>
          <w:p w14:paraId="64A802BD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6" w:type="dxa"/>
          </w:tcPr>
          <w:p w14:paraId="1C7E0838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0E13FA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9212A2B" w14:textId="77777777" w:rsidR="00D67BB3" w:rsidRPr="00EE016D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085BB759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1959165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F7B525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ED2409" w14:textId="77777777" w:rsidR="00D67BB3" w:rsidRPr="00EE016D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955EB" w:rsidRPr="00071DD1" w14:paraId="19F9E830" w14:textId="77777777" w:rsidTr="00D67BB3">
        <w:trPr>
          <w:trHeight w:val="20"/>
        </w:trPr>
        <w:tc>
          <w:tcPr>
            <w:tcW w:w="3358" w:type="dxa"/>
          </w:tcPr>
          <w:p w14:paraId="16C25AB0" w14:textId="2270456F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  <w:vAlign w:val="bottom"/>
          </w:tcPr>
          <w:p w14:paraId="391DD4ED" w14:textId="707A2FA6" w:rsidR="00D955EB" w:rsidRPr="00CF08C6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E47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69" w:type="dxa"/>
          </w:tcPr>
          <w:p w14:paraId="487E4A69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FF96E78" w14:textId="7F4974FB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69" w:type="dxa"/>
          </w:tcPr>
          <w:p w14:paraId="0F0FC0A5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A5E459E" w14:textId="2926FD9E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79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69" w:type="dxa"/>
          </w:tcPr>
          <w:p w14:paraId="3DA1A9C5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DFACF91" w14:textId="40416CFA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D955EB" w:rsidRPr="00071DD1" w14:paraId="6FEC4534" w14:textId="77777777" w:rsidTr="00D67BB3">
        <w:trPr>
          <w:trHeight w:val="20"/>
        </w:trPr>
        <w:tc>
          <w:tcPr>
            <w:tcW w:w="3358" w:type="dxa"/>
          </w:tcPr>
          <w:p w14:paraId="234D2C51" w14:textId="778A9999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62A9DFB6" w14:textId="318A99C3" w:rsidR="00D955EB" w:rsidRPr="00CF08C6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9" w:type="dxa"/>
          </w:tcPr>
          <w:p w14:paraId="29F8437A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4416A8D" w14:textId="3D6915BD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4CA164C9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6A44A62" w14:textId="2C73B391" w:rsidR="00D955EB" w:rsidRPr="00D955EB" w:rsidRDefault="009C6BF5" w:rsidP="009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9" w:type="dxa"/>
          </w:tcPr>
          <w:p w14:paraId="47C689DC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A3AB38" w14:textId="0DC78BDB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D955EB" w:rsidRPr="00071DD1" w14:paraId="4A807E57" w14:textId="77777777" w:rsidTr="00D67BB3">
        <w:trPr>
          <w:trHeight w:val="20"/>
        </w:trPr>
        <w:tc>
          <w:tcPr>
            <w:tcW w:w="3358" w:type="dxa"/>
          </w:tcPr>
          <w:p w14:paraId="5627CF21" w14:textId="2294A61D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50420CEA" w14:textId="7359A4E5" w:rsidR="00D955EB" w:rsidRPr="00CF08C6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69" w:type="dxa"/>
          </w:tcPr>
          <w:p w14:paraId="10F64461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2A9E8C5" w14:textId="1BE22FC9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69" w:type="dxa"/>
          </w:tcPr>
          <w:p w14:paraId="5B53BBDC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65ACF26" w14:textId="4B87F83E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69" w:type="dxa"/>
          </w:tcPr>
          <w:p w14:paraId="54C9B1AE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B247FC" w14:textId="73436E5C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955EB" w:rsidRPr="00071DD1" w14:paraId="28DE1C50" w14:textId="77777777" w:rsidTr="00D67BB3">
        <w:trPr>
          <w:trHeight w:val="20"/>
        </w:trPr>
        <w:tc>
          <w:tcPr>
            <w:tcW w:w="3358" w:type="dxa"/>
          </w:tcPr>
          <w:p w14:paraId="3E7BA9BF" w14:textId="42CA52E2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92BCB92" w14:textId="68A01FDE" w:rsidR="00D955EB" w:rsidRPr="00CF08C6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47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102D68F3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91FDBA3" w14:textId="465EE026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69" w:type="dxa"/>
          </w:tcPr>
          <w:p w14:paraId="1639E03F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55C972B" w14:textId="019CF126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0C203500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9DF573" w14:textId="1B510269" w:rsidR="00D955EB" w:rsidRPr="00D955EB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</w:tr>
      <w:tr w:rsidR="00D955EB" w:rsidRPr="00071DD1" w14:paraId="3D9CA41C" w14:textId="77777777" w:rsidTr="007C74F8">
        <w:trPr>
          <w:trHeight w:val="20"/>
        </w:trPr>
        <w:tc>
          <w:tcPr>
            <w:tcW w:w="3358" w:type="dxa"/>
          </w:tcPr>
          <w:p w14:paraId="6BF0F33D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5B0649F" w14:textId="194F0049" w:rsidR="00D955EB" w:rsidRPr="000543CD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CE4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69" w:type="dxa"/>
          </w:tcPr>
          <w:p w14:paraId="2B10EC2C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341279B" w14:textId="705D1883" w:rsidR="00D955EB" w:rsidRPr="00130E73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69" w:type="dxa"/>
          </w:tcPr>
          <w:p w14:paraId="3599340F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16EF99E" w14:textId="39170C14" w:rsidR="00D955EB" w:rsidRPr="009B5746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9D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69" w:type="dxa"/>
          </w:tcPr>
          <w:p w14:paraId="296AF7E5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7B4C956" w14:textId="26FE320D" w:rsidR="00D955EB" w:rsidRPr="00EE016D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  <w:tr w:rsidR="00D955EB" w:rsidRPr="00071DD1" w14:paraId="631D12C4" w14:textId="77777777" w:rsidTr="007C74F8">
        <w:trPr>
          <w:trHeight w:val="20"/>
        </w:trPr>
        <w:tc>
          <w:tcPr>
            <w:tcW w:w="3358" w:type="dxa"/>
          </w:tcPr>
          <w:p w14:paraId="13FAF1C5" w14:textId="77777777" w:rsid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3D50A508" w14:textId="68B68EA9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9D7FC18" w14:textId="593095C3" w:rsidR="00D955EB" w:rsidRPr="00CF08C6" w:rsidRDefault="009D6A6D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DEF1CE7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934B13E" w14:textId="78078E96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58083DF" w14:textId="77777777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4CE35F0" w14:textId="77777777" w:rsid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FCE83" w14:textId="3C19057C" w:rsidR="009D6A6D" w:rsidRPr="00F80DF4" w:rsidRDefault="009D6A6D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6B262E3" w14:textId="77777777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57DFE67" w14:textId="77777777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87C7F" w14:textId="7B6A76C2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55EB" w:rsidRPr="00071DD1" w14:paraId="1D06D1F9" w14:textId="77777777" w:rsidTr="007C74F8">
        <w:trPr>
          <w:trHeight w:val="20"/>
        </w:trPr>
        <w:tc>
          <w:tcPr>
            <w:tcW w:w="3358" w:type="dxa"/>
          </w:tcPr>
          <w:p w14:paraId="6D65C1FE" w14:textId="77777777" w:rsidR="00D955EB" w:rsidRPr="007F5722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D0107A" w14:textId="34BA8CFB" w:rsidR="00D955EB" w:rsidRPr="000543CD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04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69" w:type="dxa"/>
          </w:tcPr>
          <w:p w14:paraId="1015050B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16F400E" w14:textId="0E1D47A4" w:rsidR="00D955EB" w:rsidRPr="00130E73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69" w:type="dxa"/>
          </w:tcPr>
          <w:p w14:paraId="73F91061" w14:textId="77777777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4F65B64" w14:textId="2C37ED00" w:rsidR="00D955EB" w:rsidRPr="00F80DF4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04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69" w:type="dxa"/>
          </w:tcPr>
          <w:p w14:paraId="6A1CD26F" w14:textId="77777777" w:rsidR="00D955EB" w:rsidRPr="00F80DF4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EC1D49F" w14:textId="294F520B" w:rsidR="00D955EB" w:rsidRPr="00F80DF4" w:rsidRDefault="009C6BF5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D955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</w:tr>
    </w:tbl>
    <w:p w14:paraId="21751217" w14:textId="77777777" w:rsidR="00480741" w:rsidRDefault="00480741"/>
    <w:p w14:paraId="5D47E251" w14:textId="77777777" w:rsidR="00BA54C3" w:rsidRDefault="00BA54C3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BA54C3" w:rsidRPr="00071DD1" w14:paraId="399A464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29C2371C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9066A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2D07D0CC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1FE1F61B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69" w:type="dxa"/>
            <w:vAlign w:val="bottom"/>
          </w:tcPr>
          <w:p w14:paraId="3AAB350A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51E8232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E758F8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10264D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5F7D9547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E8686ED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9F32557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FEC3C2B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64CD14FC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69" w:type="dxa"/>
            <w:vAlign w:val="bottom"/>
          </w:tcPr>
          <w:p w14:paraId="2AAAFFCF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47021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79EE8A3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392CEE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681F178A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FD4B76E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4E8DF3B7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6CB9DF4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3C7777C0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9" w:type="dxa"/>
            <w:vAlign w:val="bottom"/>
          </w:tcPr>
          <w:p w14:paraId="4E39DFF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D529B38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5197090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C00072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40B60F0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0BD70811" w14:textId="340CF06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6" w:type="dxa"/>
            <w:vAlign w:val="bottom"/>
          </w:tcPr>
          <w:p w14:paraId="535D1C1D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360C5742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127C46D6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9" w:type="dxa"/>
            <w:vAlign w:val="bottom"/>
          </w:tcPr>
          <w:p w14:paraId="44B63AA3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DF45037" w14:textId="77777777" w:rsidR="00BA54C3" w:rsidRPr="00D67BB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4C3" w:rsidRPr="00071DD1" w14:paraId="301D2498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5792B8E" w14:textId="77777777" w:rsidR="00BA54C3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  <w:p w14:paraId="6271E0EF" w14:textId="4BACF589" w:rsidR="00BA54C3" w:rsidRPr="00071DD1" w:rsidRDefault="009C6BF5" w:rsidP="00BA5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B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6" w:type="dxa"/>
          </w:tcPr>
          <w:p w14:paraId="50D28143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CF26B0" w14:textId="7223F606" w:rsidR="00BA54C3" w:rsidRPr="00E540BE" w:rsidRDefault="009C6BF5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70BFD10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7368291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F82175" w14:textId="2FD66703" w:rsidR="00BA54C3" w:rsidRPr="00CC67B9" w:rsidRDefault="009C6BF5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07286CC2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450ABEE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0D7E" w14:textId="17593D8C" w:rsidR="00BA54C3" w:rsidRPr="00071DD1" w:rsidRDefault="009C6BF5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8CF6B6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AF603DC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57EC9E" w14:textId="2FA5B707" w:rsidR="00BA54C3" w:rsidRPr="00071DD1" w:rsidRDefault="009C6BF5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54C3" w:rsidRPr="00071DD1" w14:paraId="25A210DD" w14:textId="77777777" w:rsidTr="00C92DB9">
        <w:trPr>
          <w:trHeight w:val="164"/>
          <w:tblHeader/>
        </w:trPr>
        <w:tc>
          <w:tcPr>
            <w:tcW w:w="3358" w:type="dxa"/>
          </w:tcPr>
          <w:p w14:paraId="6911A1B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6476337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54C3" w:rsidRPr="00071DD1" w14:paraId="2B4AB7AA" w14:textId="77777777" w:rsidTr="00C92DB9">
        <w:trPr>
          <w:trHeight w:val="20"/>
        </w:trPr>
        <w:tc>
          <w:tcPr>
            <w:tcW w:w="3358" w:type="dxa"/>
          </w:tcPr>
          <w:p w14:paraId="556DA894" w14:textId="3979E4D4" w:rsidR="00BA54C3" w:rsidRP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245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6AE91BBE" w14:textId="586BC87E" w:rsidR="00BA54C3" w:rsidRPr="00CF08C6" w:rsidRDefault="00344265" w:rsidP="0005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DA2A08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B8B3EDC" w14:textId="1A31E77B" w:rsidR="00BA54C3" w:rsidRPr="00CF08C6" w:rsidRDefault="009C6BF5" w:rsidP="0005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69" w:type="dxa"/>
          </w:tcPr>
          <w:p w14:paraId="37F7627A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89B305" w14:textId="59DC44D4" w:rsidR="00BA54C3" w:rsidRPr="00CF08C6" w:rsidRDefault="00344265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5A59258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EC1767" w14:textId="593B4C21" w:rsidR="00BA54C3" w:rsidRPr="00CF08C6" w:rsidRDefault="009C6BF5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BA54C3" w:rsidRPr="00071DD1" w14:paraId="03B0E3F1" w14:textId="77777777" w:rsidTr="00C92DB9">
        <w:trPr>
          <w:trHeight w:val="20"/>
        </w:trPr>
        <w:tc>
          <w:tcPr>
            <w:tcW w:w="3358" w:type="dxa"/>
          </w:tcPr>
          <w:p w14:paraId="6C74C84D" w14:textId="50FC4E77" w:rsidR="00BA54C3" w:rsidRP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245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6" w:type="dxa"/>
          </w:tcPr>
          <w:p w14:paraId="5735201E" w14:textId="48EB6521" w:rsidR="00BA54C3" w:rsidRPr="00CF08C6" w:rsidRDefault="00183F84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C1DF957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4F33B4D" w14:textId="6C57D962" w:rsidR="00BA54C3" w:rsidRPr="00CF08C6" w:rsidRDefault="00C43E48" w:rsidP="0005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236B165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74040EB" w14:textId="785417C4" w:rsidR="00BA54C3" w:rsidRPr="00CF08C6" w:rsidRDefault="00183F84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70726F4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6E1F3C" w14:textId="6F5DD82B" w:rsidR="00BA54C3" w:rsidRPr="00CF08C6" w:rsidRDefault="00344265" w:rsidP="0005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E85D828" w14:textId="33870141" w:rsidR="00BA54C3" w:rsidRDefault="00BA54C3">
      <w:pPr>
        <w:sectPr w:rsidR="00BA54C3" w:rsidSect="0049547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56F24024" w14:textId="22A05CF6" w:rsidR="00480741" w:rsidRDefault="009C6BF5" w:rsidP="00480741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480741" w:rsidRPr="0012538E">
        <w:rPr>
          <w:rFonts w:ascii="Angsana New" w:hAnsi="Angsana New"/>
          <w:sz w:val="30"/>
          <w:szCs w:val="30"/>
          <w:lang w:val="th-TH"/>
        </w:rPr>
        <w:tab/>
      </w:r>
      <w:r w:rsidR="00480741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14:paraId="78D4FBE8" w14:textId="3D66DFD7" w:rsidR="00480741" w:rsidRPr="008C010D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9C6BF5" w:rsidRPr="009C6BF5">
        <w:rPr>
          <w:rFonts w:ascii="Angsana New" w:hAnsi="Angsana New" w:hint="cs"/>
          <w:sz w:val="30"/>
          <w:szCs w:val="30"/>
        </w:rPr>
        <w:t>25</w:t>
      </w:r>
      <w:r w:rsidR="009C6BF5" w:rsidRPr="009C6BF5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1DD0F8A8" w14:textId="77777777" w:rsidR="00480741" w:rsidRPr="00E00D02" w:rsidRDefault="00480741" w:rsidP="00480741">
      <w:pPr>
        <w:pStyle w:val="FSBlank"/>
        <w:rPr>
          <w:sz w:val="30"/>
          <w:szCs w:val="30"/>
        </w:rPr>
      </w:pPr>
    </w:p>
    <w:tbl>
      <w:tblPr>
        <w:tblW w:w="1431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828"/>
        <w:gridCol w:w="1170"/>
        <w:gridCol w:w="1170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80741" w:rsidRPr="003C47FE" w14:paraId="20C1C723" w14:textId="77777777" w:rsidTr="00780230">
        <w:tc>
          <w:tcPr>
            <w:tcW w:w="1980" w:type="dxa"/>
          </w:tcPr>
          <w:p w14:paraId="74E004C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5124CFB0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32" w:type="dxa"/>
            <w:gridSpan w:val="13"/>
          </w:tcPr>
          <w:p w14:paraId="0C407B2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0741" w:rsidRPr="003C47FE" w14:paraId="189BDE08" w14:textId="77777777" w:rsidTr="00AD2B82">
        <w:tc>
          <w:tcPr>
            <w:tcW w:w="1980" w:type="dxa"/>
          </w:tcPr>
          <w:p w14:paraId="45014B2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ABFA6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28" w:type="dxa"/>
            <w:tcBorders>
              <w:left w:val="nil"/>
            </w:tcBorders>
          </w:tcPr>
          <w:p w14:paraId="29B2B50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14:paraId="47D6FB4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1D72755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0C33F7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2E326EC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CFF51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7FB8EA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</w:tr>
      <w:tr w:rsidR="00480741" w:rsidRPr="003C47FE" w14:paraId="15972E8D" w14:textId="77777777" w:rsidTr="00AD2B82">
        <w:tc>
          <w:tcPr>
            <w:tcW w:w="1980" w:type="dxa"/>
          </w:tcPr>
          <w:p w14:paraId="2EA19214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6DD37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28" w:type="dxa"/>
            <w:tcBorders>
              <w:left w:val="nil"/>
            </w:tcBorders>
          </w:tcPr>
          <w:p w14:paraId="1B558F8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14:paraId="3C6F58ED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16B348C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6FAC09E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0CBC698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32A45AD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7BFD68F" w14:textId="77EAEAB1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="00480741" w:rsidRPr="0024559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51347" w:rsidRPr="003C47FE" w14:paraId="7B514A07" w14:textId="77777777" w:rsidTr="00AD2B82">
        <w:tc>
          <w:tcPr>
            <w:tcW w:w="1980" w:type="dxa"/>
          </w:tcPr>
          <w:p w14:paraId="63E1A1C6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081EDD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6C9500BD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4A478D" w14:textId="0F156D8F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70" w:type="dxa"/>
          </w:tcPr>
          <w:p w14:paraId="5BA7AD7C" w14:textId="0250494F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</w:tcPr>
          <w:p w14:paraId="4AB74FE7" w14:textId="272E2E97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581334C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899D767" w14:textId="6628A7D0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0E980BB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8FC5894" w14:textId="55EB8721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63DF0D04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0337D4" w14:textId="2A7C453A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981B701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5665EC" w14:textId="37810828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4D90F04A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5F33C1" w14:textId="0BEA51CF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751347" w:rsidRPr="003C47FE" w14:paraId="4428B19D" w14:textId="77777777" w:rsidTr="00AD2B82">
        <w:tc>
          <w:tcPr>
            <w:tcW w:w="1980" w:type="dxa"/>
          </w:tcPr>
          <w:p w14:paraId="7891E35A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CBFACB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1F610468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F2C845" w14:textId="34841954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7F9EBA3" w14:textId="21D754BC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14:paraId="79D1AD9E" w14:textId="43C796DB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BFE8BB1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420AE5" w14:textId="3F25ED1B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3A8EE4C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CAC43C" w14:textId="5743D7CA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7D6F77C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100AD" w14:textId="65B9D2F6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EE3C244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A0873D" w14:textId="1B7A51B4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3711584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532113" w14:textId="2CF31FF1" w:rsidR="00751347" w:rsidRPr="0024559C" w:rsidRDefault="009C6BF5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80741" w:rsidRPr="003C47FE" w14:paraId="1B399870" w14:textId="77777777" w:rsidTr="00780230">
        <w:tc>
          <w:tcPr>
            <w:tcW w:w="1980" w:type="dxa"/>
          </w:tcPr>
          <w:p w14:paraId="6832BA7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7D28265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</w:tcPr>
          <w:p w14:paraId="0852EF62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70B6431D" w14:textId="77777777" w:rsidR="00480741" w:rsidRPr="0024559C" w:rsidRDefault="00480741" w:rsidP="00E3638E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41" w:rsidRPr="003C47FE" w14:paraId="121F2C5E" w14:textId="77777777" w:rsidTr="00AD2B82">
        <w:tc>
          <w:tcPr>
            <w:tcW w:w="1980" w:type="dxa"/>
          </w:tcPr>
          <w:p w14:paraId="0B99BF8E" w14:textId="14CEE90E" w:rsidR="00480741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 w:rsidR="00780230"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170" w:type="dxa"/>
          </w:tcPr>
          <w:p w14:paraId="24566D46" w14:textId="1D4CE24F" w:rsidR="00480741" w:rsidRPr="0024559C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ให้เช่าและ</w:t>
            </w:r>
          </w:p>
        </w:tc>
        <w:tc>
          <w:tcPr>
            <w:tcW w:w="828" w:type="dxa"/>
          </w:tcPr>
          <w:p w14:paraId="22AAE33C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10DC2F3F" w14:textId="4B37A869" w:rsidR="00480741" w:rsidRPr="0024559C" w:rsidRDefault="009C6BF5" w:rsidP="0078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  <w:r w:rsidR="00A13FF2">
              <w:rPr>
                <w:rFonts w:ascii="Angsana New" w:hAnsi="Angsana New"/>
                <w:sz w:val="24"/>
                <w:szCs w:val="24"/>
              </w:rPr>
              <w:t>.</w:t>
            </w: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6A0D2B12" w14:textId="6AFE12C7" w:rsidR="00480741" w:rsidRPr="0024559C" w:rsidRDefault="00751347" w:rsidP="0078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163A51AB" w14:textId="3277E4BA" w:rsidR="00480741" w:rsidRPr="0024559C" w:rsidRDefault="009C6BF5" w:rsidP="0046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15</w:t>
            </w:r>
            <w:r w:rsidR="0021192A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65BD7D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C73972A" w14:textId="1EDD2A6E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AF41C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F3A573" w14:textId="445DC09C" w:rsidR="00480741" w:rsidRPr="0024559C" w:rsidRDefault="009C6BF5" w:rsidP="0046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15</w:t>
            </w:r>
            <w:r w:rsidR="0037785A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A1EE6F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0A3A6" w14:textId="25D3BAE1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E2D712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61971E" w14:textId="54B12F21" w:rsidR="00480741" w:rsidRPr="0024559C" w:rsidRDefault="004F428F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EF41FA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C2D2D7" w14:textId="0EAF80B4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559C" w:rsidRPr="003C47FE" w14:paraId="613E315A" w14:textId="77777777" w:rsidTr="00AD2B82">
        <w:tc>
          <w:tcPr>
            <w:tcW w:w="1980" w:type="dxa"/>
          </w:tcPr>
          <w:p w14:paraId="2FADB74D" w14:textId="24D4FE3A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65DD5E5" w14:textId="5A5A7892" w:rsidR="0024559C" w:rsidRPr="0024559C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828" w:type="dxa"/>
          </w:tcPr>
          <w:p w14:paraId="48E392A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7CD532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0BCD89" w14:textId="77777777" w:rsidR="0024559C" w:rsidRPr="0024559C" w:rsidRDefault="0024559C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4D8C999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BAE1B4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B717842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E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7AFD3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4FE3DE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E595CA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02D9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D0DC95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AB0FDB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8C0239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B82" w:rsidRPr="003C47FE" w14:paraId="3716FB9A" w14:textId="77777777" w:rsidTr="00AD2B82">
        <w:tc>
          <w:tcPr>
            <w:tcW w:w="1980" w:type="dxa"/>
          </w:tcPr>
          <w:p w14:paraId="5BC79E37" w14:textId="77777777" w:rsidR="00AD2B82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0D7881" w14:textId="54391432" w:rsidR="00AD2B82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</w:t>
            </w:r>
          </w:p>
        </w:tc>
        <w:tc>
          <w:tcPr>
            <w:tcW w:w="828" w:type="dxa"/>
          </w:tcPr>
          <w:p w14:paraId="63D49C2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77028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A8824E" w14:textId="77777777" w:rsidR="00AD2B82" w:rsidRPr="0024559C" w:rsidRDefault="00AD2B82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99BCA0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A1F9EF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8FE10AE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2A84B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8F3137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60015E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214CB0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87D81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A20F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4F23BB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1A96C6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B82" w:rsidRPr="003C47FE" w14:paraId="2D0B59C1" w14:textId="77777777" w:rsidTr="00AD2B82">
        <w:tc>
          <w:tcPr>
            <w:tcW w:w="1980" w:type="dxa"/>
          </w:tcPr>
          <w:p w14:paraId="1BE46D8C" w14:textId="77777777" w:rsidR="00AD2B82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4B4C48" w14:textId="4B8981AF" w:rsidR="00AD2B82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54BA3761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EB5A2F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EF7DAA" w14:textId="77777777" w:rsidR="00AD2B82" w:rsidRPr="0024559C" w:rsidRDefault="00AD2B82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7B4AC43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16773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D2A69D6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2B2662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56C702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17F120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A016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64059D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818EC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20FB1D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4E6F2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36B4" w:rsidRPr="003C47FE" w14:paraId="77439C26" w14:textId="77777777" w:rsidTr="00AD2B82">
        <w:tc>
          <w:tcPr>
            <w:tcW w:w="1980" w:type="dxa"/>
          </w:tcPr>
          <w:p w14:paraId="10DDA6BD" w14:textId="5A693C1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170" w:type="dxa"/>
          </w:tcPr>
          <w:p w14:paraId="225252F0" w14:textId="6363F1B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โรงแรม รีสอร์ท</w:t>
            </w:r>
          </w:p>
        </w:tc>
        <w:tc>
          <w:tcPr>
            <w:tcW w:w="828" w:type="dxa"/>
          </w:tcPr>
          <w:p w14:paraId="4B449675" w14:textId="775DF48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214CD51B" w14:textId="43CF4E8A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1B98350B" w14:textId="0737123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39379E5E" w14:textId="16BAAAAE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10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5C35EE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31CAD31" w14:textId="66C2349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2D128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2BD9AB" w14:textId="3750DE02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10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74A6A2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7763F" w14:textId="4367C38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E0101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D583C9" w14:textId="0EF2AEB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2DC2E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9A4486" w14:textId="7EC4902B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776FB7E8" w14:textId="77777777" w:rsidTr="00AD2B82">
        <w:tc>
          <w:tcPr>
            <w:tcW w:w="1980" w:type="dxa"/>
          </w:tcPr>
          <w:p w14:paraId="50F5D6B5" w14:textId="28EAB2A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170" w:type="dxa"/>
          </w:tcPr>
          <w:p w14:paraId="023ABF51" w14:textId="5228D06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และห้องชุด</w:t>
            </w:r>
          </w:p>
        </w:tc>
        <w:tc>
          <w:tcPr>
            <w:tcW w:w="828" w:type="dxa"/>
          </w:tcPr>
          <w:p w14:paraId="22CA2692" w14:textId="1D2A35C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3685F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BDED76" w14:textId="22C7E85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F4B791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71748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48FF440" w14:textId="66BAAE9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99FE3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BBB2C7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A5EE5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5EF13" w14:textId="678B514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A199D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6F91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DF8FA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95A88B" w14:textId="55DBAD1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72291E79" w14:textId="77777777" w:rsidTr="00AD2B82">
        <w:tc>
          <w:tcPr>
            <w:tcW w:w="1980" w:type="dxa"/>
          </w:tcPr>
          <w:p w14:paraId="2E1B83BF" w14:textId="26584174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D25B0E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7099F15A" w14:textId="18EB2C7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28" w:type="dxa"/>
          </w:tcPr>
          <w:p w14:paraId="5CCD0806" w14:textId="0EC96DB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40B9B19C" w14:textId="575CA643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2EDF88F0" w14:textId="1EA30033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50951BCE" w14:textId="184183B6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80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35885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60C2D02" w14:textId="6E4B78E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7A1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7194A8" w14:textId="0F3E77F4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80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B60B6B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4E6179" w14:textId="6069D74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FE346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2C236A" w14:textId="55632D66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7597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13B9F" w14:textId="5773F8B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470B0A2F" w14:textId="77777777" w:rsidTr="00AD2B82">
        <w:tc>
          <w:tcPr>
            <w:tcW w:w="1980" w:type="dxa"/>
          </w:tcPr>
          <w:p w14:paraId="05A8C869" w14:textId="22D3C3DA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170" w:type="dxa"/>
          </w:tcPr>
          <w:p w14:paraId="371D269B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745EE691" w14:textId="3CEC44FB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C035D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DE9256" w14:textId="200739FF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CA0B24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E3264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43F5FC2" w14:textId="41F99CF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496EA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26694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A1077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A7DE5C" w14:textId="79DD830E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0A348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D24D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CAF5C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339BD" w14:textId="4A960F80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310C6C5F" w14:textId="77777777" w:rsidTr="00AD2B82">
        <w:tc>
          <w:tcPr>
            <w:tcW w:w="1980" w:type="dxa"/>
          </w:tcPr>
          <w:p w14:paraId="13EF3034" w14:textId="282FE4C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47DCB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5A18E42D" w14:textId="557139C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28" w:type="dxa"/>
          </w:tcPr>
          <w:p w14:paraId="07F66F6A" w14:textId="4F1F1A63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141CD98D" w14:textId="5965A7A4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9C6BF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31D2B7DC" w14:textId="742EFF2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7BE45141" w14:textId="4AEF2963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0E1EC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5BE9A92" w14:textId="4A00321F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3C9F5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B8C852" w14:textId="10515CB7" w:rsidR="002636B4" w:rsidRPr="0024559C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sz w:val="24"/>
                <w:szCs w:val="24"/>
              </w:rPr>
              <w:t>30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7E9C48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249D73" w14:textId="048FA1E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B8FFA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353A7C" w14:textId="6B8712E0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1681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D2E0F2" w14:textId="1543288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1B34FB99" w14:textId="77777777" w:rsidTr="00AD2B82">
        <w:tc>
          <w:tcPr>
            <w:tcW w:w="1980" w:type="dxa"/>
          </w:tcPr>
          <w:p w14:paraId="7E2E7B9C" w14:textId="50677EAD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47DCB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170" w:type="dxa"/>
          </w:tcPr>
          <w:p w14:paraId="5849162B" w14:textId="7BE9EBBD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ที่พักแรม</w:t>
            </w:r>
          </w:p>
        </w:tc>
        <w:tc>
          <w:tcPr>
            <w:tcW w:w="828" w:type="dxa"/>
          </w:tcPr>
          <w:p w14:paraId="06E44B4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28026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F245E6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5705FD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19D2C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0B74EE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5A68A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E6EAB9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BA613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2F6B0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28F18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C7DFE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E487F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1D92B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3DBEA75A" w14:textId="77777777" w:rsidTr="00AD2B82">
        <w:tc>
          <w:tcPr>
            <w:tcW w:w="1980" w:type="dxa"/>
          </w:tcPr>
          <w:p w14:paraId="44A644CA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39A9CFC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294C95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FC72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C77A6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AEFC4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0571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53E971B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BC05B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334871" w14:textId="7B4A1061" w:rsidR="002636B4" w:rsidRPr="00465052" w:rsidRDefault="009C6BF5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BF5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  <w:r w:rsidR="002636B4" w:rsidRPr="0046505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6EFB8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45A36" w14:textId="46B513D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F5A03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0F6BD" w14:textId="54A047CC" w:rsidR="002636B4" w:rsidRPr="0024559C" w:rsidRDefault="002636B4" w:rsidP="00C1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D67B7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5C2B" w14:textId="7DE93C00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3F58E86" w14:textId="60057F28" w:rsidR="00480741" w:rsidRPr="008965E0" w:rsidRDefault="001174E0" w:rsidP="0011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rFonts w:asciiTheme="majorBidi" w:hAnsiTheme="majorBidi" w:cstheme="majorBidi"/>
          <w:sz w:val="30"/>
          <w:szCs w:val="30"/>
        </w:rPr>
      </w:pPr>
      <w:r>
        <w:tab/>
      </w:r>
    </w:p>
    <w:p w14:paraId="4DEBFBAB" w14:textId="5B82F81A" w:rsidR="001174E0" w:rsidRPr="001174E0" w:rsidRDefault="001174E0" w:rsidP="0011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Theme="majorBidi" w:hAnsiTheme="majorBidi" w:cstheme="majorBidi"/>
          <w:sz w:val="30"/>
          <w:szCs w:val="30"/>
        </w:rPr>
      </w:pPr>
      <w:r w:rsidRPr="001174E0">
        <w:rPr>
          <w:rFonts w:asciiTheme="majorBidi" w:hAnsiTheme="majorBidi" w:cstheme="majorBidi"/>
          <w:sz w:val="30"/>
          <w:szCs w:val="30"/>
          <w:cs/>
        </w:rPr>
        <w:t xml:space="preserve">บริษัทย่อยทั้งหมดจัดตั้งในประเทศไทยเมื่อวันที่ </w:t>
      </w:r>
      <w:r w:rsidR="009C6BF5" w:rsidRPr="009C6BF5">
        <w:rPr>
          <w:rFonts w:asciiTheme="majorBidi" w:hAnsiTheme="majorBidi" w:cstheme="majorBidi"/>
          <w:sz w:val="30"/>
          <w:szCs w:val="30"/>
        </w:rPr>
        <w:t>24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9C6BF5" w:rsidRPr="009C6BF5">
        <w:rPr>
          <w:rFonts w:asciiTheme="majorBidi" w:hAnsiTheme="majorBidi" w:cstheme="majorBidi"/>
          <w:sz w:val="30"/>
          <w:szCs w:val="30"/>
        </w:rPr>
        <w:t>2564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9C6BF5" w:rsidRPr="009C6BF5">
        <w:rPr>
          <w:rFonts w:asciiTheme="majorBidi" w:hAnsiTheme="majorBidi" w:cstheme="majorBidi"/>
          <w:sz w:val="30"/>
          <w:szCs w:val="30"/>
        </w:rPr>
        <w:t>29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9C6BF5" w:rsidRPr="009C6BF5">
        <w:rPr>
          <w:rFonts w:asciiTheme="majorBidi" w:hAnsiTheme="majorBidi" w:cstheme="majorBidi"/>
          <w:sz w:val="30"/>
          <w:szCs w:val="30"/>
        </w:rPr>
        <w:t>2564</w:t>
      </w:r>
    </w:p>
    <w:p w14:paraId="359B9FB9" w14:textId="29A1C078" w:rsidR="001174E0" w:rsidRPr="001174E0" w:rsidRDefault="001174E0" w:rsidP="0011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sectPr w:rsidR="001174E0" w:rsidRPr="001174E0" w:rsidSect="0049547F">
          <w:head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>
        <w:tab/>
      </w:r>
    </w:p>
    <w:p w14:paraId="0473D6C5" w14:textId="42323FDA" w:rsidR="00081CD6" w:rsidRDefault="009C6BF5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="00081CD6"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A43118" w:rsidRPr="008C010D" w14:paraId="60459D49" w14:textId="77777777" w:rsidTr="00E3638E">
        <w:trPr>
          <w:tblHeader/>
        </w:trPr>
        <w:tc>
          <w:tcPr>
            <w:tcW w:w="1520" w:type="pct"/>
          </w:tcPr>
          <w:p w14:paraId="53814D02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27436CC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F66E741" w14:textId="00FAFFBD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09C29CD5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0A07404B" w14:textId="7722E2B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33A3777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7B6EAF3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7BB5D930" w14:textId="77777777" w:rsidTr="00E3638E">
        <w:trPr>
          <w:tblHeader/>
        </w:trPr>
        <w:tc>
          <w:tcPr>
            <w:tcW w:w="1520" w:type="pct"/>
          </w:tcPr>
          <w:p w14:paraId="69AFE989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C9F1BD1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EFADBBF" w14:textId="383195A8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18CCF86B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0A62E609" w14:textId="1060BF5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8" w:type="pct"/>
          </w:tcPr>
          <w:p w14:paraId="0F1F8D7C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88399F3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5B7C261D" w14:textId="77777777" w:rsidTr="00E3638E">
        <w:trPr>
          <w:tblHeader/>
        </w:trPr>
        <w:tc>
          <w:tcPr>
            <w:tcW w:w="1520" w:type="pct"/>
          </w:tcPr>
          <w:p w14:paraId="0A5A0572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A8F9565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1631943" w14:textId="61471703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41CCE373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6C3E90E3" w14:textId="6A98D78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8" w:type="pct"/>
          </w:tcPr>
          <w:p w14:paraId="374933B3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0E512EC6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71D0C826" w14:textId="77777777" w:rsidTr="00DE0AD0">
        <w:trPr>
          <w:tblHeader/>
        </w:trPr>
        <w:tc>
          <w:tcPr>
            <w:tcW w:w="1520" w:type="pct"/>
          </w:tcPr>
          <w:p w14:paraId="44CF0B9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5FD6126" w14:textId="77777777" w:rsidR="00A43118" w:rsidRPr="00081CD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484C3D8" w14:textId="4F11BDB9" w:rsidR="00A43118" w:rsidRPr="00E07FB7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45A3BE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4B86E93" w14:textId="7328D833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" w:type="pct"/>
          </w:tcPr>
          <w:p w14:paraId="2276C19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0ED7C9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86" w:rsidRPr="008C010D" w14:paraId="1D8EAC41" w14:textId="77777777" w:rsidTr="00DE0AD0">
        <w:trPr>
          <w:tblHeader/>
        </w:trPr>
        <w:tc>
          <w:tcPr>
            <w:tcW w:w="1520" w:type="pct"/>
          </w:tcPr>
          <w:p w14:paraId="719B5535" w14:textId="0AD6B713" w:rsidR="005F3A86" w:rsidRPr="00660A10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31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6F20D8BF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A281963" w14:textId="77777777" w:rsidR="005F3A86" w:rsidRPr="00E07FB7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62CA7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1BFF5AAE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6984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54DD308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5CCEB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B34C9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61FC2BF2" w14:textId="77777777" w:rsidTr="00DE0AD0">
        <w:trPr>
          <w:tblHeader/>
        </w:trPr>
        <w:tc>
          <w:tcPr>
            <w:tcW w:w="1520" w:type="pct"/>
          </w:tcPr>
          <w:p w14:paraId="0572FA48" w14:textId="10481694" w:rsidR="00A43118" w:rsidRPr="00660A10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0" w:type="pct"/>
          </w:tcPr>
          <w:p w14:paraId="26F84645" w14:textId="272B0EE8" w:rsidR="00A43118" w:rsidRPr="00081CD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DAC7BB1" w14:textId="4CC80FE9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D11F8B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580306B" w14:textId="40031E5B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1CE56E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3E8DA8C" w14:textId="54EE564B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71505A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69482" w14:textId="56442E5E" w:rsidR="00A43118" w:rsidRPr="003735FD" w:rsidRDefault="009C6B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3A86" w:rsidRPr="008C010D" w14:paraId="562E9D90" w14:textId="77777777" w:rsidTr="00DE0AD0">
        <w:trPr>
          <w:tblHeader/>
        </w:trPr>
        <w:tc>
          <w:tcPr>
            <w:tcW w:w="1520" w:type="pct"/>
          </w:tcPr>
          <w:p w14:paraId="222ED242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94504A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7D0F40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A86" w:rsidRPr="004446C0" w14:paraId="4E9E149B" w14:textId="77777777" w:rsidTr="00DE0AD0">
        <w:tc>
          <w:tcPr>
            <w:tcW w:w="1520" w:type="pct"/>
          </w:tcPr>
          <w:p w14:paraId="555F822A" w14:textId="002EBC76" w:rsidR="005F3A86" w:rsidRPr="00A27F15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4C1171D4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8B36C" w14:textId="02F1D4FA" w:rsidR="005F3A86" w:rsidRPr="0006192A" w:rsidRDefault="009C6BF5" w:rsidP="00633E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</w:t>
            </w:r>
            <w:r w:rsidR="00C27DA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0418152C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F0F1C8" w14:textId="7186E716" w:rsidR="005F3A86" w:rsidRPr="0006192A" w:rsidRDefault="009C6BF5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482</w:t>
            </w:r>
            <w:r w:rsidR="00203F6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495</w:t>
            </w:r>
          </w:p>
        </w:tc>
        <w:tc>
          <w:tcPr>
            <w:tcW w:w="148" w:type="pct"/>
          </w:tcPr>
          <w:p w14:paraId="7878535B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2B1C3" w14:textId="6C4B089E" w:rsidR="005F3A86" w:rsidRPr="0006192A" w:rsidRDefault="009C6BF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609</w:t>
            </w:r>
            <w:r w:rsidR="00F8366A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3D0A484D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84903B" w14:textId="4A2A46F8" w:rsidR="005F3A86" w:rsidRPr="0006192A" w:rsidRDefault="009C6BF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465</w:t>
            </w:r>
            <w:r w:rsidR="004F5D93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5F3A86" w:rsidRPr="004446C0" w14:paraId="4CF4A8D5" w14:textId="77777777" w:rsidTr="00DE0AD0">
        <w:tc>
          <w:tcPr>
            <w:tcW w:w="1520" w:type="pct"/>
          </w:tcPr>
          <w:p w14:paraId="0F6B0F1D" w14:textId="2F03F7E7" w:rsidR="005F3A86" w:rsidRPr="00E07FB7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282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0" w:type="pct"/>
          </w:tcPr>
          <w:p w14:paraId="192F8F7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A0CB4F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7D2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62FB45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4E4A5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863E33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0D018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0020B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8C010D" w14:paraId="4D324A10" w14:textId="77777777" w:rsidTr="00DE0AD0">
        <w:tc>
          <w:tcPr>
            <w:tcW w:w="1520" w:type="pct"/>
          </w:tcPr>
          <w:p w14:paraId="60FDD9BB" w14:textId="464A31DC" w:rsidR="005F3A86" w:rsidRPr="00E07FB7" w:rsidRDefault="005F3A86" w:rsidP="002E5CE0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0596B96C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541996" w14:textId="143F48E7" w:rsidR="005F3A86" w:rsidRPr="00F1154F" w:rsidRDefault="009C6BF5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  <w:r w:rsidR="00F8366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859</w:t>
            </w:r>
          </w:p>
        </w:tc>
        <w:tc>
          <w:tcPr>
            <w:tcW w:w="148" w:type="pct"/>
          </w:tcPr>
          <w:p w14:paraId="6F664F8E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06E00B" w14:textId="11C355DD" w:rsidR="005F3A86" w:rsidRPr="00F1154F" w:rsidRDefault="009C6BF5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 w:rsidR="004F5D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507</w:t>
            </w:r>
          </w:p>
        </w:tc>
        <w:tc>
          <w:tcPr>
            <w:tcW w:w="148" w:type="pct"/>
          </w:tcPr>
          <w:p w14:paraId="79CDCE4C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7044AD" w14:textId="461E0F16" w:rsidR="005F3A86" w:rsidRPr="00F1154F" w:rsidRDefault="00876964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077F7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B27B56" w14:textId="1B79FD41" w:rsidR="005F3A86" w:rsidRPr="00F1154F" w:rsidRDefault="004F5D93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0694" w:rsidRPr="008C010D" w14:paraId="67FFC979" w14:textId="77777777" w:rsidTr="00DE0AD0">
        <w:tc>
          <w:tcPr>
            <w:tcW w:w="1520" w:type="pct"/>
          </w:tcPr>
          <w:p w14:paraId="4F0CED31" w14:textId="5237B483" w:rsidR="00C10694" w:rsidRPr="009140DD" w:rsidRDefault="00C10694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3DF4574E" w14:textId="77777777" w:rsidR="00C10694" w:rsidRPr="002566A4" w:rsidRDefault="00C10694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C61164" w14:textId="5A18279C" w:rsidR="00C10694" w:rsidRDefault="009C6BF5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C10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0696232A" w14:textId="77777777" w:rsidR="00C10694" w:rsidRPr="00F1154F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8CFC312" w14:textId="447871DA" w:rsidR="00C10694" w:rsidRPr="00E16FE3" w:rsidRDefault="00C10694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7B67F2" w14:textId="77777777" w:rsidR="00C10694" w:rsidRPr="00F1154F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4FAA05" w14:textId="025F4780" w:rsidR="00C10694" w:rsidRDefault="009C6BF5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</w:t>
            </w:r>
            <w:r w:rsidR="00C10694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6D3A6C5D" w14:textId="77777777" w:rsidR="00C10694" w:rsidRPr="00F1154F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5C10DC" w14:textId="3BC01902" w:rsidR="00C10694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0694" w:rsidRPr="008C010D" w14:paraId="0ABA977C" w14:textId="77777777" w:rsidTr="00DE0AD0">
        <w:tc>
          <w:tcPr>
            <w:tcW w:w="1520" w:type="pct"/>
          </w:tcPr>
          <w:p w14:paraId="1383564E" w14:textId="6A6E1ADD" w:rsidR="00C10694" w:rsidRPr="00E07FB7" w:rsidRDefault="00C10694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3092A8DB" w14:textId="77777777" w:rsidR="00C10694" w:rsidRPr="002566A4" w:rsidRDefault="00C10694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64AE15" w14:textId="44B6631F" w:rsidR="00C10694" w:rsidRDefault="00C10694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770AEA" w14:textId="77777777" w:rsidR="00C10694" w:rsidRPr="00F1154F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BEA57B9" w14:textId="5336451A" w:rsidR="00C10694" w:rsidRPr="00E16FE3" w:rsidRDefault="00C10694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342E32" w14:textId="77777777" w:rsidR="00C10694" w:rsidRPr="00F1154F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DD2AC6" w14:textId="6405D90D" w:rsidR="00C10694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BEDC61" w14:textId="77777777" w:rsidR="00C10694" w:rsidRPr="00F1154F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191EAD" w14:textId="55D0B8CF" w:rsidR="00C10694" w:rsidRDefault="00BD4E08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0694" w:rsidRPr="00B362BD" w14:paraId="0A72E76F" w14:textId="77777777" w:rsidTr="00DE0AD0">
        <w:tc>
          <w:tcPr>
            <w:tcW w:w="1520" w:type="pct"/>
          </w:tcPr>
          <w:p w14:paraId="13C52550" w14:textId="2A087C91" w:rsidR="00C10694" w:rsidRDefault="00C10694" w:rsidP="002E5CE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490" w:type="pct"/>
          </w:tcPr>
          <w:p w14:paraId="0D3533BD" w14:textId="77777777" w:rsidR="00C10694" w:rsidRPr="002566A4" w:rsidRDefault="00C10694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0EA167" w14:textId="093662E8" w:rsidR="00C10694" w:rsidRPr="0006192A" w:rsidRDefault="009C6BF5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9C6BF5">
              <w:rPr>
                <w:rFonts w:ascii="Angsana New" w:hAnsi="Angsana New" w:cs="Angsana New"/>
                <w:sz w:val="30"/>
                <w:szCs w:val="30"/>
              </w:rPr>
              <w:t>747</w:t>
            </w:r>
            <w:r w:rsidR="00C106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148" w:type="pct"/>
          </w:tcPr>
          <w:p w14:paraId="4552D667" w14:textId="77777777" w:rsidR="00C10694" w:rsidRPr="0006192A" w:rsidRDefault="00C10694" w:rsidP="00C1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5F817D2" w14:textId="501D49C5" w:rsidR="00C10694" w:rsidRPr="0006192A" w:rsidRDefault="009C6BF5" w:rsidP="00C106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9C6BF5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C106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 w:cs="Angsana New"/>
                <w:sz w:val="30"/>
                <w:szCs w:val="30"/>
              </w:rPr>
              <w:t>002</w:t>
            </w:r>
          </w:p>
        </w:tc>
        <w:tc>
          <w:tcPr>
            <w:tcW w:w="148" w:type="pct"/>
          </w:tcPr>
          <w:p w14:paraId="69B68411" w14:textId="77777777" w:rsidR="00C10694" w:rsidRPr="0006192A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F56389" w14:textId="7FF27C3A" w:rsidR="00C10694" w:rsidRPr="0006192A" w:rsidRDefault="009C6BF5" w:rsidP="00C1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C10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75F82CB3" w14:textId="77777777" w:rsidR="00C10694" w:rsidRPr="0006192A" w:rsidRDefault="00C10694" w:rsidP="00C1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D7B621" w14:textId="28959F1B" w:rsidR="00C10694" w:rsidRPr="0006192A" w:rsidRDefault="009C6BF5" w:rsidP="00C1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C10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03F47B4A" w14:textId="77777777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0EB21C5D" w:rsidR="009A3D64" w:rsidRPr="00F27DC2" w:rsidRDefault="00C008F3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9A3D64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C6BF5" w:rsidRPr="009C6BF5">
        <w:rPr>
          <w:rFonts w:ascii="Angsana New" w:hAnsi="Angsana New"/>
          <w:sz w:val="30"/>
          <w:szCs w:val="30"/>
        </w:rPr>
        <w:t>26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="00E93654"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3</w:t>
      </w:r>
      <w:r w:rsidR="00E93654">
        <w:rPr>
          <w:rFonts w:ascii="Angsana New" w:hAnsi="Angsana New"/>
          <w:sz w:val="30"/>
          <w:szCs w:val="30"/>
        </w:rPr>
        <w:t>,</w:t>
      </w:r>
      <w:r w:rsidR="009C6BF5" w:rsidRPr="009C6BF5">
        <w:rPr>
          <w:rFonts w:ascii="Angsana New" w:hAnsi="Angsana New"/>
          <w:sz w:val="30"/>
          <w:szCs w:val="30"/>
        </w:rPr>
        <w:t>465</w:t>
      </w:r>
      <w:r w:rsidR="00E93654">
        <w:rPr>
          <w:rFonts w:ascii="Angsana New" w:hAnsi="Angsana New"/>
          <w:sz w:val="30"/>
          <w:szCs w:val="30"/>
        </w:rPr>
        <w:t>,</w:t>
      </w:r>
      <w:r w:rsidR="009C6BF5" w:rsidRPr="009C6BF5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9C6BF5" w:rsidRPr="009C6BF5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50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E93654"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26</w:t>
      </w:r>
      <w:r w:rsidR="00E93654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 w:rsidR="00636522">
        <w:rPr>
          <w:rFonts w:ascii="Angsana New" w:hAnsi="Angsana New"/>
          <w:sz w:val="30"/>
          <w:szCs w:val="30"/>
        </w:rPr>
        <w:t xml:space="preserve"> </w:t>
      </w:r>
      <w:r w:rsidR="00636522"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636522">
        <w:rPr>
          <w:rFonts w:ascii="Angsana New" w:hAnsi="Angsana New"/>
          <w:sz w:val="30"/>
          <w:szCs w:val="30"/>
        </w:rPr>
        <w:t xml:space="preserve"> </w:t>
      </w:r>
    </w:p>
    <w:p w14:paraId="3256DA32" w14:textId="345E651A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A43118">
        <w:rPr>
          <w:rFonts w:ascii="Angsana New" w:hAnsi="Angsana New"/>
          <w:sz w:val="30"/>
          <w:szCs w:val="30"/>
        </w:rPr>
        <w:t xml:space="preserve"> </w:t>
      </w:r>
      <w:r w:rsidR="00A431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A43118">
        <w:rPr>
          <w:rFonts w:ascii="Angsana New" w:hAnsi="Angsana New" w:hint="cs"/>
          <w:sz w:val="30"/>
          <w:szCs w:val="30"/>
          <w:cs/>
        </w:rPr>
        <w:t>สาม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A43118">
        <w:rPr>
          <w:rFonts w:ascii="Angsana New" w:hAnsi="Angsana New"/>
          <w:sz w:val="30"/>
          <w:szCs w:val="30"/>
        </w:rPr>
        <w:t xml:space="preserve"> </w:t>
      </w:r>
      <w:r w:rsidR="00A431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C6BF5" w:rsidRPr="009C6BF5">
        <w:rPr>
          <w:rFonts w:ascii="Angsana New" w:hAnsi="Angsana New" w:hint="cs"/>
          <w:sz w:val="30"/>
          <w:szCs w:val="30"/>
        </w:rPr>
        <w:t>25</w:t>
      </w:r>
      <w:r w:rsidR="009C6BF5" w:rsidRPr="009C6BF5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3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809"/>
        <w:gridCol w:w="900"/>
        <w:gridCol w:w="901"/>
        <w:gridCol w:w="990"/>
        <w:gridCol w:w="90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A33B81" w:rsidRPr="00A33B81" w14:paraId="5A60F45B" w14:textId="77777777" w:rsidTr="007353F1">
        <w:tc>
          <w:tcPr>
            <w:tcW w:w="1710" w:type="dxa"/>
          </w:tcPr>
          <w:p w14:paraId="4028AB1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2"/>
          </w:tcPr>
          <w:p w14:paraId="73390B1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6E6B5ADA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37" w:type="dxa"/>
            <w:gridSpan w:val="13"/>
          </w:tcPr>
          <w:p w14:paraId="278953CF" w14:textId="021F2FDD" w:rsidR="00A33B81" w:rsidRPr="00A33B81" w:rsidRDefault="00590C9F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งบการเงินรวม/</w:t>
            </w:r>
            <w:r w:rsidR="002B67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F44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2B67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B81" w:rsidRPr="00A33B81" w14:paraId="2071F8CE" w14:textId="77777777" w:rsidTr="008D0FB3">
        <w:tc>
          <w:tcPr>
            <w:tcW w:w="1710" w:type="dxa"/>
          </w:tcPr>
          <w:p w14:paraId="548B1DD3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040E8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39F1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B7C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9" w:type="dxa"/>
          </w:tcPr>
          <w:p w14:paraId="30243658" w14:textId="77777777" w:rsidR="0084524A" w:rsidRDefault="0084524A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59AC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01" w:type="dxa"/>
            <w:gridSpan w:val="2"/>
          </w:tcPr>
          <w:p w14:paraId="214F5860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E286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890" w:type="dxa"/>
            <w:gridSpan w:val="2"/>
          </w:tcPr>
          <w:p w14:paraId="6061B75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435A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A99A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14:paraId="59F5D45D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0EA2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4738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</w:tcPr>
          <w:p w14:paraId="1D50B7D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CA99CF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815E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D657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0DB17B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3029C73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D170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4FF90CEE" w14:textId="6E13D127" w:rsidR="00A33B81" w:rsidRPr="00A33B81" w:rsidRDefault="008D44FB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D44FB" w:rsidRPr="00A33B81" w14:paraId="0AF04ACA" w14:textId="77777777" w:rsidTr="008D0FB3">
        <w:tc>
          <w:tcPr>
            <w:tcW w:w="1710" w:type="dxa"/>
          </w:tcPr>
          <w:p w14:paraId="4F62B15B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AC495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1943769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1E8239" w14:textId="701DDCAE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44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1" w:type="dxa"/>
          </w:tcPr>
          <w:p w14:paraId="03769EB3" w14:textId="77FC257F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B2F245" w14:textId="2C7F0437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44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</w:tcPr>
          <w:p w14:paraId="04053895" w14:textId="43B4770F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575854D0" w14:textId="5918E099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44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2BAA19A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3C3D017D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38E62338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44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B7FF2BC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47CA7D4D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322A0BC9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44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37CA09F6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7BAD50BF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44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8D44FB" w:rsidRPr="00A33B81" w14:paraId="7C18EB84" w14:textId="77777777" w:rsidTr="008D0FB3">
        <w:tc>
          <w:tcPr>
            <w:tcW w:w="1710" w:type="dxa"/>
          </w:tcPr>
          <w:p w14:paraId="3F71EFFD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109721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448274C6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C6BB13" w14:textId="11E883BA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1" w:type="dxa"/>
          </w:tcPr>
          <w:p w14:paraId="7203BE5C" w14:textId="74A4775D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14AAD64C" w14:textId="3C3E6B6C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8EBD349" w14:textId="77F934D8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97" w:type="dxa"/>
          </w:tcPr>
          <w:p w14:paraId="0A1581C5" w14:textId="2D81963D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6202BEB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05FE8064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3" w:type="dxa"/>
          </w:tcPr>
          <w:p w14:paraId="36D1C2BC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2AEE1358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4473635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746443F7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F81FB28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4EE62A05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9C486C5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2B2C1AB2" w:rsidR="008D44FB" w:rsidRPr="00A33B81" w:rsidRDefault="009C6BF5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24F23" w:rsidRPr="00A33B81" w14:paraId="48AC437A" w14:textId="77777777" w:rsidTr="008D0FB3">
        <w:tc>
          <w:tcPr>
            <w:tcW w:w="1710" w:type="dxa"/>
          </w:tcPr>
          <w:p w14:paraId="63101DF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596B1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D6EF2B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7462B697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37" w:type="dxa"/>
            <w:gridSpan w:val="13"/>
          </w:tcPr>
          <w:p w14:paraId="0A03A3B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D0FB3" w:rsidRPr="00A33B81" w14:paraId="0368E659" w14:textId="77777777" w:rsidTr="008D0FB3">
        <w:tc>
          <w:tcPr>
            <w:tcW w:w="1710" w:type="dxa"/>
          </w:tcPr>
          <w:p w14:paraId="13A5684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170" w:type="dxa"/>
          </w:tcPr>
          <w:p w14:paraId="4B9F28A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33E7E1A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923C7" w14:textId="35770189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348E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14:paraId="7C6E6E25" w14:textId="5827076C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8D0FB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33846E03" w14:textId="7F7F9D5F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6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6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7A7D4A91" w14:textId="7435AD78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97" w:type="dxa"/>
          </w:tcPr>
          <w:p w14:paraId="33A2A8F1" w14:textId="504C445D" w:rsidR="008D0FB3" w:rsidRPr="00A33B81" w:rsidRDefault="009C6BF5" w:rsidP="0057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2063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0238009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09C40F02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3" w:type="dxa"/>
          </w:tcPr>
          <w:p w14:paraId="4F5B84A4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22545166" w:rsidR="008D0FB3" w:rsidRPr="00BE085F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7014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270" w:type="dxa"/>
          </w:tcPr>
          <w:p w14:paraId="63CCF98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2405B718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679069B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01B435A6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35D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270" w:type="dxa"/>
          </w:tcPr>
          <w:p w14:paraId="50F35B5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6B82CBAB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0FB3" w:rsidRPr="00A33B81" w14:paraId="1C11BD0A" w14:textId="77777777" w:rsidTr="008D0FB3">
        <w:tc>
          <w:tcPr>
            <w:tcW w:w="1710" w:type="dxa"/>
          </w:tcPr>
          <w:p w14:paraId="6A5991D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93BBC3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53B07A2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ADA6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AA3A2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69B2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F9FF1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02504C5A" w14:textId="77777777" w:rsidTr="008D0FB3">
        <w:tc>
          <w:tcPr>
            <w:tcW w:w="1710" w:type="dxa"/>
          </w:tcPr>
          <w:p w14:paraId="6F8DEA5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41746" w14:textId="4C49A4CA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44DDA21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FEEA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41DA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F32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6E45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2235829B" w14:textId="77777777" w:rsidTr="008D0FB3">
        <w:tc>
          <w:tcPr>
            <w:tcW w:w="1710" w:type="dxa"/>
          </w:tcPr>
          <w:p w14:paraId="5D8DC10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1170" w:type="dxa"/>
          </w:tcPr>
          <w:p w14:paraId="223238E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809" w:type="dxa"/>
          </w:tcPr>
          <w:p w14:paraId="7BBECCB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0628B" w14:textId="7AC7650A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9348E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2C915539" w14:textId="0AC6D1CF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8D0FB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7F46AB" w14:textId="2615C022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6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14:paraId="53C6FB97" w14:textId="4BC6E81C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97" w:type="dxa"/>
          </w:tcPr>
          <w:p w14:paraId="13AEB829" w14:textId="5CF07291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30DBAA6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2AF5B7EC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3" w:type="dxa"/>
          </w:tcPr>
          <w:p w14:paraId="5F68133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7C89E7B0" w:rsidR="008D0FB3" w:rsidRPr="00BE085F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70" w:type="dxa"/>
          </w:tcPr>
          <w:p w14:paraId="78C5179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4E3D7591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270" w:type="dxa"/>
          </w:tcPr>
          <w:p w14:paraId="52BFB57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53AF3D7E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0FB3" w:rsidRPr="00A33B81" w14:paraId="41968624" w14:textId="77777777" w:rsidTr="008D0FB3">
        <w:tc>
          <w:tcPr>
            <w:tcW w:w="1710" w:type="dxa"/>
          </w:tcPr>
          <w:p w14:paraId="79E02D67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83AB1F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CB349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C699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5C2B5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8504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C5DD4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29794267" w14:textId="77777777" w:rsidTr="008D0FB3">
        <w:tc>
          <w:tcPr>
            <w:tcW w:w="1710" w:type="dxa"/>
          </w:tcPr>
          <w:p w14:paraId="2D74C270" w14:textId="2256F001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1170" w:type="dxa"/>
          </w:tcPr>
          <w:p w14:paraId="73540E4A" w14:textId="7A9C9C6D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7AB51149" w14:textId="79A81709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0F6506A6" w14:textId="66CE7C07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9348E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31BCBBCA" w14:textId="32AE8973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07CF1AD" w14:textId="565C8618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35D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445043A7" w14:textId="4082E07C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897" w:type="dxa"/>
          </w:tcPr>
          <w:p w14:paraId="56403449" w14:textId="7D1F6F81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063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822AD75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334CC37A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273" w:type="dxa"/>
          </w:tcPr>
          <w:p w14:paraId="7B20689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4F6F6ECD" w:rsidR="008D0FB3" w:rsidRPr="00BE085F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A3C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270" w:type="dxa"/>
          </w:tcPr>
          <w:p w14:paraId="4F4E674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7538042A" w:rsidR="008D0FB3" w:rsidRPr="00A33B81" w:rsidRDefault="009C6BF5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1F824FE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04D6FDF1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8CB2694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4F23" w:rsidRPr="00A33B81" w14:paraId="224D0CD2" w14:textId="77777777" w:rsidTr="008D0FB3">
        <w:tc>
          <w:tcPr>
            <w:tcW w:w="1710" w:type="dxa"/>
          </w:tcPr>
          <w:p w14:paraId="31CD4FFF" w14:textId="60BB1296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1170" w:type="dxa"/>
          </w:tcPr>
          <w:p w14:paraId="2C82B95D" w14:textId="6529F86F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2E0DE27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5426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C2119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2A687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73C9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1A74105A" w14:textId="77777777" w:rsidTr="008D0FB3">
        <w:tc>
          <w:tcPr>
            <w:tcW w:w="1710" w:type="dxa"/>
          </w:tcPr>
          <w:p w14:paraId="069CBA49" w14:textId="77777777" w:rsidR="00224F23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A3371F" w14:textId="6D964AE4" w:rsidR="00224F23" w:rsidRPr="00A33B81" w:rsidRDefault="008D0FB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2186675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8697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32349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199B6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C21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3B279C8B" w14:textId="77777777" w:rsidTr="008D0FB3">
        <w:tc>
          <w:tcPr>
            <w:tcW w:w="1710" w:type="dxa"/>
          </w:tcPr>
          <w:p w14:paraId="46A4F40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132D8C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6B25BF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377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8DC339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4B2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769D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0348DB7A" w:rsidR="00224F23" w:rsidRPr="00A33B81" w:rsidRDefault="009C6BF5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</w:t>
            </w:r>
            <w:r w:rsidR="00D406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0D6530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61620EC4" w:rsidR="00224F23" w:rsidRPr="00A33B81" w:rsidRDefault="009C6BF5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8D0F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</w:t>
            </w:r>
          </w:p>
        </w:tc>
        <w:tc>
          <w:tcPr>
            <w:tcW w:w="273" w:type="dxa"/>
          </w:tcPr>
          <w:p w14:paraId="17C74F8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2C745796" w:rsidR="00224F23" w:rsidRPr="00BE085F" w:rsidRDefault="009C6BF5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747</w:t>
            </w:r>
            <w:r w:rsidR="001A3C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270" w:type="dxa"/>
          </w:tcPr>
          <w:p w14:paraId="3F745BC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0B535D7B" w:rsidR="00224F23" w:rsidRPr="00A33B81" w:rsidRDefault="009C6BF5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8D0F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70" w:type="dxa"/>
          </w:tcPr>
          <w:p w14:paraId="75F3F9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6282DEA5" w:rsidR="00224F23" w:rsidRPr="00404EB2" w:rsidRDefault="009C6BF5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635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70" w:type="dxa"/>
          </w:tcPr>
          <w:p w14:paraId="33BC092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1FBFE3F1" w:rsidR="00224F23" w:rsidRPr="003C62EB" w:rsidRDefault="008D0FB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4220C2C2" w:rsidR="0064247E" w:rsidRPr="008C010D" w:rsidRDefault="00141065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5CF15CB3" w:rsidR="00EA5EC7" w:rsidRPr="0012538E" w:rsidRDefault="009C6BF5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D33EEA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D51E29" w:rsidRDefault="00EA5EC7" w:rsidP="00EA5EC7">
      <w:pPr>
        <w:pStyle w:val="FSBlank"/>
        <w:rPr>
          <w:sz w:val="30"/>
          <w:szCs w:val="30"/>
        </w:rPr>
      </w:pPr>
    </w:p>
    <w:p w14:paraId="74E7B2C0" w14:textId="4D1C9F9C"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8D44FB">
        <w:rPr>
          <w:rFonts w:hint="cs"/>
          <w:cs/>
        </w:rPr>
        <w:t>สาม</w:t>
      </w:r>
      <w:r w:rsidR="00DA4085">
        <w:rPr>
          <w:rFonts w:hint="cs"/>
          <w:cs/>
        </w:rPr>
        <w:t>เดือน</w:t>
      </w:r>
      <w:r w:rsidRPr="004A6E9C">
        <w:rPr>
          <w:cs/>
        </w:rPr>
        <w:t>สิ้นสุดวันที่</w:t>
      </w:r>
      <w:r w:rsidR="00A57FA3">
        <w:t xml:space="preserve"> </w:t>
      </w:r>
      <w:r w:rsidR="009C6BF5" w:rsidRPr="009C6BF5">
        <w:t>31</w:t>
      </w:r>
      <w:r w:rsidR="008D44FB">
        <w:t xml:space="preserve"> </w:t>
      </w:r>
      <w:r w:rsidR="008D44FB">
        <w:rPr>
          <w:rFonts w:hint="cs"/>
          <w:cs/>
        </w:rPr>
        <w:t xml:space="preserve">มีนาคม </w:t>
      </w:r>
      <w:r w:rsidR="009C6BF5" w:rsidRPr="009C6BF5">
        <w:t>2564</w:t>
      </w:r>
      <w:r>
        <w:rPr>
          <w:rFonts w:hint="cs"/>
          <w:cs/>
        </w:rPr>
        <w:t xml:space="preserve"> มี</w:t>
      </w:r>
      <w:r w:rsidRPr="004A6E9C">
        <w:rPr>
          <w:cs/>
        </w:rPr>
        <w:t>ดังนี้</w:t>
      </w:r>
    </w:p>
    <w:p w14:paraId="77C16C0E" w14:textId="77777777" w:rsidR="00580863" w:rsidRPr="00D51E29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81"/>
        <w:gridCol w:w="272"/>
        <w:gridCol w:w="1170"/>
        <w:gridCol w:w="270"/>
        <w:gridCol w:w="1081"/>
        <w:gridCol w:w="270"/>
        <w:gridCol w:w="1170"/>
      </w:tblGrid>
      <w:tr w:rsidR="00F93567" w:rsidRPr="00A61BFB" w14:paraId="1F792386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1414951" w14:textId="77777777" w:rsidR="00F93567" w:rsidRPr="00A61BFB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70A68B7A" w14:textId="3E195532" w:rsidR="00F93567" w:rsidRPr="00A61BFB" w:rsidRDefault="008D44F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041CC9E" w14:textId="77777777" w:rsidR="00F93567" w:rsidRPr="00A61BFB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3753A8A2" w14:textId="77777777" w:rsidR="00F93567" w:rsidRPr="00A61BFB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567" w:rsidRPr="00A61BFB" w14:paraId="5F3A32DE" w14:textId="77777777" w:rsidTr="00A61BFB">
        <w:trPr>
          <w:trHeight w:val="1109"/>
          <w:tblHeader/>
        </w:trPr>
        <w:tc>
          <w:tcPr>
            <w:tcW w:w="2106" w:type="pct"/>
            <w:shd w:val="clear" w:color="auto" w:fill="auto"/>
          </w:tcPr>
          <w:p w14:paraId="055488E6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4A265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6B112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EE3B1BE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6945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31506E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  <w:shd w:val="clear" w:color="auto" w:fill="auto"/>
          </w:tcPr>
          <w:p w14:paraId="48B5873B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11C3B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8D2E4B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14:paraId="66360115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0D47CFD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CBC12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DBD43A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14:paraId="70D8C1F1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532D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4CB1D91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93567" w:rsidRPr="00A61BFB" w14:paraId="492038F7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56BE5DC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pct"/>
            <w:gridSpan w:val="7"/>
            <w:shd w:val="clear" w:color="auto" w:fill="auto"/>
          </w:tcPr>
          <w:p w14:paraId="6020105A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74B" w:rsidRPr="00A61BFB" w14:paraId="38FAD48F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0CB57279" w14:textId="144CEF4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589" w:type="pct"/>
            <w:shd w:val="clear" w:color="auto" w:fill="auto"/>
          </w:tcPr>
          <w:p w14:paraId="27F538C4" w14:textId="2476CB23" w:rsidR="0087374B" w:rsidRPr="00A61BFB" w:rsidRDefault="009C6BF5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058F8283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D8E7DC1" w14:textId="760BD99C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7B4EBA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2B87E18E" w14:textId="66A07FD7" w:rsidR="0087374B" w:rsidRPr="00A61BFB" w:rsidRDefault="009C6BF5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6E4CFF7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30B063A" w14:textId="2F5EEFC8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74B" w:rsidRPr="00A61BFB" w14:paraId="58442758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09A1CE2E" w14:textId="4D8A59D3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9" w:type="pct"/>
            <w:shd w:val="clear" w:color="auto" w:fill="auto"/>
          </w:tcPr>
          <w:p w14:paraId="1F6F7216" w14:textId="253AF477" w:rsidR="0087374B" w:rsidRPr="00A61BFB" w:rsidRDefault="009C6BF5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74B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48" w:type="pct"/>
            <w:shd w:val="clear" w:color="auto" w:fill="auto"/>
          </w:tcPr>
          <w:p w14:paraId="11787263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4C902E0" w14:textId="7FF371E0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E802D15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64E5312" w14:textId="5068ED8A" w:rsidR="0087374B" w:rsidRPr="00A61BFB" w:rsidRDefault="009C6BF5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74B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47" w:type="pct"/>
            <w:shd w:val="clear" w:color="auto" w:fill="auto"/>
          </w:tcPr>
          <w:p w14:paraId="15D5CE94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62D2F7" w14:textId="6144869E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74B" w:rsidRPr="00A61BFB" w14:paraId="6E40C993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4BFFBBCC" w14:textId="05C6AA45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589" w:type="pct"/>
            <w:shd w:val="clear" w:color="auto" w:fill="auto"/>
          </w:tcPr>
          <w:p w14:paraId="2CD47028" w14:textId="4F5AE31A" w:rsidR="0087374B" w:rsidRPr="00A61BFB" w:rsidRDefault="009C6BF5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85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8" w:type="pct"/>
            <w:shd w:val="clear" w:color="auto" w:fill="auto"/>
          </w:tcPr>
          <w:p w14:paraId="6CDF6959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1D96BB9" w14:textId="66ADD6DC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D0683BB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1DF86983" w14:textId="31E1DB89" w:rsidR="0087374B" w:rsidRPr="00A61BFB" w:rsidRDefault="009C6BF5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85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5DF4927E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AA4C5B1" w14:textId="6852B1DF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1A947500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214EBE49" w14:textId="5B98A7B8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89" w:type="pct"/>
            <w:shd w:val="clear" w:color="auto" w:fill="auto"/>
          </w:tcPr>
          <w:p w14:paraId="64E6C844" w14:textId="7EF6ACE9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21337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8" w:type="pct"/>
            <w:shd w:val="clear" w:color="auto" w:fill="auto"/>
          </w:tcPr>
          <w:p w14:paraId="049DB911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31D164EB" w14:textId="30496325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19577F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6C3E91F4" w14:textId="35E10846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21337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7" w:type="pct"/>
            <w:shd w:val="clear" w:color="auto" w:fill="auto"/>
          </w:tcPr>
          <w:p w14:paraId="3772304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2B310B3" w14:textId="1D15EEE3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79A0BAAC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43647A0" w14:textId="2096B6C1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9" w:type="pct"/>
            <w:shd w:val="clear" w:color="auto" w:fill="auto"/>
          </w:tcPr>
          <w:p w14:paraId="6166B48B" w14:textId="5C52474D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21337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48" w:type="pct"/>
            <w:shd w:val="clear" w:color="auto" w:fill="auto"/>
          </w:tcPr>
          <w:p w14:paraId="3C29163B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F46B831" w14:textId="4B781C90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14F2B7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9B011D2" w14:textId="4762605A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21337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47" w:type="pct"/>
            <w:shd w:val="clear" w:color="auto" w:fill="auto"/>
          </w:tcPr>
          <w:p w14:paraId="22A8A019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A12ADC2" w14:textId="640265ED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231C1989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26265877" w14:textId="0D37F12E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9" w:type="pct"/>
            <w:shd w:val="clear" w:color="auto" w:fill="auto"/>
          </w:tcPr>
          <w:p w14:paraId="281C8A00" w14:textId="2B546345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8" w:type="pct"/>
            <w:shd w:val="clear" w:color="auto" w:fill="auto"/>
          </w:tcPr>
          <w:p w14:paraId="69E6E163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961866E" w14:textId="581CA2C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6F004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766A8738" w14:textId="0EA833E9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7" w:type="pct"/>
            <w:shd w:val="clear" w:color="auto" w:fill="auto"/>
          </w:tcPr>
          <w:p w14:paraId="6FD270F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4BD39" w14:textId="029970B6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1D1CA9A9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571688A" w14:textId="4790FB1B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9" w:type="pct"/>
            <w:shd w:val="clear" w:color="auto" w:fill="auto"/>
          </w:tcPr>
          <w:p w14:paraId="1AC46B79" w14:textId="7C12D18E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21337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48" w:type="pct"/>
            <w:shd w:val="clear" w:color="auto" w:fill="auto"/>
          </w:tcPr>
          <w:p w14:paraId="7C5BC5D0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7C0B9FE" w14:textId="3ADCD738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F54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7AC21CF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199E88D" w14:textId="0EA6674F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21337" w:rsidRPr="00A6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47" w:type="pct"/>
            <w:shd w:val="clear" w:color="auto" w:fill="auto"/>
          </w:tcPr>
          <w:p w14:paraId="187B47B6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C7AC677" w14:textId="5EC0FCD1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F54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1337" w:rsidRPr="00A61BFB" w14:paraId="4565DA8B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18751C70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A77D" w14:textId="5E07D089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C33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148" w:type="pct"/>
            <w:shd w:val="clear" w:color="auto" w:fill="auto"/>
          </w:tcPr>
          <w:p w14:paraId="62B64617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DED7" w14:textId="4694BC2E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7F54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908299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EECAB" w14:textId="35062C34" w:rsidR="00D21337" w:rsidRPr="00A61BFB" w:rsidRDefault="009C6BF5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C33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147" w:type="pct"/>
            <w:shd w:val="clear" w:color="auto" w:fill="auto"/>
          </w:tcPr>
          <w:p w14:paraId="37FA21BB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D2F6" w14:textId="40D685B8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6BF5"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7F54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6BF5" w:rsidRPr="009C6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F7DE2A8" w14:textId="7A36B875" w:rsidR="00A5509F" w:rsidRPr="00D51E29" w:rsidRDefault="00A5509F" w:rsidP="00580863">
      <w:pPr>
        <w:pStyle w:val="FSContent"/>
      </w:pPr>
    </w:p>
    <w:p w14:paraId="05876756" w14:textId="7B7DDFC1" w:rsidR="00B43AE3" w:rsidRDefault="00B43AE3" w:rsidP="00B43AE3">
      <w:pPr>
        <w:pStyle w:val="FSBlank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BC10E4">
        <w:rPr>
          <w:rFonts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C6BF5" w:rsidRPr="009C6BF5">
        <w:rPr>
          <w:sz w:val="30"/>
          <w:szCs w:val="30"/>
        </w:rPr>
        <w:t>31</w:t>
      </w:r>
      <w:r w:rsidR="00BC10E4">
        <w:rPr>
          <w:sz w:val="30"/>
          <w:szCs w:val="30"/>
        </w:rPr>
        <w:t xml:space="preserve"> </w:t>
      </w:r>
      <w:r w:rsidR="00BC10E4">
        <w:rPr>
          <w:rFonts w:hint="cs"/>
          <w:sz w:val="30"/>
          <w:szCs w:val="30"/>
          <w:cs/>
        </w:rPr>
        <w:t xml:space="preserve">มีนาคม </w:t>
      </w:r>
      <w:r w:rsidR="009C6BF5" w:rsidRPr="009C6BF5">
        <w:rPr>
          <w:sz w:val="30"/>
          <w:szCs w:val="30"/>
        </w:rPr>
        <w:t>2564</w:t>
      </w:r>
      <w:r w:rsidR="00BC10E4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p w14:paraId="3693F043" w14:textId="77777777" w:rsidR="00B43AE3" w:rsidRPr="00D51E29" w:rsidRDefault="00B43AE3" w:rsidP="00B43AE3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1"/>
        <w:gridCol w:w="1799"/>
      </w:tblGrid>
      <w:tr w:rsidR="00B43AE3" w:rsidRPr="00A16777" w14:paraId="06A406A0" w14:textId="77777777" w:rsidTr="00766959">
        <w:trPr>
          <w:tblHeader/>
        </w:trPr>
        <w:tc>
          <w:tcPr>
            <w:tcW w:w="4020" w:type="pct"/>
            <w:shd w:val="clear" w:color="auto" w:fill="auto"/>
          </w:tcPr>
          <w:p w14:paraId="6474FFA6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805DD1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9C04F4" w14:textId="28ADF03F" w:rsidR="00B43AE3" w:rsidRPr="009E1667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676B905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3A4A705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A8391E" w14:textId="77777777" w:rsidR="00B43AE3" w:rsidRPr="00D57F65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43AE3" w:rsidRPr="00A16777" w14:paraId="17926508" w14:textId="77777777" w:rsidTr="00766959">
        <w:trPr>
          <w:tblHeader/>
        </w:trPr>
        <w:tc>
          <w:tcPr>
            <w:tcW w:w="4020" w:type="pct"/>
            <w:shd w:val="clear" w:color="auto" w:fill="auto"/>
          </w:tcPr>
          <w:p w14:paraId="5D9EC99E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2FA993A8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AE3" w:rsidRPr="00494CD6" w14:paraId="2F7FA108" w14:textId="77777777" w:rsidTr="00766959">
        <w:tc>
          <w:tcPr>
            <w:tcW w:w="4020" w:type="pct"/>
            <w:shd w:val="clear" w:color="auto" w:fill="auto"/>
          </w:tcPr>
          <w:p w14:paraId="663AA4F1" w14:textId="743AD182" w:rsidR="00B43AE3" w:rsidRPr="003C47FE" w:rsidRDefault="00B43AE3" w:rsidP="007669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9C6BF5" w:rsidRPr="009C6BF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80" w:type="pct"/>
            <w:shd w:val="clear" w:color="auto" w:fill="auto"/>
          </w:tcPr>
          <w:p w14:paraId="72D6A4DD" w14:textId="4CC3BEA8" w:rsidR="00B43AE3" w:rsidRPr="00DC0773" w:rsidRDefault="009C6BF5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12</w:t>
            </w:r>
            <w:r w:rsidR="00B43AE3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B43AE3" w:rsidRPr="00494CD6" w14:paraId="5C3C3494" w14:textId="77777777" w:rsidTr="00B43AE3">
        <w:tc>
          <w:tcPr>
            <w:tcW w:w="4020" w:type="pct"/>
            <w:shd w:val="clear" w:color="auto" w:fill="auto"/>
          </w:tcPr>
          <w:p w14:paraId="4E51755D" w14:textId="0B9DA0EB" w:rsidR="00B43AE3" w:rsidRPr="003C47FE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980" w:type="pct"/>
            <w:shd w:val="clear" w:color="auto" w:fill="auto"/>
          </w:tcPr>
          <w:p w14:paraId="2610593D" w14:textId="6CB94DA5" w:rsidR="00B43AE3" w:rsidRPr="00DC0773" w:rsidRDefault="009C6BF5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</w:t>
            </w:r>
            <w:r w:rsidR="00B43AE3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B43AE3" w:rsidRPr="00494CD6" w14:paraId="722BA846" w14:textId="77777777" w:rsidTr="00B43AE3">
        <w:tc>
          <w:tcPr>
            <w:tcW w:w="4020" w:type="pct"/>
            <w:shd w:val="clear" w:color="auto" w:fill="auto"/>
          </w:tcPr>
          <w:p w14:paraId="0CB9ED2E" w14:textId="5811260B" w:rsidR="00B43AE3" w:rsidRPr="003C47FE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980" w:type="pct"/>
            <w:shd w:val="clear" w:color="auto" w:fill="auto"/>
          </w:tcPr>
          <w:p w14:paraId="53CCC844" w14:textId="6C7480FC" w:rsidR="00B43AE3" w:rsidRPr="00DC077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3AE3" w:rsidRPr="00494CD6" w14:paraId="3C718134" w14:textId="77777777" w:rsidTr="00B43AE3">
        <w:tc>
          <w:tcPr>
            <w:tcW w:w="4020" w:type="pct"/>
            <w:shd w:val="clear" w:color="auto" w:fill="auto"/>
          </w:tcPr>
          <w:p w14:paraId="501EC6CA" w14:textId="1D49885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3A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</w:tcPr>
          <w:p w14:paraId="47BD18E9" w14:textId="2B12A1B6" w:rsidR="00B43AE3" w:rsidRPr="00DC077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517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3AE3" w:rsidRPr="00F20B0B" w14:paraId="1D414469" w14:textId="77777777" w:rsidTr="00766959">
        <w:tc>
          <w:tcPr>
            <w:tcW w:w="4020" w:type="pct"/>
            <w:shd w:val="clear" w:color="auto" w:fill="auto"/>
          </w:tcPr>
          <w:p w14:paraId="0FE381E4" w14:textId="5A755C99" w:rsidR="00B43AE3" w:rsidRP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A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43A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3A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9C6BF5"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AB011" w14:textId="1143C7B8" w:rsidR="00B43AE3" w:rsidRPr="00DC0773" w:rsidRDefault="009C6BF5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43A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</w:tr>
    </w:tbl>
    <w:p w14:paraId="1E193E84" w14:textId="77777777" w:rsidR="00A61BFB" w:rsidRPr="00A61BFB" w:rsidRDefault="00A61BFB" w:rsidP="00580863">
      <w:pPr>
        <w:pStyle w:val="FSContent"/>
        <w:rPr>
          <w:sz w:val="24"/>
          <w:szCs w:val="24"/>
        </w:rPr>
      </w:pPr>
    </w:p>
    <w:p w14:paraId="42406104" w14:textId="03CAEDC4" w:rsidR="00F11E04" w:rsidRDefault="00F11E04" w:rsidP="00580863">
      <w:pPr>
        <w:pStyle w:val="FSContent"/>
      </w:pPr>
      <w:r>
        <w:rPr>
          <w:rFonts w:hint="cs"/>
          <w:cs/>
        </w:rPr>
        <w:lastRenderedPageBreak/>
        <w:t xml:space="preserve">ในระหว่างปี </w:t>
      </w:r>
      <w:r w:rsidR="009C6BF5" w:rsidRPr="009C6BF5">
        <w:t>2564</w:t>
      </w:r>
      <w:r>
        <w:t xml:space="preserve"> </w:t>
      </w:r>
      <w:r>
        <w:rPr>
          <w:rFonts w:hint="cs"/>
          <w:cs/>
        </w:rPr>
        <w:t xml:space="preserve">บริษัทได้ทำสัญญาเช่ายานพาหนะเป็นระยะเวลา </w:t>
      </w:r>
      <w:r w:rsidR="009C6BF5" w:rsidRPr="009C6BF5">
        <w:t>4</w:t>
      </w:r>
      <w:r>
        <w:t xml:space="preserve"> </w:t>
      </w:r>
      <w:r>
        <w:rPr>
          <w:rFonts w:hint="cs"/>
          <w:cs/>
        </w:rPr>
        <w:t>ปี โดยได้รับรู้</w:t>
      </w:r>
      <w:r w:rsidRPr="00F11E04">
        <w:rPr>
          <w:cs/>
        </w:rPr>
        <w:t xml:space="preserve">สินทรัพย์สิทธิการใช้และหนี้สินตามสัญญาเช่าเป็นจำนวน </w:t>
      </w:r>
      <w:r w:rsidR="009C6BF5" w:rsidRPr="009C6BF5">
        <w:t>4</w:t>
      </w:r>
      <w:r w:rsidR="0081775F">
        <w:t>.</w:t>
      </w:r>
      <w:r w:rsidR="009C6BF5" w:rsidRPr="009C6BF5">
        <w:t>0</w:t>
      </w:r>
      <w:r w:rsidRPr="00F11E04">
        <w:t xml:space="preserve"> </w:t>
      </w:r>
      <w:r w:rsidRPr="00F11E04">
        <w:rPr>
          <w:cs/>
        </w:rPr>
        <w:t xml:space="preserve">ล้านบาทและ </w:t>
      </w:r>
      <w:r w:rsidR="009C6BF5" w:rsidRPr="009C6BF5">
        <w:t>3</w:t>
      </w:r>
      <w:r>
        <w:t>.</w:t>
      </w:r>
      <w:r w:rsidR="009C6BF5" w:rsidRPr="009C6BF5">
        <w:t>0</w:t>
      </w:r>
      <w:r w:rsidRPr="00F11E04">
        <w:t xml:space="preserve"> </w:t>
      </w:r>
      <w:r w:rsidRPr="00F11E04">
        <w:rPr>
          <w:cs/>
        </w:rPr>
        <w:t>ล้านบาท ตามลำดับ</w:t>
      </w:r>
    </w:p>
    <w:p w14:paraId="4B4A851A" w14:textId="77777777" w:rsidR="00D51E29" w:rsidRDefault="00D51E29" w:rsidP="00580863">
      <w:pPr>
        <w:pStyle w:val="FSContent"/>
        <w:rPr>
          <w:cs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4"/>
        <w:gridCol w:w="269"/>
        <w:gridCol w:w="1192"/>
        <w:gridCol w:w="270"/>
        <w:gridCol w:w="1168"/>
        <w:gridCol w:w="270"/>
        <w:gridCol w:w="1074"/>
      </w:tblGrid>
      <w:tr w:rsidR="008D44FB" w:rsidRPr="003C47FE" w14:paraId="582ABF7B" w14:textId="77777777" w:rsidTr="008D44FB">
        <w:trPr>
          <w:cantSplit/>
        </w:trPr>
        <w:tc>
          <w:tcPr>
            <w:tcW w:w="2006" w:type="pct"/>
          </w:tcPr>
          <w:p w14:paraId="6CBE75A0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1B36333" w14:textId="2172CA48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9F180E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EB14E9" w14:textId="6B4A4C3E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558DCCD7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F835AA" w14:textId="0A5D384C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C2F8CBB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36B0D6" w14:textId="07F62E5C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0BACB36B" w14:textId="77777777" w:rsidTr="008D44FB">
        <w:trPr>
          <w:cantSplit/>
        </w:trPr>
        <w:tc>
          <w:tcPr>
            <w:tcW w:w="2006" w:type="pct"/>
          </w:tcPr>
          <w:p w14:paraId="763F8366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DA0CC66" w14:textId="4BC6FECD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CCE5812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157D7C" w14:textId="1C5BE022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A7BDACF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860C17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D8AC6D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FB02F0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49FB02E3" w14:textId="77777777" w:rsidTr="008D44FB">
        <w:trPr>
          <w:cantSplit/>
        </w:trPr>
        <w:tc>
          <w:tcPr>
            <w:tcW w:w="2006" w:type="pct"/>
          </w:tcPr>
          <w:p w14:paraId="524D3005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6380F1F" w14:textId="2C29E5BA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A91A43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615BDF" w14:textId="0BB24AB4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330E6A8E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1A9CD5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6FF69A6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84F014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7357B63F" w14:textId="77777777" w:rsidTr="008D44FB">
        <w:trPr>
          <w:cantSplit/>
        </w:trPr>
        <w:tc>
          <w:tcPr>
            <w:tcW w:w="2006" w:type="pct"/>
          </w:tcPr>
          <w:p w14:paraId="237C9BC4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E7065CC" w14:textId="7F4C6C71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FE3AC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21748E" w14:textId="5F92E547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7A812F0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3A8F1F9" w14:textId="5D210273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FB" w:rsidRPr="003C47FE" w14:paraId="685FDE9D" w14:textId="77777777" w:rsidTr="008D44FB">
        <w:trPr>
          <w:cantSplit/>
        </w:trPr>
        <w:tc>
          <w:tcPr>
            <w:tcW w:w="2006" w:type="pct"/>
          </w:tcPr>
          <w:p w14:paraId="2319C7EC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1779A9" w14:textId="497A8ACD" w:rsidR="008D44FB" w:rsidRPr="003735FD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8D4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4F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2A30277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103E37E9" w:rsidR="008D44FB" w:rsidRPr="003735FD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8D4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4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46EF78CB" w:rsidR="008D44FB" w:rsidRPr="003735FD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8D4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4F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564B13B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EFE639" w14:textId="6C3ACF36" w:rsidR="008D44FB" w:rsidRPr="003735FD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31</w:t>
            </w:r>
            <w:r w:rsidR="008D4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4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D44FB" w:rsidRPr="003C47FE" w14:paraId="68C3FE75" w14:textId="77777777" w:rsidTr="008D44FB">
        <w:trPr>
          <w:cantSplit/>
        </w:trPr>
        <w:tc>
          <w:tcPr>
            <w:tcW w:w="2006" w:type="pct"/>
          </w:tcPr>
          <w:p w14:paraId="7B00C54B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79DD8DD" w14:textId="58AD29C2" w:rsidR="008D44FB" w:rsidRPr="003C47FE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D9571A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423F4EF5" w:rsidR="008D44FB" w:rsidRPr="003C47FE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9517BD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4A5CF831" w:rsidR="008D44FB" w:rsidRPr="003C47FE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0028C3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C97CC2" w14:textId="7F1CE725" w:rsidR="008D44FB" w:rsidRPr="003C47FE" w:rsidRDefault="009C6BF5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F16FC" w:rsidRPr="003C47FE" w14:paraId="01350DD0" w14:textId="77777777" w:rsidTr="008D44FB">
        <w:trPr>
          <w:cantSplit/>
        </w:trPr>
        <w:tc>
          <w:tcPr>
            <w:tcW w:w="2006" w:type="pct"/>
          </w:tcPr>
          <w:p w14:paraId="4205C27E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14:paraId="72033C81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748B" w:rsidRPr="003C47FE" w14:paraId="778831B2" w14:textId="77777777" w:rsidTr="008D44FB">
        <w:trPr>
          <w:cantSplit/>
        </w:trPr>
        <w:tc>
          <w:tcPr>
            <w:tcW w:w="2006" w:type="pct"/>
          </w:tcPr>
          <w:p w14:paraId="6B5F9C3B" w14:textId="50220309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7" w:type="pct"/>
          </w:tcPr>
          <w:p w14:paraId="4DF98210" w14:textId="2F68E7D0" w:rsidR="0073748B" w:rsidRPr="003C47FE" w:rsidRDefault="009C6BF5" w:rsidP="0073748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7169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6" w:type="pct"/>
          </w:tcPr>
          <w:p w14:paraId="77FF8423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1DCC1862" w:rsidR="0073748B" w:rsidRPr="003C47FE" w:rsidRDefault="009C6BF5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14:paraId="7F5644D6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0306478A" w:rsidR="0073748B" w:rsidRPr="003C47FE" w:rsidRDefault="009C6BF5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7169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</w:tcPr>
          <w:p w14:paraId="0EBB6CA2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32FA9" w14:textId="13C42F29" w:rsidR="0073748B" w:rsidRPr="003C47FE" w:rsidRDefault="009C6BF5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</w:tr>
      <w:tr w:rsidR="0073748B" w:rsidRPr="003C47FE" w14:paraId="10D21D7D" w14:textId="77777777" w:rsidTr="008D44FB">
        <w:trPr>
          <w:cantSplit/>
        </w:trPr>
        <w:tc>
          <w:tcPr>
            <w:tcW w:w="2006" w:type="pct"/>
          </w:tcPr>
          <w:p w14:paraId="3EE7688F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A30932" w14:textId="1D2FE7F3" w:rsidR="0073748B" w:rsidRPr="002E6E2F" w:rsidRDefault="0071695B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076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728A4710" w:rsidR="0073748B" w:rsidRPr="00C108B2" w:rsidRDefault="0073748B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676E062C" w:rsidR="0073748B" w:rsidRPr="00DE0AD0" w:rsidRDefault="0071695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63A588" w14:textId="30B37A51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48B" w:rsidRPr="003C47FE" w14:paraId="33D3FDC8" w14:textId="77777777" w:rsidTr="008D44FB">
        <w:trPr>
          <w:cantSplit/>
        </w:trPr>
        <w:tc>
          <w:tcPr>
            <w:tcW w:w="2006" w:type="pct"/>
          </w:tcPr>
          <w:p w14:paraId="67C1F809" w14:textId="57B69433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9C6BF5"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3F9C3EC3" w:rsidR="0073748B" w:rsidRPr="002E6E2F" w:rsidRDefault="009C6BF5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274</w:t>
            </w:r>
            <w:r w:rsidR="007169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46" w:type="pct"/>
          </w:tcPr>
          <w:p w14:paraId="3F0C98E3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673C803F" w:rsidR="0073748B" w:rsidRPr="003C47FE" w:rsidRDefault="009C6BF5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38DB2C3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450719F7" w:rsidR="0073748B" w:rsidRPr="00DE0AD0" w:rsidRDefault="009C6BF5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7169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47" w:type="pct"/>
          </w:tcPr>
          <w:p w14:paraId="0A452DBA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7F4B990B" w:rsidR="0073748B" w:rsidRPr="003C47FE" w:rsidRDefault="009C6BF5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  <w:bookmarkEnd w:id="1"/>
      <w:tr w:rsidR="0073748B" w:rsidRPr="003C47FE" w14:paraId="79F7D478" w14:textId="77777777" w:rsidTr="008D44FB">
        <w:trPr>
          <w:cantSplit/>
        </w:trPr>
        <w:tc>
          <w:tcPr>
            <w:tcW w:w="2006" w:type="pct"/>
          </w:tcPr>
          <w:p w14:paraId="66BBBF77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BAD21F4" w14:textId="77777777" w:rsidR="0073748B" w:rsidRPr="002E6E2F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C72CB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73748B" w:rsidRPr="00DE0AD0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6F46C9E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748B" w:rsidRPr="003C47FE" w14:paraId="74F08682" w14:textId="77777777" w:rsidTr="008D44FB">
        <w:trPr>
          <w:cantSplit/>
        </w:trPr>
        <w:tc>
          <w:tcPr>
            <w:tcW w:w="2006" w:type="pct"/>
          </w:tcPr>
          <w:p w14:paraId="339EEF17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7" w:type="pct"/>
          </w:tcPr>
          <w:p w14:paraId="7347039E" w14:textId="6C373B10" w:rsidR="0073748B" w:rsidRPr="002E6E2F" w:rsidRDefault="009C6BF5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A32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14:paraId="0662C26F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7A17DED2" w:rsidR="0073748B" w:rsidRPr="003C47FE" w:rsidRDefault="009C6BF5" w:rsidP="00737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2FA6D186" w:rsidR="0073748B" w:rsidRPr="00DE0AD0" w:rsidRDefault="009C6BF5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A32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2AB10135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638809E5" w14:textId="563D2DD5" w:rsidR="0073748B" w:rsidRPr="003C47FE" w:rsidRDefault="009C6BF5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73748B" w:rsidRPr="003C47FE" w14:paraId="4414C120" w14:textId="77777777" w:rsidTr="008D44FB">
        <w:trPr>
          <w:cantSplit/>
        </w:trPr>
        <w:tc>
          <w:tcPr>
            <w:tcW w:w="2006" w:type="pct"/>
          </w:tcPr>
          <w:p w14:paraId="4A650DC8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7" w:type="pct"/>
          </w:tcPr>
          <w:p w14:paraId="21CE8282" w14:textId="43530FD6" w:rsidR="0073748B" w:rsidRPr="002E6E2F" w:rsidRDefault="009C6BF5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  <w:r w:rsidR="00A32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46" w:type="pct"/>
          </w:tcPr>
          <w:p w14:paraId="0A716855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4F3B0779" w:rsidR="0073748B" w:rsidRPr="003C47FE" w:rsidRDefault="009C6BF5" w:rsidP="00737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3E1894C0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61990F7F" w:rsidR="0073748B" w:rsidRPr="00DE0AD0" w:rsidRDefault="009C6BF5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  <w:r w:rsidR="00D024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47" w:type="pct"/>
          </w:tcPr>
          <w:p w14:paraId="776700CE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4596C51D" w14:textId="7964CDC4" w:rsidR="0073748B" w:rsidRPr="003C47FE" w:rsidRDefault="009C6BF5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73748B" w:rsidRPr="003C47FE" w14:paraId="54B58471" w14:textId="77777777" w:rsidTr="008D44FB">
        <w:trPr>
          <w:cantSplit/>
        </w:trPr>
        <w:tc>
          <w:tcPr>
            <w:tcW w:w="2006" w:type="pct"/>
          </w:tcPr>
          <w:p w14:paraId="6B41CF6D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69027F9A" w:rsidR="0073748B" w:rsidRPr="002E6E2F" w:rsidRDefault="009C6BF5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</w:t>
            </w:r>
            <w:r w:rsidR="00AC68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46" w:type="pct"/>
          </w:tcPr>
          <w:p w14:paraId="0866A679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03448E4F" w:rsidR="0073748B" w:rsidRPr="003C47FE" w:rsidRDefault="009C6BF5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4199E794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59581298" w:rsidR="0073748B" w:rsidRPr="00DE0AD0" w:rsidRDefault="009C6BF5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D024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47" w:type="pct"/>
          </w:tcPr>
          <w:p w14:paraId="22B967F5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3437D1A6" w:rsidR="0073748B" w:rsidRPr="003C47FE" w:rsidRDefault="009C6BF5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52A6CBF3" w14:textId="3A6A98F9" w:rsidR="007C52FE" w:rsidRDefault="007C52FE" w:rsidP="00CE4BD6">
      <w:pPr>
        <w:pStyle w:val="FSBlank"/>
        <w:rPr>
          <w:sz w:val="30"/>
          <w:szCs w:val="30"/>
        </w:rPr>
      </w:pP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6DAF87C3" w14:textId="77777777" w:rsidR="00B43AE3" w:rsidRDefault="00B43AE3" w:rsidP="00CE4BD6">
      <w:pPr>
        <w:pStyle w:val="FSBlank"/>
        <w:rPr>
          <w:sz w:val="30"/>
          <w:szCs w:val="30"/>
          <w:cs/>
        </w:rPr>
      </w:pPr>
    </w:p>
    <w:p w14:paraId="62850B49" w14:textId="250EEDC7" w:rsidR="00B43AE3" w:rsidRDefault="00B43AE3" w:rsidP="00CE4BD6">
      <w:pPr>
        <w:pStyle w:val="FSBlank"/>
        <w:rPr>
          <w:sz w:val="30"/>
          <w:szCs w:val="30"/>
        </w:rPr>
      </w:pPr>
    </w:p>
    <w:p w14:paraId="1A9C4F7F" w14:textId="59CC6FCA" w:rsidR="00F527EF" w:rsidRPr="004E576C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cs/>
        </w:rPr>
        <w:sectPr w:rsidR="00F527EF" w:rsidRPr="004E576C" w:rsidSect="00B545CD">
          <w:head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5CBC5821" w:rsidR="006756B1" w:rsidRPr="002E3CA1" w:rsidRDefault="009C6BF5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C6BF5"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BE30AB" w:rsidRDefault="0058773B" w:rsidP="0058773B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0D044B65" w14:textId="55B5EA07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9C6BF5" w:rsidRPr="009C6BF5">
        <w:rPr>
          <w:rFonts w:ascii="Angsana New" w:hAnsi="Angsana New"/>
          <w:spacing w:val="-4"/>
          <w:sz w:val="30"/>
          <w:szCs w:val="30"/>
        </w:rPr>
        <w:t>31</w:t>
      </w:r>
      <w:r w:rsidR="00E81185">
        <w:rPr>
          <w:rFonts w:ascii="Angsana New" w:hAnsi="Angsana New"/>
          <w:spacing w:val="-4"/>
          <w:sz w:val="30"/>
          <w:szCs w:val="30"/>
        </w:rPr>
        <w:t xml:space="preserve"> </w:t>
      </w:r>
      <w:r w:rsidR="00E81185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pacing w:val="-4"/>
          <w:sz w:val="30"/>
          <w:szCs w:val="30"/>
        </w:rPr>
        <w:t>2564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C6BF5" w:rsidRPr="009C6BF5">
        <w:rPr>
          <w:rFonts w:ascii="Angsana New" w:hAnsi="Angsana New"/>
          <w:spacing w:val="-4"/>
          <w:sz w:val="30"/>
          <w:szCs w:val="30"/>
        </w:rPr>
        <w:t>2563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77777777" w:rsidR="001742E7" w:rsidRPr="00252A5E" w:rsidRDefault="001742E7" w:rsidP="001742E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EF2E76" w:rsidRPr="00A50726" w14:paraId="51F2C40B" w14:textId="77777777" w:rsidTr="00DE0AD0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7368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0D24" w14:textId="73746D0C" w:rsidR="00EF2E76" w:rsidRPr="00A50726" w:rsidRDefault="00E8118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F2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14:paraId="5ECBF7EA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2E76" w:rsidRPr="00A50726" w14:paraId="0B280B3A" w14:textId="77777777" w:rsidTr="00EF2E76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7B36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B30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8E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0D91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E3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08A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F738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D42EA6B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2E76" w:rsidRPr="00A50726" w14:paraId="540D1A11" w14:textId="77777777" w:rsidTr="00DE0AD0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36965" w14:textId="40AE908B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E8118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8118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F972" w14:textId="3107D093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5544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FD27" w14:textId="14CF2C3F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86C8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5050" w14:textId="5A35FADC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0CF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BF7" w14:textId="7EB95FA0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63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C701" w14:textId="2F6CDB9C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71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F8B3" w14:textId="55B0A7E9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D62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174C73" w14:textId="5E7E7A7E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DC92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3D9C2A6" w14:textId="467067CE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EF2E76" w:rsidRPr="00A50726" w14:paraId="05EE21C4" w14:textId="77777777" w:rsidTr="00DE0AD0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DEE1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C94DCF9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F2E76" w:rsidRPr="00FD31DD" w14:paraId="42F81E9D" w14:textId="77777777" w:rsidTr="00DE0AD0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FF7F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0373D1" w14:textId="32BFE7EE" w:rsidR="00EF2E76" w:rsidRPr="001776A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A939D2" w:rsidRPr="00A93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EFA1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CE33" w14:textId="1E777A44" w:rsidR="00EF2E76" w:rsidRPr="00FD31DD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EC660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CD4C" w14:textId="1953B10D" w:rsidR="00EF2E76" w:rsidRPr="00CB0AD3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163</w:t>
            </w:r>
            <w:r w:rsidR="00342F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7CF0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8E0109" w14:textId="5BF1BDA0" w:rsidR="00EF2E76" w:rsidRPr="00FD31DD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A607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E32618" w14:textId="501F24B4" w:rsidR="00EF2E76" w:rsidRPr="001776A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342F4C" w:rsidRPr="00342F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94C6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4AB30" w14:textId="0B295572" w:rsidR="00EF2E76" w:rsidRPr="00FD31DD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82AE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1B66E" w14:textId="14219347" w:rsidR="00EF2E76" w:rsidRPr="00E0547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193</w:t>
            </w:r>
            <w:r w:rsidR="00E0547B" w:rsidRPr="00B74B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14:paraId="08B078C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515089B" w14:textId="37786CCB" w:rsidR="00EF2E76" w:rsidRPr="00FD31DD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164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499</w:t>
            </w:r>
          </w:p>
        </w:tc>
      </w:tr>
      <w:tr w:rsidR="00EF2E76" w:rsidRPr="00A50726" w14:paraId="2C1BA182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41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BA4A" w14:textId="6CD2C6A6" w:rsidR="00EF2E76" w:rsidRPr="001776A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A939D2" w:rsidRPr="00A93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B5F8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C1AA" w14:textId="689A47C9" w:rsidR="00EF2E76" w:rsidRPr="00A50726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5C8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11E9" w14:textId="236819CC" w:rsidR="00EF2E76" w:rsidRPr="00CB0AD3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163</w:t>
            </w:r>
            <w:r w:rsidR="00342F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0F4E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30053" w14:textId="022A3584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39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7ED9E" w14:textId="519286D3" w:rsidR="00EF2E76" w:rsidRPr="00CB0AD3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="00342F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7E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570EF" w14:textId="45D44FAC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5DB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D821" w14:textId="7F31C7F6" w:rsidR="00EF2E76" w:rsidRPr="00E0547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219</w:t>
            </w:r>
            <w:r w:rsidR="00E0547B" w:rsidRPr="00E054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70" w:type="dxa"/>
            <w:vAlign w:val="bottom"/>
          </w:tcPr>
          <w:p w14:paraId="671233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F891B" w14:textId="79C93DE3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672</w:t>
            </w:r>
          </w:p>
        </w:tc>
      </w:tr>
      <w:tr w:rsidR="00EF2E76" w:rsidRPr="00FD31DD" w14:paraId="48842043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3C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D5A08C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081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CC73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F61A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87FF9D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FE68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A37D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C5B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0F702D" w14:textId="77777777" w:rsidR="00EF2E76" w:rsidRPr="00CB0AD3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2EA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CF73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9DD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084F65" w14:textId="77777777" w:rsidR="00EF2E76" w:rsidRPr="004678C5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CDAAD1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2DEA5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2E76" w:rsidRPr="00A50726" w14:paraId="0B48ACE8" w14:textId="77777777" w:rsidTr="00DE0AD0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2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5C1918E" w14:textId="302ADABE" w:rsidR="00EF2E76" w:rsidRPr="001776A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A939D2" w:rsidRPr="00A93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5F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C7E76E" w14:textId="01C0D5FF" w:rsidR="00EF2E76" w:rsidRPr="00A50726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411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FC49A0" w14:textId="292DF5EC" w:rsidR="00EF2E76" w:rsidRPr="00532B91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</w:t>
            </w:r>
            <w:r w:rsidR="00342F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6E6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4E86B" w14:textId="2C636F27" w:rsidR="00EF2E76" w:rsidRPr="00532B91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0E8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AB8A6B" w14:textId="15355F81" w:rsidR="00EF2E76" w:rsidRPr="00532B91" w:rsidRDefault="00342F4C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ECE2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3174EA" w14:textId="52176782" w:rsidR="00EF2E76" w:rsidRPr="00532B91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48B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3E2AD" w14:textId="2869FBA1" w:rsidR="00EF2E76" w:rsidRPr="00532B91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</w:t>
            </w:r>
            <w:r w:rsidR="00E054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674</w:t>
            </w:r>
          </w:p>
        </w:tc>
        <w:tc>
          <w:tcPr>
            <w:tcW w:w="270" w:type="dxa"/>
            <w:vAlign w:val="bottom"/>
          </w:tcPr>
          <w:p w14:paraId="6B3BD9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224DD3F" w14:textId="48B3CD25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</w:t>
            </w:r>
          </w:p>
        </w:tc>
      </w:tr>
      <w:tr w:rsidR="00EF2E76" w:rsidRPr="00A50726" w14:paraId="115C917F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ECD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4B70C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F1C6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B17B7B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CC1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D36C5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0EA8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10B9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5B1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DEE5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C63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E332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52E2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EACE0" w14:textId="111E44E4" w:rsidR="00EF2E76" w:rsidRPr="00532B91" w:rsidRDefault="00E0547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602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7AE2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9418372" w14:textId="4F7BC81F" w:rsidR="00EF2E76" w:rsidRPr="00A50726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F2E76" w:rsidRPr="00A50726" w14:paraId="7987CA89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669E3" w14:textId="1CCC664D" w:rsidR="00EF2E76" w:rsidRPr="00BA54E7" w:rsidRDefault="00F369C1" w:rsidP="00F3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8FE82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A14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0421D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52F2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E8BC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4923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89B0F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749BB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B4356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2235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C26F9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FA31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F6113" w14:textId="0B070EAA" w:rsidR="00EF2E76" w:rsidRPr="00532B91" w:rsidRDefault="009C6BF5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E054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859</w:t>
            </w:r>
          </w:p>
        </w:tc>
        <w:tc>
          <w:tcPr>
            <w:tcW w:w="270" w:type="dxa"/>
            <w:vAlign w:val="bottom"/>
          </w:tcPr>
          <w:p w14:paraId="711BDB9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4C3E07C" w14:textId="04D78A9C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3C14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507</w:t>
            </w:r>
          </w:p>
        </w:tc>
      </w:tr>
      <w:tr w:rsidR="00EF2E76" w:rsidRPr="00A50726" w14:paraId="1EC11D0D" w14:textId="77777777" w:rsidTr="00DE0AD0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1F3A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9C9672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4724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E0BFA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089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A237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F0591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E538C8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037D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2AC4C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C4E2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0C2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5D93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EAD5AC" w14:textId="74DAEB70" w:rsidR="00EF2E76" w:rsidRPr="00532B91" w:rsidRDefault="00E0547B" w:rsidP="0010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113CDED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FCFB78B" w14:textId="36EF99B8" w:rsidR="00EF2E76" w:rsidRPr="00A50726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F2E76" w:rsidRPr="00A50726" w14:paraId="5899D384" w14:textId="77777777" w:rsidTr="00DE0AD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2F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10A953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D91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18F5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4CEB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3B9268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7BA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D036F1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898C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9492F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94979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45FA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773F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7EDBE" w14:textId="67D318AD" w:rsidR="00EF2E76" w:rsidRPr="00532B91" w:rsidRDefault="009C6BF5" w:rsidP="00DE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108</w:t>
            </w:r>
            <w:r w:rsidR="00E0547B" w:rsidRPr="00B74B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841</w:t>
            </w:r>
          </w:p>
        </w:tc>
        <w:tc>
          <w:tcPr>
            <w:tcW w:w="270" w:type="dxa"/>
            <w:vAlign w:val="bottom"/>
          </w:tcPr>
          <w:p w14:paraId="7268824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4871" w14:textId="10CDB6C8" w:rsidR="00EF2E76" w:rsidRPr="00A50726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293</w:t>
            </w:r>
          </w:p>
        </w:tc>
      </w:tr>
      <w:tr w:rsidR="0072609B" w:rsidRPr="00F609BD" w14:paraId="192D2376" w14:textId="77777777" w:rsidTr="0072609B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6D990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5117A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EC3696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6D3FC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F4CEF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A723E5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8F56F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8C9D3B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8CEA8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9CBDED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EFE19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D6C620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B6037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26E65D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E604317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DFACA3B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EF2E76" w:rsidRPr="00A50726" w14:paraId="63271F09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5F3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4DEBF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24093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3EC3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8F4C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4291F7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68241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FC31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B39A5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39F2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ECBEF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738E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7DF5C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09EEB" w14:textId="77777777" w:rsidR="00EF2E76" w:rsidRPr="004678C5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36D76B0" w14:textId="77777777" w:rsidR="00EF2E76" w:rsidRPr="0072609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1069" w:type="dxa"/>
            <w:vAlign w:val="bottom"/>
          </w:tcPr>
          <w:p w14:paraId="696F0531" w14:textId="77777777" w:rsidR="00EF2E76" w:rsidRPr="0072609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</w:tr>
      <w:tr w:rsidR="00EF2E76" w:rsidRPr="00AE1E7C" w14:paraId="7EBE633D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E8E3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37833" w14:textId="2C5510FF" w:rsidR="00EF2E76" w:rsidRPr="005E56B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AE04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2725A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4B84" w14:textId="5DDE414C" w:rsidR="00EF2E76" w:rsidRPr="00AE1E7C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9C45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FD4E90" w14:textId="21E26690" w:rsidR="00EF2E76" w:rsidRPr="00254560" w:rsidRDefault="00AE040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BBBCF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CEA42" w14:textId="37013A38" w:rsidR="00EF2E76" w:rsidRPr="00AE1E7C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3A4FE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9D74E6" w14:textId="18970A5F" w:rsidR="00EF2E76" w:rsidRPr="0059516A" w:rsidRDefault="00AE040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A601D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61A18" w14:textId="66EAD9C4" w:rsidR="00EF2E76" w:rsidRPr="00AE1E7C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3D13B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E74FD" w14:textId="19FC38A5" w:rsidR="00EF2E76" w:rsidRPr="00CF2F83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CF2F83" w:rsidRPr="00CF2F8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70" w:type="dxa"/>
            <w:vAlign w:val="bottom"/>
          </w:tcPr>
          <w:p w14:paraId="665ADC5C" w14:textId="77777777" w:rsidR="00EF2E76" w:rsidRPr="005033F8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6C49614" w14:textId="7EF1DCFB" w:rsidR="00EF2E76" w:rsidRPr="00AE1E7C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F2E76" w:rsidRPr="00AE1E7C" w14:paraId="43DC35FF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238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9E25D" w14:textId="37E6FEA0" w:rsidR="00EF2E76" w:rsidRPr="005E56BB" w:rsidRDefault="00AE040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DC7FA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D9284" w14:textId="327BDA27" w:rsidR="00EF2E76" w:rsidRPr="00AE1E7C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AC3D8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12E7" w14:textId="00CEC3D4" w:rsidR="00EF2E76" w:rsidRPr="00254560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  <w:r w:rsidR="002C25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A152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BFA7" w14:textId="2351C683" w:rsidR="00EF2E76" w:rsidRPr="00AE1E7C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157</w:t>
            </w:r>
            <w:r w:rsidR="003C14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749E0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9F8E8" w14:textId="1BBFB6BE" w:rsidR="00EF2E76" w:rsidRPr="0059516A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E04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EB0A7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BBE60" w14:textId="6CD5ADED" w:rsidR="00EF2E76" w:rsidRPr="00AE1E7C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3C14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33C31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92368" w14:textId="58C7DFE8" w:rsidR="00EF2E76" w:rsidRPr="00CF2F83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  <w:r w:rsidR="00CF2F83" w:rsidRPr="00CF2F8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70" w:type="dxa"/>
            <w:vAlign w:val="bottom"/>
          </w:tcPr>
          <w:p w14:paraId="05100D13" w14:textId="77777777" w:rsidR="00EF2E76" w:rsidRPr="005033F8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D23F88" w14:textId="4944E0E2" w:rsidR="00EF2E76" w:rsidRPr="00AE1E7C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  <w:r w:rsidR="003C14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499</w:t>
            </w:r>
          </w:p>
        </w:tc>
      </w:tr>
      <w:tr w:rsidR="00EF2E76" w:rsidRPr="00FD31DD" w14:paraId="2E3FF9B3" w14:textId="77777777" w:rsidTr="00DE0AD0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5F8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EEEAD" w14:textId="68C1E180" w:rsidR="00EF2E76" w:rsidRPr="005E56BB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AE04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75B4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C8EC" w14:textId="546CD6F8" w:rsidR="00EF2E76" w:rsidRPr="00FD31DD" w:rsidRDefault="003C14D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CC652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127A8" w14:textId="32F3DD00" w:rsidR="00EF2E76" w:rsidRPr="00254560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163</w:t>
            </w:r>
            <w:r w:rsidR="002C25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92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BDD24" w14:textId="36BE41C2" w:rsidR="00EF2E76" w:rsidRPr="00FD31DD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F775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2D0A0" w14:textId="55BB61C3" w:rsidR="00EF2E76" w:rsidRPr="0059516A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AE04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A598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A3E62" w14:textId="7B26568C" w:rsidR="00EF2E76" w:rsidRPr="00FD31DD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7E61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7B1E" w14:textId="29F0702F" w:rsidR="00EF2E76" w:rsidRPr="00CF2F83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193</w:t>
            </w:r>
            <w:r w:rsidR="00CF2F83" w:rsidRPr="00CF2F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14:paraId="11E9DCF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592D" w14:textId="1B210ECF" w:rsidR="00EF2E76" w:rsidRPr="00FD31DD" w:rsidRDefault="009C6BF5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164</w:t>
            </w:r>
            <w:r w:rsidR="003C14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499</w:t>
            </w:r>
          </w:p>
        </w:tc>
      </w:tr>
    </w:tbl>
    <w:p w14:paraId="170A9E2F" w14:textId="71216B69" w:rsidR="000A401A" w:rsidRDefault="000A401A"/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106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1742E7">
        <w:trPr>
          <w:trHeight w:val="481"/>
          <w:tblHeader/>
        </w:trPr>
        <w:tc>
          <w:tcPr>
            <w:tcW w:w="14281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0F045EB9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รายละเอียดสินทรัพย์และหนี้สินจำแนกตามส่วนงานที่รายงาน ณ วันที่ 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8E18D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E18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9C6BF5" w:rsidRPr="009C6BF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F0C9852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16332C7E" w:rsidR="0064323C" w:rsidRPr="00752024" w:rsidRDefault="00EA20A2" w:rsidP="0040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402A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8574A46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E18DC" w:rsidRPr="00A50726" w14:paraId="217B4FB6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439EA5ED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18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7A1F73CF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66EF8583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18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2E5D5C3E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2F9820EC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18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2E80BB01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C4B8" w14:textId="6B0CDC4F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18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79D96CC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3AEBC51" w14:textId="4DA42188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18DC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18DC" w:rsidRPr="00A50726" w14:paraId="25A16BBE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1E6D185A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30584C27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0FC1FF44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31E2009C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5891B0B7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5CEA7407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8E18DC" w:rsidRPr="00A50726" w:rsidRDefault="008E18DC" w:rsidP="008E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030E" w14:textId="19C283B8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C819E2" w14:textId="77777777" w:rsidR="008E18DC" w:rsidRPr="007C52FE" w:rsidRDefault="008E18DC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95DF3A" w14:textId="090670FE" w:rsidR="008E18DC" w:rsidRPr="007C52FE" w:rsidRDefault="009C6BF5" w:rsidP="008E1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401A" w:rsidRPr="00A50726" w14:paraId="4C4F2CB0" w14:textId="77777777" w:rsidTr="001742E7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A401A" w:rsidRPr="00A50726" w14:paraId="5E13D49E" w14:textId="77777777" w:rsidTr="001742E7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F5A445F" w14:textId="3EA0CED5" w:rsidR="000A401A" w:rsidRPr="00395DCC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824</w:t>
            </w:r>
            <w:r w:rsidR="00395DCC" w:rsidRPr="00395D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745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32E0A831" w:rsidR="000A401A" w:rsidRPr="00A50726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  <w:r w:rsidR="00AA73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1F3DA207" w:rsidR="000A401A" w:rsidRPr="004A001A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4A001A" w:rsidRPr="004A0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632539F9" w:rsidR="000A401A" w:rsidRPr="00A50726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AA73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6D711DB5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CB542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478</w:t>
            </w:r>
            <w:r w:rsidR="00CB542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0A401A" w:rsidRPr="005D21B9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4BC4B6C9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0A401A" w:rsidRPr="005D21B9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2D7272A2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184450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362</w:t>
            </w:r>
            <w:r w:rsidR="00184450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32F3DF1B" w14:textId="77777777" w:rsidR="000A401A" w:rsidRPr="005D21B9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5D5F1C99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292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</w:p>
        </w:tc>
      </w:tr>
      <w:tr w:rsidR="000A401A" w:rsidRPr="00A50726" w14:paraId="174C8C9D" w14:textId="77777777" w:rsidTr="001742E7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0A401A" w:rsidRPr="00752024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578D904D" w:rsidR="000A401A" w:rsidRPr="00395DCC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95DCC" w:rsidRPr="00395D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7D32F5B5" w:rsidR="000A401A" w:rsidRPr="00A50726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AA73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426F6CE6" w:rsidR="000A401A" w:rsidRPr="004A001A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4A001A" w:rsidRPr="004A0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36ED2F22" w:rsidR="000A401A" w:rsidRPr="00A50726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AA73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5381A993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D21B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050</w:t>
            </w:r>
            <w:r w:rsidR="005D21B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0A401A" w:rsidRPr="005D21B9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75F8FA0A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071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0A401A" w:rsidRPr="005D21B9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0CBC0283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84450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099</w:t>
            </w:r>
            <w:r w:rsidR="00184450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295</w:t>
            </w:r>
          </w:p>
        </w:tc>
        <w:tc>
          <w:tcPr>
            <w:tcW w:w="270" w:type="dxa"/>
            <w:vAlign w:val="bottom"/>
          </w:tcPr>
          <w:p w14:paraId="42908B9F" w14:textId="77777777" w:rsidR="000A401A" w:rsidRPr="005D21B9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4FE88D43" w:rsidR="000A401A" w:rsidRPr="005D21B9" w:rsidRDefault="009C6BF5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138</w:t>
            </w:r>
            <w:r w:rsidR="00AA7306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41F80937" w:rsidR="00B47D16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1DE12C88" w:rsidR="00D6135C" w:rsidRPr="00D6135C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 xml:space="preserve">บริษัทมีรายได้จากลูกค้ารายหนึ่งจากส่วนงานธุรกิจอสังหาริมทรัพย์เป็นเงินประมาณ </w:t>
      </w:r>
      <w:r w:rsidR="009C6BF5" w:rsidRPr="009C6BF5">
        <w:rPr>
          <w:rFonts w:ascii="Angsana New" w:hAnsi="Angsana New"/>
          <w:sz w:val="30"/>
          <w:szCs w:val="30"/>
        </w:rPr>
        <w:t>21</w:t>
      </w:r>
      <w:r w:rsidR="008549C4">
        <w:rPr>
          <w:rFonts w:ascii="Angsana New" w:hAnsi="Angsana New"/>
          <w:sz w:val="30"/>
          <w:szCs w:val="30"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2563</w:t>
      </w:r>
      <w:r w:rsidR="008549C4"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="008549C4">
        <w:rPr>
          <w:rFonts w:ascii="Angsana New" w:hAnsi="Angsana New" w:hint="cs"/>
          <w:sz w:val="30"/>
          <w:szCs w:val="30"/>
          <w:cs/>
        </w:rPr>
        <w:t xml:space="preserve"> จากรายได้ของบริษัท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61EAA84" w14:textId="0D24F51E" w:rsidR="00F75D01" w:rsidRDefault="009C6BF5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9C6BF5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F75D01"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718080DD" w14:textId="20AF965A" w:rsidR="001D2C37" w:rsidRDefault="001D2C37" w:rsidP="001D2C37">
      <w:pPr>
        <w:rPr>
          <w:rFonts w:ascii="Angsana New" w:hAnsi="Angsana New"/>
          <w:sz w:val="30"/>
          <w:szCs w:val="30"/>
          <w:lang w:eastAsia="x-none"/>
        </w:rPr>
      </w:pPr>
    </w:p>
    <w:bookmarkEnd w:id="2"/>
    <w:p w14:paraId="013F07C2" w14:textId="0A033AF7" w:rsidR="00EB042E" w:rsidRDefault="00EB042E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="00934B68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บริษัทในการดำเนินงานต่อเนื่องสำหรับงวดสามเดือนสิ้นสุดวันที่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794EE4">
        <w:rPr>
          <w:rFonts w:ascii="Angsana New" w:hAnsi="Angsana New"/>
          <w:sz w:val="30"/>
          <w:szCs w:val="30"/>
        </w:rPr>
        <w:t xml:space="preserve"> </w:t>
      </w:r>
      <w:r w:rsidR="00934B68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 w:hint="cs"/>
          <w:sz w:val="30"/>
          <w:szCs w:val="30"/>
        </w:rPr>
        <w:t>256</w:t>
      </w:r>
      <w:r w:rsidR="009C6BF5" w:rsidRPr="009C6BF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04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มียอดร้อยละ </w:t>
      </w:r>
      <w:r w:rsidR="009C6BF5" w:rsidRPr="009C6BF5">
        <w:rPr>
          <w:rFonts w:ascii="Angsana New" w:hAnsi="Angsana New"/>
          <w:sz w:val="30"/>
          <w:szCs w:val="30"/>
        </w:rPr>
        <w:t>3</w:t>
      </w:r>
      <w:r w:rsidR="00204BD0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สำหรับงบการเงิน</w:t>
      </w:r>
      <w:r w:rsidR="00934B68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9C6BF5" w:rsidRPr="009C6BF5">
        <w:rPr>
          <w:rFonts w:ascii="Angsana New" w:hAnsi="Angsana New"/>
          <w:sz w:val="30"/>
          <w:szCs w:val="30"/>
        </w:rPr>
        <w:t>3</w:t>
      </w:r>
      <w:r w:rsidR="00204BD0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>(สำหรับงวดสามเดือนสิ้นสุดวันที่</w:t>
      </w:r>
      <w:r w:rsidR="00934B68">
        <w:rPr>
          <w:rFonts w:ascii="Angsana New" w:hAnsi="Angsana New"/>
          <w:i/>
          <w:iCs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34B68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 w:hint="cs"/>
          <w:i/>
          <w:iCs/>
          <w:sz w:val="30"/>
          <w:szCs w:val="30"/>
        </w:rPr>
        <w:t>256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2</w:t>
      </w:r>
      <w:r w:rsidR="0045352F">
        <w:rPr>
          <w:rFonts w:ascii="Angsana New" w:hAnsi="Angsana New"/>
          <w:i/>
          <w:iCs/>
          <w:sz w:val="30"/>
          <w:szCs w:val="30"/>
        </w:rPr>
        <w:t>.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</w:t>
      </w:r>
      <w:r w:rsidR="0045352F">
        <w:rPr>
          <w:rFonts w:ascii="Angsana New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3</w:t>
      </w:r>
      <w:r w:rsidR="0045352F">
        <w:rPr>
          <w:rFonts w:ascii="Angsana New" w:hAnsi="Angsana New"/>
          <w:i/>
          <w:iCs/>
          <w:sz w:val="30"/>
          <w:szCs w:val="30"/>
        </w:rPr>
        <w:t>.</w:t>
      </w:r>
      <w:r w:rsidR="009C6BF5" w:rsidRPr="009C6BF5">
        <w:rPr>
          <w:rFonts w:ascii="Angsana New" w:hAnsi="Angsana New"/>
          <w:i/>
          <w:iCs/>
          <w:sz w:val="30"/>
          <w:szCs w:val="30"/>
        </w:rPr>
        <w:t>5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</w:t>
      </w:r>
      <w:r w:rsidR="00FD7221">
        <w:rPr>
          <w:rFonts w:ascii="Angsana New" w:hAnsi="Angsana New"/>
          <w:sz w:val="30"/>
          <w:szCs w:val="30"/>
        </w:rPr>
        <w:br/>
      </w:r>
      <w:r w:rsidRPr="007E0FF5">
        <w:rPr>
          <w:rFonts w:ascii="Angsana New" w:hAnsi="Angsana New" w:hint="cs"/>
          <w:sz w:val="30"/>
          <w:szCs w:val="30"/>
          <w:cs/>
        </w:rPr>
        <w:t>กำไรสุทธิที่บริษัทได้รับจากการประกอบกิจกรรมที่ได้รับการส่งเสริมลงทุนและส่วน</w:t>
      </w:r>
      <w:r>
        <w:rPr>
          <w:rFonts w:ascii="Angsana New" w:hAnsi="Angsana New" w:hint="cs"/>
          <w:sz w:val="30"/>
          <w:szCs w:val="30"/>
          <w:cs/>
        </w:rPr>
        <w:t>แบ่ง</w:t>
      </w:r>
      <w:r w:rsidRPr="007E0FF5">
        <w:rPr>
          <w:rFonts w:ascii="Angsana New" w:hAnsi="Angsana New" w:hint="cs"/>
          <w:sz w:val="30"/>
          <w:szCs w:val="30"/>
          <w:cs/>
        </w:rPr>
        <w:t>กำไรจากเงินลงทุน</w:t>
      </w:r>
      <w:r w:rsidR="00FD7221">
        <w:rPr>
          <w:rFonts w:ascii="Angsana New" w:hAnsi="Angsana New"/>
          <w:sz w:val="30"/>
          <w:szCs w:val="30"/>
        </w:rPr>
        <w:br/>
      </w:r>
      <w:r w:rsidRPr="007E0FF5">
        <w:rPr>
          <w:rFonts w:ascii="Angsana New" w:hAnsi="Angsana New" w:hint="cs"/>
          <w:sz w:val="30"/>
          <w:szCs w:val="30"/>
          <w:cs/>
        </w:rPr>
        <w:t>ในการร่วมค้า</w:t>
      </w:r>
    </w:p>
    <w:p w14:paraId="18060A72" w14:textId="01B82062" w:rsidR="002862D7" w:rsidRPr="00C42302" w:rsidRDefault="002862D7" w:rsidP="00934B68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614FB" w14:textId="72201A66" w:rsidR="00FB4E90" w:rsidRPr="00B03FBE" w:rsidRDefault="009C6BF5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6BF5">
        <w:rPr>
          <w:rFonts w:ascii="Angsana New" w:hAnsi="Angsana New" w:hint="cs"/>
          <w:sz w:val="30"/>
          <w:szCs w:val="30"/>
          <w:lang w:val="en-US"/>
        </w:rPr>
        <w:t>1</w:t>
      </w:r>
      <w:r w:rsidRPr="009C6BF5">
        <w:rPr>
          <w:rFonts w:ascii="Angsana New" w:hAnsi="Angsana New"/>
          <w:sz w:val="30"/>
          <w:szCs w:val="30"/>
          <w:lang w:val="en-US"/>
        </w:rPr>
        <w:t>0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Default="00FB4E90" w:rsidP="00D56BE9">
      <w:pPr>
        <w:pStyle w:val="FSBlank"/>
        <w:rPr>
          <w:sz w:val="30"/>
          <w:szCs w:val="30"/>
        </w:rPr>
      </w:pPr>
    </w:p>
    <w:p w14:paraId="5B11740B" w14:textId="77777777" w:rsidR="00600AC3" w:rsidRPr="003C47FE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0D5D02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8598F5" w14:textId="6B3E90CA" w:rsidR="00FB032D" w:rsidRDefault="00600AC3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C1285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>
        <w:rPr>
          <w:rFonts w:ascii="Angsana New" w:hAnsi="Angsana New" w:hint="cs"/>
          <w:sz w:val="30"/>
          <w:szCs w:val="30"/>
          <w:cs/>
          <w:lang w:bidi="th-TH"/>
        </w:rPr>
        <w:t>หากมูลค่า</w:t>
      </w:r>
      <w:r w:rsidR="00CE108F">
        <w:rPr>
          <w:rFonts w:ascii="Angsana New" w:hAnsi="Angsana New"/>
          <w:sz w:val="30"/>
          <w:szCs w:val="30"/>
          <w:cs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236"/>
        <w:gridCol w:w="1834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304DB2" w:rsidRPr="00032D1D" w14:paraId="6F3EE3D1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411A9C14" w14:textId="77777777" w:rsidR="00304DB2" w:rsidRPr="00032D1D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34E278BE" w14:textId="0E422957" w:rsidR="00304DB2" w:rsidRPr="00304DB2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34B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304DB2" w:rsidRPr="00032D1D" w14:paraId="38BF1E66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5AB6BE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2FA83BA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0606D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5641E3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4DB2" w:rsidRPr="00032D1D" w14:paraId="515F66ED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16FDF95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0" w:type="dxa"/>
          </w:tcPr>
          <w:p w14:paraId="75DC5B1B" w14:textId="6F8A76BA" w:rsidR="009E4183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2DF9B874" w14:textId="3D6D7156" w:rsidR="009E4183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727F906A" w14:textId="0238EA68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D425E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4" w:type="dxa"/>
          </w:tcPr>
          <w:p w14:paraId="7E0A12A7" w14:textId="6341F978" w:rsidR="009E4183" w:rsidRDefault="009E4183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50C531F" w14:textId="34A99C6F" w:rsidR="009E4183" w:rsidRDefault="009E4183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54A9DD2" w14:textId="77777777" w:rsidR="009E4183" w:rsidRDefault="00304DB2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3FBEB7E7" w14:textId="097B9688" w:rsidR="00304DB2" w:rsidRPr="00032D1D" w:rsidRDefault="00304DB2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A2007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D67B" w14:textId="7A9566E3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991E5B" w14:textId="77777777" w:rsidR="009E4183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9133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1DE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571819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85FE7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0B975" w14:textId="1D2E67B2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CDAF4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7923F" w14:textId="59F317A8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9265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A388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6246" w14:textId="57787A76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FEE712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EE43B" w14:textId="26C99DD3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D68C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EF414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656AA" w14:textId="24F36E17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325F3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A8D5" w14:textId="34B145CD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449B2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18568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7B6E1" w14:textId="24639A98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E7F5B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FB6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4DB2" w:rsidRPr="00032D1D" w14:paraId="1F487C42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53FC7C6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</w:tcPr>
          <w:p w14:paraId="183E0B6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59F" w:rsidRPr="00032D1D" w14:paraId="0251A19D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3AD3C3E6" w14:textId="34CE713B" w:rsidR="0073359F" w:rsidRPr="00032D1D" w:rsidRDefault="0073359F" w:rsidP="00EB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34B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34B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C6BF5" w:rsidRPr="009C6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260" w:type="dxa"/>
            <w:gridSpan w:val="13"/>
          </w:tcPr>
          <w:p w14:paraId="690F12D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4DB2" w:rsidRPr="00032D1D" w14:paraId="600F334A" w14:textId="77777777" w:rsidTr="009E4183">
        <w:tc>
          <w:tcPr>
            <w:tcW w:w="3510" w:type="dxa"/>
          </w:tcPr>
          <w:p w14:paraId="10B1B4A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C6CB32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2B8E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C1BB9C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DA0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74D1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5248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719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F72C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40D3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FD9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C912D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E0E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3ED9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7C7" w:rsidRPr="00032D1D" w14:paraId="4DBECBB2" w14:textId="77777777" w:rsidTr="009E4183">
        <w:tc>
          <w:tcPr>
            <w:tcW w:w="3510" w:type="dxa"/>
          </w:tcPr>
          <w:p w14:paraId="422F91DF" w14:textId="77777777" w:rsidR="00A217C7" w:rsidRPr="00A217C7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5FBF8BF" w14:textId="0452C1A4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27DF9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F2770FB" w14:textId="433C88A4" w:rsidR="00A217C7" w:rsidRPr="00032D1D" w:rsidRDefault="00A217C7" w:rsidP="0069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6178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0DDA0" w14:textId="6E51627F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FF4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A8B49E" w14:textId="1DC3744D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5D91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6B421" w14:textId="511495CB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2F3A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5AAB8" w14:textId="4BF3551A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4F34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24932" w14:textId="11CBA12F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562" w:rsidRPr="00032D1D" w14:paraId="18831494" w14:textId="77777777" w:rsidTr="00C33497">
        <w:tc>
          <w:tcPr>
            <w:tcW w:w="3510" w:type="dxa"/>
          </w:tcPr>
          <w:p w14:paraId="2B993EE9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10F42EB" w14:textId="3212F6CA" w:rsidR="00BB4562" w:rsidRPr="0047177D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36" w:type="dxa"/>
          </w:tcPr>
          <w:p w14:paraId="3186F5C8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18FCD47" w14:textId="14921B11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2EB8B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309A9" w14:textId="3856E259" w:rsidR="00BB4562" w:rsidRPr="0047177D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0F269441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123EC1" w14:textId="5B6B1CF4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E5459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692D3" w14:textId="5613084B" w:rsidR="00BB4562" w:rsidRPr="0047177D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3D6BA735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FA6E26" w14:textId="114E95F4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609619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B254F" w14:textId="213333BC" w:rsidR="00BB4562" w:rsidRPr="0047177D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BB4562" w:rsidRPr="00032D1D" w14:paraId="1EC3BF8C" w14:textId="77777777" w:rsidTr="009E4183">
        <w:tc>
          <w:tcPr>
            <w:tcW w:w="3510" w:type="dxa"/>
          </w:tcPr>
          <w:p w14:paraId="77B9332D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6ED3525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51C8038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516FAB86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1422F3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38D940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973A807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502013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8F476F7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584A41D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C98EA3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15D24CF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D59C5EF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80B2629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B4562" w:rsidRPr="00032D1D" w14:paraId="0971E9A0" w14:textId="77777777" w:rsidTr="009E4183">
        <w:tc>
          <w:tcPr>
            <w:tcW w:w="3510" w:type="dxa"/>
          </w:tcPr>
          <w:p w14:paraId="569830BB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7924BBA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26FF796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0C7A073E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748F85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2B2AB6B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671A5D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2D6B2A3E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34058CE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69B86DD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791B6B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C1A45B9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6F17E22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6980B378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B4562" w:rsidRPr="00A7632D" w14:paraId="0D260A67" w14:textId="77777777" w:rsidTr="009E4183">
        <w:tc>
          <w:tcPr>
            <w:tcW w:w="3510" w:type="dxa"/>
          </w:tcPr>
          <w:p w14:paraId="721C493B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42325FC8" w14:textId="53F78B84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16588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1F0DF22" w14:textId="53BCB5EA" w:rsidR="00BB4562" w:rsidRPr="005B10E8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70ACF530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72A79" w14:textId="357565FC" w:rsidR="00BB4562" w:rsidRPr="005B10E8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63353D7F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50D4D" w14:textId="38863DAB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C067B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18FC6" w14:textId="10F89194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A578C5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16EF3C" w14:textId="4C27DA69" w:rsidR="00BB4562" w:rsidRPr="005B10E8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  <w:vAlign w:val="bottom"/>
          </w:tcPr>
          <w:p w14:paraId="5CE4D08C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17F86" w14:textId="4C5EAEA6" w:rsidR="00BB4562" w:rsidRPr="00A7632D" w:rsidRDefault="009C6BF5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BB4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</w:tbl>
    <w:p w14:paraId="0769D947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33B1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498E3943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236"/>
        <w:gridCol w:w="1834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731431" w:rsidRPr="00032D1D" w14:paraId="0969E699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3DB4EFD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61620BC1" w14:textId="630BF301" w:rsidR="00731431" w:rsidRPr="00304DB2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771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731431" w:rsidRPr="00032D1D" w14:paraId="0E20B3C3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3EC03C3F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6FD40D5B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5115F69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68602A7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13E7D" w:rsidRPr="00032D1D" w14:paraId="47433FBF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179CF35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0" w:type="dxa"/>
          </w:tcPr>
          <w:p w14:paraId="7D5025BD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6C4C97C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5E216478" w14:textId="46725D68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218444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4" w:type="dxa"/>
          </w:tcPr>
          <w:p w14:paraId="501909E8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B9DDA34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1C8DD53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37FF6AB3" w14:textId="31DF8A4D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CAD1CE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9EB5B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06F96B" w14:textId="67C97AF2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E80FD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9B6558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B8BDB40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F6710E0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F270F" w14:textId="0B27330B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DDEB4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A4172" w14:textId="266C2369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FD6177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11522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4796A" w14:textId="51974101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5B149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2BCF5" w14:textId="2F1D591F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E800F6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799DE2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AA9A3" w14:textId="198F02E8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F3967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AB772" w14:textId="79DB000A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C6BF5" w:rsidRPr="009C6BF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9C531A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2CD93F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726B2" w14:textId="2BF9E3F5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B090B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44837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31431" w:rsidRPr="00032D1D" w14:paraId="33233A80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79F14D16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</w:tcPr>
          <w:p w14:paraId="392748DE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1" w:rsidRPr="00032D1D" w14:paraId="4A442399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69880FC6" w14:textId="0019B72D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C6BF5" w:rsidRPr="009C6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260" w:type="dxa"/>
            <w:gridSpan w:val="13"/>
          </w:tcPr>
          <w:p w14:paraId="23D1FF84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31431" w:rsidRPr="00032D1D" w14:paraId="2C532948" w14:textId="77777777" w:rsidTr="00913E7D">
        <w:tc>
          <w:tcPr>
            <w:tcW w:w="3510" w:type="dxa"/>
          </w:tcPr>
          <w:p w14:paraId="33168AB6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2D431B3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361BE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84974F7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90863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3A3F1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5368F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5AD5E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CE379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F69A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51D90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0BD463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FA0D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A783A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431" w:rsidRPr="00032D1D" w14:paraId="5EF52685" w14:textId="77777777" w:rsidTr="00913E7D">
        <w:tc>
          <w:tcPr>
            <w:tcW w:w="3510" w:type="dxa"/>
          </w:tcPr>
          <w:p w14:paraId="0D636B54" w14:textId="77777777" w:rsidR="00731431" w:rsidRPr="00A217C7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A192386" w14:textId="5FB72A82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49362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047104A" w14:textId="26A6953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99C2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F8E21" w14:textId="5CD30653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C5BFB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A19DC6" w14:textId="5ECC407E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E9CDB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4454ED" w14:textId="0CDB9412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D9FE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09D391" w14:textId="0A983951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649E6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DEFCC" w14:textId="27DDFF4F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F00" w:rsidRPr="00032D1D" w14:paraId="2536C740" w14:textId="77777777" w:rsidTr="00C92DB9">
        <w:tc>
          <w:tcPr>
            <w:tcW w:w="3510" w:type="dxa"/>
          </w:tcPr>
          <w:p w14:paraId="7DD3AC1B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C7E8850" w14:textId="3F048A7F" w:rsidR="00915F00" w:rsidRPr="0047177D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36" w:type="dxa"/>
          </w:tcPr>
          <w:p w14:paraId="5D402C51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1F115AB" w14:textId="59C74124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8E65D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A3BD4" w14:textId="03355C30" w:rsidR="00915F00" w:rsidRPr="0047177D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27A60DC8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6B7C5D" w14:textId="408CF459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EB2EF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348AE" w14:textId="368939BE" w:rsidR="00915F00" w:rsidRPr="0047177D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78B7E41E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759D8" w14:textId="237A9728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E928E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91852" w14:textId="1D2FCADD" w:rsidR="00915F00" w:rsidRPr="0047177D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915F00" w:rsidRPr="00032D1D" w14:paraId="6BEF55D3" w14:textId="77777777" w:rsidTr="00913E7D">
        <w:tc>
          <w:tcPr>
            <w:tcW w:w="3510" w:type="dxa"/>
          </w:tcPr>
          <w:p w14:paraId="4186A456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55B5906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C731697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66368FC5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6366E94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13D00D5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C558F6C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96BE3E0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B11CBD9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4C62041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FD04CA8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519AA38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4A3CA02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A899A3F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15F00" w:rsidRPr="00032D1D" w14:paraId="52F4AD7B" w14:textId="77777777" w:rsidTr="00913E7D">
        <w:tc>
          <w:tcPr>
            <w:tcW w:w="3510" w:type="dxa"/>
          </w:tcPr>
          <w:p w14:paraId="57BC71EB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736B1E5B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788F07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7F13F70D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BF9A32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2F44177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80649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B9F161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11E92FF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CFA0E0A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FF96176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D1CBED1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2D10E5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91F5B0C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15F00" w:rsidRPr="00C77146" w14:paraId="6609E5C2" w14:textId="77777777" w:rsidTr="00913E7D">
        <w:tc>
          <w:tcPr>
            <w:tcW w:w="3510" w:type="dxa"/>
          </w:tcPr>
          <w:p w14:paraId="0FB02486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7375DE2D" w14:textId="7B2485D4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958B7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C2D1B68" w14:textId="62D3BA79" w:rsidR="00915F00" w:rsidRPr="005B10E8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59811DBA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5E4435" w14:textId="41EF26B9" w:rsidR="00915F00" w:rsidRPr="005B10E8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406B84B6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CF23B0" w14:textId="21727724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91484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B4F646" w14:textId="3F5176B2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58D1F8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7BD85C" w14:textId="7B816952" w:rsidR="00915F00" w:rsidRPr="005B10E8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14:paraId="0427FCEB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E7F64" w14:textId="0FE2A63B" w:rsidR="00915F00" w:rsidRPr="00C77146" w:rsidRDefault="009C6BF5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6BF5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15F00" w:rsidRPr="00C771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6BF5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</w:tbl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293FFA27" w14:textId="77777777" w:rsidR="00790E2C" w:rsidRPr="00DC1285" w:rsidRDefault="00790E2C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128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</w:t>
      </w:r>
      <w:r w:rsidRPr="00DC1285">
        <w:rPr>
          <w:rFonts w:ascii="Angsana New" w:hAnsi="Angsana New"/>
          <w:b/>
          <w:bCs/>
          <w:i/>
          <w:iCs/>
          <w:sz w:val="30"/>
          <w:szCs w:val="30"/>
          <w:cs/>
        </w:rPr>
        <w:t>ครื่องมือทางการเงิน</w:t>
      </w:r>
      <w:r w:rsidRPr="00DC12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</w:t>
      </w:r>
      <w:r w:rsidRPr="00DC128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ด้วยมูลค่ายุติธรรม </w:t>
      </w:r>
    </w:p>
    <w:p w14:paraId="166C6DAE" w14:textId="77777777" w:rsidR="00790E2C" w:rsidRPr="00790E2C" w:rsidRDefault="00790E2C" w:rsidP="00790E2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390"/>
      </w:tblGrid>
      <w:tr w:rsidR="00790E2C" w:rsidRPr="00474634" w14:paraId="120E2E60" w14:textId="77777777" w:rsidTr="0042547A">
        <w:trPr>
          <w:tblHeader/>
        </w:trPr>
        <w:tc>
          <w:tcPr>
            <w:tcW w:w="2610" w:type="dxa"/>
            <w:shd w:val="clear" w:color="auto" w:fill="auto"/>
          </w:tcPr>
          <w:p w14:paraId="58B878F0" w14:textId="77777777" w:rsidR="00790E2C" w:rsidRPr="0065759C" w:rsidRDefault="00790E2C" w:rsidP="0042547A">
            <w:pPr>
              <w:pStyle w:val="block"/>
              <w:spacing w:after="0" w:line="240" w:lineRule="atLeast"/>
              <w:ind w:left="-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8046907" w14:textId="77777777" w:rsidR="00790E2C" w:rsidRPr="0065759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1C3E0338" w14:textId="77777777" w:rsidR="00790E2C" w:rsidRPr="00385421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90E2C" w:rsidRPr="00474634" w14:paraId="5E39FA14" w14:textId="77777777" w:rsidTr="0042547A">
        <w:tc>
          <w:tcPr>
            <w:tcW w:w="2610" w:type="dxa"/>
            <w:shd w:val="clear" w:color="auto" w:fill="auto"/>
          </w:tcPr>
          <w:p w14:paraId="4515C0BD" w14:textId="77777777" w:rsidR="00790E2C" w:rsidRPr="00790E2C" w:rsidRDefault="00790E2C" w:rsidP="0042547A">
            <w:pPr>
              <w:pStyle w:val="block"/>
              <w:spacing w:after="0" w:line="240" w:lineRule="atLeast"/>
              <w:ind w:left="-2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E8FDE69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2054547D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3B4C91F" w14:textId="4C03B00C" w:rsidR="00160B3F" w:rsidRDefault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7875AB" w14:textId="7C0BA978" w:rsidR="00FB4E90" w:rsidRPr="00B03FBE" w:rsidRDefault="009C6BF5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 w:hint="cs"/>
          <w:sz w:val="30"/>
          <w:szCs w:val="30"/>
          <w:lang w:val="en-US"/>
        </w:rPr>
        <w:t>1</w:t>
      </w:r>
      <w:r w:rsidRPr="009C6BF5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4D90C257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CF31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31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3D2B17">
        <w:tc>
          <w:tcPr>
            <w:tcW w:w="3969" w:type="pct"/>
            <w:shd w:val="clear" w:color="auto" w:fill="auto"/>
          </w:tcPr>
          <w:p w14:paraId="5543FF56" w14:textId="77777777" w:rsidR="005C2438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(ส่วนใหญ่เป็นการพัฒนาโครงการอสังหาริมทรัพย์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14:paraId="2CA769F9" w14:textId="77777777" w:rsidR="005C2438" w:rsidRPr="003C47FE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687FB059" w14:textId="77777777" w:rsidR="00DA5E99" w:rsidRDefault="00DA5E99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388608" w14:textId="77777777" w:rsidR="00DA5E99" w:rsidRDefault="00DA5E99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2ADEC6" w14:textId="5CED71F2" w:rsidR="00A8268E" w:rsidRPr="00DC0773" w:rsidRDefault="009C6BF5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322</w:t>
            </w:r>
            <w:r w:rsidR="00DA5E99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57948682" w:rsidR="005C2438" w:rsidRPr="00DC0773" w:rsidRDefault="009C6BF5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DA5E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</w:tr>
    </w:tbl>
    <w:p w14:paraId="58B8371E" w14:textId="130107D0" w:rsidR="00843ECD" w:rsidRDefault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4F6D0C56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CF31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31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C6BF5" w:rsidRPr="009C6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32BB77A6" w:rsidR="00D74164" w:rsidRPr="00DC0773" w:rsidRDefault="009C6BF5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720B59D1" w:rsidR="00D74164" w:rsidRPr="00DC0773" w:rsidRDefault="009C6BF5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1</w:t>
            </w:r>
            <w:r w:rsidR="00DA5E99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3F779564" w:rsidR="00D74164" w:rsidRPr="00DC0773" w:rsidRDefault="009C6BF5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BF5">
              <w:rPr>
                <w:rFonts w:ascii="Angsana New" w:hAnsi="Angsana New"/>
                <w:sz w:val="30"/>
                <w:szCs w:val="30"/>
              </w:rPr>
              <w:t>2</w:t>
            </w:r>
            <w:r w:rsidR="00DA5E99">
              <w:rPr>
                <w:rFonts w:ascii="Angsana New" w:hAnsi="Angsana New"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60AAB219" w:rsidR="00D74164" w:rsidRPr="00DC0773" w:rsidRDefault="009C6BF5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A5E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6BF5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5E0FC758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9C6BF5" w:rsidRPr="009C6BF5">
        <w:rPr>
          <w:rFonts w:ascii="Angsana New" w:hAnsi="Angsana New"/>
          <w:sz w:val="30"/>
          <w:szCs w:val="30"/>
        </w:rPr>
        <w:t>2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BE3041">
        <w:rPr>
          <w:rFonts w:ascii="Angsana New" w:hAnsi="Angsana New" w:hint="cs"/>
          <w:sz w:val="30"/>
          <w:szCs w:val="30"/>
          <w:cs/>
        </w:rPr>
        <w:t>ระหว่าง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9C6BF5" w:rsidRPr="009C6BF5">
        <w:rPr>
          <w:rFonts w:ascii="Angsana New" w:hAnsi="Angsana New"/>
          <w:sz w:val="30"/>
          <w:szCs w:val="30"/>
        </w:rPr>
        <w:t>2565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BE3041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9C6BF5" w:rsidRPr="009C6BF5">
        <w:rPr>
          <w:rFonts w:ascii="Angsana New" w:hAnsi="Angsana New"/>
          <w:sz w:val="30"/>
          <w:szCs w:val="30"/>
        </w:rPr>
        <w:t>2567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9C6BF5" w:rsidRPr="009C6BF5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09CBF65C" w:rsidR="00FB4E90" w:rsidRPr="00B03FB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CF31D2">
        <w:rPr>
          <w:rFonts w:ascii="Angsana New" w:hAnsi="Angsana New"/>
          <w:sz w:val="30"/>
          <w:szCs w:val="30"/>
        </w:rPr>
        <w:t xml:space="preserve"> </w:t>
      </w:r>
      <w:r w:rsidR="00CF31D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D92421">
        <w:rPr>
          <w:rFonts w:ascii="Angsana New" w:hAnsi="Angsana New"/>
          <w:sz w:val="30"/>
          <w:szCs w:val="30"/>
        </w:rPr>
        <w:br/>
      </w:r>
      <w:r w:rsidRPr="00B03FBE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87</w:t>
      </w:r>
      <w:r w:rsidR="00DD7B16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8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34234245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CF31D2">
        <w:rPr>
          <w:rFonts w:ascii="Angsana New" w:hAnsi="Angsana New"/>
          <w:sz w:val="30"/>
          <w:szCs w:val="30"/>
        </w:rPr>
        <w:t xml:space="preserve"> </w:t>
      </w:r>
      <w:r w:rsidR="00CF31D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7A52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spacing w:val="-4"/>
          <w:sz w:val="30"/>
          <w:szCs w:val="30"/>
        </w:rPr>
        <w:t>87</w:t>
      </w:r>
      <w:r w:rsidR="00B56B6F">
        <w:rPr>
          <w:rFonts w:ascii="Angsana New" w:hAnsi="Angsana New"/>
          <w:spacing w:val="-4"/>
          <w:sz w:val="30"/>
          <w:szCs w:val="30"/>
        </w:rPr>
        <w:t>.</w:t>
      </w:r>
      <w:r w:rsidR="009C6BF5" w:rsidRPr="009C6BF5">
        <w:rPr>
          <w:rFonts w:ascii="Angsana New" w:hAnsi="Angsana New"/>
          <w:spacing w:val="-4"/>
          <w:sz w:val="30"/>
          <w:szCs w:val="30"/>
        </w:rPr>
        <w:t>3</w:t>
      </w:r>
      <w:r w:rsidR="0034203B" w:rsidRPr="008C010D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820E16A" w14:textId="29957BA6" w:rsidR="00D9544E" w:rsidRDefault="00D9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D702DFA" w14:textId="76969886" w:rsidR="00943CCB" w:rsidRDefault="009C6BF5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t>12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48E2A56F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C6BF5" w:rsidRPr="009C6BF5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C6BF5" w:rsidRPr="009C6BF5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9C6BF5" w:rsidRPr="009C6BF5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CF31D2">
        <w:rPr>
          <w:rFonts w:ascii="Angsana New" w:hAnsi="Angsana New"/>
          <w:sz w:val="30"/>
          <w:szCs w:val="30"/>
        </w:rPr>
        <w:t xml:space="preserve"> </w:t>
      </w:r>
      <w:r w:rsidR="00CF31D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bCs/>
          <w:spacing w:val="-2"/>
          <w:sz w:val="30"/>
          <w:szCs w:val="30"/>
        </w:rPr>
        <w:t>11</w:t>
      </w:r>
      <w:r w:rsidR="005B2A5F">
        <w:rPr>
          <w:rFonts w:ascii="Angsana New" w:hAnsi="Angsana New"/>
          <w:bCs/>
          <w:spacing w:val="-2"/>
          <w:sz w:val="30"/>
          <w:szCs w:val="30"/>
        </w:rPr>
        <w:t>.</w:t>
      </w:r>
      <w:r w:rsidR="009C6BF5" w:rsidRPr="009C6BF5">
        <w:rPr>
          <w:rFonts w:ascii="Angsana New" w:hAnsi="Angsana New"/>
          <w:bCs/>
          <w:spacing w:val="-2"/>
          <w:sz w:val="30"/>
          <w:szCs w:val="30"/>
        </w:rPr>
        <w:t>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4D30B93F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C6BF5" w:rsidRPr="009C6BF5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9C6BF5" w:rsidRPr="009C6BF5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9C6BF5" w:rsidRPr="009C6BF5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C6BF5" w:rsidRPr="009C6BF5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9C6BF5" w:rsidRPr="009C6BF5">
        <w:rPr>
          <w:rFonts w:ascii="Angsana New" w:hAnsi="Angsana New"/>
          <w:sz w:val="30"/>
          <w:szCs w:val="30"/>
        </w:rPr>
        <w:t>31</w:t>
      </w:r>
      <w:r w:rsidR="00CF31D2">
        <w:rPr>
          <w:rFonts w:ascii="Angsana New" w:hAnsi="Angsana New"/>
          <w:sz w:val="30"/>
          <w:szCs w:val="30"/>
        </w:rPr>
        <w:t xml:space="preserve"> </w:t>
      </w:r>
      <w:r w:rsidR="00CF31D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C6BF5" w:rsidRPr="009C6BF5">
        <w:rPr>
          <w:rFonts w:ascii="Angsana New" w:hAnsi="Angsana New"/>
          <w:sz w:val="30"/>
          <w:szCs w:val="30"/>
        </w:rPr>
        <w:t>46</w:t>
      </w:r>
      <w:r w:rsidR="005B2A5F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2</w:t>
      </w:r>
      <w:r w:rsidR="000D46E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78E0C174" w14:textId="77777777" w:rsidR="00D13439" w:rsidRDefault="00D1343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2CD0E799" w14:textId="77777777" w:rsidR="00E066A5" w:rsidRDefault="00E0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6A64AB" w14:textId="1A85BBE9" w:rsidR="00D13439" w:rsidRDefault="009C6BF5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lastRenderedPageBreak/>
        <w:t>13</w:t>
      </w:r>
      <w:r w:rsidR="00D13439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D13439"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49A4D2C1" w14:textId="77777777"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3361FC3" w14:textId="14E0891A" w:rsidR="0089567C" w:rsidRPr="00A051F3" w:rsidRDefault="0089567C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051F3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4D76BA" w:rsidRPr="00A051F3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A051F3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9C6BF5" w:rsidRPr="009C6BF5">
        <w:rPr>
          <w:rFonts w:ascii="Angsana New" w:hAnsi="Angsana New"/>
          <w:sz w:val="30"/>
          <w:szCs w:val="30"/>
        </w:rPr>
        <w:t>10</w:t>
      </w:r>
      <w:r w:rsidRPr="00A051F3">
        <w:rPr>
          <w:rFonts w:ascii="Angsana New" w:hAnsi="Angsana New"/>
          <w:sz w:val="30"/>
          <w:szCs w:val="30"/>
          <w:cs/>
        </w:rPr>
        <w:t>.</w:t>
      </w:r>
      <w:r w:rsidR="009C6BF5" w:rsidRPr="009C6BF5">
        <w:rPr>
          <w:rFonts w:ascii="Angsana New" w:hAnsi="Angsana New"/>
          <w:sz w:val="30"/>
          <w:szCs w:val="30"/>
        </w:rPr>
        <w:t>8</w:t>
      </w:r>
      <w:r w:rsidRPr="00A051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 w:rsidRPr="00A051F3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A051F3">
        <w:rPr>
          <w:rFonts w:ascii="Angsana New" w:hAnsi="Angsana New"/>
          <w:sz w:val="30"/>
          <w:szCs w:val="30"/>
          <w:cs/>
        </w:rPr>
        <w:t>คดี</w:t>
      </w:r>
      <w:r w:rsidR="00536241" w:rsidRPr="00A051F3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A051F3">
        <w:rPr>
          <w:rFonts w:ascii="Angsana New" w:hAnsi="Angsana New"/>
          <w:sz w:val="30"/>
          <w:szCs w:val="30"/>
          <w:cs/>
        </w:rPr>
        <w:t>อยู่ระหว่างการพิจารณาของ</w:t>
      </w:r>
      <w:r w:rsidR="00A051F3">
        <w:rPr>
          <w:rFonts w:ascii="Angsana New" w:hAnsi="Angsana New"/>
          <w:sz w:val="30"/>
          <w:szCs w:val="30"/>
        </w:rPr>
        <w:br/>
      </w:r>
      <w:r w:rsidRPr="00A051F3">
        <w:rPr>
          <w:rFonts w:ascii="Angsana New" w:hAnsi="Angsana New"/>
          <w:sz w:val="30"/>
          <w:szCs w:val="30"/>
          <w:cs/>
        </w:rPr>
        <w:t>ศาลแรงงานกลาง</w:t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5E6D5A06" w14:textId="58CF7AE5" w:rsidR="0089567C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690453A7" w14:textId="768516E1" w:rsidR="0006725D" w:rsidRDefault="009C6BF5" w:rsidP="0006725D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C6BF5">
        <w:rPr>
          <w:rFonts w:ascii="Angsana New" w:hAnsi="Angsana New"/>
          <w:sz w:val="30"/>
          <w:szCs w:val="30"/>
          <w:lang w:val="en-US"/>
        </w:rPr>
        <w:t>14</w:t>
      </w:r>
      <w:r w:rsidR="0006725D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06725D">
        <w:rPr>
          <w:rFonts w:ascii="Angsana New" w:hAnsi="Angsana New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CE1F377" w14:textId="77777777" w:rsidR="00F5269C" w:rsidRDefault="00F5269C" w:rsidP="00067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</w:p>
    <w:p w14:paraId="7E82499B" w14:textId="5F19F80B" w:rsidR="0006725D" w:rsidRPr="009B587D" w:rsidRDefault="00F5269C" w:rsidP="00067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87D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9C6BF5" w:rsidRPr="009C6BF5">
        <w:rPr>
          <w:rFonts w:ascii="Angsana New" w:hAnsi="Angsana New"/>
          <w:sz w:val="30"/>
          <w:szCs w:val="30"/>
        </w:rPr>
        <w:t>27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 xml:space="preserve">เมษายน </w:t>
      </w:r>
      <w:r w:rsidR="009C6BF5" w:rsidRPr="009C6BF5">
        <w:rPr>
          <w:rFonts w:ascii="Angsana New" w:hAnsi="Angsana New"/>
          <w:sz w:val="30"/>
          <w:szCs w:val="30"/>
        </w:rPr>
        <w:t>2564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>ผู้ถือหุ้นของบริษัทมีมติอนุมัติ</w:t>
      </w:r>
      <w:r w:rsidR="00BD5FDB" w:rsidRPr="009B587D">
        <w:rPr>
          <w:rFonts w:ascii="Angsana New" w:hAnsi="Angsana New"/>
          <w:sz w:val="30"/>
          <w:szCs w:val="30"/>
        </w:rPr>
        <w:br/>
      </w:r>
      <w:r w:rsidRPr="009B587D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="009C6BF5" w:rsidRPr="009C6BF5">
        <w:rPr>
          <w:rFonts w:ascii="Angsana New" w:hAnsi="Angsana New"/>
          <w:sz w:val="30"/>
          <w:szCs w:val="30"/>
        </w:rPr>
        <w:t>0</w:t>
      </w:r>
      <w:r w:rsidRPr="009B587D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11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9C6BF5" w:rsidRPr="009C6BF5">
        <w:rPr>
          <w:rFonts w:ascii="Angsana New" w:hAnsi="Angsana New"/>
          <w:sz w:val="30"/>
          <w:szCs w:val="30"/>
        </w:rPr>
        <w:t>217</w:t>
      </w:r>
      <w:r w:rsidR="00BD5FDB" w:rsidRPr="009B587D">
        <w:rPr>
          <w:rFonts w:ascii="Angsana New" w:hAnsi="Angsana New"/>
          <w:sz w:val="30"/>
          <w:szCs w:val="30"/>
        </w:rPr>
        <w:t>.</w:t>
      </w:r>
      <w:r w:rsidR="009C6BF5" w:rsidRPr="009C6BF5">
        <w:rPr>
          <w:rFonts w:ascii="Angsana New" w:hAnsi="Angsana New"/>
          <w:sz w:val="30"/>
          <w:szCs w:val="30"/>
        </w:rPr>
        <w:t>5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BD5FDB" w:rsidRPr="009B587D">
        <w:rPr>
          <w:rFonts w:ascii="Angsana New" w:hAnsi="Angsana New"/>
          <w:sz w:val="30"/>
          <w:szCs w:val="30"/>
        </w:rPr>
        <w:br/>
      </w:r>
      <w:r w:rsidRPr="009B587D">
        <w:rPr>
          <w:rFonts w:ascii="Angsana New" w:hAnsi="Angsana New"/>
          <w:sz w:val="30"/>
          <w:szCs w:val="30"/>
          <w:cs/>
        </w:rPr>
        <w:t xml:space="preserve">จะจ่ายให้แก่ผู้ถือหุ้นในระหว่างเดือนพฤษภาคม </w:t>
      </w:r>
      <w:r w:rsidR="009C6BF5" w:rsidRPr="009C6BF5">
        <w:rPr>
          <w:rFonts w:ascii="Angsana New" w:hAnsi="Angsana New"/>
          <w:sz w:val="30"/>
          <w:szCs w:val="30"/>
        </w:rPr>
        <w:t>2564</w:t>
      </w:r>
    </w:p>
    <w:p w14:paraId="058CB0F2" w14:textId="016CF76E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CDD53" w14:textId="1B4AF769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87D">
        <w:rPr>
          <w:rFonts w:ascii="Angsana New" w:hAnsi="Angsana New"/>
          <w:sz w:val="30"/>
          <w:szCs w:val="30"/>
          <w:cs/>
        </w:rPr>
        <w:tab/>
      </w:r>
      <w:r w:rsidRPr="009B587D">
        <w:rPr>
          <w:rFonts w:ascii="Angsana New" w:hAnsi="Angsana New"/>
          <w:sz w:val="30"/>
          <w:szCs w:val="30"/>
          <w:cs/>
        </w:rPr>
        <w:tab/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725D" w:rsidRPr="009B587D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D68F7" w14:textId="77777777" w:rsidR="00BA1A51" w:rsidRDefault="00BA1A51" w:rsidP="004956B4">
      <w:r>
        <w:separator/>
      </w:r>
    </w:p>
  </w:endnote>
  <w:endnote w:type="continuationSeparator" w:id="0">
    <w:p w14:paraId="24394D9D" w14:textId="77777777" w:rsidR="00BA1A51" w:rsidRDefault="00BA1A5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78C03" w14:textId="65FEF1C3" w:rsidR="00B17642" w:rsidRPr="003021FF" w:rsidRDefault="00B17642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6BF5" w:rsidRPr="009C6BF5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B17642" w:rsidRPr="009D0735" w:rsidRDefault="00B17642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23077" w14:textId="03F418D3" w:rsidR="00B17642" w:rsidRPr="00D83FF5" w:rsidRDefault="00B17642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1153E6">
      <w:rPr>
        <w:rFonts w:ascii="Angsana New" w:hAnsi="Angsana New"/>
        <w:noProof/>
        <w:sz w:val="30"/>
        <w:szCs w:val="30"/>
      </w:rPr>
      <w:t>nav</w:t>
    </w:r>
    <w:r w:rsidR="009C6BF5" w:rsidRPr="009C6BF5">
      <w:rPr>
        <w:rFonts w:ascii="Angsana New" w:hAnsi="Angsana New"/>
        <w:noProof/>
        <w:sz w:val="30"/>
        <w:szCs w:val="30"/>
      </w:rPr>
      <w:t>001</w:t>
    </w:r>
    <w:r w:rsidR="001153E6">
      <w:rPr>
        <w:rFonts w:ascii="Angsana New" w:hAnsi="Angsana New"/>
        <w:noProof/>
        <w:sz w:val="30"/>
        <w:szCs w:val="30"/>
      </w:rPr>
      <w:t>a</w:t>
    </w:r>
    <w:r w:rsidR="009C6BF5" w:rsidRPr="009C6BF5">
      <w:rPr>
        <w:rFonts w:ascii="Angsana New" w:hAnsi="Angsana New"/>
        <w:noProof/>
        <w:sz w:val="30"/>
        <w:szCs w:val="30"/>
      </w:rPr>
      <w:t>211</w:t>
    </w:r>
    <w:r w:rsidR="001153E6">
      <w:rPr>
        <w:rFonts w:ascii="Angsana New" w:hAnsi="Angsana New"/>
        <w:noProof/>
        <w:sz w:val="30"/>
        <w:szCs w:val="30"/>
      </w:rPr>
      <w:t>b-</w:t>
    </w:r>
    <w:r w:rsidR="009C6BF5" w:rsidRPr="009C6BF5">
      <w:rPr>
        <w:rFonts w:ascii="Angsana New" w:hAnsi="Angsana New"/>
        <w:noProof/>
        <w:sz w:val="30"/>
        <w:szCs w:val="30"/>
      </w:rPr>
      <w:t>03</w:t>
    </w:r>
    <w:r w:rsidR="001153E6">
      <w:rPr>
        <w:rFonts w:ascii="Angsana New" w:hAnsi="Angsana New"/>
        <w:noProof/>
        <w:sz w:val="30"/>
        <w:szCs w:val="30"/>
      </w:rPr>
      <w:t>t-</w:t>
    </w:r>
    <w:r w:rsidR="009C6BF5" w:rsidRPr="009C6BF5">
      <w:rPr>
        <w:rFonts w:ascii="Angsana New" w:hAnsi="Angsana New"/>
        <w:noProof/>
        <w:sz w:val="30"/>
        <w:szCs w:val="30"/>
      </w:rPr>
      <w:t>1</w:t>
    </w:r>
    <w:r w:rsidR="001153E6">
      <w:rPr>
        <w:rFonts w:ascii="Angsana New" w:hAnsi="Angsana New"/>
        <w:noProof/>
        <w:sz w:val="30"/>
        <w:szCs w:val="30"/>
      </w:rPr>
      <w:t xml:space="preserve"> Rev </w:t>
    </w:r>
    <w:r w:rsidR="009C6BF5" w:rsidRPr="009C6BF5">
      <w:rPr>
        <w:rFonts w:ascii="Angsana New" w:hAnsi="Angsana New"/>
        <w:noProof/>
        <w:sz w:val="30"/>
        <w:szCs w:val="30"/>
      </w:rPr>
      <w:t>6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C6BF5" w:rsidRPr="009C6BF5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C6BF5" w:rsidRPr="009C6BF5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E61DF" w14:textId="2F5E39C8" w:rsidR="00B17642" w:rsidRPr="00D83FF5" w:rsidRDefault="00B17642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153E6">
      <w:rPr>
        <w:rFonts w:ascii="Angsana New" w:hAnsi="Angsana New"/>
        <w:noProof/>
        <w:sz w:val="30"/>
        <w:szCs w:val="30"/>
      </w:rPr>
      <w:t>nav</w:t>
    </w:r>
    <w:r w:rsidR="009C6BF5" w:rsidRPr="009C6BF5">
      <w:rPr>
        <w:rFonts w:ascii="Angsana New" w:hAnsi="Angsana New"/>
        <w:noProof/>
        <w:sz w:val="30"/>
        <w:szCs w:val="30"/>
      </w:rPr>
      <w:t>001</w:t>
    </w:r>
    <w:r w:rsidR="001153E6">
      <w:rPr>
        <w:rFonts w:ascii="Angsana New" w:hAnsi="Angsana New"/>
        <w:noProof/>
        <w:sz w:val="30"/>
        <w:szCs w:val="30"/>
      </w:rPr>
      <w:t>a</w:t>
    </w:r>
    <w:r w:rsidR="009C6BF5" w:rsidRPr="009C6BF5">
      <w:rPr>
        <w:rFonts w:ascii="Angsana New" w:hAnsi="Angsana New"/>
        <w:noProof/>
        <w:sz w:val="30"/>
        <w:szCs w:val="30"/>
      </w:rPr>
      <w:t>211</w:t>
    </w:r>
    <w:r w:rsidR="001153E6">
      <w:rPr>
        <w:rFonts w:ascii="Angsana New" w:hAnsi="Angsana New"/>
        <w:noProof/>
        <w:sz w:val="30"/>
        <w:szCs w:val="30"/>
      </w:rPr>
      <w:t>b-</w:t>
    </w:r>
    <w:r w:rsidR="009C6BF5" w:rsidRPr="009C6BF5">
      <w:rPr>
        <w:rFonts w:ascii="Angsana New" w:hAnsi="Angsana New"/>
        <w:noProof/>
        <w:sz w:val="30"/>
        <w:szCs w:val="30"/>
      </w:rPr>
      <w:t>03</w:t>
    </w:r>
    <w:r w:rsidR="001153E6">
      <w:rPr>
        <w:rFonts w:ascii="Angsana New" w:hAnsi="Angsana New"/>
        <w:noProof/>
        <w:sz w:val="30"/>
        <w:szCs w:val="30"/>
      </w:rPr>
      <w:t>t-</w:t>
    </w:r>
    <w:r w:rsidR="009C6BF5" w:rsidRPr="009C6BF5">
      <w:rPr>
        <w:rFonts w:ascii="Angsana New" w:hAnsi="Angsana New"/>
        <w:noProof/>
        <w:sz w:val="30"/>
        <w:szCs w:val="30"/>
      </w:rPr>
      <w:t>1</w:t>
    </w:r>
    <w:r w:rsidR="001153E6">
      <w:rPr>
        <w:rFonts w:ascii="Angsana New" w:hAnsi="Angsana New"/>
        <w:noProof/>
        <w:sz w:val="30"/>
        <w:szCs w:val="30"/>
      </w:rPr>
      <w:t xml:space="preserve"> Rev </w:t>
    </w:r>
    <w:r w:rsidR="009C6BF5" w:rsidRPr="009C6BF5"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C6BF5" w:rsidRPr="009C6BF5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B232D" w14:textId="5FA02C11" w:rsidR="00B17642" w:rsidRPr="003021FF" w:rsidRDefault="00B17642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9C6BF5" w:rsidRPr="009C6BF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B17642" w:rsidRPr="00245B15" w:rsidRDefault="00B17642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48B2A" w14:textId="19D08881" w:rsidR="00B17642" w:rsidRPr="00C827F6" w:rsidRDefault="00B17642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153E6">
      <w:rPr>
        <w:rFonts w:ascii="Angsana New" w:hAnsi="Angsana New"/>
        <w:noProof/>
        <w:sz w:val="30"/>
        <w:szCs w:val="30"/>
        <w:lang w:val="fr-FR"/>
      </w:rPr>
      <w:t>nav</w:t>
    </w:r>
    <w:r w:rsidR="009C6BF5" w:rsidRPr="009C6BF5">
      <w:rPr>
        <w:rFonts w:ascii="Angsana New" w:hAnsi="Angsana New"/>
        <w:noProof/>
        <w:sz w:val="30"/>
        <w:szCs w:val="30"/>
      </w:rPr>
      <w:t>001</w:t>
    </w:r>
    <w:r w:rsidR="001153E6">
      <w:rPr>
        <w:rFonts w:ascii="Angsana New" w:hAnsi="Angsana New"/>
        <w:noProof/>
        <w:sz w:val="30"/>
        <w:szCs w:val="30"/>
        <w:lang w:val="fr-FR"/>
      </w:rPr>
      <w:t>a</w:t>
    </w:r>
    <w:r w:rsidR="009C6BF5" w:rsidRPr="009C6BF5">
      <w:rPr>
        <w:rFonts w:ascii="Angsana New" w:hAnsi="Angsana New"/>
        <w:noProof/>
        <w:sz w:val="30"/>
        <w:szCs w:val="30"/>
      </w:rPr>
      <w:t>211</w:t>
    </w:r>
    <w:r w:rsidR="001153E6">
      <w:rPr>
        <w:rFonts w:ascii="Angsana New" w:hAnsi="Angsana New"/>
        <w:noProof/>
        <w:sz w:val="30"/>
        <w:szCs w:val="30"/>
        <w:lang w:val="fr-FR"/>
      </w:rPr>
      <w:t>b-</w:t>
    </w:r>
    <w:r w:rsidR="009C6BF5" w:rsidRPr="009C6BF5">
      <w:rPr>
        <w:rFonts w:ascii="Angsana New" w:hAnsi="Angsana New"/>
        <w:noProof/>
        <w:sz w:val="30"/>
        <w:szCs w:val="30"/>
      </w:rPr>
      <w:t>03</w:t>
    </w:r>
    <w:r w:rsidR="001153E6">
      <w:rPr>
        <w:rFonts w:ascii="Angsana New" w:hAnsi="Angsana New"/>
        <w:noProof/>
        <w:sz w:val="30"/>
        <w:szCs w:val="30"/>
        <w:lang w:val="fr-FR"/>
      </w:rPr>
      <w:t>t-</w:t>
    </w:r>
    <w:r w:rsidR="009C6BF5" w:rsidRPr="009C6BF5">
      <w:rPr>
        <w:rFonts w:ascii="Angsana New" w:hAnsi="Angsana New"/>
        <w:noProof/>
        <w:sz w:val="30"/>
        <w:szCs w:val="30"/>
      </w:rPr>
      <w:t>1</w:t>
    </w:r>
    <w:r w:rsidR="001153E6">
      <w:rPr>
        <w:rFonts w:ascii="Angsana New" w:hAnsi="Angsana New"/>
        <w:noProof/>
        <w:sz w:val="30"/>
        <w:szCs w:val="30"/>
        <w:lang w:val="fr-FR"/>
      </w:rPr>
      <w:t xml:space="preserve"> Rev </w:t>
    </w:r>
    <w:r w:rsidR="009C6BF5" w:rsidRPr="009C6BF5">
      <w:rPr>
        <w:rFonts w:ascii="Angsana New" w:hAnsi="Angsana New"/>
        <w:noProof/>
        <w:sz w:val="30"/>
        <w:szCs w:val="30"/>
      </w:rPr>
      <w:t>6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9C6BF5" w:rsidRPr="009C6BF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B17642" w:rsidRPr="00C827F6" w:rsidRDefault="00B17642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4AF84" w14:textId="4D5F4489" w:rsidR="00B17642" w:rsidRPr="003021FF" w:rsidRDefault="00B17642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C6BF5" w:rsidRPr="009C6BF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B17642" w:rsidRPr="00245B15" w:rsidRDefault="00B17642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32479" w14:textId="77777777" w:rsidR="00BA1A51" w:rsidRDefault="00BA1A51" w:rsidP="004956B4">
      <w:r>
        <w:separator/>
      </w:r>
    </w:p>
  </w:footnote>
  <w:footnote w:type="continuationSeparator" w:id="0">
    <w:p w14:paraId="15E2D7D2" w14:textId="77777777" w:rsidR="00BA1A51" w:rsidRDefault="00BA1A5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1B747" w14:textId="3BDBEAC7" w:rsidR="00B17642" w:rsidRPr="001E2301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B17642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012A5610" w:rsidR="00B17642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9C6BF5" w:rsidRPr="009C6B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C6BF5" w:rsidRPr="009C6BF5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B17642" w:rsidRPr="001E2301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FB618" w14:textId="77777777" w:rsidR="00B17642" w:rsidRPr="00FA7747" w:rsidRDefault="00B17642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B17642" w:rsidRDefault="00B17642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" filled="f" stroked="f">
              <o:lock v:ext="edit" shapetype="t"/>
              <v:textbox style="mso-fit-shape-to-text:t">
                <w:txbxContent>
                  <w:p w14:paraId="1B4BC284" w14:textId="77777777" w:rsidR="00B17642" w:rsidRDefault="00B17642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B17642" w:rsidRPr="00FA7747" w:rsidRDefault="00B17642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55029E92" w:rsidR="00B17642" w:rsidRDefault="00B17642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9C6BF5" w:rsidRPr="009C6BF5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9C6BF5" w:rsidRPr="009C6BF5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9C6BF5" w:rsidRPr="009C6BF5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B17642" w:rsidRPr="00D8216C" w:rsidRDefault="00B17642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2E660" w14:textId="77777777" w:rsidR="00B17642" w:rsidRPr="001E2301" w:rsidRDefault="00B17642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B17642" w:rsidRDefault="00B17642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DE2292" w14:textId="48D88D17" w:rsidR="00B17642" w:rsidRDefault="00B17642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9C6BF5" w:rsidRPr="009C6B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C6BF5" w:rsidRPr="009C6BF5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E121C4" w14:textId="77777777" w:rsidR="00B17642" w:rsidRPr="001E2301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F9FD6" w14:textId="77777777" w:rsidR="00B17642" w:rsidRPr="001E2301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B17642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4EF65F" w14:textId="1DFABCC6" w:rsidR="00B17642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9C6BF5" w:rsidRPr="009C6B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C6BF5" w:rsidRPr="009C6BF5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B17642" w:rsidRPr="001E2301" w:rsidRDefault="00B17642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52250" w14:textId="77777777" w:rsidR="00B17642" w:rsidRPr="00206630" w:rsidRDefault="00B17642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B17642" w:rsidRPr="00206630" w:rsidRDefault="00B17642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2F91E410" w:rsidR="00B17642" w:rsidRDefault="00B17642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9C6BF5" w:rsidRPr="009C6BF5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C6BF5" w:rsidRPr="009C6BF5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9C6BF5" w:rsidRPr="009C6BF5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B17642" w:rsidRPr="00206630" w:rsidRDefault="00B176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1CC5" w14:textId="77777777" w:rsidR="00B17642" w:rsidRPr="00FA7747" w:rsidRDefault="00B17642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B17642" w:rsidRPr="00FA7747" w:rsidRDefault="00B17642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C5345CD" w:rsidR="00B17642" w:rsidRPr="00410770" w:rsidRDefault="00B17642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6BF5" w:rsidRPr="009C6BF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9C6BF5" w:rsidRPr="009C6BF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B17642" w:rsidRPr="00074891" w:rsidRDefault="00B17642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25FF" w14:textId="77777777" w:rsidR="00B17642" w:rsidRDefault="00B17642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5FA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215"/>
    <w:rsid w:val="00130758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4FB8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6B9"/>
    <w:rsid w:val="002056E1"/>
    <w:rsid w:val="002056E9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E2"/>
    <w:rsid w:val="00343B0C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138"/>
    <w:rsid w:val="00375364"/>
    <w:rsid w:val="003753E1"/>
    <w:rsid w:val="0037587B"/>
    <w:rsid w:val="00375AAB"/>
    <w:rsid w:val="00375B16"/>
    <w:rsid w:val="00375E62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2365"/>
    <w:rsid w:val="003E2473"/>
    <w:rsid w:val="003E28C0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CAD"/>
    <w:rsid w:val="00480236"/>
    <w:rsid w:val="004804AE"/>
    <w:rsid w:val="004804E2"/>
    <w:rsid w:val="00480741"/>
    <w:rsid w:val="0048084A"/>
    <w:rsid w:val="00480859"/>
    <w:rsid w:val="00480D62"/>
    <w:rsid w:val="00480E51"/>
    <w:rsid w:val="00481EB2"/>
    <w:rsid w:val="00481F05"/>
    <w:rsid w:val="00482111"/>
    <w:rsid w:val="00482403"/>
    <w:rsid w:val="0048252A"/>
    <w:rsid w:val="00482794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C12"/>
    <w:rsid w:val="00494C1C"/>
    <w:rsid w:val="00495474"/>
    <w:rsid w:val="0049547F"/>
    <w:rsid w:val="004956B4"/>
    <w:rsid w:val="0049621A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DD"/>
    <w:rsid w:val="005D6D67"/>
    <w:rsid w:val="005D70D4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202"/>
    <w:rsid w:val="0062570B"/>
    <w:rsid w:val="00625AC4"/>
    <w:rsid w:val="00625B54"/>
    <w:rsid w:val="006264AE"/>
    <w:rsid w:val="00626AA7"/>
    <w:rsid w:val="00626BD8"/>
    <w:rsid w:val="00626BFC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347"/>
    <w:rsid w:val="00751687"/>
    <w:rsid w:val="0075190A"/>
    <w:rsid w:val="007519F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5F0"/>
    <w:rsid w:val="00773CFF"/>
    <w:rsid w:val="00773D01"/>
    <w:rsid w:val="007746F5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B34"/>
    <w:rsid w:val="007B3CDA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A84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308"/>
    <w:rsid w:val="00A725C2"/>
    <w:rsid w:val="00A72795"/>
    <w:rsid w:val="00A73076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DB9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B9D"/>
    <w:rsid w:val="00B74D72"/>
    <w:rsid w:val="00B74E16"/>
    <w:rsid w:val="00B74E9A"/>
    <w:rsid w:val="00B75449"/>
    <w:rsid w:val="00B75567"/>
    <w:rsid w:val="00B75733"/>
    <w:rsid w:val="00B757BB"/>
    <w:rsid w:val="00B75893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A51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4C3"/>
    <w:rsid w:val="00BA54E7"/>
    <w:rsid w:val="00BA5A58"/>
    <w:rsid w:val="00BA6644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5E9D"/>
    <w:rsid w:val="00C06057"/>
    <w:rsid w:val="00C06282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D46"/>
    <w:rsid w:val="00C510F3"/>
    <w:rsid w:val="00C51120"/>
    <w:rsid w:val="00C514C4"/>
    <w:rsid w:val="00C51546"/>
    <w:rsid w:val="00C51670"/>
    <w:rsid w:val="00C51C9D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437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21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C40"/>
    <w:rsid w:val="00DC0C90"/>
    <w:rsid w:val="00DC1285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185"/>
    <w:rsid w:val="00E81218"/>
    <w:rsid w:val="00E816B0"/>
    <w:rsid w:val="00E818E6"/>
    <w:rsid w:val="00E8190F"/>
    <w:rsid w:val="00E81B8D"/>
    <w:rsid w:val="00E81C48"/>
    <w:rsid w:val="00E81CA5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3F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A4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0D0"/>
    <w:rsid w:val="00F676E1"/>
    <w:rsid w:val="00F7023C"/>
    <w:rsid w:val="00F70C7E"/>
    <w:rsid w:val="00F710FA"/>
    <w:rsid w:val="00F71688"/>
    <w:rsid w:val="00F717A5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E1"/>
    <w:rsid w:val="00F8611A"/>
    <w:rsid w:val="00F86488"/>
    <w:rsid w:val="00F8694D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221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100</TotalTime>
  <Pages>21</Pages>
  <Words>3883</Words>
  <Characters>16946</Characters>
  <Application>Microsoft Office Word</Application>
  <DocSecurity>0</DocSecurity>
  <Lines>141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Orathai, Nuchprasert</cp:lastModifiedBy>
  <cp:revision>13</cp:revision>
  <cp:lastPrinted>2021-05-10T15:55:00Z</cp:lastPrinted>
  <dcterms:created xsi:type="dcterms:W3CDTF">2021-05-07T11:04:00Z</dcterms:created>
  <dcterms:modified xsi:type="dcterms:W3CDTF">2021-05-11T06:38:00Z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