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90" w:type="dxa"/>
        <w:tblLook w:val="01E0" w:firstRow="1" w:lastRow="1" w:firstColumn="1" w:lastColumn="1" w:noHBand="0" w:noVBand="0"/>
      </w:tblPr>
      <w:tblGrid>
        <w:gridCol w:w="1458"/>
        <w:gridCol w:w="8075"/>
      </w:tblGrid>
      <w:tr w:rsidR="009F4C22" w:rsidRPr="003702A2" w14:paraId="1F72DE1E" w14:textId="77777777" w:rsidTr="004A11C7">
        <w:tc>
          <w:tcPr>
            <w:tcW w:w="1458" w:type="dxa"/>
          </w:tcPr>
          <w:p w14:paraId="28230BBB" w14:textId="77777777" w:rsidR="009F4C22" w:rsidRPr="005105C1" w:rsidRDefault="009F4C22" w:rsidP="005105C1">
            <w:pPr>
              <w:pStyle w:val="ReportHeading1"/>
              <w:framePr w:w="0" w:hRule="auto" w:hSpace="0" w:wrap="auto" w:vAnchor="margin" w:hAnchor="text" w:xAlign="left" w:yAlign="inline"/>
              <w:spacing w:line="240" w:lineRule="atLeast"/>
              <w:rPr>
                <w:rFonts w:ascii="Times New Roman" w:hAnsi="Times New Roman"/>
                <w:sz w:val="22"/>
                <w:szCs w:val="22"/>
              </w:rPr>
            </w:pPr>
            <w:r w:rsidRPr="005105C1">
              <w:rPr>
                <w:rFonts w:ascii="Times New Roman" w:hAnsi="Times New Roman"/>
                <w:sz w:val="22"/>
                <w:szCs w:val="22"/>
              </w:rPr>
              <w:t>Note</w:t>
            </w:r>
          </w:p>
        </w:tc>
        <w:tc>
          <w:tcPr>
            <w:tcW w:w="8075" w:type="dxa"/>
          </w:tcPr>
          <w:p w14:paraId="6385CF69" w14:textId="77777777" w:rsidR="009F4C22" w:rsidRPr="005105C1" w:rsidRDefault="009F4C22" w:rsidP="005105C1">
            <w:pPr>
              <w:pStyle w:val="ReportHeading1"/>
              <w:framePr w:w="0" w:hRule="auto" w:hSpace="0" w:wrap="auto" w:vAnchor="margin" w:hAnchor="text" w:xAlign="left" w:yAlign="inline"/>
              <w:spacing w:line="240" w:lineRule="atLeast"/>
              <w:rPr>
                <w:rFonts w:ascii="Times New Roman" w:hAnsi="Times New Roman"/>
                <w:sz w:val="22"/>
                <w:szCs w:val="22"/>
              </w:rPr>
            </w:pPr>
            <w:r w:rsidRPr="005105C1">
              <w:rPr>
                <w:rFonts w:ascii="Times New Roman" w:hAnsi="Times New Roman"/>
                <w:sz w:val="22"/>
                <w:szCs w:val="22"/>
              </w:rPr>
              <w:t>Contents</w:t>
            </w:r>
          </w:p>
        </w:tc>
      </w:tr>
      <w:tr w:rsidR="009F4C22" w:rsidRPr="003702A2" w14:paraId="3A3461B4" w14:textId="77777777" w:rsidTr="004A11C7">
        <w:tc>
          <w:tcPr>
            <w:tcW w:w="1458" w:type="dxa"/>
          </w:tcPr>
          <w:p w14:paraId="14BFD8C0" w14:textId="77777777" w:rsidR="009F4C22" w:rsidRPr="005105C1" w:rsidRDefault="009F4C22" w:rsidP="005105C1">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75" w:type="dxa"/>
          </w:tcPr>
          <w:p w14:paraId="1EEB0BE7" w14:textId="77777777" w:rsidR="009F4C22" w:rsidRPr="005105C1" w:rsidRDefault="009F4C22" w:rsidP="005105C1">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9F4C22" w:rsidRPr="003702A2" w14:paraId="511D1469" w14:textId="77777777" w:rsidTr="004A11C7">
        <w:tc>
          <w:tcPr>
            <w:tcW w:w="1458" w:type="dxa"/>
          </w:tcPr>
          <w:p w14:paraId="0695067E" w14:textId="77777777" w:rsidR="009F4C22" w:rsidRPr="005105C1" w:rsidRDefault="009F4C22" w:rsidP="005105C1">
            <w:pPr>
              <w:pStyle w:val="ReportHeading1"/>
              <w:framePr w:w="0" w:hRule="auto" w:hSpace="0" w:wrap="auto" w:vAnchor="margin" w:hAnchor="text" w:xAlign="left" w:yAlign="inline"/>
              <w:spacing w:line="240" w:lineRule="atLeast"/>
              <w:ind w:left="-15" w:firstLine="15"/>
              <w:rPr>
                <w:rFonts w:ascii="Times New Roman" w:hAnsi="Times New Roman"/>
                <w:b w:val="0"/>
                <w:bCs w:val="0"/>
                <w:sz w:val="22"/>
                <w:szCs w:val="22"/>
              </w:rPr>
            </w:pPr>
            <w:r w:rsidRPr="005105C1">
              <w:rPr>
                <w:rFonts w:ascii="Times New Roman" w:hAnsi="Times New Roman"/>
                <w:b w:val="0"/>
                <w:bCs w:val="0"/>
                <w:sz w:val="22"/>
                <w:szCs w:val="22"/>
              </w:rPr>
              <w:t>1</w:t>
            </w:r>
          </w:p>
        </w:tc>
        <w:tc>
          <w:tcPr>
            <w:tcW w:w="8075" w:type="dxa"/>
          </w:tcPr>
          <w:p w14:paraId="1E26C9EC" w14:textId="77777777" w:rsidR="009F4C22" w:rsidRPr="005105C1" w:rsidRDefault="009F4C22" w:rsidP="005105C1">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5105C1">
              <w:rPr>
                <w:rFonts w:ascii="Times New Roman" w:hAnsi="Times New Roman"/>
                <w:b w:val="0"/>
                <w:bCs w:val="0"/>
                <w:sz w:val="22"/>
                <w:szCs w:val="22"/>
              </w:rPr>
              <w:t>General information</w:t>
            </w:r>
          </w:p>
        </w:tc>
      </w:tr>
      <w:tr w:rsidR="009F4C22" w:rsidRPr="003702A2" w14:paraId="2C7355CA" w14:textId="77777777" w:rsidTr="005105C1">
        <w:trPr>
          <w:trHeight w:val="56"/>
        </w:trPr>
        <w:tc>
          <w:tcPr>
            <w:tcW w:w="1458" w:type="dxa"/>
          </w:tcPr>
          <w:p w14:paraId="63A4EA64" w14:textId="77777777" w:rsidR="009F4C22" w:rsidRPr="005105C1" w:rsidRDefault="009F4C22" w:rsidP="005105C1">
            <w:pPr>
              <w:pStyle w:val="ReportHeading1"/>
              <w:framePr w:w="0" w:hRule="auto" w:hSpace="0" w:wrap="auto" w:vAnchor="margin" w:hAnchor="text" w:xAlign="left" w:yAlign="inline"/>
              <w:spacing w:line="240" w:lineRule="atLeast"/>
              <w:ind w:left="-15" w:firstLine="15"/>
              <w:rPr>
                <w:rFonts w:ascii="Times New Roman" w:hAnsi="Times New Roman"/>
                <w:b w:val="0"/>
                <w:bCs w:val="0"/>
                <w:sz w:val="22"/>
                <w:szCs w:val="22"/>
              </w:rPr>
            </w:pPr>
            <w:r w:rsidRPr="005105C1">
              <w:rPr>
                <w:rFonts w:ascii="Times New Roman" w:hAnsi="Times New Roman"/>
                <w:b w:val="0"/>
                <w:bCs w:val="0"/>
                <w:sz w:val="22"/>
                <w:szCs w:val="22"/>
              </w:rPr>
              <w:t>2</w:t>
            </w:r>
          </w:p>
        </w:tc>
        <w:tc>
          <w:tcPr>
            <w:tcW w:w="8075" w:type="dxa"/>
          </w:tcPr>
          <w:p w14:paraId="48C0EDE5" w14:textId="77777777" w:rsidR="009F4C22" w:rsidRPr="005105C1" w:rsidRDefault="009F4C22" w:rsidP="005105C1">
            <w:pPr>
              <w:pStyle w:val="index"/>
              <w:tabs>
                <w:tab w:val="clear" w:pos="643"/>
                <w:tab w:val="clear" w:pos="1134"/>
                <w:tab w:val="num" w:pos="1170"/>
              </w:tabs>
              <w:spacing w:after="0" w:line="240" w:lineRule="atLeast"/>
              <w:outlineLvl w:val="0"/>
            </w:pPr>
            <w:r w:rsidRPr="005105C1">
              <w:t>Basis of preparation of the interim financial statements</w:t>
            </w:r>
          </w:p>
        </w:tc>
      </w:tr>
      <w:tr w:rsidR="00425988" w:rsidRPr="003702A2" w14:paraId="41D20FD0" w14:textId="77777777" w:rsidTr="004A11C7">
        <w:tc>
          <w:tcPr>
            <w:tcW w:w="1458" w:type="dxa"/>
          </w:tcPr>
          <w:p w14:paraId="5FAEF9ED" w14:textId="77777777" w:rsidR="00425988" w:rsidRPr="005105C1" w:rsidRDefault="00425988" w:rsidP="00425988">
            <w:pPr>
              <w:pStyle w:val="ReportHeading1"/>
              <w:framePr w:w="0" w:hRule="auto" w:hSpace="0" w:wrap="auto" w:vAnchor="margin" w:hAnchor="text" w:xAlign="left" w:yAlign="inline"/>
              <w:spacing w:line="240" w:lineRule="atLeast"/>
              <w:ind w:left="-15" w:firstLine="15"/>
              <w:rPr>
                <w:rFonts w:ascii="Times New Roman" w:hAnsi="Times New Roman"/>
                <w:b w:val="0"/>
                <w:bCs w:val="0"/>
                <w:sz w:val="22"/>
                <w:szCs w:val="22"/>
                <w:lang w:val="en-GB"/>
              </w:rPr>
            </w:pPr>
            <w:r w:rsidRPr="005105C1">
              <w:rPr>
                <w:rFonts w:ascii="Times New Roman" w:hAnsi="Times New Roman"/>
                <w:b w:val="0"/>
                <w:bCs w:val="0"/>
                <w:sz w:val="22"/>
                <w:szCs w:val="22"/>
                <w:lang w:val="en-GB"/>
              </w:rPr>
              <w:t>3</w:t>
            </w:r>
          </w:p>
        </w:tc>
        <w:tc>
          <w:tcPr>
            <w:tcW w:w="8075" w:type="dxa"/>
          </w:tcPr>
          <w:p w14:paraId="56B6E73E" w14:textId="77777777" w:rsidR="00425988" w:rsidRPr="005105C1" w:rsidRDefault="00425988" w:rsidP="00425988">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5105C1">
              <w:rPr>
                <w:rFonts w:ascii="Times New Roman" w:hAnsi="Times New Roman"/>
                <w:b w:val="0"/>
                <w:bCs w:val="0"/>
                <w:sz w:val="22"/>
                <w:szCs w:val="22"/>
              </w:rPr>
              <w:t>Related parties</w:t>
            </w:r>
          </w:p>
        </w:tc>
      </w:tr>
      <w:tr w:rsidR="00425988" w:rsidRPr="003702A2" w14:paraId="54B911A2" w14:textId="77777777" w:rsidTr="004A11C7">
        <w:tc>
          <w:tcPr>
            <w:tcW w:w="1458" w:type="dxa"/>
          </w:tcPr>
          <w:p w14:paraId="32B573AF" w14:textId="77777777" w:rsidR="00425988" w:rsidRPr="005105C1" w:rsidRDefault="00425988" w:rsidP="00425988">
            <w:pPr>
              <w:pStyle w:val="ReportHeading1"/>
              <w:framePr w:w="0" w:hRule="auto" w:hSpace="0" w:wrap="auto" w:vAnchor="margin" w:hAnchor="text" w:xAlign="left" w:yAlign="inline"/>
              <w:spacing w:line="240" w:lineRule="atLeast"/>
              <w:ind w:left="-15" w:firstLine="15"/>
              <w:rPr>
                <w:rFonts w:ascii="Times New Roman" w:hAnsi="Times New Roman"/>
                <w:b w:val="0"/>
                <w:bCs w:val="0"/>
                <w:sz w:val="22"/>
                <w:szCs w:val="22"/>
              </w:rPr>
            </w:pPr>
            <w:r w:rsidRPr="005105C1">
              <w:rPr>
                <w:rFonts w:ascii="Times New Roman" w:hAnsi="Times New Roman"/>
                <w:b w:val="0"/>
                <w:bCs w:val="0"/>
                <w:sz w:val="22"/>
                <w:szCs w:val="22"/>
              </w:rPr>
              <w:t>4</w:t>
            </w:r>
          </w:p>
        </w:tc>
        <w:tc>
          <w:tcPr>
            <w:tcW w:w="8075" w:type="dxa"/>
          </w:tcPr>
          <w:p w14:paraId="7623C13C" w14:textId="77777777" w:rsidR="00425988" w:rsidRPr="005105C1" w:rsidRDefault="00425988" w:rsidP="00425988">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Trade accounts receivable</w:t>
            </w:r>
          </w:p>
        </w:tc>
      </w:tr>
      <w:tr w:rsidR="00425988" w:rsidRPr="003702A2" w14:paraId="1C2C6D0A" w14:textId="77777777" w:rsidTr="004A11C7">
        <w:tc>
          <w:tcPr>
            <w:tcW w:w="1458" w:type="dxa"/>
          </w:tcPr>
          <w:p w14:paraId="5AE650FC" w14:textId="77777777" w:rsidR="00425988" w:rsidRPr="005105C1" w:rsidRDefault="00425988" w:rsidP="00425988">
            <w:pPr>
              <w:pStyle w:val="ReportHeading1"/>
              <w:framePr w:w="0" w:hRule="auto" w:hSpace="0" w:wrap="auto" w:vAnchor="margin" w:hAnchor="text" w:xAlign="left" w:yAlign="inline"/>
              <w:spacing w:line="240" w:lineRule="atLeast"/>
              <w:ind w:left="-15" w:firstLine="15"/>
              <w:rPr>
                <w:rFonts w:ascii="Times New Roman" w:hAnsi="Times New Roman"/>
                <w:b w:val="0"/>
                <w:bCs w:val="0"/>
                <w:sz w:val="22"/>
                <w:szCs w:val="22"/>
              </w:rPr>
            </w:pPr>
            <w:r>
              <w:rPr>
                <w:rFonts w:ascii="Times New Roman" w:hAnsi="Times New Roman"/>
                <w:b w:val="0"/>
                <w:bCs w:val="0"/>
                <w:sz w:val="22"/>
                <w:szCs w:val="22"/>
              </w:rPr>
              <w:t>5</w:t>
            </w:r>
          </w:p>
        </w:tc>
        <w:tc>
          <w:tcPr>
            <w:tcW w:w="8075" w:type="dxa"/>
          </w:tcPr>
          <w:p w14:paraId="50BDCB48" w14:textId="77777777" w:rsidR="00425988" w:rsidRDefault="00425988" w:rsidP="00425988">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Investments in subsidiaries</w:t>
            </w:r>
          </w:p>
        </w:tc>
      </w:tr>
      <w:tr w:rsidR="00425988" w:rsidRPr="003702A2" w14:paraId="56815DD3" w14:textId="77777777" w:rsidTr="004A11C7">
        <w:tc>
          <w:tcPr>
            <w:tcW w:w="1458" w:type="dxa"/>
          </w:tcPr>
          <w:p w14:paraId="6F5FD0FA" w14:textId="77777777" w:rsidR="00425988" w:rsidRPr="005105C1" w:rsidRDefault="00425988" w:rsidP="00425988">
            <w:pPr>
              <w:pStyle w:val="ReportHeading1"/>
              <w:framePr w:w="0" w:hRule="auto" w:hSpace="0" w:wrap="auto" w:vAnchor="margin" w:hAnchor="text" w:xAlign="left" w:yAlign="inline"/>
              <w:spacing w:line="240" w:lineRule="atLeast"/>
              <w:ind w:left="-15" w:firstLine="15"/>
              <w:rPr>
                <w:rFonts w:ascii="Times New Roman" w:hAnsi="Times New Roman"/>
                <w:b w:val="0"/>
                <w:bCs w:val="0"/>
                <w:sz w:val="22"/>
                <w:szCs w:val="22"/>
              </w:rPr>
            </w:pPr>
            <w:r>
              <w:rPr>
                <w:rFonts w:ascii="Times New Roman" w:hAnsi="Times New Roman"/>
                <w:b w:val="0"/>
                <w:bCs w:val="0"/>
                <w:sz w:val="22"/>
                <w:szCs w:val="22"/>
              </w:rPr>
              <w:t>6</w:t>
            </w:r>
          </w:p>
        </w:tc>
        <w:tc>
          <w:tcPr>
            <w:tcW w:w="8075" w:type="dxa"/>
          </w:tcPr>
          <w:p w14:paraId="49E0F770" w14:textId="77777777" w:rsidR="00425988" w:rsidRPr="005105C1" w:rsidRDefault="00425988" w:rsidP="00425988">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5105C1">
              <w:rPr>
                <w:rFonts w:ascii="Times New Roman" w:hAnsi="Times New Roman"/>
                <w:b w:val="0"/>
                <w:bCs w:val="0"/>
                <w:sz w:val="22"/>
                <w:szCs w:val="22"/>
              </w:rPr>
              <w:t>Investment</w:t>
            </w:r>
            <w:r>
              <w:rPr>
                <w:rFonts w:ascii="Times New Roman" w:hAnsi="Times New Roman"/>
                <w:b w:val="0"/>
                <w:bCs w:val="0"/>
                <w:sz w:val="22"/>
                <w:szCs w:val="22"/>
              </w:rPr>
              <w:t>s</w:t>
            </w:r>
            <w:r w:rsidRPr="005105C1">
              <w:rPr>
                <w:rFonts w:ascii="Times New Roman" w:hAnsi="Times New Roman"/>
                <w:b w:val="0"/>
                <w:bCs w:val="0"/>
                <w:sz w:val="22"/>
                <w:szCs w:val="22"/>
              </w:rPr>
              <w:t xml:space="preserve"> in joint venture</w:t>
            </w:r>
            <w:r>
              <w:rPr>
                <w:rFonts w:ascii="Times New Roman" w:hAnsi="Times New Roman"/>
                <w:b w:val="0"/>
                <w:bCs w:val="0"/>
                <w:sz w:val="22"/>
                <w:szCs w:val="22"/>
              </w:rPr>
              <w:t>s</w:t>
            </w:r>
          </w:p>
        </w:tc>
      </w:tr>
      <w:tr w:rsidR="00425988" w:rsidRPr="003702A2" w14:paraId="0F3BC80D" w14:textId="77777777" w:rsidTr="004A11C7">
        <w:tc>
          <w:tcPr>
            <w:tcW w:w="1458" w:type="dxa"/>
          </w:tcPr>
          <w:p w14:paraId="3BF95533" w14:textId="77777777" w:rsidR="00425988" w:rsidRPr="005105C1" w:rsidRDefault="00425988" w:rsidP="00425988">
            <w:pPr>
              <w:pStyle w:val="ReportHeading1"/>
              <w:framePr w:w="0" w:hRule="auto" w:hSpace="0" w:wrap="auto" w:vAnchor="margin" w:hAnchor="text" w:xAlign="left" w:yAlign="inline"/>
              <w:spacing w:line="240" w:lineRule="atLeast"/>
              <w:ind w:left="-15" w:firstLine="15"/>
              <w:rPr>
                <w:rFonts w:ascii="Times New Roman" w:hAnsi="Times New Roman"/>
                <w:b w:val="0"/>
                <w:bCs w:val="0"/>
                <w:sz w:val="22"/>
                <w:szCs w:val="22"/>
              </w:rPr>
            </w:pPr>
            <w:r>
              <w:rPr>
                <w:rFonts w:ascii="Times New Roman" w:hAnsi="Times New Roman"/>
                <w:b w:val="0"/>
                <w:bCs w:val="0"/>
                <w:sz w:val="22"/>
                <w:szCs w:val="22"/>
              </w:rPr>
              <w:t>7</w:t>
            </w:r>
          </w:p>
        </w:tc>
        <w:tc>
          <w:tcPr>
            <w:tcW w:w="8075" w:type="dxa"/>
          </w:tcPr>
          <w:p w14:paraId="67464E6E" w14:textId="77777777" w:rsidR="00425988" w:rsidRPr="005105C1" w:rsidRDefault="00425988" w:rsidP="00425988">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5105C1">
              <w:rPr>
                <w:rFonts w:ascii="Times New Roman" w:hAnsi="Times New Roman"/>
                <w:b w:val="0"/>
                <w:bCs w:val="0"/>
                <w:sz w:val="22"/>
                <w:szCs w:val="22"/>
              </w:rPr>
              <w:t>Property, plant and equipment</w:t>
            </w:r>
          </w:p>
        </w:tc>
      </w:tr>
      <w:tr w:rsidR="00B766AA" w:rsidRPr="003702A2" w14:paraId="51E8DB0C" w14:textId="77777777" w:rsidTr="004A11C7">
        <w:tc>
          <w:tcPr>
            <w:tcW w:w="1458" w:type="dxa"/>
          </w:tcPr>
          <w:p w14:paraId="03765865" w14:textId="77777777" w:rsidR="00B766AA" w:rsidRPr="003702A2" w:rsidRDefault="00B766AA" w:rsidP="00B766AA">
            <w:pPr>
              <w:pStyle w:val="ReportHeading1"/>
              <w:framePr w:w="0" w:hRule="auto" w:hSpace="0" w:wrap="auto" w:vAnchor="margin" w:hAnchor="text" w:xAlign="left" w:yAlign="inline"/>
              <w:spacing w:line="240" w:lineRule="atLeast"/>
              <w:ind w:left="-15" w:firstLine="15"/>
              <w:rPr>
                <w:rFonts w:ascii="Times New Roman" w:hAnsi="Times New Roman"/>
                <w:b w:val="0"/>
                <w:bCs w:val="0"/>
                <w:sz w:val="22"/>
                <w:szCs w:val="22"/>
              </w:rPr>
            </w:pPr>
            <w:r>
              <w:rPr>
                <w:rFonts w:ascii="Times New Roman" w:hAnsi="Times New Roman"/>
                <w:b w:val="0"/>
                <w:bCs w:val="0"/>
                <w:sz w:val="22"/>
                <w:szCs w:val="22"/>
              </w:rPr>
              <w:t>8</w:t>
            </w:r>
          </w:p>
        </w:tc>
        <w:tc>
          <w:tcPr>
            <w:tcW w:w="8075" w:type="dxa"/>
          </w:tcPr>
          <w:p w14:paraId="6E29BA9C" w14:textId="24E499FF" w:rsidR="00B766AA" w:rsidRPr="005105C1" w:rsidRDefault="00B766AA" w:rsidP="00B766AA">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S</w:t>
            </w:r>
            <w:r w:rsidRPr="005D3766">
              <w:rPr>
                <w:rFonts w:ascii="Times New Roman" w:hAnsi="Times New Roman"/>
                <w:b w:val="0"/>
                <w:bCs w:val="0"/>
                <w:sz w:val="22"/>
                <w:szCs w:val="22"/>
              </w:rPr>
              <w:t>egment information</w:t>
            </w:r>
            <w:r>
              <w:rPr>
                <w:rFonts w:ascii="Times New Roman" w:hAnsi="Times New Roman"/>
                <w:b w:val="0"/>
                <w:bCs w:val="0"/>
                <w:sz w:val="22"/>
                <w:szCs w:val="22"/>
              </w:rPr>
              <w:t xml:space="preserve"> and disaggregation of revenue</w:t>
            </w:r>
          </w:p>
        </w:tc>
      </w:tr>
      <w:tr w:rsidR="00B766AA" w:rsidRPr="003702A2" w14:paraId="7193C362" w14:textId="77777777" w:rsidTr="004A11C7">
        <w:tc>
          <w:tcPr>
            <w:tcW w:w="1458" w:type="dxa"/>
          </w:tcPr>
          <w:p w14:paraId="6D28363F" w14:textId="77777777" w:rsidR="00B766AA" w:rsidRPr="003702A2" w:rsidRDefault="00B766AA" w:rsidP="00B766AA">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9</w:t>
            </w:r>
          </w:p>
        </w:tc>
        <w:tc>
          <w:tcPr>
            <w:tcW w:w="8075" w:type="dxa"/>
          </w:tcPr>
          <w:p w14:paraId="3AB5F564" w14:textId="71862D22" w:rsidR="00B766AA" w:rsidRPr="003702A2" w:rsidRDefault="00B766AA" w:rsidP="00B766AA">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5D3766">
              <w:rPr>
                <w:rFonts w:ascii="Times New Roman" w:hAnsi="Times New Roman"/>
                <w:b w:val="0"/>
                <w:bCs w:val="0"/>
                <w:sz w:val="22"/>
                <w:szCs w:val="22"/>
              </w:rPr>
              <w:t>Income tax</w:t>
            </w:r>
            <w:r>
              <w:rPr>
                <w:rFonts w:ascii="Times New Roman" w:hAnsi="Times New Roman"/>
                <w:b w:val="0"/>
                <w:bCs w:val="0"/>
                <w:sz w:val="22"/>
                <w:szCs w:val="22"/>
              </w:rPr>
              <w:t xml:space="preserve"> expense</w:t>
            </w:r>
          </w:p>
        </w:tc>
      </w:tr>
      <w:tr w:rsidR="00B766AA" w:rsidRPr="003702A2" w14:paraId="03EE11A8" w14:textId="77777777" w:rsidTr="004A11C7">
        <w:tc>
          <w:tcPr>
            <w:tcW w:w="1458" w:type="dxa"/>
          </w:tcPr>
          <w:p w14:paraId="4CBB806F" w14:textId="77777777" w:rsidR="00B766AA" w:rsidRDefault="00B766AA" w:rsidP="00B766AA">
            <w:pPr>
              <w:pStyle w:val="ReportHeading1"/>
              <w:framePr w:w="0" w:hRule="auto" w:hSpace="0" w:wrap="auto" w:vAnchor="margin" w:hAnchor="text" w:xAlign="left" w:yAlign="inline"/>
              <w:spacing w:line="240" w:lineRule="atLeast"/>
              <w:ind w:left="-15" w:firstLine="15"/>
              <w:rPr>
                <w:rFonts w:ascii="Times New Roman" w:hAnsi="Times New Roman"/>
                <w:b w:val="0"/>
                <w:bCs w:val="0"/>
                <w:sz w:val="22"/>
                <w:szCs w:val="22"/>
              </w:rPr>
            </w:pPr>
            <w:r>
              <w:rPr>
                <w:rFonts w:ascii="Times New Roman" w:hAnsi="Times New Roman"/>
                <w:b w:val="0"/>
                <w:bCs w:val="0"/>
                <w:sz w:val="22"/>
                <w:szCs w:val="22"/>
              </w:rPr>
              <w:t>10</w:t>
            </w:r>
          </w:p>
        </w:tc>
        <w:tc>
          <w:tcPr>
            <w:tcW w:w="8075" w:type="dxa"/>
          </w:tcPr>
          <w:p w14:paraId="503B09A6" w14:textId="611CD144" w:rsidR="00B766AA" w:rsidRPr="003702A2" w:rsidRDefault="00B766AA" w:rsidP="00B766AA">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F21FE1">
              <w:rPr>
                <w:rFonts w:ascii="Times New Roman" w:hAnsi="Times New Roman"/>
                <w:b w:val="0"/>
                <w:bCs w:val="0"/>
                <w:sz w:val="22"/>
                <w:szCs w:val="22"/>
              </w:rPr>
              <w:t>Financial instruments</w:t>
            </w:r>
          </w:p>
        </w:tc>
      </w:tr>
      <w:tr w:rsidR="00B766AA" w:rsidRPr="003702A2" w14:paraId="0F488169" w14:textId="77777777" w:rsidTr="004A11C7">
        <w:tc>
          <w:tcPr>
            <w:tcW w:w="1458" w:type="dxa"/>
          </w:tcPr>
          <w:p w14:paraId="5F28002B" w14:textId="77777777" w:rsidR="00B766AA" w:rsidRDefault="00B766AA" w:rsidP="00B766AA">
            <w:pPr>
              <w:pStyle w:val="ReportHeading1"/>
              <w:framePr w:w="0" w:hRule="auto" w:hSpace="0" w:wrap="auto" w:vAnchor="margin" w:hAnchor="text" w:xAlign="left" w:yAlign="inline"/>
              <w:spacing w:line="240" w:lineRule="atLeast"/>
              <w:ind w:left="-15" w:firstLine="15"/>
              <w:rPr>
                <w:rFonts w:ascii="Times New Roman" w:hAnsi="Times New Roman"/>
                <w:b w:val="0"/>
                <w:bCs w:val="0"/>
                <w:sz w:val="22"/>
                <w:szCs w:val="22"/>
              </w:rPr>
            </w:pPr>
            <w:r>
              <w:rPr>
                <w:rFonts w:ascii="Times New Roman" w:hAnsi="Times New Roman"/>
                <w:b w:val="0"/>
                <w:bCs w:val="0"/>
                <w:sz w:val="22"/>
                <w:szCs w:val="22"/>
              </w:rPr>
              <w:t>11</w:t>
            </w:r>
          </w:p>
        </w:tc>
        <w:tc>
          <w:tcPr>
            <w:tcW w:w="8075" w:type="dxa"/>
          </w:tcPr>
          <w:p w14:paraId="1C9B5CEC" w14:textId="57B4C9F2" w:rsidR="00B766AA" w:rsidRPr="003702A2" w:rsidRDefault="00B766AA" w:rsidP="00B766AA">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F21FE1">
              <w:rPr>
                <w:rFonts w:ascii="Times New Roman" w:hAnsi="Times New Roman" w:cs="Angsana New"/>
                <w:b w:val="0"/>
                <w:bCs w:val="0"/>
                <w:sz w:val="22"/>
                <w:szCs w:val="28"/>
              </w:rPr>
              <w:t>Commitments with non-related parties</w:t>
            </w:r>
          </w:p>
        </w:tc>
      </w:tr>
      <w:tr w:rsidR="00B766AA" w:rsidRPr="003702A2" w14:paraId="389D6916" w14:textId="77777777" w:rsidTr="004A11C7">
        <w:tc>
          <w:tcPr>
            <w:tcW w:w="1458" w:type="dxa"/>
          </w:tcPr>
          <w:p w14:paraId="6B994B0B" w14:textId="77777777" w:rsidR="00B766AA" w:rsidRDefault="00B766AA" w:rsidP="00B766AA">
            <w:pPr>
              <w:pStyle w:val="ReportHeading1"/>
              <w:framePr w:w="0" w:hRule="auto" w:hSpace="0" w:wrap="auto" w:vAnchor="margin" w:hAnchor="text" w:xAlign="left" w:yAlign="inline"/>
              <w:spacing w:line="240" w:lineRule="atLeast"/>
              <w:ind w:left="-15" w:firstLine="15"/>
              <w:rPr>
                <w:rFonts w:ascii="Times New Roman" w:hAnsi="Times New Roman"/>
                <w:b w:val="0"/>
                <w:bCs w:val="0"/>
                <w:sz w:val="22"/>
                <w:szCs w:val="22"/>
              </w:rPr>
            </w:pPr>
            <w:r>
              <w:rPr>
                <w:rFonts w:ascii="Times New Roman" w:hAnsi="Times New Roman"/>
                <w:b w:val="0"/>
                <w:bCs w:val="0"/>
                <w:sz w:val="22"/>
                <w:szCs w:val="22"/>
              </w:rPr>
              <w:t>12</w:t>
            </w:r>
          </w:p>
        </w:tc>
        <w:tc>
          <w:tcPr>
            <w:tcW w:w="8075" w:type="dxa"/>
          </w:tcPr>
          <w:p w14:paraId="72E0E426" w14:textId="13556FE6" w:rsidR="00B766AA" w:rsidRPr="003702A2" w:rsidRDefault="00B766AA" w:rsidP="00B766AA">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Significant agreements with non-related parties</w:t>
            </w:r>
          </w:p>
        </w:tc>
      </w:tr>
      <w:tr w:rsidR="00B766AA" w:rsidRPr="003702A2" w14:paraId="02CDE544" w14:textId="77777777" w:rsidTr="004A11C7">
        <w:tc>
          <w:tcPr>
            <w:tcW w:w="1458" w:type="dxa"/>
          </w:tcPr>
          <w:p w14:paraId="09D53E66" w14:textId="77777777" w:rsidR="00B766AA" w:rsidRDefault="00B766AA" w:rsidP="00B766AA">
            <w:pPr>
              <w:pStyle w:val="ReportHeading1"/>
              <w:framePr w:w="0" w:hRule="auto" w:hSpace="0" w:wrap="auto" w:vAnchor="margin" w:hAnchor="text" w:xAlign="left" w:yAlign="inline"/>
              <w:spacing w:line="240" w:lineRule="atLeast"/>
              <w:ind w:left="-15" w:firstLine="15"/>
              <w:rPr>
                <w:rFonts w:ascii="Times New Roman" w:hAnsi="Times New Roman"/>
                <w:b w:val="0"/>
                <w:bCs w:val="0"/>
                <w:sz w:val="22"/>
                <w:szCs w:val="22"/>
              </w:rPr>
            </w:pPr>
            <w:r>
              <w:rPr>
                <w:rFonts w:ascii="Times New Roman" w:hAnsi="Times New Roman"/>
                <w:b w:val="0"/>
                <w:bCs w:val="0"/>
                <w:sz w:val="22"/>
                <w:szCs w:val="22"/>
              </w:rPr>
              <w:t>13</w:t>
            </w:r>
          </w:p>
        </w:tc>
        <w:tc>
          <w:tcPr>
            <w:tcW w:w="8075" w:type="dxa"/>
          </w:tcPr>
          <w:p w14:paraId="54C77485" w14:textId="101ACDBE" w:rsidR="00B766AA" w:rsidRPr="003702A2" w:rsidRDefault="00B766AA" w:rsidP="00B766AA">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Contingent liability</w:t>
            </w:r>
          </w:p>
        </w:tc>
      </w:tr>
      <w:tr w:rsidR="00B766AA" w:rsidRPr="003702A2" w14:paraId="1A3D5CBC" w14:textId="77777777" w:rsidTr="004A11C7">
        <w:tc>
          <w:tcPr>
            <w:tcW w:w="1458" w:type="dxa"/>
          </w:tcPr>
          <w:p w14:paraId="2FE1181A" w14:textId="77777777" w:rsidR="00B766AA" w:rsidRDefault="00B766AA" w:rsidP="00B766AA">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14</w:t>
            </w:r>
          </w:p>
        </w:tc>
        <w:tc>
          <w:tcPr>
            <w:tcW w:w="8075" w:type="dxa"/>
          </w:tcPr>
          <w:p w14:paraId="69667257" w14:textId="1872C9AB" w:rsidR="00B766AA" w:rsidRPr="003702A2" w:rsidRDefault="00B766AA" w:rsidP="00B766AA">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Event after the reporting period</w:t>
            </w:r>
          </w:p>
        </w:tc>
      </w:tr>
    </w:tbl>
    <w:p w14:paraId="15F5060C" w14:textId="77777777" w:rsidR="005A149F" w:rsidRDefault="005A149F" w:rsidP="002E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p w14:paraId="73F5B074" w14:textId="77777777" w:rsidR="005A149F" w:rsidRPr="005A149F" w:rsidRDefault="005A149F" w:rsidP="005A149F">
      <w:pPr>
        <w:rPr>
          <w:rFonts w:ascii="Times New Roman" w:hAnsi="Times New Roman"/>
          <w:sz w:val="22"/>
          <w:szCs w:val="22"/>
        </w:rPr>
      </w:pPr>
    </w:p>
    <w:p w14:paraId="337F57E4" w14:textId="77777777" w:rsidR="005A149F" w:rsidRPr="005A149F" w:rsidRDefault="005A149F" w:rsidP="005A149F">
      <w:pPr>
        <w:rPr>
          <w:rFonts w:ascii="Times New Roman" w:hAnsi="Times New Roman"/>
          <w:sz w:val="22"/>
          <w:szCs w:val="22"/>
        </w:rPr>
      </w:pPr>
    </w:p>
    <w:p w14:paraId="375B8225" w14:textId="77777777" w:rsidR="005A149F" w:rsidRPr="005A149F" w:rsidRDefault="005A149F" w:rsidP="005A149F">
      <w:pPr>
        <w:rPr>
          <w:rFonts w:ascii="Times New Roman" w:hAnsi="Times New Roman"/>
          <w:sz w:val="22"/>
          <w:szCs w:val="22"/>
        </w:rPr>
      </w:pPr>
    </w:p>
    <w:p w14:paraId="4C9CA7BF" w14:textId="77777777" w:rsidR="005A149F" w:rsidRPr="005A149F" w:rsidRDefault="005A149F" w:rsidP="005A149F">
      <w:pPr>
        <w:rPr>
          <w:rFonts w:ascii="Times New Roman" w:hAnsi="Times New Roman"/>
          <w:sz w:val="22"/>
          <w:szCs w:val="22"/>
        </w:rPr>
      </w:pPr>
    </w:p>
    <w:p w14:paraId="30DC3037" w14:textId="77777777" w:rsidR="005A149F" w:rsidRPr="005A149F" w:rsidRDefault="005A149F" w:rsidP="005A149F">
      <w:pPr>
        <w:rPr>
          <w:rFonts w:ascii="Times New Roman" w:hAnsi="Times New Roman"/>
          <w:sz w:val="22"/>
          <w:szCs w:val="22"/>
        </w:rPr>
      </w:pPr>
    </w:p>
    <w:p w14:paraId="0A32820E" w14:textId="77777777" w:rsidR="005A149F" w:rsidRPr="005A149F" w:rsidRDefault="005A149F" w:rsidP="005A149F">
      <w:pPr>
        <w:rPr>
          <w:rFonts w:ascii="Times New Roman" w:hAnsi="Times New Roman"/>
          <w:sz w:val="22"/>
          <w:szCs w:val="22"/>
        </w:rPr>
      </w:pPr>
    </w:p>
    <w:p w14:paraId="4EB3FEEB" w14:textId="77777777" w:rsidR="005A149F" w:rsidRPr="005A149F" w:rsidRDefault="005A149F" w:rsidP="005A149F">
      <w:pPr>
        <w:rPr>
          <w:rFonts w:ascii="Times New Roman" w:hAnsi="Times New Roman"/>
          <w:sz w:val="22"/>
          <w:szCs w:val="22"/>
        </w:rPr>
      </w:pPr>
    </w:p>
    <w:p w14:paraId="6A47612C" w14:textId="77777777" w:rsidR="005A149F" w:rsidRPr="005A149F" w:rsidRDefault="005A149F" w:rsidP="005A149F">
      <w:pPr>
        <w:rPr>
          <w:rFonts w:ascii="Times New Roman" w:hAnsi="Times New Roman"/>
          <w:sz w:val="22"/>
          <w:szCs w:val="22"/>
        </w:rPr>
      </w:pPr>
    </w:p>
    <w:p w14:paraId="4F67D317" w14:textId="77777777" w:rsidR="005A149F" w:rsidRPr="005A149F" w:rsidRDefault="005A149F" w:rsidP="005A149F">
      <w:pPr>
        <w:rPr>
          <w:rFonts w:ascii="Times New Roman" w:hAnsi="Times New Roman"/>
          <w:sz w:val="22"/>
          <w:szCs w:val="22"/>
        </w:rPr>
      </w:pPr>
    </w:p>
    <w:p w14:paraId="5D19E7BB" w14:textId="77777777" w:rsidR="005A149F" w:rsidRPr="005A149F" w:rsidRDefault="005A149F" w:rsidP="005A149F">
      <w:pPr>
        <w:rPr>
          <w:rFonts w:ascii="Times New Roman" w:hAnsi="Times New Roman"/>
          <w:sz w:val="22"/>
          <w:szCs w:val="22"/>
        </w:rPr>
      </w:pPr>
    </w:p>
    <w:p w14:paraId="45DBCA9F" w14:textId="77777777" w:rsidR="005A149F" w:rsidRDefault="005A149F" w:rsidP="002E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p w14:paraId="1BF91FDD" w14:textId="77777777" w:rsidR="005A149F" w:rsidRDefault="005A149F" w:rsidP="005A1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center"/>
        <w:rPr>
          <w:rFonts w:ascii="Times New Roman" w:hAnsi="Times New Roman"/>
          <w:sz w:val="22"/>
          <w:szCs w:val="22"/>
        </w:rPr>
      </w:pPr>
    </w:p>
    <w:p w14:paraId="3F481C8E" w14:textId="77777777" w:rsidR="002E7B62" w:rsidRPr="00D675DD" w:rsidRDefault="00DE658B" w:rsidP="002E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r w:rsidRPr="005A149F">
        <w:rPr>
          <w:rFonts w:ascii="Times New Roman" w:hAnsi="Times New Roman"/>
          <w:sz w:val="22"/>
          <w:szCs w:val="22"/>
        </w:rPr>
        <w:br w:type="page"/>
      </w:r>
      <w:r w:rsidR="002E7B62" w:rsidRPr="00D675DD">
        <w:rPr>
          <w:rFonts w:ascii="Times New Roman" w:hAnsi="Times New Roman"/>
          <w:sz w:val="22"/>
          <w:szCs w:val="22"/>
        </w:rPr>
        <w:lastRenderedPageBreak/>
        <w:t xml:space="preserve">These notes form an integral part of the </w:t>
      </w:r>
      <w:r w:rsidR="00345020" w:rsidRPr="00D675DD">
        <w:rPr>
          <w:rFonts w:ascii="Times New Roman" w:hAnsi="Times New Roman"/>
          <w:sz w:val="22"/>
          <w:szCs w:val="22"/>
        </w:rPr>
        <w:t xml:space="preserve">interim </w:t>
      </w:r>
      <w:r w:rsidR="002E7B62" w:rsidRPr="00D675DD">
        <w:rPr>
          <w:rFonts w:ascii="Times New Roman" w:hAnsi="Times New Roman"/>
          <w:sz w:val="22"/>
          <w:szCs w:val="22"/>
        </w:rPr>
        <w:t>financial statements.</w:t>
      </w:r>
    </w:p>
    <w:p w14:paraId="4C7C4110" w14:textId="77777777" w:rsidR="002E7B62" w:rsidRPr="00D675DD" w:rsidRDefault="002E7B62" w:rsidP="002E7B62">
      <w:pPr>
        <w:ind w:left="540"/>
        <w:jc w:val="thaiDistribute"/>
        <w:outlineLvl w:val="0"/>
        <w:rPr>
          <w:rFonts w:ascii="Times New Roman" w:hAnsi="Times New Roman"/>
          <w:sz w:val="22"/>
          <w:szCs w:val="22"/>
        </w:rPr>
      </w:pPr>
    </w:p>
    <w:p w14:paraId="55D8D59B" w14:textId="77777777" w:rsidR="002E7B62" w:rsidRPr="00D675DD" w:rsidRDefault="002E7B62" w:rsidP="002E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D675DD">
        <w:rPr>
          <w:rFonts w:ascii="Times New Roman" w:hAnsi="Times New Roman"/>
          <w:sz w:val="22"/>
          <w:szCs w:val="22"/>
        </w:rPr>
        <w:t xml:space="preserve">The </w:t>
      </w:r>
      <w:r w:rsidR="00345020" w:rsidRPr="00D675DD">
        <w:rPr>
          <w:rFonts w:ascii="Times New Roman" w:hAnsi="Times New Roman"/>
          <w:sz w:val="22"/>
          <w:szCs w:val="22"/>
        </w:rPr>
        <w:t xml:space="preserve">interim </w:t>
      </w:r>
      <w:r w:rsidRPr="00D675DD">
        <w:rPr>
          <w:rFonts w:ascii="Times New Roman" w:hAnsi="Times New Roman"/>
          <w:sz w:val="22"/>
          <w:szCs w:val="22"/>
        </w:rPr>
        <w:t xml:space="preserve">financial statements issued for Thai regulatory reporting purposes are </w:t>
      </w:r>
      <w:r w:rsidR="00A37134">
        <w:rPr>
          <w:rFonts w:ascii="Times New Roman" w:hAnsi="Times New Roman"/>
          <w:sz w:val="22"/>
          <w:szCs w:val="22"/>
        </w:rPr>
        <w:t xml:space="preserve">prepared in the Thai language. </w:t>
      </w:r>
      <w:r w:rsidRPr="00D675DD">
        <w:rPr>
          <w:rFonts w:ascii="Times New Roman" w:hAnsi="Times New Roman"/>
          <w:sz w:val="22"/>
          <w:szCs w:val="22"/>
        </w:rPr>
        <w:t xml:space="preserve">These English language financial statements have been prepared from the Thai language </w:t>
      </w:r>
      <w:r w:rsidR="00FB4ADD" w:rsidRPr="00B52484">
        <w:rPr>
          <w:rFonts w:ascii="Times New Roman" w:hAnsi="Times New Roman"/>
          <w:sz w:val="22"/>
          <w:szCs w:val="22"/>
        </w:rPr>
        <w:t>statutory</w:t>
      </w:r>
      <w:r w:rsidRPr="00D675DD">
        <w:rPr>
          <w:rFonts w:ascii="Times New Roman" w:hAnsi="Times New Roman"/>
          <w:sz w:val="22"/>
          <w:szCs w:val="22"/>
        </w:rPr>
        <w:t xml:space="preserve"> financial statements, and were approved and </w:t>
      </w:r>
      <w:proofErr w:type="spellStart"/>
      <w:r w:rsidRPr="00D675DD">
        <w:rPr>
          <w:rFonts w:ascii="Times New Roman" w:hAnsi="Times New Roman"/>
          <w:sz w:val="22"/>
          <w:szCs w:val="22"/>
        </w:rPr>
        <w:t>authorised</w:t>
      </w:r>
      <w:proofErr w:type="spellEnd"/>
      <w:r w:rsidRPr="00D675DD">
        <w:rPr>
          <w:rFonts w:ascii="Times New Roman" w:hAnsi="Times New Roman"/>
          <w:sz w:val="22"/>
          <w:szCs w:val="22"/>
        </w:rPr>
        <w:t xml:space="preserve"> for issue by the Board of Directors on</w:t>
      </w:r>
      <w:r w:rsidR="00DD42C6" w:rsidRPr="00D675DD">
        <w:rPr>
          <w:rFonts w:ascii="Times New Roman" w:hAnsi="Times New Roman"/>
          <w:sz w:val="22"/>
          <w:szCs w:val="22"/>
        </w:rPr>
        <w:t xml:space="preserve"> </w:t>
      </w:r>
      <w:r w:rsidR="005F5D78">
        <w:rPr>
          <w:rFonts w:ascii="Times New Roman" w:hAnsi="Times New Roman"/>
          <w:sz w:val="22"/>
          <w:szCs w:val="22"/>
        </w:rPr>
        <w:br/>
      </w:r>
      <w:r w:rsidR="00920DC1">
        <w:rPr>
          <w:rFonts w:ascii="Times New Roman" w:hAnsi="Times New Roman"/>
          <w:sz w:val="22"/>
          <w:szCs w:val="22"/>
        </w:rPr>
        <w:t>11 May 2021</w:t>
      </w:r>
      <w:r w:rsidR="00A30CCD">
        <w:rPr>
          <w:rFonts w:ascii="Times New Roman" w:hAnsi="Times New Roman"/>
          <w:sz w:val="22"/>
          <w:szCs w:val="22"/>
        </w:rPr>
        <w:t>.</w:t>
      </w:r>
    </w:p>
    <w:p w14:paraId="7A87907E" w14:textId="77777777" w:rsidR="00A11390" w:rsidRPr="00D675DD" w:rsidRDefault="00A11390" w:rsidP="002E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p w14:paraId="3DBF3546" w14:textId="77777777" w:rsidR="008C2965" w:rsidRPr="00D675DD" w:rsidRDefault="008C2965" w:rsidP="00E9578E">
      <w:pPr>
        <w:pStyle w:val="Heading1"/>
        <w:keepLines/>
        <w:numPr>
          <w:ilvl w:val="0"/>
          <w:numId w:val="0"/>
        </w:numPr>
        <w:shd w:val="clear" w:color="auto" w:fill="auto"/>
        <w:ind w:left="540" w:hanging="540"/>
        <w:jc w:val="thaiDistribute"/>
        <w:rPr>
          <w:rFonts w:ascii="Times New Roman" w:hAnsi="Times New Roman"/>
          <w:i w:val="0"/>
          <w:iCs w:val="0"/>
          <w:sz w:val="24"/>
          <w:szCs w:val="24"/>
          <w:u w:val="none"/>
        </w:rPr>
      </w:pPr>
      <w:r w:rsidRPr="00D675DD">
        <w:rPr>
          <w:rFonts w:ascii="Times New Roman" w:hAnsi="Times New Roman"/>
          <w:i w:val="0"/>
          <w:iCs w:val="0"/>
          <w:sz w:val="24"/>
          <w:szCs w:val="24"/>
          <w:u w:val="none"/>
        </w:rPr>
        <w:t>1</w:t>
      </w:r>
      <w:r w:rsidRPr="00D675DD">
        <w:rPr>
          <w:rFonts w:ascii="Times New Roman" w:hAnsi="Times New Roman"/>
          <w:i w:val="0"/>
          <w:iCs w:val="0"/>
          <w:sz w:val="24"/>
          <w:szCs w:val="24"/>
          <w:u w:val="none"/>
        </w:rPr>
        <w:tab/>
        <w:t>General information</w:t>
      </w:r>
    </w:p>
    <w:p w14:paraId="6B6B8FE0" w14:textId="77777777" w:rsidR="00A11390" w:rsidRPr="00D675DD" w:rsidRDefault="00A11390" w:rsidP="00E9578E">
      <w:pPr>
        <w:pStyle w:val="block"/>
        <w:spacing w:after="0" w:line="240" w:lineRule="atLeast"/>
        <w:ind w:left="540"/>
        <w:jc w:val="thaiDistribute"/>
        <w:rPr>
          <w:szCs w:val="22"/>
        </w:rPr>
      </w:pPr>
    </w:p>
    <w:p w14:paraId="187B6F3A" w14:textId="77777777" w:rsidR="0059147A" w:rsidRPr="00822B4B" w:rsidRDefault="0059147A" w:rsidP="00147290">
      <w:pPr>
        <w:pStyle w:val="block"/>
        <w:spacing w:after="0" w:line="240" w:lineRule="atLeast"/>
        <w:ind w:left="540"/>
        <w:jc w:val="both"/>
        <w:rPr>
          <w:szCs w:val="22"/>
        </w:rPr>
      </w:pPr>
      <w:r w:rsidRPr="00822B4B">
        <w:rPr>
          <w:szCs w:val="22"/>
          <w:lang w:val="en-US"/>
        </w:rPr>
        <w:t xml:space="preserve">The principal businesses of the Company are the </w:t>
      </w:r>
      <w:r w:rsidRPr="00822B4B">
        <w:rPr>
          <w:szCs w:val="22"/>
        </w:rPr>
        <w:t>property</w:t>
      </w:r>
      <w:r>
        <w:rPr>
          <w:szCs w:val="22"/>
        </w:rPr>
        <w:t xml:space="preserve"> </w:t>
      </w:r>
      <w:r w:rsidRPr="00822B4B">
        <w:rPr>
          <w:szCs w:val="22"/>
          <w:lang w:val="en-US"/>
        </w:rPr>
        <w:t>development</w:t>
      </w:r>
      <w:r w:rsidRPr="00822B4B">
        <w:rPr>
          <w:szCs w:val="22"/>
        </w:rPr>
        <w:t xml:space="preserve"> and industrial </w:t>
      </w:r>
      <w:r>
        <w:rPr>
          <w:szCs w:val="22"/>
        </w:rPr>
        <w:t>promotion zone</w:t>
      </w:r>
      <w:r w:rsidRPr="00822B4B">
        <w:rPr>
          <w:szCs w:val="22"/>
        </w:rPr>
        <w:t xml:space="preserve"> projects for trading and leasing,</w:t>
      </w:r>
      <w:r w:rsidR="00EB50BC">
        <w:rPr>
          <w:szCs w:val="22"/>
        </w:rPr>
        <w:t xml:space="preserve"> </w:t>
      </w:r>
      <w:r w:rsidRPr="00822B4B">
        <w:rPr>
          <w:szCs w:val="22"/>
        </w:rPr>
        <w:t xml:space="preserve">and providing utilities and other facilities services in the industrial </w:t>
      </w:r>
      <w:r>
        <w:rPr>
          <w:szCs w:val="22"/>
        </w:rPr>
        <w:t>promotion zone</w:t>
      </w:r>
      <w:r w:rsidRPr="00822B4B">
        <w:rPr>
          <w:szCs w:val="22"/>
        </w:rPr>
        <w:t>.</w:t>
      </w:r>
    </w:p>
    <w:p w14:paraId="5266B872" w14:textId="77777777" w:rsidR="00A11390" w:rsidRPr="00666B65" w:rsidRDefault="00A11390" w:rsidP="00BB79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49BEC5FB" w14:textId="77777777" w:rsidR="008C2965" w:rsidRPr="00D675DD" w:rsidRDefault="008C2965" w:rsidP="00E9578E">
      <w:pPr>
        <w:pStyle w:val="Heading1"/>
        <w:keepLines/>
        <w:numPr>
          <w:ilvl w:val="0"/>
          <w:numId w:val="0"/>
        </w:numPr>
        <w:shd w:val="clear" w:color="auto" w:fill="auto"/>
        <w:tabs>
          <w:tab w:val="left" w:pos="540"/>
        </w:tabs>
        <w:rPr>
          <w:rFonts w:ascii="Times New Roman" w:hAnsi="Times New Roman"/>
          <w:i w:val="0"/>
          <w:iCs w:val="0"/>
          <w:sz w:val="24"/>
          <w:szCs w:val="24"/>
          <w:u w:val="none"/>
        </w:rPr>
      </w:pPr>
      <w:r w:rsidRPr="00D675DD">
        <w:rPr>
          <w:rFonts w:ascii="Times New Roman" w:hAnsi="Times New Roman"/>
          <w:i w:val="0"/>
          <w:iCs w:val="0"/>
          <w:sz w:val="24"/>
          <w:szCs w:val="24"/>
          <w:u w:val="none"/>
        </w:rPr>
        <w:t>2</w:t>
      </w:r>
      <w:r w:rsidRPr="00D675DD">
        <w:rPr>
          <w:rFonts w:ascii="Times New Roman" w:hAnsi="Times New Roman"/>
          <w:i w:val="0"/>
          <w:iCs w:val="0"/>
          <w:sz w:val="24"/>
          <w:szCs w:val="24"/>
          <w:u w:val="none"/>
        </w:rPr>
        <w:tab/>
        <w:t xml:space="preserve">Basis of preparation of </w:t>
      </w:r>
      <w:r w:rsidR="00D33E52" w:rsidRPr="00D675DD">
        <w:rPr>
          <w:rFonts w:ascii="Times New Roman" w:hAnsi="Times New Roman"/>
          <w:i w:val="0"/>
          <w:iCs w:val="0"/>
          <w:sz w:val="24"/>
          <w:szCs w:val="24"/>
          <w:u w:val="none"/>
        </w:rPr>
        <w:t>the</w:t>
      </w:r>
      <w:r w:rsidR="00E77E64" w:rsidRPr="00D675DD">
        <w:rPr>
          <w:rFonts w:ascii="Times New Roman" w:hAnsi="Times New Roman"/>
          <w:i w:val="0"/>
          <w:iCs w:val="0"/>
          <w:sz w:val="24"/>
          <w:szCs w:val="24"/>
          <w:u w:val="none"/>
        </w:rPr>
        <w:t xml:space="preserve"> interim</w:t>
      </w:r>
      <w:r w:rsidR="00B34C7C" w:rsidRPr="00D675DD">
        <w:rPr>
          <w:rFonts w:ascii="Times New Roman" w:hAnsi="Times New Roman"/>
          <w:i w:val="0"/>
          <w:iCs w:val="0"/>
          <w:sz w:val="24"/>
          <w:szCs w:val="24"/>
          <w:u w:val="none"/>
        </w:rPr>
        <w:t xml:space="preserve"> </w:t>
      </w:r>
      <w:r w:rsidRPr="00D675DD">
        <w:rPr>
          <w:rFonts w:ascii="Times New Roman" w:hAnsi="Times New Roman"/>
          <w:i w:val="0"/>
          <w:iCs w:val="0"/>
          <w:sz w:val="24"/>
          <w:szCs w:val="24"/>
          <w:u w:val="none"/>
        </w:rPr>
        <w:t>financial statements</w:t>
      </w:r>
    </w:p>
    <w:p w14:paraId="36BDFC7C" w14:textId="77777777" w:rsidR="00A11390" w:rsidRPr="00BB79F5" w:rsidRDefault="00A11390" w:rsidP="00E957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318BF3C5" w14:textId="77777777" w:rsidR="003F2C4F" w:rsidRPr="00737FD5" w:rsidRDefault="008F0C36" w:rsidP="00BA11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540" w:hanging="540"/>
        <w:jc w:val="both"/>
        <w:rPr>
          <w:rFonts w:ascii="Times New Roman" w:hAnsi="Times New Roman"/>
          <w:b/>
          <w:bCs/>
          <w:i/>
          <w:iCs/>
          <w:sz w:val="22"/>
          <w:szCs w:val="22"/>
        </w:rPr>
      </w:pPr>
      <w:r w:rsidRPr="00737FD5">
        <w:rPr>
          <w:rFonts w:ascii="Times New Roman" w:hAnsi="Times New Roman"/>
          <w:b/>
          <w:bCs/>
          <w:i/>
          <w:iCs/>
          <w:sz w:val="22"/>
          <w:szCs w:val="22"/>
        </w:rPr>
        <w:t>(a)</w:t>
      </w:r>
      <w:r w:rsidRPr="00737FD5">
        <w:rPr>
          <w:rFonts w:ascii="Times New Roman" w:hAnsi="Times New Roman"/>
          <w:b/>
          <w:bCs/>
          <w:i/>
          <w:iCs/>
          <w:sz w:val="22"/>
          <w:szCs w:val="22"/>
        </w:rPr>
        <w:tab/>
        <w:t>Statement of compliance</w:t>
      </w:r>
    </w:p>
    <w:p w14:paraId="6113946C" w14:textId="77777777" w:rsidR="00A11390" w:rsidRPr="00D675DD" w:rsidRDefault="00A11390" w:rsidP="00E957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4731D47E" w14:textId="77777777" w:rsidR="00AE3F7C" w:rsidRPr="00822B4B" w:rsidRDefault="00AE3F7C" w:rsidP="00301A1D">
      <w:pPr>
        <w:pStyle w:val="block"/>
        <w:spacing w:after="0" w:line="240" w:lineRule="atLeast"/>
        <w:ind w:left="540"/>
        <w:jc w:val="thaiDistribute"/>
        <w:rPr>
          <w:szCs w:val="22"/>
        </w:rPr>
      </w:pPr>
      <w:r w:rsidRPr="00822B4B">
        <w:rPr>
          <w:szCs w:val="22"/>
        </w:rPr>
        <w:t xml:space="preserve">The interim </w:t>
      </w:r>
      <w:r w:rsidRPr="00822B4B">
        <w:rPr>
          <w:szCs w:val="22"/>
          <w:lang w:val="en-US"/>
        </w:rPr>
        <w:t>financial</w:t>
      </w:r>
      <w:r w:rsidRPr="00822B4B">
        <w:rPr>
          <w:szCs w:val="22"/>
        </w:rPr>
        <w:t xml:space="preserve"> statements are </w:t>
      </w:r>
      <w:r w:rsidR="003919C4">
        <w:rPr>
          <w:szCs w:val="22"/>
        </w:rPr>
        <w:t>presented in the same format as the annual financial statements</w:t>
      </w:r>
      <w:r w:rsidR="00821AB5">
        <w:rPr>
          <w:szCs w:val="22"/>
        </w:rPr>
        <w:t xml:space="preserve"> </w:t>
      </w:r>
      <w:r w:rsidR="000413A2">
        <w:rPr>
          <w:szCs w:val="22"/>
        </w:rPr>
        <w:t>together with</w:t>
      </w:r>
      <w:r w:rsidR="00821AB5">
        <w:rPr>
          <w:szCs w:val="22"/>
        </w:rPr>
        <w:t xml:space="preserve"> </w:t>
      </w:r>
      <w:r w:rsidR="003919C4">
        <w:rPr>
          <w:szCs w:val="22"/>
        </w:rPr>
        <w:t xml:space="preserve">notes to the interim financial statements on </w:t>
      </w:r>
      <w:r w:rsidR="003951FC">
        <w:rPr>
          <w:szCs w:val="22"/>
        </w:rPr>
        <w:t xml:space="preserve">a condensed basis </w:t>
      </w:r>
      <w:r w:rsidR="00821AB5">
        <w:rPr>
          <w:szCs w:val="22"/>
        </w:rPr>
        <w:t xml:space="preserve">(“interim financial statements”) </w:t>
      </w:r>
      <w:r w:rsidR="003951FC">
        <w:rPr>
          <w:szCs w:val="22"/>
        </w:rPr>
        <w:t xml:space="preserve">in accordance with Thai </w:t>
      </w:r>
      <w:r w:rsidRPr="00822B4B">
        <w:rPr>
          <w:szCs w:val="22"/>
        </w:rPr>
        <w:t>Accounting Standard (</w:t>
      </w:r>
      <w:r w:rsidR="00107891" w:rsidRPr="00A80B9C">
        <w:rPr>
          <w:rFonts w:cs="Cordia New"/>
          <w:szCs w:val="28"/>
          <w:lang w:bidi="th-TH"/>
        </w:rPr>
        <w:t>“</w:t>
      </w:r>
      <w:r w:rsidRPr="00822B4B">
        <w:rPr>
          <w:szCs w:val="22"/>
        </w:rPr>
        <w:t>TAS</w:t>
      </w:r>
      <w:r w:rsidR="00107891">
        <w:rPr>
          <w:szCs w:val="22"/>
        </w:rPr>
        <w:t>”</w:t>
      </w:r>
      <w:r w:rsidRPr="00822B4B">
        <w:rPr>
          <w:szCs w:val="22"/>
        </w:rPr>
        <w:t>) No.</w:t>
      </w:r>
      <w:r>
        <w:rPr>
          <w:rFonts w:cs="Cordia New" w:hint="cs"/>
          <w:szCs w:val="28"/>
          <w:cs/>
          <w:lang w:bidi="th-TH"/>
        </w:rPr>
        <w:t xml:space="preserve"> </w:t>
      </w:r>
      <w:r w:rsidR="003951FC">
        <w:rPr>
          <w:szCs w:val="22"/>
        </w:rPr>
        <w:t xml:space="preserve">34 </w:t>
      </w:r>
      <w:r w:rsidRPr="00822B4B">
        <w:rPr>
          <w:i/>
          <w:iCs/>
          <w:szCs w:val="22"/>
        </w:rPr>
        <w:t xml:space="preserve">Interim Financial Reporting; </w:t>
      </w:r>
      <w:r w:rsidRPr="00822B4B">
        <w:rPr>
          <w:szCs w:val="22"/>
        </w:rPr>
        <w:t>guidelines promulgated by the Federation of Accounting Professions</w:t>
      </w:r>
      <w:r w:rsidR="00107891">
        <w:rPr>
          <w:szCs w:val="22"/>
        </w:rPr>
        <w:t xml:space="preserve">; </w:t>
      </w:r>
      <w:r w:rsidRPr="00822B4B">
        <w:rPr>
          <w:szCs w:val="22"/>
        </w:rPr>
        <w:t>and applicable rules and regulations of</w:t>
      </w:r>
      <w:r w:rsidR="004A11C7">
        <w:rPr>
          <w:szCs w:val="22"/>
        </w:rPr>
        <w:t xml:space="preserve"> </w:t>
      </w:r>
      <w:r w:rsidRPr="00822B4B">
        <w:rPr>
          <w:szCs w:val="22"/>
        </w:rPr>
        <w:t>the Thai Securities and Exchange Commission.</w:t>
      </w:r>
    </w:p>
    <w:p w14:paraId="5DB1B6C5" w14:textId="77777777" w:rsidR="00AE3F7C" w:rsidRPr="00F363DB" w:rsidRDefault="00AE3F7C" w:rsidP="003951FC">
      <w:pPr>
        <w:pStyle w:val="BodyText"/>
        <w:spacing w:after="0"/>
        <w:ind w:left="540"/>
        <w:jc w:val="both"/>
        <w:rPr>
          <w:rFonts w:ascii="Times New Roman" w:hAnsi="Times New Roman" w:cs="Times New Roman"/>
          <w:sz w:val="22"/>
          <w:szCs w:val="22"/>
          <w:lang w:val="en-GB"/>
        </w:rPr>
      </w:pPr>
    </w:p>
    <w:p w14:paraId="05BD8AF9" w14:textId="36F5DC92" w:rsidR="00AE3F7C" w:rsidRDefault="00AE3F7C" w:rsidP="00AE3F7C">
      <w:pPr>
        <w:pStyle w:val="block"/>
        <w:spacing w:after="0" w:line="240" w:lineRule="atLeast"/>
        <w:ind w:left="540"/>
        <w:jc w:val="both"/>
        <w:rPr>
          <w:szCs w:val="22"/>
        </w:rPr>
      </w:pPr>
      <w:r w:rsidRPr="00822B4B">
        <w:rPr>
          <w:szCs w:val="22"/>
        </w:rPr>
        <w:t>The interim financial statements do not include all of the financial information required for annual financial statements but focus on new activities, events and circumstances to avoid repetition of information previously reported. Accordingly, these interim financial statements should be read in conjunction with the financial statements of the Company</w:t>
      </w:r>
      <w:r w:rsidR="004C7DD6">
        <w:rPr>
          <w:rFonts w:cstheme="minorBidi" w:hint="cs"/>
          <w:szCs w:val="28"/>
          <w:cs/>
          <w:lang w:bidi="th-TH"/>
        </w:rPr>
        <w:t xml:space="preserve"> </w:t>
      </w:r>
      <w:r w:rsidRPr="00822B4B">
        <w:rPr>
          <w:szCs w:val="22"/>
        </w:rPr>
        <w:t>for the year ended</w:t>
      </w:r>
      <w:r w:rsidR="001D13FB">
        <w:rPr>
          <w:szCs w:val="22"/>
        </w:rPr>
        <w:t xml:space="preserve"> </w:t>
      </w:r>
      <w:r w:rsidRPr="00822B4B">
        <w:rPr>
          <w:szCs w:val="22"/>
        </w:rPr>
        <w:t>31 December 20</w:t>
      </w:r>
      <w:r w:rsidR="0084213B">
        <w:rPr>
          <w:szCs w:val="22"/>
        </w:rPr>
        <w:t>20</w:t>
      </w:r>
      <w:r w:rsidRPr="00822B4B">
        <w:rPr>
          <w:szCs w:val="22"/>
        </w:rPr>
        <w:t>.</w:t>
      </w:r>
    </w:p>
    <w:p w14:paraId="754A850F" w14:textId="46DF8E1B" w:rsidR="004A6D6E" w:rsidRDefault="004A6D6E" w:rsidP="00AE3F7C">
      <w:pPr>
        <w:pStyle w:val="block"/>
        <w:spacing w:after="0" w:line="240" w:lineRule="atLeast"/>
        <w:ind w:left="540"/>
        <w:jc w:val="both"/>
        <w:rPr>
          <w:szCs w:val="22"/>
        </w:rPr>
      </w:pPr>
    </w:p>
    <w:p w14:paraId="65F2CD26" w14:textId="77777777" w:rsidR="00507D07" w:rsidRDefault="00507D07" w:rsidP="00507D07">
      <w:pPr>
        <w:pStyle w:val="block"/>
        <w:spacing w:after="0" w:line="240" w:lineRule="atLeast"/>
        <w:ind w:left="540"/>
        <w:jc w:val="both"/>
        <w:rPr>
          <w:szCs w:val="22"/>
        </w:rPr>
      </w:pPr>
      <w:r w:rsidRPr="00BC56F7">
        <w:rPr>
          <w:spacing w:val="4"/>
          <w:szCs w:val="22"/>
        </w:rPr>
        <w:t>The Group has initially applied revised TFRS that are effective for annual periods beginning on or after 1 January 2021 and has not</w:t>
      </w:r>
      <w:r w:rsidRPr="00BC56F7">
        <w:rPr>
          <w:szCs w:val="22"/>
        </w:rPr>
        <w:t xml:space="preserve"> early adopted TFRS which are not yet effective. The application has no material impact on the financial statements.</w:t>
      </w:r>
    </w:p>
    <w:p w14:paraId="0E7A0055" w14:textId="77777777" w:rsidR="00507D07" w:rsidRDefault="00507D07" w:rsidP="004A6D6E">
      <w:pPr>
        <w:pStyle w:val="block"/>
        <w:spacing w:after="0" w:line="240" w:lineRule="atLeast"/>
        <w:ind w:left="540"/>
        <w:jc w:val="both"/>
        <w:rPr>
          <w:spacing w:val="4"/>
          <w:szCs w:val="22"/>
        </w:rPr>
      </w:pPr>
    </w:p>
    <w:p w14:paraId="66A11F7A" w14:textId="4FE49020" w:rsidR="00AE24A1" w:rsidRDefault="00AE24A1" w:rsidP="004A6D6E">
      <w:pPr>
        <w:pStyle w:val="block"/>
        <w:spacing w:after="0" w:line="240" w:lineRule="atLeast"/>
        <w:ind w:left="540"/>
        <w:jc w:val="both"/>
        <w:rPr>
          <w:spacing w:val="4"/>
          <w:szCs w:val="22"/>
        </w:rPr>
      </w:pPr>
      <w:r>
        <w:rPr>
          <w:spacing w:val="4"/>
          <w:szCs w:val="22"/>
        </w:rPr>
        <w:t>In addition, the Group has not early adopted a number of revised TFRS which are not yet effective for the current period in preparing these financial statements. The Group has assessed the potential initial impact on the financial statements of these revised TFRS and expects that there will be no material impact on the financial statements in the period of initial application.</w:t>
      </w:r>
    </w:p>
    <w:p w14:paraId="7A428F55" w14:textId="77777777" w:rsidR="00AE24A1" w:rsidRDefault="00AE24A1" w:rsidP="004A6D6E">
      <w:pPr>
        <w:pStyle w:val="block"/>
        <w:spacing w:after="0" w:line="240" w:lineRule="atLeast"/>
        <w:ind w:left="540"/>
        <w:jc w:val="both"/>
        <w:rPr>
          <w:spacing w:val="4"/>
          <w:szCs w:val="22"/>
        </w:rPr>
      </w:pPr>
    </w:p>
    <w:p w14:paraId="4D92A9BD" w14:textId="77777777" w:rsidR="005E5FB3" w:rsidRPr="00737FD5" w:rsidRDefault="005E5FB3" w:rsidP="001D67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b/>
          <w:bCs/>
          <w:i/>
          <w:iCs/>
          <w:sz w:val="22"/>
          <w:szCs w:val="22"/>
        </w:rPr>
      </w:pPr>
      <w:r w:rsidRPr="00F02612">
        <w:rPr>
          <w:rFonts w:ascii="Times New Roman" w:hAnsi="Times New Roman"/>
          <w:b/>
          <w:bCs/>
          <w:i/>
          <w:iCs/>
          <w:sz w:val="22"/>
          <w:szCs w:val="22"/>
        </w:rPr>
        <w:t>(</w:t>
      </w:r>
      <w:r w:rsidR="003919C4" w:rsidRPr="00F02612">
        <w:rPr>
          <w:rFonts w:ascii="Times New Roman" w:hAnsi="Times New Roman"/>
          <w:b/>
          <w:bCs/>
          <w:i/>
          <w:iCs/>
          <w:sz w:val="22"/>
          <w:szCs w:val="22"/>
        </w:rPr>
        <w:t>b</w:t>
      </w:r>
      <w:r w:rsidRPr="00F02612">
        <w:rPr>
          <w:rFonts w:ascii="Times New Roman" w:hAnsi="Times New Roman"/>
          <w:b/>
          <w:bCs/>
          <w:i/>
          <w:iCs/>
          <w:sz w:val="22"/>
          <w:szCs w:val="22"/>
        </w:rPr>
        <w:t>)</w:t>
      </w:r>
      <w:r w:rsidRPr="00F02612">
        <w:rPr>
          <w:rFonts w:ascii="Times New Roman" w:hAnsi="Times New Roman"/>
          <w:b/>
          <w:bCs/>
          <w:i/>
          <w:iCs/>
          <w:sz w:val="22"/>
          <w:szCs w:val="22"/>
        </w:rPr>
        <w:tab/>
      </w:r>
      <w:r w:rsidR="00136D89" w:rsidRPr="00F02612">
        <w:rPr>
          <w:rFonts w:ascii="Times New Roman" w:hAnsi="Times New Roman"/>
          <w:b/>
          <w:bCs/>
          <w:i/>
          <w:iCs/>
          <w:sz w:val="22"/>
          <w:szCs w:val="22"/>
        </w:rPr>
        <w:t>Use of judgments</w:t>
      </w:r>
      <w:r w:rsidR="00AF45ED" w:rsidRPr="00F02612">
        <w:rPr>
          <w:rFonts w:ascii="Times New Roman" w:hAnsi="Times New Roman"/>
          <w:b/>
          <w:bCs/>
          <w:i/>
          <w:iCs/>
          <w:sz w:val="22"/>
          <w:szCs w:val="22"/>
        </w:rPr>
        <w:t xml:space="preserve">, </w:t>
      </w:r>
      <w:r w:rsidR="00136D89" w:rsidRPr="00F02612">
        <w:rPr>
          <w:rFonts w:ascii="Times New Roman" w:hAnsi="Times New Roman"/>
          <w:b/>
          <w:bCs/>
          <w:i/>
          <w:iCs/>
          <w:sz w:val="22"/>
          <w:szCs w:val="22"/>
        </w:rPr>
        <w:t>estimate</w:t>
      </w:r>
      <w:r w:rsidR="00AF45ED" w:rsidRPr="00F02612">
        <w:rPr>
          <w:rFonts w:ascii="Times New Roman" w:hAnsi="Times New Roman"/>
          <w:b/>
          <w:bCs/>
          <w:i/>
          <w:iCs/>
          <w:sz w:val="22"/>
          <w:szCs w:val="22"/>
        </w:rPr>
        <w:t>s and accounting policies</w:t>
      </w:r>
    </w:p>
    <w:p w14:paraId="0E86A356" w14:textId="77777777" w:rsidR="005E5FB3" w:rsidRPr="0067747F" w:rsidRDefault="005E5FB3" w:rsidP="00F60B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5E34CE64" w14:textId="243E94F9" w:rsidR="00CE7C73" w:rsidRDefault="00C509DA" w:rsidP="00C83D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930801">
        <w:rPr>
          <w:rFonts w:ascii="Times New Roman" w:hAnsi="Times New Roman" w:cs="Times New Roman"/>
          <w:sz w:val="22"/>
          <w:szCs w:val="22"/>
        </w:rPr>
        <w:t xml:space="preserve">In preparing these interim financial statements, judgments and estimates are made by management in applying the </w:t>
      </w:r>
      <w:r w:rsidR="00C96882">
        <w:rPr>
          <w:rFonts w:ascii="Times New Roman" w:hAnsi="Times New Roman" w:cs="Times New Roman"/>
          <w:sz w:val="22"/>
          <w:szCs w:val="22"/>
        </w:rPr>
        <w:t>Group</w:t>
      </w:r>
      <w:r w:rsidRPr="00930801">
        <w:rPr>
          <w:rFonts w:ascii="Times New Roman" w:hAnsi="Times New Roman" w:cs="Times New Roman"/>
          <w:sz w:val="22"/>
          <w:szCs w:val="22"/>
        </w:rPr>
        <w:t>’s accounting policies. Actual results may differ from these estimates.</w:t>
      </w:r>
      <w:r w:rsidR="00FB4511">
        <w:rPr>
          <w:rFonts w:ascii="Times New Roman" w:hAnsi="Times New Roman" w:cs="Times New Roman"/>
          <w:sz w:val="22"/>
          <w:szCs w:val="22"/>
        </w:rPr>
        <w:t xml:space="preserve"> </w:t>
      </w:r>
      <w:r w:rsidR="00FB4511">
        <w:rPr>
          <w:rFonts w:ascii="Times New Roman" w:hAnsi="Times New Roman" w:cs="Times New Roman"/>
          <w:sz w:val="22"/>
          <w:szCs w:val="22"/>
        </w:rPr>
        <w:br/>
      </w:r>
      <w:r w:rsidRPr="00930801">
        <w:rPr>
          <w:rFonts w:ascii="Times New Roman" w:hAnsi="Times New Roman" w:cs="Times New Roman"/>
          <w:sz w:val="22"/>
          <w:szCs w:val="22"/>
        </w:rPr>
        <w:t>The</w:t>
      </w:r>
      <w:r w:rsidR="00C96882">
        <w:rPr>
          <w:rFonts w:ascii="Times New Roman" w:hAnsi="Times New Roman" w:cs="Times New Roman"/>
          <w:sz w:val="22"/>
          <w:szCs w:val="22"/>
        </w:rPr>
        <w:t xml:space="preserve"> </w:t>
      </w:r>
      <w:r w:rsidRPr="00930801">
        <w:rPr>
          <w:rFonts w:ascii="Times New Roman" w:hAnsi="Times New Roman" w:cs="Times New Roman"/>
          <w:sz w:val="22"/>
          <w:szCs w:val="22"/>
        </w:rPr>
        <w:t xml:space="preserve">accounting policies, methods of computation and the key sources of estimation uncertainty were the same as those that </w:t>
      </w:r>
      <w:r w:rsidR="00D525D9" w:rsidRPr="00930801">
        <w:rPr>
          <w:rFonts w:ascii="Times New Roman" w:hAnsi="Times New Roman" w:cs="Times New Roman"/>
          <w:sz w:val="22"/>
          <w:szCs w:val="22"/>
        </w:rPr>
        <w:t>described in</w:t>
      </w:r>
      <w:r w:rsidRPr="00930801">
        <w:rPr>
          <w:rFonts w:ascii="Times New Roman" w:hAnsi="Times New Roman" w:cs="Times New Roman"/>
          <w:sz w:val="22"/>
          <w:szCs w:val="22"/>
        </w:rPr>
        <w:t xml:space="preserve"> the financial statements for the year ended 31 December 20</w:t>
      </w:r>
      <w:r w:rsidR="003147EA">
        <w:rPr>
          <w:rFonts w:ascii="Times New Roman" w:hAnsi="Times New Roman" w:cs="Times New Roman"/>
          <w:sz w:val="22"/>
          <w:szCs w:val="22"/>
        </w:rPr>
        <w:t>20</w:t>
      </w:r>
      <w:r w:rsidR="003147EA">
        <w:rPr>
          <w:rFonts w:ascii="Times New Roman" w:hAnsi="Times New Roman"/>
          <w:sz w:val="22"/>
          <w:szCs w:val="28"/>
        </w:rPr>
        <w:t>.</w:t>
      </w:r>
    </w:p>
    <w:p w14:paraId="2ADEBC5A" w14:textId="77777777" w:rsidR="00C4120E" w:rsidRDefault="00C4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i/>
          <w:iCs/>
          <w:sz w:val="24"/>
          <w:szCs w:val="24"/>
        </w:rPr>
        <w:br w:type="page"/>
      </w:r>
    </w:p>
    <w:p w14:paraId="3DECA35C" w14:textId="77777777" w:rsidR="007A1474" w:rsidRPr="00D675DD" w:rsidRDefault="00CB1284" w:rsidP="00F60B1E">
      <w:pPr>
        <w:pStyle w:val="Heading1"/>
        <w:keepLines/>
        <w:numPr>
          <w:ilvl w:val="0"/>
          <w:numId w:val="0"/>
        </w:numPr>
        <w:shd w:val="clear" w:color="auto" w:fill="auto"/>
        <w:tabs>
          <w:tab w:val="left" w:pos="540"/>
        </w:tabs>
        <w:rPr>
          <w:rFonts w:ascii="Times New Roman" w:hAnsi="Times New Roman"/>
          <w:i w:val="0"/>
          <w:iCs w:val="0"/>
          <w:sz w:val="24"/>
          <w:szCs w:val="24"/>
          <w:u w:val="none"/>
        </w:rPr>
      </w:pPr>
      <w:r>
        <w:rPr>
          <w:rFonts w:ascii="Times New Roman" w:hAnsi="Times New Roman"/>
          <w:i w:val="0"/>
          <w:iCs w:val="0"/>
          <w:sz w:val="24"/>
          <w:szCs w:val="24"/>
          <w:u w:val="none"/>
        </w:rPr>
        <w:lastRenderedPageBreak/>
        <w:t>3</w:t>
      </w:r>
      <w:r w:rsidR="004572F4">
        <w:rPr>
          <w:rFonts w:ascii="Times New Roman" w:hAnsi="Times New Roman"/>
          <w:i w:val="0"/>
          <w:iCs w:val="0"/>
          <w:sz w:val="24"/>
          <w:szCs w:val="24"/>
          <w:u w:val="none"/>
        </w:rPr>
        <w:t xml:space="preserve"> </w:t>
      </w:r>
      <w:r w:rsidR="004572F4">
        <w:rPr>
          <w:rFonts w:ascii="Times New Roman" w:hAnsi="Times New Roman"/>
          <w:i w:val="0"/>
          <w:iCs w:val="0"/>
          <w:sz w:val="24"/>
          <w:szCs w:val="24"/>
          <w:u w:val="none"/>
        </w:rPr>
        <w:tab/>
      </w:r>
      <w:r w:rsidR="007A1474" w:rsidRPr="00D675DD">
        <w:rPr>
          <w:rFonts w:ascii="Times New Roman" w:hAnsi="Times New Roman"/>
          <w:i w:val="0"/>
          <w:iCs w:val="0"/>
          <w:sz w:val="24"/>
          <w:szCs w:val="24"/>
          <w:u w:val="none"/>
        </w:rPr>
        <w:t>Related part</w:t>
      </w:r>
      <w:r w:rsidR="00AB539E" w:rsidRPr="00D675DD">
        <w:rPr>
          <w:rFonts w:ascii="Times New Roman" w:hAnsi="Times New Roman"/>
          <w:i w:val="0"/>
          <w:iCs w:val="0"/>
          <w:sz w:val="24"/>
          <w:szCs w:val="24"/>
          <w:u w:val="none"/>
        </w:rPr>
        <w:t>ies</w:t>
      </w:r>
    </w:p>
    <w:p w14:paraId="3A43D205" w14:textId="77777777" w:rsidR="00652C78" w:rsidRPr="0036649F" w:rsidRDefault="00652C78" w:rsidP="00F60B1E">
      <w:pPr>
        <w:pStyle w:val="block"/>
        <w:spacing w:after="0" w:line="240" w:lineRule="atLeast"/>
        <w:ind w:left="540"/>
        <w:jc w:val="both"/>
        <w:rPr>
          <w:szCs w:val="22"/>
        </w:rPr>
      </w:pPr>
    </w:p>
    <w:p w14:paraId="56DCDC3D" w14:textId="2B10B93A" w:rsidR="003C44BF" w:rsidRDefault="0090097F" w:rsidP="00D40D1E">
      <w:pPr>
        <w:pStyle w:val="block"/>
        <w:spacing w:after="0" w:line="240" w:lineRule="atLeast"/>
        <w:ind w:left="540"/>
        <w:jc w:val="thaiDistribute"/>
        <w:rPr>
          <w:szCs w:val="22"/>
          <w:lang w:val="en-US" w:bidi="th-TH"/>
        </w:rPr>
      </w:pPr>
      <w:r w:rsidRPr="0090097F">
        <w:rPr>
          <w:szCs w:val="22"/>
          <w:lang w:val="en-US" w:bidi="th-TH"/>
        </w:rPr>
        <w:t xml:space="preserve">Relationships with </w:t>
      </w:r>
      <w:r w:rsidR="00C73B54">
        <w:rPr>
          <w:szCs w:val="22"/>
          <w:lang w:val="en-US" w:bidi="th-TH"/>
        </w:rPr>
        <w:t xml:space="preserve">subsidiaries and </w:t>
      </w:r>
      <w:r w:rsidRPr="0090097F">
        <w:rPr>
          <w:szCs w:val="22"/>
          <w:lang w:val="en-US" w:bidi="th-TH"/>
        </w:rPr>
        <w:t>joint ventures are described in note</w:t>
      </w:r>
      <w:r w:rsidR="00AB74CA">
        <w:rPr>
          <w:szCs w:val="22"/>
          <w:lang w:val="en-US" w:bidi="th-TH"/>
        </w:rPr>
        <w:t>s</w:t>
      </w:r>
      <w:r w:rsidRPr="0090097F">
        <w:rPr>
          <w:szCs w:val="22"/>
          <w:lang w:val="en-US" w:bidi="th-TH"/>
        </w:rPr>
        <w:t xml:space="preserve"> </w:t>
      </w:r>
      <w:r w:rsidR="002E7BCB">
        <w:rPr>
          <w:szCs w:val="22"/>
          <w:lang w:val="en-US" w:bidi="th-TH"/>
        </w:rPr>
        <w:t>5</w:t>
      </w:r>
      <w:r w:rsidR="00C73B54">
        <w:rPr>
          <w:szCs w:val="22"/>
          <w:lang w:val="en-US" w:bidi="th-TH"/>
        </w:rPr>
        <w:t xml:space="preserve"> and </w:t>
      </w:r>
      <w:r w:rsidR="002E7BCB">
        <w:rPr>
          <w:szCs w:val="22"/>
          <w:lang w:val="en-US" w:bidi="th-TH"/>
        </w:rPr>
        <w:t>6</w:t>
      </w:r>
      <w:r w:rsidRPr="0090097F">
        <w:rPr>
          <w:szCs w:val="22"/>
          <w:lang w:val="en-US" w:bidi="th-TH"/>
        </w:rPr>
        <w:t xml:space="preserve"> </w:t>
      </w:r>
      <w:r w:rsidR="0049379B">
        <w:rPr>
          <w:szCs w:val="22"/>
        </w:rPr>
        <w:t>to the interim financial statements</w:t>
      </w:r>
      <w:r w:rsidRPr="0090097F">
        <w:rPr>
          <w:szCs w:val="22"/>
          <w:lang w:val="en-US" w:bidi="th-TH"/>
        </w:rPr>
        <w:t xml:space="preserve">. </w:t>
      </w:r>
      <w:r w:rsidR="0049379B">
        <w:rPr>
          <w:szCs w:val="22"/>
          <w:lang w:val="en-US" w:bidi="th-TH"/>
        </w:rPr>
        <w:t>Relationship</w:t>
      </w:r>
      <w:r w:rsidR="0089217D">
        <w:rPr>
          <w:szCs w:val="22"/>
          <w:lang w:val="en-US" w:bidi="th-TH"/>
        </w:rPr>
        <w:t>s</w:t>
      </w:r>
      <w:r w:rsidR="0049379B">
        <w:rPr>
          <w:szCs w:val="22"/>
          <w:lang w:val="en-US" w:bidi="th-TH"/>
        </w:rPr>
        <w:t xml:space="preserve"> with key management personnel and </w:t>
      </w:r>
      <w:r w:rsidR="000033F0">
        <w:rPr>
          <w:szCs w:val="22"/>
          <w:lang w:val="en-US" w:bidi="th-TH"/>
        </w:rPr>
        <w:t>o</w:t>
      </w:r>
      <w:r w:rsidRPr="0090097F">
        <w:rPr>
          <w:szCs w:val="22"/>
          <w:lang w:val="en-US" w:bidi="th-TH"/>
        </w:rPr>
        <w:t xml:space="preserve">ther </w:t>
      </w:r>
      <w:r w:rsidR="000033F0">
        <w:rPr>
          <w:szCs w:val="22"/>
          <w:lang w:val="en-US" w:bidi="th-TH"/>
        </w:rPr>
        <w:t>r</w:t>
      </w:r>
      <w:r w:rsidRPr="0090097F">
        <w:rPr>
          <w:szCs w:val="22"/>
          <w:lang w:val="en-US" w:bidi="th-TH"/>
        </w:rPr>
        <w:t xml:space="preserve">elated parties that the </w:t>
      </w:r>
      <w:r w:rsidR="007E42F2">
        <w:rPr>
          <w:szCs w:val="22"/>
          <w:lang w:val="en-US" w:bidi="th-TH"/>
        </w:rPr>
        <w:t>Group</w:t>
      </w:r>
      <w:r w:rsidRPr="0090097F">
        <w:rPr>
          <w:szCs w:val="22"/>
          <w:lang w:val="en-US" w:bidi="th-TH"/>
        </w:rPr>
        <w:t xml:space="preserve"> had significant transactions during the period were as follows:</w:t>
      </w:r>
    </w:p>
    <w:p w14:paraId="71F9E281" w14:textId="77777777" w:rsidR="0090097F" w:rsidRPr="0036649F" w:rsidRDefault="0090097F" w:rsidP="00F60B1E">
      <w:pPr>
        <w:pStyle w:val="block"/>
        <w:spacing w:after="0" w:line="240" w:lineRule="atLeast"/>
        <w:ind w:left="540"/>
        <w:jc w:val="both"/>
        <w:rPr>
          <w:color w:val="0000FF"/>
          <w:szCs w:val="22"/>
          <w:lang w:val="en-US"/>
        </w:rPr>
      </w:pPr>
    </w:p>
    <w:tbl>
      <w:tblPr>
        <w:tblW w:w="9270" w:type="dxa"/>
        <w:tblInd w:w="450" w:type="dxa"/>
        <w:shd w:val="clear" w:color="auto" w:fill="00FFFF"/>
        <w:tblLook w:val="01E0" w:firstRow="1" w:lastRow="1" w:firstColumn="1" w:lastColumn="1" w:noHBand="0" w:noVBand="0"/>
      </w:tblPr>
      <w:tblGrid>
        <w:gridCol w:w="3060"/>
        <w:gridCol w:w="1620"/>
        <w:gridCol w:w="4590"/>
      </w:tblGrid>
      <w:tr w:rsidR="00715CB0" w:rsidRPr="00D675DD" w14:paraId="403B0B94" w14:textId="77777777" w:rsidTr="00415780">
        <w:trPr>
          <w:trHeight w:val="234"/>
          <w:tblHeader/>
        </w:trPr>
        <w:tc>
          <w:tcPr>
            <w:tcW w:w="3060" w:type="dxa"/>
            <w:shd w:val="clear" w:color="auto" w:fill="auto"/>
          </w:tcPr>
          <w:p w14:paraId="1A73609B" w14:textId="77777777" w:rsidR="00715CB0" w:rsidRPr="00D675DD" w:rsidRDefault="00715CB0" w:rsidP="00415780">
            <w:pPr>
              <w:pStyle w:val="block"/>
              <w:spacing w:after="0" w:line="240" w:lineRule="atLeast"/>
              <w:ind w:left="-108" w:right="-117"/>
              <w:jc w:val="center"/>
              <w:rPr>
                <w:b/>
                <w:bCs/>
                <w:szCs w:val="22"/>
              </w:rPr>
            </w:pPr>
          </w:p>
        </w:tc>
        <w:tc>
          <w:tcPr>
            <w:tcW w:w="1620" w:type="dxa"/>
            <w:shd w:val="clear" w:color="auto" w:fill="auto"/>
          </w:tcPr>
          <w:p w14:paraId="574DE9F5" w14:textId="77777777" w:rsidR="00715CB0" w:rsidRPr="00D675DD" w:rsidRDefault="00715CB0" w:rsidP="00715CB0">
            <w:pPr>
              <w:pStyle w:val="block"/>
              <w:spacing w:after="0" w:line="240" w:lineRule="atLeast"/>
              <w:ind w:left="-108" w:right="-117"/>
              <w:jc w:val="center"/>
              <w:rPr>
                <w:b/>
                <w:bCs/>
                <w:szCs w:val="22"/>
              </w:rPr>
            </w:pPr>
            <w:r w:rsidRPr="00D675DD">
              <w:rPr>
                <w:b/>
                <w:bCs/>
                <w:szCs w:val="22"/>
              </w:rPr>
              <w:t>Country of</w:t>
            </w:r>
          </w:p>
        </w:tc>
        <w:tc>
          <w:tcPr>
            <w:tcW w:w="4590" w:type="dxa"/>
            <w:shd w:val="clear" w:color="auto" w:fill="auto"/>
          </w:tcPr>
          <w:p w14:paraId="63153910" w14:textId="77777777" w:rsidR="00715CB0" w:rsidRPr="00D675DD" w:rsidRDefault="00715CB0" w:rsidP="00415780">
            <w:pPr>
              <w:pStyle w:val="block"/>
              <w:spacing w:after="0" w:line="240" w:lineRule="atLeast"/>
              <w:ind w:left="-108" w:right="-117"/>
              <w:jc w:val="center"/>
              <w:rPr>
                <w:b/>
                <w:bCs/>
                <w:szCs w:val="22"/>
              </w:rPr>
            </w:pPr>
          </w:p>
        </w:tc>
      </w:tr>
      <w:tr w:rsidR="00715CB0" w:rsidRPr="00D675DD" w14:paraId="4586AAF3" w14:textId="77777777" w:rsidTr="004A11C7">
        <w:trPr>
          <w:tblHeader/>
        </w:trPr>
        <w:tc>
          <w:tcPr>
            <w:tcW w:w="3060" w:type="dxa"/>
            <w:shd w:val="clear" w:color="auto" w:fill="auto"/>
          </w:tcPr>
          <w:p w14:paraId="343814C4" w14:textId="77777777" w:rsidR="00715CB0" w:rsidRPr="00D675DD" w:rsidRDefault="00715CB0" w:rsidP="00415780">
            <w:pPr>
              <w:pStyle w:val="block"/>
              <w:spacing w:after="0" w:line="240" w:lineRule="atLeast"/>
              <w:ind w:left="-108" w:right="-117"/>
              <w:jc w:val="center"/>
              <w:rPr>
                <w:b/>
                <w:bCs/>
                <w:szCs w:val="22"/>
              </w:rPr>
            </w:pPr>
          </w:p>
        </w:tc>
        <w:tc>
          <w:tcPr>
            <w:tcW w:w="1620" w:type="dxa"/>
            <w:shd w:val="clear" w:color="auto" w:fill="auto"/>
          </w:tcPr>
          <w:p w14:paraId="66818189" w14:textId="77777777" w:rsidR="00715CB0" w:rsidRPr="00D675DD" w:rsidRDefault="00715CB0" w:rsidP="00715CB0">
            <w:pPr>
              <w:pStyle w:val="block"/>
              <w:spacing w:after="0" w:line="240" w:lineRule="atLeast"/>
              <w:ind w:left="-108" w:right="-117"/>
              <w:jc w:val="center"/>
              <w:rPr>
                <w:b/>
                <w:bCs/>
                <w:szCs w:val="22"/>
              </w:rPr>
            </w:pPr>
            <w:r w:rsidRPr="00D675DD">
              <w:rPr>
                <w:b/>
                <w:bCs/>
                <w:szCs w:val="22"/>
              </w:rPr>
              <w:t>incorporation</w:t>
            </w:r>
          </w:p>
        </w:tc>
        <w:tc>
          <w:tcPr>
            <w:tcW w:w="4590" w:type="dxa"/>
            <w:shd w:val="clear" w:color="auto" w:fill="auto"/>
          </w:tcPr>
          <w:p w14:paraId="115358E9" w14:textId="77777777" w:rsidR="00715CB0" w:rsidRPr="00D675DD" w:rsidRDefault="00715CB0" w:rsidP="00415780">
            <w:pPr>
              <w:pStyle w:val="block"/>
              <w:spacing w:after="0" w:line="240" w:lineRule="atLeast"/>
              <w:ind w:left="-108" w:right="-117"/>
              <w:jc w:val="center"/>
              <w:rPr>
                <w:b/>
                <w:bCs/>
                <w:szCs w:val="22"/>
              </w:rPr>
            </w:pPr>
          </w:p>
        </w:tc>
      </w:tr>
      <w:tr w:rsidR="00715CB0" w:rsidRPr="00D675DD" w14:paraId="77A53796" w14:textId="77777777" w:rsidTr="004A11C7">
        <w:trPr>
          <w:tblHeader/>
        </w:trPr>
        <w:tc>
          <w:tcPr>
            <w:tcW w:w="3060" w:type="dxa"/>
            <w:shd w:val="clear" w:color="auto" w:fill="auto"/>
          </w:tcPr>
          <w:p w14:paraId="5A5910FB" w14:textId="77777777" w:rsidR="00715CB0" w:rsidRPr="00D675DD" w:rsidRDefault="00415780" w:rsidP="00415780">
            <w:pPr>
              <w:pStyle w:val="block"/>
              <w:spacing w:after="0" w:line="240" w:lineRule="atLeast"/>
              <w:ind w:left="-108" w:right="-117"/>
              <w:jc w:val="center"/>
              <w:rPr>
                <w:b/>
                <w:bCs/>
                <w:szCs w:val="22"/>
              </w:rPr>
            </w:pPr>
            <w:r w:rsidRPr="00D675DD">
              <w:rPr>
                <w:b/>
                <w:bCs/>
                <w:szCs w:val="22"/>
              </w:rPr>
              <w:t>Name of entities</w:t>
            </w:r>
          </w:p>
        </w:tc>
        <w:tc>
          <w:tcPr>
            <w:tcW w:w="1620" w:type="dxa"/>
            <w:shd w:val="clear" w:color="auto" w:fill="auto"/>
          </w:tcPr>
          <w:p w14:paraId="25ED4BD2" w14:textId="77777777" w:rsidR="00715CB0" w:rsidRPr="00D675DD" w:rsidRDefault="00715CB0" w:rsidP="00715CB0">
            <w:pPr>
              <w:pStyle w:val="block"/>
              <w:spacing w:after="0" w:line="240" w:lineRule="atLeast"/>
              <w:ind w:left="-108" w:right="-117"/>
              <w:jc w:val="center"/>
              <w:rPr>
                <w:b/>
                <w:bCs/>
                <w:szCs w:val="22"/>
              </w:rPr>
            </w:pPr>
            <w:r w:rsidRPr="00D675DD">
              <w:rPr>
                <w:b/>
                <w:bCs/>
                <w:szCs w:val="22"/>
              </w:rPr>
              <w:t>/nationality</w:t>
            </w:r>
          </w:p>
        </w:tc>
        <w:tc>
          <w:tcPr>
            <w:tcW w:w="4590" w:type="dxa"/>
            <w:shd w:val="clear" w:color="auto" w:fill="auto"/>
          </w:tcPr>
          <w:p w14:paraId="1B827A94" w14:textId="77777777" w:rsidR="00715CB0" w:rsidRPr="00D675DD" w:rsidRDefault="00415780" w:rsidP="00415780">
            <w:pPr>
              <w:pStyle w:val="block"/>
              <w:spacing w:after="0" w:line="240" w:lineRule="atLeast"/>
              <w:ind w:left="-108" w:right="-117"/>
              <w:jc w:val="center"/>
              <w:rPr>
                <w:b/>
                <w:bCs/>
                <w:szCs w:val="22"/>
              </w:rPr>
            </w:pPr>
            <w:r w:rsidRPr="00D675DD">
              <w:rPr>
                <w:b/>
                <w:bCs/>
                <w:szCs w:val="22"/>
              </w:rPr>
              <w:t>Nature of relationships</w:t>
            </w:r>
          </w:p>
        </w:tc>
      </w:tr>
      <w:tr w:rsidR="000A46AE" w:rsidRPr="00D675DD" w14:paraId="1D01E1B8" w14:textId="77777777" w:rsidTr="004A11C7">
        <w:trPr>
          <w:tblHeader/>
        </w:trPr>
        <w:tc>
          <w:tcPr>
            <w:tcW w:w="3060" w:type="dxa"/>
            <w:shd w:val="clear" w:color="auto" w:fill="auto"/>
          </w:tcPr>
          <w:p w14:paraId="18525BB2" w14:textId="77777777" w:rsidR="000A46AE" w:rsidRPr="00D675DD" w:rsidRDefault="000A46AE" w:rsidP="004A11C7">
            <w:pPr>
              <w:pStyle w:val="block"/>
              <w:spacing w:after="0" w:line="240" w:lineRule="atLeast"/>
              <w:ind w:left="-18" w:right="-119"/>
              <w:rPr>
                <w:b/>
                <w:bCs/>
                <w:szCs w:val="22"/>
              </w:rPr>
            </w:pPr>
          </w:p>
        </w:tc>
        <w:tc>
          <w:tcPr>
            <w:tcW w:w="1620" w:type="dxa"/>
            <w:shd w:val="clear" w:color="auto" w:fill="auto"/>
          </w:tcPr>
          <w:p w14:paraId="2A948C37" w14:textId="77777777" w:rsidR="000A46AE" w:rsidRPr="00D675DD" w:rsidRDefault="000A46AE" w:rsidP="00715CB0">
            <w:pPr>
              <w:pStyle w:val="block"/>
              <w:spacing w:after="0" w:line="240" w:lineRule="atLeast"/>
              <w:ind w:left="-108" w:right="-108"/>
              <w:jc w:val="center"/>
              <w:rPr>
                <w:szCs w:val="22"/>
              </w:rPr>
            </w:pPr>
          </w:p>
        </w:tc>
        <w:tc>
          <w:tcPr>
            <w:tcW w:w="4590" w:type="dxa"/>
            <w:shd w:val="clear" w:color="auto" w:fill="auto"/>
          </w:tcPr>
          <w:p w14:paraId="1FD3D793" w14:textId="77777777" w:rsidR="000A46AE" w:rsidRPr="00D675DD" w:rsidRDefault="000A46AE" w:rsidP="00F60B1E">
            <w:pPr>
              <w:pStyle w:val="block"/>
              <w:spacing w:after="0" w:line="240" w:lineRule="atLeast"/>
              <w:ind w:left="0" w:right="-223"/>
              <w:rPr>
                <w:b/>
                <w:bCs/>
                <w:szCs w:val="22"/>
              </w:rPr>
            </w:pPr>
          </w:p>
        </w:tc>
      </w:tr>
      <w:tr w:rsidR="000A46AE" w:rsidRPr="00D675DD" w14:paraId="67C93EA2" w14:textId="77777777" w:rsidTr="004A11C7">
        <w:tc>
          <w:tcPr>
            <w:tcW w:w="3060" w:type="dxa"/>
            <w:shd w:val="clear" w:color="auto" w:fill="auto"/>
          </w:tcPr>
          <w:p w14:paraId="6C3D15F9" w14:textId="77777777" w:rsidR="000A46AE" w:rsidRPr="00D675DD" w:rsidRDefault="000A46AE" w:rsidP="004A11C7">
            <w:pPr>
              <w:pStyle w:val="block"/>
              <w:spacing w:after="0" w:line="240" w:lineRule="atLeast"/>
              <w:ind w:left="-18" w:right="-119"/>
              <w:rPr>
                <w:szCs w:val="22"/>
              </w:rPr>
            </w:pPr>
            <w:r w:rsidRPr="00D675DD">
              <w:rPr>
                <w:szCs w:val="22"/>
                <w:lang w:val="en-US"/>
              </w:rPr>
              <w:t>NEP Realty and Industry</w:t>
            </w:r>
          </w:p>
        </w:tc>
        <w:tc>
          <w:tcPr>
            <w:tcW w:w="1620" w:type="dxa"/>
            <w:shd w:val="clear" w:color="auto" w:fill="auto"/>
          </w:tcPr>
          <w:p w14:paraId="7E80F241" w14:textId="77777777" w:rsidR="000A46AE" w:rsidRPr="00D675DD" w:rsidRDefault="000A46AE" w:rsidP="00715CB0">
            <w:pPr>
              <w:pStyle w:val="block"/>
              <w:spacing w:after="0" w:line="240" w:lineRule="atLeast"/>
              <w:ind w:left="-108" w:right="-108"/>
              <w:jc w:val="center"/>
              <w:rPr>
                <w:szCs w:val="22"/>
              </w:rPr>
            </w:pPr>
            <w:smartTag w:uri="urn:schemas-microsoft-com:office:smarttags" w:element="place">
              <w:smartTag w:uri="urn:schemas-microsoft-com:office:smarttags" w:element="country-region">
                <w:r w:rsidRPr="00D675DD">
                  <w:rPr>
                    <w:szCs w:val="22"/>
                  </w:rPr>
                  <w:t>Thailand</w:t>
                </w:r>
              </w:smartTag>
            </w:smartTag>
          </w:p>
        </w:tc>
        <w:tc>
          <w:tcPr>
            <w:tcW w:w="4590" w:type="dxa"/>
            <w:shd w:val="clear" w:color="auto" w:fill="auto"/>
          </w:tcPr>
          <w:p w14:paraId="33DAB11C" w14:textId="77777777" w:rsidR="000A46AE" w:rsidRPr="00D675DD" w:rsidRDefault="000A46AE" w:rsidP="00B516A7">
            <w:pPr>
              <w:pStyle w:val="block"/>
              <w:spacing w:after="0" w:line="240" w:lineRule="atLeast"/>
              <w:ind w:left="162" w:right="-223" w:hanging="162"/>
              <w:rPr>
                <w:szCs w:val="22"/>
              </w:rPr>
            </w:pPr>
            <w:r w:rsidRPr="00D675DD">
              <w:rPr>
                <w:szCs w:val="22"/>
              </w:rPr>
              <w:t xml:space="preserve">Major shareholder, </w:t>
            </w:r>
            <w:r w:rsidR="003029B0">
              <w:rPr>
                <w:szCs w:val="22"/>
              </w:rPr>
              <w:t>1</w:t>
            </w:r>
            <w:r w:rsidR="00415780">
              <w:rPr>
                <w:szCs w:val="22"/>
              </w:rPr>
              <w:t>2</w:t>
            </w:r>
            <w:r w:rsidR="003029B0">
              <w:rPr>
                <w:szCs w:val="22"/>
              </w:rPr>
              <w:t>.</w:t>
            </w:r>
            <w:r w:rsidR="00AB7503">
              <w:rPr>
                <w:szCs w:val="22"/>
              </w:rPr>
              <w:t>60</w:t>
            </w:r>
            <w:r w:rsidR="0014513A" w:rsidRPr="00822B4B">
              <w:rPr>
                <w:szCs w:val="22"/>
              </w:rPr>
              <w:t>%</w:t>
            </w:r>
            <w:r w:rsidRPr="00D675DD">
              <w:rPr>
                <w:szCs w:val="22"/>
              </w:rPr>
              <w:t xml:space="preserve"> shareholding, </w:t>
            </w:r>
          </w:p>
        </w:tc>
      </w:tr>
      <w:tr w:rsidR="000A46AE" w:rsidRPr="00D675DD" w14:paraId="2B3E0D43" w14:textId="77777777" w:rsidTr="004A11C7">
        <w:tc>
          <w:tcPr>
            <w:tcW w:w="3060" w:type="dxa"/>
            <w:shd w:val="clear" w:color="auto" w:fill="auto"/>
          </w:tcPr>
          <w:p w14:paraId="2E74C749" w14:textId="77777777" w:rsidR="000A46AE" w:rsidRPr="00D675DD" w:rsidRDefault="000A46AE" w:rsidP="004A11C7">
            <w:pPr>
              <w:pStyle w:val="block"/>
              <w:spacing w:after="0" w:line="240" w:lineRule="atLeast"/>
              <w:ind w:left="-18" w:right="-119"/>
              <w:rPr>
                <w:szCs w:val="22"/>
              </w:rPr>
            </w:pPr>
            <w:r w:rsidRPr="00D675DD">
              <w:rPr>
                <w:szCs w:val="22"/>
              </w:rPr>
              <w:t xml:space="preserve">   Public Company Limited</w:t>
            </w:r>
          </w:p>
        </w:tc>
        <w:tc>
          <w:tcPr>
            <w:tcW w:w="1620" w:type="dxa"/>
            <w:shd w:val="clear" w:color="auto" w:fill="auto"/>
          </w:tcPr>
          <w:p w14:paraId="510E0DB7" w14:textId="77777777" w:rsidR="000A46AE" w:rsidRPr="00D675DD" w:rsidRDefault="000A46AE" w:rsidP="00715CB0">
            <w:pPr>
              <w:pStyle w:val="block"/>
              <w:spacing w:after="0" w:line="240" w:lineRule="atLeast"/>
              <w:ind w:left="-108" w:right="-108"/>
              <w:jc w:val="center"/>
              <w:rPr>
                <w:szCs w:val="22"/>
              </w:rPr>
            </w:pPr>
          </w:p>
        </w:tc>
        <w:tc>
          <w:tcPr>
            <w:tcW w:w="4590" w:type="dxa"/>
            <w:shd w:val="clear" w:color="auto" w:fill="auto"/>
          </w:tcPr>
          <w:p w14:paraId="23310949" w14:textId="77777777" w:rsidR="000A46AE" w:rsidRPr="00D675DD" w:rsidRDefault="000A46AE" w:rsidP="00C25E33">
            <w:pPr>
              <w:pStyle w:val="block"/>
              <w:spacing w:after="0" w:line="240" w:lineRule="atLeast"/>
              <w:ind w:left="162" w:right="-223" w:hanging="162"/>
              <w:rPr>
                <w:szCs w:val="22"/>
              </w:rPr>
            </w:pPr>
            <w:r w:rsidRPr="00D675DD">
              <w:rPr>
                <w:szCs w:val="22"/>
              </w:rPr>
              <w:t xml:space="preserve">   and common directors</w:t>
            </w:r>
          </w:p>
        </w:tc>
      </w:tr>
      <w:tr w:rsidR="003029B0" w:rsidRPr="00D675DD" w14:paraId="66154E79" w14:textId="77777777" w:rsidTr="004A11C7">
        <w:tc>
          <w:tcPr>
            <w:tcW w:w="3060" w:type="dxa"/>
            <w:shd w:val="clear" w:color="auto" w:fill="auto"/>
          </w:tcPr>
          <w:p w14:paraId="068F91B8" w14:textId="77777777" w:rsidR="003029B0" w:rsidRPr="00D675DD" w:rsidRDefault="001F7AE8" w:rsidP="004A11C7">
            <w:pPr>
              <w:pStyle w:val="block"/>
              <w:spacing w:after="0" w:line="240" w:lineRule="atLeast"/>
              <w:ind w:left="-18" w:right="-119"/>
              <w:rPr>
                <w:szCs w:val="22"/>
              </w:rPr>
            </w:pPr>
            <w:r>
              <w:rPr>
                <w:szCs w:val="22"/>
              </w:rPr>
              <w:t xml:space="preserve">Security </w:t>
            </w:r>
            <w:proofErr w:type="spellStart"/>
            <w:r>
              <w:rPr>
                <w:szCs w:val="22"/>
              </w:rPr>
              <w:t>Navanakorn</w:t>
            </w:r>
            <w:proofErr w:type="spellEnd"/>
          </w:p>
        </w:tc>
        <w:tc>
          <w:tcPr>
            <w:tcW w:w="1620" w:type="dxa"/>
            <w:shd w:val="clear" w:color="auto" w:fill="auto"/>
          </w:tcPr>
          <w:p w14:paraId="4CD5F32B" w14:textId="77777777" w:rsidR="003029B0" w:rsidRPr="00D675DD" w:rsidRDefault="003029B0" w:rsidP="003029B0">
            <w:pPr>
              <w:pStyle w:val="block"/>
              <w:spacing w:after="0" w:line="240" w:lineRule="atLeast"/>
              <w:ind w:left="-108" w:right="-108"/>
              <w:jc w:val="center"/>
              <w:rPr>
                <w:szCs w:val="22"/>
              </w:rPr>
            </w:pPr>
            <w:r w:rsidRPr="00D675DD">
              <w:rPr>
                <w:szCs w:val="22"/>
              </w:rPr>
              <w:t>Thailand</w:t>
            </w:r>
          </w:p>
        </w:tc>
        <w:tc>
          <w:tcPr>
            <w:tcW w:w="4590" w:type="dxa"/>
            <w:shd w:val="clear" w:color="auto" w:fill="auto"/>
          </w:tcPr>
          <w:p w14:paraId="46DEA2B8" w14:textId="77777777" w:rsidR="003029B0" w:rsidRPr="00D675DD" w:rsidRDefault="00C02C4F" w:rsidP="003029B0">
            <w:pPr>
              <w:pStyle w:val="block"/>
              <w:spacing w:after="0" w:line="240" w:lineRule="atLeast"/>
              <w:ind w:left="162" w:right="-223" w:hanging="162"/>
              <w:rPr>
                <w:szCs w:val="22"/>
              </w:rPr>
            </w:pPr>
            <w:r>
              <w:rPr>
                <w:szCs w:val="22"/>
              </w:rPr>
              <w:t>Related party</w:t>
            </w:r>
            <w:r w:rsidR="003029B0" w:rsidRPr="00D675DD">
              <w:rPr>
                <w:szCs w:val="22"/>
              </w:rPr>
              <w:t xml:space="preserve">, the Company invests    </w:t>
            </w:r>
          </w:p>
        </w:tc>
      </w:tr>
      <w:tr w:rsidR="003029B0" w:rsidRPr="00D675DD" w14:paraId="4DDAEAF2" w14:textId="77777777" w:rsidTr="004A11C7">
        <w:tc>
          <w:tcPr>
            <w:tcW w:w="3060" w:type="dxa"/>
            <w:shd w:val="clear" w:color="auto" w:fill="auto"/>
          </w:tcPr>
          <w:p w14:paraId="5A706BCB" w14:textId="77777777" w:rsidR="003029B0" w:rsidRPr="00D675DD" w:rsidRDefault="003029B0" w:rsidP="004A11C7">
            <w:pPr>
              <w:pStyle w:val="block"/>
              <w:spacing w:after="0" w:line="240" w:lineRule="atLeast"/>
              <w:ind w:left="-18" w:right="-119"/>
              <w:rPr>
                <w:szCs w:val="22"/>
              </w:rPr>
            </w:pPr>
            <w:r>
              <w:rPr>
                <w:szCs w:val="22"/>
              </w:rPr>
              <w:t xml:space="preserve">   </w:t>
            </w:r>
            <w:r w:rsidR="001F7AE8">
              <w:rPr>
                <w:szCs w:val="22"/>
              </w:rPr>
              <w:t>International Guarding</w:t>
            </w:r>
          </w:p>
        </w:tc>
        <w:tc>
          <w:tcPr>
            <w:tcW w:w="1620" w:type="dxa"/>
            <w:shd w:val="clear" w:color="auto" w:fill="auto"/>
          </w:tcPr>
          <w:p w14:paraId="25E443E8" w14:textId="77777777" w:rsidR="003029B0" w:rsidRPr="00D675DD" w:rsidRDefault="003029B0" w:rsidP="003029B0">
            <w:pPr>
              <w:pStyle w:val="block"/>
              <w:spacing w:after="0" w:line="240" w:lineRule="atLeast"/>
              <w:ind w:left="-108" w:right="-108"/>
              <w:jc w:val="center"/>
              <w:rPr>
                <w:szCs w:val="22"/>
              </w:rPr>
            </w:pPr>
          </w:p>
        </w:tc>
        <w:tc>
          <w:tcPr>
            <w:tcW w:w="4590" w:type="dxa"/>
            <w:shd w:val="clear" w:color="auto" w:fill="auto"/>
          </w:tcPr>
          <w:p w14:paraId="410DEA1B" w14:textId="77777777" w:rsidR="003029B0" w:rsidRPr="00D675DD" w:rsidRDefault="003029B0" w:rsidP="003029B0">
            <w:pPr>
              <w:pStyle w:val="block"/>
              <w:spacing w:after="0" w:line="240" w:lineRule="atLeast"/>
              <w:ind w:left="162" w:right="-223" w:hanging="162"/>
              <w:rPr>
                <w:szCs w:val="22"/>
              </w:rPr>
            </w:pPr>
            <w:r w:rsidRPr="00D675DD">
              <w:rPr>
                <w:szCs w:val="22"/>
              </w:rPr>
              <w:t xml:space="preserve">   15.08% shareholding </w:t>
            </w:r>
            <w:r w:rsidRPr="00D675DD">
              <w:t>and common directors</w:t>
            </w:r>
          </w:p>
        </w:tc>
      </w:tr>
      <w:tr w:rsidR="003029B0" w:rsidRPr="00D675DD" w14:paraId="3EA43B75" w14:textId="77777777" w:rsidTr="004A11C7">
        <w:tc>
          <w:tcPr>
            <w:tcW w:w="3060" w:type="dxa"/>
            <w:shd w:val="clear" w:color="auto" w:fill="auto"/>
          </w:tcPr>
          <w:p w14:paraId="62741749" w14:textId="77777777" w:rsidR="003029B0" w:rsidRPr="00181EA6" w:rsidRDefault="003029B0" w:rsidP="004A11C7">
            <w:pPr>
              <w:pStyle w:val="block"/>
              <w:spacing w:after="0" w:line="240" w:lineRule="atLeast"/>
              <w:ind w:left="-18" w:right="-119"/>
              <w:rPr>
                <w:rFonts w:cs="Cordia New"/>
                <w:szCs w:val="28"/>
                <w:lang w:val="en-US" w:bidi="th-TH"/>
              </w:rPr>
            </w:pPr>
            <w:r>
              <w:rPr>
                <w:szCs w:val="22"/>
              </w:rPr>
              <w:t xml:space="preserve">   Co., Ltd.</w:t>
            </w:r>
            <w:r w:rsidRPr="00181EA6">
              <w:rPr>
                <w:rFonts w:cs="Cordia New"/>
                <w:szCs w:val="28"/>
                <w:lang w:val="en-US" w:bidi="th-TH"/>
              </w:rPr>
              <w:t xml:space="preserve"> </w:t>
            </w:r>
          </w:p>
        </w:tc>
        <w:tc>
          <w:tcPr>
            <w:tcW w:w="1620" w:type="dxa"/>
            <w:shd w:val="clear" w:color="auto" w:fill="auto"/>
          </w:tcPr>
          <w:p w14:paraId="1AAE2F67" w14:textId="77777777" w:rsidR="003029B0" w:rsidRPr="00D675DD" w:rsidRDefault="003029B0" w:rsidP="003029B0">
            <w:pPr>
              <w:pStyle w:val="block"/>
              <w:spacing w:after="0" w:line="240" w:lineRule="atLeast"/>
              <w:ind w:left="-108" w:right="-108"/>
              <w:jc w:val="center"/>
              <w:rPr>
                <w:szCs w:val="22"/>
              </w:rPr>
            </w:pPr>
          </w:p>
        </w:tc>
        <w:tc>
          <w:tcPr>
            <w:tcW w:w="4590" w:type="dxa"/>
            <w:shd w:val="clear" w:color="auto" w:fill="auto"/>
          </w:tcPr>
          <w:p w14:paraId="275D3AC4" w14:textId="77777777" w:rsidR="003029B0" w:rsidRPr="00D675DD" w:rsidRDefault="003029B0" w:rsidP="003029B0">
            <w:pPr>
              <w:pStyle w:val="block"/>
              <w:spacing w:after="0" w:line="240" w:lineRule="atLeast"/>
              <w:ind w:left="162" w:right="-223" w:hanging="162"/>
              <w:rPr>
                <w:szCs w:val="22"/>
              </w:rPr>
            </w:pPr>
          </w:p>
        </w:tc>
      </w:tr>
      <w:tr w:rsidR="003029B0" w:rsidRPr="00D675DD" w14:paraId="6AD802ED" w14:textId="77777777" w:rsidTr="004A11C7">
        <w:tc>
          <w:tcPr>
            <w:tcW w:w="3060" w:type="dxa"/>
            <w:shd w:val="clear" w:color="auto" w:fill="auto"/>
          </w:tcPr>
          <w:p w14:paraId="3D89D191" w14:textId="77777777" w:rsidR="003029B0" w:rsidRPr="00D675DD" w:rsidRDefault="003029B0" w:rsidP="004A11C7">
            <w:pPr>
              <w:pStyle w:val="block"/>
              <w:spacing w:after="0" w:line="240" w:lineRule="atLeast"/>
              <w:ind w:left="-18" w:right="-119"/>
              <w:rPr>
                <w:szCs w:val="22"/>
              </w:rPr>
            </w:pPr>
            <w:r w:rsidRPr="00D675DD">
              <w:rPr>
                <w:szCs w:val="22"/>
              </w:rPr>
              <w:t xml:space="preserve">Sumisho Global Logistics </w:t>
            </w:r>
          </w:p>
        </w:tc>
        <w:tc>
          <w:tcPr>
            <w:tcW w:w="1620" w:type="dxa"/>
            <w:shd w:val="clear" w:color="auto" w:fill="auto"/>
          </w:tcPr>
          <w:p w14:paraId="6B398E40" w14:textId="77777777" w:rsidR="003029B0" w:rsidRPr="00D675DD" w:rsidRDefault="003029B0" w:rsidP="003029B0">
            <w:pPr>
              <w:pStyle w:val="block"/>
              <w:spacing w:after="0" w:line="240" w:lineRule="atLeast"/>
              <w:ind w:left="-108" w:right="-108"/>
              <w:jc w:val="center"/>
              <w:rPr>
                <w:szCs w:val="22"/>
              </w:rPr>
            </w:pPr>
            <w:smartTag w:uri="urn:schemas-microsoft-com:office:smarttags" w:element="place">
              <w:smartTag w:uri="urn:schemas-microsoft-com:office:smarttags" w:element="country-region">
                <w:r w:rsidRPr="00D675DD">
                  <w:rPr>
                    <w:szCs w:val="22"/>
                  </w:rPr>
                  <w:t>Thailand</w:t>
                </w:r>
              </w:smartTag>
            </w:smartTag>
          </w:p>
        </w:tc>
        <w:tc>
          <w:tcPr>
            <w:tcW w:w="4590" w:type="dxa"/>
            <w:shd w:val="clear" w:color="auto" w:fill="auto"/>
          </w:tcPr>
          <w:p w14:paraId="1A1320A4" w14:textId="77777777" w:rsidR="003029B0" w:rsidRPr="00D675DD" w:rsidRDefault="00C02C4F" w:rsidP="003029B0">
            <w:pPr>
              <w:pStyle w:val="block"/>
              <w:spacing w:after="0" w:line="240" w:lineRule="atLeast"/>
              <w:ind w:left="162" w:right="-223" w:hanging="162"/>
              <w:rPr>
                <w:szCs w:val="22"/>
              </w:rPr>
            </w:pPr>
            <w:r>
              <w:rPr>
                <w:szCs w:val="22"/>
              </w:rPr>
              <w:t>Related party</w:t>
            </w:r>
            <w:r w:rsidR="003029B0" w:rsidRPr="00D675DD">
              <w:rPr>
                <w:szCs w:val="22"/>
              </w:rPr>
              <w:t xml:space="preserve">, the Company invests </w:t>
            </w:r>
          </w:p>
        </w:tc>
      </w:tr>
      <w:tr w:rsidR="003029B0" w:rsidRPr="00D675DD" w14:paraId="6F973C0B" w14:textId="77777777" w:rsidTr="004A11C7">
        <w:tc>
          <w:tcPr>
            <w:tcW w:w="3060" w:type="dxa"/>
            <w:shd w:val="clear" w:color="auto" w:fill="auto"/>
          </w:tcPr>
          <w:p w14:paraId="7BF525A5" w14:textId="77777777" w:rsidR="003029B0" w:rsidRPr="00D675DD" w:rsidRDefault="003029B0" w:rsidP="004A11C7">
            <w:pPr>
              <w:pStyle w:val="block"/>
              <w:spacing w:after="0" w:line="240" w:lineRule="atLeast"/>
              <w:ind w:left="-18" w:right="-119"/>
              <w:rPr>
                <w:szCs w:val="22"/>
              </w:rPr>
            </w:pPr>
            <w:r w:rsidRPr="00D675DD">
              <w:rPr>
                <w:szCs w:val="22"/>
              </w:rPr>
              <w:t xml:space="preserve">   (</w:t>
            </w:r>
            <w:smartTag w:uri="urn:schemas-microsoft-com:office:smarttags" w:element="place">
              <w:smartTag w:uri="urn:schemas-microsoft-com:office:smarttags" w:element="country-region">
                <w:r w:rsidRPr="00D675DD">
                  <w:rPr>
                    <w:szCs w:val="22"/>
                  </w:rPr>
                  <w:t>Thailand</w:t>
                </w:r>
              </w:smartTag>
            </w:smartTag>
            <w:r w:rsidRPr="00D675DD">
              <w:rPr>
                <w:szCs w:val="22"/>
              </w:rPr>
              <w:t>) Co., Ltd.</w:t>
            </w:r>
          </w:p>
        </w:tc>
        <w:tc>
          <w:tcPr>
            <w:tcW w:w="1620" w:type="dxa"/>
            <w:shd w:val="clear" w:color="auto" w:fill="auto"/>
          </w:tcPr>
          <w:p w14:paraId="06B22C59" w14:textId="77777777" w:rsidR="003029B0" w:rsidRPr="00D675DD" w:rsidRDefault="003029B0" w:rsidP="003029B0">
            <w:pPr>
              <w:pStyle w:val="block"/>
              <w:spacing w:after="0" w:line="240" w:lineRule="atLeast"/>
              <w:ind w:left="-108" w:right="-108"/>
              <w:jc w:val="center"/>
              <w:rPr>
                <w:szCs w:val="22"/>
              </w:rPr>
            </w:pPr>
          </w:p>
        </w:tc>
        <w:tc>
          <w:tcPr>
            <w:tcW w:w="4590" w:type="dxa"/>
            <w:shd w:val="clear" w:color="auto" w:fill="auto"/>
          </w:tcPr>
          <w:p w14:paraId="7C5BFA1E" w14:textId="77777777" w:rsidR="003029B0" w:rsidRPr="00D675DD" w:rsidRDefault="003029B0" w:rsidP="003029B0">
            <w:pPr>
              <w:pStyle w:val="block"/>
              <w:spacing w:after="0" w:line="240" w:lineRule="atLeast"/>
              <w:ind w:left="162" w:right="-223" w:hanging="162"/>
              <w:rPr>
                <w:szCs w:val="22"/>
              </w:rPr>
            </w:pPr>
            <w:r w:rsidRPr="00D675DD">
              <w:rPr>
                <w:szCs w:val="22"/>
              </w:rPr>
              <w:t xml:space="preserve">   1.71% shareholding </w:t>
            </w:r>
            <w:r w:rsidRPr="00D675DD">
              <w:t>and common directors</w:t>
            </w:r>
          </w:p>
        </w:tc>
      </w:tr>
      <w:tr w:rsidR="003029B0" w:rsidRPr="00D675DD" w14:paraId="6A2FC268" w14:textId="77777777" w:rsidTr="004A11C7">
        <w:tc>
          <w:tcPr>
            <w:tcW w:w="3060" w:type="dxa"/>
            <w:shd w:val="clear" w:color="auto" w:fill="auto"/>
          </w:tcPr>
          <w:p w14:paraId="3C4C654D" w14:textId="77777777" w:rsidR="003029B0" w:rsidRPr="00D675DD" w:rsidRDefault="003029B0" w:rsidP="004A11C7">
            <w:pPr>
              <w:pStyle w:val="block"/>
              <w:spacing w:after="0" w:line="240" w:lineRule="atLeast"/>
              <w:ind w:left="-18" w:right="-119"/>
              <w:rPr>
                <w:szCs w:val="22"/>
              </w:rPr>
            </w:pPr>
            <w:r w:rsidRPr="00D675DD">
              <w:t>Key management personnel</w:t>
            </w:r>
          </w:p>
        </w:tc>
        <w:tc>
          <w:tcPr>
            <w:tcW w:w="1620" w:type="dxa"/>
            <w:shd w:val="clear" w:color="auto" w:fill="auto"/>
          </w:tcPr>
          <w:p w14:paraId="59D70886" w14:textId="77777777" w:rsidR="003029B0" w:rsidRPr="00D675DD" w:rsidRDefault="003029B0" w:rsidP="003029B0">
            <w:pPr>
              <w:pStyle w:val="block"/>
              <w:spacing w:after="0" w:line="240" w:lineRule="atLeast"/>
              <w:ind w:left="-108" w:right="-108"/>
              <w:jc w:val="center"/>
              <w:rPr>
                <w:szCs w:val="22"/>
              </w:rPr>
            </w:pPr>
            <w:r w:rsidRPr="00D675DD">
              <w:rPr>
                <w:szCs w:val="22"/>
              </w:rPr>
              <w:t>Thailand</w:t>
            </w:r>
          </w:p>
        </w:tc>
        <w:tc>
          <w:tcPr>
            <w:tcW w:w="4590" w:type="dxa"/>
            <w:shd w:val="clear" w:color="auto" w:fill="auto"/>
          </w:tcPr>
          <w:p w14:paraId="296ED672" w14:textId="77777777" w:rsidR="003029B0" w:rsidRPr="00822B4B" w:rsidRDefault="003029B0" w:rsidP="0062091F">
            <w:pPr>
              <w:pStyle w:val="block"/>
              <w:tabs>
                <w:tab w:val="decimal" w:pos="-25"/>
              </w:tabs>
              <w:spacing w:after="0" w:line="240" w:lineRule="atLeast"/>
              <w:ind w:left="162" w:hanging="162"/>
            </w:pPr>
            <w:r w:rsidRPr="00822B4B">
              <w:t xml:space="preserve">Persons having authority and responsibility for </w:t>
            </w:r>
          </w:p>
          <w:p w14:paraId="1C259E1F" w14:textId="0DA58FF2" w:rsidR="003029B0" w:rsidRPr="00822B4B" w:rsidRDefault="003029B0" w:rsidP="0062091F">
            <w:pPr>
              <w:pStyle w:val="block"/>
              <w:tabs>
                <w:tab w:val="decimal" w:pos="-25"/>
              </w:tabs>
              <w:spacing w:after="0" w:line="240" w:lineRule="atLeast"/>
              <w:ind w:left="162" w:hanging="162"/>
            </w:pPr>
            <w:r w:rsidRPr="00822B4B">
              <w:tab/>
              <w:t>planning, directing and controlling the activities of the</w:t>
            </w:r>
            <w:r>
              <w:t xml:space="preserve"> </w:t>
            </w:r>
            <w:r w:rsidR="00AF5099">
              <w:t>entity</w:t>
            </w:r>
            <w:r>
              <w:t>, directly or indirectly, including any director (whether executive or otherwise)</w:t>
            </w:r>
            <w:r w:rsidR="00AF5099">
              <w:t xml:space="preserve"> of the Company.</w:t>
            </w:r>
          </w:p>
        </w:tc>
      </w:tr>
    </w:tbl>
    <w:p w14:paraId="454203FF" w14:textId="77777777" w:rsidR="00896B4B" w:rsidRPr="0036649F" w:rsidRDefault="0089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p w14:paraId="10A01CEA" w14:textId="77777777" w:rsidR="00963D6C" w:rsidRPr="005477E7" w:rsidRDefault="00963D6C" w:rsidP="00B22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rPr>
          <w:rFonts w:ascii="Times New Roman" w:hAnsi="Times New Roman" w:cs="Times New Roman"/>
          <w:sz w:val="22"/>
          <w:szCs w:val="22"/>
          <w:lang w:bidi="ar-SA"/>
        </w:rPr>
      </w:pPr>
      <w:r w:rsidRPr="00D675DD">
        <w:rPr>
          <w:rFonts w:ascii="Times New Roman" w:hAnsi="Times New Roman" w:cs="Times New Roman"/>
          <w:sz w:val="22"/>
          <w:szCs w:val="22"/>
          <w:lang w:val="en-GB" w:bidi="ar-SA"/>
        </w:rPr>
        <w:t>Significant transactions for the three-month periods ended 3</w:t>
      </w:r>
      <w:r w:rsidR="005477E7">
        <w:rPr>
          <w:rFonts w:ascii="Times New Roman" w:hAnsi="Times New Roman" w:cs="Times New Roman"/>
          <w:sz w:val="22"/>
          <w:szCs w:val="22"/>
          <w:lang w:val="en-GB" w:bidi="ar-SA"/>
        </w:rPr>
        <w:t>1</w:t>
      </w:r>
      <w:r w:rsidRPr="00D675DD">
        <w:rPr>
          <w:rFonts w:ascii="Times New Roman" w:hAnsi="Times New Roman" w:cs="Times New Roman"/>
          <w:sz w:val="22"/>
          <w:szCs w:val="22"/>
          <w:lang w:val="en-GB" w:bidi="ar-SA"/>
        </w:rPr>
        <w:t xml:space="preserve"> </w:t>
      </w:r>
      <w:r w:rsidR="005477E7">
        <w:rPr>
          <w:rFonts w:ascii="Times New Roman" w:hAnsi="Times New Roman" w:cs="Times New Roman"/>
          <w:sz w:val="22"/>
          <w:szCs w:val="22"/>
          <w:lang w:val="en-GB" w:bidi="ar-SA"/>
        </w:rPr>
        <w:t>March</w:t>
      </w:r>
      <w:r w:rsidRPr="00D675DD">
        <w:rPr>
          <w:rFonts w:ascii="Times New Roman" w:hAnsi="Times New Roman" w:cs="Times New Roman"/>
          <w:sz w:val="22"/>
          <w:szCs w:val="22"/>
          <w:lang w:val="en-GB" w:bidi="ar-SA"/>
        </w:rPr>
        <w:t xml:space="preserve"> 20</w:t>
      </w:r>
      <w:r w:rsidR="00FF720A">
        <w:rPr>
          <w:rFonts w:ascii="Times New Roman" w:hAnsi="Times New Roman" w:cs="Times New Roman"/>
          <w:sz w:val="22"/>
          <w:szCs w:val="22"/>
          <w:lang w:val="en-GB" w:bidi="ar-SA"/>
        </w:rPr>
        <w:t>2</w:t>
      </w:r>
      <w:r w:rsidR="005477E7">
        <w:rPr>
          <w:rFonts w:ascii="Times New Roman" w:hAnsi="Times New Roman" w:cs="Times New Roman"/>
          <w:sz w:val="22"/>
          <w:szCs w:val="22"/>
          <w:lang w:val="en-GB" w:bidi="ar-SA"/>
        </w:rPr>
        <w:t>1</w:t>
      </w:r>
      <w:r w:rsidRPr="00D675DD">
        <w:rPr>
          <w:rFonts w:ascii="Times New Roman" w:hAnsi="Times New Roman" w:cs="Times New Roman"/>
          <w:sz w:val="22"/>
          <w:szCs w:val="22"/>
          <w:lang w:val="en-GB" w:bidi="ar-SA"/>
        </w:rPr>
        <w:t xml:space="preserve"> and 20</w:t>
      </w:r>
      <w:r w:rsidR="005477E7">
        <w:rPr>
          <w:rFonts w:ascii="Times New Roman" w:hAnsi="Times New Roman" w:cs="Times New Roman"/>
          <w:sz w:val="22"/>
          <w:szCs w:val="22"/>
          <w:lang w:val="en-GB" w:bidi="ar-SA"/>
        </w:rPr>
        <w:t>20</w:t>
      </w:r>
      <w:r w:rsidR="00925203">
        <w:rPr>
          <w:rFonts w:ascii="Times New Roman" w:hAnsi="Times New Roman" w:cs="Times New Roman"/>
          <w:sz w:val="22"/>
          <w:szCs w:val="22"/>
          <w:lang w:val="en-GB" w:bidi="ar-SA"/>
        </w:rPr>
        <w:t xml:space="preserve"> </w:t>
      </w:r>
      <w:r w:rsidRPr="00D675DD">
        <w:rPr>
          <w:rFonts w:ascii="Times New Roman" w:hAnsi="Times New Roman" w:cs="Times New Roman"/>
          <w:sz w:val="22"/>
          <w:szCs w:val="22"/>
          <w:lang w:val="en-GB" w:bidi="ar-SA"/>
        </w:rPr>
        <w:t>with related parties were as follows:</w:t>
      </w:r>
    </w:p>
    <w:p w14:paraId="6981F73A" w14:textId="77777777" w:rsidR="00D40D1E" w:rsidRPr="0036649F" w:rsidRDefault="00D40D1E" w:rsidP="00963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bidi="ar-SA"/>
        </w:rPr>
      </w:pPr>
    </w:p>
    <w:tbl>
      <w:tblPr>
        <w:tblW w:w="9360" w:type="dxa"/>
        <w:tblInd w:w="450" w:type="dxa"/>
        <w:tblLayout w:type="fixed"/>
        <w:tblLook w:val="0000" w:firstRow="0" w:lastRow="0" w:firstColumn="0" w:lastColumn="0" w:noHBand="0" w:noVBand="0"/>
      </w:tblPr>
      <w:tblGrid>
        <w:gridCol w:w="3600"/>
        <w:gridCol w:w="1251"/>
        <w:gridCol w:w="270"/>
        <w:gridCol w:w="1269"/>
        <w:gridCol w:w="236"/>
        <w:gridCol w:w="1204"/>
        <w:gridCol w:w="236"/>
        <w:gridCol w:w="1294"/>
      </w:tblGrid>
      <w:tr w:rsidR="00925203" w:rsidRPr="002A1A98" w14:paraId="6AED54DB" w14:textId="77777777" w:rsidTr="00F465AD">
        <w:trPr>
          <w:trHeight w:val="80"/>
        </w:trPr>
        <w:tc>
          <w:tcPr>
            <w:tcW w:w="3600" w:type="dxa"/>
          </w:tcPr>
          <w:p w14:paraId="39F64B15" w14:textId="77777777" w:rsidR="00925203" w:rsidRPr="00AB5977" w:rsidRDefault="00925203" w:rsidP="00925203">
            <w:pPr>
              <w:pStyle w:val="acctfourfigures"/>
              <w:spacing w:line="240" w:lineRule="atLeast"/>
              <w:rPr>
                <w:b/>
                <w:bCs/>
                <w:i/>
                <w:iCs/>
                <w:spacing w:val="-2"/>
                <w:szCs w:val="22"/>
              </w:rPr>
            </w:pPr>
          </w:p>
        </w:tc>
        <w:tc>
          <w:tcPr>
            <w:tcW w:w="1251" w:type="dxa"/>
            <w:vAlign w:val="bottom"/>
          </w:tcPr>
          <w:p w14:paraId="38AB2465" w14:textId="77777777" w:rsidR="00925203" w:rsidRDefault="00652C06" w:rsidP="00925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3"/>
              <w:jc w:val="center"/>
              <w:rPr>
                <w:rFonts w:ascii="Times New Roman" w:hAnsi="Times New Roman" w:cs="Times New Roman"/>
                <w:b/>
                <w:bCs/>
                <w:sz w:val="22"/>
                <w:szCs w:val="22"/>
              </w:rPr>
            </w:pPr>
            <w:r>
              <w:rPr>
                <w:rFonts w:ascii="Times New Roman" w:hAnsi="Times New Roman" w:cs="Times New Roman"/>
                <w:b/>
                <w:bCs/>
                <w:sz w:val="22"/>
                <w:szCs w:val="22"/>
              </w:rPr>
              <w:t>Consolidated</w:t>
            </w:r>
          </w:p>
          <w:p w14:paraId="18A00046" w14:textId="77777777" w:rsidR="00652C06" w:rsidRDefault="00652C06" w:rsidP="00925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3"/>
              <w:jc w:val="center"/>
              <w:rPr>
                <w:rFonts w:ascii="Times New Roman" w:hAnsi="Times New Roman" w:cs="Times New Roman"/>
                <w:b/>
                <w:bCs/>
                <w:sz w:val="22"/>
                <w:szCs w:val="22"/>
              </w:rPr>
            </w:pPr>
            <w:r>
              <w:rPr>
                <w:rFonts w:ascii="Times New Roman" w:hAnsi="Times New Roman" w:cs="Times New Roman"/>
                <w:b/>
                <w:bCs/>
                <w:sz w:val="22"/>
                <w:szCs w:val="22"/>
              </w:rPr>
              <w:t>financial</w:t>
            </w:r>
          </w:p>
          <w:p w14:paraId="4D373F24" w14:textId="77777777" w:rsidR="00652C06" w:rsidRPr="002A1A98" w:rsidRDefault="00652C06" w:rsidP="00925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3"/>
              <w:jc w:val="center"/>
              <w:rPr>
                <w:rFonts w:ascii="Times New Roman" w:hAnsi="Times New Roman" w:cs="Times New Roman"/>
                <w:b/>
                <w:bCs/>
                <w:sz w:val="22"/>
                <w:szCs w:val="22"/>
              </w:rPr>
            </w:pPr>
            <w:r>
              <w:rPr>
                <w:rFonts w:ascii="Times New Roman" w:hAnsi="Times New Roman" w:cs="Times New Roman"/>
                <w:b/>
                <w:bCs/>
                <w:sz w:val="22"/>
                <w:szCs w:val="22"/>
              </w:rPr>
              <w:t>statements</w:t>
            </w:r>
          </w:p>
        </w:tc>
        <w:tc>
          <w:tcPr>
            <w:tcW w:w="270" w:type="dxa"/>
            <w:vAlign w:val="bottom"/>
          </w:tcPr>
          <w:p w14:paraId="5B7E2D61" w14:textId="77777777" w:rsidR="00925203" w:rsidRPr="002A1A98" w:rsidRDefault="00925203" w:rsidP="00925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3"/>
              <w:jc w:val="center"/>
              <w:rPr>
                <w:rFonts w:ascii="Times New Roman" w:hAnsi="Times New Roman" w:cs="Times New Roman"/>
                <w:b/>
                <w:bCs/>
                <w:sz w:val="22"/>
                <w:szCs w:val="22"/>
              </w:rPr>
            </w:pPr>
          </w:p>
        </w:tc>
        <w:tc>
          <w:tcPr>
            <w:tcW w:w="1269" w:type="dxa"/>
            <w:vAlign w:val="bottom"/>
          </w:tcPr>
          <w:p w14:paraId="129FD242" w14:textId="77777777" w:rsidR="00652C06" w:rsidRDefault="00652C06" w:rsidP="00652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3"/>
              <w:jc w:val="center"/>
              <w:rPr>
                <w:rFonts w:ascii="Times New Roman" w:hAnsi="Times New Roman" w:cs="Times New Roman"/>
                <w:b/>
                <w:bCs/>
                <w:sz w:val="22"/>
                <w:szCs w:val="22"/>
              </w:rPr>
            </w:pPr>
            <w:r w:rsidRPr="002A1A98">
              <w:rPr>
                <w:rFonts w:ascii="Times New Roman" w:hAnsi="Times New Roman" w:cs="Times New Roman"/>
                <w:b/>
                <w:bCs/>
                <w:sz w:val="22"/>
                <w:szCs w:val="22"/>
              </w:rPr>
              <w:t xml:space="preserve">Financial statements </w:t>
            </w:r>
          </w:p>
          <w:p w14:paraId="1851F6A9" w14:textId="77777777" w:rsidR="00652C06" w:rsidRDefault="00652C06" w:rsidP="00652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3"/>
              <w:jc w:val="center"/>
              <w:rPr>
                <w:rFonts w:ascii="Times New Roman" w:hAnsi="Times New Roman" w:cs="Times New Roman"/>
                <w:b/>
                <w:bCs/>
                <w:sz w:val="22"/>
                <w:szCs w:val="22"/>
              </w:rPr>
            </w:pPr>
            <w:r w:rsidRPr="002A1A98">
              <w:rPr>
                <w:rFonts w:ascii="Times New Roman" w:hAnsi="Times New Roman" w:cs="Times New Roman"/>
                <w:b/>
                <w:bCs/>
                <w:sz w:val="22"/>
                <w:szCs w:val="22"/>
              </w:rPr>
              <w:t xml:space="preserve">in which </w:t>
            </w:r>
          </w:p>
          <w:p w14:paraId="1B706C37" w14:textId="77777777" w:rsidR="00925203" w:rsidRPr="002A1A98" w:rsidRDefault="00652C06" w:rsidP="00652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3"/>
              <w:jc w:val="center"/>
              <w:rPr>
                <w:rFonts w:ascii="Times New Roman" w:hAnsi="Times New Roman" w:cs="Times New Roman"/>
                <w:b/>
                <w:bCs/>
                <w:sz w:val="22"/>
                <w:szCs w:val="22"/>
              </w:rPr>
            </w:pPr>
            <w:r w:rsidRPr="002A1A98">
              <w:rPr>
                <w:rFonts w:ascii="Times New Roman" w:hAnsi="Times New Roman" w:cs="Times New Roman"/>
                <w:b/>
                <w:bCs/>
                <w:sz w:val="22"/>
                <w:szCs w:val="22"/>
              </w:rPr>
              <w:t>the equity method is applied</w:t>
            </w:r>
          </w:p>
        </w:tc>
        <w:tc>
          <w:tcPr>
            <w:tcW w:w="236" w:type="dxa"/>
          </w:tcPr>
          <w:p w14:paraId="42F44403" w14:textId="77777777" w:rsidR="00925203" w:rsidRPr="002A1A98" w:rsidRDefault="00925203" w:rsidP="009252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23"/>
              <w:rPr>
                <w:rFonts w:cs="Times New Roman"/>
                <w:b/>
                <w:bCs/>
              </w:rPr>
            </w:pPr>
          </w:p>
        </w:tc>
        <w:tc>
          <w:tcPr>
            <w:tcW w:w="2734" w:type="dxa"/>
            <w:gridSpan w:val="3"/>
          </w:tcPr>
          <w:p w14:paraId="2FE1EC40" w14:textId="77777777" w:rsidR="00925203" w:rsidRPr="002A1A98" w:rsidRDefault="00925203" w:rsidP="00925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3"/>
              <w:jc w:val="center"/>
              <w:rPr>
                <w:rFonts w:ascii="Times New Roman" w:hAnsi="Times New Roman" w:cs="Times New Roman"/>
                <w:b/>
                <w:bCs/>
                <w:sz w:val="22"/>
                <w:szCs w:val="22"/>
              </w:rPr>
            </w:pPr>
          </w:p>
          <w:p w14:paraId="09311FD5" w14:textId="77777777" w:rsidR="00925203" w:rsidRPr="002A1A98" w:rsidRDefault="00925203" w:rsidP="00925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3"/>
              <w:jc w:val="center"/>
              <w:rPr>
                <w:rFonts w:ascii="Times New Roman" w:hAnsi="Times New Roman" w:cs="Times New Roman"/>
                <w:b/>
                <w:bCs/>
                <w:sz w:val="22"/>
                <w:szCs w:val="22"/>
              </w:rPr>
            </w:pPr>
          </w:p>
          <w:p w14:paraId="3C9ED3EB" w14:textId="77777777" w:rsidR="00925203" w:rsidRPr="002A1A98" w:rsidRDefault="00925203" w:rsidP="00925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3"/>
              <w:jc w:val="center"/>
              <w:rPr>
                <w:rFonts w:ascii="Times New Roman" w:hAnsi="Times New Roman" w:cs="Times New Roman"/>
                <w:b/>
                <w:bCs/>
                <w:sz w:val="22"/>
                <w:szCs w:val="22"/>
              </w:rPr>
            </w:pPr>
          </w:p>
          <w:p w14:paraId="3434B849" w14:textId="77777777" w:rsidR="00925203" w:rsidRPr="002A1A98" w:rsidRDefault="00925203" w:rsidP="00925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3"/>
              <w:jc w:val="center"/>
              <w:rPr>
                <w:rFonts w:ascii="Times New Roman" w:hAnsi="Times New Roman" w:cs="Times New Roman"/>
                <w:b/>
                <w:bCs/>
                <w:sz w:val="22"/>
                <w:szCs w:val="22"/>
              </w:rPr>
            </w:pPr>
          </w:p>
          <w:p w14:paraId="658EA128" w14:textId="77777777" w:rsidR="00925203" w:rsidRPr="002A1A98" w:rsidRDefault="00925203" w:rsidP="00925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3"/>
              <w:jc w:val="center"/>
              <w:rPr>
                <w:rFonts w:ascii="Times New Roman" w:hAnsi="Times New Roman" w:cs="Times New Roman"/>
                <w:b/>
                <w:bCs/>
                <w:sz w:val="22"/>
                <w:szCs w:val="22"/>
              </w:rPr>
            </w:pPr>
            <w:r w:rsidRPr="002A1A98">
              <w:rPr>
                <w:rFonts w:ascii="Times New Roman" w:hAnsi="Times New Roman" w:cs="Times New Roman"/>
                <w:b/>
                <w:bCs/>
                <w:sz w:val="22"/>
                <w:szCs w:val="22"/>
              </w:rPr>
              <w:t xml:space="preserve">Separate </w:t>
            </w:r>
          </w:p>
          <w:p w14:paraId="2BC9772A" w14:textId="77777777" w:rsidR="00925203" w:rsidRPr="002A1A98" w:rsidRDefault="00925203" w:rsidP="00925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3"/>
              <w:jc w:val="center"/>
              <w:rPr>
                <w:rFonts w:ascii="Times New Roman" w:hAnsi="Times New Roman" w:cs="Times New Roman"/>
                <w:b/>
                <w:bCs/>
                <w:sz w:val="22"/>
                <w:szCs w:val="22"/>
              </w:rPr>
            </w:pPr>
            <w:r w:rsidRPr="002A1A98">
              <w:rPr>
                <w:rFonts w:ascii="Times New Roman" w:hAnsi="Times New Roman" w:cs="Times New Roman"/>
                <w:b/>
                <w:bCs/>
                <w:sz w:val="22"/>
                <w:szCs w:val="22"/>
              </w:rPr>
              <w:t>financial statements</w:t>
            </w:r>
          </w:p>
        </w:tc>
      </w:tr>
      <w:tr w:rsidR="00925203" w:rsidRPr="009553C2" w14:paraId="72617410" w14:textId="77777777" w:rsidTr="00F465AD">
        <w:trPr>
          <w:trHeight w:val="80"/>
        </w:trPr>
        <w:tc>
          <w:tcPr>
            <w:tcW w:w="3600" w:type="dxa"/>
          </w:tcPr>
          <w:p w14:paraId="2DDD4427" w14:textId="77777777" w:rsidR="00925203" w:rsidRPr="00415B18" w:rsidRDefault="00925203" w:rsidP="00925203">
            <w:pPr>
              <w:pStyle w:val="acctfourfigures"/>
              <w:spacing w:line="240" w:lineRule="atLeast"/>
              <w:rPr>
                <w:b/>
                <w:bCs/>
                <w:i/>
                <w:iCs/>
                <w:spacing w:val="-6"/>
                <w:szCs w:val="22"/>
              </w:rPr>
            </w:pPr>
            <w:r w:rsidRPr="001544BF">
              <w:rPr>
                <w:b/>
                <w:bCs/>
                <w:i/>
                <w:iCs/>
                <w:spacing w:val="-6"/>
                <w:szCs w:val="22"/>
                <w:lang w:val="en-US"/>
              </w:rPr>
              <w:t>For the three-month period ended</w:t>
            </w:r>
          </w:p>
        </w:tc>
        <w:tc>
          <w:tcPr>
            <w:tcW w:w="1251" w:type="dxa"/>
            <w:vAlign w:val="bottom"/>
          </w:tcPr>
          <w:p w14:paraId="1C8C69E8" w14:textId="77777777" w:rsidR="00925203" w:rsidRPr="001C6E14" w:rsidRDefault="00925203" w:rsidP="00925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3"/>
              <w:jc w:val="center"/>
              <w:rPr>
                <w:rFonts w:ascii="Times New Roman" w:hAnsi="Times New Roman" w:cs="Times New Roman"/>
                <w:b/>
                <w:bCs/>
                <w:spacing w:val="-6"/>
                <w:sz w:val="22"/>
                <w:szCs w:val="22"/>
              </w:rPr>
            </w:pPr>
          </w:p>
        </w:tc>
        <w:tc>
          <w:tcPr>
            <w:tcW w:w="270" w:type="dxa"/>
            <w:vAlign w:val="bottom"/>
          </w:tcPr>
          <w:p w14:paraId="51C7A5AC" w14:textId="77777777" w:rsidR="00925203" w:rsidRPr="001C6E14" w:rsidRDefault="00925203" w:rsidP="00925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3"/>
              <w:jc w:val="center"/>
              <w:rPr>
                <w:rFonts w:ascii="Times New Roman" w:hAnsi="Times New Roman" w:cs="Times New Roman"/>
                <w:b/>
                <w:bCs/>
                <w:spacing w:val="-6"/>
                <w:sz w:val="22"/>
                <w:szCs w:val="22"/>
              </w:rPr>
            </w:pPr>
          </w:p>
        </w:tc>
        <w:tc>
          <w:tcPr>
            <w:tcW w:w="1269" w:type="dxa"/>
            <w:vAlign w:val="bottom"/>
          </w:tcPr>
          <w:p w14:paraId="732BA0C1" w14:textId="77777777" w:rsidR="00925203" w:rsidRPr="001C6E14" w:rsidRDefault="00925203" w:rsidP="00925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3"/>
              <w:jc w:val="center"/>
              <w:rPr>
                <w:rFonts w:ascii="Times New Roman" w:hAnsi="Times New Roman" w:cs="Times New Roman"/>
                <w:b/>
                <w:bCs/>
                <w:spacing w:val="-6"/>
                <w:sz w:val="22"/>
                <w:szCs w:val="22"/>
              </w:rPr>
            </w:pPr>
          </w:p>
        </w:tc>
        <w:tc>
          <w:tcPr>
            <w:tcW w:w="236" w:type="dxa"/>
          </w:tcPr>
          <w:p w14:paraId="6BC3142E" w14:textId="77777777" w:rsidR="00925203" w:rsidRPr="001C6E14" w:rsidRDefault="00925203" w:rsidP="009252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23"/>
              <w:rPr>
                <w:rFonts w:cs="Times New Roman"/>
                <w:b/>
                <w:bCs/>
                <w:spacing w:val="-6"/>
              </w:rPr>
            </w:pPr>
          </w:p>
        </w:tc>
        <w:tc>
          <w:tcPr>
            <w:tcW w:w="2734" w:type="dxa"/>
            <w:gridSpan w:val="3"/>
          </w:tcPr>
          <w:p w14:paraId="35EA2385" w14:textId="77777777" w:rsidR="00925203" w:rsidRPr="009553C2" w:rsidRDefault="00925203" w:rsidP="00925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3"/>
              <w:jc w:val="center"/>
              <w:rPr>
                <w:rFonts w:ascii="Times New Roman" w:hAnsi="Times New Roman" w:cs="Times New Roman"/>
                <w:b/>
                <w:bCs/>
                <w:spacing w:val="-6"/>
                <w:sz w:val="22"/>
                <w:szCs w:val="22"/>
              </w:rPr>
            </w:pPr>
          </w:p>
        </w:tc>
      </w:tr>
      <w:tr w:rsidR="00925203" w:rsidRPr="00D675DD" w14:paraId="7ACECD37" w14:textId="77777777" w:rsidTr="00F465AD">
        <w:trPr>
          <w:trHeight w:val="80"/>
        </w:trPr>
        <w:tc>
          <w:tcPr>
            <w:tcW w:w="3600" w:type="dxa"/>
          </w:tcPr>
          <w:p w14:paraId="1FAE8658" w14:textId="77777777" w:rsidR="00925203" w:rsidRPr="00CF3CA4" w:rsidRDefault="00925203" w:rsidP="009252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6"/>
                <w:tab w:val="decimal" w:pos="882"/>
              </w:tabs>
              <w:spacing w:line="240" w:lineRule="exact"/>
              <w:ind w:right="-108"/>
              <w:rPr>
                <w:b/>
                <w:bCs/>
                <w:i/>
                <w:iCs/>
              </w:rPr>
            </w:pPr>
            <w:r>
              <w:rPr>
                <w:b/>
                <w:bCs/>
                <w:i/>
                <w:iCs/>
              </w:rPr>
              <w:t xml:space="preserve">   3</w:t>
            </w:r>
            <w:r w:rsidR="00652C06">
              <w:rPr>
                <w:b/>
                <w:bCs/>
                <w:i/>
                <w:iCs/>
              </w:rPr>
              <w:t>1 March</w:t>
            </w:r>
          </w:p>
        </w:tc>
        <w:tc>
          <w:tcPr>
            <w:tcW w:w="1251" w:type="dxa"/>
          </w:tcPr>
          <w:p w14:paraId="0564B39E" w14:textId="77777777" w:rsidR="00925203" w:rsidRPr="00D675DD" w:rsidRDefault="00925203" w:rsidP="009252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23"/>
              <w:jc w:val="center"/>
              <w:rPr>
                <w:rFonts w:cs="Times New Roman"/>
              </w:rPr>
            </w:pPr>
            <w:r>
              <w:rPr>
                <w:rFonts w:cs="Times New Roman"/>
              </w:rPr>
              <w:t>202</w:t>
            </w:r>
            <w:r w:rsidR="00652C06">
              <w:rPr>
                <w:rFonts w:cs="Times New Roman"/>
              </w:rPr>
              <w:t>1</w:t>
            </w:r>
          </w:p>
        </w:tc>
        <w:tc>
          <w:tcPr>
            <w:tcW w:w="270" w:type="dxa"/>
          </w:tcPr>
          <w:p w14:paraId="034B591E" w14:textId="77777777" w:rsidR="00925203" w:rsidRPr="00D675DD" w:rsidRDefault="00925203" w:rsidP="00925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3"/>
              <w:jc w:val="center"/>
              <w:rPr>
                <w:rFonts w:ascii="Times New Roman" w:hAnsi="Times New Roman" w:cs="Times New Roman"/>
                <w:sz w:val="22"/>
                <w:szCs w:val="22"/>
              </w:rPr>
            </w:pPr>
          </w:p>
        </w:tc>
        <w:tc>
          <w:tcPr>
            <w:tcW w:w="1269" w:type="dxa"/>
          </w:tcPr>
          <w:p w14:paraId="7CA68785" w14:textId="77777777" w:rsidR="00925203" w:rsidRPr="00D675DD" w:rsidRDefault="00925203" w:rsidP="009252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23"/>
              <w:jc w:val="center"/>
              <w:rPr>
                <w:rFonts w:cs="Times New Roman"/>
              </w:rPr>
            </w:pPr>
            <w:r>
              <w:rPr>
                <w:rFonts w:cs="Times New Roman"/>
              </w:rPr>
              <w:t>20</w:t>
            </w:r>
            <w:r w:rsidR="00652C06">
              <w:rPr>
                <w:rFonts w:cs="Times New Roman"/>
              </w:rPr>
              <w:t>20</w:t>
            </w:r>
          </w:p>
        </w:tc>
        <w:tc>
          <w:tcPr>
            <w:tcW w:w="236" w:type="dxa"/>
          </w:tcPr>
          <w:p w14:paraId="1BA9FF4B" w14:textId="77777777" w:rsidR="00925203" w:rsidRPr="00D675DD" w:rsidRDefault="00925203" w:rsidP="009252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23"/>
              <w:jc w:val="center"/>
              <w:rPr>
                <w:rFonts w:cs="Times New Roman"/>
                <w:b/>
                <w:bCs/>
                <w:i/>
                <w:iCs/>
              </w:rPr>
            </w:pPr>
          </w:p>
        </w:tc>
        <w:tc>
          <w:tcPr>
            <w:tcW w:w="1204" w:type="dxa"/>
          </w:tcPr>
          <w:p w14:paraId="63B3A21B" w14:textId="77777777" w:rsidR="00925203" w:rsidRPr="00D675DD" w:rsidRDefault="00925203" w:rsidP="009252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23"/>
              <w:jc w:val="center"/>
              <w:rPr>
                <w:rFonts w:cs="Times New Roman"/>
              </w:rPr>
            </w:pPr>
            <w:r>
              <w:rPr>
                <w:rFonts w:cs="Times New Roman"/>
              </w:rPr>
              <w:t>202</w:t>
            </w:r>
            <w:r w:rsidR="00652C06">
              <w:rPr>
                <w:rFonts w:cs="Times New Roman"/>
              </w:rPr>
              <w:t>1</w:t>
            </w:r>
          </w:p>
        </w:tc>
        <w:tc>
          <w:tcPr>
            <w:tcW w:w="236" w:type="dxa"/>
          </w:tcPr>
          <w:p w14:paraId="7D5ED90B" w14:textId="77777777" w:rsidR="00925203" w:rsidRPr="00D675DD" w:rsidRDefault="00925203" w:rsidP="00925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3"/>
              <w:jc w:val="center"/>
              <w:rPr>
                <w:rFonts w:ascii="Times New Roman" w:hAnsi="Times New Roman" w:cs="Times New Roman"/>
                <w:sz w:val="22"/>
                <w:szCs w:val="22"/>
              </w:rPr>
            </w:pPr>
          </w:p>
        </w:tc>
        <w:tc>
          <w:tcPr>
            <w:tcW w:w="1294" w:type="dxa"/>
          </w:tcPr>
          <w:p w14:paraId="3AB98923" w14:textId="77777777" w:rsidR="00925203" w:rsidRPr="00D675DD" w:rsidRDefault="00925203" w:rsidP="009252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23"/>
              <w:jc w:val="center"/>
              <w:rPr>
                <w:rFonts w:cs="Times New Roman"/>
              </w:rPr>
            </w:pPr>
            <w:r>
              <w:rPr>
                <w:rFonts w:cs="Times New Roman"/>
              </w:rPr>
              <w:t>20</w:t>
            </w:r>
            <w:r w:rsidR="00652C06">
              <w:rPr>
                <w:rFonts w:cs="Times New Roman"/>
              </w:rPr>
              <w:t>20</w:t>
            </w:r>
          </w:p>
        </w:tc>
      </w:tr>
      <w:tr w:rsidR="00925203" w:rsidRPr="00D675DD" w14:paraId="4E5C332C" w14:textId="77777777" w:rsidTr="00B22B16">
        <w:trPr>
          <w:trHeight w:val="80"/>
        </w:trPr>
        <w:tc>
          <w:tcPr>
            <w:tcW w:w="3600" w:type="dxa"/>
          </w:tcPr>
          <w:p w14:paraId="6AA3BE73" w14:textId="77777777" w:rsidR="00925203" w:rsidRPr="00D675DD" w:rsidRDefault="00925203" w:rsidP="00925203">
            <w:pPr>
              <w:rPr>
                <w:b/>
                <w:bCs/>
                <w:i/>
                <w:iCs/>
              </w:rPr>
            </w:pPr>
          </w:p>
        </w:tc>
        <w:tc>
          <w:tcPr>
            <w:tcW w:w="5760" w:type="dxa"/>
            <w:gridSpan w:val="7"/>
          </w:tcPr>
          <w:p w14:paraId="26CE2B34" w14:textId="77777777" w:rsidR="00925203" w:rsidRPr="00D675DD" w:rsidRDefault="00925203" w:rsidP="00925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r w:rsidRPr="00D675DD">
              <w:rPr>
                <w:rFonts w:ascii="Times New Roman" w:hAnsi="Times New Roman" w:cs="Times New Roman"/>
                <w:i/>
                <w:iCs/>
                <w:sz w:val="22"/>
                <w:szCs w:val="22"/>
              </w:rPr>
              <w:t>(in thousand Baht)</w:t>
            </w:r>
          </w:p>
        </w:tc>
      </w:tr>
      <w:tr w:rsidR="00925203" w14:paraId="356ADCBC" w14:textId="77777777" w:rsidTr="00F465AD">
        <w:trPr>
          <w:trHeight w:val="80"/>
        </w:trPr>
        <w:tc>
          <w:tcPr>
            <w:tcW w:w="3600" w:type="dxa"/>
          </w:tcPr>
          <w:p w14:paraId="0D74550F" w14:textId="77777777" w:rsidR="00925203" w:rsidRPr="00E10BBD" w:rsidRDefault="005477E7" w:rsidP="00925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heme="minorBidi"/>
                <w:b/>
                <w:bCs/>
                <w:sz w:val="22"/>
                <w:szCs w:val="22"/>
                <w:cs/>
              </w:rPr>
            </w:pPr>
            <w:r>
              <w:rPr>
                <w:rFonts w:ascii="Times New Roman" w:hAnsi="Times New Roman" w:cs="Times New Roman"/>
                <w:b/>
                <w:bCs/>
                <w:sz w:val="22"/>
                <w:szCs w:val="22"/>
              </w:rPr>
              <w:t>Joint ventures</w:t>
            </w:r>
          </w:p>
        </w:tc>
        <w:tc>
          <w:tcPr>
            <w:tcW w:w="1251" w:type="dxa"/>
          </w:tcPr>
          <w:p w14:paraId="42EFCC22" w14:textId="77777777" w:rsidR="00925203" w:rsidRDefault="00925203" w:rsidP="009252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270" w:type="dxa"/>
          </w:tcPr>
          <w:p w14:paraId="04770A39" w14:textId="77777777" w:rsidR="00925203" w:rsidRPr="00D675DD" w:rsidRDefault="00925203" w:rsidP="009252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69" w:type="dxa"/>
          </w:tcPr>
          <w:p w14:paraId="65CFE653" w14:textId="77777777" w:rsidR="00925203" w:rsidRDefault="00925203" w:rsidP="009252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236" w:type="dxa"/>
          </w:tcPr>
          <w:p w14:paraId="73C3F223" w14:textId="77777777" w:rsidR="00925203" w:rsidRPr="00010203" w:rsidRDefault="00925203" w:rsidP="009252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04" w:type="dxa"/>
          </w:tcPr>
          <w:p w14:paraId="3F2D2FD0" w14:textId="77777777" w:rsidR="00925203" w:rsidRDefault="00925203" w:rsidP="009252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236" w:type="dxa"/>
          </w:tcPr>
          <w:p w14:paraId="43900538" w14:textId="77777777" w:rsidR="00925203" w:rsidRPr="00D675DD" w:rsidRDefault="00925203" w:rsidP="00925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8" w:right="-108"/>
              <w:rPr>
                <w:rFonts w:ascii="Times New Roman" w:hAnsi="Times New Roman" w:cs="Times New Roman"/>
                <w:sz w:val="22"/>
                <w:szCs w:val="22"/>
              </w:rPr>
            </w:pPr>
          </w:p>
        </w:tc>
        <w:tc>
          <w:tcPr>
            <w:tcW w:w="1294" w:type="dxa"/>
          </w:tcPr>
          <w:p w14:paraId="07251A33" w14:textId="77777777" w:rsidR="00925203" w:rsidRDefault="00925203" w:rsidP="00F465A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r>
      <w:tr w:rsidR="005477E7" w14:paraId="05EAA7E9" w14:textId="77777777" w:rsidTr="00F465AD">
        <w:trPr>
          <w:trHeight w:val="80"/>
        </w:trPr>
        <w:tc>
          <w:tcPr>
            <w:tcW w:w="3600" w:type="dxa"/>
          </w:tcPr>
          <w:p w14:paraId="5FA2F9B4" w14:textId="77777777" w:rsidR="005477E7" w:rsidRDefault="005477E7" w:rsidP="00547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D675DD">
              <w:rPr>
                <w:rFonts w:ascii="Times New Roman" w:hAnsi="Times New Roman" w:cs="Times New Roman"/>
                <w:sz w:val="22"/>
                <w:szCs w:val="22"/>
              </w:rPr>
              <w:t>Revenue from rendering of services</w:t>
            </w:r>
          </w:p>
        </w:tc>
        <w:tc>
          <w:tcPr>
            <w:tcW w:w="1251" w:type="dxa"/>
          </w:tcPr>
          <w:p w14:paraId="0A524D54" w14:textId="5F03B1AB" w:rsidR="005477E7" w:rsidRPr="00E10BBD" w:rsidRDefault="00E10BBD" w:rsidP="005477E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szCs w:val="28"/>
              </w:rPr>
            </w:pPr>
            <w:r>
              <w:rPr>
                <w:szCs w:val="28"/>
              </w:rPr>
              <w:t>14,398</w:t>
            </w:r>
          </w:p>
        </w:tc>
        <w:tc>
          <w:tcPr>
            <w:tcW w:w="270" w:type="dxa"/>
          </w:tcPr>
          <w:p w14:paraId="126D4850" w14:textId="77777777" w:rsidR="005477E7" w:rsidRPr="00D675DD" w:rsidRDefault="005477E7" w:rsidP="005477E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69" w:type="dxa"/>
          </w:tcPr>
          <w:p w14:paraId="057BF2C4" w14:textId="77777777" w:rsidR="005477E7" w:rsidRDefault="005477E7" w:rsidP="005477E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11,609</w:t>
            </w:r>
          </w:p>
        </w:tc>
        <w:tc>
          <w:tcPr>
            <w:tcW w:w="236" w:type="dxa"/>
          </w:tcPr>
          <w:p w14:paraId="7F1D0A89" w14:textId="77777777" w:rsidR="005477E7" w:rsidRPr="00010203" w:rsidRDefault="005477E7" w:rsidP="005477E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04" w:type="dxa"/>
          </w:tcPr>
          <w:p w14:paraId="182A38F6" w14:textId="3E6B3BB6" w:rsidR="005477E7" w:rsidRDefault="00E10BBD" w:rsidP="005477E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14,398</w:t>
            </w:r>
          </w:p>
        </w:tc>
        <w:tc>
          <w:tcPr>
            <w:tcW w:w="236" w:type="dxa"/>
          </w:tcPr>
          <w:p w14:paraId="26D7ED57" w14:textId="77777777" w:rsidR="005477E7" w:rsidRPr="00D675DD" w:rsidRDefault="005477E7" w:rsidP="00547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8" w:right="-108"/>
              <w:rPr>
                <w:rFonts w:ascii="Times New Roman" w:hAnsi="Times New Roman" w:cs="Times New Roman"/>
                <w:sz w:val="22"/>
                <w:szCs w:val="22"/>
              </w:rPr>
            </w:pPr>
          </w:p>
        </w:tc>
        <w:tc>
          <w:tcPr>
            <w:tcW w:w="1294" w:type="dxa"/>
          </w:tcPr>
          <w:p w14:paraId="44B8F062" w14:textId="77777777" w:rsidR="005477E7" w:rsidRDefault="005477E7" w:rsidP="005477E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11,609</w:t>
            </w:r>
          </w:p>
        </w:tc>
      </w:tr>
      <w:tr w:rsidR="00925203" w14:paraId="7495BDD5" w14:textId="77777777" w:rsidTr="00F465AD">
        <w:trPr>
          <w:trHeight w:val="80"/>
        </w:trPr>
        <w:tc>
          <w:tcPr>
            <w:tcW w:w="3600" w:type="dxa"/>
          </w:tcPr>
          <w:p w14:paraId="163853FD" w14:textId="77777777" w:rsidR="00925203" w:rsidRDefault="00925203" w:rsidP="00925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0F3207">
              <w:rPr>
                <w:rFonts w:ascii="Times New Roman" w:hAnsi="Times New Roman" w:cs="Times New Roman"/>
                <w:sz w:val="22"/>
                <w:szCs w:val="22"/>
              </w:rPr>
              <w:t xml:space="preserve">Income from areas and infrastructure </w:t>
            </w:r>
          </w:p>
          <w:p w14:paraId="09FAC92F" w14:textId="77777777" w:rsidR="00925203" w:rsidRDefault="00925203" w:rsidP="00925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6"/>
              </w:tabs>
              <w:ind w:right="-108"/>
              <w:rPr>
                <w:rFonts w:ascii="Times New Roman" w:hAnsi="Times New Roman" w:cs="Times New Roman"/>
                <w:b/>
                <w:bCs/>
                <w:sz w:val="22"/>
                <w:szCs w:val="22"/>
              </w:rPr>
            </w:pPr>
            <w:r>
              <w:rPr>
                <w:rFonts w:ascii="Times New Roman" w:hAnsi="Times New Roman" w:cs="Times New Roman"/>
                <w:sz w:val="22"/>
                <w:szCs w:val="22"/>
              </w:rPr>
              <w:t xml:space="preserve">   </w:t>
            </w:r>
            <w:proofErr w:type="spellStart"/>
            <w:r w:rsidRPr="000F3207">
              <w:rPr>
                <w:rFonts w:ascii="Times New Roman" w:hAnsi="Times New Roman" w:cs="Times New Roman"/>
                <w:sz w:val="22"/>
                <w:szCs w:val="22"/>
              </w:rPr>
              <w:t>utilisation</w:t>
            </w:r>
            <w:proofErr w:type="spellEnd"/>
          </w:p>
        </w:tc>
        <w:tc>
          <w:tcPr>
            <w:tcW w:w="1251" w:type="dxa"/>
          </w:tcPr>
          <w:p w14:paraId="104D21B3" w14:textId="77777777" w:rsidR="00A25DE4" w:rsidRDefault="00A25DE4" w:rsidP="009252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p w14:paraId="7504D35B" w14:textId="2E31185B" w:rsidR="00E10BBD" w:rsidRDefault="00E10BBD" w:rsidP="009252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11,943</w:t>
            </w:r>
          </w:p>
        </w:tc>
        <w:tc>
          <w:tcPr>
            <w:tcW w:w="270" w:type="dxa"/>
          </w:tcPr>
          <w:p w14:paraId="552D4E9B" w14:textId="77777777" w:rsidR="00925203" w:rsidRPr="00D675DD" w:rsidRDefault="00925203" w:rsidP="009252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69" w:type="dxa"/>
          </w:tcPr>
          <w:p w14:paraId="462D7696" w14:textId="77777777" w:rsidR="00925203" w:rsidRDefault="00925203" w:rsidP="009252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p w14:paraId="592B3002" w14:textId="77777777" w:rsidR="00A71B22" w:rsidRDefault="00A71B22" w:rsidP="009252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9,843</w:t>
            </w:r>
          </w:p>
        </w:tc>
        <w:tc>
          <w:tcPr>
            <w:tcW w:w="236" w:type="dxa"/>
          </w:tcPr>
          <w:p w14:paraId="68DD9C8F" w14:textId="77777777" w:rsidR="00925203" w:rsidRPr="00010203" w:rsidRDefault="00925203" w:rsidP="009252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04" w:type="dxa"/>
          </w:tcPr>
          <w:p w14:paraId="3ADECC57" w14:textId="77777777" w:rsidR="00A25DE4" w:rsidRDefault="00A25DE4" w:rsidP="009252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p w14:paraId="18CC0001" w14:textId="05051669" w:rsidR="00E10BBD" w:rsidRDefault="00E10BBD" w:rsidP="009252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11,943</w:t>
            </w:r>
          </w:p>
        </w:tc>
        <w:tc>
          <w:tcPr>
            <w:tcW w:w="236" w:type="dxa"/>
          </w:tcPr>
          <w:p w14:paraId="6528E8F9" w14:textId="77777777" w:rsidR="00925203" w:rsidRPr="00D675DD" w:rsidRDefault="00925203" w:rsidP="00925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8" w:right="-108"/>
              <w:rPr>
                <w:rFonts w:ascii="Times New Roman" w:hAnsi="Times New Roman" w:cs="Times New Roman"/>
                <w:sz w:val="22"/>
                <w:szCs w:val="22"/>
              </w:rPr>
            </w:pPr>
          </w:p>
        </w:tc>
        <w:tc>
          <w:tcPr>
            <w:tcW w:w="1294" w:type="dxa"/>
          </w:tcPr>
          <w:p w14:paraId="6D7E84A7" w14:textId="77777777" w:rsidR="00925203" w:rsidRDefault="00925203" w:rsidP="009252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p w14:paraId="29B3DF99" w14:textId="77777777" w:rsidR="00A71B22" w:rsidRDefault="00A71B22" w:rsidP="009252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9,843</w:t>
            </w:r>
          </w:p>
        </w:tc>
      </w:tr>
      <w:tr w:rsidR="00925203" w14:paraId="28F77577" w14:textId="77777777" w:rsidTr="00F465AD">
        <w:trPr>
          <w:trHeight w:val="80"/>
        </w:trPr>
        <w:tc>
          <w:tcPr>
            <w:tcW w:w="3600" w:type="dxa"/>
          </w:tcPr>
          <w:p w14:paraId="2FA078A2" w14:textId="77777777" w:rsidR="00925203" w:rsidRDefault="00925203" w:rsidP="00925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8"/>
              </w:rPr>
            </w:pPr>
            <w:r>
              <w:rPr>
                <w:rFonts w:ascii="Times New Roman" w:hAnsi="Times New Roman"/>
                <w:sz w:val="22"/>
                <w:szCs w:val="28"/>
              </w:rPr>
              <w:t>Management income</w:t>
            </w:r>
          </w:p>
        </w:tc>
        <w:tc>
          <w:tcPr>
            <w:tcW w:w="1251" w:type="dxa"/>
          </w:tcPr>
          <w:p w14:paraId="3A40BA31" w14:textId="77CEF34A" w:rsidR="00925203" w:rsidRDefault="00E10BBD" w:rsidP="009252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1,533</w:t>
            </w:r>
          </w:p>
        </w:tc>
        <w:tc>
          <w:tcPr>
            <w:tcW w:w="270" w:type="dxa"/>
          </w:tcPr>
          <w:p w14:paraId="6033AD62" w14:textId="77777777" w:rsidR="00925203" w:rsidRPr="00D675DD" w:rsidRDefault="00925203" w:rsidP="009252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69" w:type="dxa"/>
          </w:tcPr>
          <w:p w14:paraId="398F82A9" w14:textId="77777777" w:rsidR="00925203" w:rsidRDefault="00A71B22" w:rsidP="009252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1,114</w:t>
            </w:r>
          </w:p>
        </w:tc>
        <w:tc>
          <w:tcPr>
            <w:tcW w:w="236" w:type="dxa"/>
          </w:tcPr>
          <w:p w14:paraId="5194631D" w14:textId="77777777" w:rsidR="00925203" w:rsidRPr="00010203" w:rsidRDefault="00925203" w:rsidP="009252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04" w:type="dxa"/>
          </w:tcPr>
          <w:p w14:paraId="44AB2195" w14:textId="468BE832" w:rsidR="00925203" w:rsidRDefault="00E10BBD" w:rsidP="009252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1,533</w:t>
            </w:r>
          </w:p>
        </w:tc>
        <w:tc>
          <w:tcPr>
            <w:tcW w:w="236" w:type="dxa"/>
          </w:tcPr>
          <w:p w14:paraId="743426FE" w14:textId="77777777" w:rsidR="00925203" w:rsidRPr="00D675DD" w:rsidRDefault="00925203" w:rsidP="00925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8" w:right="-108"/>
              <w:rPr>
                <w:rFonts w:ascii="Times New Roman" w:hAnsi="Times New Roman" w:cs="Times New Roman"/>
                <w:sz w:val="22"/>
                <w:szCs w:val="22"/>
              </w:rPr>
            </w:pPr>
          </w:p>
        </w:tc>
        <w:tc>
          <w:tcPr>
            <w:tcW w:w="1294" w:type="dxa"/>
          </w:tcPr>
          <w:p w14:paraId="0FC8E4A0" w14:textId="77777777" w:rsidR="00925203" w:rsidRDefault="00A71B22" w:rsidP="009252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1,114</w:t>
            </w:r>
          </w:p>
        </w:tc>
      </w:tr>
      <w:tr w:rsidR="00A25DE4" w14:paraId="08965F2C" w14:textId="77777777" w:rsidTr="00F465AD">
        <w:trPr>
          <w:trHeight w:val="80"/>
        </w:trPr>
        <w:tc>
          <w:tcPr>
            <w:tcW w:w="3600" w:type="dxa"/>
          </w:tcPr>
          <w:p w14:paraId="38621792" w14:textId="77777777" w:rsidR="00A25DE4" w:rsidRDefault="00A25DE4" w:rsidP="00A25DE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szCs w:val="28"/>
              </w:rPr>
            </w:pPr>
            <w:r>
              <w:t>Rental income</w:t>
            </w:r>
          </w:p>
        </w:tc>
        <w:tc>
          <w:tcPr>
            <w:tcW w:w="1251" w:type="dxa"/>
          </w:tcPr>
          <w:p w14:paraId="262EFE81" w14:textId="6D7C911C" w:rsidR="00A25DE4" w:rsidRDefault="004F0E2C" w:rsidP="009252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240</w:t>
            </w:r>
          </w:p>
        </w:tc>
        <w:tc>
          <w:tcPr>
            <w:tcW w:w="270" w:type="dxa"/>
          </w:tcPr>
          <w:p w14:paraId="73E652C2" w14:textId="77777777" w:rsidR="00A25DE4" w:rsidRPr="00D675DD" w:rsidRDefault="00A25DE4" w:rsidP="009252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69" w:type="dxa"/>
          </w:tcPr>
          <w:p w14:paraId="6601C9A5" w14:textId="77777777" w:rsidR="00A25DE4" w:rsidRDefault="00A71B22" w:rsidP="009252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w:t>
            </w:r>
          </w:p>
        </w:tc>
        <w:tc>
          <w:tcPr>
            <w:tcW w:w="236" w:type="dxa"/>
          </w:tcPr>
          <w:p w14:paraId="6DA1B1CE" w14:textId="77777777" w:rsidR="00A25DE4" w:rsidRPr="00010203" w:rsidRDefault="00A25DE4" w:rsidP="009252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04" w:type="dxa"/>
          </w:tcPr>
          <w:p w14:paraId="6F2F1721" w14:textId="407E1900" w:rsidR="00A25DE4" w:rsidRDefault="004F0E2C" w:rsidP="009252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240</w:t>
            </w:r>
          </w:p>
        </w:tc>
        <w:tc>
          <w:tcPr>
            <w:tcW w:w="236" w:type="dxa"/>
          </w:tcPr>
          <w:p w14:paraId="7C975162" w14:textId="77777777" w:rsidR="00A25DE4" w:rsidRPr="00D675DD" w:rsidRDefault="00A25DE4" w:rsidP="00925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8" w:right="-108"/>
              <w:rPr>
                <w:rFonts w:ascii="Times New Roman" w:hAnsi="Times New Roman" w:cs="Times New Roman"/>
                <w:sz w:val="22"/>
                <w:szCs w:val="22"/>
              </w:rPr>
            </w:pPr>
          </w:p>
        </w:tc>
        <w:tc>
          <w:tcPr>
            <w:tcW w:w="1294" w:type="dxa"/>
          </w:tcPr>
          <w:p w14:paraId="541A1B4E" w14:textId="77777777" w:rsidR="00A25DE4" w:rsidRDefault="00A71B22" w:rsidP="009252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w:t>
            </w:r>
          </w:p>
        </w:tc>
      </w:tr>
      <w:tr w:rsidR="004F0E2C" w14:paraId="256CA0C7" w14:textId="77777777" w:rsidTr="00F465AD">
        <w:trPr>
          <w:trHeight w:val="80"/>
        </w:trPr>
        <w:tc>
          <w:tcPr>
            <w:tcW w:w="3600" w:type="dxa"/>
          </w:tcPr>
          <w:p w14:paraId="218A649C" w14:textId="0924F793" w:rsidR="004F0E2C" w:rsidRPr="00FF4CB0" w:rsidRDefault="004F0E2C" w:rsidP="004F0E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pPr>
            <w:r w:rsidRPr="00FF4CB0">
              <w:t>Dividend income</w:t>
            </w:r>
          </w:p>
        </w:tc>
        <w:tc>
          <w:tcPr>
            <w:tcW w:w="1251" w:type="dxa"/>
          </w:tcPr>
          <w:p w14:paraId="55427C27" w14:textId="6A3A7161" w:rsidR="004F0E2C" w:rsidRDefault="004F0E2C" w:rsidP="004F0E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w:t>
            </w:r>
          </w:p>
        </w:tc>
        <w:tc>
          <w:tcPr>
            <w:tcW w:w="270" w:type="dxa"/>
          </w:tcPr>
          <w:p w14:paraId="72A1C8F2" w14:textId="77777777" w:rsidR="004F0E2C" w:rsidRPr="00D675DD" w:rsidRDefault="004F0E2C" w:rsidP="004F0E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69" w:type="dxa"/>
          </w:tcPr>
          <w:p w14:paraId="43A6D184" w14:textId="5F1C922B" w:rsidR="004F0E2C" w:rsidRDefault="004F0E2C" w:rsidP="004F0E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w:t>
            </w:r>
          </w:p>
        </w:tc>
        <w:tc>
          <w:tcPr>
            <w:tcW w:w="236" w:type="dxa"/>
          </w:tcPr>
          <w:p w14:paraId="71C09A7A" w14:textId="77777777" w:rsidR="004F0E2C" w:rsidRPr="00010203" w:rsidRDefault="004F0E2C" w:rsidP="004F0E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04" w:type="dxa"/>
          </w:tcPr>
          <w:p w14:paraId="04F33F3F" w14:textId="7CEFC08C" w:rsidR="004F0E2C" w:rsidRDefault="004F0E2C" w:rsidP="004F0E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38,996</w:t>
            </w:r>
          </w:p>
        </w:tc>
        <w:tc>
          <w:tcPr>
            <w:tcW w:w="236" w:type="dxa"/>
          </w:tcPr>
          <w:p w14:paraId="02CE105C" w14:textId="77777777" w:rsidR="004F0E2C" w:rsidRPr="00D675DD" w:rsidRDefault="004F0E2C" w:rsidP="004F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8" w:right="-108"/>
              <w:rPr>
                <w:rFonts w:ascii="Times New Roman" w:hAnsi="Times New Roman" w:cs="Times New Roman"/>
                <w:sz w:val="22"/>
                <w:szCs w:val="22"/>
              </w:rPr>
            </w:pPr>
          </w:p>
        </w:tc>
        <w:tc>
          <w:tcPr>
            <w:tcW w:w="1294" w:type="dxa"/>
          </w:tcPr>
          <w:p w14:paraId="36563CF0" w14:textId="14BAC2EF" w:rsidR="004F0E2C" w:rsidRDefault="004F0E2C" w:rsidP="004F0E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w:t>
            </w:r>
          </w:p>
        </w:tc>
      </w:tr>
      <w:tr w:rsidR="004F0E2C" w14:paraId="14D97DAF" w14:textId="77777777" w:rsidTr="00F465AD">
        <w:trPr>
          <w:trHeight w:val="80"/>
        </w:trPr>
        <w:tc>
          <w:tcPr>
            <w:tcW w:w="3600" w:type="dxa"/>
          </w:tcPr>
          <w:p w14:paraId="0BCDDAAD" w14:textId="1BEFAF3B" w:rsidR="004F0E2C" w:rsidRPr="00FF4CB0" w:rsidRDefault="004F0E2C" w:rsidP="004F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8"/>
              </w:rPr>
            </w:pPr>
            <w:r w:rsidRPr="00FF4CB0">
              <w:rPr>
                <w:rFonts w:ascii="Times New Roman" w:hAnsi="Times New Roman"/>
                <w:sz w:val="22"/>
                <w:szCs w:val="28"/>
              </w:rPr>
              <w:t>Interest income</w:t>
            </w:r>
          </w:p>
        </w:tc>
        <w:tc>
          <w:tcPr>
            <w:tcW w:w="1251" w:type="dxa"/>
          </w:tcPr>
          <w:p w14:paraId="734AE175" w14:textId="6A2F9E37" w:rsidR="004F0E2C" w:rsidRDefault="004F0E2C" w:rsidP="004F0E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103</w:t>
            </w:r>
          </w:p>
        </w:tc>
        <w:tc>
          <w:tcPr>
            <w:tcW w:w="270" w:type="dxa"/>
          </w:tcPr>
          <w:p w14:paraId="1AB831B4" w14:textId="77777777" w:rsidR="004F0E2C" w:rsidRPr="00D675DD" w:rsidRDefault="004F0E2C" w:rsidP="004F0E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69" w:type="dxa"/>
          </w:tcPr>
          <w:p w14:paraId="275784F5" w14:textId="188089B7" w:rsidR="004F0E2C" w:rsidRDefault="004F0E2C" w:rsidP="004F0E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w:t>
            </w:r>
          </w:p>
        </w:tc>
        <w:tc>
          <w:tcPr>
            <w:tcW w:w="236" w:type="dxa"/>
          </w:tcPr>
          <w:p w14:paraId="6394782E" w14:textId="77777777" w:rsidR="004F0E2C" w:rsidRPr="00010203" w:rsidRDefault="004F0E2C" w:rsidP="004F0E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04" w:type="dxa"/>
          </w:tcPr>
          <w:p w14:paraId="51D359FF" w14:textId="037ADE61" w:rsidR="004F0E2C" w:rsidRDefault="004F0E2C" w:rsidP="004F0E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103</w:t>
            </w:r>
          </w:p>
        </w:tc>
        <w:tc>
          <w:tcPr>
            <w:tcW w:w="236" w:type="dxa"/>
          </w:tcPr>
          <w:p w14:paraId="34306AF2" w14:textId="77777777" w:rsidR="004F0E2C" w:rsidRPr="00D675DD" w:rsidRDefault="004F0E2C" w:rsidP="004F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8" w:right="-108"/>
              <w:rPr>
                <w:rFonts w:ascii="Times New Roman" w:hAnsi="Times New Roman" w:cs="Times New Roman"/>
                <w:sz w:val="22"/>
                <w:szCs w:val="22"/>
              </w:rPr>
            </w:pPr>
          </w:p>
        </w:tc>
        <w:tc>
          <w:tcPr>
            <w:tcW w:w="1294" w:type="dxa"/>
          </w:tcPr>
          <w:p w14:paraId="4083A18D" w14:textId="32DE8045" w:rsidR="004F0E2C" w:rsidRDefault="004F0E2C" w:rsidP="004F0E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w:t>
            </w:r>
          </w:p>
        </w:tc>
      </w:tr>
      <w:tr w:rsidR="004F0E2C" w14:paraId="05F23747" w14:textId="77777777" w:rsidTr="00F465AD">
        <w:trPr>
          <w:trHeight w:val="80"/>
        </w:trPr>
        <w:tc>
          <w:tcPr>
            <w:tcW w:w="3600" w:type="dxa"/>
          </w:tcPr>
          <w:p w14:paraId="0724F045" w14:textId="77777777" w:rsidR="004F0E2C" w:rsidRDefault="004F0E2C" w:rsidP="004F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8"/>
              </w:rPr>
            </w:pPr>
          </w:p>
        </w:tc>
        <w:tc>
          <w:tcPr>
            <w:tcW w:w="1251" w:type="dxa"/>
          </w:tcPr>
          <w:p w14:paraId="2F2248C8" w14:textId="77777777" w:rsidR="004F0E2C" w:rsidRDefault="004F0E2C" w:rsidP="004F0E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270" w:type="dxa"/>
          </w:tcPr>
          <w:p w14:paraId="514EDF98" w14:textId="77777777" w:rsidR="004F0E2C" w:rsidRPr="00D675DD" w:rsidRDefault="004F0E2C" w:rsidP="004F0E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69" w:type="dxa"/>
          </w:tcPr>
          <w:p w14:paraId="59E4BA3C" w14:textId="77777777" w:rsidR="004F0E2C" w:rsidRDefault="004F0E2C" w:rsidP="004F0E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236" w:type="dxa"/>
          </w:tcPr>
          <w:p w14:paraId="36C97ED7" w14:textId="77777777" w:rsidR="004F0E2C" w:rsidRPr="00010203" w:rsidRDefault="004F0E2C" w:rsidP="004F0E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04" w:type="dxa"/>
          </w:tcPr>
          <w:p w14:paraId="6B13DF49" w14:textId="77777777" w:rsidR="004F0E2C" w:rsidRDefault="004F0E2C" w:rsidP="004F0E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236" w:type="dxa"/>
          </w:tcPr>
          <w:p w14:paraId="7469E3E9" w14:textId="77777777" w:rsidR="004F0E2C" w:rsidRPr="00D675DD" w:rsidRDefault="004F0E2C" w:rsidP="004F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8" w:right="-108"/>
              <w:rPr>
                <w:rFonts w:ascii="Times New Roman" w:hAnsi="Times New Roman" w:cs="Times New Roman"/>
                <w:sz w:val="22"/>
                <w:szCs w:val="22"/>
              </w:rPr>
            </w:pPr>
          </w:p>
        </w:tc>
        <w:tc>
          <w:tcPr>
            <w:tcW w:w="1294" w:type="dxa"/>
          </w:tcPr>
          <w:p w14:paraId="1D594D2B" w14:textId="77777777" w:rsidR="004F0E2C" w:rsidRDefault="004F0E2C" w:rsidP="004F0E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r>
      <w:tr w:rsidR="004F0E2C" w14:paraId="0A129F0E" w14:textId="77777777" w:rsidTr="00F465AD">
        <w:trPr>
          <w:trHeight w:val="80"/>
        </w:trPr>
        <w:tc>
          <w:tcPr>
            <w:tcW w:w="3600" w:type="dxa"/>
          </w:tcPr>
          <w:p w14:paraId="76B765C8" w14:textId="77777777" w:rsidR="004F0E2C" w:rsidRPr="00D675DD" w:rsidRDefault="004F0E2C" w:rsidP="004F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Pr>
                <w:rFonts w:ascii="Times New Roman" w:hAnsi="Times New Roman" w:cs="Times New Roman"/>
                <w:b/>
                <w:bCs/>
                <w:sz w:val="22"/>
                <w:szCs w:val="22"/>
              </w:rPr>
              <w:t>Other r</w:t>
            </w:r>
            <w:r w:rsidRPr="00D675DD">
              <w:rPr>
                <w:rFonts w:ascii="Times New Roman" w:hAnsi="Times New Roman" w:cs="Times New Roman"/>
                <w:b/>
                <w:bCs/>
                <w:sz w:val="22"/>
                <w:szCs w:val="22"/>
              </w:rPr>
              <w:t>elated parties</w:t>
            </w:r>
          </w:p>
        </w:tc>
        <w:tc>
          <w:tcPr>
            <w:tcW w:w="1251" w:type="dxa"/>
          </w:tcPr>
          <w:p w14:paraId="74C8A73C" w14:textId="77777777" w:rsidR="004F0E2C" w:rsidRDefault="004F0E2C" w:rsidP="004F0E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270" w:type="dxa"/>
          </w:tcPr>
          <w:p w14:paraId="50C4931F" w14:textId="77777777" w:rsidR="004F0E2C" w:rsidRPr="00D675DD" w:rsidRDefault="004F0E2C" w:rsidP="004F0E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69" w:type="dxa"/>
          </w:tcPr>
          <w:p w14:paraId="204CDC83" w14:textId="77777777" w:rsidR="004F0E2C" w:rsidRDefault="004F0E2C" w:rsidP="004F0E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236" w:type="dxa"/>
          </w:tcPr>
          <w:p w14:paraId="3FB455AC" w14:textId="77777777" w:rsidR="004F0E2C" w:rsidRPr="00010203" w:rsidRDefault="004F0E2C" w:rsidP="004F0E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04" w:type="dxa"/>
          </w:tcPr>
          <w:p w14:paraId="04477749" w14:textId="77777777" w:rsidR="004F0E2C" w:rsidRDefault="004F0E2C" w:rsidP="004F0E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236" w:type="dxa"/>
          </w:tcPr>
          <w:p w14:paraId="44B7F027" w14:textId="77777777" w:rsidR="004F0E2C" w:rsidRPr="00D675DD" w:rsidRDefault="004F0E2C" w:rsidP="004F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8" w:right="-108"/>
              <w:rPr>
                <w:rFonts w:ascii="Times New Roman" w:hAnsi="Times New Roman" w:cs="Times New Roman"/>
                <w:sz w:val="22"/>
                <w:szCs w:val="22"/>
              </w:rPr>
            </w:pPr>
          </w:p>
        </w:tc>
        <w:tc>
          <w:tcPr>
            <w:tcW w:w="1294" w:type="dxa"/>
          </w:tcPr>
          <w:p w14:paraId="5F84F0B1" w14:textId="77777777" w:rsidR="004F0E2C" w:rsidRDefault="004F0E2C" w:rsidP="004F0E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r>
      <w:tr w:rsidR="004F0E2C" w14:paraId="52785910" w14:textId="77777777" w:rsidTr="00F465AD">
        <w:trPr>
          <w:trHeight w:val="80"/>
        </w:trPr>
        <w:tc>
          <w:tcPr>
            <w:tcW w:w="3600" w:type="dxa"/>
          </w:tcPr>
          <w:p w14:paraId="076C8D05" w14:textId="77777777" w:rsidR="004F0E2C" w:rsidRPr="00D675DD" w:rsidRDefault="004F0E2C" w:rsidP="004F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D675DD">
              <w:rPr>
                <w:rFonts w:ascii="Times New Roman" w:hAnsi="Times New Roman" w:cs="Times New Roman"/>
                <w:sz w:val="22"/>
                <w:szCs w:val="22"/>
              </w:rPr>
              <w:t>Revenue from rendering of services</w:t>
            </w:r>
          </w:p>
        </w:tc>
        <w:tc>
          <w:tcPr>
            <w:tcW w:w="1251" w:type="dxa"/>
          </w:tcPr>
          <w:p w14:paraId="6A6A9D61" w14:textId="53532CF4" w:rsidR="004F0E2C" w:rsidRDefault="004F0E2C" w:rsidP="004F0E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346</w:t>
            </w:r>
          </w:p>
        </w:tc>
        <w:tc>
          <w:tcPr>
            <w:tcW w:w="270" w:type="dxa"/>
          </w:tcPr>
          <w:p w14:paraId="172484A8" w14:textId="77777777" w:rsidR="004F0E2C" w:rsidRPr="00D675DD" w:rsidRDefault="004F0E2C" w:rsidP="004F0E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69" w:type="dxa"/>
          </w:tcPr>
          <w:p w14:paraId="6F01E284" w14:textId="77777777" w:rsidR="004F0E2C" w:rsidRDefault="004F0E2C" w:rsidP="004F0E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394</w:t>
            </w:r>
          </w:p>
        </w:tc>
        <w:tc>
          <w:tcPr>
            <w:tcW w:w="236" w:type="dxa"/>
          </w:tcPr>
          <w:p w14:paraId="365BD8B7" w14:textId="77777777" w:rsidR="004F0E2C" w:rsidRPr="00010203" w:rsidRDefault="004F0E2C" w:rsidP="004F0E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04" w:type="dxa"/>
          </w:tcPr>
          <w:p w14:paraId="7C95BA92" w14:textId="2FBCF42F" w:rsidR="004F0E2C" w:rsidRDefault="004F0E2C" w:rsidP="004F0E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346</w:t>
            </w:r>
          </w:p>
        </w:tc>
        <w:tc>
          <w:tcPr>
            <w:tcW w:w="236" w:type="dxa"/>
          </w:tcPr>
          <w:p w14:paraId="172367EE" w14:textId="77777777" w:rsidR="004F0E2C" w:rsidRPr="00D675DD" w:rsidRDefault="004F0E2C" w:rsidP="004F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8" w:right="-108"/>
              <w:rPr>
                <w:rFonts w:ascii="Times New Roman" w:hAnsi="Times New Roman" w:cs="Times New Roman"/>
                <w:sz w:val="22"/>
                <w:szCs w:val="22"/>
              </w:rPr>
            </w:pPr>
          </w:p>
        </w:tc>
        <w:tc>
          <w:tcPr>
            <w:tcW w:w="1294" w:type="dxa"/>
          </w:tcPr>
          <w:p w14:paraId="4456D6B9" w14:textId="77777777" w:rsidR="004F0E2C" w:rsidRDefault="004F0E2C" w:rsidP="004F0E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394</w:t>
            </w:r>
          </w:p>
        </w:tc>
      </w:tr>
      <w:tr w:rsidR="004F0E2C" w14:paraId="505F7E67" w14:textId="77777777" w:rsidTr="00F465AD">
        <w:trPr>
          <w:trHeight w:val="80"/>
        </w:trPr>
        <w:tc>
          <w:tcPr>
            <w:tcW w:w="3600" w:type="dxa"/>
          </w:tcPr>
          <w:p w14:paraId="6DFD9D31" w14:textId="77777777" w:rsidR="004F0E2C" w:rsidRPr="00D675DD" w:rsidRDefault="004F0E2C" w:rsidP="004F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51" w:type="dxa"/>
          </w:tcPr>
          <w:p w14:paraId="35844D99" w14:textId="77777777" w:rsidR="004F0E2C" w:rsidRDefault="004F0E2C" w:rsidP="004F0E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270" w:type="dxa"/>
          </w:tcPr>
          <w:p w14:paraId="2FA1B688" w14:textId="77777777" w:rsidR="004F0E2C" w:rsidRPr="00D675DD" w:rsidRDefault="004F0E2C" w:rsidP="004F0E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69" w:type="dxa"/>
          </w:tcPr>
          <w:p w14:paraId="69E451FA" w14:textId="77777777" w:rsidR="004F0E2C" w:rsidRDefault="004F0E2C" w:rsidP="004F0E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236" w:type="dxa"/>
          </w:tcPr>
          <w:p w14:paraId="7729C41A" w14:textId="77777777" w:rsidR="004F0E2C" w:rsidRPr="00010203" w:rsidRDefault="004F0E2C" w:rsidP="004F0E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04" w:type="dxa"/>
          </w:tcPr>
          <w:p w14:paraId="185502F2" w14:textId="77777777" w:rsidR="004F0E2C" w:rsidRDefault="004F0E2C" w:rsidP="004F0E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236" w:type="dxa"/>
          </w:tcPr>
          <w:p w14:paraId="105ECE2A" w14:textId="77777777" w:rsidR="004F0E2C" w:rsidRPr="00D675DD" w:rsidRDefault="004F0E2C" w:rsidP="004F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8" w:right="-108"/>
              <w:rPr>
                <w:rFonts w:ascii="Times New Roman" w:hAnsi="Times New Roman" w:cs="Times New Roman"/>
                <w:sz w:val="22"/>
                <w:szCs w:val="22"/>
              </w:rPr>
            </w:pPr>
          </w:p>
        </w:tc>
        <w:tc>
          <w:tcPr>
            <w:tcW w:w="1294" w:type="dxa"/>
          </w:tcPr>
          <w:p w14:paraId="2017E957" w14:textId="77777777" w:rsidR="004F0E2C" w:rsidRDefault="004F0E2C" w:rsidP="004F0E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r>
      <w:tr w:rsidR="004F0E2C" w14:paraId="70383CA8" w14:textId="77777777" w:rsidTr="00F465AD">
        <w:trPr>
          <w:trHeight w:val="80"/>
        </w:trPr>
        <w:tc>
          <w:tcPr>
            <w:tcW w:w="3600" w:type="dxa"/>
          </w:tcPr>
          <w:p w14:paraId="7A81206A" w14:textId="77777777" w:rsidR="004F0E2C" w:rsidRPr="00D675DD" w:rsidRDefault="004F0E2C" w:rsidP="004F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51" w:type="dxa"/>
          </w:tcPr>
          <w:p w14:paraId="46C56B08" w14:textId="77777777" w:rsidR="004F0E2C" w:rsidRDefault="004F0E2C" w:rsidP="004F0E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270" w:type="dxa"/>
          </w:tcPr>
          <w:p w14:paraId="1EA7FABC" w14:textId="77777777" w:rsidR="004F0E2C" w:rsidRPr="00D675DD" w:rsidRDefault="004F0E2C" w:rsidP="004F0E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69" w:type="dxa"/>
          </w:tcPr>
          <w:p w14:paraId="2D4AB632" w14:textId="77777777" w:rsidR="004F0E2C" w:rsidRDefault="004F0E2C" w:rsidP="004F0E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236" w:type="dxa"/>
          </w:tcPr>
          <w:p w14:paraId="263C62F9" w14:textId="77777777" w:rsidR="004F0E2C" w:rsidRPr="00010203" w:rsidRDefault="004F0E2C" w:rsidP="004F0E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04" w:type="dxa"/>
          </w:tcPr>
          <w:p w14:paraId="75ADB6E2" w14:textId="77777777" w:rsidR="004F0E2C" w:rsidRDefault="004F0E2C" w:rsidP="004F0E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236" w:type="dxa"/>
          </w:tcPr>
          <w:p w14:paraId="244DE06F" w14:textId="77777777" w:rsidR="004F0E2C" w:rsidRPr="00D675DD" w:rsidRDefault="004F0E2C" w:rsidP="004F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8" w:right="-108"/>
              <w:rPr>
                <w:rFonts w:ascii="Times New Roman" w:hAnsi="Times New Roman" w:cs="Times New Roman"/>
                <w:sz w:val="22"/>
                <w:szCs w:val="22"/>
              </w:rPr>
            </w:pPr>
          </w:p>
        </w:tc>
        <w:tc>
          <w:tcPr>
            <w:tcW w:w="1294" w:type="dxa"/>
          </w:tcPr>
          <w:p w14:paraId="5AA7BE31" w14:textId="77777777" w:rsidR="004F0E2C" w:rsidRDefault="004F0E2C" w:rsidP="004F0E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r>
      <w:tr w:rsidR="004F0E2C" w14:paraId="19837A6C" w14:textId="77777777" w:rsidTr="00F465AD">
        <w:trPr>
          <w:trHeight w:val="80"/>
        </w:trPr>
        <w:tc>
          <w:tcPr>
            <w:tcW w:w="3600" w:type="dxa"/>
          </w:tcPr>
          <w:p w14:paraId="387BF796" w14:textId="77777777" w:rsidR="004F0E2C" w:rsidRPr="00D675DD" w:rsidRDefault="004F0E2C" w:rsidP="004F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51" w:type="dxa"/>
          </w:tcPr>
          <w:p w14:paraId="06D60765" w14:textId="77777777" w:rsidR="004F0E2C" w:rsidRDefault="004F0E2C" w:rsidP="004F0E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270" w:type="dxa"/>
          </w:tcPr>
          <w:p w14:paraId="5BE64F42" w14:textId="77777777" w:rsidR="004F0E2C" w:rsidRPr="00D675DD" w:rsidRDefault="004F0E2C" w:rsidP="004F0E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69" w:type="dxa"/>
          </w:tcPr>
          <w:p w14:paraId="2D7B7F34" w14:textId="77777777" w:rsidR="004F0E2C" w:rsidRDefault="004F0E2C" w:rsidP="004F0E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236" w:type="dxa"/>
          </w:tcPr>
          <w:p w14:paraId="75CBBAC4" w14:textId="77777777" w:rsidR="004F0E2C" w:rsidRPr="00010203" w:rsidRDefault="004F0E2C" w:rsidP="004F0E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04" w:type="dxa"/>
          </w:tcPr>
          <w:p w14:paraId="23C8D8FB" w14:textId="77777777" w:rsidR="004F0E2C" w:rsidRDefault="004F0E2C" w:rsidP="004F0E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236" w:type="dxa"/>
          </w:tcPr>
          <w:p w14:paraId="6B38DEB0" w14:textId="77777777" w:rsidR="004F0E2C" w:rsidRPr="00D675DD" w:rsidRDefault="004F0E2C" w:rsidP="004F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8" w:right="-108"/>
              <w:rPr>
                <w:rFonts w:ascii="Times New Roman" w:hAnsi="Times New Roman" w:cs="Times New Roman"/>
                <w:sz w:val="22"/>
                <w:szCs w:val="22"/>
              </w:rPr>
            </w:pPr>
          </w:p>
        </w:tc>
        <w:tc>
          <w:tcPr>
            <w:tcW w:w="1294" w:type="dxa"/>
          </w:tcPr>
          <w:p w14:paraId="7FC3E70A" w14:textId="77777777" w:rsidR="004F0E2C" w:rsidRDefault="004F0E2C" w:rsidP="004F0E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r>
      <w:tr w:rsidR="002D261B" w14:paraId="2413BC05" w14:textId="77777777" w:rsidTr="00F465AD">
        <w:trPr>
          <w:trHeight w:val="80"/>
        </w:trPr>
        <w:tc>
          <w:tcPr>
            <w:tcW w:w="3600" w:type="dxa"/>
          </w:tcPr>
          <w:p w14:paraId="3B9C5CA9" w14:textId="77777777" w:rsidR="002D261B" w:rsidRPr="00D675DD" w:rsidRDefault="002D261B" w:rsidP="004F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51" w:type="dxa"/>
          </w:tcPr>
          <w:p w14:paraId="789B8214" w14:textId="77777777" w:rsidR="002D261B" w:rsidRDefault="002D261B" w:rsidP="004F0E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270" w:type="dxa"/>
          </w:tcPr>
          <w:p w14:paraId="00DA2C6F" w14:textId="77777777" w:rsidR="002D261B" w:rsidRPr="00D675DD" w:rsidRDefault="002D261B" w:rsidP="004F0E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69" w:type="dxa"/>
          </w:tcPr>
          <w:p w14:paraId="4CE758D8" w14:textId="77777777" w:rsidR="002D261B" w:rsidRDefault="002D261B" w:rsidP="004F0E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236" w:type="dxa"/>
          </w:tcPr>
          <w:p w14:paraId="62482AFD" w14:textId="77777777" w:rsidR="002D261B" w:rsidRPr="00010203" w:rsidRDefault="002D261B" w:rsidP="004F0E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04" w:type="dxa"/>
          </w:tcPr>
          <w:p w14:paraId="05A60D05" w14:textId="77777777" w:rsidR="002D261B" w:rsidRDefault="002D261B" w:rsidP="004F0E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236" w:type="dxa"/>
          </w:tcPr>
          <w:p w14:paraId="4E4E3BE0" w14:textId="77777777" w:rsidR="002D261B" w:rsidRPr="00D675DD" w:rsidRDefault="002D261B" w:rsidP="004F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8" w:right="-108"/>
              <w:rPr>
                <w:rFonts w:ascii="Times New Roman" w:hAnsi="Times New Roman" w:cs="Times New Roman"/>
                <w:sz w:val="22"/>
                <w:szCs w:val="22"/>
              </w:rPr>
            </w:pPr>
          </w:p>
        </w:tc>
        <w:tc>
          <w:tcPr>
            <w:tcW w:w="1294" w:type="dxa"/>
          </w:tcPr>
          <w:p w14:paraId="2A5BF005" w14:textId="77777777" w:rsidR="002D261B" w:rsidRDefault="002D261B" w:rsidP="004F0E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r>
      <w:tr w:rsidR="002D261B" w14:paraId="6641D0FA" w14:textId="77777777" w:rsidTr="00F465AD">
        <w:trPr>
          <w:trHeight w:val="80"/>
        </w:trPr>
        <w:tc>
          <w:tcPr>
            <w:tcW w:w="3600" w:type="dxa"/>
          </w:tcPr>
          <w:p w14:paraId="162ACC00" w14:textId="77777777" w:rsidR="002D261B" w:rsidRPr="00D675DD" w:rsidRDefault="002D261B" w:rsidP="004F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51" w:type="dxa"/>
          </w:tcPr>
          <w:p w14:paraId="02E0D061" w14:textId="77777777" w:rsidR="002D261B" w:rsidRDefault="002D261B" w:rsidP="004F0E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270" w:type="dxa"/>
          </w:tcPr>
          <w:p w14:paraId="05A6CB72" w14:textId="77777777" w:rsidR="002D261B" w:rsidRPr="00D675DD" w:rsidRDefault="002D261B" w:rsidP="004F0E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69" w:type="dxa"/>
          </w:tcPr>
          <w:p w14:paraId="6AD77C5A" w14:textId="77777777" w:rsidR="002D261B" w:rsidRDefault="002D261B" w:rsidP="004F0E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236" w:type="dxa"/>
          </w:tcPr>
          <w:p w14:paraId="67CA7268" w14:textId="77777777" w:rsidR="002D261B" w:rsidRPr="00010203" w:rsidRDefault="002D261B" w:rsidP="004F0E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04" w:type="dxa"/>
          </w:tcPr>
          <w:p w14:paraId="5C93FC16" w14:textId="77777777" w:rsidR="002D261B" w:rsidRDefault="002D261B" w:rsidP="004F0E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236" w:type="dxa"/>
          </w:tcPr>
          <w:p w14:paraId="343ABEF2" w14:textId="77777777" w:rsidR="002D261B" w:rsidRPr="00D675DD" w:rsidRDefault="002D261B" w:rsidP="004F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8" w:right="-108"/>
              <w:rPr>
                <w:rFonts w:ascii="Times New Roman" w:hAnsi="Times New Roman" w:cs="Times New Roman"/>
                <w:sz w:val="22"/>
                <w:szCs w:val="22"/>
              </w:rPr>
            </w:pPr>
          </w:p>
        </w:tc>
        <w:tc>
          <w:tcPr>
            <w:tcW w:w="1294" w:type="dxa"/>
          </w:tcPr>
          <w:p w14:paraId="4CBC136B" w14:textId="77777777" w:rsidR="002D261B" w:rsidRDefault="002D261B" w:rsidP="004F0E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r>
      <w:tr w:rsidR="004F0E2C" w14:paraId="435D97DA" w14:textId="77777777" w:rsidTr="00F465AD">
        <w:trPr>
          <w:trHeight w:val="80"/>
        </w:trPr>
        <w:tc>
          <w:tcPr>
            <w:tcW w:w="3600" w:type="dxa"/>
          </w:tcPr>
          <w:p w14:paraId="63FC4A96" w14:textId="77777777" w:rsidR="004F0E2C" w:rsidRPr="00D675DD" w:rsidRDefault="004F0E2C" w:rsidP="004F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51" w:type="dxa"/>
          </w:tcPr>
          <w:p w14:paraId="60C65606" w14:textId="77777777" w:rsidR="004F0E2C" w:rsidRDefault="004F0E2C" w:rsidP="004F0E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270" w:type="dxa"/>
          </w:tcPr>
          <w:p w14:paraId="33DF15D9" w14:textId="77777777" w:rsidR="004F0E2C" w:rsidRPr="00D675DD" w:rsidRDefault="004F0E2C" w:rsidP="004F0E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69" w:type="dxa"/>
          </w:tcPr>
          <w:p w14:paraId="1055EE5E" w14:textId="77777777" w:rsidR="004F0E2C" w:rsidRDefault="004F0E2C" w:rsidP="004F0E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236" w:type="dxa"/>
          </w:tcPr>
          <w:p w14:paraId="4BA63908" w14:textId="77777777" w:rsidR="004F0E2C" w:rsidRPr="00010203" w:rsidRDefault="004F0E2C" w:rsidP="004F0E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04" w:type="dxa"/>
          </w:tcPr>
          <w:p w14:paraId="42E6BA2D" w14:textId="77777777" w:rsidR="004F0E2C" w:rsidRDefault="004F0E2C" w:rsidP="004F0E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236" w:type="dxa"/>
          </w:tcPr>
          <w:p w14:paraId="28813B1F" w14:textId="77777777" w:rsidR="004F0E2C" w:rsidRPr="00D675DD" w:rsidRDefault="004F0E2C" w:rsidP="004F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8" w:right="-108"/>
              <w:rPr>
                <w:rFonts w:ascii="Times New Roman" w:hAnsi="Times New Roman" w:cs="Times New Roman"/>
                <w:sz w:val="22"/>
                <w:szCs w:val="22"/>
              </w:rPr>
            </w:pPr>
          </w:p>
        </w:tc>
        <w:tc>
          <w:tcPr>
            <w:tcW w:w="1294" w:type="dxa"/>
          </w:tcPr>
          <w:p w14:paraId="00C5E7E3" w14:textId="77777777" w:rsidR="004F0E2C" w:rsidRDefault="004F0E2C" w:rsidP="004F0E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r>
      <w:tr w:rsidR="002D261B" w14:paraId="45A24000" w14:textId="77777777" w:rsidTr="00F465AD">
        <w:trPr>
          <w:trHeight w:val="80"/>
        </w:trPr>
        <w:tc>
          <w:tcPr>
            <w:tcW w:w="3600" w:type="dxa"/>
          </w:tcPr>
          <w:p w14:paraId="592C63F2" w14:textId="77777777" w:rsidR="002D261B" w:rsidRPr="00D675DD" w:rsidRDefault="002D261B" w:rsidP="004F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51" w:type="dxa"/>
          </w:tcPr>
          <w:p w14:paraId="17032966" w14:textId="77777777" w:rsidR="002D261B" w:rsidRDefault="002D261B" w:rsidP="004F0E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270" w:type="dxa"/>
          </w:tcPr>
          <w:p w14:paraId="6F57EE31" w14:textId="77777777" w:rsidR="002D261B" w:rsidRPr="00D675DD" w:rsidRDefault="002D261B" w:rsidP="004F0E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69" w:type="dxa"/>
          </w:tcPr>
          <w:p w14:paraId="1B59BA39" w14:textId="77777777" w:rsidR="002D261B" w:rsidRDefault="002D261B" w:rsidP="004F0E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236" w:type="dxa"/>
          </w:tcPr>
          <w:p w14:paraId="5C49F040" w14:textId="77777777" w:rsidR="002D261B" w:rsidRPr="00010203" w:rsidRDefault="002D261B" w:rsidP="004F0E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04" w:type="dxa"/>
          </w:tcPr>
          <w:p w14:paraId="1B92B566" w14:textId="77777777" w:rsidR="002D261B" w:rsidRDefault="002D261B" w:rsidP="004F0E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236" w:type="dxa"/>
          </w:tcPr>
          <w:p w14:paraId="6645BDFA" w14:textId="77777777" w:rsidR="002D261B" w:rsidRPr="00D675DD" w:rsidRDefault="002D261B" w:rsidP="004F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8" w:right="-108"/>
              <w:rPr>
                <w:rFonts w:ascii="Times New Roman" w:hAnsi="Times New Roman" w:cs="Times New Roman"/>
                <w:sz w:val="22"/>
                <w:szCs w:val="22"/>
              </w:rPr>
            </w:pPr>
          </w:p>
        </w:tc>
        <w:tc>
          <w:tcPr>
            <w:tcW w:w="1294" w:type="dxa"/>
          </w:tcPr>
          <w:p w14:paraId="1C961B4E" w14:textId="77777777" w:rsidR="002D261B" w:rsidRDefault="002D261B" w:rsidP="004F0E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r>
      <w:tr w:rsidR="004F0E2C" w14:paraId="0CF54139" w14:textId="77777777" w:rsidTr="00AA06E8">
        <w:trPr>
          <w:trHeight w:val="80"/>
        </w:trPr>
        <w:tc>
          <w:tcPr>
            <w:tcW w:w="3600" w:type="dxa"/>
          </w:tcPr>
          <w:p w14:paraId="78975C5C" w14:textId="77777777" w:rsidR="004F0E2C" w:rsidRPr="00D675DD" w:rsidRDefault="004F0E2C" w:rsidP="004F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51" w:type="dxa"/>
            <w:vAlign w:val="bottom"/>
          </w:tcPr>
          <w:p w14:paraId="61BF3CBE" w14:textId="77777777" w:rsidR="004F0E2C" w:rsidRDefault="004F0E2C" w:rsidP="004F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3"/>
              <w:jc w:val="center"/>
              <w:rPr>
                <w:rFonts w:ascii="Times New Roman" w:hAnsi="Times New Roman" w:cs="Times New Roman"/>
                <w:b/>
                <w:bCs/>
                <w:sz w:val="22"/>
                <w:szCs w:val="22"/>
              </w:rPr>
            </w:pPr>
            <w:r>
              <w:rPr>
                <w:rFonts w:ascii="Times New Roman" w:hAnsi="Times New Roman" w:cs="Times New Roman"/>
                <w:b/>
                <w:bCs/>
                <w:sz w:val="22"/>
                <w:szCs w:val="22"/>
              </w:rPr>
              <w:t>Consolidated</w:t>
            </w:r>
          </w:p>
          <w:p w14:paraId="008A20AA" w14:textId="77777777" w:rsidR="004F0E2C" w:rsidRDefault="004F0E2C" w:rsidP="004F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3"/>
              <w:jc w:val="center"/>
              <w:rPr>
                <w:rFonts w:ascii="Times New Roman" w:hAnsi="Times New Roman" w:cs="Times New Roman"/>
                <w:b/>
                <w:bCs/>
                <w:sz w:val="22"/>
                <w:szCs w:val="22"/>
              </w:rPr>
            </w:pPr>
            <w:r>
              <w:rPr>
                <w:rFonts w:ascii="Times New Roman" w:hAnsi="Times New Roman" w:cs="Times New Roman"/>
                <w:b/>
                <w:bCs/>
                <w:sz w:val="22"/>
                <w:szCs w:val="22"/>
              </w:rPr>
              <w:t>financial</w:t>
            </w:r>
          </w:p>
          <w:p w14:paraId="4E13D2DA" w14:textId="77777777" w:rsidR="004F0E2C" w:rsidRPr="002A1A98" w:rsidRDefault="004F0E2C" w:rsidP="004F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3"/>
              <w:jc w:val="center"/>
              <w:rPr>
                <w:rFonts w:ascii="Times New Roman" w:hAnsi="Times New Roman" w:cs="Times New Roman"/>
                <w:b/>
                <w:bCs/>
                <w:sz w:val="22"/>
                <w:szCs w:val="22"/>
              </w:rPr>
            </w:pPr>
            <w:r>
              <w:rPr>
                <w:rFonts w:ascii="Times New Roman" w:hAnsi="Times New Roman" w:cs="Times New Roman"/>
                <w:b/>
                <w:bCs/>
                <w:sz w:val="22"/>
                <w:szCs w:val="22"/>
              </w:rPr>
              <w:t>statements</w:t>
            </w:r>
          </w:p>
        </w:tc>
        <w:tc>
          <w:tcPr>
            <w:tcW w:w="270" w:type="dxa"/>
            <w:vAlign w:val="bottom"/>
          </w:tcPr>
          <w:p w14:paraId="698CDEC5" w14:textId="77777777" w:rsidR="004F0E2C" w:rsidRPr="002A1A98" w:rsidRDefault="004F0E2C" w:rsidP="004F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3"/>
              <w:jc w:val="center"/>
              <w:rPr>
                <w:rFonts w:ascii="Times New Roman" w:hAnsi="Times New Roman" w:cs="Times New Roman"/>
                <w:b/>
                <w:bCs/>
                <w:sz w:val="22"/>
                <w:szCs w:val="22"/>
              </w:rPr>
            </w:pPr>
          </w:p>
        </w:tc>
        <w:tc>
          <w:tcPr>
            <w:tcW w:w="1269" w:type="dxa"/>
            <w:vAlign w:val="bottom"/>
          </w:tcPr>
          <w:p w14:paraId="5C4B0E3F" w14:textId="77777777" w:rsidR="004F0E2C" w:rsidRDefault="004F0E2C" w:rsidP="004F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3"/>
              <w:jc w:val="center"/>
              <w:rPr>
                <w:rFonts w:ascii="Times New Roman" w:hAnsi="Times New Roman" w:cs="Times New Roman"/>
                <w:b/>
                <w:bCs/>
                <w:sz w:val="22"/>
                <w:szCs w:val="22"/>
              </w:rPr>
            </w:pPr>
            <w:r w:rsidRPr="002A1A98">
              <w:rPr>
                <w:rFonts w:ascii="Times New Roman" w:hAnsi="Times New Roman" w:cs="Times New Roman"/>
                <w:b/>
                <w:bCs/>
                <w:sz w:val="22"/>
                <w:szCs w:val="22"/>
              </w:rPr>
              <w:t xml:space="preserve">Financial statements </w:t>
            </w:r>
          </w:p>
          <w:p w14:paraId="466E6931" w14:textId="77777777" w:rsidR="004F0E2C" w:rsidRDefault="004F0E2C" w:rsidP="004F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3"/>
              <w:jc w:val="center"/>
              <w:rPr>
                <w:rFonts w:ascii="Times New Roman" w:hAnsi="Times New Roman" w:cs="Times New Roman"/>
                <w:b/>
                <w:bCs/>
                <w:sz w:val="22"/>
                <w:szCs w:val="22"/>
              </w:rPr>
            </w:pPr>
            <w:r w:rsidRPr="002A1A98">
              <w:rPr>
                <w:rFonts w:ascii="Times New Roman" w:hAnsi="Times New Roman" w:cs="Times New Roman"/>
                <w:b/>
                <w:bCs/>
                <w:sz w:val="22"/>
                <w:szCs w:val="22"/>
              </w:rPr>
              <w:t xml:space="preserve">in which </w:t>
            </w:r>
          </w:p>
          <w:p w14:paraId="14C662A2" w14:textId="77777777" w:rsidR="004F0E2C" w:rsidRPr="002A1A98" w:rsidRDefault="004F0E2C" w:rsidP="004F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3"/>
              <w:jc w:val="center"/>
              <w:rPr>
                <w:rFonts w:ascii="Times New Roman" w:hAnsi="Times New Roman" w:cs="Times New Roman"/>
                <w:b/>
                <w:bCs/>
                <w:sz w:val="22"/>
                <w:szCs w:val="22"/>
              </w:rPr>
            </w:pPr>
            <w:r w:rsidRPr="002A1A98">
              <w:rPr>
                <w:rFonts w:ascii="Times New Roman" w:hAnsi="Times New Roman" w:cs="Times New Roman"/>
                <w:b/>
                <w:bCs/>
                <w:sz w:val="22"/>
                <w:szCs w:val="22"/>
              </w:rPr>
              <w:t>the equity method is applied</w:t>
            </w:r>
          </w:p>
        </w:tc>
        <w:tc>
          <w:tcPr>
            <w:tcW w:w="236" w:type="dxa"/>
          </w:tcPr>
          <w:p w14:paraId="19C28E8F" w14:textId="77777777" w:rsidR="004F0E2C" w:rsidRPr="002A1A98" w:rsidRDefault="004F0E2C" w:rsidP="004F0E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23"/>
              <w:rPr>
                <w:rFonts w:cs="Times New Roman"/>
                <w:b/>
                <w:bCs/>
              </w:rPr>
            </w:pPr>
          </w:p>
        </w:tc>
        <w:tc>
          <w:tcPr>
            <w:tcW w:w="2734" w:type="dxa"/>
            <w:gridSpan w:val="3"/>
          </w:tcPr>
          <w:p w14:paraId="57E3D625" w14:textId="77777777" w:rsidR="004F0E2C" w:rsidRPr="002A1A98" w:rsidRDefault="004F0E2C" w:rsidP="004F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3"/>
              <w:jc w:val="center"/>
              <w:rPr>
                <w:rFonts w:ascii="Times New Roman" w:hAnsi="Times New Roman" w:cs="Times New Roman"/>
                <w:b/>
                <w:bCs/>
                <w:sz w:val="22"/>
                <w:szCs w:val="22"/>
              </w:rPr>
            </w:pPr>
          </w:p>
          <w:p w14:paraId="5A9B2D3F" w14:textId="77777777" w:rsidR="004F0E2C" w:rsidRPr="002A1A98" w:rsidRDefault="004F0E2C" w:rsidP="004F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3"/>
              <w:jc w:val="center"/>
              <w:rPr>
                <w:rFonts w:ascii="Times New Roman" w:hAnsi="Times New Roman" w:cs="Times New Roman"/>
                <w:b/>
                <w:bCs/>
                <w:sz w:val="22"/>
                <w:szCs w:val="22"/>
              </w:rPr>
            </w:pPr>
          </w:p>
          <w:p w14:paraId="0E23A1A2" w14:textId="77777777" w:rsidR="004F0E2C" w:rsidRPr="002A1A98" w:rsidRDefault="004F0E2C" w:rsidP="004F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3"/>
              <w:jc w:val="center"/>
              <w:rPr>
                <w:rFonts w:ascii="Times New Roman" w:hAnsi="Times New Roman" w:cs="Times New Roman"/>
                <w:b/>
                <w:bCs/>
                <w:sz w:val="22"/>
                <w:szCs w:val="22"/>
              </w:rPr>
            </w:pPr>
          </w:p>
          <w:p w14:paraId="07FC6BDE" w14:textId="77777777" w:rsidR="004F0E2C" w:rsidRPr="002A1A98" w:rsidRDefault="004F0E2C" w:rsidP="004F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3"/>
              <w:jc w:val="center"/>
              <w:rPr>
                <w:rFonts w:ascii="Times New Roman" w:hAnsi="Times New Roman" w:cs="Times New Roman"/>
                <w:b/>
                <w:bCs/>
                <w:sz w:val="22"/>
                <w:szCs w:val="22"/>
              </w:rPr>
            </w:pPr>
          </w:p>
          <w:p w14:paraId="79C2D6F9" w14:textId="77777777" w:rsidR="004F0E2C" w:rsidRPr="002A1A98" w:rsidRDefault="004F0E2C" w:rsidP="004F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3"/>
              <w:jc w:val="center"/>
              <w:rPr>
                <w:rFonts w:ascii="Times New Roman" w:hAnsi="Times New Roman" w:cs="Times New Roman"/>
                <w:b/>
                <w:bCs/>
                <w:sz w:val="22"/>
                <w:szCs w:val="22"/>
              </w:rPr>
            </w:pPr>
            <w:r w:rsidRPr="002A1A98">
              <w:rPr>
                <w:rFonts w:ascii="Times New Roman" w:hAnsi="Times New Roman" w:cs="Times New Roman"/>
                <w:b/>
                <w:bCs/>
                <w:sz w:val="22"/>
                <w:szCs w:val="22"/>
              </w:rPr>
              <w:t xml:space="preserve">Separate </w:t>
            </w:r>
          </w:p>
          <w:p w14:paraId="42BDF88E" w14:textId="77777777" w:rsidR="004F0E2C" w:rsidRPr="002A1A98" w:rsidRDefault="004F0E2C" w:rsidP="004F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3"/>
              <w:jc w:val="center"/>
              <w:rPr>
                <w:rFonts w:ascii="Times New Roman" w:hAnsi="Times New Roman" w:cs="Times New Roman"/>
                <w:b/>
                <w:bCs/>
                <w:sz w:val="22"/>
                <w:szCs w:val="22"/>
              </w:rPr>
            </w:pPr>
            <w:r w:rsidRPr="002A1A98">
              <w:rPr>
                <w:rFonts w:ascii="Times New Roman" w:hAnsi="Times New Roman" w:cs="Times New Roman"/>
                <w:b/>
                <w:bCs/>
                <w:sz w:val="22"/>
                <w:szCs w:val="22"/>
              </w:rPr>
              <w:t>financial statements</w:t>
            </w:r>
          </w:p>
        </w:tc>
      </w:tr>
      <w:tr w:rsidR="004F0E2C" w14:paraId="024EFFB7" w14:textId="77777777" w:rsidTr="00F465AD">
        <w:trPr>
          <w:trHeight w:val="80"/>
        </w:trPr>
        <w:tc>
          <w:tcPr>
            <w:tcW w:w="3600" w:type="dxa"/>
          </w:tcPr>
          <w:p w14:paraId="37D3CED2" w14:textId="77777777" w:rsidR="004F0E2C" w:rsidRPr="00415B18" w:rsidRDefault="004F0E2C" w:rsidP="004F0E2C">
            <w:pPr>
              <w:pStyle w:val="acctfourfigures"/>
              <w:spacing w:line="240" w:lineRule="atLeast"/>
              <w:rPr>
                <w:b/>
                <w:bCs/>
                <w:i/>
                <w:iCs/>
                <w:spacing w:val="-6"/>
                <w:szCs w:val="22"/>
              </w:rPr>
            </w:pPr>
            <w:r w:rsidRPr="001544BF">
              <w:rPr>
                <w:b/>
                <w:bCs/>
                <w:i/>
                <w:iCs/>
                <w:spacing w:val="-6"/>
                <w:szCs w:val="22"/>
                <w:lang w:val="en-US"/>
              </w:rPr>
              <w:t>For the three-month period ended</w:t>
            </w:r>
          </w:p>
        </w:tc>
        <w:tc>
          <w:tcPr>
            <w:tcW w:w="1251" w:type="dxa"/>
          </w:tcPr>
          <w:p w14:paraId="53B22115" w14:textId="77777777" w:rsidR="004F0E2C" w:rsidRDefault="004F0E2C" w:rsidP="004F0E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270" w:type="dxa"/>
          </w:tcPr>
          <w:p w14:paraId="73AC17D0" w14:textId="77777777" w:rsidR="004F0E2C" w:rsidRPr="00D675DD" w:rsidRDefault="004F0E2C" w:rsidP="004F0E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69" w:type="dxa"/>
          </w:tcPr>
          <w:p w14:paraId="2C1A8A10" w14:textId="77777777" w:rsidR="004F0E2C" w:rsidRDefault="004F0E2C" w:rsidP="004F0E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236" w:type="dxa"/>
          </w:tcPr>
          <w:p w14:paraId="112F5943" w14:textId="77777777" w:rsidR="004F0E2C" w:rsidRPr="00010203" w:rsidRDefault="004F0E2C" w:rsidP="004F0E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04" w:type="dxa"/>
          </w:tcPr>
          <w:p w14:paraId="608023D3" w14:textId="77777777" w:rsidR="004F0E2C" w:rsidRDefault="004F0E2C" w:rsidP="004F0E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236" w:type="dxa"/>
          </w:tcPr>
          <w:p w14:paraId="2EEB303E" w14:textId="77777777" w:rsidR="004F0E2C" w:rsidRPr="00D675DD" w:rsidRDefault="004F0E2C" w:rsidP="004F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8" w:right="-108"/>
              <w:rPr>
                <w:rFonts w:ascii="Times New Roman" w:hAnsi="Times New Roman" w:cs="Times New Roman"/>
                <w:sz w:val="22"/>
                <w:szCs w:val="22"/>
              </w:rPr>
            </w:pPr>
          </w:p>
        </w:tc>
        <w:tc>
          <w:tcPr>
            <w:tcW w:w="1294" w:type="dxa"/>
          </w:tcPr>
          <w:p w14:paraId="0FA68528" w14:textId="77777777" w:rsidR="004F0E2C" w:rsidRDefault="004F0E2C" w:rsidP="004F0E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r>
      <w:tr w:rsidR="004F0E2C" w14:paraId="7D2D4726" w14:textId="77777777" w:rsidTr="00F465AD">
        <w:trPr>
          <w:trHeight w:val="80"/>
        </w:trPr>
        <w:tc>
          <w:tcPr>
            <w:tcW w:w="3600" w:type="dxa"/>
          </w:tcPr>
          <w:p w14:paraId="2BB4BB17" w14:textId="77777777" w:rsidR="004F0E2C" w:rsidRPr="00CF3CA4" w:rsidRDefault="004F0E2C" w:rsidP="004F0E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6"/>
                <w:tab w:val="decimal" w:pos="882"/>
              </w:tabs>
              <w:spacing w:line="240" w:lineRule="exact"/>
              <w:ind w:right="-108"/>
              <w:rPr>
                <w:b/>
                <w:bCs/>
                <w:i/>
                <w:iCs/>
              </w:rPr>
            </w:pPr>
            <w:r>
              <w:rPr>
                <w:b/>
                <w:bCs/>
                <w:i/>
                <w:iCs/>
              </w:rPr>
              <w:t xml:space="preserve">   31 March</w:t>
            </w:r>
          </w:p>
        </w:tc>
        <w:tc>
          <w:tcPr>
            <w:tcW w:w="1251" w:type="dxa"/>
          </w:tcPr>
          <w:p w14:paraId="4F7A3042" w14:textId="77777777" w:rsidR="004F0E2C" w:rsidRPr="00D675DD" w:rsidRDefault="004F0E2C" w:rsidP="004F0E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23"/>
              <w:jc w:val="center"/>
              <w:rPr>
                <w:rFonts w:cs="Times New Roman"/>
              </w:rPr>
            </w:pPr>
            <w:r>
              <w:rPr>
                <w:rFonts w:cs="Times New Roman"/>
              </w:rPr>
              <w:t>2021</w:t>
            </w:r>
          </w:p>
        </w:tc>
        <w:tc>
          <w:tcPr>
            <w:tcW w:w="270" w:type="dxa"/>
          </w:tcPr>
          <w:p w14:paraId="1D9A28B9" w14:textId="77777777" w:rsidR="004F0E2C" w:rsidRPr="00D675DD" w:rsidRDefault="004F0E2C" w:rsidP="004F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3"/>
              <w:jc w:val="center"/>
              <w:rPr>
                <w:rFonts w:ascii="Times New Roman" w:hAnsi="Times New Roman" w:cs="Times New Roman"/>
                <w:sz w:val="22"/>
                <w:szCs w:val="22"/>
              </w:rPr>
            </w:pPr>
          </w:p>
        </w:tc>
        <w:tc>
          <w:tcPr>
            <w:tcW w:w="1269" w:type="dxa"/>
          </w:tcPr>
          <w:p w14:paraId="3E190564" w14:textId="77777777" w:rsidR="004F0E2C" w:rsidRPr="00D675DD" w:rsidRDefault="004F0E2C" w:rsidP="004F0E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23"/>
              <w:jc w:val="center"/>
              <w:rPr>
                <w:rFonts w:cs="Times New Roman"/>
              </w:rPr>
            </w:pPr>
            <w:r>
              <w:rPr>
                <w:rFonts w:cs="Times New Roman"/>
              </w:rPr>
              <w:t>2020</w:t>
            </w:r>
          </w:p>
        </w:tc>
        <w:tc>
          <w:tcPr>
            <w:tcW w:w="236" w:type="dxa"/>
          </w:tcPr>
          <w:p w14:paraId="60F0B268" w14:textId="77777777" w:rsidR="004F0E2C" w:rsidRPr="00D675DD" w:rsidRDefault="004F0E2C" w:rsidP="004F0E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23"/>
              <w:jc w:val="center"/>
              <w:rPr>
                <w:rFonts w:cs="Times New Roman"/>
                <w:b/>
                <w:bCs/>
                <w:i/>
                <w:iCs/>
              </w:rPr>
            </w:pPr>
          </w:p>
        </w:tc>
        <w:tc>
          <w:tcPr>
            <w:tcW w:w="1204" w:type="dxa"/>
          </w:tcPr>
          <w:p w14:paraId="0CF91AE6" w14:textId="77777777" w:rsidR="004F0E2C" w:rsidRPr="00D675DD" w:rsidRDefault="004F0E2C" w:rsidP="004F0E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23"/>
              <w:jc w:val="center"/>
              <w:rPr>
                <w:rFonts w:cs="Times New Roman"/>
              </w:rPr>
            </w:pPr>
            <w:r>
              <w:rPr>
                <w:rFonts w:cs="Times New Roman"/>
              </w:rPr>
              <w:t>2021</w:t>
            </w:r>
          </w:p>
        </w:tc>
        <w:tc>
          <w:tcPr>
            <w:tcW w:w="236" w:type="dxa"/>
          </w:tcPr>
          <w:p w14:paraId="4B89983C" w14:textId="77777777" w:rsidR="004F0E2C" w:rsidRPr="00D675DD" w:rsidRDefault="004F0E2C" w:rsidP="004F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8" w:right="-108"/>
              <w:rPr>
                <w:rFonts w:ascii="Times New Roman" w:hAnsi="Times New Roman" w:cs="Times New Roman"/>
                <w:sz w:val="22"/>
                <w:szCs w:val="22"/>
              </w:rPr>
            </w:pPr>
          </w:p>
        </w:tc>
        <w:tc>
          <w:tcPr>
            <w:tcW w:w="1294" w:type="dxa"/>
          </w:tcPr>
          <w:p w14:paraId="78A215DA" w14:textId="77777777" w:rsidR="004F0E2C" w:rsidRPr="00D675DD" w:rsidRDefault="004F0E2C" w:rsidP="004F0E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23"/>
              <w:jc w:val="center"/>
              <w:rPr>
                <w:rFonts w:cs="Times New Roman"/>
              </w:rPr>
            </w:pPr>
            <w:r>
              <w:rPr>
                <w:rFonts w:cs="Times New Roman"/>
              </w:rPr>
              <w:t>2020</w:t>
            </w:r>
          </w:p>
        </w:tc>
      </w:tr>
      <w:tr w:rsidR="004F0E2C" w14:paraId="733CC528" w14:textId="77777777" w:rsidTr="00AA06E8">
        <w:trPr>
          <w:trHeight w:val="80"/>
        </w:trPr>
        <w:tc>
          <w:tcPr>
            <w:tcW w:w="3600" w:type="dxa"/>
          </w:tcPr>
          <w:p w14:paraId="4D0F7FDB" w14:textId="77777777" w:rsidR="004F0E2C" w:rsidRPr="00D675DD" w:rsidRDefault="004F0E2C" w:rsidP="004F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760" w:type="dxa"/>
            <w:gridSpan w:val="7"/>
          </w:tcPr>
          <w:p w14:paraId="66A8C28F" w14:textId="77777777" w:rsidR="004F0E2C" w:rsidRPr="00D675DD" w:rsidRDefault="004F0E2C" w:rsidP="004F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r w:rsidRPr="00D675DD">
              <w:rPr>
                <w:rFonts w:ascii="Times New Roman" w:hAnsi="Times New Roman" w:cs="Times New Roman"/>
                <w:i/>
                <w:iCs/>
                <w:sz w:val="22"/>
                <w:szCs w:val="22"/>
              </w:rPr>
              <w:t>(in thousand Baht)</w:t>
            </w:r>
          </w:p>
        </w:tc>
      </w:tr>
      <w:tr w:rsidR="004F0E2C" w:rsidRPr="00D675DD" w14:paraId="3ECE42C8" w14:textId="77777777" w:rsidTr="00F465AD">
        <w:trPr>
          <w:trHeight w:val="80"/>
        </w:trPr>
        <w:tc>
          <w:tcPr>
            <w:tcW w:w="3600" w:type="dxa"/>
          </w:tcPr>
          <w:p w14:paraId="7D648E3B" w14:textId="77777777" w:rsidR="004F0E2C" w:rsidRPr="00A1151A" w:rsidRDefault="004F0E2C" w:rsidP="004F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Cordia New"/>
                <w:b/>
                <w:bCs/>
                <w:sz w:val="22"/>
                <w:szCs w:val="22"/>
                <w:cs/>
              </w:rPr>
            </w:pPr>
            <w:r w:rsidRPr="00D675DD">
              <w:rPr>
                <w:rFonts w:ascii="Times New Roman" w:hAnsi="Times New Roman" w:cs="Times New Roman"/>
                <w:b/>
                <w:bCs/>
                <w:sz w:val="22"/>
                <w:szCs w:val="22"/>
              </w:rPr>
              <w:t>Key management personnel</w:t>
            </w:r>
          </w:p>
        </w:tc>
        <w:tc>
          <w:tcPr>
            <w:tcW w:w="1251" w:type="dxa"/>
          </w:tcPr>
          <w:p w14:paraId="15B173A2" w14:textId="77777777" w:rsidR="004F0E2C" w:rsidRPr="00D675DD" w:rsidRDefault="004F0E2C" w:rsidP="004F0E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270" w:type="dxa"/>
          </w:tcPr>
          <w:p w14:paraId="53ADCD9D" w14:textId="77777777" w:rsidR="004F0E2C" w:rsidRPr="00D675DD" w:rsidRDefault="004F0E2C" w:rsidP="004F0E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69" w:type="dxa"/>
          </w:tcPr>
          <w:p w14:paraId="4DB5EFFA" w14:textId="77777777" w:rsidR="004F0E2C" w:rsidRPr="00D675DD" w:rsidRDefault="004F0E2C" w:rsidP="004F0E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236" w:type="dxa"/>
          </w:tcPr>
          <w:p w14:paraId="57C431E5" w14:textId="77777777" w:rsidR="004F0E2C" w:rsidRPr="00D675DD" w:rsidRDefault="004F0E2C" w:rsidP="004F0E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04" w:type="dxa"/>
          </w:tcPr>
          <w:p w14:paraId="1CBB037F" w14:textId="77777777" w:rsidR="004F0E2C" w:rsidRPr="00D675DD" w:rsidRDefault="004F0E2C" w:rsidP="004F0E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236" w:type="dxa"/>
          </w:tcPr>
          <w:p w14:paraId="4D81E8CA" w14:textId="77777777" w:rsidR="004F0E2C" w:rsidRPr="00D675DD" w:rsidRDefault="004F0E2C" w:rsidP="004F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8" w:right="-108"/>
              <w:rPr>
                <w:rFonts w:ascii="Times New Roman" w:hAnsi="Times New Roman" w:cs="Times New Roman"/>
                <w:sz w:val="22"/>
                <w:szCs w:val="22"/>
              </w:rPr>
            </w:pPr>
          </w:p>
        </w:tc>
        <w:tc>
          <w:tcPr>
            <w:tcW w:w="1294" w:type="dxa"/>
          </w:tcPr>
          <w:p w14:paraId="0BCC7C6E" w14:textId="77777777" w:rsidR="004F0E2C" w:rsidRPr="00D675DD" w:rsidRDefault="004F0E2C" w:rsidP="004F0E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r>
      <w:tr w:rsidR="004F0E2C" w:rsidRPr="00010203" w14:paraId="1B829941" w14:textId="77777777" w:rsidTr="00F465AD">
        <w:trPr>
          <w:trHeight w:val="80"/>
        </w:trPr>
        <w:tc>
          <w:tcPr>
            <w:tcW w:w="3600" w:type="dxa"/>
          </w:tcPr>
          <w:p w14:paraId="09E4BCB0" w14:textId="77777777" w:rsidR="004F0E2C" w:rsidRPr="00D675DD" w:rsidRDefault="004F0E2C" w:rsidP="004F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ight="-108" w:hanging="165"/>
              <w:rPr>
                <w:rFonts w:ascii="Times New Roman" w:hAnsi="Times New Roman" w:cs="Times New Roman"/>
                <w:sz w:val="22"/>
                <w:szCs w:val="22"/>
              </w:rPr>
            </w:pPr>
            <w:r w:rsidRPr="00D675DD">
              <w:rPr>
                <w:rFonts w:ascii="Times New Roman" w:hAnsi="Times New Roman" w:cs="Times New Roman"/>
                <w:sz w:val="22"/>
                <w:szCs w:val="22"/>
              </w:rPr>
              <w:t>Key management personnel compensation</w:t>
            </w:r>
          </w:p>
        </w:tc>
        <w:tc>
          <w:tcPr>
            <w:tcW w:w="1251" w:type="dxa"/>
          </w:tcPr>
          <w:p w14:paraId="27277119" w14:textId="77777777" w:rsidR="004F0E2C" w:rsidRPr="00D675DD" w:rsidRDefault="004F0E2C" w:rsidP="004F0E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270" w:type="dxa"/>
          </w:tcPr>
          <w:p w14:paraId="2F2A98A9" w14:textId="77777777" w:rsidR="004F0E2C" w:rsidRPr="00D675DD" w:rsidRDefault="004F0E2C" w:rsidP="004F0E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69" w:type="dxa"/>
          </w:tcPr>
          <w:p w14:paraId="102F574D" w14:textId="77777777" w:rsidR="004F0E2C" w:rsidRPr="00D675DD" w:rsidRDefault="004F0E2C" w:rsidP="004F0E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236" w:type="dxa"/>
          </w:tcPr>
          <w:p w14:paraId="0334D887" w14:textId="77777777" w:rsidR="004F0E2C" w:rsidRPr="00010203" w:rsidRDefault="004F0E2C" w:rsidP="004F0E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04" w:type="dxa"/>
          </w:tcPr>
          <w:p w14:paraId="1D636553" w14:textId="77777777" w:rsidR="004F0E2C" w:rsidRPr="00D675DD" w:rsidRDefault="004F0E2C" w:rsidP="004F0E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236" w:type="dxa"/>
          </w:tcPr>
          <w:p w14:paraId="0932D010" w14:textId="77777777" w:rsidR="004F0E2C" w:rsidRPr="00D675DD" w:rsidRDefault="004F0E2C" w:rsidP="004F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8" w:right="-108"/>
              <w:rPr>
                <w:rFonts w:ascii="Times New Roman" w:hAnsi="Times New Roman" w:cs="Times New Roman"/>
                <w:sz w:val="22"/>
                <w:szCs w:val="22"/>
              </w:rPr>
            </w:pPr>
          </w:p>
        </w:tc>
        <w:tc>
          <w:tcPr>
            <w:tcW w:w="1294" w:type="dxa"/>
          </w:tcPr>
          <w:p w14:paraId="7D64B50C" w14:textId="77777777" w:rsidR="004F0E2C" w:rsidRPr="00D675DD" w:rsidRDefault="004F0E2C" w:rsidP="004F0E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r>
      <w:tr w:rsidR="004F0E2C" w:rsidRPr="00010203" w14:paraId="114180EE" w14:textId="77777777" w:rsidTr="00F465AD">
        <w:trPr>
          <w:trHeight w:val="80"/>
        </w:trPr>
        <w:tc>
          <w:tcPr>
            <w:tcW w:w="3600" w:type="dxa"/>
          </w:tcPr>
          <w:p w14:paraId="7C3E0AE2" w14:textId="77777777" w:rsidR="004F0E2C" w:rsidRPr="00822B4B" w:rsidRDefault="004F0E2C" w:rsidP="004F0E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0"/>
                <w:tab w:val="decimal" w:pos="882"/>
              </w:tabs>
              <w:spacing w:line="240" w:lineRule="atLeast"/>
              <w:ind w:left="-18" w:right="-108"/>
              <w:rPr>
                <w:rFonts w:cs="Times New Roman"/>
              </w:rPr>
            </w:pPr>
            <w:r w:rsidRPr="00822B4B">
              <w:t xml:space="preserve">   Short-term </w:t>
            </w:r>
            <w:r>
              <w:t xml:space="preserve">employee </w:t>
            </w:r>
            <w:r w:rsidRPr="00822B4B">
              <w:t>benefits</w:t>
            </w:r>
          </w:p>
        </w:tc>
        <w:tc>
          <w:tcPr>
            <w:tcW w:w="1251" w:type="dxa"/>
          </w:tcPr>
          <w:p w14:paraId="733469BF" w14:textId="4650E0DE" w:rsidR="004F0E2C" w:rsidRPr="00D675DD" w:rsidRDefault="00C762B6" w:rsidP="004F0E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14,165</w:t>
            </w:r>
          </w:p>
        </w:tc>
        <w:tc>
          <w:tcPr>
            <w:tcW w:w="270" w:type="dxa"/>
          </w:tcPr>
          <w:p w14:paraId="3CC9C916" w14:textId="77777777" w:rsidR="004F0E2C" w:rsidRPr="00D675DD" w:rsidRDefault="004F0E2C" w:rsidP="004F0E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69" w:type="dxa"/>
          </w:tcPr>
          <w:p w14:paraId="24341ED8" w14:textId="77777777" w:rsidR="004F0E2C" w:rsidRPr="00D675DD" w:rsidRDefault="004F0E2C" w:rsidP="004F0E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9,147</w:t>
            </w:r>
          </w:p>
        </w:tc>
        <w:tc>
          <w:tcPr>
            <w:tcW w:w="236" w:type="dxa"/>
          </w:tcPr>
          <w:p w14:paraId="7E9013BD" w14:textId="77777777" w:rsidR="004F0E2C" w:rsidRPr="00010203" w:rsidRDefault="004F0E2C" w:rsidP="004F0E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04" w:type="dxa"/>
          </w:tcPr>
          <w:p w14:paraId="7852409A" w14:textId="3C66F00D" w:rsidR="004F0E2C" w:rsidRPr="00D675DD" w:rsidRDefault="00C762B6" w:rsidP="004F0E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14,165</w:t>
            </w:r>
          </w:p>
        </w:tc>
        <w:tc>
          <w:tcPr>
            <w:tcW w:w="236" w:type="dxa"/>
          </w:tcPr>
          <w:p w14:paraId="06855965" w14:textId="77777777" w:rsidR="004F0E2C" w:rsidRPr="00D675DD" w:rsidRDefault="004F0E2C" w:rsidP="004F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8" w:right="-108"/>
              <w:rPr>
                <w:rFonts w:ascii="Times New Roman" w:hAnsi="Times New Roman" w:cs="Times New Roman"/>
                <w:sz w:val="22"/>
                <w:szCs w:val="22"/>
              </w:rPr>
            </w:pPr>
          </w:p>
        </w:tc>
        <w:tc>
          <w:tcPr>
            <w:tcW w:w="1294" w:type="dxa"/>
          </w:tcPr>
          <w:p w14:paraId="44C33E80" w14:textId="77777777" w:rsidR="004F0E2C" w:rsidRPr="00D675DD" w:rsidRDefault="004F0E2C" w:rsidP="004F0E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9,147</w:t>
            </w:r>
          </w:p>
        </w:tc>
      </w:tr>
      <w:tr w:rsidR="004F0E2C" w14:paraId="32F1840F" w14:textId="77777777" w:rsidTr="00F465AD">
        <w:trPr>
          <w:trHeight w:val="80"/>
        </w:trPr>
        <w:tc>
          <w:tcPr>
            <w:tcW w:w="3600" w:type="dxa"/>
          </w:tcPr>
          <w:p w14:paraId="18FBE86E" w14:textId="77777777" w:rsidR="004F0E2C" w:rsidRPr="00D675DD" w:rsidRDefault="004F0E2C" w:rsidP="004F0E2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ind w:left="522" w:hanging="522"/>
              <w:rPr>
                <w:rFonts w:ascii="Times New Roman" w:hAnsi="Times New Roman"/>
                <w:sz w:val="22"/>
                <w:szCs w:val="22"/>
              </w:rPr>
            </w:pPr>
            <w:r w:rsidRPr="00D675DD">
              <w:rPr>
                <w:rFonts w:ascii="Times New Roman" w:hAnsi="Times New Roman"/>
                <w:sz w:val="22"/>
                <w:szCs w:val="22"/>
              </w:rPr>
              <w:t xml:space="preserve">   </w:t>
            </w:r>
            <w:r>
              <w:rPr>
                <w:rFonts w:ascii="Times New Roman" w:hAnsi="Times New Roman"/>
                <w:sz w:val="22"/>
                <w:szCs w:val="22"/>
              </w:rPr>
              <w:t>Post-employment</w:t>
            </w:r>
            <w:r w:rsidRPr="00D675DD">
              <w:rPr>
                <w:rFonts w:ascii="Times New Roman" w:hAnsi="Times New Roman"/>
                <w:sz w:val="22"/>
                <w:szCs w:val="22"/>
              </w:rPr>
              <w:t xml:space="preserve"> benefits</w:t>
            </w:r>
          </w:p>
        </w:tc>
        <w:tc>
          <w:tcPr>
            <w:tcW w:w="1251" w:type="dxa"/>
            <w:tcBorders>
              <w:bottom w:val="single" w:sz="4" w:space="0" w:color="auto"/>
            </w:tcBorders>
          </w:tcPr>
          <w:p w14:paraId="13107FC2" w14:textId="76B8C0C1" w:rsidR="004F0E2C" w:rsidRDefault="00C762B6" w:rsidP="004F0E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413</w:t>
            </w:r>
          </w:p>
        </w:tc>
        <w:tc>
          <w:tcPr>
            <w:tcW w:w="270" w:type="dxa"/>
          </w:tcPr>
          <w:p w14:paraId="7B01E700" w14:textId="77777777" w:rsidR="004F0E2C" w:rsidRPr="00D675DD" w:rsidRDefault="004F0E2C" w:rsidP="004F0E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69" w:type="dxa"/>
            <w:tcBorders>
              <w:bottom w:val="single" w:sz="4" w:space="0" w:color="auto"/>
            </w:tcBorders>
          </w:tcPr>
          <w:p w14:paraId="1307EDAE" w14:textId="77777777" w:rsidR="004F0E2C" w:rsidRDefault="004F0E2C" w:rsidP="004F0E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536</w:t>
            </w:r>
          </w:p>
        </w:tc>
        <w:tc>
          <w:tcPr>
            <w:tcW w:w="236" w:type="dxa"/>
          </w:tcPr>
          <w:p w14:paraId="3235D74C" w14:textId="77777777" w:rsidR="004F0E2C" w:rsidRPr="00010203" w:rsidRDefault="004F0E2C" w:rsidP="004F0E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04" w:type="dxa"/>
            <w:tcBorders>
              <w:bottom w:val="single" w:sz="4" w:space="0" w:color="auto"/>
            </w:tcBorders>
          </w:tcPr>
          <w:p w14:paraId="56914318" w14:textId="1791D3D8" w:rsidR="004F0E2C" w:rsidRDefault="00C762B6" w:rsidP="004F0E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413</w:t>
            </w:r>
          </w:p>
        </w:tc>
        <w:tc>
          <w:tcPr>
            <w:tcW w:w="236" w:type="dxa"/>
          </w:tcPr>
          <w:p w14:paraId="1DC7CA4F" w14:textId="77777777" w:rsidR="004F0E2C" w:rsidRPr="00D675DD" w:rsidRDefault="004F0E2C" w:rsidP="004F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8" w:right="-108"/>
              <w:rPr>
                <w:rFonts w:ascii="Times New Roman" w:hAnsi="Times New Roman" w:cs="Times New Roman"/>
                <w:sz w:val="22"/>
                <w:szCs w:val="22"/>
              </w:rPr>
            </w:pPr>
          </w:p>
        </w:tc>
        <w:tc>
          <w:tcPr>
            <w:tcW w:w="1294" w:type="dxa"/>
            <w:tcBorders>
              <w:bottom w:val="single" w:sz="4" w:space="0" w:color="auto"/>
            </w:tcBorders>
          </w:tcPr>
          <w:p w14:paraId="14A90355" w14:textId="77777777" w:rsidR="004F0E2C" w:rsidRDefault="004F0E2C" w:rsidP="004F0E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536</w:t>
            </w:r>
          </w:p>
        </w:tc>
      </w:tr>
      <w:tr w:rsidR="004F0E2C" w:rsidRPr="004B45AD" w14:paraId="642A025B" w14:textId="77777777" w:rsidTr="00F465AD">
        <w:trPr>
          <w:trHeight w:val="80"/>
        </w:trPr>
        <w:tc>
          <w:tcPr>
            <w:tcW w:w="3600" w:type="dxa"/>
          </w:tcPr>
          <w:p w14:paraId="7664056B" w14:textId="77777777" w:rsidR="004F0E2C" w:rsidRPr="004B45AD" w:rsidRDefault="004F0E2C" w:rsidP="004F0E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r w:rsidRPr="004B45AD">
              <w:rPr>
                <w:rFonts w:cs="Times New Roman"/>
                <w:b/>
                <w:bCs/>
              </w:rPr>
              <w:t xml:space="preserve">   Total key management personnel    </w:t>
            </w:r>
          </w:p>
          <w:p w14:paraId="7630CF22" w14:textId="77777777" w:rsidR="004F0E2C" w:rsidRPr="004B45AD" w:rsidRDefault="004F0E2C" w:rsidP="004F0E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r w:rsidRPr="004B45AD">
              <w:rPr>
                <w:rFonts w:cs="Times New Roman"/>
                <w:b/>
                <w:bCs/>
              </w:rPr>
              <w:t xml:space="preserve">       compensation</w:t>
            </w:r>
          </w:p>
        </w:tc>
        <w:tc>
          <w:tcPr>
            <w:tcW w:w="1251" w:type="dxa"/>
            <w:tcBorders>
              <w:top w:val="single" w:sz="4" w:space="0" w:color="auto"/>
              <w:bottom w:val="double" w:sz="4" w:space="0" w:color="auto"/>
            </w:tcBorders>
          </w:tcPr>
          <w:p w14:paraId="0D7584D5" w14:textId="77777777" w:rsidR="004F0E2C" w:rsidRDefault="004F0E2C" w:rsidP="004F0E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b/>
                <w:bCs/>
              </w:rPr>
            </w:pPr>
          </w:p>
          <w:p w14:paraId="49872F88" w14:textId="4D571CFC" w:rsidR="00C762B6" w:rsidRPr="004B45AD" w:rsidRDefault="00C762B6" w:rsidP="004F0E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b/>
                <w:bCs/>
              </w:rPr>
            </w:pPr>
            <w:r>
              <w:rPr>
                <w:rFonts w:cs="Times New Roman"/>
                <w:b/>
                <w:bCs/>
              </w:rPr>
              <w:t>14,578</w:t>
            </w:r>
          </w:p>
        </w:tc>
        <w:tc>
          <w:tcPr>
            <w:tcW w:w="270" w:type="dxa"/>
          </w:tcPr>
          <w:p w14:paraId="623748B3" w14:textId="77777777" w:rsidR="004F0E2C" w:rsidRPr="004B45AD" w:rsidRDefault="004F0E2C" w:rsidP="004F0E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b/>
                <w:bCs/>
              </w:rPr>
            </w:pPr>
          </w:p>
        </w:tc>
        <w:tc>
          <w:tcPr>
            <w:tcW w:w="1269" w:type="dxa"/>
            <w:tcBorders>
              <w:top w:val="single" w:sz="4" w:space="0" w:color="auto"/>
              <w:bottom w:val="double" w:sz="4" w:space="0" w:color="auto"/>
            </w:tcBorders>
          </w:tcPr>
          <w:p w14:paraId="7DECE220" w14:textId="77777777" w:rsidR="004F0E2C" w:rsidRDefault="004F0E2C" w:rsidP="004F0E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b/>
                <w:bCs/>
              </w:rPr>
            </w:pPr>
          </w:p>
          <w:p w14:paraId="03ABE36F" w14:textId="77777777" w:rsidR="004F0E2C" w:rsidRPr="004B45AD" w:rsidRDefault="004F0E2C" w:rsidP="004F0E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b/>
                <w:bCs/>
              </w:rPr>
            </w:pPr>
            <w:r>
              <w:rPr>
                <w:rFonts w:cs="Times New Roman"/>
                <w:b/>
                <w:bCs/>
              </w:rPr>
              <w:t>9,683</w:t>
            </w:r>
          </w:p>
        </w:tc>
        <w:tc>
          <w:tcPr>
            <w:tcW w:w="236" w:type="dxa"/>
          </w:tcPr>
          <w:p w14:paraId="7440CBE6" w14:textId="77777777" w:rsidR="004F0E2C" w:rsidRPr="004B45AD" w:rsidRDefault="004F0E2C" w:rsidP="004F0E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b/>
                <w:bCs/>
              </w:rPr>
            </w:pPr>
          </w:p>
        </w:tc>
        <w:tc>
          <w:tcPr>
            <w:tcW w:w="1204" w:type="dxa"/>
            <w:tcBorders>
              <w:top w:val="single" w:sz="4" w:space="0" w:color="auto"/>
              <w:bottom w:val="double" w:sz="4" w:space="0" w:color="auto"/>
            </w:tcBorders>
          </w:tcPr>
          <w:p w14:paraId="43560256" w14:textId="77777777" w:rsidR="004F0E2C" w:rsidRDefault="004F0E2C" w:rsidP="004F0E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b/>
                <w:bCs/>
              </w:rPr>
            </w:pPr>
          </w:p>
          <w:p w14:paraId="74DB27B2" w14:textId="7240AB6F" w:rsidR="00C762B6" w:rsidRPr="004B45AD" w:rsidRDefault="00C762B6" w:rsidP="004F0E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b/>
                <w:bCs/>
              </w:rPr>
            </w:pPr>
            <w:r>
              <w:rPr>
                <w:rFonts w:cs="Times New Roman"/>
                <w:b/>
                <w:bCs/>
              </w:rPr>
              <w:t>14,578</w:t>
            </w:r>
          </w:p>
        </w:tc>
        <w:tc>
          <w:tcPr>
            <w:tcW w:w="236" w:type="dxa"/>
          </w:tcPr>
          <w:p w14:paraId="168EBC4C" w14:textId="77777777" w:rsidR="004F0E2C" w:rsidRPr="004B45AD" w:rsidRDefault="004F0E2C" w:rsidP="004F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8" w:right="-108"/>
              <w:rPr>
                <w:rFonts w:ascii="Times New Roman" w:hAnsi="Times New Roman" w:cs="Times New Roman"/>
                <w:b/>
                <w:bCs/>
                <w:sz w:val="22"/>
                <w:szCs w:val="22"/>
              </w:rPr>
            </w:pPr>
          </w:p>
        </w:tc>
        <w:tc>
          <w:tcPr>
            <w:tcW w:w="1294" w:type="dxa"/>
            <w:tcBorders>
              <w:top w:val="single" w:sz="4" w:space="0" w:color="auto"/>
              <w:bottom w:val="double" w:sz="4" w:space="0" w:color="auto"/>
            </w:tcBorders>
          </w:tcPr>
          <w:p w14:paraId="7CDA60FC" w14:textId="77777777" w:rsidR="004F0E2C" w:rsidRDefault="004F0E2C" w:rsidP="004F0E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b/>
                <w:bCs/>
              </w:rPr>
            </w:pPr>
          </w:p>
          <w:p w14:paraId="60C79849" w14:textId="77777777" w:rsidR="004F0E2C" w:rsidRPr="004B45AD" w:rsidRDefault="004F0E2C" w:rsidP="004F0E2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b/>
                <w:bCs/>
              </w:rPr>
            </w:pPr>
            <w:r>
              <w:rPr>
                <w:rFonts w:cs="Times New Roman"/>
                <w:b/>
                <w:bCs/>
              </w:rPr>
              <w:t>9,683</w:t>
            </w:r>
          </w:p>
        </w:tc>
      </w:tr>
    </w:tbl>
    <w:p w14:paraId="3AA95518" w14:textId="77777777" w:rsidR="00AD0816" w:rsidRDefault="00AD0816" w:rsidP="00D40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exact"/>
        <w:ind w:left="540"/>
        <w:rPr>
          <w:rFonts w:ascii="Times New Roman" w:hAnsi="Times New Roman" w:cs="Times New Roman"/>
          <w:sz w:val="22"/>
          <w:szCs w:val="22"/>
          <w:lang w:val="en-GB" w:bidi="ar-SA"/>
        </w:rPr>
      </w:pPr>
    </w:p>
    <w:p w14:paraId="0D32531D" w14:textId="77777777" w:rsidR="00DE51F2" w:rsidRDefault="00DE51F2" w:rsidP="00D40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exact"/>
        <w:ind w:left="540"/>
        <w:rPr>
          <w:rFonts w:ascii="Times New Roman" w:hAnsi="Times New Roman" w:cs="Times New Roman"/>
          <w:sz w:val="22"/>
          <w:szCs w:val="22"/>
          <w:lang w:val="en-GB" w:bidi="ar-SA"/>
        </w:rPr>
      </w:pPr>
      <w:r w:rsidRPr="00D675DD">
        <w:rPr>
          <w:rFonts w:ascii="Times New Roman" w:hAnsi="Times New Roman" w:cs="Times New Roman"/>
          <w:sz w:val="22"/>
          <w:szCs w:val="22"/>
          <w:lang w:val="en-GB" w:bidi="ar-SA"/>
        </w:rPr>
        <w:t>Bala</w:t>
      </w:r>
      <w:r w:rsidR="000A7201" w:rsidRPr="00D675DD">
        <w:rPr>
          <w:rFonts w:ascii="Times New Roman" w:hAnsi="Times New Roman" w:cs="Times New Roman"/>
          <w:sz w:val="22"/>
          <w:szCs w:val="22"/>
          <w:lang w:val="en-GB" w:bidi="ar-SA"/>
        </w:rPr>
        <w:t xml:space="preserve">nces as at </w:t>
      </w:r>
      <w:r w:rsidR="00DF5D4A">
        <w:rPr>
          <w:rFonts w:ascii="Times New Roman" w:hAnsi="Times New Roman" w:cs="Times New Roman"/>
          <w:sz w:val="22"/>
          <w:szCs w:val="22"/>
          <w:lang w:val="en-GB" w:bidi="ar-SA"/>
        </w:rPr>
        <w:t>31 March 2021</w:t>
      </w:r>
      <w:r w:rsidR="00B516A7" w:rsidRPr="00D675DD">
        <w:rPr>
          <w:rFonts w:ascii="Times New Roman" w:hAnsi="Times New Roman" w:cs="Times New Roman"/>
          <w:sz w:val="22"/>
          <w:szCs w:val="22"/>
          <w:lang w:val="en-GB" w:bidi="ar-SA"/>
        </w:rPr>
        <w:t xml:space="preserve"> </w:t>
      </w:r>
      <w:r w:rsidR="004F79A7" w:rsidRPr="00D675DD">
        <w:rPr>
          <w:rFonts w:ascii="Times New Roman" w:hAnsi="Times New Roman" w:cs="Times New Roman"/>
          <w:sz w:val="22"/>
          <w:szCs w:val="22"/>
          <w:lang w:val="en-GB" w:bidi="ar-SA"/>
        </w:rPr>
        <w:t xml:space="preserve">and </w:t>
      </w:r>
      <w:r w:rsidR="009B5344" w:rsidRPr="00D675DD">
        <w:rPr>
          <w:rFonts w:ascii="Times New Roman" w:hAnsi="Times New Roman" w:cs="Times New Roman"/>
          <w:sz w:val="22"/>
          <w:szCs w:val="22"/>
          <w:lang w:val="en-GB" w:bidi="ar-SA"/>
        </w:rPr>
        <w:t xml:space="preserve">31 December </w:t>
      </w:r>
      <w:r w:rsidR="004F79A7" w:rsidRPr="00D675DD">
        <w:rPr>
          <w:rFonts w:ascii="Times New Roman" w:hAnsi="Times New Roman" w:cs="Times New Roman"/>
          <w:sz w:val="22"/>
          <w:szCs w:val="22"/>
          <w:lang w:val="en-GB" w:bidi="ar-SA"/>
        </w:rPr>
        <w:t>20</w:t>
      </w:r>
      <w:r w:rsidR="00DF5D4A">
        <w:rPr>
          <w:rFonts w:ascii="Times New Roman" w:hAnsi="Times New Roman" w:cs="Times New Roman"/>
          <w:sz w:val="22"/>
          <w:szCs w:val="22"/>
          <w:lang w:val="en-GB" w:bidi="ar-SA"/>
        </w:rPr>
        <w:t>20</w:t>
      </w:r>
      <w:r w:rsidR="000A7201" w:rsidRPr="00D675DD">
        <w:rPr>
          <w:rFonts w:ascii="Times New Roman" w:hAnsi="Times New Roman" w:cs="Times New Roman"/>
          <w:sz w:val="22"/>
          <w:szCs w:val="22"/>
          <w:lang w:val="en-GB" w:bidi="ar-SA"/>
        </w:rPr>
        <w:t xml:space="preserve"> </w:t>
      </w:r>
      <w:r w:rsidRPr="00D675DD">
        <w:rPr>
          <w:rFonts w:ascii="Times New Roman" w:hAnsi="Times New Roman" w:cs="Times New Roman"/>
          <w:sz w:val="22"/>
          <w:szCs w:val="22"/>
          <w:lang w:val="en-GB" w:bidi="ar-SA"/>
        </w:rPr>
        <w:t xml:space="preserve">with related parties </w:t>
      </w:r>
      <w:r w:rsidR="00936EC3" w:rsidRPr="00D675DD">
        <w:rPr>
          <w:rFonts w:ascii="Times New Roman" w:hAnsi="Times New Roman" w:cs="Times New Roman"/>
          <w:sz w:val="22"/>
          <w:szCs w:val="22"/>
          <w:lang w:val="en-GB" w:bidi="ar-SA"/>
        </w:rPr>
        <w:t>we</w:t>
      </w:r>
      <w:r w:rsidRPr="00D675DD">
        <w:rPr>
          <w:rFonts w:ascii="Times New Roman" w:hAnsi="Times New Roman" w:cs="Times New Roman"/>
          <w:sz w:val="22"/>
          <w:szCs w:val="22"/>
          <w:lang w:val="en-GB" w:bidi="ar-SA"/>
        </w:rPr>
        <w:t>re as follows:</w:t>
      </w:r>
      <w:r w:rsidR="00B47644" w:rsidRPr="00B47644">
        <w:rPr>
          <w:rFonts w:ascii="Times New Roman" w:hAnsi="Times New Roman" w:cs="Times New Roman"/>
          <w:noProof/>
          <w:sz w:val="22"/>
          <w:szCs w:val="22"/>
        </w:rPr>
        <w:t xml:space="preserve"> </w:t>
      </w:r>
    </w:p>
    <w:p w14:paraId="5EAB2765" w14:textId="77777777" w:rsidR="005909EA" w:rsidRPr="00D51149" w:rsidRDefault="005909EA" w:rsidP="005D1D26">
      <w:pPr>
        <w:pStyle w:val="block"/>
        <w:spacing w:after="0" w:line="240" w:lineRule="exact"/>
        <w:ind w:left="0"/>
        <w:jc w:val="both"/>
        <w:rPr>
          <w:szCs w:val="22"/>
        </w:rPr>
      </w:pPr>
    </w:p>
    <w:tbl>
      <w:tblPr>
        <w:tblW w:w="9326" w:type="dxa"/>
        <w:tblInd w:w="450" w:type="dxa"/>
        <w:tblLayout w:type="fixed"/>
        <w:tblLook w:val="0000" w:firstRow="0" w:lastRow="0" w:firstColumn="0" w:lastColumn="0" w:noHBand="0" w:noVBand="0"/>
      </w:tblPr>
      <w:tblGrid>
        <w:gridCol w:w="3600"/>
        <w:gridCol w:w="1260"/>
        <w:gridCol w:w="270"/>
        <w:gridCol w:w="1260"/>
        <w:gridCol w:w="270"/>
        <w:gridCol w:w="1260"/>
        <w:gridCol w:w="236"/>
        <w:gridCol w:w="1170"/>
      </w:tblGrid>
      <w:tr w:rsidR="00DF5D4A" w:rsidRPr="00D675DD" w14:paraId="7CBE7670" w14:textId="77777777" w:rsidTr="00DF5D4A">
        <w:trPr>
          <w:trHeight w:val="80"/>
        </w:trPr>
        <w:tc>
          <w:tcPr>
            <w:tcW w:w="3600" w:type="dxa"/>
          </w:tcPr>
          <w:p w14:paraId="67133FCE" w14:textId="77777777" w:rsidR="00DF5D4A" w:rsidRDefault="00DF5D4A" w:rsidP="00DF5D4A">
            <w:pPr>
              <w:pStyle w:val="acctfourfigures"/>
              <w:tabs>
                <w:tab w:val="clear" w:pos="765"/>
                <w:tab w:val="decimal" w:pos="0"/>
              </w:tabs>
              <w:spacing w:line="240" w:lineRule="exact"/>
              <w:rPr>
                <w:b/>
                <w:bCs/>
                <w:i/>
                <w:iCs/>
                <w:spacing w:val="-4"/>
              </w:rPr>
            </w:pPr>
          </w:p>
        </w:tc>
        <w:tc>
          <w:tcPr>
            <w:tcW w:w="1260" w:type="dxa"/>
          </w:tcPr>
          <w:p w14:paraId="6883B42D" w14:textId="77777777" w:rsidR="00DF5D4A" w:rsidRPr="00574909" w:rsidRDefault="00DF5D4A" w:rsidP="00DF5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270" w:type="dxa"/>
          </w:tcPr>
          <w:p w14:paraId="1FA4033B" w14:textId="77777777" w:rsidR="00DF5D4A" w:rsidRPr="00075763" w:rsidRDefault="00DF5D4A" w:rsidP="00DF5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1260" w:type="dxa"/>
          </w:tcPr>
          <w:p w14:paraId="721CC2F3" w14:textId="77777777" w:rsidR="00DF5D4A" w:rsidRPr="00574909" w:rsidRDefault="00DF5D4A" w:rsidP="00DF5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Financia</w:t>
            </w:r>
            <w:r>
              <w:rPr>
                <w:rFonts w:ascii="Times New Roman" w:hAnsi="Times New Roman" w:cs="Times New Roman"/>
                <w:b/>
                <w:spacing w:val="-4"/>
                <w:sz w:val="22"/>
                <w:szCs w:val="20"/>
                <w:lang w:val="en-GB" w:bidi="ar-SA"/>
              </w:rPr>
              <w:t>l</w:t>
            </w:r>
          </w:p>
        </w:tc>
        <w:tc>
          <w:tcPr>
            <w:tcW w:w="270" w:type="dxa"/>
          </w:tcPr>
          <w:p w14:paraId="546FE048" w14:textId="77777777" w:rsidR="00DF5D4A" w:rsidRPr="00075763" w:rsidRDefault="00DF5D4A" w:rsidP="00DF5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2666" w:type="dxa"/>
            <w:gridSpan w:val="3"/>
          </w:tcPr>
          <w:p w14:paraId="62FC1BAC" w14:textId="77777777" w:rsidR="00DF5D4A" w:rsidRPr="00075763" w:rsidRDefault="00DF5D4A" w:rsidP="00DF5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3" w:right="-103"/>
              <w:jc w:val="center"/>
              <w:rPr>
                <w:rFonts w:ascii="Times New Roman" w:hAnsi="Times New Roman" w:cs="Times New Roman"/>
                <w:b/>
                <w:spacing w:val="-4"/>
                <w:sz w:val="22"/>
                <w:szCs w:val="20"/>
                <w:lang w:val="en-GB" w:bidi="ar-SA"/>
              </w:rPr>
            </w:pPr>
          </w:p>
        </w:tc>
      </w:tr>
      <w:tr w:rsidR="00DF5D4A" w:rsidRPr="00D675DD" w14:paraId="5FE7C4B4" w14:textId="77777777" w:rsidTr="00DF5D4A">
        <w:trPr>
          <w:trHeight w:val="80"/>
        </w:trPr>
        <w:tc>
          <w:tcPr>
            <w:tcW w:w="3600" w:type="dxa"/>
          </w:tcPr>
          <w:p w14:paraId="31D2A88A" w14:textId="77777777" w:rsidR="00DF5D4A" w:rsidRDefault="00DF5D4A" w:rsidP="00DF5D4A">
            <w:pPr>
              <w:pStyle w:val="acctfourfigures"/>
              <w:tabs>
                <w:tab w:val="clear" w:pos="765"/>
                <w:tab w:val="decimal" w:pos="0"/>
              </w:tabs>
              <w:spacing w:line="240" w:lineRule="exact"/>
              <w:rPr>
                <w:b/>
                <w:bCs/>
                <w:i/>
                <w:iCs/>
                <w:spacing w:val="-4"/>
              </w:rPr>
            </w:pPr>
          </w:p>
        </w:tc>
        <w:tc>
          <w:tcPr>
            <w:tcW w:w="1260" w:type="dxa"/>
          </w:tcPr>
          <w:p w14:paraId="799887BA" w14:textId="77777777" w:rsidR="00DF5D4A" w:rsidRPr="00574909" w:rsidRDefault="00DF5D4A" w:rsidP="00DF5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270" w:type="dxa"/>
          </w:tcPr>
          <w:p w14:paraId="6B9BE35A" w14:textId="77777777" w:rsidR="00DF5D4A" w:rsidRPr="00075763" w:rsidRDefault="00DF5D4A" w:rsidP="00DF5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1260" w:type="dxa"/>
          </w:tcPr>
          <w:p w14:paraId="566DEC67" w14:textId="77777777" w:rsidR="00DF5D4A" w:rsidRPr="00574909" w:rsidRDefault="00DF5D4A" w:rsidP="00DF5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statements</w:t>
            </w:r>
          </w:p>
        </w:tc>
        <w:tc>
          <w:tcPr>
            <w:tcW w:w="270" w:type="dxa"/>
          </w:tcPr>
          <w:p w14:paraId="52131D3C" w14:textId="77777777" w:rsidR="00DF5D4A" w:rsidRPr="00075763" w:rsidRDefault="00DF5D4A" w:rsidP="00DF5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2666" w:type="dxa"/>
            <w:gridSpan w:val="3"/>
          </w:tcPr>
          <w:p w14:paraId="42555D44" w14:textId="77777777" w:rsidR="00DF5D4A" w:rsidRPr="00075763" w:rsidRDefault="00DF5D4A" w:rsidP="00DF5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3" w:right="-103"/>
              <w:jc w:val="center"/>
              <w:rPr>
                <w:rFonts w:ascii="Times New Roman" w:hAnsi="Times New Roman" w:cs="Times New Roman"/>
                <w:b/>
                <w:spacing w:val="-4"/>
                <w:sz w:val="22"/>
                <w:szCs w:val="20"/>
                <w:lang w:val="en-GB" w:bidi="ar-SA"/>
              </w:rPr>
            </w:pPr>
          </w:p>
        </w:tc>
      </w:tr>
      <w:tr w:rsidR="00DF5D4A" w:rsidRPr="00D675DD" w14:paraId="3C9CAE1C" w14:textId="77777777" w:rsidTr="00DF5D4A">
        <w:trPr>
          <w:trHeight w:val="80"/>
        </w:trPr>
        <w:tc>
          <w:tcPr>
            <w:tcW w:w="3600" w:type="dxa"/>
          </w:tcPr>
          <w:p w14:paraId="597226C6" w14:textId="77777777" w:rsidR="00DF5D4A" w:rsidRDefault="00DF5D4A" w:rsidP="00DF5D4A">
            <w:pPr>
              <w:pStyle w:val="acctfourfigures"/>
              <w:tabs>
                <w:tab w:val="clear" w:pos="765"/>
                <w:tab w:val="decimal" w:pos="0"/>
              </w:tabs>
              <w:spacing w:line="240" w:lineRule="exact"/>
              <w:rPr>
                <w:b/>
                <w:bCs/>
                <w:i/>
                <w:iCs/>
                <w:spacing w:val="-4"/>
              </w:rPr>
            </w:pPr>
          </w:p>
        </w:tc>
        <w:tc>
          <w:tcPr>
            <w:tcW w:w="1260" w:type="dxa"/>
          </w:tcPr>
          <w:p w14:paraId="0B465DAA" w14:textId="77777777" w:rsidR="00DF5D4A" w:rsidRPr="00574909" w:rsidRDefault="00DF5D4A" w:rsidP="00DF5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270" w:type="dxa"/>
          </w:tcPr>
          <w:p w14:paraId="2583ED2B" w14:textId="77777777" w:rsidR="00DF5D4A" w:rsidRPr="00075763" w:rsidRDefault="00DF5D4A" w:rsidP="00DF5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1260" w:type="dxa"/>
          </w:tcPr>
          <w:p w14:paraId="512E5D1E" w14:textId="77777777" w:rsidR="00DF5D4A" w:rsidRPr="00574909" w:rsidRDefault="00DF5D4A" w:rsidP="00DF5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in which</w:t>
            </w:r>
          </w:p>
        </w:tc>
        <w:tc>
          <w:tcPr>
            <w:tcW w:w="270" w:type="dxa"/>
          </w:tcPr>
          <w:p w14:paraId="7AB72136" w14:textId="77777777" w:rsidR="00DF5D4A" w:rsidRPr="00075763" w:rsidRDefault="00DF5D4A" w:rsidP="00DF5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2666" w:type="dxa"/>
            <w:gridSpan w:val="3"/>
          </w:tcPr>
          <w:p w14:paraId="5E82023C" w14:textId="77777777" w:rsidR="00DF5D4A" w:rsidRPr="00075763" w:rsidRDefault="00DF5D4A" w:rsidP="00DF5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3" w:right="-103"/>
              <w:jc w:val="center"/>
              <w:rPr>
                <w:rFonts w:ascii="Times New Roman" w:hAnsi="Times New Roman" w:cs="Times New Roman"/>
                <w:b/>
                <w:spacing w:val="-4"/>
                <w:sz w:val="22"/>
                <w:szCs w:val="20"/>
                <w:lang w:val="en-GB" w:bidi="ar-SA"/>
              </w:rPr>
            </w:pPr>
          </w:p>
        </w:tc>
      </w:tr>
      <w:tr w:rsidR="00DF5D4A" w:rsidRPr="00D675DD" w14:paraId="7B7E1B8E" w14:textId="77777777" w:rsidTr="00DF5D4A">
        <w:trPr>
          <w:trHeight w:val="80"/>
        </w:trPr>
        <w:tc>
          <w:tcPr>
            <w:tcW w:w="3600" w:type="dxa"/>
          </w:tcPr>
          <w:p w14:paraId="61D03ABE" w14:textId="77777777" w:rsidR="00DF5D4A" w:rsidRDefault="00DF5D4A" w:rsidP="00DF5D4A">
            <w:pPr>
              <w:pStyle w:val="acctfourfigures"/>
              <w:tabs>
                <w:tab w:val="clear" w:pos="765"/>
                <w:tab w:val="decimal" w:pos="0"/>
              </w:tabs>
              <w:spacing w:line="240" w:lineRule="exact"/>
              <w:rPr>
                <w:b/>
                <w:bCs/>
                <w:i/>
                <w:iCs/>
                <w:spacing w:val="-4"/>
              </w:rPr>
            </w:pPr>
          </w:p>
        </w:tc>
        <w:tc>
          <w:tcPr>
            <w:tcW w:w="1260" w:type="dxa"/>
          </w:tcPr>
          <w:p w14:paraId="0C6A6B4F" w14:textId="77777777" w:rsidR="00DF5D4A" w:rsidRPr="00574909" w:rsidRDefault="00DF5D4A" w:rsidP="00DF5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Pr>
                <w:rFonts w:ascii="Times New Roman" w:hAnsi="Times New Roman" w:cs="Times New Roman"/>
                <w:b/>
                <w:spacing w:val="-4"/>
                <w:sz w:val="22"/>
                <w:szCs w:val="20"/>
                <w:lang w:val="en-GB" w:bidi="ar-SA"/>
              </w:rPr>
              <w:t>Consolidated</w:t>
            </w:r>
          </w:p>
        </w:tc>
        <w:tc>
          <w:tcPr>
            <w:tcW w:w="270" w:type="dxa"/>
          </w:tcPr>
          <w:p w14:paraId="69A378D5" w14:textId="77777777" w:rsidR="00DF5D4A" w:rsidRPr="00075763" w:rsidRDefault="00DF5D4A" w:rsidP="00DF5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1260" w:type="dxa"/>
          </w:tcPr>
          <w:p w14:paraId="3F5F79FE" w14:textId="77777777" w:rsidR="00DF5D4A" w:rsidRPr="00574909" w:rsidRDefault="00DF5D4A" w:rsidP="00DF5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the equity</w:t>
            </w:r>
          </w:p>
        </w:tc>
        <w:tc>
          <w:tcPr>
            <w:tcW w:w="270" w:type="dxa"/>
          </w:tcPr>
          <w:p w14:paraId="4CD7CD5B" w14:textId="77777777" w:rsidR="00DF5D4A" w:rsidRPr="00075763" w:rsidRDefault="00DF5D4A" w:rsidP="00DF5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2666" w:type="dxa"/>
            <w:gridSpan w:val="3"/>
          </w:tcPr>
          <w:p w14:paraId="0DEDEBDC" w14:textId="77777777" w:rsidR="00DF5D4A" w:rsidRPr="00075763" w:rsidRDefault="00DF5D4A" w:rsidP="00DF5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3" w:right="-103"/>
              <w:jc w:val="center"/>
              <w:rPr>
                <w:rFonts w:ascii="Times New Roman" w:hAnsi="Times New Roman" w:cs="Times New Roman"/>
                <w:b/>
                <w:spacing w:val="-4"/>
                <w:sz w:val="22"/>
                <w:szCs w:val="20"/>
                <w:lang w:val="en-GB" w:bidi="ar-SA"/>
              </w:rPr>
            </w:pPr>
          </w:p>
        </w:tc>
      </w:tr>
      <w:tr w:rsidR="00DF5D4A" w:rsidRPr="00D675DD" w14:paraId="56E87425" w14:textId="77777777" w:rsidTr="00DF5D4A">
        <w:trPr>
          <w:trHeight w:val="80"/>
        </w:trPr>
        <w:tc>
          <w:tcPr>
            <w:tcW w:w="3600" w:type="dxa"/>
          </w:tcPr>
          <w:p w14:paraId="2FF3FF1D" w14:textId="77777777" w:rsidR="00DF5D4A" w:rsidRDefault="00DF5D4A" w:rsidP="00DF5D4A">
            <w:pPr>
              <w:pStyle w:val="acctfourfigures"/>
              <w:tabs>
                <w:tab w:val="clear" w:pos="765"/>
                <w:tab w:val="decimal" w:pos="0"/>
              </w:tabs>
              <w:spacing w:line="240" w:lineRule="exact"/>
              <w:rPr>
                <w:b/>
                <w:bCs/>
                <w:i/>
                <w:iCs/>
                <w:spacing w:val="-4"/>
              </w:rPr>
            </w:pPr>
          </w:p>
        </w:tc>
        <w:tc>
          <w:tcPr>
            <w:tcW w:w="1260" w:type="dxa"/>
          </w:tcPr>
          <w:p w14:paraId="3E8EBDFF" w14:textId="77777777" w:rsidR="00DF5D4A" w:rsidRPr="00574909" w:rsidRDefault="00DF5D4A" w:rsidP="00DF5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Pr>
                <w:rFonts w:ascii="Times New Roman" w:hAnsi="Times New Roman" w:cs="Times New Roman"/>
                <w:b/>
                <w:spacing w:val="-4"/>
                <w:sz w:val="22"/>
                <w:szCs w:val="20"/>
                <w:lang w:val="en-GB" w:bidi="ar-SA"/>
              </w:rPr>
              <w:t>financial</w:t>
            </w:r>
          </w:p>
        </w:tc>
        <w:tc>
          <w:tcPr>
            <w:tcW w:w="270" w:type="dxa"/>
          </w:tcPr>
          <w:p w14:paraId="051BBDE7" w14:textId="77777777" w:rsidR="00DF5D4A" w:rsidRPr="00075763" w:rsidRDefault="00DF5D4A" w:rsidP="00DF5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1260" w:type="dxa"/>
          </w:tcPr>
          <w:p w14:paraId="1450E75D" w14:textId="77777777" w:rsidR="00DF5D4A" w:rsidRPr="00574909" w:rsidRDefault="00DF5D4A" w:rsidP="00DF5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method</w:t>
            </w:r>
          </w:p>
        </w:tc>
        <w:tc>
          <w:tcPr>
            <w:tcW w:w="270" w:type="dxa"/>
          </w:tcPr>
          <w:p w14:paraId="7EC8A735" w14:textId="77777777" w:rsidR="00DF5D4A" w:rsidRPr="00075763" w:rsidRDefault="00DF5D4A" w:rsidP="00DF5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2666" w:type="dxa"/>
            <w:gridSpan w:val="3"/>
          </w:tcPr>
          <w:p w14:paraId="72C3A6F2" w14:textId="77777777" w:rsidR="00DF5D4A" w:rsidRPr="00745DBD" w:rsidRDefault="00DF5D4A" w:rsidP="00DF5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bCs/>
                <w:spacing w:val="-4"/>
                <w:sz w:val="22"/>
                <w:szCs w:val="22"/>
              </w:rPr>
            </w:pPr>
            <w:r w:rsidRPr="00745DBD">
              <w:rPr>
                <w:rFonts w:ascii="Times New Roman" w:hAnsi="Times New Roman" w:cs="Times New Roman"/>
                <w:b/>
                <w:bCs/>
                <w:spacing w:val="-4"/>
                <w:sz w:val="22"/>
                <w:szCs w:val="22"/>
              </w:rPr>
              <w:t>Separate</w:t>
            </w:r>
          </w:p>
        </w:tc>
      </w:tr>
      <w:tr w:rsidR="00DF5D4A" w:rsidRPr="00D675DD" w14:paraId="4FB4DABA" w14:textId="77777777" w:rsidTr="00DF5D4A">
        <w:trPr>
          <w:trHeight w:val="80"/>
        </w:trPr>
        <w:tc>
          <w:tcPr>
            <w:tcW w:w="3600" w:type="dxa"/>
          </w:tcPr>
          <w:p w14:paraId="2EBC8E60" w14:textId="77777777" w:rsidR="00DF5D4A" w:rsidRDefault="00DF5D4A" w:rsidP="00DF5D4A">
            <w:pPr>
              <w:pStyle w:val="acctfourfigures"/>
              <w:tabs>
                <w:tab w:val="clear" w:pos="765"/>
                <w:tab w:val="decimal" w:pos="0"/>
              </w:tabs>
              <w:spacing w:line="240" w:lineRule="exact"/>
              <w:rPr>
                <w:b/>
                <w:bCs/>
                <w:i/>
                <w:iCs/>
                <w:spacing w:val="-4"/>
              </w:rPr>
            </w:pPr>
            <w:r w:rsidRPr="005D0049">
              <w:rPr>
                <w:b/>
                <w:bCs/>
                <w:i/>
                <w:iCs/>
              </w:rPr>
              <w:t>Trade accounts receivable</w:t>
            </w:r>
          </w:p>
        </w:tc>
        <w:tc>
          <w:tcPr>
            <w:tcW w:w="1260" w:type="dxa"/>
          </w:tcPr>
          <w:p w14:paraId="12AED809" w14:textId="77777777" w:rsidR="00DF5D4A" w:rsidRPr="00DF5D4A" w:rsidRDefault="00DF5D4A" w:rsidP="00DF5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DF5D4A">
              <w:rPr>
                <w:rFonts w:ascii="Times New Roman" w:hAnsi="Times New Roman" w:cs="Times New Roman"/>
                <w:b/>
                <w:spacing w:val="-4"/>
                <w:sz w:val="22"/>
                <w:szCs w:val="20"/>
                <w:lang w:val="en-GB" w:bidi="ar-SA"/>
              </w:rPr>
              <w:t>statements</w:t>
            </w:r>
          </w:p>
        </w:tc>
        <w:tc>
          <w:tcPr>
            <w:tcW w:w="270" w:type="dxa"/>
          </w:tcPr>
          <w:p w14:paraId="58A29EF8" w14:textId="77777777" w:rsidR="00DF5D4A" w:rsidRPr="00075763" w:rsidRDefault="00DF5D4A" w:rsidP="00DF5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1260" w:type="dxa"/>
          </w:tcPr>
          <w:p w14:paraId="71B977CB" w14:textId="77777777" w:rsidR="00DF5D4A" w:rsidRPr="00333A39" w:rsidRDefault="00DF5D4A" w:rsidP="00DF5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spacing w:val="-4"/>
              </w:rPr>
            </w:pPr>
            <w:r w:rsidRPr="000F13FA">
              <w:rPr>
                <w:rFonts w:ascii="Times New Roman" w:hAnsi="Times New Roman" w:cs="Times New Roman"/>
                <w:b/>
                <w:spacing w:val="-4"/>
                <w:sz w:val="22"/>
                <w:szCs w:val="20"/>
                <w:lang w:val="en-GB" w:bidi="ar-SA"/>
              </w:rPr>
              <w:t>is applied</w:t>
            </w:r>
          </w:p>
        </w:tc>
        <w:tc>
          <w:tcPr>
            <w:tcW w:w="270" w:type="dxa"/>
          </w:tcPr>
          <w:p w14:paraId="73358F91" w14:textId="77777777" w:rsidR="00DF5D4A" w:rsidRPr="00075763" w:rsidRDefault="00DF5D4A" w:rsidP="00DF5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2666" w:type="dxa"/>
            <w:gridSpan w:val="3"/>
          </w:tcPr>
          <w:p w14:paraId="68D1B25F" w14:textId="77777777" w:rsidR="00DF5D4A" w:rsidRPr="00745DBD" w:rsidRDefault="00DF5D4A" w:rsidP="00DF5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bCs/>
                <w:spacing w:val="-4"/>
                <w:sz w:val="22"/>
                <w:szCs w:val="22"/>
              </w:rPr>
            </w:pPr>
            <w:r w:rsidRPr="00745DBD">
              <w:rPr>
                <w:rFonts w:ascii="Times New Roman" w:hAnsi="Times New Roman" w:cs="Times New Roman"/>
                <w:b/>
                <w:bCs/>
                <w:spacing w:val="-4"/>
                <w:sz w:val="22"/>
                <w:szCs w:val="22"/>
              </w:rPr>
              <w:t>financial statements</w:t>
            </w:r>
          </w:p>
        </w:tc>
      </w:tr>
      <w:tr w:rsidR="00DF5D4A" w:rsidRPr="00D675DD" w14:paraId="4B2CD80A" w14:textId="77777777" w:rsidTr="00DE7D38">
        <w:trPr>
          <w:trHeight w:val="80"/>
        </w:trPr>
        <w:tc>
          <w:tcPr>
            <w:tcW w:w="3600" w:type="dxa"/>
          </w:tcPr>
          <w:p w14:paraId="6837E0D8" w14:textId="77777777" w:rsidR="00DF5D4A" w:rsidRPr="00A35AEE" w:rsidRDefault="00DF5D4A" w:rsidP="00DF5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14:paraId="42B99F0D" w14:textId="77777777" w:rsidR="00DF5D4A" w:rsidRPr="00A35AEE" w:rsidRDefault="00DF5D4A" w:rsidP="00DF5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z w:val="22"/>
                <w:szCs w:val="22"/>
                <w:lang w:val="en-GB" w:bidi="ar-SA"/>
              </w:rPr>
              <w:t>31 March</w:t>
            </w:r>
          </w:p>
        </w:tc>
        <w:tc>
          <w:tcPr>
            <w:tcW w:w="270" w:type="dxa"/>
          </w:tcPr>
          <w:p w14:paraId="661794BB" w14:textId="77777777" w:rsidR="00DF5D4A" w:rsidRPr="00A35AEE" w:rsidRDefault="00DF5D4A" w:rsidP="00DF5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14:paraId="31B1B010" w14:textId="77777777" w:rsidR="00DF5D4A" w:rsidRPr="00A35AEE" w:rsidRDefault="00DF5D4A" w:rsidP="00DF5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A35AEE">
              <w:rPr>
                <w:rFonts w:ascii="Times New Roman" w:hAnsi="Times New Roman" w:cs="Times New Roman"/>
                <w:spacing w:val="-4"/>
                <w:sz w:val="22"/>
                <w:szCs w:val="22"/>
              </w:rPr>
              <w:t>31 December</w:t>
            </w:r>
          </w:p>
        </w:tc>
        <w:tc>
          <w:tcPr>
            <w:tcW w:w="270" w:type="dxa"/>
          </w:tcPr>
          <w:p w14:paraId="08BC1F65" w14:textId="77777777" w:rsidR="00DF5D4A" w:rsidRPr="00A35AEE" w:rsidRDefault="00DF5D4A" w:rsidP="00DF5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14:paraId="340D2768" w14:textId="77777777" w:rsidR="00DF5D4A" w:rsidRPr="00A35AEE" w:rsidRDefault="00DF5D4A" w:rsidP="00DF5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z w:val="22"/>
                <w:szCs w:val="22"/>
                <w:lang w:val="en-GB" w:bidi="ar-SA"/>
              </w:rPr>
              <w:t>31 March</w:t>
            </w:r>
          </w:p>
        </w:tc>
        <w:tc>
          <w:tcPr>
            <w:tcW w:w="236" w:type="dxa"/>
          </w:tcPr>
          <w:p w14:paraId="77AD7FB8" w14:textId="77777777" w:rsidR="00DF5D4A" w:rsidRPr="00A35AEE" w:rsidRDefault="00DF5D4A" w:rsidP="00DF5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170" w:type="dxa"/>
          </w:tcPr>
          <w:p w14:paraId="5609A5DC" w14:textId="77777777" w:rsidR="00DF5D4A" w:rsidRPr="00A35AEE" w:rsidRDefault="00DF5D4A" w:rsidP="00DF5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A35AEE">
              <w:rPr>
                <w:rFonts w:ascii="Times New Roman" w:hAnsi="Times New Roman" w:cs="Times New Roman"/>
                <w:spacing w:val="-4"/>
                <w:sz w:val="22"/>
                <w:szCs w:val="22"/>
              </w:rPr>
              <w:t>31 December</w:t>
            </w:r>
          </w:p>
        </w:tc>
      </w:tr>
      <w:tr w:rsidR="00DF5D4A" w:rsidRPr="00D675DD" w14:paraId="1A150CE9" w14:textId="77777777" w:rsidTr="00DE7D38">
        <w:trPr>
          <w:trHeight w:val="80"/>
        </w:trPr>
        <w:tc>
          <w:tcPr>
            <w:tcW w:w="3600" w:type="dxa"/>
          </w:tcPr>
          <w:p w14:paraId="1268DFC9" w14:textId="77777777" w:rsidR="00DF5D4A" w:rsidRPr="00A35AEE" w:rsidRDefault="00DF5D4A" w:rsidP="00DF5D4A">
            <w:pPr>
              <w:pStyle w:val="acctfourfigures"/>
              <w:tabs>
                <w:tab w:val="clear" w:pos="765"/>
                <w:tab w:val="decimal" w:pos="0"/>
              </w:tabs>
              <w:spacing w:line="240" w:lineRule="exact"/>
              <w:rPr>
                <w:b/>
                <w:bCs/>
                <w:i/>
                <w:iCs/>
                <w:spacing w:val="-4"/>
              </w:rPr>
            </w:pPr>
          </w:p>
        </w:tc>
        <w:tc>
          <w:tcPr>
            <w:tcW w:w="1260" w:type="dxa"/>
          </w:tcPr>
          <w:p w14:paraId="5C5DE7ED" w14:textId="77777777" w:rsidR="00DF5D4A" w:rsidRPr="00A35AEE" w:rsidRDefault="00DF5D4A" w:rsidP="00DF5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cs="Times New Roman"/>
                <w:spacing w:val="-4"/>
              </w:rPr>
            </w:pPr>
            <w:r w:rsidRPr="00A15218">
              <w:rPr>
                <w:rFonts w:ascii="Times New Roman" w:hAnsi="Times New Roman" w:cs="Times New Roman"/>
                <w:spacing w:val="-4"/>
                <w:sz w:val="22"/>
                <w:szCs w:val="22"/>
              </w:rPr>
              <w:t>202</w:t>
            </w:r>
            <w:r>
              <w:rPr>
                <w:rFonts w:ascii="Times New Roman" w:hAnsi="Times New Roman" w:cs="Times New Roman"/>
                <w:spacing w:val="-4"/>
                <w:sz w:val="22"/>
                <w:szCs w:val="22"/>
              </w:rPr>
              <w:t>1</w:t>
            </w:r>
          </w:p>
        </w:tc>
        <w:tc>
          <w:tcPr>
            <w:tcW w:w="270" w:type="dxa"/>
          </w:tcPr>
          <w:p w14:paraId="19975AFF" w14:textId="77777777" w:rsidR="00DF5D4A" w:rsidRPr="00A35AEE" w:rsidRDefault="00DF5D4A" w:rsidP="00DF5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imes New Roman" w:hAnsi="Times New Roman" w:cs="Times New Roman"/>
                <w:spacing w:val="-4"/>
                <w:sz w:val="22"/>
                <w:szCs w:val="22"/>
              </w:rPr>
            </w:pPr>
          </w:p>
        </w:tc>
        <w:tc>
          <w:tcPr>
            <w:tcW w:w="1260" w:type="dxa"/>
          </w:tcPr>
          <w:p w14:paraId="5E8AB1B1" w14:textId="77777777" w:rsidR="00DF5D4A" w:rsidRPr="00A35AEE" w:rsidRDefault="00DF5D4A" w:rsidP="00DF5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pacing w:val="-4"/>
                <w:sz w:val="22"/>
                <w:szCs w:val="22"/>
              </w:rPr>
              <w:t>2020</w:t>
            </w:r>
          </w:p>
        </w:tc>
        <w:tc>
          <w:tcPr>
            <w:tcW w:w="270" w:type="dxa"/>
          </w:tcPr>
          <w:p w14:paraId="09CFB0F7" w14:textId="77777777" w:rsidR="00DF5D4A" w:rsidRPr="00A35AEE" w:rsidRDefault="00DF5D4A" w:rsidP="00DF5D4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8" w:right="-108"/>
              <w:rPr>
                <w:rFonts w:cs="Times New Roman"/>
                <w:b/>
                <w:bCs/>
                <w:i/>
                <w:iCs/>
                <w:spacing w:val="-4"/>
              </w:rPr>
            </w:pPr>
          </w:p>
        </w:tc>
        <w:tc>
          <w:tcPr>
            <w:tcW w:w="1260" w:type="dxa"/>
          </w:tcPr>
          <w:p w14:paraId="7FC4A927" w14:textId="77777777" w:rsidR="00DF5D4A" w:rsidRPr="00A35AEE" w:rsidRDefault="00DF5D4A" w:rsidP="00DF5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cs="Times New Roman"/>
                <w:spacing w:val="-4"/>
              </w:rPr>
            </w:pPr>
            <w:r w:rsidRPr="00A15218">
              <w:rPr>
                <w:rFonts w:ascii="Times New Roman" w:hAnsi="Times New Roman" w:cs="Times New Roman"/>
                <w:spacing w:val="-4"/>
                <w:sz w:val="22"/>
                <w:szCs w:val="22"/>
              </w:rPr>
              <w:t>202</w:t>
            </w:r>
            <w:r>
              <w:rPr>
                <w:rFonts w:ascii="Times New Roman" w:hAnsi="Times New Roman" w:cs="Times New Roman"/>
                <w:spacing w:val="-4"/>
                <w:sz w:val="22"/>
                <w:szCs w:val="22"/>
              </w:rPr>
              <w:t>1</w:t>
            </w:r>
          </w:p>
        </w:tc>
        <w:tc>
          <w:tcPr>
            <w:tcW w:w="236" w:type="dxa"/>
          </w:tcPr>
          <w:p w14:paraId="369A2A90" w14:textId="77777777" w:rsidR="00DF5D4A" w:rsidRPr="00A35AEE" w:rsidRDefault="00DF5D4A" w:rsidP="00DF5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imes New Roman" w:hAnsi="Times New Roman" w:cs="Times New Roman"/>
                <w:spacing w:val="-4"/>
                <w:sz w:val="22"/>
                <w:szCs w:val="22"/>
              </w:rPr>
            </w:pPr>
          </w:p>
        </w:tc>
        <w:tc>
          <w:tcPr>
            <w:tcW w:w="1170" w:type="dxa"/>
          </w:tcPr>
          <w:p w14:paraId="535FB7A5" w14:textId="77777777" w:rsidR="00DF5D4A" w:rsidRPr="00A35AEE" w:rsidRDefault="00DF5D4A" w:rsidP="00DF5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pacing w:val="-4"/>
                <w:sz w:val="22"/>
                <w:szCs w:val="22"/>
              </w:rPr>
              <w:t>2020</w:t>
            </w:r>
          </w:p>
        </w:tc>
      </w:tr>
      <w:tr w:rsidR="00DF5D4A" w:rsidRPr="00D675DD" w14:paraId="0886F071" w14:textId="77777777" w:rsidTr="00DF5D4A">
        <w:trPr>
          <w:trHeight w:val="80"/>
        </w:trPr>
        <w:tc>
          <w:tcPr>
            <w:tcW w:w="3600" w:type="dxa"/>
          </w:tcPr>
          <w:p w14:paraId="349D0390" w14:textId="77777777" w:rsidR="00DF5D4A" w:rsidRPr="00D675DD" w:rsidRDefault="00DF5D4A" w:rsidP="00DF5D4A">
            <w:pPr>
              <w:spacing w:line="240" w:lineRule="exact"/>
              <w:rPr>
                <w:b/>
                <w:bCs/>
                <w:i/>
                <w:iCs/>
              </w:rPr>
            </w:pPr>
          </w:p>
        </w:tc>
        <w:tc>
          <w:tcPr>
            <w:tcW w:w="5726" w:type="dxa"/>
            <w:gridSpan w:val="7"/>
          </w:tcPr>
          <w:p w14:paraId="069E78A4" w14:textId="77777777" w:rsidR="00DF5D4A" w:rsidRPr="00D675DD" w:rsidRDefault="00DF5D4A" w:rsidP="00DF5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i/>
                <w:iCs/>
                <w:sz w:val="22"/>
                <w:szCs w:val="22"/>
              </w:rPr>
            </w:pPr>
            <w:r w:rsidRPr="00D675DD">
              <w:rPr>
                <w:rFonts w:ascii="Times New Roman" w:hAnsi="Times New Roman" w:cs="Times New Roman"/>
                <w:i/>
                <w:iCs/>
                <w:sz w:val="22"/>
                <w:szCs w:val="22"/>
              </w:rPr>
              <w:t>(in thousand Baht)</w:t>
            </w:r>
          </w:p>
        </w:tc>
      </w:tr>
      <w:tr w:rsidR="00DF5D4A" w:rsidRPr="00D675DD" w14:paraId="5CC535EA" w14:textId="77777777" w:rsidTr="00DF5D4A">
        <w:trPr>
          <w:trHeight w:val="80"/>
        </w:trPr>
        <w:tc>
          <w:tcPr>
            <w:tcW w:w="3600" w:type="dxa"/>
          </w:tcPr>
          <w:p w14:paraId="3BC2CFC1" w14:textId="77777777" w:rsidR="00DF5D4A" w:rsidRPr="00D675DD" w:rsidRDefault="00DF5D4A" w:rsidP="00DF5D4A">
            <w:pPr>
              <w:spacing w:line="240" w:lineRule="exact"/>
              <w:rPr>
                <w:b/>
                <w:bCs/>
                <w:i/>
                <w:iCs/>
              </w:rPr>
            </w:pPr>
          </w:p>
        </w:tc>
        <w:tc>
          <w:tcPr>
            <w:tcW w:w="5726" w:type="dxa"/>
            <w:gridSpan w:val="7"/>
          </w:tcPr>
          <w:p w14:paraId="3BA8FB80" w14:textId="77777777" w:rsidR="00DF5D4A" w:rsidRPr="00D675DD" w:rsidRDefault="00DF5D4A" w:rsidP="00DF5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i/>
                <w:iCs/>
                <w:sz w:val="22"/>
                <w:szCs w:val="22"/>
              </w:rPr>
            </w:pPr>
          </w:p>
        </w:tc>
      </w:tr>
      <w:tr w:rsidR="00CA15A7" w:rsidRPr="00D675DD" w14:paraId="2E3F2554" w14:textId="77777777" w:rsidTr="00DE7D38">
        <w:trPr>
          <w:trHeight w:val="80"/>
        </w:trPr>
        <w:tc>
          <w:tcPr>
            <w:tcW w:w="3600" w:type="dxa"/>
          </w:tcPr>
          <w:p w14:paraId="14B238BD" w14:textId="77777777" w:rsidR="00CA15A7" w:rsidRPr="00D37F8F" w:rsidRDefault="00CA15A7" w:rsidP="00CA15A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exact"/>
            </w:pPr>
            <w:r w:rsidRPr="00D37F8F">
              <w:t>Joint venture</w:t>
            </w:r>
          </w:p>
        </w:tc>
        <w:tc>
          <w:tcPr>
            <w:tcW w:w="1260" w:type="dxa"/>
          </w:tcPr>
          <w:p w14:paraId="14375F43" w14:textId="223D6820" w:rsidR="00CA15A7" w:rsidRPr="002937E8" w:rsidRDefault="002A220F" w:rsidP="00B25FE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5,160</w:t>
            </w:r>
          </w:p>
        </w:tc>
        <w:tc>
          <w:tcPr>
            <w:tcW w:w="270" w:type="dxa"/>
          </w:tcPr>
          <w:p w14:paraId="2B4E5473" w14:textId="77777777" w:rsidR="00CA15A7" w:rsidRPr="002937E8" w:rsidRDefault="00CA15A7" w:rsidP="00CA15A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rPr>
            </w:pPr>
          </w:p>
        </w:tc>
        <w:tc>
          <w:tcPr>
            <w:tcW w:w="1260" w:type="dxa"/>
          </w:tcPr>
          <w:p w14:paraId="770A81B6" w14:textId="77777777" w:rsidR="00CA15A7" w:rsidRPr="00D675DD" w:rsidRDefault="00CA15A7" w:rsidP="00B25FE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8" w:right="-108"/>
              <w:rPr>
                <w:rFonts w:cs="Times New Roman"/>
              </w:rPr>
            </w:pPr>
            <w:r>
              <w:rPr>
                <w:rFonts w:cs="Times New Roman"/>
              </w:rPr>
              <w:t>4,768</w:t>
            </w:r>
          </w:p>
        </w:tc>
        <w:tc>
          <w:tcPr>
            <w:tcW w:w="270" w:type="dxa"/>
          </w:tcPr>
          <w:p w14:paraId="691F1D53" w14:textId="77777777" w:rsidR="00CA15A7" w:rsidRPr="002937E8" w:rsidRDefault="00CA15A7" w:rsidP="00CA15A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exact"/>
              <w:ind w:left="-18" w:right="-108"/>
              <w:rPr>
                <w:rFonts w:cs="Times New Roman"/>
              </w:rPr>
            </w:pPr>
          </w:p>
        </w:tc>
        <w:tc>
          <w:tcPr>
            <w:tcW w:w="1260" w:type="dxa"/>
          </w:tcPr>
          <w:p w14:paraId="69B4DCE1" w14:textId="0A4B46E5" w:rsidR="00CA15A7" w:rsidRPr="002937E8" w:rsidRDefault="00192EA7" w:rsidP="00B25FE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tLeast"/>
              <w:ind w:left="-18" w:right="-108"/>
              <w:rPr>
                <w:rFonts w:cs="Times New Roman"/>
              </w:rPr>
            </w:pPr>
            <w:r>
              <w:rPr>
                <w:rFonts w:cs="Times New Roman"/>
              </w:rPr>
              <w:t>5,160</w:t>
            </w:r>
          </w:p>
        </w:tc>
        <w:tc>
          <w:tcPr>
            <w:tcW w:w="236" w:type="dxa"/>
          </w:tcPr>
          <w:p w14:paraId="5A8A9ADF" w14:textId="77777777" w:rsidR="00CA15A7" w:rsidRPr="002937E8" w:rsidRDefault="00CA15A7" w:rsidP="00CA15A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rPr>
            </w:pPr>
          </w:p>
        </w:tc>
        <w:tc>
          <w:tcPr>
            <w:tcW w:w="1170" w:type="dxa"/>
          </w:tcPr>
          <w:p w14:paraId="126455E0" w14:textId="77777777" w:rsidR="00CA15A7" w:rsidRPr="00D675DD" w:rsidRDefault="00CA15A7" w:rsidP="00B25FE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8" w:right="-202"/>
              <w:rPr>
                <w:rFonts w:cs="Times New Roman"/>
              </w:rPr>
            </w:pPr>
            <w:r>
              <w:rPr>
                <w:rFonts w:cs="Times New Roman"/>
              </w:rPr>
              <w:t>4,768</w:t>
            </w:r>
          </w:p>
        </w:tc>
      </w:tr>
      <w:tr w:rsidR="00CA15A7" w:rsidRPr="00010203" w14:paraId="5448A8CB" w14:textId="77777777" w:rsidTr="00DE7D38">
        <w:trPr>
          <w:trHeight w:val="80"/>
        </w:trPr>
        <w:tc>
          <w:tcPr>
            <w:tcW w:w="3600" w:type="dxa"/>
          </w:tcPr>
          <w:p w14:paraId="4787CEC6" w14:textId="77777777" w:rsidR="00CA15A7" w:rsidRPr="00D37F8F" w:rsidRDefault="00CA15A7" w:rsidP="00CA15A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exact"/>
            </w:pPr>
            <w:r w:rsidRPr="00D37F8F">
              <w:t>Other related parties</w:t>
            </w:r>
          </w:p>
        </w:tc>
        <w:tc>
          <w:tcPr>
            <w:tcW w:w="1260" w:type="dxa"/>
          </w:tcPr>
          <w:p w14:paraId="401451CE" w14:textId="34025813" w:rsidR="00CA15A7" w:rsidRPr="002937E8" w:rsidRDefault="002A220F" w:rsidP="00B25FE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123</w:t>
            </w:r>
          </w:p>
        </w:tc>
        <w:tc>
          <w:tcPr>
            <w:tcW w:w="270" w:type="dxa"/>
          </w:tcPr>
          <w:p w14:paraId="66931770" w14:textId="77777777" w:rsidR="00CA15A7" w:rsidRPr="002937E8" w:rsidRDefault="00CA15A7" w:rsidP="00CA15A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rPr>
            </w:pPr>
          </w:p>
        </w:tc>
        <w:tc>
          <w:tcPr>
            <w:tcW w:w="1260" w:type="dxa"/>
          </w:tcPr>
          <w:p w14:paraId="33F70818" w14:textId="77777777" w:rsidR="00CA15A7" w:rsidRPr="00C17981" w:rsidRDefault="00CA15A7" w:rsidP="00CA15A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right="-108"/>
              <w:rPr>
                <w:rFonts w:cs="Times New Roman"/>
              </w:rPr>
            </w:pPr>
            <w:r>
              <w:rPr>
                <w:rFonts w:cs="Times New Roman"/>
              </w:rPr>
              <w:t>113</w:t>
            </w:r>
          </w:p>
        </w:tc>
        <w:tc>
          <w:tcPr>
            <w:tcW w:w="270" w:type="dxa"/>
          </w:tcPr>
          <w:p w14:paraId="26FE437B" w14:textId="77777777" w:rsidR="00CA15A7" w:rsidRPr="002937E8" w:rsidRDefault="00CA15A7" w:rsidP="00CA15A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exact"/>
              <w:ind w:left="-18" w:right="-108"/>
              <w:rPr>
                <w:rFonts w:cs="Times New Roman"/>
              </w:rPr>
            </w:pPr>
          </w:p>
        </w:tc>
        <w:tc>
          <w:tcPr>
            <w:tcW w:w="1260" w:type="dxa"/>
          </w:tcPr>
          <w:p w14:paraId="036F9975" w14:textId="4F365547" w:rsidR="00CA15A7" w:rsidRPr="002937E8" w:rsidRDefault="00192EA7" w:rsidP="00CA15A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tLeast"/>
              <w:ind w:left="-18" w:right="-108"/>
              <w:rPr>
                <w:rFonts w:cs="Times New Roman"/>
              </w:rPr>
            </w:pPr>
            <w:r>
              <w:rPr>
                <w:rFonts w:cs="Times New Roman"/>
              </w:rPr>
              <w:t>123</w:t>
            </w:r>
          </w:p>
        </w:tc>
        <w:tc>
          <w:tcPr>
            <w:tcW w:w="236" w:type="dxa"/>
          </w:tcPr>
          <w:p w14:paraId="6B5ED3D3" w14:textId="77777777" w:rsidR="00CA15A7" w:rsidRPr="002937E8" w:rsidRDefault="00CA15A7" w:rsidP="00CA15A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rPr>
            </w:pPr>
          </w:p>
        </w:tc>
        <w:tc>
          <w:tcPr>
            <w:tcW w:w="1170" w:type="dxa"/>
          </w:tcPr>
          <w:p w14:paraId="2FF139F1" w14:textId="77777777" w:rsidR="00CA15A7" w:rsidRPr="00C17981" w:rsidRDefault="00CA15A7" w:rsidP="00CA15A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8" w:right="-202"/>
              <w:rPr>
                <w:rFonts w:cs="Times New Roman"/>
              </w:rPr>
            </w:pPr>
            <w:r>
              <w:rPr>
                <w:rFonts w:cs="Times New Roman"/>
              </w:rPr>
              <w:t>113</w:t>
            </w:r>
          </w:p>
        </w:tc>
      </w:tr>
      <w:tr w:rsidR="00CA15A7" w14:paraId="0CADC6F7" w14:textId="77777777" w:rsidTr="00DE7D38">
        <w:trPr>
          <w:trHeight w:val="80"/>
        </w:trPr>
        <w:tc>
          <w:tcPr>
            <w:tcW w:w="3600" w:type="dxa"/>
          </w:tcPr>
          <w:p w14:paraId="02805036" w14:textId="77777777" w:rsidR="00CA15A7" w:rsidRPr="0020449C" w:rsidRDefault="00CA15A7" w:rsidP="00CA15A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exact"/>
              <w:rPr>
                <w:b/>
                <w:bCs/>
              </w:rPr>
            </w:pPr>
            <w:r>
              <w:rPr>
                <w:b/>
                <w:bCs/>
              </w:rPr>
              <w:t>Total</w:t>
            </w:r>
          </w:p>
        </w:tc>
        <w:tc>
          <w:tcPr>
            <w:tcW w:w="1260" w:type="dxa"/>
            <w:tcBorders>
              <w:top w:val="single" w:sz="4" w:space="0" w:color="auto"/>
            </w:tcBorders>
          </w:tcPr>
          <w:p w14:paraId="0F91E0A4" w14:textId="4DECD88B" w:rsidR="00CA15A7" w:rsidRPr="0020449C" w:rsidRDefault="002A220F" w:rsidP="00B25FE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b/>
                <w:bCs/>
              </w:rPr>
            </w:pPr>
            <w:r>
              <w:rPr>
                <w:rFonts w:cs="Times New Roman"/>
                <w:b/>
                <w:bCs/>
              </w:rPr>
              <w:t>5,283</w:t>
            </w:r>
          </w:p>
        </w:tc>
        <w:tc>
          <w:tcPr>
            <w:tcW w:w="270" w:type="dxa"/>
          </w:tcPr>
          <w:p w14:paraId="6A63AFD2" w14:textId="77777777" w:rsidR="00CA15A7" w:rsidRPr="0020449C" w:rsidRDefault="00CA15A7" w:rsidP="00CA15A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b/>
                <w:bCs/>
              </w:rPr>
            </w:pPr>
          </w:p>
        </w:tc>
        <w:tc>
          <w:tcPr>
            <w:tcW w:w="1260" w:type="dxa"/>
            <w:tcBorders>
              <w:top w:val="single" w:sz="4" w:space="0" w:color="auto"/>
            </w:tcBorders>
          </w:tcPr>
          <w:p w14:paraId="0D5CFDA2" w14:textId="77777777" w:rsidR="00CA15A7" w:rsidRPr="0092661C" w:rsidRDefault="00CA15A7" w:rsidP="00CA15A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right="-108"/>
              <w:rPr>
                <w:rFonts w:cs="Times New Roman"/>
                <w:b/>
                <w:bCs/>
              </w:rPr>
            </w:pPr>
            <w:r>
              <w:rPr>
                <w:rFonts w:cs="Times New Roman"/>
                <w:b/>
                <w:bCs/>
              </w:rPr>
              <w:t>4,881</w:t>
            </w:r>
          </w:p>
        </w:tc>
        <w:tc>
          <w:tcPr>
            <w:tcW w:w="270" w:type="dxa"/>
          </w:tcPr>
          <w:p w14:paraId="437AEA5F" w14:textId="77777777" w:rsidR="00CA15A7" w:rsidRPr="0020449C" w:rsidRDefault="00CA15A7" w:rsidP="00CA15A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exact"/>
              <w:ind w:left="-18" w:right="-108"/>
              <w:rPr>
                <w:rFonts w:cs="Times New Roman"/>
                <w:b/>
                <w:bCs/>
              </w:rPr>
            </w:pPr>
          </w:p>
        </w:tc>
        <w:tc>
          <w:tcPr>
            <w:tcW w:w="1260" w:type="dxa"/>
            <w:tcBorders>
              <w:top w:val="single" w:sz="4" w:space="0" w:color="auto"/>
            </w:tcBorders>
          </w:tcPr>
          <w:p w14:paraId="5D7E1308" w14:textId="62191134" w:rsidR="00CA15A7" w:rsidRPr="0020449C" w:rsidRDefault="00192EA7" w:rsidP="00CA15A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tLeast"/>
              <w:ind w:left="-18" w:right="-108"/>
              <w:rPr>
                <w:rFonts w:cs="Times New Roman"/>
                <w:b/>
                <w:bCs/>
              </w:rPr>
            </w:pPr>
            <w:r>
              <w:rPr>
                <w:rFonts w:cs="Times New Roman"/>
                <w:b/>
                <w:bCs/>
              </w:rPr>
              <w:t>5,283</w:t>
            </w:r>
          </w:p>
        </w:tc>
        <w:tc>
          <w:tcPr>
            <w:tcW w:w="236" w:type="dxa"/>
          </w:tcPr>
          <w:p w14:paraId="48ACEF8D" w14:textId="77777777" w:rsidR="00CA15A7" w:rsidRPr="0020449C" w:rsidRDefault="00CA15A7" w:rsidP="00CA15A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b/>
                <w:bCs/>
              </w:rPr>
            </w:pPr>
          </w:p>
        </w:tc>
        <w:tc>
          <w:tcPr>
            <w:tcW w:w="1170" w:type="dxa"/>
            <w:tcBorders>
              <w:top w:val="single" w:sz="4" w:space="0" w:color="auto"/>
            </w:tcBorders>
          </w:tcPr>
          <w:p w14:paraId="2D6EBF4D" w14:textId="77777777" w:rsidR="00CA15A7" w:rsidRPr="00CA15A7" w:rsidRDefault="00CA15A7" w:rsidP="00CA15A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8" w:right="-202"/>
              <w:rPr>
                <w:rFonts w:cs="Times New Roman"/>
                <w:b/>
                <w:bCs/>
              </w:rPr>
            </w:pPr>
            <w:r w:rsidRPr="00CA15A7">
              <w:rPr>
                <w:rFonts w:cs="Times New Roman"/>
                <w:b/>
                <w:bCs/>
              </w:rPr>
              <w:t>4,881</w:t>
            </w:r>
          </w:p>
        </w:tc>
      </w:tr>
      <w:tr w:rsidR="00CA15A7" w14:paraId="1E4DBD78" w14:textId="77777777" w:rsidTr="00DE7D38">
        <w:trPr>
          <w:trHeight w:val="80"/>
        </w:trPr>
        <w:tc>
          <w:tcPr>
            <w:tcW w:w="3600" w:type="dxa"/>
          </w:tcPr>
          <w:p w14:paraId="01B6AAFB" w14:textId="77777777" w:rsidR="00CA15A7" w:rsidRPr="00D51149" w:rsidRDefault="00CA15A7" w:rsidP="00F739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exact"/>
              <w:ind w:right="-105"/>
            </w:pPr>
            <w:r w:rsidRPr="00D51149">
              <w:rPr>
                <w:i/>
                <w:iCs/>
              </w:rPr>
              <w:t>Less</w:t>
            </w:r>
            <w:r w:rsidRPr="00D51149">
              <w:t xml:space="preserve"> allowance for </w:t>
            </w:r>
            <w:r w:rsidR="00F739C8">
              <w:t>expected credit loss</w:t>
            </w:r>
            <w:r w:rsidRPr="00D51149">
              <w:t xml:space="preserve"> </w:t>
            </w:r>
          </w:p>
        </w:tc>
        <w:tc>
          <w:tcPr>
            <w:tcW w:w="1260" w:type="dxa"/>
          </w:tcPr>
          <w:p w14:paraId="57CA09F7" w14:textId="123C1D7F" w:rsidR="00CA15A7" w:rsidRDefault="002A220F" w:rsidP="00B25FE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b/>
                <w:bCs/>
              </w:rPr>
            </w:pPr>
            <w:r>
              <w:rPr>
                <w:rFonts w:cs="Times New Roman"/>
                <w:b/>
                <w:bCs/>
              </w:rPr>
              <w:t>-</w:t>
            </w:r>
          </w:p>
        </w:tc>
        <w:tc>
          <w:tcPr>
            <w:tcW w:w="270" w:type="dxa"/>
          </w:tcPr>
          <w:p w14:paraId="7CED3E11" w14:textId="77777777" w:rsidR="00CA15A7" w:rsidRPr="0020449C" w:rsidRDefault="00CA15A7" w:rsidP="00CA15A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b/>
                <w:bCs/>
              </w:rPr>
            </w:pPr>
          </w:p>
        </w:tc>
        <w:tc>
          <w:tcPr>
            <w:tcW w:w="1260" w:type="dxa"/>
          </w:tcPr>
          <w:p w14:paraId="34731441" w14:textId="77777777" w:rsidR="00CA15A7" w:rsidRDefault="00CA15A7" w:rsidP="00CA15A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right="-108"/>
              <w:rPr>
                <w:rFonts w:cs="Times New Roman"/>
                <w:b/>
                <w:bCs/>
              </w:rPr>
            </w:pPr>
            <w:r>
              <w:rPr>
                <w:rFonts w:cs="Times New Roman"/>
                <w:b/>
                <w:bCs/>
              </w:rPr>
              <w:t>-</w:t>
            </w:r>
          </w:p>
        </w:tc>
        <w:tc>
          <w:tcPr>
            <w:tcW w:w="270" w:type="dxa"/>
          </w:tcPr>
          <w:p w14:paraId="3DDCC1AD" w14:textId="77777777" w:rsidR="00CA15A7" w:rsidRPr="0020449C" w:rsidRDefault="00CA15A7" w:rsidP="00CA15A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exact"/>
              <w:ind w:left="-18" w:right="-108"/>
              <w:rPr>
                <w:rFonts w:cs="Times New Roman"/>
                <w:b/>
                <w:bCs/>
              </w:rPr>
            </w:pPr>
          </w:p>
        </w:tc>
        <w:tc>
          <w:tcPr>
            <w:tcW w:w="1260" w:type="dxa"/>
          </w:tcPr>
          <w:p w14:paraId="58FEEF4D" w14:textId="18D4CD8C" w:rsidR="00CA15A7" w:rsidRDefault="00192EA7" w:rsidP="00CA15A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tLeast"/>
              <w:ind w:left="-18" w:right="-108"/>
              <w:rPr>
                <w:rFonts w:cs="Times New Roman"/>
                <w:b/>
                <w:bCs/>
              </w:rPr>
            </w:pPr>
            <w:r>
              <w:rPr>
                <w:rFonts w:cs="Times New Roman"/>
                <w:b/>
                <w:bCs/>
              </w:rPr>
              <w:t>-</w:t>
            </w:r>
          </w:p>
        </w:tc>
        <w:tc>
          <w:tcPr>
            <w:tcW w:w="236" w:type="dxa"/>
          </w:tcPr>
          <w:p w14:paraId="472F3490" w14:textId="77777777" w:rsidR="00CA15A7" w:rsidRPr="0020449C" w:rsidRDefault="00CA15A7" w:rsidP="00CA15A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b/>
                <w:bCs/>
              </w:rPr>
            </w:pPr>
          </w:p>
        </w:tc>
        <w:tc>
          <w:tcPr>
            <w:tcW w:w="1170" w:type="dxa"/>
          </w:tcPr>
          <w:p w14:paraId="79005F1C" w14:textId="77777777" w:rsidR="00CA15A7" w:rsidRPr="00CA15A7" w:rsidRDefault="00CA15A7" w:rsidP="00CA15A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8" w:right="-202"/>
              <w:rPr>
                <w:rFonts w:cs="Times New Roman"/>
              </w:rPr>
            </w:pPr>
            <w:r w:rsidRPr="00CA15A7">
              <w:rPr>
                <w:rFonts w:cs="Times New Roman"/>
              </w:rPr>
              <w:t>-</w:t>
            </w:r>
          </w:p>
        </w:tc>
      </w:tr>
      <w:tr w:rsidR="00CA15A7" w14:paraId="09F80DB2" w14:textId="77777777" w:rsidTr="002A7F2A">
        <w:trPr>
          <w:trHeight w:val="80"/>
        </w:trPr>
        <w:tc>
          <w:tcPr>
            <w:tcW w:w="3600" w:type="dxa"/>
          </w:tcPr>
          <w:p w14:paraId="276A67A8" w14:textId="77777777" w:rsidR="00CA15A7" w:rsidRPr="0020449C" w:rsidRDefault="00CA15A7" w:rsidP="00CA15A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exact"/>
              <w:rPr>
                <w:b/>
                <w:bCs/>
              </w:rPr>
            </w:pPr>
            <w:r>
              <w:rPr>
                <w:b/>
                <w:bCs/>
              </w:rPr>
              <w:t>Net</w:t>
            </w:r>
          </w:p>
        </w:tc>
        <w:tc>
          <w:tcPr>
            <w:tcW w:w="1260" w:type="dxa"/>
            <w:tcBorders>
              <w:top w:val="single" w:sz="4" w:space="0" w:color="auto"/>
              <w:bottom w:val="double" w:sz="4" w:space="0" w:color="auto"/>
            </w:tcBorders>
          </w:tcPr>
          <w:p w14:paraId="38176150" w14:textId="7083DAAA" w:rsidR="00CA15A7" w:rsidRDefault="002A220F" w:rsidP="00B25FE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b/>
                <w:bCs/>
              </w:rPr>
            </w:pPr>
            <w:r>
              <w:rPr>
                <w:rFonts w:cs="Times New Roman"/>
                <w:b/>
                <w:bCs/>
              </w:rPr>
              <w:t>5,283</w:t>
            </w:r>
          </w:p>
        </w:tc>
        <w:tc>
          <w:tcPr>
            <w:tcW w:w="270" w:type="dxa"/>
          </w:tcPr>
          <w:p w14:paraId="73FD0643" w14:textId="77777777" w:rsidR="00CA15A7" w:rsidRPr="0020449C" w:rsidRDefault="00CA15A7" w:rsidP="00CA15A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b/>
                <w:bCs/>
              </w:rPr>
            </w:pPr>
          </w:p>
        </w:tc>
        <w:tc>
          <w:tcPr>
            <w:tcW w:w="1260" w:type="dxa"/>
            <w:tcBorders>
              <w:top w:val="single" w:sz="4" w:space="0" w:color="auto"/>
              <w:bottom w:val="double" w:sz="4" w:space="0" w:color="auto"/>
            </w:tcBorders>
          </w:tcPr>
          <w:p w14:paraId="4CE62E20" w14:textId="77777777" w:rsidR="00CA15A7" w:rsidRDefault="00CA15A7" w:rsidP="00CA15A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right="-108"/>
              <w:rPr>
                <w:rFonts w:cs="Times New Roman"/>
                <w:b/>
                <w:bCs/>
              </w:rPr>
            </w:pPr>
            <w:r>
              <w:rPr>
                <w:rFonts w:cs="Times New Roman"/>
                <w:b/>
                <w:bCs/>
              </w:rPr>
              <w:t>4,881</w:t>
            </w:r>
          </w:p>
        </w:tc>
        <w:tc>
          <w:tcPr>
            <w:tcW w:w="270" w:type="dxa"/>
          </w:tcPr>
          <w:p w14:paraId="35847025" w14:textId="77777777" w:rsidR="00CA15A7" w:rsidRPr="0020449C" w:rsidRDefault="00CA15A7" w:rsidP="00CA15A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exact"/>
              <w:ind w:left="-18" w:right="-108"/>
              <w:rPr>
                <w:rFonts w:cs="Times New Roman"/>
                <w:b/>
                <w:bCs/>
              </w:rPr>
            </w:pPr>
          </w:p>
        </w:tc>
        <w:tc>
          <w:tcPr>
            <w:tcW w:w="1260" w:type="dxa"/>
            <w:tcBorders>
              <w:top w:val="single" w:sz="4" w:space="0" w:color="auto"/>
              <w:bottom w:val="double" w:sz="4" w:space="0" w:color="auto"/>
            </w:tcBorders>
          </w:tcPr>
          <w:p w14:paraId="34CF1236" w14:textId="09CD506E" w:rsidR="00CA15A7" w:rsidRDefault="00192EA7" w:rsidP="00CA15A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tLeast"/>
              <w:ind w:left="-18" w:right="-108"/>
              <w:rPr>
                <w:rFonts w:cs="Times New Roman"/>
                <w:b/>
                <w:bCs/>
              </w:rPr>
            </w:pPr>
            <w:r>
              <w:rPr>
                <w:rFonts w:cs="Times New Roman"/>
                <w:b/>
                <w:bCs/>
              </w:rPr>
              <w:t>5,283</w:t>
            </w:r>
          </w:p>
        </w:tc>
        <w:tc>
          <w:tcPr>
            <w:tcW w:w="236" w:type="dxa"/>
          </w:tcPr>
          <w:p w14:paraId="06FA6222" w14:textId="77777777" w:rsidR="00CA15A7" w:rsidRPr="0020449C" w:rsidRDefault="00CA15A7" w:rsidP="00CA15A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b/>
                <w:bCs/>
              </w:rPr>
            </w:pPr>
          </w:p>
        </w:tc>
        <w:tc>
          <w:tcPr>
            <w:tcW w:w="1170" w:type="dxa"/>
            <w:tcBorders>
              <w:top w:val="single" w:sz="4" w:space="0" w:color="auto"/>
              <w:bottom w:val="double" w:sz="4" w:space="0" w:color="auto"/>
            </w:tcBorders>
          </w:tcPr>
          <w:p w14:paraId="4E9374E3" w14:textId="77777777" w:rsidR="00CA15A7" w:rsidRPr="00CA15A7" w:rsidRDefault="00CA15A7" w:rsidP="00CA15A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8" w:right="-202"/>
              <w:rPr>
                <w:rFonts w:cs="Times New Roman"/>
                <w:b/>
                <w:bCs/>
              </w:rPr>
            </w:pPr>
            <w:r w:rsidRPr="00CA15A7">
              <w:rPr>
                <w:rFonts w:cs="Times New Roman"/>
                <w:b/>
                <w:bCs/>
              </w:rPr>
              <w:t>4,881</w:t>
            </w:r>
          </w:p>
        </w:tc>
      </w:tr>
      <w:tr w:rsidR="002A7F2A" w14:paraId="49F12D06" w14:textId="77777777" w:rsidTr="002A7F2A">
        <w:trPr>
          <w:trHeight w:val="80"/>
        </w:trPr>
        <w:tc>
          <w:tcPr>
            <w:tcW w:w="3600" w:type="dxa"/>
          </w:tcPr>
          <w:p w14:paraId="0C32285B" w14:textId="77777777" w:rsidR="002A7F2A" w:rsidRDefault="002A7F2A" w:rsidP="00CA15A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exact"/>
              <w:rPr>
                <w:b/>
                <w:bCs/>
              </w:rPr>
            </w:pPr>
          </w:p>
        </w:tc>
        <w:tc>
          <w:tcPr>
            <w:tcW w:w="1260" w:type="dxa"/>
            <w:tcBorders>
              <w:top w:val="double" w:sz="4" w:space="0" w:color="auto"/>
            </w:tcBorders>
          </w:tcPr>
          <w:p w14:paraId="7B42D17E" w14:textId="77777777" w:rsidR="002A7F2A" w:rsidRDefault="002A7F2A" w:rsidP="00CA15A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8" w:right="-108"/>
              <w:rPr>
                <w:rFonts w:cs="Times New Roman"/>
                <w:b/>
                <w:bCs/>
              </w:rPr>
            </w:pPr>
          </w:p>
        </w:tc>
        <w:tc>
          <w:tcPr>
            <w:tcW w:w="270" w:type="dxa"/>
          </w:tcPr>
          <w:p w14:paraId="4D6BD5F2" w14:textId="77777777" w:rsidR="002A7F2A" w:rsidRPr="0020449C" w:rsidRDefault="002A7F2A" w:rsidP="00CA15A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b/>
                <w:bCs/>
              </w:rPr>
            </w:pPr>
          </w:p>
        </w:tc>
        <w:tc>
          <w:tcPr>
            <w:tcW w:w="1260" w:type="dxa"/>
            <w:tcBorders>
              <w:top w:val="double" w:sz="4" w:space="0" w:color="auto"/>
            </w:tcBorders>
          </w:tcPr>
          <w:p w14:paraId="3CFB7277" w14:textId="77777777" w:rsidR="002A7F2A" w:rsidRDefault="002A7F2A" w:rsidP="00CA15A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right="-108"/>
              <w:rPr>
                <w:rFonts w:cs="Times New Roman"/>
                <w:b/>
                <w:bCs/>
              </w:rPr>
            </w:pPr>
          </w:p>
        </w:tc>
        <w:tc>
          <w:tcPr>
            <w:tcW w:w="270" w:type="dxa"/>
          </w:tcPr>
          <w:p w14:paraId="156318FF" w14:textId="77777777" w:rsidR="002A7F2A" w:rsidRPr="0020449C" w:rsidRDefault="002A7F2A" w:rsidP="00CA15A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exact"/>
              <w:ind w:left="-18" w:right="-108"/>
              <w:rPr>
                <w:rFonts w:cs="Times New Roman"/>
                <w:b/>
                <w:bCs/>
              </w:rPr>
            </w:pPr>
          </w:p>
        </w:tc>
        <w:tc>
          <w:tcPr>
            <w:tcW w:w="1260" w:type="dxa"/>
            <w:tcBorders>
              <w:top w:val="double" w:sz="4" w:space="0" w:color="auto"/>
            </w:tcBorders>
          </w:tcPr>
          <w:p w14:paraId="15C2B958" w14:textId="77777777" w:rsidR="002A7F2A" w:rsidRDefault="002A7F2A" w:rsidP="00CA15A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tLeast"/>
              <w:ind w:left="-18" w:right="-108"/>
              <w:rPr>
                <w:rFonts w:cs="Times New Roman"/>
                <w:b/>
                <w:bCs/>
              </w:rPr>
            </w:pPr>
          </w:p>
        </w:tc>
        <w:tc>
          <w:tcPr>
            <w:tcW w:w="236" w:type="dxa"/>
          </w:tcPr>
          <w:p w14:paraId="6A4D1C1D" w14:textId="77777777" w:rsidR="002A7F2A" w:rsidRPr="0020449C" w:rsidRDefault="002A7F2A" w:rsidP="00CA15A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b/>
                <w:bCs/>
              </w:rPr>
            </w:pPr>
          </w:p>
        </w:tc>
        <w:tc>
          <w:tcPr>
            <w:tcW w:w="1170" w:type="dxa"/>
            <w:tcBorders>
              <w:top w:val="double" w:sz="4" w:space="0" w:color="auto"/>
            </w:tcBorders>
          </w:tcPr>
          <w:p w14:paraId="2B3C78C0" w14:textId="77777777" w:rsidR="002A7F2A" w:rsidRPr="00CA15A7" w:rsidRDefault="002A7F2A" w:rsidP="00CA15A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8" w:right="-202"/>
              <w:rPr>
                <w:rFonts w:cs="Times New Roman"/>
                <w:b/>
                <w:bCs/>
              </w:rPr>
            </w:pPr>
          </w:p>
        </w:tc>
      </w:tr>
    </w:tbl>
    <w:p w14:paraId="44591FC3" w14:textId="77777777" w:rsidR="00D445B7" w:rsidRPr="000E436D" w:rsidRDefault="00D44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4"/>
          <w:szCs w:val="4"/>
        </w:rPr>
      </w:pPr>
    </w:p>
    <w:tbl>
      <w:tblPr>
        <w:tblW w:w="9360" w:type="dxa"/>
        <w:tblInd w:w="450" w:type="dxa"/>
        <w:tblLayout w:type="fixed"/>
        <w:tblLook w:val="0000" w:firstRow="0" w:lastRow="0" w:firstColumn="0" w:lastColumn="0" w:noHBand="0" w:noVBand="0"/>
      </w:tblPr>
      <w:tblGrid>
        <w:gridCol w:w="3600"/>
        <w:gridCol w:w="1260"/>
        <w:gridCol w:w="270"/>
        <w:gridCol w:w="1260"/>
        <w:gridCol w:w="270"/>
        <w:gridCol w:w="1260"/>
        <w:gridCol w:w="270"/>
        <w:gridCol w:w="1170"/>
      </w:tblGrid>
      <w:tr w:rsidR="002A7F2A" w14:paraId="03BD26A6" w14:textId="77777777" w:rsidTr="002A7F2A">
        <w:trPr>
          <w:trHeight w:val="80"/>
        </w:trPr>
        <w:tc>
          <w:tcPr>
            <w:tcW w:w="3600" w:type="dxa"/>
          </w:tcPr>
          <w:p w14:paraId="2A245ADA" w14:textId="77777777" w:rsidR="002A7F2A" w:rsidRPr="00A35AEE" w:rsidRDefault="002A7F2A" w:rsidP="002A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exact"/>
              <w:ind w:right="-108"/>
              <w:rPr>
                <w:rFonts w:ascii="Times New Roman" w:hAnsi="Times New Roman"/>
                <w:spacing w:val="-4"/>
                <w:sz w:val="22"/>
                <w:szCs w:val="28"/>
              </w:rPr>
            </w:pPr>
            <w:r>
              <w:br w:type="page"/>
            </w:r>
          </w:p>
        </w:tc>
        <w:tc>
          <w:tcPr>
            <w:tcW w:w="1260" w:type="dxa"/>
          </w:tcPr>
          <w:p w14:paraId="4FBE1CF5" w14:textId="77777777" w:rsidR="002A7F2A" w:rsidRPr="00574909" w:rsidRDefault="002A7F2A" w:rsidP="002A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270" w:type="dxa"/>
          </w:tcPr>
          <w:p w14:paraId="4B69D2F2" w14:textId="77777777" w:rsidR="002A7F2A" w:rsidRPr="00075763" w:rsidRDefault="002A7F2A" w:rsidP="002A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1260" w:type="dxa"/>
          </w:tcPr>
          <w:p w14:paraId="35CE75FE" w14:textId="77777777" w:rsidR="002A7F2A" w:rsidRPr="00574909" w:rsidRDefault="002A7F2A" w:rsidP="002A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Financia</w:t>
            </w:r>
            <w:r>
              <w:rPr>
                <w:rFonts w:ascii="Times New Roman" w:hAnsi="Times New Roman" w:cs="Times New Roman"/>
                <w:b/>
                <w:spacing w:val="-4"/>
                <w:sz w:val="22"/>
                <w:szCs w:val="20"/>
                <w:lang w:val="en-GB" w:bidi="ar-SA"/>
              </w:rPr>
              <w:t>l</w:t>
            </w:r>
          </w:p>
        </w:tc>
        <w:tc>
          <w:tcPr>
            <w:tcW w:w="270" w:type="dxa"/>
          </w:tcPr>
          <w:p w14:paraId="4C915036" w14:textId="77777777" w:rsidR="002A7F2A" w:rsidRPr="00B44F5E" w:rsidRDefault="002A7F2A" w:rsidP="002A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260" w:type="dxa"/>
          </w:tcPr>
          <w:p w14:paraId="7DBF17A2" w14:textId="77777777" w:rsidR="002A7F2A" w:rsidRDefault="002A7F2A" w:rsidP="002A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p>
        </w:tc>
        <w:tc>
          <w:tcPr>
            <w:tcW w:w="270" w:type="dxa"/>
          </w:tcPr>
          <w:p w14:paraId="26FA90E6" w14:textId="77777777" w:rsidR="002A7F2A" w:rsidRPr="00A35AEE" w:rsidRDefault="002A7F2A" w:rsidP="002A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170" w:type="dxa"/>
          </w:tcPr>
          <w:p w14:paraId="75958285" w14:textId="77777777" w:rsidR="002A7F2A" w:rsidRPr="00A35AEE" w:rsidRDefault="002A7F2A" w:rsidP="002A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r>
      <w:tr w:rsidR="002A7F2A" w14:paraId="08AA2C3D" w14:textId="77777777" w:rsidTr="002A7F2A">
        <w:trPr>
          <w:trHeight w:val="80"/>
        </w:trPr>
        <w:tc>
          <w:tcPr>
            <w:tcW w:w="3600" w:type="dxa"/>
          </w:tcPr>
          <w:p w14:paraId="0A806B60" w14:textId="77777777" w:rsidR="002A7F2A" w:rsidRPr="00A35AEE" w:rsidRDefault="002A7F2A" w:rsidP="002A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exact"/>
              <w:ind w:right="-108"/>
              <w:rPr>
                <w:rFonts w:ascii="Times New Roman" w:hAnsi="Times New Roman"/>
                <w:spacing w:val="-4"/>
                <w:sz w:val="22"/>
                <w:szCs w:val="28"/>
              </w:rPr>
            </w:pPr>
          </w:p>
        </w:tc>
        <w:tc>
          <w:tcPr>
            <w:tcW w:w="1260" w:type="dxa"/>
          </w:tcPr>
          <w:p w14:paraId="7BA3F6C5" w14:textId="77777777" w:rsidR="002A7F2A" w:rsidRPr="00574909" w:rsidRDefault="002A7F2A" w:rsidP="002A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270" w:type="dxa"/>
          </w:tcPr>
          <w:p w14:paraId="5C3EECE9" w14:textId="77777777" w:rsidR="002A7F2A" w:rsidRPr="00075763" w:rsidRDefault="002A7F2A" w:rsidP="002A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1260" w:type="dxa"/>
          </w:tcPr>
          <w:p w14:paraId="75137E88" w14:textId="77777777" w:rsidR="002A7F2A" w:rsidRPr="00574909" w:rsidRDefault="002A7F2A" w:rsidP="002A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statements</w:t>
            </w:r>
          </w:p>
        </w:tc>
        <w:tc>
          <w:tcPr>
            <w:tcW w:w="270" w:type="dxa"/>
          </w:tcPr>
          <w:p w14:paraId="07EA2A16" w14:textId="77777777" w:rsidR="002A7F2A" w:rsidRPr="00B44F5E" w:rsidRDefault="002A7F2A" w:rsidP="002A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260" w:type="dxa"/>
          </w:tcPr>
          <w:p w14:paraId="3D5D3914" w14:textId="77777777" w:rsidR="002A7F2A" w:rsidRDefault="002A7F2A" w:rsidP="002A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p>
        </w:tc>
        <w:tc>
          <w:tcPr>
            <w:tcW w:w="270" w:type="dxa"/>
          </w:tcPr>
          <w:p w14:paraId="3C6378C0" w14:textId="77777777" w:rsidR="002A7F2A" w:rsidRPr="00A35AEE" w:rsidRDefault="002A7F2A" w:rsidP="002A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170" w:type="dxa"/>
          </w:tcPr>
          <w:p w14:paraId="4F1C3856" w14:textId="77777777" w:rsidR="002A7F2A" w:rsidRPr="00A35AEE" w:rsidRDefault="002A7F2A" w:rsidP="002A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r>
      <w:tr w:rsidR="002A7F2A" w14:paraId="5B0A29BD" w14:textId="77777777" w:rsidTr="002A7F2A">
        <w:trPr>
          <w:trHeight w:val="80"/>
        </w:trPr>
        <w:tc>
          <w:tcPr>
            <w:tcW w:w="3600" w:type="dxa"/>
          </w:tcPr>
          <w:p w14:paraId="036FD058" w14:textId="77777777" w:rsidR="002A7F2A" w:rsidRPr="00A35AEE" w:rsidRDefault="002A7F2A" w:rsidP="002A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exact"/>
              <w:ind w:right="-108"/>
              <w:rPr>
                <w:rFonts w:ascii="Times New Roman" w:hAnsi="Times New Roman"/>
                <w:spacing w:val="-4"/>
                <w:sz w:val="22"/>
                <w:szCs w:val="28"/>
              </w:rPr>
            </w:pPr>
          </w:p>
        </w:tc>
        <w:tc>
          <w:tcPr>
            <w:tcW w:w="1260" w:type="dxa"/>
          </w:tcPr>
          <w:p w14:paraId="73986B93" w14:textId="77777777" w:rsidR="002A7F2A" w:rsidRPr="00574909" w:rsidRDefault="002A7F2A" w:rsidP="002A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270" w:type="dxa"/>
          </w:tcPr>
          <w:p w14:paraId="3963DBAA" w14:textId="77777777" w:rsidR="002A7F2A" w:rsidRPr="00075763" w:rsidRDefault="002A7F2A" w:rsidP="002A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1260" w:type="dxa"/>
          </w:tcPr>
          <w:p w14:paraId="46EEECF0" w14:textId="77777777" w:rsidR="002A7F2A" w:rsidRPr="00574909" w:rsidRDefault="002A7F2A" w:rsidP="002A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in which</w:t>
            </w:r>
          </w:p>
        </w:tc>
        <w:tc>
          <w:tcPr>
            <w:tcW w:w="270" w:type="dxa"/>
          </w:tcPr>
          <w:p w14:paraId="57048768" w14:textId="77777777" w:rsidR="002A7F2A" w:rsidRPr="00B44F5E" w:rsidRDefault="002A7F2A" w:rsidP="002A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260" w:type="dxa"/>
          </w:tcPr>
          <w:p w14:paraId="63CB80EA" w14:textId="77777777" w:rsidR="002A7F2A" w:rsidRDefault="002A7F2A" w:rsidP="002A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p>
        </w:tc>
        <w:tc>
          <w:tcPr>
            <w:tcW w:w="270" w:type="dxa"/>
          </w:tcPr>
          <w:p w14:paraId="111D6C93" w14:textId="77777777" w:rsidR="002A7F2A" w:rsidRPr="00A35AEE" w:rsidRDefault="002A7F2A" w:rsidP="002A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170" w:type="dxa"/>
          </w:tcPr>
          <w:p w14:paraId="30DAF588" w14:textId="77777777" w:rsidR="002A7F2A" w:rsidRPr="00A35AEE" w:rsidRDefault="002A7F2A" w:rsidP="002A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r>
      <w:tr w:rsidR="002A7F2A" w14:paraId="69C5DE02" w14:textId="77777777" w:rsidTr="002A7F2A">
        <w:trPr>
          <w:trHeight w:val="80"/>
        </w:trPr>
        <w:tc>
          <w:tcPr>
            <w:tcW w:w="3600" w:type="dxa"/>
          </w:tcPr>
          <w:p w14:paraId="2FF00E81" w14:textId="77777777" w:rsidR="002A7F2A" w:rsidRPr="00A35AEE" w:rsidRDefault="002A7F2A" w:rsidP="002A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exact"/>
              <w:ind w:right="-108"/>
              <w:rPr>
                <w:rFonts w:ascii="Times New Roman" w:hAnsi="Times New Roman"/>
                <w:spacing w:val="-4"/>
                <w:sz w:val="22"/>
                <w:szCs w:val="28"/>
              </w:rPr>
            </w:pPr>
          </w:p>
        </w:tc>
        <w:tc>
          <w:tcPr>
            <w:tcW w:w="1260" w:type="dxa"/>
          </w:tcPr>
          <w:p w14:paraId="27693259" w14:textId="77777777" w:rsidR="002A7F2A" w:rsidRPr="00574909" w:rsidRDefault="002A7F2A" w:rsidP="002A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Pr>
                <w:rFonts w:ascii="Times New Roman" w:hAnsi="Times New Roman" w:cs="Times New Roman"/>
                <w:b/>
                <w:spacing w:val="-4"/>
                <w:sz w:val="22"/>
                <w:szCs w:val="20"/>
                <w:lang w:val="en-GB" w:bidi="ar-SA"/>
              </w:rPr>
              <w:t>Consolidated</w:t>
            </w:r>
          </w:p>
        </w:tc>
        <w:tc>
          <w:tcPr>
            <w:tcW w:w="270" w:type="dxa"/>
          </w:tcPr>
          <w:p w14:paraId="09BD3EC0" w14:textId="77777777" w:rsidR="002A7F2A" w:rsidRPr="00075763" w:rsidRDefault="002A7F2A" w:rsidP="002A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1260" w:type="dxa"/>
          </w:tcPr>
          <w:p w14:paraId="3C1D0AFD" w14:textId="77777777" w:rsidR="002A7F2A" w:rsidRPr="00574909" w:rsidRDefault="002A7F2A" w:rsidP="002A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the equity</w:t>
            </w:r>
          </w:p>
        </w:tc>
        <w:tc>
          <w:tcPr>
            <w:tcW w:w="270" w:type="dxa"/>
          </w:tcPr>
          <w:p w14:paraId="413B7170" w14:textId="77777777" w:rsidR="002A7F2A" w:rsidRPr="00B44F5E" w:rsidRDefault="002A7F2A" w:rsidP="002A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260" w:type="dxa"/>
          </w:tcPr>
          <w:p w14:paraId="207BB440" w14:textId="77777777" w:rsidR="002A7F2A" w:rsidRDefault="002A7F2A" w:rsidP="002A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p>
        </w:tc>
        <w:tc>
          <w:tcPr>
            <w:tcW w:w="270" w:type="dxa"/>
          </w:tcPr>
          <w:p w14:paraId="44BEB791" w14:textId="77777777" w:rsidR="002A7F2A" w:rsidRPr="00A35AEE" w:rsidRDefault="002A7F2A" w:rsidP="002A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170" w:type="dxa"/>
          </w:tcPr>
          <w:p w14:paraId="639517FB" w14:textId="77777777" w:rsidR="002A7F2A" w:rsidRPr="00A35AEE" w:rsidRDefault="002A7F2A" w:rsidP="002A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r>
      <w:tr w:rsidR="002A7F2A" w14:paraId="75C65597" w14:textId="77777777" w:rsidTr="002A7F2A">
        <w:trPr>
          <w:trHeight w:val="80"/>
        </w:trPr>
        <w:tc>
          <w:tcPr>
            <w:tcW w:w="3600" w:type="dxa"/>
          </w:tcPr>
          <w:p w14:paraId="66E2ED28" w14:textId="77777777" w:rsidR="002A7F2A" w:rsidRPr="00A35AEE" w:rsidRDefault="002A7F2A" w:rsidP="002A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exact"/>
              <w:ind w:right="-108"/>
              <w:rPr>
                <w:rFonts w:ascii="Times New Roman" w:hAnsi="Times New Roman"/>
                <w:spacing w:val="-4"/>
                <w:sz w:val="22"/>
                <w:szCs w:val="28"/>
              </w:rPr>
            </w:pPr>
          </w:p>
        </w:tc>
        <w:tc>
          <w:tcPr>
            <w:tcW w:w="1260" w:type="dxa"/>
          </w:tcPr>
          <w:p w14:paraId="2AB11018" w14:textId="77777777" w:rsidR="002A7F2A" w:rsidRPr="00574909" w:rsidRDefault="002A7F2A" w:rsidP="002A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Pr>
                <w:rFonts w:ascii="Times New Roman" w:hAnsi="Times New Roman" w:cs="Times New Roman"/>
                <w:b/>
                <w:spacing w:val="-4"/>
                <w:sz w:val="22"/>
                <w:szCs w:val="20"/>
                <w:lang w:val="en-GB" w:bidi="ar-SA"/>
              </w:rPr>
              <w:t>financial</w:t>
            </w:r>
          </w:p>
        </w:tc>
        <w:tc>
          <w:tcPr>
            <w:tcW w:w="270" w:type="dxa"/>
          </w:tcPr>
          <w:p w14:paraId="65C32628" w14:textId="77777777" w:rsidR="002A7F2A" w:rsidRPr="00075763" w:rsidRDefault="002A7F2A" w:rsidP="002A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1260" w:type="dxa"/>
          </w:tcPr>
          <w:p w14:paraId="0A9BCAA4" w14:textId="77777777" w:rsidR="002A7F2A" w:rsidRPr="00574909" w:rsidRDefault="002A7F2A" w:rsidP="002A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method</w:t>
            </w:r>
          </w:p>
        </w:tc>
        <w:tc>
          <w:tcPr>
            <w:tcW w:w="270" w:type="dxa"/>
          </w:tcPr>
          <w:p w14:paraId="15B99D98" w14:textId="77777777" w:rsidR="002A7F2A" w:rsidRPr="00B44F5E" w:rsidRDefault="002A7F2A" w:rsidP="002A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2700" w:type="dxa"/>
            <w:gridSpan w:val="3"/>
          </w:tcPr>
          <w:p w14:paraId="0CDF838C" w14:textId="77777777" w:rsidR="002A7F2A" w:rsidRPr="00745DBD" w:rsidRDefault="002A7F2A" w:rsidP="002A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bCs/>
                <w:spacing w:val="-4"/>
                <w:sz w:val="22"/>
                <w:szCs w:val="22"/>
              </w:rPr>
            </w:pPr>
            <w:r w:rsidRPr="00745DBD">
              <w:rPr>
                <w:rFonts w:ascii="Times New Roman" w:hAnsi="Times New Roman" w:cs="Times New Roman"/>
                <w:b/>
                <w:bCs/>
                <w:spacing w:val="-4"/>
                <w:sz w:val="22"/>
                <w:szCs w:val="22"/>
              </w:rPr>
              <w:t>Separate</w:t>
            </w:r>
          </w:p>
        </w:tc>
      </w:tr>
      <w:tr w:rsidR="002A7F2A" w14:paraId="0FBE96DA" w14:textId="77777777" w:rsidTr="002A7F2A">
        <w:trPr>
          <w:trHeight w:val="80"/>
        </w:trPr>
        <w:tc>
          <w:tcPr>
            <w:tcW w:w="3600" w:type="dxa"/>
          </w:tcPr>
          <w:p w14:paraId="54CE89D9" w14:textId="77777777" w:rsidR="002A7F2A" w:rsidRPr="00A35AEE" w:rsidRDefault="002A7F2A" w:rsidP="002A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exact"/>
              <w:ind w:right="-108"/>
              <w:rPr>
                <w:rFonts w:ascii="Times New Roman" w:hAnsi="Times New Roman"/>
                <w:spacing w:val="-4"/>
                <w:sz w:val="22"/>
                <w:szCs w:val="28"/>
              </w:rPr>
            </w:pPr>
            <w:r w:rsidRPr="005D0049">
              <w:rPr>
                <w:rFonts w:ascii="Times New Roman" w:hAnsi="Times New Roman" w:cs="Times New Roman"/>
                <w:b/>
                <w:bCs/>
                <w:i/>
                <w:iCs/>
                <w:sz w:val="22"/>
                <w:szCs w:val="20"/>
                <w:lang w:val="en-GB" w:bidi="ar-SA"/>
              </w:rPr>
              <w:t>Accrued service income</w:t>
            </w:r>
          </w:p>
        </w:tc>
        <w:tc>
          <w:tcPr>
            <w:tcW w:w="1260" w:type="dxa"/>
          </w:tcPr>
          <w:p w14:paraId="128B3DC0" w14:textId="77777777" w:rsidR="002A7F2A" w:rsidRPr="00DF5D4A" w:rsidRDefault="002A7F2A" w:rsidP="002A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DF5D4A">
              <w:rPr>
                <w:rFonts w:ascii="Times New Roman" w:hAnsi="Times New Roman" w:cs="Times New Roman"/>
                <w:b/>
                <w:spacing w:val="-4"/>
                <w:sz w:val="22"/>
                <w:szCs w:val="20"/>
                <w:lang w:val="en-GB" w:bidi="ar-SA"/>
              </w:rPr>
              <w:t>statements</w:t>
            </w:r>
          </w:p>
        </w:tc>
        <w:tc>
          <w:tcPr>
            <w:tcW w:w="270" w:type="dxa"/>
          </w:tcPr>
          <w:p w14:paraId="02CCA228" w14:textId="77777777" w:rsidR="002A7F2A" w:rsidRPr="00075763" w:rsidRDefault="002A7F2A" w:rsidP="002A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1260" w:type="dxa"/>
          </w:tcPr>
          <w:p w14:paraId="7F757CDE" w14:textId="77777777" w:rsidR="002A7F2A" w:rsidRPr="00333A39" w:rsidRDefault="002A7F2A" w:rsidP="002A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spacing w:val="-4"/>
              </w:rPr>
            </w:pPr>
            <w:r w:rsidRPr="000F13FA">
              <w:rPr>
                <w:rFonts w:ascii="Times New Roman" w:hAnsi="Times New Roman" w:cs="Times New Roman"/>
                <w:b/>
                <w:spacing w:val="-4"/>
                <w:sz w:val="22"/>
                <w:szCs w:val="20"/>
                <w:lang w:val="en-GB" w:bidi="ar-SA"/>
              </w:rPr>
              <w:t>is applied</w:t>
            </w:r>
          </w:p>
        </w:tc>
        <w:tc>
          <w:tcPr>
            <w:tcW w:w="270" w:type="dxa"/>
          </w:tcPr>
          <w:p w14:paraId="59445486" w14:textId="77777777" w:rsidR="002A7F2A" w:rsidRPr="00B44F5E" w:rsidRDefault="002A7F2A" w:rsidP="002A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2700" w:type="dxa"/>
            <w:gridSpan w:val="3"/>
          </w:tcPr>
          <w:p w14:paraId="2D6B7D9C" w14:textId="77777777" w:rsidR="002A7F2A" w:rsidRPr="00745DBD" w:rsidRDefault="002A7F2A" w:rsidP="002A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bCs/>
                <w:spacing w:val="-4"/>
                <w:sz w:val="22"/>
                <w:szCs w:val="22"/>
              </w:rPr>
            </w:pPr>
            <w:r w:rsidRPr="00745DBD">
              <w:rPr>
                <w:rFonts w:ascii="Times New Roman" w:hAnsi="Times New Roman" w:cs="Times New Roman"/>
                <w:b/>
                <w:bCs/>
                <w:spacing w:val="-4"/>
                <w:sz w:val="22"/>
                <w:szCs w:val="22"/>
              </w:rPr>
              <w:t>financial statements</w:t>
            </w:r>
          </w:p>
        </w:tc>
      </w:tr>
      <w:tr w:rsidR="002A7F2A" w14:paraId="3710F74C" w14:textId="77777777" w:rsidTr="002A7F2A">
        <w:trPr>
          <w:trHeight w:val="80"/>
        </w:trPr>
        <w:tc>
          <w:tcPr>
            <w:tcW w:w="3600" w:type="dxa"/>
          </w:tcPr>
          <w:p w14:paraId="1DADE01F" w14:textId="77777777" w:rsidR="002A7F2A" w:rsidRPr="00A35AEE" w:rsidRDefault="002A7F2A" w:rsidP="002A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exact"/>
              <w:ind w:right="-108"/>
              <w:rPr>
                <w:rFonts w:ascii="Times New Roman" w:hAnsi="Times New Roman"/>
                <w:spacing w:val="-4"/>
                <w:sz w:val="22"/>
                <w:szCs w:val="28"/>
              </w:rPr>
            </w:pPr>
          </w:p>
        </w:tc>
        <w:tc>
          <w:tcPr>
            <w:tcW w:w="1260" w:type="dxa"/>
          </w:tcPr>
          <w:p w14:paraId="327BBE35" w14:textId="77777777" w:rsidR="002A7F2A" w:rsidRPr="00A35AEE" w:rsidRDefault="002A7F2A" w:rsidP="002A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z w:val="22"/>
                <w:szCs w:val="22"/>
                <w:lang w:val="en-GB" w:bidi="ar-SA"/>
              </w:rPr>
              <w:t>31 March</w:t>
            </w:r>
          </w:p>
        </w:tc>
        <w:tc>
          <w:tcPr>
            <w:tcW w:w="270" w:type="dxa"/>
          </w:tcPr>
          <w:p w14:paraId="503CD2E4" w14:textId="77777777" w:rsidR="002A7F2A" w:rsidRPr="00A35AEE" w:rsidRDefault="002A7F2A" w:rsidP="002A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14:paraId="48735449" w14:textId="77777777" w:rsidR="002A7F2A" w:rsidRPr="00A35AEE" w:rsidRDefault="002A7F2A" w:rsidP="002A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A35AEE">
              <w:rPr>
                <w:rFonts w:ascii="Times New Roman" w:hAnsi="Times New Roman" w:cs="Times New Roman"/>
                <w:spacing w:val="-4"/>
                <w:sz w:val="22"/>
                <w:szCs w:val="22"/>
              </w:rPr>
              <w:t>31 December</w:t>
            </w:r>
          </w:p>
        </w:tc>
        <w:tc>
          <w:tcPr>
            <w:tcW w:w="270" w:type="dxa"/>
          </w:tcPr>
          <w:p w14:paraId="0B755E19" w14:textId="77777777" w:rsidR="002A7F2A" w:rsidRPr="00B44F5E" w:rsidRDefault="002A7F2A" w:rsidP="002A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p>
        </w:tc>
        <w:tc>
          <w:tcPr>
            <w:tcW w:w="1260" w:type="dxa"/>
          </w:tcPr>
          <w:p w14:paraId="30A795F0" w14:textId="77777777" w:rsidR="002A7F2A" w:rsidRPr="00A35AEE" w:rsidRDefault="002A7F2A" w:rsidP="002A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z w:val="22"/>
                <w:szCs w:val="22"/>
                <w:lang w:val="en-GB" w:bidi="ar-SA"/>
              </w:rPr>
              <w:t>31 March</w:t>
            </w:r>
          </w:p>
        </w:tc>
        <w:tc>
          <w:tcPr>
            <w:tcW w:w="270" w:type="dxa"/>
          </w:tcPr>
          <w:p w14:paraId="282FDC26" w14:textId="77777777" w:rsidR="002A7F2A" w:rsidRPr="00A35AEE" w:rsidRDefault="002A7F2A" w:rsidP="002A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170" w:type="dxa"/>
          </w:tcPr>
          <w:p w14:paraId="4F1D6DFA" w14:textId="77777777" w:rsidR="002A7F2A" w:rsidRPr="00A35AEE" w:rsidRDefault="002A7F2A" w:rsidP="002A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A35AEE">
              <w:rPr>
                <w:rFonts w:ascii="Times New Roman" w:hAnsi="Times New Roman" w:cs="Times New Roman"/>
                <w:spacing w:val="-4"/>
                <w:sz w:val="22"/>
                <w:szCs w:val="22"/>
              </w:rPr>
              <w:t>31 December</w:t>
            </w:r>
          </w:p>
        </w:tc>
      </w:tr>
      <w:tr w:rsidR="002A7F2A" w14:paraId="7C96B42E" w14:textId="77777777" w:rsidTr="002A7F2A">
        <w:trPr>
          <w:trHeight w:val="80"/>
        </w:trPr>
        <w:tc>
          <w:tcPr>
            <w:tcW w:w="3600" w:type="dxa"/>
          </w:tcPr>
          <w:p w14:paraId="20EBF288" w14:textId="77777777" w:rsidR="002A7F2A" w:rsidRPr="00A35AEE" w:rsidRDefault="002A7F2A" w:rsidP="002A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exact"/>
              <w:ind w:right="-108"/>
              <w:jc w:val="center"/>
              <w:rPr>
                <w:rFonts w:ascii="Times New Roman" w:hAnsi="Times New Roman"/>
                <w:spacing w:val="-4"/>
                <w:sz w:val="22"/>
                <w:szCs w:val="28"/>
              </w:rPr>
            </w:pPr>
          </w:p>
        </w:tc>
        <w:tc>
          <w:tcPr>
            <w:tcW w:w="1260" w:type="dxa"/>
          </w:tcPr>
          <w:p w14:paraId="16C40FAB" w14:textId="77777777" w:rsidR="002A7F2A" w:rsidRPr="00A35AEE" w:rsidRDefault="002A7F2A" w:rsidP="002A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cs="Times New Roman"/>
                <w:spacing w:val="-4"/>
              </w:rPr>
            </w:pPr>
            <w:r w:rsidRPr="00A15218">
              <w:rPr>
                <w:rFonts w:ascii="Times New Roman" w:hAnsi="Times New Roman" w:cs="Times New Roman"/>
                <w:spacing w:val="-4"/>
                <w:sz w:val="22"/>
                <w:szCs w:val="22"/>
              </w:rPr>
              <w:t>202</w:t>
            </w:r>
            <w:r>
              <w:rPr>
                <w:rFonts w:ascii="Times New Roman" w:hAnsi="Times New Roman" w:cs="Times New Roman"/>
                <w:spacing w:val="-4"/>
                <w:sz w:val="22"/>
                <w:szCs w:val="22"/>
              </w:rPr>
              <w:t>1</w:t>
            </w:r>
          </w:p>
        </w:tc>
        <w:tc>
          <w:tcPr>
            <w:tcW w:w="270" w:type="dxa"/>
          </w:tcPr>
          <w:p w14:paraId="7A99D8CD" w14:textId="77777777" w:rsidR="002A7F2A" w:rsidRPr="00A35AEE" w:rsidRDefault="002A7F2A" w:rsidP="002A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imes New Roman" w:hAnsi="Times New Roman" w:cs="Times New Roman"/>
                <w:spacing w:val="-4"/>
                <w:sz w:val="22"/>
                <w:szCs w:val="22"/>
              </w:rPr>
            </w:pPr>
          </w:p>
        </w:tc>
        <w:tc>
          <w:tcPr>
            <w:tcW w:w="1260" w:type="dxa"/>
          </w:tcPr>
          <w:p w14:paraId="7B1F2DD3" w14:textId="77777777" w:rsidR="002A7F2A" w:rsidRPr="00A35AEE" w:rsidRDefault="002A7F2A" w:rsidP="002A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pacing w:val="-4"/>
                <w:sz w:val="22"/>
                <w:szCs w:val="22"/>
              </w:rPr>
              <w:t>2020</w:t>
            </w:r>
          </w:p>
        </w:tc>
        <w:tc>
          <w:tcPr>
            <w:tcW w:w="270" w:type="dxa"/>
          </w:tcPr>
          <w:p w14:paraId="762DF381" w14:textId="77777777" w:rsidR="002A7F2A" w:rsidRPr="00B44F5E" w:rsidRDefault="002A7F2A" w:rsidP="002A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p>
        </w:tc>
        <w:tc>
          <w:tcPr>
            <w:tcW w:w="1260" w:type="dxa"/>
          </w:tcPr>
          <w:p w14:paraId="5BE3A5CE" w14:textId="77777777" w:rsidR="002A7F2A" w:rsidRPr="00A35AEE" w:rsidRDefault="002A7F2A" w:rsidP="002A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cs="Times New Roman"/>
                <w:spacing w:val="-4"/>
              </w:rPr>
            </w:pPr>
            <w:r w:rsidRPr="00A15218">
              <w:rPr>
                <w:rFonts w:ascii="Times New Roman" w:hAnsi="Times New Roman" w:cs="Times New Roman"/>
                <w:spacing w:val="-4"/>
                <w:sz w:val="22"/>
                <w:szCs w:val="22"/>
              </w:rPr>
              <w:t>202</w:t>
            </w:r>
            <w:r>
              <w:rPr>
                <w:rFonts w:ascii="Times New Roman" w:hAnsi="Times New Roman" w:cs="Times New Roman"/>
                <w:spacing w:val="-4"/>
                <w:sz w:val="22"/>
                <w:szCs w:val="22"/>
              </w:rPr>
              <w:t>1</w:t>
            </w:r>
          </w:p>
        </w:tc>
        <w:tc>
          <w:tcPr>
            <w:tcW w:w="270" w:type="dxa"/>
          </w:tcPr>
          <w:p w14:paraId="475CB91C" w14:textId="77777777" w:rsidR="002A7F2A" w:rsidRPr="00A35AEE" w:rsidRDefault="002A7F2A" w:rsidP="002A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imes New Roman" w:hAnsi="Times New Roman" w:cs="Times New Roman"/>
                <w:spacing w:val="-4"/>
                <w:sz w:val="22"/>
                <w:szCs w:val="22"/>
              </w:rPr>
            </w:pPr>
          </w:p>
        </w:tc>
        <w:tc>
          <w:tcPr>
            <w:tcW w:w="1170" w:type="dxa"/>
          </w:tcPr>
          <w:p w14:paraId="4B3648E1" w14:textId="77777777" w:rsidR="002A7F2A" w:rsidRPr="00A35AEE" w:rsidRDefault="002A7F2A" w:rsidP="002A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pacing w:val="-4"/>
                <w:sz w:val="22"/>
                <w:szCs w:val="22"/>
              </w:rPr>
              <w:t>2020</w:t>
            </w:r>
          </w:p>
        </w:tc>
      </w:tr>
      <w:tr w:rsidR="002065A6" w14:paraId="7DA5ACA1" w14:textId="77777777" w:rsidTr="002A7F2A">
        <w:trPr>
          <w:trHeight w:val="80"/>
        </w:trPr>
        <w:tc>
          <w:tcPr>
            <w:tcW w:w="3600" w:type="dxa"/>
          </w:tcPr>
          <w:p w14:paraId="3C8B3DC0" w14:textId="77777777" w:rsidR="002065A6"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40" w:lineRule="exact"/>
              <w:ind w:left="-18" w:right="-108"/>
              <w:jc w:val="center"/>
              <w:rPr>
                <w:rFonts w:cs="Times New Roman"/>
              </w:rPr>
            </w:pPr>
          </w:p>
        </w:tc>
        <w:tc>
          <w:tcPr>
            <w:tcW w:w="5760" w:type="dxa"/>
            <w:gridSpan w:val="7"/>
          </w:tcPr>
          <w:p w14:paraId="44CCBE19" w14:textId="77777777" w:rsidR="002065A6"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8" w:right="-108"/>
              <w:jc w:val="center"/>
              <w:rPr>
                <w:rFonts w:cs="Times New Roman"/>
              </w:rPr>
            </w:pPr>
            <w:r w:rsidRPr="00D675DD">
              <w:rPr>
                <w:rFonts w:cs="Times New Roman"/>
                <w:i/>
                <w:iCs/>
              </w:rPr>
              <w:t>(in thousand Baht)</w:t>
            </w:r>
          </w:p>
        </w:tc>
      </w:tr>
      <w:tr w:rsidR="002065A6" w14:paraId="16A5EB30" w14:textId="77777777" w:rsidTr="002A7F2A">
        <w:trPr>
          <w:trHeight w:val="80"/>
        </w:trPr>
        <w:tc>
          <w:tcPr>
            <w:tcW w:w="3600" w:type="dxa"/>
          </w:tcPr>
          <w:p w14:paraId="57DC9DBD" w14:textId="77777777" w:rsidR="002065A6"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40" w:lineRule="exact"/>
              <w:ind w:left="-18" w:right="-108"/>
              <w:jc w:val="center"/>
              <w:rPr>
                <w:rFonts w:cs="Times New Roman"/>
              </w:rPr>
            </w:pPr>
          </w:p>
        </w:tc>
        <w:tc>
          <w:tcPr>
            <w:tcW w:w="5760" w:type="dxa"/>
            <w:gridSpan w:val="7"/>
          </w:tcPr>
          <w:p w14:paraId="459C423D" w14:textId="77777777" w:rsidR="002065A6" w:rsidRPr="00D675DD"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8" w:right="-108"/>
              <w:jc w:val="center"/>
              <w:rPr>
                <w:rFonts w:cs="Times New Roman"/>
                <w:i/>
                <w:iCs/>
              </w:rPr>
            </w:pPr>
          </w:p>
        </w:tc>
      </w:tr>
      <w:tr w:rsidR="002065A6" w14:paraId="760CA7E4" w14:textId="77777777" w:rsidTr="002A7F2A">
        <w:trPr>
          <w:trHeight w:val="80"/>
        </w:trPr>
        <w:tc>
          <w:tcPr>
            <w:tcW w:w="3600" w:type="dxa"/>
          </w:tcPr>
          <w:p w14:paraId="763C5FC9" w14:textId="77777777" w:rsidR="002065A6" w:rsidRPr="002937E8"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pPr>
            <w:r w:rsidRPr="002937E8">
              <w:t>Joint venture</w:t>
            </w:r>
            <w:r>
              <w:t>s</w:t>
            </w:r>
          </w:p>
        </w:tc>
        <w:tc>
          <w:tcPr>
            <w:tcW w:w="1260" w:type="dxa"/>
          </w:tcPr>
          <w:p w14:paraId="05338993" w14:textId="3B28EB3E" w:rsidR="002065A6" w:rsidRPr="002937E8" w:rsidRDefault="0023740E" w:rsidP="00B25FE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511</w:t>
            </w:r>
          </w:p>
        </w:tc>
        <w:tc>
          <w:tcPr>
            <w:tcW w:w="270" w:type="dxa"/>
          </w:tcPr>
          <w:p w14:paraId="25318114" w14:textId="77777777" w:rsidR="002065A6" w:rsidRPr="002937E8"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rPr>
            </w:pPr>
          </w:p>
        </w:tc>
        <w:tc>
          <w:tcPr>
            <w:tcW w:w="1260" w:type="dxa"/>
          </w:tcPr>
          <w:p w14:paraId="7731AA56" w14:textId="77777777" w:rsidR="002065A6" w:rsidRPr="00D675DD" w:rsidRDefault="002A7F2A" w:rsidP="00B25FE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8" w:right="-108"/>
              <w:rPr>
                <w:rFonts w:cs="Times New Roman"/>
              </w:rPr>
            </w:pPr>
            <w:r>
              <w:rPr>
                <w:rFonts w:cs="Times New Roman"/>
              </w:rPr>
              <w:t>649</w:t>
            </w:r>
          </w:p>
        </w:tc>
        <w:tc>
          <w:tcPr>
            <w:tcW w:w="270" w:type="dxa"/>
          </w:tcPr>
          <w:p w14:paraId="4760AFC9" w14:textId="77777777" w:rsidR="002065A6" w:rsidRPr="002937E8"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exact"/>
              <w:ind w:left="-18" w:right="-202"/>
              <w:rPr>
                <w:rFonts w:cs="Times New Roman"/>
              </w:rPr>
            </w:pPr>
          </w:p>
        </w:tc>
        <w:tc>
          <w:tcPr>
            <w:tcW w:w="1260" w:type="dxa"/>
          </w:tcPr>
          <w:p w14:paraId="63448650" w14:textId="7F44079B" w:rsidR="002065A6" w:rsidRPr="00A50B53" w:rsidRDefault="0023740E"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tLeast"/>
              <w:ind w:left="-18" w:right="-108"/>
              <w:rPr>
                <w:rFonts w:cs="Times New Roman"/>
              </w:rPr>
            </w:pPr>
            <w:r>
              <w:rPr>
                <w:rFonts w:cs="Times New Roman"/>
              </w:rPr>
              <w:t>511</w:t>
            </w:r>
          </w:p>
        </w:tc>
        <w:tc>
          <w:tcPr>
            <w:tcW w:w="270" w:type="dxa"/>
          </w:tcPr>
          <w:p w14:paraId="56E1922A" w14:textId="77777777" w:rsidR="002065A6" w:rsidRPr="002937E8"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54" w:right="-202"/>
              <w:jc w:val="right"/>
              <w:rPr>
                <w:rFonts w:cs="Times New Roman"/>
              </w:rPr>
            </w:pPr>
          </w:p>
        </w:tc>
        <w:tc>
          <w:tcPr>
            <w:tcW w:w="1170" w:type="dxa"/>
          </w:tcPr>
          <w:p w14:paraId="26B12CB3" w14:textId="77777777" w:rsidR="002065A6" w:rsidRPr="00D675DD" w:rsidRDefault="002A7F2A"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8" w:right="-202"/>
              <w:rPr>
                <w:rFonts w:cs="Times New Roman"/>
              </w:rPr>
            </w:pPr>
            <w:r>
              <w:rPr>
                <w:rFonts w:cs="Times New Roman"/>
              </w:rPr>
              <w:t>649</w:t>
            </w:r>
          </w:p>
        </w:tc>
      </w:tr>
      <w:tr w:rsidR="002065A6" w14:paraId="08AE8EF9" w14:textId="77777777" w:rsidTr="002A7F2A">
        <w:trPr>
          <w:trHeight w:val="80"/>
        </w:trPr>
        <w:tc>
          <w:tcPr>
            <w:tcW w:w="3600" w:type="dxa"/>
          </w:tcPr>
          <w:p w14:paraId="5E91C000" w14:textId="77777777" w:rsidR="002065A6" w:rsidRPr="002937E8"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b/>
                <w:bCs/>
                <w:szCs w:val="28"/>
              </w:rPr>
            </w:pPr>
            <w:r w:rsidRPr="002937E8">
              <w:rPr>
                <w:b/>
                <w:bCs/>
              </w:rPr>
              <w:t>Total</w:t>
            </w:r>
          </w:p>
        </w:tc>
        <w:tc>
          <w:tcPr>
            <w:tcW w:w="1260" w:type="dxa"/>
            <w:tcBorders>
              <w:top w:val="single" w:sz="4" w:space="0" w:color="auto"/>
              <w:bottom w:val="double" w:sz="4" w:space="0" w:color="auto"/>
            </w:tcBorders>
          </w:tcPr>
          <w:p w14:paraId="187FA8AD" w14:textId="10F9BE0B" w:rsidR="002065A6" w:rsidRPr="00B25FE7" w:rsidRDefault="0023740E" w:rsidP="00B25FE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b/>
                <w:bCs/>
              </w:rPr>
            </w:pPr>
            <w:r w:rsidRPr="00B25FE7">
              <w:rPr>
                <w:rFonts w:cs="Times New Roman"/>
                <w:b/>
                <w:bCs/>
              </w:rPr>
              <w:t>511</w:t>
            </w:r>
          </w:p>
        </w:tc>
        <w:tc>
          <w:tcPr>
            <w:tcW w:w="270" w:type="dxa"/>
          </w:tcPr>
          <w:p w14:paraId="7476C52B" w14:textId="77777777" w:rsidR="002065A6" w:rsidRPr="00B25FE7"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b/>
                <w:bCs/>
              </w:rPr>
            </w:pPr>
          </w:p>
        </w:tc>
        <w:tc>
          <w:tcPr>
            <w:tcW w:w="1260" w:type="dxa"/>
            <w:tcBorders>
              <w:top w:val="single" w:sz="4" w:space="0" w:color="auto"/>
              <w:bottom w:val="double" w:sz="4" w:space="0" w:color="auto"/>
            </w:tcBorders>
          </w:tcPr>
          <w:p w14:paraId="0B76F80A" w14:textId="77777777" w:rsidR="002065A6" w:rsidRPr="00B25FE7" w:rsidRDefault="002A7F2A" w:rsidP="00B25FE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8" w:right="-108"/>
              <w:rPr>
                <w:rFonts w:cs="Times New Roman"/>
                <w:b/>
                <w:bCs/>
              </w:rPr>
            </w:pPr>
            <w:r w:rsidRPr="00B25FE7">
              <w:rPr>
                <w:rFonts w:cs="Times New Roman"/>
                <w:b/>
                <w:bCs/>
              </w:rPr>
              <w:t>649</w:t>
            </w:r>
          </w:p>
        </w:tc>
        <w:tc>
          <w:tcPr>
            <w:tcW w:w="270" w:type="dxa"/>
          </w:tcPr>
          <w:p w14:paraId="6E163D05" w14:textId="77777777" w:rsidR="002065A6" w:rsidRPr="00B25FE7"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exact"/>
              <w:ind w:left="-18" w:right="-202"/>
              <w:rPr>
                <w:rFonts w:cs="Times New Roman"/>
                <w:b/>
                <w:bCs/>
              </w:rPr>
            </w:pPr>
          </w:p>
        </w:tc>
        <w:tc>
          <w:tcPr>
            <w:tcW w:w="1260" w:type="dxa"/>
            <w:tcBorders>
              <w:top w:val="single" w:sz="4" w:space="0" w:color="auto"/>
              <w:bottom w:val="double" w:sz="4" w:space="0" w:color="auto"/>
            </w:tcBorders>
          </w:tcPr>
          <w:p w14:paraId="662FDB28" w14:textId="19D0D14D" w:rsidR="002065A6" w:rsidRPr="00B25FE7" w:rsidRDefault="0023740E"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tLeast"/>
              <w:ind w:left="-18" w:right="-108"/>
              <w:rPr>
                <w:rFonts w:cs="Times New Roman"/>
                <w:b/>
                <w:bCs/>
              </w:rPr>
            </w:pPr>
            <w:r w:rsidRPr="00B25FE7">
              <w:rPr>
                <w:rFonts w:cs="Times New Roman"/>
                <w:b/>
                <w:bCs/>
              </w:rPr>
              <w:t>511</w:t>
            </w:r>
          </w:p>
        </w:tc>
        <w:tc>
          <w:tcPr>
            <w:tcW w:w="270" w:type="dxa"/>
          </w:tcPr>
          <w:p w14:paraId="54F76E90" w14:textId="77777777" w:rsidR="002065A6" w:rsidRPr="00B25FE7"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54" w:right="-202"/>
              <w:jc w:val="right"/>
              <w:rPr>
                <w:rFonts w:cs="Times New Roman"/>
                <w:b/>
                <w:bCs/>
              </w:rPr>
            </w:pPr>
          </w:p>
        </w:tc>
        <w:tc>
          <w:tcPr>
            <w:tcW w:w="1170" w:type="dxa"/>
            <w:tcBorders>
              <w:top w:val="single" w:sz="4" w:space="0" w:color="auto"/>
              <w:bottom w:val="double" w:sz="4" w:space="0" w:color="auto"/>
            </w:tcBorders>
          </w:tcPr>
          <w:p w14:paraId="33596CC5" w14:textId="77777777" w:rsidR="002065A6" w:rsidRPr="00B25FE7" w:rsidRDefault="002A7F2A"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right="-202"/>
              <w:rPr>
                <w:rFonts w:cs="Times New Roman"/>
                <w:b/>
                <w:bCs/>
              </w:rPr>
            </w:pPr>
            <w:r w:rsidRPr="00B25FE7">
              <w:rPr>
                <w:rFonts w:cs="Times New Roman"/>
                <w:b/>
                <w:bCs/>
              </w:rPr>
              <w:t>649</w:t>
            </w:r>
          </w:p>
        </w:tc>
      </w:tr>
    </w:tbl>
    <w:p w14:paraId="2BAF8BEC" w14:textId="77777777" w:rsidR="002A7F2A" w:rsidRDefault="002A7F2A"/>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00"/>
        <w:gridCol w:w="1170"/>
        <w:gridCol w:w="236"/>
        <w:gridCol w:w="844"/>
        <w:gridCol w:w="236"/>
        <w:gridCol w:w="1204"/>
        <w:gridCol w:w="236"/>
        <w:gridCol w:w="1080"/>
        <w:gridCol w:w="270"/>
        <w:gridCol w:w="990"/>
        <w:gridCol w:w="270"/>
        <w:gridCol w:w="1024"/>
      </w:tblGrid>
      <w:tr w:rsidR="002A7F2A" w:rsidRPr="00630357" w14:paraId="132D46B8" w14:textId="77777777" w:rsidTr="008E5682">
        <w:trPr>
          <w:trHeight w:val="20"/>
          <w:tblHeader/>
        </w:trPr>
        <w:tc>
          <w:tcPr>
            <w:tcW w:w="1800" w:type="dxa"/>
            <w:vMerge w:val="restart"/>
            <w:shd w:val="clear" w:color="auto" w:fill="auto"/>
            <w:vAlign w:val="bottom"/>
          </w:tcPr>
          <w:p w14:paraId="0897AFAF" w14:textId="77777777" w:rsidR="002A7F2A" w:rsidRPr="00630357" w:rsidRDefault="002A7F2A" w:rsidP="002A7F2A">
            <w:pPr>
              <w:spacing w:line="240" w:lineRule="auto"/>
              <w:ind w:right="-136"/>
              <w:rPr>
                <w:rFonts w:ascii="Times New Roman" w:hAnsi="Times New Roman" w:cs="Times New Roman"/>
                <w:b/>
                <w:bCs/>
                <w:i/>
                <w:iCs/>
                <w:sz w:val="20"/>
                <w:szCs w:val="20"/>
              </w:rPr>
            </w:pPr>
          </w:p>
          <w:p w14:paraId="3E3B82F9" w14:textId="77777777" w:rsidR="002A7F2A" w:rsidRPr="00630357" w:rsidRDefault="002A7F2A" w:rsidP="002A7F2A">
            <w:pPr>
              <w:spacing w:line="240" w:lineRule="auto"/>
              <w:ind w:right="-136"/>
              <w:rPr>
                <w:rFonts w:ascii="Times New Roman" w:hAnsi="Times New Roman" w:cs="Times New Roman"/>
                <w:b/>
                <w:bCs/>
                <w:i/>
                <w:iCs/>
                <w:sz w:val="20"/>
                <w:szCs w:val="20"/>
              </w:rPr>
            </w:pPr>
          </w:p>
          <w:p w14:paraId="0C1C5F5B" w14:textId="14D5910E" w:rsidR="002A7F2A" w:rsidRPr="00630357" w:rsidRDefault="002A7F2A" w:rsidP="002A7F2A">
            <w:pPr>
              <w:spacing w:line="240" w:lineRule="auto"/>
              <w:ind w:right="-136"/>
              <w:rPr>
                <w:rFonts w:ascii="Times New Roman" w:hAnsi="Times New Roman" w:cs="Times New Roman"/>
                <w:b/>
                <w:bCs/>
                <w:i/>
                <w:iCs/>
                <w:sz w:val="20"/>
                <w:szCs w:val="20"/>
              </w:rPr>
            </w:pPr>
          </w:p>
        </w:tc>
        <w:tc>
          <w:tcPr>
            <w:tcW w:w="2250" w:type="dxa"/>
            <w:gridSpan w:val="3"/>
          </w:tcPr>
          <w:p w14:paraId="3782D1D1" w14:textId="77777777" w:rsidR="002A7F2A" w:rsidRPr="00630357" w:rsidRDefault="002A7F2A" w:rsidP="002A7F2A">
            <w:pPr>
              <w:spacing w:line="240" w:lineRule="auto"/>
              <w:ind w:left="-106" w:right="-136"/>
              <w:jc w:val="center"/>
              <w:rPr>
                <w:rFonts w:ascii="Times New Roman" w:hAnsi="Times New Roman" w:cs="Times New Roman"/>
                <w:b/>
                <w:bCs/>
                <w:sz w:val="20"/>
                <w:szCs w:val="20"/>
              </w:rPr>
            </w:pPr>
          </w:p>
          <w:p w14:paraId="30B81BC3" w14:textId="77777777" w:rsidR="002A7F2A" w:rsidRPr="00630357" w:rsidRDefault="002A7F2A" w:rsidP="002A7F2A">
            <w:pPr>
              <w:spacing w:line="240" w:lineRule="auto"/>
              <w:ind w:left="-106" w:right="-136"/>
              <w:jc w:val="center"/>
              <w:rPr>
                <w:rFonts w:ascii="Times New Roman" w:hAnsi="Times New Roman" w:cs="Times New Roman"/>
                <w:b/>
                <w:bCs/>
                <w:sz w:val="20"/>
                <w:szCs w:val="20"/>
              </w:rPr>
            </w:pPr>
            <w:r w:rsidRPr="00630357">
              <w:rPr>
                <w:rFonts w:ascii="Times New Roman" w:hAnsi="Times New Roman" w:cs="Times New Roman"/>
                <w:b/>
                <w:bCs/>
                <w:sz w:val="20"/>
                <w:szCs w:val="20"/>
              </w:rPr>
              <w:t>Interest rate</w:t>
            </w:r>
          </w:p>
        </w:tc>
        <w:tc>
          <w:tcPr>
            <w:tcW w:w="236" w:type="dxa"/>
            <w:vAlign w:val="bottom"/>
          </w:tcPr>
          <w:p w14:paraId="220DE3B4" w14:textId="77777777" w:rsidR="002A7F2A" w:rsidRPr="00630357" w:rsidRDefault="002A7F2A" w:rsidP="002A7F2A">
            <w:pPr>
              <w:tabs>
                <w:tab w:val="clear" w:pos="227"/>
                <w:tab w:val="left" w:pos="55"/>
              </w:tabs>
              <w:spacing w:line="240" w:lineRule="auto"/>
              <w:ind w:left="-111" w:right="-166" w:hanging="2"/>
              <w:jc w:val="center"/>
              <w:rPr>
                <w:rFonts w:ascii="Times New Roman" w:hAnsi="Times New Roman" w:cs="Times New Roman"/>
                <w:b/>
                <w:bCs/>
                <w:sz w:val="20"/>
                <w:szCs w:val="20"/>
              </w:rPr>
            </w:pPr>
          </w:p>
        </w:tc>
        <w:tc>
          <w:tcPr>
            <w:tcW w:w="5074" w:type="dxa"/>
            <w:gridSpan w:val="7"/>
            <w:vAlign w:val="bottom"/>
          </w:tcPr>
          <w:p w14:paraId="3D253CE3" w14:textId="77777777" w:rsidR="00035F19" w:rsidRDefault="00B365EB" w:rsidP="002A7F2A">
            <w:pPr>
              <w:spacing w:line="240" w:lineRule="auto"/>
              <w:ind w:left="-95" w:right="-120"/>
              <w:jc w:val="center"/>
              <w:rPr>
                <w:rFonts w:ascii="Times New Roman" w:hAnsi="Times New Roman" w:cs="Times New Roman"/>
                <w:b/>
                <w:bCs/>
                <w:sz w:val="20"/>
                <w:szCs w:val="20"/>
              </w:rPr>
            </w:pPr>
            <w:r>
              <w:rPr>
                <w:rFonts w:ascii="Times New Roman" w:hAnsi="Times New Roman" w:cs="Times New Roman"/>
                <w:b/>
                <w:bCs/>
                <w:sz w:val="20"/>
                <w:szCs w:val="20"/>
              </w:rPr>
              <w:t>Consolidated financial statements/</w:t>
            </w:r>
            <w:r w:rsidR="002A7F2A" w:rsidRPr="00630357">
              <w:rPr>
                <w:rFonts w:ascii="Times New Roman" w:hAnsi="Times New Roman" w:cs="Times New Roman"/>
                <w:b/>
                <w:bCs/>
                <w:sz w:val="20"/>
                <w:szCs w:val="20"/>
              </w:rPr>
              <w:t xml:space="preserve">Financial statements </w:t>
            </w:r>
          </w:p>
          <w:p w14:paraId="67DA3422" w14:textId="77777777" w:rsidR="00035F19" w:rsidRDefault="002A7F2A" w:rsidP="002A7F2A">
            <w:pPr>
              <w:spacing w:line="240" w:lineRule="auto"/>
              <w:ind w:left="-95" w:right="-120"/>
              <w:jc w:val="center"/>
              <w:rPr>
                <w:rFonts w:ascii="Times New Roman" w:hAnsi="Times New Roman" w:cs="Times New Roman"/>
                <w:b/>
                <w:bCs/>
                <w:sz w:val="20"/>
                <w:szCs w:val="20"/>
              </w:rPr>
            </w:pPr>
            <w:r w:rsidRPr="00630357">
              <w:rPr>
                <w:rFonts w:ascii="Times New Roman" w:hAnsi="Times New Roman" w:cs="Times New Roman"/>
                <w:b/>
                <w:bCs/>
                <w:sz w:val="20"/>
                <w:szCs w:val="20"/>
              </w:rPr>
              <w:t>in which the equity method is applied/</w:t>
            </w:r>
          </w:p>
          <w:p w14:paraId="5C390979" w14:textId="34A98EDB" w:rsidR="002A7F2A" w:rsidRPr="00630357" w:rsidRDefault="002A7F2A" w:rsidP="002A7F2A">
            <w:pPr>
              <w:spacing w:line="240" w:lineRule="auto"/>
              <w:ind w:left="-95" w:right="-120"/>
              <w:jc w:val="center"/>
              <w:rPr>
                <w:rFonts w:ascii="Times New Roman" w:hAnsi="Times New Roman" w:cs="Times New Roman"/>
                <w:b/>
                <w:bCs/>
                <w:sz w:val="20"/>
                <w:szCs w:val="20"/>
              </w:rPr>
            </w:pPr>
            <w:r w:rsidRPr="00630357">
              <w:rPr>
                <w:rFonts w:ascii="Times New Roman" w:hAnsi="Times New Roman" w:cs="Times New Roman"/>
                <w:b/>
                <w:bCs/>
                <w:sz w:val="20"/>
                <w:szCs w:val="20"/>
              </w:rPr>
              <w:t>Separate financial statements</w:t>
            </w:r>
          </w:p>
        </w:tc>
      </w:tr>
      <w:tr w:rsidR="00630357" w:rsidRPr="00630357" w14:paraId="4415AB6C" w14:textId="77777777" w:rsidTr="008E5682">
        <w:trPr>
          <w:trHeight w:val="387"/>
          <w:tblHeader/>
        </w:trPr>
        <w:tc>
          <w:tcPr>
            <w:tcW w:w="1800" w:type="dxa"/>
            <w:vMerge/>
            <w:shd w:val="clear" w:color="auto" w:fill="auto"/>
            <w:vAlign w:val="bottom"/>
          </w:tcPr>
          <w:p w14:paraId="4AFEB990" w14:textId="77777777" w:rsidR="00630357" w:rsidRPr="00630357" w:rsidRDefault="00630357" w:rsidP="00630357">
            <w:pPr>
              <w:spacing w:line="240" w:lineRule="auto"/>
              <w:rPr>
                <w:rFonts w:ascii="Times New Roman" w:hAnsi="Times New Roman" w:cs="Times New Roman"/>
                <w:b/>
                <w:bCs/>
                <w:i/>
                <w:iCs/>
                <w:sz w:val="20"/>
                <w:szCs w:val="20"/>
                <w:highlight w:val="cyan"/>
                <w:rtl/>
                <w:cs/>
              </w:rPr>
            </w:pPr>
          </w:p>
        </w:tc>
        <w:tc>
          <w:tcPr>
            <w:tcW w:w="1170" w:type="dxa"/>
          </w:tcPr>
          <w:p w14:paraId="2921B669" w14:textId="77777777" w:rsidR="00630357" w:rsidRPr="00630357" w:rsidRDefault="00630357" w:rsidP="00630357">
            <w:pPr>
              <w:spacing w:line="240" w:lineRule="auto"/>
              <w:ind w:left="-95" w:right="-120"/>
              <w:jc w:val="center"/>
              <w:rPr>
                <w:rFonts w:ascii="Times New Roman" w:hAnsi="Times New Roman" w:cs="Times New Roman"/>
                <w:sz w:val="20"/>
                <w:szCs w:val="20"/>
              </w:rPr>
            </w:pPr>
            <w:r w:rsidRPr="00630357">
              <w:rPr>
                <w:rFonts w:ascii="Times New Roman" w:hAnsi="Times New Roman" w:cs="Times New Roman"/>
                <w:sz w:val="20"/>
                <w:szCs w:val="20"/>
              </w:rPr>
              <w:t xml:space="preserve">At </w:t>
            </w:r>
          </w:p>
          <w:p w14:paraId="0D5F9F9B" w14:textId="77777777" w:rsidR="00630357" w:rsidRPr="00630357" w:rsidRDefault="00630357" w:rsidP="00630357">
            <w:pPr>
              <w:tabs>
                <w:tab w:val="clear" w:pos="907"/>
                <w:tab w:val="left" w:pos="970"/>
              </w:tabs>
              <w:spacing w:line="240" w:lineRule="auto"/>
              <w:ind w:left="-95" w:right="-120"/>
              <w:jc w:val="center"/>
              <w:rPr>
                <w:rFonts w:ascii="Times New Roman" w:hAnsi="Times New Roman" w:cs="Times New Roman"/>
                <w:sz w:val="20"/>
                <w:szCs w:val="20"/>
              </w:rPr>
            </w:pPr>
            <w:r w:rsidRPr="00630357">
              <w:rPr>
                <w:rFonts w:ascii="Times New Roman" w:hAnsi="Times New Roman" w:cs="Times New Roman"/>
                <w:sz w:val="20"/>
                <w:szCs w:val="20"/>
              </w:rPr>
              <w:t>31 December</w:t>
            </w:r>
          </w:p>
        </w:tc>
        <w:tc>
          <w:tcPr>
            <w:tcW w:w="236" w:type="dxa"/>
          </w:tcPr>
          <w:p w14:paraId="287ABF66" w14:textId="77777777" w:rsidR="00630357" w:rsidRPr="00630357" w:rsidRDefault="00630357" w:rsidP="00630357">
            <w:pPr>
              <w:spacing w:line="240" w:lineRule="auto"/>
              <w:ind w:left="-95" w:right="-120"/>
              <w:jc w:val="center"/>
              <w:rPr>
                <w:rFonts w:ascii="Times New Roman" w:hAnsi="Times New Roman" w:cs="Times New Roman"/>
                <w:sz w:val="20"/>
                <w:szCs w:val="20"/>
              </w:rPr>
            </w:pPr>
          </w:p>
        </w:tc>
        <w:tc>
          <w:tcPr>
            <w:tcW w:w="844" w:type="dxa"/>
            <w:vAlign w:val="bottom"/>
          </w:tcPr>
          <w:p w14:paraId="080D677A" w14:textId="77777777" w:rsidR="00630357" w:rsidRPr="00630357" w:rsidRDefault="00630357" w:rsidP="00630357">
            <w:pPr>
              <w:spacing w:line="240" w:lineRule="auto"/>
              <w:ind w:left="-95" w:right="-120"/>
              <w:jc w:val="center"/>
              <w:rPr>
                <w:rFonts w:ascii="Times New Roman" w:hAnsi="Times New Roman" w:cs="Times New Roman"/>
                <w:sz w:val="20"/>
                <w:szCs w:val="20"/>
              </w:rPr>
            </w:pPr>
            <w:r w:rsidRPr="00630357">
              <w:rPr>
                <w:rFonts w:ascii="Times New Roman" w:hAnsi="Times New Roman" w:cs="Times New Roman"/>
                <w:sz w:val="20"/>
                <w:szCs w:val="20"/>
              </w:rPr>
              <w:t xml:space="preserve">At </w:t>
            </w:r>
          </w:p>
          <w:p w14:paraId="05476860" w14:textId="77777777" w:rsidR="00630357" w:rsidRPr="00630357" w:rsidRDefault="00630357" w:rsidP="008E5682">
            <w:pPr>
              <w:tabs>
                <w:tab w:val="clear" w:pos="680"/>
                <w:tab w:val="left" w:pos="733"/>
              </w:tabs>
              <w:spacing w:line="240" w:lineRule="auto"/>
              <w:ind w:left="-95" w:right="-120"/>
              <w:jc w:val="center"/>
              <w:rPr>
                <w:rFonts w:ascii="Times New Roman" w:hAnsi="Times New Roman" w:cs="Times New Roman"/>
                <w:sz w:val="20"/>
                <w:szCs w:val="20"/>
                <w:rtl/>
                <w:cs/>
              </w:rPr>
            </w:pPr>
            <w:r w:rsidRPr="00630357">
              <w:rPr>
                <w:rFonts w:ascii="Times New Roman" w:hAnsi="Times New Roman" w:cs="Times New Roman"/>
                <w:sz w:val="20"/>
                <w:szCs w:val="20"/>
              </w:rPr>
              <w:t xml:space="preserve">31 March </w:t>
            </w:r>
          </w:p>
        </w:tc>
        <w:tc>
          <w:tcPr>
            <w:tcW w:w="236" w:type="dxa"/>
            <w:vAlign w:val="bottom"/>
          </w:tcPr>
          <w:p w14:paraId="1F7BCF11" w14:textId="77777777" w:rsidR="00630357" w:rsidRPr="00630357" w:rsidRDefault="00630357" w:rsidP="00630357">
            <w:pPr>
              <w:spacing w:line="240" w:lineRule="auto"/>
              <w:jc w:val="center"/>
              <w:rPr>
                <w:rFonts w:ascii="Times New Roman" w:hAnsi="Times New Roman" w:cs="Times New Roman"/>
                <w:sz w:val="20"/>
                <w:szCs w:val="20"/>
              </w:rPr>
            </w:pPr>
          </w:p>
        </w:tc>
        <w:tc>
          <w:tcPr>
            <w:tcW w:w="1204" w:type="dxa"/>
          </w:tcPr>
          <w:p w14:paraId="6BC38EBF" w14:textId="77777777" w:rsidR="00630357" w:rsidRPr="00AA06E8" w:rsidRDefault="00630357" w:rsidP="00630357">
            <w:pPr>
              <w:spacing w:line="240" w:lineRule="auto"/>
              <w:ind w:left="-95" w:right="-120"/>
              <w:jc w:val="center"/>
              <w:rPr>
                <w:rFonts w:ascii="Times New Roman" w:hAnsi="Times New Roman" w:cs="Times New Roman"/>
                <w:sz w:val="20"/>
                <w:szCs w:val="20"/>
              </w:rPr>
            </w:pPr>
            <w:r w:rsidRPr="00AA06E8">
              <w:rPr>
                <w:rFonts w:ascii="Times New Roman" w:hAnsi="Times New Roman" w:cs="Times New Roman"/>
                <w:sz w:val="20"/>
                <w:szCs w:val="20"/>
              </w:rPr>
              <w:t xml:space="preserve">At </w:t>
            </w:r>
          </w:p>
          <w:p w14:paraId="484831D8" w14:textId="77777777" w:rsidR="00630357" w:rsidRPr="00630357" w:rsidRDefault="00630357" w:rsidP="00630357">
            <w:pPr>
              <w:tabs>
                <w:tab w:val="clear" w:pos="907"/>
                <w:tab w:val="left" w:pos="970"/>
              </w:tabs>
              <w:spacing w:line="240" w:lineRule="auto"/>
              <w:ind w:left="-95" w:right="-120"/>
              <w:jc w:val="center"/>
              <w:rPr>
                <w:rFonts w:ascii="Times New Roman" w:hAnsi="Times New Roman" w:cs="Times New Roman"/>
                <w:sz w:val="20"/>
                <w:szCs w:val="20"/>
              </w:rPr>
            </w:pPr>
            <w:r w:rsidRPr="00AA06E8">
              <w:rPr>
                <w:rFonts w:ascii="Times New Roman" w:hAnsi="Times New Roman" w:cs="Times New Roman"/>
                <w:sz w:val="20"/>
                <w:szCs w:val="20"/>
              </w:rPr>
              <w:t>31 December</w:t>
            </w:r>
          </w:p>
        </w:tc>
        <w:tc>
          <w:tcPr>
            <w:tcW w:w="236" w:type="dxa"/>
            <w:vAlign w:val="bottom"/>
          </w:tcPr>
          <w:p w14:paraId="14ACFA12" w14:textId="77777777" w:rsidR="00630357" w:rsidRPr="00630357" w:rsidRDefault="00630357" w:rsidP="00630357">
            <w:pPr>
              <w:spacing w:line="240" w:lineRule="auto"/>
              <w:jc w:val="center"/>
              <w:rPr>
                <w:rFonts w:ascii="Times New Roman" w:hAnsi="Times New Roman" w:cs="Times New Roman"/>
                <w:sz w:val="20"/>
                <w:szCs w:val="20"/>
              </w:rPr>
            </w:pPr>
          </w:p>
        </w:tc>
        <w:tc>
          <w:tcPr>
            <w:tcW w:w="1080" w:type="dxa"/>
            <w:vAlign w:val="bottom"/>
          </w:tcPr>
          <w:p w14:paraId="4B024CC5" w14:textId="77777777" w:rsidR="00630357" w:rsidRPr="00630357" w:rsidRDefault="00630357" w:rsidP="00630357">
            <w:pPr>
              <w:spacing w:line="240" w:lineRule="auto"/>
              <w:ind w:left="-95" w:right="-120"/>
              <w:jc w:val="center"/>
              <w:rPr>
                <w:rFonts w:ascii="Times New Roman" w:hAnsi="Times New Roman" w:cs="Times New Roman"/>
                <w:sz w:val="20"/>
                <w:szCs w:val="20"/>
                <w:rtl/>
                <w:cs/>
              </w:rPr>
            </w:pPr>
          </w:p>
        </w:tc>
        <w:tc>
          <w:tcPr>
            <w:tcW w:w="270" w:type="dxa"/>
            <w:vAlign w:val="bottom"/>
          </w:tcPr>
          <w:p w14:paraId="3247FF4E" w14:textId="77777777" w:rsidR="00630357" w:rsidRPr="00630357" w:rsidRDefault="00630357" w:rsidP="00630357">
            <w:pPr>
              <w:spacing w:line="240" w:lineRule="auto"/>
              <w:jc w:val="center"/>
              <w:rPr>
                <w:rFonts w:ascii="Times New Roman" w:hAnsi="Times New Roman" w:cs="Times New Roman"/>
                <w:sz w:val="20"/>
                <w:szCs w:val="20"/>
              </w:rPr>
            </w:pPr>
          </w:p>
        </w:tc>
        <w:tc>
          <w:tcPr>
            <w:tcW w:w="990" w:type="dxa"/>
            <w:vAlign w:val="bottom"/>
          </w:tcPr>
          <w:p w14:paraId="0F1A0FBB" w14:textId="77777777" w:rsidR="00630357" w:rsidRPr="00630357" w:rsidRDefault="00630357" w:rsidP="00630357">
            <w:pPr>
              <w:spacing w:line="240" w:lineRule="auto"/>
              <w:ind w:left="-95" w:right="-120"/>
              <w:jc w:val="center"/>
              <w:rPr>
                <w:rFonts w:ascii="Times New Roman" w:hAnsi="Times New Roman" w:cs="Times New Roman"/>
                <w:sz w:val="20"/>
                <w:szCs w:val="20"/>
                <w:rtl/>
                <w:cs/>
              </w:rPr>
            </w:pPr>
          </w:p>
        </w:tc>
        <w:tc>
          <w:tcPr>
            <w:tcW w:w="270" w:type="dxa"/>
            <w:vAlign w:val="bottom"/>
          </w:tcPr>
          <w:p w14:paraId="75DA3BD7" w14:textId="77777777" w:rsidR="00630357" w:rsidRPr="00630357" w:rsidRDefault="00630357" w:rsidP="00630357">
            <w:pPr>
              <w:spacing w:line="240" w:lineRule="auto"/>
              <w:jc w:val="center"/>
              <w:rPr>
                <w:rFonts w:ascii="Times New Roman" w:hAnsi="Times New Roman" w:cs="Times New Roman"/>
                <w:sz w:val="20"/>
                <w:szCs w:val="20"/>
              </w:rPr>
            </w:pPr>
          </w:p>
        </w:tc>
        <w:tc>
          <w:tcPr>
            <w:tcW w:w="1024" w:type="dxa"/>
            <w:vAlign w:val="bottom"/>
          </w:tcPr>
          <w:p w14:paraId="5036AF2D" w14:textId="77777777" w:rsidR="00630357" w:rsidRPr="00630357" w:rsidRDefault="00630357" w:rsidP="00630357">
            <w:pPr>
              <w:spacing w:line="240" w:lineRule="auto"/>
              <w:ind w:left="-95" w:right="-120"/>
              <w:jc w:val="center"/>
              <w:rPr>
                <w:rFonts w:ascii="Times New Roman" w:hAnsi="Times New Roman" w:cs="Times New Roman"/>
                <w:sz w:val="20"/>
                <w:szCs w:val="20"/>
              </w:rPr>
            </w:pPr>
            <w:r w:rsidRPr="00630357">
              <w:rPr>
                <w:rFonts w:ascii="Times New Roman" w:hAnsi="Times New Roman" w:cs="Times New Roman"/>
                <w:sz w:val="20"/>
                <w:szCs w:val="20"/>
              </w:rPr>
              <w:t xml:space="preserve">At </w:t>
            </w:r>
          </w:p>
          <w:p w14:paraId="5CEB25CA" w14:textId="77777777" w:rsidR="00630357" w:rsidRPr="00630357" w:rsidRDefault="00630357" w:rsidP="00630357">
            <w:pPr>
              <w:spacing w:line="240" w:lineRule="auto"/>
              <w:ind w:left="-95" w:right="-120"/>
              <w:jc w:val="center"/>
              <w:rPr>
                <w:rFonts w:ascii="Times New Roman" w:hAnsi="Times New Roman" w:cs="Times New Roman"/>
                <w:sz w:val="20"/>
                <w:szCs w:val="20"/>
                <w:rtl/>
                <w:cs/>
              </w:rPr>
            </w:pPr>
            <w:r w:rsidRPr="00630357">
              <w:rPr>
                <w:rFonts w:ascii="Times New Roman" w:hAnsi="Times New Roman" w:cs="Times New Roman"/>
                <w:sz w:val="20"/>
                <w:szCs w:val="20"/>
              </w:rPr>
              <w:t xml:space="preserve">31 March </w:t>
            </w:r>
          </w:p>
        </w:tc>
      </w:tr>
      <w:tr w:rsidR="00630357" w:rsidRPr="00630357" w14:paraId="7DB25C77" w14:textId="77777777" w:rsidTr="008E5682">
        <w:trPr>
          <w:trHeight w:val="64"/>
          <w:tblHeader/>
        </w:trPr>
        <w:tc>
          <w:tcPr>
            <w:tcW w:w="1800" w:type="dxa"/>
            <w:shd w:val="clear" w:color="auto" w:fill="auto"/>
            <w:vAlign w:val="bottom"/>
          </w:tcPr>
          <w:p w14:paraId="0E5E1D70" w14:textId="12670272" w:rsidR="00630357" w:rsidRPr="00630357" w:rsidRDefault="00E90719" w:rsidP="00630357">
            <w:pPr>
              <w:spacing w:line="240" w:lineRule="auto"/>
              <w:rPr>
                <w:rFonts w:ascii="Times New Roman" w:hAnsi="Times New Roman" w:cs="Times New Roman"/>
                <w:b/>
                <w:bCs/>
                <w:i/>
                <w:iCs/>
                <w:sz w:val="20"/>
                <w:szCs w:val="20"/>
                <w:highlight w:val="cyan"/>
                <w:rtl/>
                <w:cs/>
              </w:rPr>
            </w:pPr>
            <w:r w:rsidRPr="00630357">
              <w:rPr>
                <w:rFonts w:ascii="Times New Roman" w:hAnsi="Times New Roman" w:cs="Times New Roman"/>
                <w:b/>
                <w:bCs/>
                <w:i/>
                <w:iCs/>
                <w:sz w:val="20"/>
                <w:szCs w:val="20"/>
              </w:rPr>
              <w:t>Short-term loan to</w:t>
            </w:r>
          </w:p>
        </w:tc>
        <w:tc>
          <w:tcPr>
            <w:tcW w:w="1170" w:type="dxa"/>
          </w:tcPr>
          <w:p w14:paraId="4B9C04F0" w14:textId="77777777" w:rsidR="00630357" w:rsidRPr="00630357" w:rsidRDefault="00630357" w:rsidP="00630357">
            <w:pPr>
              <w:spacing w:line="240" w:lineRule="auto"/>
              <w:ind w:left="-95" w:right="-120"/>
              <w:jc w:val="center"/>
              <w:rPr>
                <w:rFonts w:ascii="Times New Roman" w:hAnsi="Times New Roman" w:cs="Times New Roman"/>
                <w:sz w:val="20"/>
                <w:szCs w:val="20"/>
              </w:rPr>
            </w:pPr>
            <w:r w:rsidRPr="00630357">
              <w:rPr>
                <w:rFonts w:ascii="Times New Roman" w:hAnsi="Times New Roman" w:cs="Times New Roman"/>
                <w:sz w:val="20"/>
                <w:szCs w:val="20"/>
              </w:rPr>
              <w:t>2020</w:t>
            </w:r>
          </w:p>
        </w:tc>
        <w:tc>
          <w:tcPr>
            <w:tcW w:w="236" w:type="dxa"/>
          </w:tcPr>
          <w:p w14:paraId="3B764E51" w14:textId="77777777" w:rsidR="00630357" w:rsidRPr="00630357" w:rsidRDefault="00630357" w:rsidP="00630357">
            <w:pPr>
              <w:spacing w:line="240" w:lineRule="auto"/>
              <w:ind w:left="-95" w:right="-120"/>
              <w:jc w:val="center"/>
              <w:rPr>
                <w:rFonts w:ascii="Times New Roman" w:hAnsi="Times New Roman" w:cs="Times New Roman"/>
                <w:sz w:val="20"/>
                <w:szCs w:val="20"/>
              </w:rPr>
            </w:pPr>
          </w:p>
        </w:tc>
        <w:tc>
          <w:tcPr>
            <w:tcW w:w="844" w:type="dxa"/>
            <w:vAlign w:val="bottom"/>
          </w:tcPr>
          <w:p w14:paraId="44A75F2E" w14:textId="77777777" w:rsidR="00630357" w:rsidRPr="00630357" w:rsidRDefault="00630357" w:rsidP="00630357">
            <w:pPr>
              <w:spacing w:line="240" w:lineRule="auto"/>
              <w:ind w:left="-95" w:right="-120"/>
              <w:jc w:val="center"/>
              <w:rPr>
                <w:rFonts w:ascii="Times New Roman" w:hAnsi="Times New Roman" w:cs="Times New Roman"/>
                <w:sz w:val="20"/>
                <w:szCs w:val="20"/>
              </w:rPr>
            </w:pPr>
            <w:r w:rsidRPr="00630357">
              <w:rPr>
                <w:rFonts w:ascii="Times New Roman" w:hAnsi="Times New Roman" w:cs="Times New Roman"/>
                <w:sz w:val="20"/>
                <w:szCs w:val="20"/>
              </w:rPr>
              <w:t>2021</w:t>
            </w:r>
          </w:p>
        </w:tc>
        <w:tc>
          <w:tcPr>
            <w:tcW w:w="236" w:type="dxa"/>
            <w:vAlign w:val="bottom"/>
          </w:tcPr>
          <w:p w14:paraId="63FB34CF" w14:textId="77777777" w:rsidR="00630357" w:rsidRPr="00630357" w:rsidRDefault="00630357" w:rsidP="00630357">
            <w:pPr>
              <w:spacing w:line="240" w:lineRule="auto"/>
              <w:jc w:val="center"/>
              <w:rPr>
                <w:rFonts w:ascii="Times New Roman" w:hAnsi="Times New Roman" w:cs="Times New Roman"/>
                <w:sz w:val="20"/>
                <w:szCs w:val="20"/>
              </w:rPr>
            </w:pPr>
          </w:p>
        </w:tc>
        <w:tc>
          <w:tcPr>
            <w:tcW w:w="1204" w:type="dxa"/>
          </w:tcPr>
          <w:p w14:paraId="3725E5E1" w14:textId="77777777" w:rsidR="00630357" w:rsidRPr="00630357" w:rsidRDefault="00630357" w:rsidP="00630357">
            <w:pPr>
              <w:spacing w:line="240" w:lineRule="auto"/>
              <w:ind w:left="-95" w:right="-120"/>
              <w:jc w:val="center"/>
              <w:rPr>
                <w:rFonts w:ascii="Times New Roman" w:hAnsi="Times New Roman" w:cs="Times New Roman"/>
                <w:sz w:val="20"/>
                <w:szCs w:val="20"/>
              </w:rPr>
            </w:pPr>
            <w:r w:rsidRPr="00630357">
              <w:rPr>
                <w:rFonts w:ascii="Times New Roman" w:hAnsi="Times New Roman" w:cs="Times New Roman"/>
                <w:sz w:val="20"/>
                <w:szCs w:val="20"/>
              </w:rPr>
              <w:t>2020</w:t>
            </w:r>
          </w:p>
        </w:tc>
        <w:tc>
          <w:tcPr>
            <w:tcW w:w="236" w:type="dxa"/>
            <w:vAlign w:val="bottom"/>
          </w:tcPr>
          <w:p w14:paraId="43F0CC2B" w14:textId="77777777" w:rsidR="00630357" w:rsidRPr="00630357" w:rsidRDefault="00630357" w:rsidP="00630357">
            <w:pPr>
              <w:spacing w:line="240" w:lineRule="auto"/>
              <w:jc w:val="center"/>
              <w:rPr>
                <w:rFonts w:ascii="Times New Roman" w:hAnsi="Times New Roman" w:cs="Times New Roman"/>
                <w:sz w:val="20"/>
                <w:szCs w:val="20"/>
              </w:rPr>
            </w:pPr>
          </w:p>
        </w:tc>
        <w:tc>
          <w:tcPr>
            <w:tcW w:w="1080" w:type="dxa"/>
            <w:vAlign w:val="bottom"/>
          </w:tcPr>
          <w:p w14:paraId="07D568E3" w14:textId="77777777" w:rsidR="00630357" w:rsidRPr="00630357" w:rsidRDefault="00630357" w:rsidP="00630357">
            <w:pPr>
              <w:spacing w:line="240" w:lineRule="auto"/>
              <w:ind w:left="-95" w:right="-120"/>
              <w:jc w:val="center"/>
              <w:rPr>
                <w:rFonts w:ascii="Times New Roman" w:hAnsi="Times New Roman" w:cs="Times New Roman"/>
                <w:sz w:val="20"/>
                <w:szCs w:val="20"/>
              </w:rPr>
            </w:pPr>
            <w:r w:rsidRPr="00630357">
              <w:rPr>
                <w:rFonts w:ascii="Times New Roman" w:hAnsi="Times New Roman" w:cs="Times New Roman"/>
                <w:sz w:val="20"/>
                <w:szCs w:val="20"/>
              </w:rPr>
              <w:t>Increase</w:t>
            </w:r>
          </w:p>
        </w:tc>
        <w:tc>
          <w:tcPr>
            <w:tcW w:w="270" w:type="dxa"/>
            <w:vAlign w:val="bottom"/>
          </w:tcPr>
          <w:p w14:paraId="21258916" w14:textId="77777777" w:rsidR="00630357" w:rsidRPr="00630357" w:rsidRDefault="00630357" w:rsidP="00630357">
            <w:pPr>
              <w:spacing w:line="240" w:lineRule="auto"/>
              <w:jc w:val="center"/>
              <w:rPr>
                <w:rFonts w:ascii="Times New Roman" w:hAnsi="Times New Roman" w:cs="Times New Roman"/>
                <w:sz w:val="20"/>
                <w:szCs w:val="20"/>
              </w:rPr>
            </w:pPr>
          </w:p>
        </w:tc>
        <w:tc>
          <w:tcPr>
            <w:tcW w:w="990" w:type="dxa"/>
            <w:vAlign w:val="bottom"/>
          </w:tcPr>
          <w:p w14:paraId="3808C272" w14:textId="77777777" w:rsidR="00630357" w:rsidRPr="00630357" w:rsidRDefault="00630357" w:rsidP="00630357">
            <w:pPr>
              <w:spacing w:line="240" w:lineRule="auto"/>
              <w:ind w:left="-95" w:right="-120"/>
              <w:jc w:val="center"/>
              <w:rPr>
                <w:rFonts w:ascii="Times New Roman" w:hAnsi="Times New Roman" w:cs="Times New Roman"/>
                <w:sz w:val="20"/>
                <w:szCs w:val="20"/>
                <w:rtl/>
                <w:cs/>
              </w:rPr>
            </w:pPr>
            <w:r w:rsidRPr="00630357">
              <w:rPr>
                <w:rFonts w:ascii="Times New Roman" w:hAnsi="Times New Roman" w:cs="Times New Roman"/>
                <w:sz w:val="20"/>
                <w:szCs w:val="20"/>
              </w:rPr>
              <w:t>Decrease</w:t>
            </w:r>
          </w:p>
        </w:tc>
        <w:tc>
          <w:tcPr>
            <w:tcW w:w="270" w:type="dxa"/>
            <w:vAlign w:val="bottom"/>
          </w:tcPr>
          <w:p w14:paraId="431864C2" w14:textId="77777777" w:rsidR="00630357" w:rsidRPr="00630357" w:rsidRDefault="00630357" w:rsidP="00630357">
            <w:pPr>
              <w:spacing w:line="240" w:lineRule="auto"/>
              <w:jc w:val="center"/>
              <w:rPr>
                <w:rFonts w:ascii="Times New Roman" w:hAnsi="Times New Roman" w:cs="Times New Roman"/>
                <w:sz w:val="20"/>
                <w:szCs w:val="20"/>
              </w:rPr>
            </w:pPr>
          </w:p>
        </w:tc>
        <w:tc>
          <w:tcPr>
            <w:tcW w:w="1024" w:type="dxa"/>
            <w:vAlign w:val="bottom"/>
          </w:tcPr>
          <w:p w14:paraId="19DE3C0C" w14:textId="77777777" w:rsidR="00630357" w:rsidRPr="00630357" w:rsidRDefault="00630357" w:rsidP="00630357">
            <w:pPr>
              <w:spacing w:line="240" w:lineRule="auto"/>
              <w:ind w:left="-95" w:right="-120"/>
              <w:jc w:val="center"/>
              <w:rPr>
                <w:rFonts w:ascii="Times New Roman" w:hAnsi="Times New Roman" w:cs="Times New Roman"/>
                <w:sz w:val="20"/>
                <w:szCs w:val="20"/>
              </w:rPr>
            </w:pPr>
            <w:r w:rsidRPr="00630357">
              <w:rPr>
                <w:rFonts w:ascii="Times New Roman" w:hAnsi="Times New Roman" w:cs="Times New Roman"/>
                <w:sz w:val="20"/>
                <w:szCs w:val="20"/>
              </w:rPr>
              <w:t>2021</w:t>
            </w:r>
          </w:p>
        </w:tc>
      </w:tr>
      <w:tr w:rsidR="00630357" w:rsidRPr="00630357" w14:paraId="553F576D" w14:textId="77777777" w:rsidTr="008E5682">
        <w:trPr>
          <w:tblHeader/>
        </w:trPr>
        <w:tc>
          <w:tcPr>
            <w:tcW w:w="1800" w:type="dxa"/>
            <w:vAlign w:val="bottom"/>
          </w:tcPr>
          <w:p w14:paraId="3E9245B4" w14:textId="77777777" w:rsidR="00630357" w:rsidRPr="00630357" w:rsidRDefault="00630357" w:rsidP="00630357">
            <w:pPr>
              <w:spacing w:line="240" w:lineRule="auto"/>
              <w:rPr>
                <w:rFonts w:ascii="Times New Roman" w:hAnsi="Times New Roman" w:cs="Times New Roman"/>
                <w:b/>
                <w:bCs/>
                <w:i/>
                <w:iCs/>
                <w:sz w:val="20"/>
                <w:szCs w:val="20"/>
                <w:highlight w:val="yellow"/>
                <w:rtl/>
                <w:cs/>
              </w:rPr>
            </w:pPr>
          </w:p>
        </w:tc>
        <w:tc>
          <w:tcPr>
            <w:tcW w:w="2250" w:type="dxa"/>
            <w:gridSpan w:val="3"/>
          </w:tcPr>
          <w:p w14:paraId="0C88E9A1" w14:textId="77777777" w:rsidR="00630357" w:rsidRPr="00630357" w:rsidRDefault="00630357" w:rsidP="00630357">
            <w:pPr>
              <w:spacing w:line="240" w:lineRule="auto"/>
              <w:ind w:left="-95" w:right="-120"/>
              <w:jc w:val="center"/>
              <w:rPr>
                <w:rFonts w:ascii="Times New Roman" w:hAnsi="Times New Roman" w:cs="Times New Roman"/>
                <w:i/>
                <w:iCs/>
                <w:sz w:val="20"/>
                <w:szCs w:val="20"/>
                <w:rtl/>
                <w:cs/>
              </w:rPr>
            </w:pPr>
            <w:r w:rsidRPr="00630357">
              <w:rPr>
                <w:rFonts w:ascii="Times New Roman" w:hAnsi="Times New Roman" w:cs="Times New Roman"/>
                <w:i/>
                <w:iCs/>
                <w:sz w:val="20"/>
                <w:szCs w:val="20"/>
              </w:rPr>
              <w:t>(% per annum)</w:t>
            </w:r>
          </w:p>
        </w:tc>
        <w:tc>
          <w:tcPr>
            <w:tcW w:w="236" w:type="dxa"/>
            <w:vAlign w:val="bottom"/>
          </w:tcPr>
          <w:p w14:paraId="7B7773CA" w14:textId="77777777" w:rsidR="00630357" w:rsidRPr="00630357" w:rsidRDefault="00630357" w:rsidP="00630357">
            <w:pPr>
              <w:spacing w:line="240" w:lineRule="auto"/>
              <w:jc w:val="center"/>
              <w:rPr>
                <w:rFonts w:ascii="Times New Roman" w:hAnsi="Times New Roman" w:cs="Times New Roman"/>
                <w:sz w:val="20"/>
                <w:szCs w:val="20"/>
              </w:rPr>
            </w:pPr>
          </w:p>
        </w:tc>
        <w:tc>
          <w:tcPr>
            <w:tcW w:w="5074" w:type="dxa"/>
            <w:gridSpan w:val="7"/>
            <w:vAlign w:val="bottom"/>
          </w:tcPr>
          <w:p w14:paraId="30A21654" w14:textId="77777777" w:rsidR="00630357" w:rsidRPr="00630357" w:rsidRDefault="00630357" w:rsidP="00630357">
            <w:pPr>
              <w:spacing w:line="240" w:lineRule="auto"/>
              <w:ind w:left="-95" w:right="-120"/>
              <w:jc w:val="center"/>
              <w:rPr>
                <w:rFonts w:ascii="Times New Roman" w:hAnsi="Times New Roman" w:cs="Times New Roman"/>
                <w:i/>
                <w:iCs/>
                <w:sz w:val="20"/>
                <w:szCs w:val="20"/>
                <w:rtl/>
                <w:cs/>
              </w:rPr>
            </w:pPr>
            <w:r w:rsidRPr="00630357">
              <w:rPr>
                <w:rFonts w:ascii="Times New Roman" w:hAnsi="Times New Roman" w:cs="Times New Roman"/>
                <w:i/>
                <w:iCs/>
                <w:sz w:val="20"/>
                <w:szCs w:val="20"/>
              </w:rPr>
              <w:t>(in thousand Baht)</w:t>
            </w:r>
          </w:p>
        </w:tc>
      </w:tr>
      <w:tr w:rsidR="00CD5FF4" w:rsidRPr="00630357" w14:paraId="5F0463C5" w14:textId="77777777" w:rsidTr="008E5682">
        <w:trPr>
          <w:tblHeader/>
        </w:trPr>
        <w:tc>
          <w:tcPr>
            <w:tcW w:w="1800" w:type="dxa"/>
            <w:vAlign w:val="bottom"/>
          </w:tcPr>
          <w:p w14:paraId="7A09D24D" w14:textId="77777777" w:rsidR="00CD5FF4" w:rsidRPr="00630357" w:rsidRDefault="00CD5FF4" w:rsidP="00630357">
            <w:pPr>
              <w:spacing w:line="240" w:lineRule="auto"/>
              <w:rPr>
                <w:rFonts w:ascii="Times New Roman" w:hAnsi="Times New Roman" w:cs="Times New Roman"/>
                <w:b/>
                <w:bCs/>
                <w:i/>
                <w:iCs/>
                <w:sz w:val="20"/>
                <w:szCs w:val="20"/>
                <w:highlight w:val="yellow"/>
                <w:rtl/>
                <w:cs/>
              </w:rPr>
            </w:pPr>
          </w:p>
        </w:tc>
        <w:tc>
          <w:tcPr>
            <w:tcW w:w="2250" w:type="dxa"/>
            <w:gridSpan w:val="3"/>
          </w:tcPr>
          <w:p w14:paraId="65D5CEC7" w14:textId="77777777" w:rsidR="00CD5FF4" w:rsidRPr="00630357" w:rsidRDefault="00CD5FF4" w:rsidP="00630357">
            <w:pPr>
              <w:spacing w:line="240" w:lineRule="auto"/>
              <w:ind w:left="-95" w:right="-120"/>
              <w:jc w:val="center"/>
              <w:rPr>
                <w:rFonts w:ascii="Times New Roman" w:hAnsi="Times New Roman" w:cs="Times New Roman"/>
                <w:i/>
                <w:iCs/>
                <w:sz w:val="20"/>
                <w:szCs w:val="20"/>
              </w:rPr>
            </w:pPr>
          </w:p>
        </w:tc>
        <w:tc>
          <w:tcPr>
            <w:tcW w:w="236" w:type="dxa"/>
            <w:vAlign w:val="bottom"/>
          </w:tcPr>
          <w:p w14:paraId="566A9D68" w14:textId="77777777" w:rsidR="00CD5FF4" w:rsidRPr="00630357" w:rsidRDefault="00CD5FF4" w:rsidP="00630357">
            <w:pPr>
              <w:spacing w:line="240" w:lineRule="auto"/>
              <w:jc w:val="center"/>
              <w:rPr>
                <w:rFonts w:ascii="Times New Roman" w:hAnsi="Times New Roman" w:cs="Times New Roman"/>
                <w:sz w:val="20"/>
                <w:szCs w:val="20"/>
              </w:rPr>
            </w:pPr>
          </w:p>
        </w:tc>
        <w:tc>
          <w:tcPr>
            <w:tcW w:w="5074" w:type="dxa"/>
            <w:gridSpan w:val="7"/>
            <w:vAlign w:val="bottom"/>
          </w:tcPr>
          <w:p w14:paraId="532574F3" w14:textId="77777777" w:rsidR="00CD5FF4" w:rsidRPr="00630357" w:rsidRDefault="00CD5FF4" w:rsidP="00630357">
            <w:pPr>
              <w:spacing w:line="240" w:lineRule="auto"/>
              <w:ind w:left="-95" w:right="-120"/>
              <w:jc w:val="center"/>
              <w:rPr>
                <w:rFonts w:ascii="Times New Roman" w:hAnsi="Times New Roman" w:cs="Times New Roman"/>
                <w:i/>
                <w:iCs/>
                <w:sz w:val="20"/>
                <w:szCs w:val="20"/>
              </w:rPr>
            </w:pPr>
          </w:p>
        </w:tc>
      </w:tr>
      <w:tr w:rsidR="00630357" w:rsidRPr="00630357" w14:paraId="35B78450" w14:textId="77777777" w:rsidTr="008E5682">
        <w:tc>
          <w:tcPr>
            <w:tcW w:w="1800" w:type="dxa"/>
          </w:tcPr>
          <w:p w14:paraId="46746012" w14:textId="77777777" w:rsidR="00630357" w:rsidRPr="00630357" w:rsidRDefault="00630357" w:rsidP="00630357">
            <w:pPr>
              <w:spacing w:line="240" w:lineRule="auto"/>
              <w:rPr>
                <w:rFonts w:ascii="Times New Roman" w:hAnsi="Times New Roman" w:cs="Times New Roman"/>
                <w:sz w:val="20"/>
                <w:szCs w:val="20"/>
                <w:highlight w:val="yellow"/>
              </w:rPr>
            </w:pPr>
            <w:r w:rsidRPr="00630357">
              <w:rPr>
                <w:rFonts w:ascii="Times New Roman" w:hAnsi="Times New Roman" w:cs="Times New Roman"/>
                <w:sz w:val="20"/>
                <w:szCs w:val="20"/>
              </w:rPr>
              <w:t>Joint venture</w:t>
            </w:r>
          </w:p>
        </w:tc>
        <w:tc>
          <w:tcPr>
            <w:tcW w:w="1170" w:type="dxa"/>
          </w:tcPr>
          <w:p w14:paraId="799674C4" w14:textId="77777777" w:rsidR="00630357" w:rsidRPr="00630357" w:rsidRDefault="00630357" w:rsidP="00630357">
            <w:pPr>
              <w:spacing w:line="240" w:lineRule="auto"/>
              <w:ind w:left="-95" w:right="-120"/>
              <w:jc w:val="center"/>
              <w:rPr>
                <w:rFonts w:ascii="Times New Roman" w:hAnsi="Times New Roman" w:cs="Times New Roman"/>
                <w:sz w:val="20"/>
                <w:szCs w:val="20"/>
              </w:rPr>
            </w:pPr>
            <w:r w:rsidRPr="00630357">
              <w:rPr>
                <w:rFonts w:ascii="Times New Roman" w:hAnsi="Times New Roman" w:cs="Times New Roman"/>
                <w:sz w:val="20"/>
                <w:szCs w:val="20"/>
              </w:rPr>
              <w:t>5.31</w:t>
            </w:r>
          </w:p>
        </w:tc>
        <w:tc>
          <w:tcPr>
            <w:tcW w:w="236" w:type="dxa"/>
          </w:tcPr>
          <w:p w14:paraId="1C0A886E" w14:textId="77777777" w:rsidR="00630357" w:rsidRPr="00630357" w:rsidRDefault="00630357" w:rsidP="00630357">
            <w:pPr>
              <w:spacing w:line="240" w:lineRule="auto"/>
              <w:ind w:left="-95" w:right="-120"/>
              <w:jc w:val="center"/>
              <w:rPr>
                <w:rFonts w:ascii="Times New Roman" w:hAnsi="Times New Roman" w:cs="Times New Roman"/>
                <w:sz w:val="20"/>
                <w:szCs w:val="20"/>
              </w:rPr>
            </w:pPr>
          </w:p>
        </w:tc>
        <w:tc>
          <w:tcPr>
            <w:tcW w:w="844" w:type="dxa"/>
            <w:vAlign w:val="bottom"/>
          </w:tcPr>
          <w:p w14:paraId="5B2095F0" w14:textId="52229968" w:rsidR="00630357" w:rsidRPr="00630357" w:rsidRDefault="004D6221" w:rsidP="00630357">
            <w:pPr>
              <w:spacing w:line="240" w:lineRule="auto"/>
              <w:ind w:left="-95" w:right="-120"/>
              <w:jc w:val="center"/>
              <w:rPr>
                <w:rFonts w:ascii="Times New Roman" w:hAnsi="Times New Roman" w:cs="Times New Roman"/>
                <w:sz w:val="20"/>
                <w:szCs w:val="20"/>
              </w:rPr>
            </w:pPr>
            <w:r>
              <w:rPr>
                <w:rFonts w:ascii="Times New Roman" w:hAnsi="Times New Roman" w:cs="Times New Roman"/>
                <w:sz w:val="20"/>
                <w:szCs w:val="20"/>
              </w:rPr>
              <w:t>5.31</w:t>
            </w:r>
          </w:p>
        </w:tc>
        <w:tc>
          <w:tcPr>
            <w:tcW w:w="236" w:type="dxa"/>
            <w:vAlign w:val="bottom"/>
          </w:tcPr>
          <w:p w14:paraId="0C24F7F3" w14:textId="77777777" w:rsidR="00630357" w:rsidRPr="00630357" w:rsidRDefault="00630357" w:rsidP="00630357">
            <w:pPr>
              <w:spacing w:line="240" w:lineRule="auto"/>
              <w:rPr>
                <w:rFonts w:ascii="Times New Roman" w:hAnsi="Times New Roman" w:cs="Times New Roman"/>
                <w:sz w:val="20"/>
                <w:szCs w:val="20"/>
              </w:rPr>
            </w:pPr>
          </w:p>
        </w:tc>
        <w:tc>
          <w:tcPr>
            <w:tcW w:w="1204" w:type="dxa"/>
            <w:tcBorders>
              <w:bottom w:val="single" w:sz="4" w:space="0" w:color="auto"/>
            </w:tcBorders>
            <w:vAlign w:val="bottom"/>
          </w:tcPr>
          <w:p w14:paraId="0148DE01" w14:textId="77777777" w:rsidR="00630357" w:rsidRPr="00630357" w:rsidRDefault="00630357" w:rsidP="00630357">
            <w:pPr>
              <w:pStyle w:val="acctfourfigures"/>
              <w:tabs>
                <w:tab w:val="clear" w:pos="765"/>
                <w:tab w:val="decimal" w:pos="911"/>
              </w:tabs>
              <w:spacing w:line="240" w:lineRule="auto"/>
              <w:ind w:right="11"/>
              <w:rPr>
                <w:sz w:val="20"/>
              </w:rPr>
            </w:pPr>
            <w:r>
              <w:rPr>
                <w:sz w:val="20"/>
              </w:rPr>
              <w:t>7,900</w:t>
            </w:r>
          </w:p>
        </w:tc>
        <w:tc>
          <w:tcPr>
            <w:tcW w:w="236" w:type="dxa"/>
          </w:tcPr>
          <w:p w14:paraId="63796CBB" w14:textId="77777777" w:rsidR="00630357" w:rsidRPr="00630357" w:rsidRDefault="00630357" w:rsidP="00630357">
            <w:pPr>
              <w:spacing w:line="240" w:lineRule="auto"/>
              <w:rPr>
                <w:rFonts w:ascii="Times New Roman" w:hAnsi="Times New Roman" w:cs="Times New Roman"/>
                <w:sz w:val="20"/>
                <w:szCs w:val="20"/>
              </w:rPr>
            </w:pPr>
          </w:p>
        </w:tc>
        <w:tc>
          <w:tcPr>
            <w:tcW w:w="1080" w:type="dxa"/>
            <w:vAlign w:val="bottom"/>
          </w:tcPr>
          <w:p w14:paraId="444D2DC2" w14:textId="2BE26D2C" w:rsidR="00630357" w:rsidRPr="00630357" w:rsidRDefault="007045C4" w:rsidP="00630357">
            <w:pPr>
              <w:pStyle w:val="acctfourfigures"/>
              <w:tabs>
                <w:tab w:val="clear" w:pos="765"/>
                <w:tab w:val="decimal" w:pos="821"/>
              </w:tabs>
              <w:spacing w:line="240" w:lineRule="auto"/>
              <w:ind w:right="11"/>
              <w:rPr>
                <w:sz w:val="20"/>
              </w:rPr>
            </w:pPr>
            <w:r>
              <w:rPr>
                <w:sz w:val="20"/>
              </w:rPr>
              <w:t>-</w:t>
            </w:r>
          </w:p>
        </w:tc>
        <w:tc>
          <w:tcPr>
            <w:tcW w:w="270" w:type="dxa"/>
            <w:vAlign w:val="bottom"/>
          </w:tcPr>
          <w:p w14:paraId="5FE13907" w14:textId="77777777" w:rsidR="00630357" w:rsidRPr="00630357" w:rsidRDefault="00630357" w:rsidP="00630357">
            <w:pPr>
              <w:spacing w:line="240" w:lineRule="auto"/>
              <w:rPr>
                <w:rFonts w:ascii="Times New Roman" w:hAnsi="Times New Roman" w:cs="Times New Roman"/>
                <w:sz w:val="20"/>
                <w:szCs w:val="20"/>
              </w:rPr>
            </w:pPr>
          </w:p>
        </w:tc>
        <w:tc>
          <w:tcPr>
            <w:tcW w:w="990" w:type="dxa"/>
            <w:vAlign w:val="bottom"/>
          </w:tcPr>
          <w:p w14:paraId="5E559B4E" w14:textId="28830355" w:rsidR="00630357" w:rsidRPr="00630357" w:rsidRDefault="007045C4" w:rsidP="00630357">
            <w:pPr>
              <w:pStyle w:val="acctfourfigures"/>
              <w:tabs>
                <w:tab w:val="clear" w:pos="765"/>
                <w:tab w:val="decimal" w:pos="752"/>
              </w:tabs>
              <w:spacing w:line="240" w:lineRule="auto"/>
              <w:ind w:right="11"/>
              <w:rPr>
                <w:sz w:val="20"/>
              </w:rPr>
            </w:pPr>
            <w:r>
              <w:rPr>
                <w:sz w:val="20"/>
              </w:rPr>
              <w:t>-</w:t>
            </w:r>
          </w:p>
        </w:tc>
        <w:tc>
          <w:tcPr>
            <w:tcW w:w="270" w:type="dxa"/>
            <w:vAlign w:val="bottom"/>
          </w:tcPr>
          <w:p w14:paraId="1533F068" w14:textId="77777777" w:rsidR="00630357" w:rsidRPr="00630357" w:rsidRDefault="00630357" w:rsidP="00630357">
            <w:pPr>
              <w:spacing w:line="240" w:lineRule="auto"/>
              <w:rPr>
                <w:rFonts w:ascii="Times New Roman" w:hAnsi="Times New Roman" w:cs="Times New Roman"/>
                <w:sz w:val="20"/>
                <w:szCs w:val="20"/>
              </w:rPr>
            </w:pPr>
          </w:p>
        </w:tc>
        <w:tc>
          <w:tcPr>
            <w:tcW w:w="1024" w:type="dxa"/>
            <w:tcBorders>
              <w:bottom w:val="single" w:sz="4" w:space="0" w:color="auto"/>
            </w:tcBorders>
            <w:vAlign w:val="bottom"/>
          </w:tcPr>
          <w:p w14:paraId="049A7CEF" w14:textId="4117E2B2" w:rsidR="00630357" w:rsidRPr="00630357" w:rsidRDefault="007045C4" w:rsidP="00630357">
            <w:pPr>
              <w:pStyle w:val="acctfourfigures"/>
              <w:tabs>
                <w:tab w:val="clear" w:pos="765"/>
                <w:tab w:val="decimal" w:pos="970"/>
              </w:tabs>
              <w:spacing w:line="240" w:lineRule="auto"/>
              <w:ind w:right="11"/>
              <w:rPr>
                <w:sz w:val="20"/>
              </w:rPr>
            </w:pPr>
            <w:r>
              <w:rPr>
                <w:sz w:val="20"/>
              </w:rPr>
              <w:t>7,900</w:t>
            </w:r>
          </w:p>
        </w:tc>
      </w:tr>
      <w:tr w:rsidR="00630357" w:rsidRPr="00630357" w14:paraId="0E8A1450" w14:textId="77777777" w:rsidTr="008E5682">
        <w:tc>
          <w:tcPr>
            <w:tcW w:w="1800" w:type="dxa"/>
          </w:tcPr>
          <w:p w14:paraId="5C5BC056" w14:textId="77777777" w:rsidR="00630357" w:rsidRPr="00630357" w:rsidRDefault="00630357" w:rsidP="00630357">
            <w:pPr>
              <w:spacing w:line="240" w:lineRule="auto"/>
              <w:rPr>
                <w:rFonts w:ascii="Times New Roman" w:hAnsi="Times New Roman" w:cs="Times New Roman"/>
                <w:b/>
                <w:bCs/>
                <w:color w:val="000000" w:themeColor="text1"/>
                <w:sz w:val="20"/>
                <w:szCs w:val="20"/>
                <w:highlight w:val="lightGray"/>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30357">
              <w:rPr>
                <w:rFonts w:ascii="Times New Roman" w:hAnsi="Times New Roman" w:cs="Times New Roman"/>
                <w:b/>
                <w:bCs/>
                <w:sz w:val="20"/>
                <w:szCs w:val="20"/>
              </w:rPr>
              <w:t>Total</w:t>
            </w:r>
          </w:p>
        </w:tc>
        <w:tc>
          <w:tcPr>
            <w:tcW w:w="1170" w:type="dxa"/>
          </w:tcPr>
          <w:p w14:paraId="46EE83D3" w14:textId="77777777" w:rsidR="00630357" w:rsidRPr="00630357" w:rsidRDefault="00630357" w:rsidP="00630357">
            <w:pPr>
              <w:spacing w:line="240" w:lineRule="auto"/>
              <w:ind w:left="-95" w:right="-120"/>
              <w:jc w:val="center"/>
              <w:rPr>
                <w:rFonts w:ascii="Times New Roman" w:hAnsi="Times New Roman" w:cs="Times New Roman"/>
                <w:sz w:val="20"/>
                <w:szCs w:val="20"/>
              </w:rPr>
            </w:pPr>
          </w:p>
        </w:tc>
        <w:tc>
          <w:tcPr>
            <w:tcW w:w="236" w:type="dxa"/>
          </w:tcPr>
          <w:p w14:paraId="474414A9" w14:textId="77777777" w:rsidR="00630357" w:rsidRPr="00630357" w:rsidRDefault="00630357" w:rsidP="00630357">
            <w:pPr>
              <w:spacing w:line="240" w:lineRule="auto"/>
              <w:ind w:left="-95" w:right="-120"/>
              <w:jc w:val="center"/>
              <w:rPr>
                <w:rFonts w:ascii="Times New Roman" w:hAnsi="Times New Roman" w:cs="Times New Roman"/>
                <w:sz w:val="20"/>
                <w:szCs w:val="20"/>
              </w:rPr>
            </w:pPr>
          </w:p>
        </w:tc>
        <w:tc>
          <w:tcPr>
            <w:tcW w:w="844" w:type="dxa"/>
            <w:vAlign w:val="bottom"/>
          </w:tcPr>
          <w:p w14:paraId="19D97D86" w14:textId="77777777" w:rsidR="00630357" w:rsidRPr="00630357" w:rsidRDefault="00630357" w:rsidP="00630357">
            <w:pPr>
              <w:spacing w:line="240" w:lineRule="auto"/>
              <w:ind w:left="-95" w:right="-120"/>
              <w:jc w:val="center"/>
              <w:rPr>
                <w:rFonts w:ascii="Times New Roman" w:hAnsi="Times New Roman" w:cs="Times New Roman"/>
                <w:sz w:val="20"/>
                <w:szCs w:val="20"/>
              </w:rPr>
            </w:pPr>
          </w:p>
        </w:tc>
        <w:tc>
          <w:tcPr>
            <w:tcW w:w="236" w:type="dxa"/>
            <w:vAlign w:val="bottom"/>
          </w:tcPr>
          <w:p w14:paraId="47B14742" w14:textId="77777777" w:rsidR="00630357" w:rsidRPr="00630357" w:rsidRDefault="00630357" w:rsidP="00630357">
            <w:pPr>
              <w:spacing w:line="240" w:lineRule="auto"/>
              <w:rPr>
                <w:rFonts w:ascii="Times New Roman" w:hAnsi="Times New Roman" w:cs="Times New Roman"/>
                <w:sz w:val="20"/>
                <w:szCs w:val="20"/>
              </w:rPr>
            </w:pPr>
          </w:p>
        </w:tc>
        <w:tc>
          <w:tcPr>
            <w:tcW w:w="1204" w:type="dxa"/>
            <w:tcBorders>
              <w:top w:val="single" w:sz="4" w:space="0" w:color="auto"/>
            </w:tcBorders>
            <w:vAlign w:val="bottom"/>
          </w:tcPr>
          <w:p w14:paraId="7707970D" w14:textId="77777777" w:rsidR="00630357" w:rsidRPr="00630357" w:rsidRDefault="00630357" w:rsidP="00630357">
            <w:pPr>
              <w:pStyle w:val="acctfourfigures"/>
              <w:tabs>
                <w:tab w:val="clear" w:pos="765"/>
                <w:tab w:val="decimal" w:pos="911"/>
              </w:tabs>
              <w:spacing w:line="240" w:lineRule="auto"/>
              <w:ind w:right="11"/>
              <w:rPr>
                <w:b/>
                <w:bCs/>
                <w:sz w:val="20"/>
              </w:rPr>
            </w:pPr>
            <w:r>
              <w:rPr>
                <w:b/>
                <w:bCs/>
                <w:sz w:val="20"/>
              </w:rPr>
              <w:t>7,900</w:t>
            </w:r>
          </w:p>
        </w:tc>
        <w:tc>
          <w:tcPr>
            <w:tcW w:w="236" w:type="dxa"/>
          </w:tcPr>
          <w:p w14:paraId="793AB306" w14:textId="77777777" w:rsidR="00630357" w:rsidRPr="00630357" w:rsidRDefault="00630357" w:rsidP="00630357">
            <w:pPr>
              <w:spacing w:line="240" w:lineRule="auto"/>
              <w:rPr>
                <w:rFonts w:ascii="Times New Roman" w:hAnsi="Times New Roman" w:cs="Times New Roman"/>
                <w:b/>
                <w:bCs/>
                <w:sz w:val="20"/>
                <w:szCs w:val="20"/>
              </w:rPr>
            </w:pPr>
          </w:p>
        </w:tc>
        <w:tc>
          <w:tcPr>
            <w:tcW w:w="1080" w:type="dxa"/>
            <w:vAlign w:val="bottom"/>
          </w:tcPr>
          <w:p w14:paraId="5BF2DD32" w14:textId="77777777" w:rsidR="00630357" w:rsidRPr="00630357" w:rsidRDefault="00630357" w:rsidP="00630357">
            <w:pPr>
              <w:pStyle w:val="acctfourfigures"/>
              <w:tabs>
                <w:tab w:val="clear" w:pos="765"/>
                <w:tab w:val="decimal" w:pos="821"/>
              </w:tabs>
              <w:spacing w:line="240" w:lineRule="auto"/>
              <w:ind w:right="11"/>
              <w:rPr>
                <w:b/>
                <w:bCs/>
                <w:sz w:val="20"/>
              </w:rPr>
            </w:pPr>
          </w:p>
        </w:tc>
        <w:tc>
          <w:tcPr>
            <w:tcW w:w="270" w:type="dxa"/>
            <w:vAlign w:val="bottom"/>
          </w:tcPr>
          <w:p w14:paraId="0F1CB649" w14:textId="77777777" w:rsidR="00630357" w:rsidRPr="00630357" w:rsidRDefault="00630357" w:rsidP="00630357">
            <w:pPr>
              <w:spacing w:line="240" w:lineRule="auto"/>
              <w:rPr>
                <w:rFonts w:ascii="Times New Roman" w:hAnsi="Times New Roman" w:cs="Times New Roman"/>
                <w:b/>
                <w:bCs/>
                <w:sz w:val="20"/>
                <w:szCs w:val="20"/>
              </w:rPr>
            </w:pPr>
          </w:p>
        </w:tc>
        <w:tc>
          <w:tcPr>
            <w:tcW w:w="990" w:type="dxa"/>
            <w:vAlign w:val="bottom"/>
          </w:tcPr>
          <w:p w14:paraId="5B89D04E" w14:textId="77777777" w:rsidR="00630357" w:rsidRPr="00630357" w:rsidRDefault="00630357" w:rsidP="00630357">
            <w:pPr>
              <w:pStyle w:val="acctfourfigures"/>
              <w:tabs>
                <w:tab w:val="clear" w:pos="765"/>
                <w:tab w:val="decimal" w:pos="752"/>
              </w:tabs>
              <w:spacing w:line="240" w:lineRule="auto"/>
              <w:ind w:right="11"/>
              <w:rPr>
                <w:b/>
                <w:bCs/>
                <w:sz w:val="20"/>
              </w:rPr>
            </w:pPr>
          </w:p>
        </w:tc>
        <w:tc>
          <w:tcPr>
            <w:tcW w:w="270" w:type="dxa"/>
            <w:vAlign w:val="bottom"/>
          </w:tcPr>
          <w:p w14:paraId="51092C9B" w14:textId="77777777" w:rsidR="00630357" w:rsidRPr="00630357" w:rsidRDefault="00630357" w:rsidP="00630357">
            <w:pPr>
              <w:spacing w:line="240" w:lineRule="auto"/>
              <w:rPr>
                <w:rFonts w:ascii="Times New Roman" w:hAnsi="Times New Roman" w:cs="Times New Roman"/>
                <w:b/>
                <w:bCs/>
                <w:sz w:val="20"/>
                <w:szCs w:val="20"/>
              </w:rPr>
            </w:pPr>
          </w:p>
        </w:tc>
        <w:tc>
          <w:tcPr>
            <w:tcW w:w="1024" w:type="dxa"/>
            <w:tcBorders>
              <w:top w:val="single" w:sz="4" w:space="0" w:color="auto"/>
            </w:tcBorders>
            <w:vAlign w:val="bottom"/>
          </w:tcPr>
          <w:p w14:paraId="68012234" w14:textId="56FB62EA" w:rsidR="00630357" w:rsidRPr="00630357" w:rsidRDefault="007045C4" w:rsidP="00630357">
            <w:pPr>
              <w:pStyle w:val="acctfourfigures"/>
              <w:tabs>
                <w:tab w:val="clear" w:pos="765"/>
                <w:tab w:val="decimal" w:pos="970"/>
              </w:tabs>
              <w:spacing w:line="240" w:lineRule="auto"/>
              <w:ind w:right="11"/>
              <w:rPr>
                <w:b/>
                <w:bCs/>
                <w:sz w:val="20"/>
              </w:rPr>
            </w:pPr>
            <w:r>
              <w:rPr>
                <w:b/>
                <w:bCs/>
                <w:sz w:val="20"/>
              </w:rPr>
              <w:t>7,900</w:t>
            </w:r>
          </w:p>
        </w:tc>
      </w:tr>
      <w:tr w:rsidR="00630357" w:rsidRPr="00630357" w14:paraId="59DB6F48" w14:textId="77777777" w:rsidTr="008E5682">
        <w:tc>
          <w:tcPr>
            <w:tcW w:w="1800" w:type="dxa"/>
          </w:tcPr>
          <w:p w14:paraId="6239F85C" w14:textId="77777777" w:rsidR="00630357" w:rsidRPr="00630357" w:rsidRDefault="00630357" w:rsidP="00630357">
            <w:pPr>
              <w:spacing w:line="240" w:lineRule="auto"/>
              <w:ind w:left="610" w:right="-110" w:hanging="610"/>
              <w:rPr>
                <w:rFonts w:ascii="Times New Roman" w:hAnsi="Times New Roman" w:cs="Times New Roman"/>
                <w:i/>
                <w:iCs/>
                <w:color w:val="0000FF"/>
                <w:sz w:val="20"/>
                <w:szCs w:val="20"/>
                <w:highlight w:val="lightGray"/>
              </w:rPr>
            </w:pPr>
            <w:r w:rsidRPr="00630357">
              <w:rPr>
                <w:rFonts w:ascii="Times New Roman" w:hAnsi="Times New Roman" w:cs="Times New Roman"/>
                <w:i/>
                <w:iCs/>
                <w:sz w:val="20"/>
                <w:szCs w:val="20"/>
              </w:rPr>
              <w:t xml:space="preserve">Less </w:t>
            </w:r>
            <w:r w:rsidRPr="00630357">
              <w:rPr>
                <w:rFonts w:ascii="Times New Roman" w:hAnsi="Times New Roman" w:cs="Times New Roman"/>
                <w:sz w:val="20"/>
                <w:szCs w:val="20"/>
              </w:rPr>
              <w:t xml:space="preserve">allowance for expected </w:t>
            </w:r>
            <w:r w:rsidR="00DF7697">
              <w:rPr>
                <w:rFonts w:ascii="Times New Roman" w:hAnsi="Times New Roman" w:cs="Times New Roman"/>
                <w:sz w:val="20"/>
                <w:szCs w:val="20"/>
              </w:rPr>
              <w:br/>
            </w:r>
            <w:r w:rsidRPr="00630357">
              <w:rPr>
                <w:rFonts w:ascii="Times New Roman" w:hAnsi="Times New Roman" w:cs="Times New Roman"/>
                <w:sz w:val="20"/>
                <w:szCs w:val="20"/>
              </w:rPr>
              <w:t>credit loss</w:t>
            </w:r>
          </w:p>
        </w:tc>
        <w:tc>
          <w:tcPr>
            <w:tcW w:w="1170" w:type="dxa"/>
          </w:tcPr>
          <w:p w14:paraId="64F9BD35" w14:textId="77777777" w:rsidR="00630357" w:rsidRPr="00630357" w:rsidRDefault="00630357" w:rsidP="00630357">
            <w:pPr>
              <w:spacing w:line="240" w:lineRule="auto"/>
              <w:ind w:left="-95" w:right="-120"/>
              <w:jc w:val="center"/>
              <w:rPr>
                <w:rFonts w:ascii="Times New Roman" w:hAnsi="Times New Roman" w:cs="Times New Roman"/>
                <w:sz w:val="20"/>
                <w:szCs w:val="20"/>
              </w:rPr>
            </w:pPr>
          </w:p>
        </w:tc>
        <w:tc>
          <w:tcPr>
            <w:tcW w:w="236" w:type="dxa"/>
          </w:tcPr>
          <w:p w14:paraId="5BDC87A6" w14:textId="77777777" w:rsidR="00630357" w:rsidRPr="00630357" w:rsidRDefault="00630357" w:rsidP="00630357">
            <w:pPr>
              <w:spacing w:line="240" w:lineRule="auto"/>
              <w:ind w:left="-95" w:right="-120"/>
              <w:jc w:val="center"/>
              <w:rPr>
                <w:rFonts w:ascii="Times New Roman" w:hAnsi="Times New Roman" w:cs="Times New Roman"/>
                <w:sz w:val="20"/>
                <w:szCs w:val="20"/>
              </w:rPr>
            </w:pPr>
          </w:p>
        </w:tc>
        <w:tc>
          <w:tcPr>
            <w:tcW w:w="844" w:type="dxa"/>
            <w:vAlign w:val="bottom"/>
          </w:tcPr>
          <w:p w14:paraId="364CCCA3" w14:textId="77777777" w:rsidR="00630357" w:rsidRPr="00630357" w:rsidRDefault="00630357" w:rsidP="00630357">
            <w:pPr>
              <w:spacing w:line="240" w:lineRule="auto"/>
              <w:ind w:left="-95" w:right="-120"/>
              <w:jc w:val="center"/>
              <w:rPr>
                <w:rFonts w:ascii="Times New Roman" w:hAnsi="Times New Roman" w:cs="Times New Roman"/>
                <w:sz w:val="20"/>
                <w:szCs w:val="20"/>
              </w:rPr>
            </w:pPr>
          </w:p>
        </w:tc>
        <w:tc>
          <w:tcPr>
            <w:tcW w:w="236" w:type="dxa"/>
            <w:vAlign w:val="bottom"/>
          </w:tcPr>
          <w:p w14:paraId="3B53612E" w14:textId="77777777" w:rsidR="00630357" w:rsidRPr="00630357" w:rsidRDefault="00630357" w:rsidP="00630357">
            <w:pPr>
              <w:spacing w:line="240" w:lineRule="auto"/>
              <w:rPr>
                <w:rFonts w:ascii="Times New Roman" w:hAnsi="Times New Roman" w:cs="Times New Roman"/>
                <w:sz w:val="20"/>
                <w:szCs w:val="20"/>
              </w:rPr>
            </w:pPr>
          </w:p>
        </w:tc>
        <w:tc>
          <w:tcPr>
            <w:tcW w:w="1204" w:type="dxa"/>
            <w:tcBorders>
              <w:bottom w:val="single" w:sz="4" w:space="0" w:color="auto"/>
            </w:tcBorders>
            <w:vAlign w:val="bottom"/>
          </w:tcPr>
          <w:p w14:paraId="08C404FF" w14:textId="77777777" w:rsidR="00630357" w:rsidRPr="00630357" w:rsidRDefault="00630357" w:rsidP="00630357">
            <w:pPr>
              <w:pStyle w:val="acctfourfigures"/>
              <w:tabs>
                <w:tab w:val="clear" w:pos="765"/>
                <w:tab w:val="decimal" w:pos="911"/>
              </w:tabs>
              <w:spacing w:line="240" w:lineRule="auto"/>
              <w:ind w:right="11"/>
              <w:rPr>
                <w:sz w:val="20"/>
              </w:rPr>
            </w:pPr>
            <w:r w:rsidRPr="00630357">
              <w:rPr>
                <w:sz w:val="20"/>
              </w:rPr>
              <w:t>-</w:t>
            </w:r>
          </w:p>
        </w:tc>
        <w:tc>
          <w:tcPr>
            <w:tcW w:w="236" w:type="dxa"/>
          </w:tcPr>
          <w:p w14:paraId="63005199" w14:textId="77777777" w:rsidR="00630357" w:rsidRPr="00630357" w:rsidRDefault="00630357" w:rsidP="00630357">
            <w:pPr>
              <w:spacing w:line="240" w:lineRule="auto"/>
              <w:rPr>
                <w:rFonts w:ascii="Times New Roman" w:hAnsi="Times New Roman" w:cs="Times New Roman"/>
                <w:sz w:val="20"/>
                <w:szCs w:val="20"/>
              </w:rPr>
            </w:pPr>
          </w:p>
        </w:tc>
        <w:tc>
          <w:tcPr>
            <w:tcW w:w="1080" w:type="dxa"/>
            <w:vAlign w:val="bottom"/>
          </w:tcPr>
          <w:p w14:paraId="1E4745CF" w14:textId="77777777" w:rsidR="00630357" w:rsidRPr="00630357" w:rsidRDefault="00630357" w:rsidP="00630357">
            <w:pPr>
              <w:pStyle w:val="acctfourfigures"/>
              <w:tabs>
                <w:tab w:val="clear" w:pos="765"/>
                <w:tab w:val="decimal" w:pos="821"/>
              </w:tabs>
              <w:spacing w:line="240" w:lineRule="auto"/>
              <w:ind w:right="11"/>
              <w:rPr>
                <w:sz w:val="20"/>
              </w:rPr>
            </w:pPr>
          </w:p>
        </w:tc>
        <w:tc>
          <w:tcPr>
            <w:tcW w:w="270" w:type="dxa"/>
            <w:vAlign w:val="bottom"/>
          </w:tcPr>
          <w:p w14:paraId="2F4DC6E7" w14:textId="77777777" w:rsidR="00630357" w:rsidRPr="00630357" w:rsidRDefault="00630357" w:rsidP="00630357">
            <w:pPr>
              <w:spacing w:line="240" w:lineRule="auto"/>
              <w:rPr>
                <w:rFonts w:ascii="Times New Roman" w:hAnsi="Times New Roman" w:cs="Times New Roman"/>
                <w:sz w:val="20"/>
                <w:szCs w:val="20"/>
              </w:rPr>
            </w:pPr>
          </w:p>
        </w:tc>
        <w:tc>
          <w:tcPr>
            <w:tcW w:w="990" w:type="dxa"/>
            <w:vAlign w:val="bottom"/>
          </w:tcPr>
          <w:p w14:paraId="55D4684E" w14:textId="77777777" w:rsidR="00630357" w:rsidRPr="00630357" w:rsidRDefault="00630357" w:rsidP="00630357">
            <w:pPr>
              <w:tabs>
                <w:tab w:val="decimal" w:pos="808"/>
              </w:tabs>
              <w:spacing w:line="240" w:lineRule="auto"/>
              <w:ind w:left="-95" w:right="-120"/>
              <w:rPr>
                <w:rFonts w:ascii="Times New Roman" w:hAnsi="Times New Roman" w:cs="Times New Roman"/>
                <w:sz w:val="20"/>
                <w:szCs w:val="20"/>
              </w:rPr>
            </w:pPr>
          </w:p>
        </w:tc>
        <w:tc>
          <w:tcPr>
            <w:tcW w:w="270" w:type="dxa"/>
            <w:vAlign w:val="bottom"/>
          </w:tcPr>
          <w:p w14:paraId="50B250C0" w14:textId="77777777" w:rsidR="00630357" w:rsidRPr="00630357" w:rsidRDefault="00630357" w:rsidP="00630357">
            <w:pPr>
              <w:spacing w:line="240" w:lineRule="auto"/>
              <w:rPr>
                <w:rFonts w:ascii="Times New Roman" w:hAnsi="Times New Roman" w:cs="Times New Roman"/>
                <w:sz w:val="20"/>
                <w:szCs w:val="20"/>
              </w:rPr>
            </w:pPr>
          </w:p>
        </w:tc>
        <w:tc>
          <w:tcPr>
            <w:tcW w:w="1024" w:type="dxa"/>
            <w:tcBorders>
              <w:bottom w:val="single" w:sz="4" w:space="0" w:color="auto"/>
            </w:tcBorders>
            <w:vAlign w:val="bottom"/>
          </w:tcPr>
          <w:p w14:paraId="63D0BC7A" w14:textId="050E976F" w:rsidR="00630357" w:rsidRPr="00630357" w:rsidRDefault="007045C4" w:rsidP="00630357">
            <w:pPr>
              <w:pStyle w:val="acctfourfigures"/>
              <w:tabs>
                <w:tab w:val="clear" w:pos="765"/>
                <w:tab w:val="decimal" w:pos="970"/>
              </w:tabs>
              <w:spacing w:line="240" w:lineRule="auto"/>
              <w:ind w:right="11"/>
              <w:rPr>
                <w:sz w:val="20"/>
              </w:rPr>
            </w:pPr>
            <w:r>
              <w:rPr>
                <w:sz w:val="20"/>
              </w:rPr>
              <w:t>-</w:t>
            </w:r>
          </w:p>
        </w:tc>
      </w:tr>
      <w:tr w:rsidR="00630357" w:rsidRPr="00630357" w14:paraId="14E9F2AA" w14:textId="77777777" w:rsidTr="008E5682">
        <w:tc>
          <w:tcPr>
            <w:tcW w:w="1800" w:type="dxa"/>
          </w:tcPr>
          <w:p w14:paraId="52490AA0" w14:textId="77777777" w:rsidR="00630357" w:rsidRPr="00630357" w:rsidRDefault="00630357" w:rsidP="00630357">
            <w:pPr>
              <w:spacing w:line="240" w:lineRule="auto"/>
              <w:rPr>
                <w:rFonts w:ascii="Times New Roman" w:hAnsi="Times New Roman" w:cs="Times New Roman"/>
                <w:b/>
                <w:bCs/>
                <w:sz w:val="20"/>
                <w:szCs w:val="20"/>
              </w:rPr>
            </w:pPr>
            <w:r w:rsidRPr="00630357">
              <w:rPr>
                <w:rFonts w:ascii="Times New Roman" w:hAnsi="Times New Roman" w:cs="Times New Roman"/>
                <w:b/>
                <w:bCs/>
                <w:sz w:val="20"/>
                <w:szCs w:val="20"/>
              </w:rPr>
              <w:t>Net</w:t>
            </w:r>
          </w:p>
        </w:tc>
        <w:tc>
          <w:tcPr>
            <w:tcW w:w="1170" w:type="dxa"/>
          </w:tcPr>
          <w:p w14:paraId="5729846D" w14:textId="77777777" w:rsidR="00630357" w:rsidRPr="00630357" w:rsidRDefault="00630357" w:rsidP="00630357">
            <w:pPr>
              <w:spacing w:line="240" w:lineRule="auto"/>
              <w:ind w:left="-95" w:right="-120"/>
              <w:jc w:val="center"/>
              <w:rPr>
                <w:rFonts w:ascii="Times New Roman" w:hAnsi="Times New Roman" w:cs="Times New Roman"/>
                <w:sz w:val="20"/>
                <w:szCs w:val="20"/>
              </w:rPr>
            </w:pPr>
          </w:p>
        </w:tc>
        <w:tc>
          <w:tcPr>
            <w:tcW w:w="236" w:type="dxa"/>
          </w:tcPr>
          <w:p w14:paraId="6ECA1D71" w14:textId="77777777" w:rsidR="00630357" w:rsidRPr="00630357" w:rsidRDefault="00630357" w:rsidP="00630357">
            <w:pPr>
              <w:spacing w:line="240" w:lineRule="auto"/>
              <w:ind w:left="-95" w:right="-120"/>
              <w:jc w:val="center"/>
              <w:rPr>
                <w:rFonts w:ascii="Times New Roman" w:hAnsi="Times New Roman" w:cs="Times New Roman"/>
                <w:sz w:val="20"/>
                <w:szCs w:val="20"/>
              </w:rPr>
            </w:pPr>
          </w:p>
        </w:tc>
        <w:tc>
          <w:tcPr>
            <w:tcW w:w="844" w:type="dxa"/>
            <w:vAlign w:val="bottom"/>
          </w:tcPr>
          <w:p w14:paraId="5AD85BB4" w14:textId="77777777" w:rsidR="00630357" w:rsidRPr="00630357" w:rsidRDefault="00630357" w:rsidP="00630357">
            <w:pPr>
              <w:spacing w:line="240" w:lineRule="auto"/>
              <w:ind w:left="-95" w:right="-120"/>
              <w:jc w:val="center"/>
              <w:rPr>
                <w:rFonts w:ascii="Times New Roman" w:hAnsi="Times New Roman" w:cs="Times New Roman"/>
                <w:sz w:val="20"/>
                <w:szCs w:val="20"/>
              </w:rPr>
            </w:pPr>
          </w:p>
        </w:tc>
        <w:tc>
          <w:tcPr>
            <w:tcW w:w="236" w:type="dxa"/>
            <w:vAlign w:val="bottom"/>
          </w:tcPr>
          <w:p w14:paraId="3942F8B5" w14:textId="77777777" w:rsidR="00630357" w:rsidRPr="00630357" w:rsidRDefault="00630357" w:rsidP="00630357">
            <w:pPr>
              <w:spacing w:line="240" w:lineRule="auto"/>
              <w:ind w:left="55"/>
              <w:rPr>
                <w:rFonts w:ascii="Times New Roman" w:hAnsi="Times New Roman" w:cs="Times New Roman"/>
                <w:sz w:val="20"/>
                <w:szCs w:val="20"/>
              </w:rPr>
            </w:pPr>
          </w:p>
        </w:tc>
        <w:tc>
          <w:tcPr>
            <w:tcW w:w="1204" w:type="dxa"/>
            <w:tcBorders>
              <w:top w:val="single" w:sz="4" w:space="0" w:color="auto"/>
              <w:bottom w:val="double" w:sz="4" w:space="0" w:color="auto"/>
            </w:tcBorders>
            <w:vAlign w:val="bottom"/>
          </w:tcPr>
          <w:p w14:paraId="594C1C4E" w14:textId="77777777" w:rsidR="00630357" w:rsidRPr="00630357" w:rsidRDefault="00630357" w:rsidP="00630357">
            <w:pPr>
              <w:pStyle w:val="acctfourfigures"/>
              <w:tabs>
                <w:tab w:val="clear" w:pos="765"/>
                <w:tab w:val="decimal" w:pos="911"/>
              </w:tabs>
              <w:spacing w:line="240" w:lineRule="auto"/>
              <w:ind w:right="11"/>
              <w:rPr>
                <w:b/>
                <w:bCs/>
                <w:sz w:val="20"/>
              </w:rPr>
            </w:pPr>
            <w:r>
              <w:rPr>
                <w:b/>
                <w:bCs/>
                <w:sz w:val="20"/>
              </w:rPr>
              <w:t>7,900</w:t>
            </w:r>
          </w:p>
        </w:tc>
        <w:tc>
          <w:tcPr>
            <w:tcW w:w="236" w:type="dxa"/>
          </w:tcPr>
          <w:p w14:paraId="57E6D365" w14:textId="77777777" w:rsidR="00630357" w:rsidRPr="00630357" w:rsidRDefault="00630357" w:rsidP="00630357">
            <w:pPr>
              <w:spacing w:line="240" w:lineRule="auto"/>
              <w:rPr>
                <w:rFonts w:ascii="Times New Roman" w:hAnsi="Times New Roman" w:cs="Times New Roman"/>
                <w:b/>
                <w:bCs/>
                <w:sz w:val="20"/>
                <w:szCs w:val="20"/>
              </w:rPr>
            </w:pPr>
          </w:p>
        </w:tc>
        <w:tc>
          <w:tcPr>
            <w:tcW w:w="1080" w:type="dxa"/>
            <w:vAlign w:val="bottom"/>
          </w:tcPr>
          <w:p w14:paraId="4D48BB95" w14:textId="77777777" w:rsidR="00630357" w:rsidRPr="00630357" w:rsidRDefault="00630357" w:rsidP="00630357">
            <w:pPr>
              <w:pStyle w:val="acctfourfigures"/>
              <w:tabs>
                <w:tab w:val="clear" w:pos="765"/>
                <w:tab w:val="decimal" w:pos="821"/>
              </w:tabs>
              <w:spacing w:line="240" w:lineRule="auto"/>
              <w:ind w:right="11"/>
              <w:rPr>
                <w:b/>
                <w:bCs/>
                <w:sz w:val="20"/>
              </w:rPr>
            </w:pPr>
          </w:p>
        </w:tc>
        <w:tc>
          <w:tcPr>
            <w:tcW w:w="270" w:type="dxa"/>
            <w:vAlign w:val="bottom"/>
          </w:tcPr>
          <w:p w14:paraId="7A512090" w14:textId="77777777" w:rsidR="00630357" w:rsidRPr="00630357" w:rsidRDefault="00630357" w:rsidP="00630357">
            <w:pPr>
              <w:spacing w:line="240" w:lineRule="auto"/>
              <w:rPr>
                <w:rFonts w:ascii="Times New Roman" w:hAnsi="Times New Roman" w:cs="Times New Roman"/>
                <w:b/>
                <w:bCs/>
                <w:sz w:val="20"/>
                <w:szCs w:val="20"/>
              </w:rPr>
            </w:pPr>
          </w:p>
        </w:tc>
        <w:tc>
          <w:tcPr>
            <w:tcW w:w="990" w:type="dxa"/>
            <w:vAlign w:val="bottom"/>
          </w:tcPr>
          <w:p w14:paraId="155B2190" w14:textId="77777777" w:rsidR="00630357" w:rsidRPr="00630357" w:rsidRDefault="00630357" w:rsidP="00630357">
            <w:pPr>
              <w:tabs>
                <w:tab w:val="decimal" w:pos="808"/>
              </w:tabs>
              <w:spacing w:line="240" w:lineRule="auto"/>
              <w:ind w:left="-95" w:right="-120"/>
              <w:rPr>
                <w:rFonts w:ascii="Times New Roman" w:hAnsi="Times New Roman" w:cs="Times New Roman"/>
                <w:b/>
                <w:bCs/>
                <w:sz w:val="20"/>
                <w:szCs w:val="20"/>
              </w:rPr>
            </w:pPr>
          </w:p>
        </w:tc>
        <w:tc>
          <w:tcPr>
            <w:tcW w:w="270" w:type="dxa"/>
            <w:vAlign w:val="bottom"/>
          </w:tcPr>
          <w:p w14:paraId="64233E7E" w14:textId="77777777" w:rsidR="00630357" w:rsidRPr="00630357" w:rsidRDefault="00630357" w:rsidP="00630357">
            <w:pPr>
              <w:spacing w:line="240" w:lineRule="auto"/>
              <w:rPr>
                <w:rFonts w:ascii="Times New Roman" w:hAnsi="Times New Roman" w:cs="Times New Roman"/>
                <w:b/>
                <w:bCs/>
                <w:sz w:val="20"/>
                <w:szCs w:val="20"/>
              </w:rPr>
            </w:pPr>
          </w:p>
        </w:tc>
        <w:tc>
          <w:tcPr>
            <w:tcW w:w="1024" w:type="dxa"/>
            <w:tcBorders>
              <w:top w:val="single" w:sz="4" w:space="0" w:color="auto"/>
              <w:bottom w:val="double" w:sz="4" w:space="0" w:color="auto"/>
            </w:tcBorders>
            <w:vAlign w:val="bottom"/>
          </w:tcPr>
          <w:p w14:paraId="372155EB" w14:textId="3CEB1EB2" w:rsidR="00630357" w:rsidRPr="00630357" w:rsidRDefault="007045C4" w:rsidP="00630357">
            <w:pPr>
              <w:pStyle w:val="acctfourfigures"/>
              <w:tabs>
                <w:tab w:val="clear" w:pos="765"/>
                <w:tab w:val="decimal" w:pos="970"/>
              </w:tabs>
              <w:spacing w:line="240" w:lineRule="auto"/>
              <w:ind w:right="11"/>
              <w:rPr>
                <w:rFonts w:cs="Angsana New"/>
                <w:b/>
                <w:bCs/>
                <w:sz w:val="20"/>
                <w:lang w:val="en-US" w:bidi="th-TH"/>
              </w:rPr>
            </w:pPr>
            <w:r>
              <w:rPr>
                <w:rFonts w:cs="Angsana New"/>
                <w:b/>
                <w:bCs/>
                <w:sz w:val="20"/>
                <w:lang w:val="en-US" w:bidi="th-TH"/>
              </w:rPr>
              <w:t>7,900</w:t>
            </w:r>
          </w:p>
        </w:tc>
      </w:tr>
    </w:tbl>
    <w:p w14:paraId="6E0F1283" w14:textId="77777777" w:rsidR="00AC1C02" w:rsidRDefault="00AC1C02"/>
    <w:tbl>
      <w:tblPr>
        <w:tblW w:w="9360" w:type="dxa"/>
        <w:tblInd w:w="450" w:type="dxa"/>
        <w:tblLayout w:type="fixed"/>
        <w:tblLook w:val="0000" w:firstRow="0" w:lastRow="0" w:firstColumn="0" w:lastColumn="0" w:noHBand="0" w:noVBand="0"/>
      </w:tblPr>
      <w:tblGrid>
        <w:gridCol w:w="3600"/>
        <w:gridCol w:w="1260"/>
        <w:gridCol w:w="270"/>
        <w:gridCol w:w="1260"/>
        <w:gridCol w:w="270"/>
        <w:gridCol w:w="1260"/>
        <w:gridCol w:w="270"/>
        <w:gridCol w:w="1170"/>
      </w:tblGrid>
      <w:tr w:rsidR="00AC1C02" w14:paraId="2BC1CF85" w14:textId="77777777" w:rsidTr="002A7F2A">
        <w:trPr>
          <w:trHeight w:val="80"/>
        </w:trPr>
        <w:tc>
          <w:tcPr>
            <w:tcW w:w="3600" w:type="dxa"/>
          </w:tcPr>
          <w:p w14:paraId="5346129E" w14:textId="77777777" w:rsidR="00AC1C02" w:rsidRPr="002937E8" w:rsidRDefault="00AC1C02" w:rsidP="00AC1C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b/>
                <w:bCs/>
              </w:rPr>
            </w:pPr>
          </w:p>
        </w:tc>
        <w:tc>
          <w:tcPr>
            <w:tcW w:w="1260" w:type="dxa"/>
          </w:tcPr>
          <w:p w14:paraId="424507F2" w14:textId="77777777" w:rsidR="00AC1C02" w:rsidRPr="00574909" w:rsidRDefault="00AC1C02" w:rsidP="00AC1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270" w:type="dxa"/>
          </w:tcPr>
          <w:p w14:paraId="6D4EB2DE" w14:textId="77777777" w:rsidR="00AC1C02" w:rsidRPr="00A35AEE" w:rsidRDefault="00AC1C02" w:rsidP="00AC1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14:paraId="7F30D453" w14:textId="77777777" w:rsidR="00AC1C02" w:rsidRPr="00574909" w:rsidRDefault="00AC1C02" w:rsidP="00AC1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Financia</w:t>
            </w:r>
            <w:r>
              <w:rPr>
                <w:rFonts w:ascii="Times New Roman" w:hAnsi="Times New Roman" w:cs="Times New Roman"/>
                <w:b/>
                <w:spacing w:val="-4"/>
                <w:sz w:val="22"/>
                <w:szCs w:val="20"/>
                <w:lang w:val="en-GB" w:bidi="ar-SA"/>
              </w:rPr>
              <w:t>l</w:t>
            </w:r>
          </w:p>
        </w:tc>
        <w:tc>
          <w:tcPr>
            <w:tcW w:w="270" w:type="dxa"/>
          </w:tcPr>
          <w:p w14:paraId="0F4E60BA" w14:textId="77777777" w:rsidR="00AC1C02" w:rsidRPr="00B44F5E" w:rsidRDefault="00AC1C02" w:rsidP="00AC1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260" w:type="dxa"/>
          </w:tcPr>
          <w:p w14:paraId="4CE17AB0" w14:textId="77777777" w:rsidR="00AC1C02" w:rsidRDefault="00AC1C02" w:rsidP="00AC1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p>
        </w:tc>
        <w:tc>
          <w:tcPr>
            <w:tcW w:w="270" w:type="dxa"/>
          </w:tcPr>
          <w:p w14:paraId="012C97D8" w14:textId="77777777" w:rsidR="00AC1C02" w:rsidRPr="00A35AEE" w:rsidRDefault="00AC1C02" w:rsidP="00AC1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170" w:type="dxa"/>
          </w:tcPr>
          <w:p w14:paraId="26C9EE25" w14:textId="77777777" w:rsidR="00AC1C02" w:rsidRPr="00A35AEE" w:rsidRDefault="00AC1C02" w:rsidP="00AC1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r>
      <w:tr w:rsidR="00AC1C02" w14:paraId="5EB773D8" w14:textId="77777777" w:rsidTr="002A7F2A">
        <w:trPr>
          <w:trHeight w:val="80"/>
        </w:trPr>
        <w:tc>
          <w:tcPr>
            <w:tcW w:w="3600" w:type="dxa"/>
          </w:tcPr>
          <w:p w14:paraId="4542EAA2" w14:textId="77777777" w:rsidR="00AC1C02" w:rsidRPr="002937E8" w:rsidRDefault="00AC1C02" w:rsidP="00AC1C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b/>
                <w:bCs/>
              </w:rPr>
            </w:pPr>
          </w:p>
        </w:tc>
        <w:tc>
          <w:tcPr>
            <w:tcW w:w="1260" w:type="dxa"/>
          </w:tcPr>
          <w:p w14:paraId="33302BB8" w14:textId="77777777" w:rsidR="00AC1C02" w:rsidRPr="00574909" w:rsidRDefault="00AC1C02" w:rsidP="00AC1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270" w:type="dxa"/>
          </w:tcPr>
          <w:p w14:paraId="5A0A125A" w14:textId="77777777" w:rsidR="00AC1C02" w:rsidRPr="00A35AEE" w:rsidRDefault="00AC1C02" w:rsidP="00AC1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14:paraId="4F6EDEBC" w14:textId="77777777" w:rsidR="00AC1C02" w:rsidRPr="00574909" w:rsidRDefault="00AC1C02" w:rsidP="00AC1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statements</w:t>
            </w:r>
          </w:p>
        </w:tc>
        <w:tc>
          <w:tcPr>
            <w:tcW w:w="270" w:type="dxa"/>
          </w:tcPr>
          <w:p w14:paraId="6B63BC8B" w14:textId="77777777" w:rsidR="00AC1C02" w:rsidRPr="00B44F5E" w:rsidRDefault="00AC1C02" w:rsidP="00AC1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260" w:type="dxa"/>
          </w:tcPr>
          <w:p w14:paraId="6C451010" w14:textId="77777777" w:rsidR="00AC1C02" w:rsidRDefault="00AC1C02" w:rsidP="00AC1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p>
        </w:tc>
        <w:tc>
          <w:tcPr>
            <w:tcW w:w="270" w:type="dxa"/>
          </w:tcPr>
          <w:p w14:paraId="3086217C" w14:textId="77777777" w:rsidR="00AC1C02" w:rsidRPr="00A35AEE" w:rsidRDefault="00AC1C02" w:rsidP="00AC1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170" w:type="dxa"/>
          </w:tcPr>
          <w:p w14:paraId="24BF6CA3" w14:textId="77777777" w:rsidR="00AC1C02" w:rsidRPr="00A35AEE" w:rsidRDefault="00AC1C02" w:rsidP="00AC1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r>
      <w:tr w:rsidR="00AC1C02" w14:paraId="7E587E00" w14:textId="77777777" w:rsidTr="002A7F2A">
        <w:trPr>
          <w:trHeight w:val="80"/>
        </w:trPr>
        <w:tc>
          <w:tcPr>
            <w:tcW w:w="3600" w:type="dxa"/>
          </w:tcPr>
          <w:p w14:paraId="3EE3FC03" w14:textId="77777777" w:rsidR="00AC1C02" w:rsidRPr="002937E8" w:rsidRDefault="00AC1C02" w:rsidP="00AC1C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b/>
                <w:bCs/>
              </w:rPr>
            </w:pPr>
          </w:p>
        </w:tc>
        <w:tc>
          <w:tcPr>
            <w:tcW w:w="1260" w:type="dxa"/>
          </w:tcPr>
          <w:p w14:paraId="4B47D110" w14:textId="77777777" w:rsidR="00AC1C02" w:rsidRPr="00574909" w:rsidRDefault="00AC1C02" w:rsidP="00AC1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270" w:type="dxa"/>
          </w:tcPr>
          <w:p w14:paraId="1D2C21B7" w14:textId="77777777" w:rsidR="00AC1C02" w:rsidRPr="00A35AEE" w:rsidRDefault="00AC1C02" w:rsidP="00AC1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14:paraId="41162739" w14:textId="77777777" w:rsidR="00AC1C02" w:rsidRPr="00574909" w:rsidRDefault="00AC1C02" w:rsidP="00AC1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in which</w:t>
            </w:r>
          </w:p>
        </w:tc>
        <w:tc>
          <w:tcPr>
            <w:tcW w:w="270" w:type="dxa"/>
          </w:tcPr>
          <w:p w14:paraId="09EB82F6" w14:textId="77777777" w:rsidR="00AC1C02" w:rsidRPr="00B44F5E" w:rsidRDefault="00AC1C02" w:rsidP="00AC1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260" w:type="dxa"/>
          </w:tcPr>
          <w:p w14:paraId="2B0BD542" w14:textId="77777777" w:rsidR="00AC1C02" w:rsidRDefault="00AC1C02" w:rsidP="00AC1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p>
        </w:tc>
        <w:tc>
          <w:tcPr>
            <w:tcW w:w="270" w:type="dxa"/>
          </w:tcPr>
          <w:p w14:paraId="0001202B" w14:textId="77777777" w:rsidR="00AC1C02" w:rsidRPr="00A35AEE" w:rsidRDefault="00AC1C02" w:rsidP="00AC1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170" w:type="dxa"/>
          </w:tcPr>
          <w:p w14:paraId="463BC745" w14:textId="77777777" w:rsidR="00AC1C02" w:rsidRPr="00A35AEE" w:rsidRDefault="00AC1C02" w:rsidP="00AC1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r>
      <w:tr w:rsidR="00AC1C02" w14:paraId="2ABC671B" w14:textId="77777777" w:rsidTr="002A7F2A">
        <w:trPr>
          <w:trHeight w:val="80"/>
        </w:trPr>
        <w:tc>
          <w:tcPr>
            <w:tcW w:w="3600" w:type="dxa"/>
          </w:tcPr>
          <w:p w14:paraId="23E6CF32" w14:textId="77777777" w:rsidR="00AC1C02" w:rsidRPr="002937E8" w:rsidRDefault="00AC1C02" w:rsidP="00AC1C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b/>
                <w:bCs/>
              </w:rPr>
            </w:pPr>
          </w:p>
        </w:tc>
        <w:tc>
          <w:tcPr>
            <w:tcW w:w="1260" w:type="dxa"/>
          </w:tcPr>
          <w:p w14:paraId="68A77B1E" w14:textId="77777777" w:rsidR="00AC1C02" w:rsidRPr="00574909" w:rsidRDefault="00AC1C02" w:rsidP="00AC1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Pr>
                <w:rFonts w:ascii="Times New Roman" w:hAnsi="Times New Roman" w:cs="Times New Roman"/>
                <w:b/>
                <w:spacing w:val="-4"/>
                <w:sz w:val="22"/>
                <w:szCs w:val="20"/>
                <w:lang w:val="en-GB" w:bidi="ar-SA"/>
              </w:rPr>
              <w:t>Consolidated</w:t>
            </w:r>
          </w:p>
        </w:tc>
        <w:tc>
          <w:tcPr>
            <w:tcW w:w="270" w:type="dxa"/>
          </w:tcPr>
          <w:p w14:paraId="7C2B1273" w14:textId="77777777" w:rsidR="00AC1C02" w:rsidRPr="00A35AEE" w:rsidRDefault="00AC1C02" w:rsidP="00AC1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14:paraId="1B6FBCD7" w14:textId="77777777" w:rsidR="00AC1C02" w:rsidRPr="00574909" w:rsidRDefault="00AC1C02" w:rsidP="00AC1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the equity</w:t>
            </w:r>
          </w:p>
        </w:tc>
        <w:tc>
          <w:tcPr>
            <w:tcW w:w="270" w:type="dxa"/>
          </w:tcPr>
          <w:p w14:paraId="28AC4FB6" w14:textId="77777777" w:rsidR="00AC1C02" w:rsidRPr="00B44F5E" w:rsidRDefault="00AC1C02" w:rsidP="00AC1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260" w:type="dxa"/>
          </w:tcPr>
          <w:p w14:paraId="757AB728" w14:textId="77777777" w:rsidR="00AC1C02" w:rsidRDefault="00AC1C02" w:rsidP="00AC1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p>
        </w:tc>
        <w:tc>
          <w:tcPr>
            <w:tcW w:w="270" w:type="dxa"/>
          </w:tcPr>
          <w:p w14:paraId="7FD162A7" w14:textId="77777777" w:rsidR="00AC1C02" w:rsidRPr="00A35AEE" w:rsidRDefault="00AC1C02" w:rsidP="00AC1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170" w:type="dxa"/>
          </w:tcPr>
          <w:p w14:paraId="1EC29AE1" w14:textId="77777777" w:rsidR="00AC1C02" w:rsidRPr="00A35AEE" w:rsidRDefault="00AC1C02" w:rsidP="00AC1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r>
      <w:tr w:rsidR="00AC1C02" w14:paraId="09035FA9" w14:textId="77777777" w:rsidTr="002A7F2A">
        <w:trPr>
          <w:trHeight w:val="80"/>
        </w:trPr>
        <w:tc>
          <w:tcPr>
            <w:tcW w:w="3600" w:type="dxa"/>
          </w:tcPr>
          <w:p w14:paraId="18CC4796" w14:textId="77777777" w:rsidR="00AC1C02" w:rsidRPr="002937E8" w:rsidRDefault="00AC1C02" w:rsidP="00AC1C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b/>
                <w:bCs/>
              </w:rPr>
            </w:pPr>
          </w:p>
        </w:tc>
        <w:tc>
          <w:tcPr>
            <w:tcW w:w="1260" w:type="dxa"/>
          </w:tcPr>
          <w:p w14:paraId="6FE2F19F" w14:textId="77777777" w:rsidR="00AC1C02" w:rsidRPr="00574909" w:rsidRDefault="00AC1C02" w:rsidP="00AC1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Pr>
                <w:rFonts w:ascii="Times New Roman" w:hAnsi="Times New Roman" w:cs="Times New Roman"/>
                <w:b/>
                <w:spacing w:val="-4"/>
                <w:sz w:val="22"/>
                <w:szCs w:val="20"/>
                <w:lang w:val="en-GB" w:bidi="ar-SA"/>
              </w:rPr>
              <w:t>financial</w:t>
            </w:r>
          </w:p>
        </w:tc>
        <w:tc>
          <w:tcPr>
            <w:tcW w:w="270" w:type="dxa"/>
          </w:tcPr>
          <w:p w14:paraId="705C6070" w14:textId="77777777" w:rsidR="00AC1C02" w:rsidRPr="00A35AEE" w:rsidRDefault="00AC1C02" w:rsidP="00AC1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14:paraId="22EC964F" w14:textId="77777777" w:rsidR="00AC1C02" w:rsidRPr="00574909" w:rsidRDefault="00AC1C02" w:rsidP="00AC1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method</w:t>
            </w:r>
          </w:p>
        </w:tc>
        <w:tc>
          <w:tcPr>
            <w:tcW w:w="270" w:type="dxa"/>
          </w:tcPr>
          <w:p w14:paraId="694F24A5" w14:textId="77777777" w:rsidR="00AC1C02" w:rsidRPr="00B44F5E" w:rsidRDefault="00AC1C02" w:rsidP="00AC1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2700" w:type="dxa"/>
            <w:gridSpan w:val="3"/>
          </w:tcPr>
          <w:p w14:paraId="1C3DC6E1" w14:textId="77777777" w:rsidR="00AC1C02" w:rsidRDefault="00AC1C02" w:rsidP="00AC1C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right="-202"/>
              <w:jc w:val="center"/>
              <w:rPr>
                <w:rFonts w:cs="Times New Roman"/>
                <w:b/>
                <w:bCs/>
              </w:rPr>
            </w:pPr>
            <w:r w:rsidRPr="00745DBD">
              <w:rPr>
                <w:rFonts w:cs="Times New Roman"/>
                <w:b/>
                <w:bCs/>
                <w:spacing w:val="-4"/>
              </w:rPr>
              <w:t>Separate</w:t>
            </w:r>
          </w:p>
        </w:tc>
      </w:tr>
      <w:tr w:rsidR="00AC1C02" w14:paraId="41828F4E" w14:textId="77777777" w:rsidTr="002A7F2A">
        <w:trPr>
          <w:trHeight w:val="80"/>
        </w:trPr>
        <w:tc>
          <w:tcPr>
            <w:tcW w:w="3600" w:type="dxa"/>
          </w:tcPr>
          <w:p w14:paraId="61799987" w14:textId="77777777" w:rsidR="00AC1C02" w:rsidRPr="002937E8" w:rsidRDefault="00AC1C02" w:rsidP="00AC1C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b/>
                <w:bCs/>
              </w:rPr>
            </w:pPr>
            <w:r w:rsidRPr="00610F60">
              <w:rPr>
                <w:rFonts w:cs="Times New Roman"/>
                <w:b/>
                <w:bCs/>
                <w:i/>
                <w:iCs/>
                <w:szCs w:val="20"/>
                <w:lang w:val="en-GB" w:bidi="ar-SA"/>
              </w:rPr>
              <w:t>Other current payables</w:t>
            </w:r>
          </w:p>
        </w:tc>
        <w:tc>
          <w:tcPr>
            <w:tcW w:w="1260" w:type="dxa"/>
          </w:tcPr>
          <w:p w14:paraId="1103C6A8" w14:textId="77777777" w:rsidR="00AC1C02" w:rsidRPr="00AC1C02" w:rsidRDefault="00AC1C02" w:rsidP="00AC1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AC1C02">
              <w:rPr>
                <w:rFonts w:ascii="Times New Roman" w:hAnsi="Times New Roman" w:cs="Times New Roman"/>
                <w:b/>
                <w:spacing w:val="-4"/>
                <w:sz w:val="22"/>
                <w:szCs w:val="20"/>
                <w:lang w:val="en-GB" w:bidi="ar-SA"/>
              </w:rPr>
              <w:t>statements</w:t>
            </w:r>
          </w:p>
        </w:tc>
        <w:tc>
          <w:tcPr>
            <w:tcW w:w="270" w:type="dxa"/>
          </w:tcPr>
          <w:p w14:paraId="58E8E31C" w14:textId="77777777" w:rsidR="00AC1C02" w:rsidRPr="00A35AEE" w:rsidRDefault="00AC1C02" w:rsidP="00AC1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14:paraId="795D9F55" w14:textId="77777777" w:rsidR="00AC1C02" w:rsidRPr="00333A39" w:rsidRDefault="00AC1C02" w:rsidP="00AC1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spacing w:val="-4"/>
              </w:rPr>
            </w:pPr>
            <w:r w:rsidRPr="000F13FA">
              <w:rPr>
                <w:rFonts w:ascii="Times New Roman" w:hAnsi="Times New Roman" w:cs="Times New Roman"/>
                <w:b/>
                <w:spacing w:val="-4"/>
                <w:sz w:val="22"/>
                <w:szCs w:val="20"/>
                <w:lang w:val="en-GB" w:bidi="ar-SA"/>
              </w:rPr>
              <w:t>is applied</w:t>
            </w:r>
          </w:p>
        </w:tc>
        <w:tc>
          <w:tcPr>
            <w:tcW w:w="270" w:type="dxa"/>
          </w:tcPr>
          <w:p w14:paraId="17B66AE1" w14:textId="77777777" w:rsidR="00AC1C02" w:rsidRPr="00B44F5E" w:rsidRDefault="00AC1C02" w:rsidP="00AC1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2700" w:type="dxa"/>
            <w:gridSpan w:val="3"/>
          </w:tcPr>
          <w:p w14:paraId="4C2EFBE6" w14:textId="77777777" w:rsidR="00AC1C02" w:rsidRDefault="00AC1C02" w:rsidP="00AC1C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right="-202"/>
              <w:jc w:val="center"/>
              <w:rPr>
                <w:rFonts w:cs="Times New Roman"/>
                <w:b/>
                <w:bCs/>
              </w:rPr>
            </w:pPr>
            <w:r w:rsidRPr="00745DBD">
              <w:rPr>
                <w:rFonts w:cs="Times New Roman"/>
                <w:b/>
                <w:bCs/>
                <w:spacing w:val="-4"/>
              </w:rPr>
              <w:t>financial statements</w:t>
            </w:r>
          </w:p>
        </w:tc>
      </w:tr>
      <w:tr w:rsidR="00AC1C02" w14:paraId="575240CD" w14:textId="77777777" w:rsidTr="002A7F2A">
        <w:trPr>
          <w:trHeight w:val="80"/>
        </w:trPr>
        <w:tc>
          <w:tcPr>
            <w:tcW w:w="3600" w:type="dxa"/>
          </w:tcPr>
          <w:p w14:paraId="48C07AA1" w14:textId="77777777" w:rsidR="00AC1C02" w:rsidRPr="002937E8" w:rsidRDefault="00AC1C02" w:rsidP="00AC1C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b/>
                <w:bCs/>
              </w:rPr>
            </w:pPr>
          </w:p>
        </w:tc>
        <w:tc>
          <w:tcPr>
            <w:tcW w:w="1260" w:type="dxa"/>
          </w:tcPr>
          <w:p w14:paraId="1B2D3D6B" w14:textId="77777777" w:rsidR="00AC1C02" w:rsidRPr="00A35AEE" w:rsidRDefault="00AC1C02" w:rsidP="00AC1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z w:val="22"/>
                <w:szCs w:val="22"/>
                <w:lang w:val="en-GB" w:bidi="ar-SA"/>
              </w:rPr>
              <w:t>31 March</w:t>
            </w:r>
          </w:p>
        </w:tc>
        <w:tc>
          <w:tcPr>
            <w:tcW w:w="270" w:type="dxa"/>
          </w:tcPr>
          <w:p w14:paraId="3199FDED" w14:textId="77777777" w:rsidR="00AC1C02" w:rsidRPr="00A35AEE" w:rsidRDefault="00AC1C02" w:rsidP="00AC1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14:paraId="7BAF2E95" w14:textId="77777777" w:rsidR="00AC1C02" w:rsidRPr="00A35AEE" w:rsidRDefault="00AC1C02" w:rsidP="00AC1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A35AEE">
              <w:rPr>
                <w:rFonts w:ascii="Times New Roman" w:hAnsi="Times New Roman" w:cs="Times New Roman"/>
                <w:spacing w:val="-4"/>
                <w:sz w:val="22"/>
                <w:szCs w:val="22"/>
              </w:rPr>
              <w:t>31 December</w:t>
            </w:r>
          </w:p>
        </w:tc>
        <w:tc>
          <w:tcPr>
            <w:tcW w:w="270" w:type="dxa"/>
          </w:tcPr>
          <w:p w14:paraId="0A9B00E5" w14:textId="77777777" w:rsidR="00AC1C02" w:rsidRPr="00B44F5E" w:rsidRDefault="00AC1C02" w:rsidP="00AC1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p>
        </w:tc>
        <w:tc>
          <w:tcPr>
            <w:tcW w:w="1260" w:type="dxa"/>
          </w:tcPr>
          <w:p w14:paraId="777E00EB" w14:textId="77777777" w:rsidR="00AC1C02" w:rsidRPr="00A35AEE" w:rsidRDefault="00AC1C02" w:rsidP="00AC1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z w:val="22"/>
                <w:szCs w:val="22"/>
                <w:lang w:val="en-GB" w:bidi="ar-SA"/>
              </w:rPr>
              <w:t>31 March</w:t>
            </w:r>
          </w:p>
        </w:tc>
        <w:tc>
          <w:tcPr>
            <w:tcW w:w="270" w:type="dxa"/>
          </w:tcPr>
          <w:p w14:paraId="37F62C43" w14:textId="77777777" w:rsidR="00AC1C02" w:rsidRPr="00A35AEE" w:rsidRDefault="00AC1C02" w:rsidP="00AC1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170" w:type="dxa"/>
          </w:tcPr>
          <w:p w14:paraId="7A0CC799" w14:textId="77777777" w:rsidR="00AC1C02" w:rsidRPr="00A35AEE" w:rsidRDefault="00AC1C02" w:rsidP="00AC1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A35AEE">
              <w:rPr>
                <w:rFonts w:ascii="Times New Roman" w:hAnsi="Times New Roman" w:cs="Times New Roman"/>
                <w:spacing w:val="-4"/>
                <w:sz w:val="22"/>
                <w:szCs w:val="22"/>
              </w:rPr>
              <w:t>31 December</w:t>
            </w:r>
          </w:p>
        </w:tc>
      </w:tr>
      <w:tr w:rsidR="00AC1C02" w14:paraId="615CEC31" w14:textId="77777777" w:rsidTr="002A7F2A">
        <w:trPr>
          <w:trHeight w:val="80"/>
        </w:trPr>
        <w:tc>
          <w:tcPr>
            <w:tcW w:w="3600" w:type="dxa"/>
          </w:tcPr>
          <w:p w14:paraId="098CDB02" w14:textId="77777777" w:rsidR="00AC1C02" w:rsidRPr="002937E8" w:rsidRDefault="00AC1C02" w:rsidP="00AC1C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b/>
                <w:bCs/>
              </w:rPr>
            </w:pPr>
          </w:p>
        </w:tc>
        <w:tc>
          <w:tcPr>
            <w:tcW w:w="1260" w:type="dxa"/>
          </w:tcPr>
          <w:p w14:paraId="7BBA89BB" w14:textId="77777777" w:rsidR="00AC1C02" w:rsidRPr="00A35AEE" w:rsidRDefault="00AC1C02" w:rsidP="00AC1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cs="Times New Roman"/>
                <w:spacing w:val="-4"/>
              </w:rPr>
            </w:pPr>
            <w:r w:rsidRPr="00A15218">
              <w:rPr>
                <w:rFonts w:ascii="Times New Roman" w:hAnsi="Times New Roman" w:cs="Times New Roman"/>
                <w:spacing w:val="-4"/>
                <w:sz w:val="22"/>
                <w:szCs w:val="22"/>
              </w:rPr>
              <w:t>202</w:t>
            </w:r>
            <w:r>
              <w:rPr>
                <w:rFonts w:ascii="Times New Roman" w:hAnsi="Times New Roman" w:cs="Times New Roman"/>
                <w:spacing w:val="-4"/>
                <w:sz w:val="22"/>
                <w:szCs w:val="22"/>
              </w:rPr>
              <w:t>1</w:t>
            </w:r>
          </w:p>
        </w:tc>
        <w:tc>
          <w:tcPr>
            <w:tcW w:w="270" w:type="dxa"/>
          </w:tcPr>
          <w:p w14:paraId="3E42B901" w14:textId="77777777" w:rsidR="00AC1C02" w:rsidRPr="00A35AEE" w:rsidRDefault="00AC1C02" w:rsidP="00AC1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imes New Roman" w:hAnsi="Times New Roman" w:cs="Times New Roman"/>
                <w:spacing w:val="-4"/>
                <w:sz w:val="22"/>
                <w:szCs w:val="22"/>
              </w:rPr>
            </w:pPr>
          </w:p>
        </w:tc>
        <w:tc>
          <w:tcPr>
            <w:tcW w:w="1260" w:type="dxa"/>
          </w:tcPr>
          <w:p w14:paraId="20C02EC3" w14:textId="77777777" w:rsidR="00AC1C02" w:rsidRPr="00A35AEE" w:rsidRDefault="00AC1C02" w:rsidP="00AC1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pacing w:val="-4"/>
                <w:sz w:val="22"/>
                <w:szCs w:val="22"/>
              </w:rPr>
              <w:t>2020</w:t>
            </w:r>
          </w:p>
        </w:tc>
        <w:tc>
          <w:tcPr>
            <w:tcW w:w="270" w:type="dxa"/>
          </w:tcPr>
          <w:p w14:paraId="07CEA8B0" w14:textId="77777777" w:rsidR="00AC1C02" w:rsidRPr="00B44F5E" w:rsidRDefault="00AC1C02" w:rsidP="00AC1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p>
        </w:tc>
        <w:tc>
          <w:tcPr>
            <w:tcW w:w="1260" w:type="dxa"/>
          </w:tcPr>
          <w:p w14:paraId="1E2A241B" w14:textId="77777777" w:rsidR="00AC1C02" w:rsidRPr="00A35AEE" w:rsidRDefault="00AC1C02" w:rsidP="00AC1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cs="Times New Roman"/>
                <w:spacing w:val="-4"/>
              </w:rPr>
            </w:pPr>
            <w:r w:rsidRPr="00A15218">
              <w:rPr>
                <w:rFonts w:ascii="Times New Roman" w:hAnsi="Times New Roman" w:cs="Times New Roman"/>
                <w:spacing w:val="-4"/>
                <w:sz w:val="22"/>
                <w:szCs w:val="22"/>
              </w:rPr>
              <w:t>202</w:t>
            </w:r>
            <w:r>
              <w:rPr>
                <w:rFonts w:ascii="Times New Roman" w:hAnsi="Times New Roman" w:cs="Times New Roman"/>
                <w:spacing w:val="-4"/>
                <w:sz w:val="22"/>
                <w:szCs w:val="22"/>
              </w:rPr>
              <w:t>1</w:t>
            </w:r>
          </w:p>
        </w:tc>
        <w:tc>
          <w:tcPr>
            <w:tcW w:w="270" w:type="dxa"/>
          </w:tcPr>
          <w:p w14:paraId="51B7F42D" w14:textId="77777777" w:rsidR="00AC1C02" w:rsidRPr="00A35AEE" w:rsidRDefault="00AC1C02" w:rsidP="00AC1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imes New Roman" w:hAnsi="Times New Roman" w:cs="Times New Roman"/>
                <w:spacing w:val="-4"/>
                <w:sz w:val="22"/>
                <w:szCs w:val="22"/>
              </w:rPr>
            </w:pPr>
          </w:p>
        </w:tc>
        <w:tc>
          <w:tcPr>
            <w:tcW w:w="1170" w:type="dxa"/>
          </w:tcPr>
          <w:p w14:paraId="191F506C" w14:textId="77777777" w:rsidR="00AC1C02" w:rsidRPr="00A35AEE" w:rsidRDefault="00AC1C02" w:rsidP="00AC1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pacing w:val="-4"/>
                <w:sz w:val="22"/>
                <w:szCs w:val="22"/>
              </w:rPr>
              <w:t>2020</w:t>
            </w:r>
          </w:p>
        </w:tc>
      </w:tr>
      <w:tr w:rsidR="00AC1C02" w14:paraId="4FAEE783" w14:textId="77777777" w:rsidTr="002A7F2A">
        <w:trPr>
          <w:trHeight w:val="80"/>
        </w:trPr>
        <w:tc>
          <w:tcPr>
            <w:tcW w:w="3600" w:type="dxa"/>
          </w:tcPr>
          <w:p w14:paraId="44DDED0A" w14:textId="77777777" w:rsidR="00AC1C02" w:rsidRPr="002937E8" w:rsidRDefault="00AC1C02" w:rsidP="00AC1C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b/>
                <w:bCs/>
              </w:rPr>
            </w:pPr>
          </w:p>
        </w:tc>
        <w:tc>
          <w:tcPr>
            <w:tcW w:w="5760" w:type="dxa"/>
            <w:gridSpan w:val="7"/>
          </w:tcPr>
          <w:p w14:paraId="10DB7F4A" w14:textId="77777777" w:rsidR="00AC1C02" w:rsidRDefault="00AC1C02" w:rsidP="00AC1C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right="-202"/>
              <w:jc w:val="center"/>
              <w:rPr>
                <w:rFonts w:cs="Times New Roman"/>
                <w:b/>
                <w:bCs/>
              </w:rPr>
            </w:pPr>
            <w:r w:rsidRPr="00D675DD">
              <w:rPr>
                <w:rFonts w:cs="Times New Roman"/>
                <w:i/>
                <w:iCs/>
              </w:rPr>
              <w:t>(in thousand Baht)</w:t>
            </w:r>
          </w:p>
        </w:tc>
      </w:tr>
      <w:tr w:rsidR="00AC1C02" w14:paraId="7F9B4E94" w14:textId="77777777" w:rsidTr="00AC1C02">
        <w:trPr>
          <w:trHeight w:val="80"/>
        </w:trPr>
        <w:tc>
          <w:tcPr>
            <w:tcW w:w="3600" w:type="dxa"/>
          </w:tcPr>
          <w:p w14:paraId="03F47E2F" w14:textId="77777777" w:rsidR="00AC1C02" w:rsidRPr="002937E8" w:rsidRDefault="00AC1C02" w:rsidP="00AC1C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b/>
                <w:bCs/>
              </w:rPr>
            </w:pPr>
          </w:p>
        </w:tc>
        <w:tc>
          <w:tcPr>
            <w:tcW w:w="5760" w:type="dxa"/>
            <w:gridSpan w:val="7"/>
          </w:tcPr>
          <w:p w14:paraId="559992A3" w14:textId="77777777" w:rsidR="00AC1C02" w:rsidRDefault="00AC1C02" w:rsidP="00AC1C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right="-202"/>
              <w:rPr>
                <w:rFonts w:cs="Times New Roman"/>
                <w:b/>
                <w:bCs/>
              </w:rPr>
            </w:pPr>
          </w:p>
        </w:tc>
      </w:tr>
      <w:tr w:rsidR="00AC1C02" w14:paraId="44E989BF" w14:textId="77777777" w:rsidTr="00AC1C02">
        <w:trPr>
          <w:trHeight w:val="80"/>
        </w:trPr>
        <w:tc>
          <w:tcPr>
            <w:tcW w:w="3600" w:type="dxa"/>
          </w:tcPr>
          <w:p w14:paraId="04227C08" w14:textId="77777777" w:rsidR="00AC1C02" w:rsidRPr="001C33AF" w:rsidRDefault="00AC1C02" w:rsidP="00AC1C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t>Joint venture</w:t>
            </w:r>
          </w:p>
        </w:tc>
        <w:tc>
          <w:tcPr>
            <w:tcW w:w="1260" w:type="dxa"/>
          </w:tcPr>
          <w:p w14:paraId="39FCE08D" w14:textId="7E9B527C" w:rsidR="00AC1C02" w:rsidRPr="002937E8" w:rsidRDefault="008C7BB1" w:rsidP="00AC1C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8" w:right="-108"/>
              <w:rPr>
                <w:rFonts w:cs="Times New Roman"/>
              </w:rPr>
            </w:pPr>
            <w:r>
              <w:rPr>
                <w:rFonts w:cs="Times New Roman"/>
              </w:rPr>
              <w:t>240</w:t>
            </w:r>
          </w:p>
        </w:tc>
        <w:tc>
          <w:tcPr>
            <w:tcW w:w="270" w:type="dxa"/>
          </w:tcPr>
          <w:p w14:paraId="353F4A0E" w14:textId="77777777" w:rsidR="00AC1C02" w:rsidRPr="002937E8" w:rsidRDefault="00AC1C02" w:rsidP="00AC1C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rPr>
            </w:pPr>
          </w:p>
        </w:tc>
        <w:tc>
          <w:tcPr>
            <w:tcW w:w="1260" w:type="dxa"/>
          </w:tcPr>
          <w:p w14:paraId="5808C3D7" w14:textId="77777777" w:rsidR="00AC1C02" w:rsidRPr="00D675DD" w:rsidRDefault="004D4F13" w:rsidP="00AC1C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8" w:right="-202"/>
              <w:rPr>
                <w:rFonts w:cs="Times New Roman"/>
              </w:rPr>
            </w:pPr>
            <w:r>
              <w:rPr>
                <w:rFonts w:cs="Times New Roman"/>
              </w:rPr>
              <w:t>480</w:t>
            </w:r>
          </w:p>
        </w:tc>
        <w:tc>
          <w:tcPr>
            <w:tcW w:w="270" w:type="dxa"/>
          </w:tcPr>
          <w:p w14:paraId="634DF741" w14:textId="77777777" w:rsidR="00AC1C02" w:rsidRPr="002937E8" w:rsidRDefault="00AC1C02" w:rsidP="00AC1C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exact"/>
              <w:ind w:left="-18" w:right="-202"/>
              <w:rPr>
                <w:rFonts w:cs="Times New Roman"/>
              </w:rPr>
            </w:pPr>
          </w:p>
        </w:tc>
        <w:tc>
          <w:tcPr>
            <w:tcW w:w="1260" w:type="dxa"/>
          </w:tcPr>
          <w:p w14:paraId="411364E3" w14:textId="7AD11A59" w:rsidR="00AC1C02" w:rsidRPr="00A50B53" w:rsidRDefault="00AA409F" w:rsidP="00AC1C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tLeast"/>
              <w:ind w:left="-18" w:right="-108"/>
              <w:rPr>
                <w:rFonts w:cs="Times New Roman"/>
              </w:rPr>
            </w:pPr>
            <w:r>
              <w:rPr>
                <w:rFonts w:cs="Times New Roman"/>
              </w:rPr>
              <w:t>240</w:t>
            </w:r>
          </w:p>
        </w:tc>
        <w:tc>
          <w:tcPr>
            <w:tcW w:w="270" w:type="dxa"/>
          </w:tcPr>
          <w:p w14:paraId="20121E00" w14:textId="77777777" w:rsidR="00AC1C02" w:rsidRPr="002937E8" w:rsidRDefault="00AC1C02" w:rsidP="00AC1C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54" w:right="-202"/>
              <w:jc w:val="right"/>
              <w:rPr>
                <w:rFonts w:cs="Times New Roman"/>
              </w:rPr>
            </w:pPr>
          </w:p>
        </w:tc>
        <w:tc>
          <w:tcPr>
            <w:tcW w:w="1170" w:type="dxa"/>
          </w:tcPr>
          <w:p w14:paraId="7215AF0D" w14:textId="77777777" w:rsidR="00AC1C02" w:rsidRPr="00D675DD" w:rsidRDefault="004D4F13" w:rsidP="00AC1C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8" w:right="-202"/>
              <w:rPr>
                <w:rFonts w:cs="Times New Roman"/>
              </w:rPr>
            </w:pPr>
            <w:r>
              <w:rPr>
                <w:rFonts w:cs="Times New Roman"/>
              </w:rPr>
              <w:t>480</w:t>
            </w:r>
          </w:p>
        </w:tc>
      </w:tr>
      <w:tr w:rsidR="00AC1C02" w14:paraId="491BF93D" w14:textId="77777777" w:rsidTr="00AC1C02">
        <w:trPr>
          <w:trHeight w:val="80"/>
        </w:trPr>
        <w:tc>
          <w:tcPr>
            <w:tcW w:w="3600" w:type="dxa"/>
          </w:tcPr>
          <w:p w14:paraId="4E564053" w14:textId="77777777" w:rsidR="00AC1C02" w:rsidRDefault="00AC1C02" w:rsidP="00AC1C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t>K</w:t>
            </w:r>
            <w:r w:rsidRPr="001C33AF">
              <w:t>ey management personnel</w:t>
            </w:r>
          </w:p>
        </w:tc>
        <w:tc>
          <w:tcPr>
            <w:tcW w:w="1260" w:type="dxa"/>
            <w:tcBorders>
              <w:bottom w:val="single" w:sz="4" w:space="0" w:color="auto"/>
            </w:tcBorders>
          </w:tcPr>
          <w:p w14:paraId="5DEE851F" w14:textId="1E8F0E70" w:rsidR="00AC1C02" w:rsidRPr="002937E8" w:rsidRDefault="008C7BB1" w:rsidP="00AC1C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8" w:right="-108"/>
              <w:rPr>
                <w:rFonts w:cs="Times New Roman"/>
              </w:rPr>
            </w:pPr>
            <w:r>
              <w:rPr>
                <w:rFonts w:cs="Times New Roman"/>
              </w:rPr>
              <w:t>2,268</w:t>
            </w:r>
          </w:p>
        </w:tc>
        <w:tc>
          <w:tcPr>
            <w:tcW w:w="270" w:type="dxa"/>
          </w:tcPr>
          <w:p w14:paraId="2275CF5B" w14:textId="77777777" w:rsidR="00AC1C02" w:rsidRPr="002937E8" w:rsidRDefault="00AC1C02" w:rsidP="00AC1C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rPr>
            </w:pPr>
          </w:p>
        </w:tc>
        <w:tc>
          <w:tcPr>
            <w:tcW w:w="1260" w:type="dxa"/>
            <w:tcBorders>
              <w:bottom w:val="single" w:sz="4" w:space="0" w:color="auto"/>
            </w:tcBorders>
          </w:tcPr>
          <w:p w14:paraId="1CA0886A" w14:textId="77777777" w:rsidR="00AC1C02" w:rsidRPr="00D675DD" w:rsidRDefault="004D4F13" w:rsidP="00AC1C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8" w:right="-202"/>
              <w:rPr>
                <w:rFonts w:cs="Times New Roman"/>
              </w:rPr>
            </w:pPr>
            <w:r>
              <w:rPr>
                <w:rFonts w:cs="Times New Roman"/>
              </w:rPr>
              <w:t>2,698</w:t>
            </w:r>
          </w:p>
        </w:tc>
        <w:tc>
          <w:tcPr>
            <w:tcW w:w="270" w:type="dxa"/>
          </w:tcPr>
          <w:p w14:paraId="559E0061" w14:textId="77777777" w:rsidR="00AC1C02" w:rsidRPr="002937E8" w:rsidRDefault="00AC1C02" w:rsidP="00AC1C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exact"/>
              <w:ind w:left="-18" w:right="-202"/>
              <w:rPr>
                <w:rFonts w:cs="Times New Roman"/>
              </w:rPr>
            </w:pPr>
          </w:p>
        </w:tc>
        <w:tc>
          <w:tcPr>
            <w:tcW w:w="1260" w:type="dxa"/>
            <w:tcBorders>
              <w:bottom w:val="single" w:sz="4" w:space="0" w:color="auto"/>
            </w:tcBorders>
          </w:tcPr>
          <w:p w14:paraId="29817A15" w14:textId="05750704" w:rsidR="00AC1C02" w:rsidRPr="00A50B53" w:rsidRDefault="00AA409F" w:rsidP="00AC1C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tLeast"/>
              <w:ind w:left="-18" w:right="-108"/>
              <w:rPr>
                <w:rFonts w:cs="Times New Roman"/>
              </w:rPr>
            </w:pPr>
            <w:r>
              <w:rPr>
                <w:rFonts w:cs="Times New Roman"/>
              </w:rPr>
              <w:t>2,268</w:t>
            </w:r>
          </w:p>
        </w:tc>
        <w:tc>
          <w:tcPr>
            <w:tcW w:w="270" w:type="dxa"/>
          </w:tcPr>
          <w:p w14:paraId="6735403B" w14:textId="77777777" w:rsidR="00AC1C02" w:rsidRPr="002937E8" w:rsidRDefault="00AC1C02" w:rsidP="00AC1C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54" w:right="-202"/>
              <w:jc w:val="right"/>
              <w:rPr>
                <w:rFonts w:cs="Times New Roman"/>
              </w:rPr>
            </w:pPr>
          </w:p>
        </w:tc>
        <w:tc>
          <w:tcPr>
            <w:tcW w:w="1170" w:type="dxa"/>
            <w:tcBorders>
              <w:bottom w:val="single" w:sz="4" w:space="0" w:color="auto"/>
            </w:tcBorders>
          </w:tcPr>
          <w:p w14:paraId="00EE1804" w14:textId="77777777" w:rsidR="00AC1C02" w:rsidRPr="00D675DD" w:rsidRDefault="004D4F13" w:rsidP="00AC1C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8" w:right="-202"/>
              <w:rPr>
                <w:rFonts w:cs="Times New Roman"/>
              </w:rPr>
            </w:pPr>
            <w:r>
              <w:rPr>
                <w:rFonts w:cs="Times New Roman"/>
              </w:rPr>
              <w:t>2,698</w:t>
            </w:r>
          </w:p>
        </w:tc>
      </w:tr>
      <w:tr w:rsidR="00AC1C02" w14:paraId="6CE1CBF5" w14:textId="77777777" w:rsidTr="002A7F2A">
        <w:trPr>
          <w:trHeight w:val="80"/>
        </w:trPr>
        <w:tc>
          <w:tcPr>
            <w:tcW w:w="3600" w:type="dxa"/>
          </w:tcPr>
          <w:p w14:paraId="5135844F" w14:textId="77777777" w:rsidR="00AC1C02" w:rsidRPr="002D38D1" w:rsidRDefault="00AC1C02" w:rsidP="00AC1C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r w:rsidRPr="002D38D1">
              <w:rPr>
                <w:b/>
                <w:bCs/>
              </w:rPr>
              <w:t>Total</w:t>
            </w:r>
          </w:p>
        </w:tc>
        <w:tc>
          <w:tcPr>
            <w:tcW w:w="1260" w:type="dxa"/>
            <w:tcBorders>
              <w:top w:val="single" w:sz="4" w:space="0" w:color="auto"/>
              <w:bottom w:val="double" w:sz="4" w:space="0" w:color="auto"/>
            </w:tcBorders>
          </w:tcPr>
          <w:p w14:paraId="0D21A644" w14:textId="492F25CA" w:rsidR="00AC1C02" w:rsidRPr="0020449C" w:rsidRDefault="00AC060F" w:rsidP="00AC1C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8" w:right="-108"/>
              <w:rPr>
                <w:rFonts w:cs="Times New Roman"/>
                <w:b/>
                <w:bCs/>
              </w:rPr>
            </w:pPr>
            <w:r>
              <w:rPr>
                <w:rFonts w:cs="Times New Roman"/>
                <w:b/>
                <w:bCs/>
              </w:rPr>
              <w:t>2,508</w:t>
            </w:r>
          </w:p>
        </w:tc>
        <w:tc>
          <w:tcPr>
            <w:tcW w:w="270" w:type="dxa"/>
          </w:tcPr>
          <w:p w14:paraId="5EF430D4" w14:textId="77777777" w:rsidR="00AC1C02" w:rsidRPr="0020449C" w:rsidRDefault="00AC1C02" w:rsidP="00AC1C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b/>
                <w:bCs/>
              </w:rPr>
            </w:pPr>
          </w:p>
        </w:tc>
        <w:tc>
          <w:tcPr>
            <w:tcW w:w="1260" w:type="dxa"/>
            <w:tcBorders>
              <w:top w:val="single" w:sz="4" w:space="0" w:color="auto"/>
              <w:bottom w:val="double" w:sz="4" w:space="0" w:color="auto"/>
            </w:tcBorders>
          </w:tcPr>
          <w:p w14:paraId="590222B6" w14:textId="77777777" w:rsidR="00AC1C02" w:rsidRPr="0092661C" w:rsidRDefault="004D4F13" w:rsidP="00AC1C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right="-202"/>
              <w:rPr>
                <w:rFonts w:cs="Times New Roman"/>
                <w:b/>
                <w:bCs/>
              </w:rPr>
            </w:pPr>
            <w:r>
              <w:rPr>
                <w:rFonts w:cs="Times New Roman"/>
                <w:b/>
                <w:bCs/>
              </w:rPr>
              <w:t>3,178</w:t>
            </w:r>
          </w:p>
        </w:tc>
        <w:tc>
          <w:tcPr>
            <w:tcW w:w="270" w:type="dxa"/>
          </w:tcPr>
          <w:p w14:paraId="41FA76F6" w14:textId="77777777" w:rsidR="00AC1C02" w:rsidRPr="002937E8" w:rsidRDefault="00AC1C02" w:rsidP="00AC1C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exact"/>
              <w:ind w:left="-18" w:right="-202"/>
              <w:rPr>
                <w:rFonts w:cs="Times New Roman"/>
                <w:b/>
                <w:bCs/>
              </w:rPr>
            </w:pPr>
          </w:p>
        </w:tc>
        <w:tc>
          <w:tcPr>
            <w:tcW w:w="1260" w:type="dxa"/>
            <w:tcBorders>
              <w:top w:val="single" w:sz="4" w:space="0" w:color="auto"/>
              <w:bottom w:val="double" w:sz="4" w:space="0" w:color="auto"/>
            </w:tcBorders>
          </w:tcPr>
          <w:p w14:paraId="40B282D9" w14:textId="1029002E" w:rsidR="00AC1C02" w:rsidRPr="00A50B53" w:rsidRDefault="00AA409F" w:rsidP="00AC1C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tLeast"/>
              <w:ind w:left="-18" w:right="-108"/>
              <w:rPr>
                <w:rFonts w:cs="Times New Roman"/>
                <w:b/>
                <w:bCs/>
              </w:rPr>
            </w:pPr>
            <w:r>
              <w:rPr>
                <w:rFonts w:cs="Times New Roman"/>
                <w:b/>
                <w:bCs/>
              </w:rPr>
              <w:t>2,508</w:t>
            </w:r>
          </w:p>
        </w:tc>
        <w:tc>
          <w:tcPr>
            <w:tcW w:w="270" w:type="dxa"/>
          </w:tcPr>
          <w:p w14:paraId="1B52A39D" w14:textId="77777777" w:rsidR="00AC1C02" w:rsidRPr="002937E8" w:rsidRDefault="00AC1C02" w:rsidP="00AC1C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54" w:right="-202"/>
              <w:jc w:val="right"/>
              <w:rPr>
                <w:rFonts w:cs="Times New Roman"/>
                <w:b/>
                <w:bCs/>
              </w:rPr>
            </w:pPr>
          </w:p>
        </w:tc>
        <w:tc>
          <w:tcPr>
            <w:tcW w:w="1170" w:type="dxa"/>
            <w:tcBorders>
              <w:top w:val="single" w:sz="4" w:space="0" w:color="auto"/>
              <w:bottom w:val="double" w:sz="4" w:space="0" w:color="auto"/>
            </w:tcBorders>
          </w:tcPr>
          <w:p w14:paraId="4C5B7D46" w14:textId="77777777" w:rsidR="00AC1C02" w:rsidRPr="0092661C" w:rsidRDefault="004D4F13" w:rsidP="00AC1C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right="-202"/>
              <w:rPr>
                <w:rFonts w:cs="Times New Roman"/>
                <w:b/>
                <w:bCs/>
              </w:rPr>
            </w:pPr>
            <w:r>
              <w:rPr>
                <w:rFonts w:cs="Times New Roman"/>
                <w:b/>
                <w:bCs/>
              </w:rPr>
              <w:t>3,178</w:t>
            </w:r>
          </w:p>
        </w:tc>
      </w:tr>
    </w:tbl>
    <w:p w14:paraId="2D5A5491" w14:textId="77777777" w:rsidR="00C70FD3" w:rsidRDefault="00C70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p>
    <w:p w14:paraId="7D6AFB24" w14:textId="77777777" w:rsidR="00893B80" w:rsidRPr="002509E9" w:rsidRDefault="00893B80" w:rsidP="007F34FE">
      <w:pPr>
        <w:ind w:left="360" w:firstLine="180"/>
        <w:jc w:val="both"/>
        <w:rPr>
          <w:rFonts w:ascii="Times New Roman" w:hAnsi="Times New Roman"/>
          <w:b/>
          <w:bCs/>
          <w:i/>
          <w:iCs/>
          <w:sz w:val="22"/>
          <w:szCs w:val="22"/>
        </w:rPr>
      </w:pPr>
      <w:r w:rsidRPr="002509E9">
        <w:rPr>
          <w:rFonts w:ascii="Times New Roman" w:hAnsi="Times New Roman"/>
          <w:b/>
          <w:bCs/>
          <w:i/>
          <w:iCs/>
          <w:sz w:val="22"/>
          <w:szCs w:val="22"/>
        </w:rPr>
        <w:t>Deferred income from related part</w:t>
      </w:r>
      <w:r w:rsidR="00227E55">
        <w:rPr>
          <w:rFonts w:ascii="Times New Roman" w:hAnsi="Times New Roman"/>
          <w:b/>
          <w:bCs/>
          <w:i/>
          <w:iCs/>
          <w:sz w:val="22"/>
          <w:szCs w:val="22"/>
        </w:rPr>
        <w:t>y</w:t>
      </w:r>
    </w:p>
    <w:p w14:paraId="0C318453" w14:textId="77777777" w:rsidR="00893B80" w:rsidRPr="00623629" w:rsidRDefault="00893B80" w:rsidP="00893B80">
      <w:pPr>
        <w:ind w:left="360" w:firstLine="180"/>
        <w:jc w:val="both"/>
        <w:rPr>
          <w:rFonts w:ascii="Times New Roman" w:hAnsi="Times New Roman" w:cs="Times New Roman"/>
          <w:b/>
          <w:bCs/>
          <w:sz w:val="22"/>
          <w:szCs w:val="22"/>
        </w:rPr>
      </w:pPr>
    </w:p>
    <w:p w14:paraId="62AE1B86" w14:textId="77777777" w:rsidR="0063052D" w:rsidRPr="006459AD" w:rsidRDefault="0063052D" w:rsidP="00893B80">
      <w:pPr>
        <w:ind w:left="360" w:firstLine="180"/>
        <w:jc w:val="both"/>
        <w:rPr>
          <w:rFonts w:ascii="Times New Roman" w:hAnsi="Times New Roman" w:cs="Times New Roman"/>
          <w:sz w:val="22"/>
          <w:szCs w:val="22"/>
        </w:rPr>
      </w:pPr>
      <w:r w:rsidRPr="001B6943">
        <w:rPr>
          <w:rFonts w:ascii="Times New Roman" w:hAnsi="Times New Roman"/>
          <w:sz w:val="22"/>
          <w:szCs w:val="22"/>
        </w:rPr>
        <w:t xml:space="preserve">Deferred income from </w:t>
      </w:r>
      <w:r w:rsidR="00C02C4F" w:rsidRPr="001B6943">
        <w:rPr>
          <w:rFonts w:ascii="Times New Roman" w:hAnsi="Times New Roman"/>
          <w:sz w:val="22"/>
          <w:szCs w:val="22"/>
        </w:rPr>
        <w:t>areas and</w:t>
      </w:r>
      <w:r w:rsidRPr="001B6943">
        <w:rPr>
          <w:rFonts w:ascii="Times New Roman" w:hAnsi="Times New Roman"/>
          <w:sz w:val="22"/>
          <w:szCs w:val="22"/>
        </w:rPr>
        <w:t xml:space="preserve"> infrastructure </w:t>
      </w:r>
      <w:proofErr w:type="spellStart"/>
      <w:r w:rsidRPr="001B6943">
        <w:rPr>
          <w:rFonts w:ascii="Times New Roman" w:hAnsi="Times New Roman"/>
          <w:sz w:val="22"/>
          <w:szCs w:val="22"/>
        </w:rPr>
        <w:t>utilisation</w:t>
      </w:r>
      <w:proofErr w:type="spellEnd"/>
      <w:r>
        <w:rPr>
          <w:rFonts w:ascii="Times New Roman" w:hAnsi="Times New Roman"/>
          <w:sz w:val="22"/>
          <w:szCs w:val="22"/>
        </w:rPr>
        <w:t xml:space="preserve"> </w:t>
      </w:r>
      <w:r w:rsidRPr="00422AF1">
        <w:rPr>
          <w:rFonts w:ascii="Times New Roman" w:hAnsi="Times New Roman"/>
          <w:sz w:val="22"/>
          <w:szCs w:val="22"/>
        </w:rPr>
        <w:t>were as follows</w:t>
      </w:r>
      <w:r>
        <w:rPr>
          <w:rFonts w:ascii="Times New Roman" w:hAnsi="Times New Roman"/>
          <w:sz w:val="22"/>
          <w:szCs w:val="22"/>
        </w:rPr>
        <w:t>:</w:t>
      </w:r>
    </w:p>
    <w:p w14:paraId="4C62C66F" w14:textId="77777777" w:rsidR="005909EA" w:rsidRPr="00623629" w:rsidRDefault="005909EA" w:rsidP="005909EA">
      <w:pPr>
        <w:ind w:left="540"/>
        <w:jc w:val="thaiDistribute"/>
        <w:rPr>
          <w:rFonts w:ascii="Times New Roman" w:hAnsi="Times New Roman" w:cs="Times New Roman"/>
          <w:sz w:val="22"/>
          <w:szCs w:val="22"/>
        </w:rPr>
      </w:pPr>
    </w:p>
    <w:tbl>
      <w:tblPr>
        <w:tblW w:w="9360" w:type="dxa"/>
        <w:tblInd w:w="450" w:type="dxa"/>
        <w:tblLayout w:type="fixed"/>
        <w:tblLook w:val="0000" w:firstRow="0" w:lastRow="0" w:firstColumn="0" w:lastColumn="0" w:noHBand="0" w:noVBand="0"/>
      </w:tblPr>
      <w:tblGrid>
        <w:gridCol w:w="3600"/>
        <w:gridCol w:w="1260"/>
        <w:gridCol w:w="270"/>
        <w:gridCol w:w="1263"/>
        <w:gridCol w:w="236"/>
        <w:gridCol w:w="1201"/>
        <w:gridCol w:w="270"/>
        <w:gridCol w:w="1260"/>
      </w:tblGrid>
      <w:tr w:rsidR="00755EB6" w:rsidRPr="000F3207" w14:paraId="7A88DD69" w14:textId="77777777" w:rsidTr="00755EB6">
        <w:trPr>
          <w:trHeight w:val="80"/>
        </w:trPr>
        <w:tc>
          <w:tcPr>
            <w:tcW w:w="3600" w:type="dxa"/>
          </w:tcPr>
          <w:p w14:paraId="0463799A" w14:textId="77777777" w:rsidR="00755EB6" w:rsidRPr="002065A6" w:rsidRDefault="00755EB6" w:rsidP="00755EB6">
            <w:pPr>
              <w:pStyle w:val="acctfourfigures"/>
              <w:tabs>
                <w:tab w:val="clear" w:pos="765"/>
                <w:tab w:val="decimal" w:pos="0"/>
              </w:tabs>
              <w:spacing w:line="240" w:lineRule="atLeast"/>
              <w:rPr>
                <w:b/>
                <w:bCs/>
                <w:i/>
                <w:iCs/>
                <w:spacing w:val="4"/>
                <w:szCs w:val="22"/>
              </w:rPr>
            </w:pPr>
          </w:p>
        </w:tc>
        <w:tc>
          <w:tcPr>
            <w:tcW w:w="1260" w:type="dxa"/>
          </w:tcPr>
          <w:p w14:paraId="773CC449" w14:textId="77777777" w:rsidR="00755EB6" w:rsidRPr="00574909"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270" w:type="dxa"/>
          </w:tcPr>
          <w:p w14:paraId="71431F53" w14:textId="77777777" w:rsidR="00755EB6" w:rsidRPr="00A35AEE"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3" w:type="dxa"/>
          </w:tcPr>
          <w:p w14:paraId="3715A844" w14:textId="77777777" w:rsidR="00755EB6" w:rsidRPr="00574909"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Financia</w:t>
            </w:r>
            <w:r>
              <w:rPr>
                <w:rFonts w:ascii="Times New Roman" w:hAnsi="Times New Roman" w:cs="Times New Roman"/>
                <w:b/>
                <w:spacing w:val="-4"/>
                <w:sz w:val="22"/>
                <w:szCs w:val="20"/>
                <w:lang w:val="en-GB" w:bidi="ar-SA"/>
              </w:rPr>
              <w:t>l</w:t>
            </w:r>
          </w:p>
        </w:tc>
        <w:tc>
          <w:tcPr>
            <w:tcW w:w="236" w:type="dxa"/>
          </w:tcPr>
          <w:p w14:paraId="54E50EF2" w14:textId="77777777" w:rsidR="00755EB6" w:rsidRPr="002065A6"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rPr>
                <w:rFonts w:ascii="Times New Roman" w:hAnsi="Times New Roman" w:cs="Times New Roman"/>
                <w:spacing w:val="-4"/>
                <w:sz w:val="22"/>
                <w:szCs w:val="22"/>
              </w:rPr>
            </w:pPr>
          </w:p>
        </w:tc>
        <w:tc>
          <w:tcPr>
            <w:tcW w:w="1201" w:type="dxa"/>
          </w:tcPr>
          <w:p w14:paraId="727B365F" w14:textId="77777777" w:rsidR="00755EB6" w:rsidRPr="002065A6"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135" w:right="-108"/>
              <w:jc w:val="center"/>
              <w:rPr>
                <w:rFonts w:ascii="Times New Roman" w:hAnsi="Times New Roman" w:cs="Times New Roman"/>
                <w:sz w:val="22"/>
                <w:szCs w:val="22"/>
                <w:lang w:val="en-GB" w:bidi="ar-SA"/>
              </w:rPr>
            </w:pPr>
          </w:p>
        </w:tc>
        <w:tc>
          <w:tcPr>
            <w:tcW w:w="270" w:type="dxa"/>
          </w:tcPr>
          <w:p w14:paraId="7BE1E041" w14:textId="77777777" w:rsidR="00755EB6" w:rsidRPr="002065A6"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135" w:right="-108"/>
              <w:jc w:val="center"/>
              <w:rPr>
                <w:rFonts w:ascii="Times New Roman" w:hAnsi="Times New Roman" w:cs="Times New Roman"/>
                <w:spacing w:val="-4"/>
                <w:sz w:val="22"/>
                <w:szCs w:val="22"/>
              </w:rPr>
            </w:pPr>
          </w:p>
        </w:tc>
        <w:tc>
          <w:tcPr>
            <w:tcW w:w="1260" w:type="dxa"/>
          </w:tcPr>
          <w:p w14:paraId="236526A9" w14:textId="77777777" w:rsidR="00755EB6" w:rsidRPr="002065A6"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135" w:right="-108"/>
              <w:jc w:val="center"/>
              <w:rPr>
                <w:rFonts w:ascii="Times New Roman" w:hAnsi="Times New Roman" w:cs="Times New Roman"/>
                <w:spacing w:val="-4"/>
                <w:sz w:val="22"/>
                <w:szCs w:val="22"/>
              </w:rPr>
            </w:pPr>
          </w:p>
        </w:tc>
      </w:tr>
      <w:tr w:rsidR="00755EB6" w:rsidRPr="000F3207" w14:paraId="2B421DD6" w14:textId="77777777" w:rsidTr="00755EB6">
        <w:trPr>
          <w:trHeight w:val="80"/>
        </w:trPr>
        <w:tc>
          <w:tcPr>
            <w:tcW w:w="3600" w:type="dxa"/>
          </w:tcPr>
          <w:p w14:paraId="6FA2F1F0" w14:textId="77777777" w:rsidR="00755EB6" w:rsidRPr="002065A6" w:rsidRDefault="00755EB6" w:rsidP="00755EB6">
            <w:pPr>
              <w:pStyle w:val="acctfourfigures"/>
              <w:tabs>
                <w:tab w:val="clear" w:pos="765"/>
                <w:tab w:val="decimal" w:pos="0"/>
              </w:tabs>
              <w:spacing w:line="240" w:lineRule="atLeast"/>
              <w:rPr>
                <w:b/>
                <w:bCs/>
                <w:i/>
                <w:iCs/>
                <w:spacing w:val="4"/>
                <w:szCs w:val="22"/>
              </w:rPr>
            </w:pPr>
          </w:p>
        </w:tc>
        <w:tc>
          <w:tcPr>
            <w:tcW w:w="1260" w:type="dxa"/>
          </w:tcPr>
          <w:p w14:paraId="59287A80" w14:textId="77777777" w:rsidR="00755EB6" w:rsidRPr="00574909"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270" w:type="dxa"/>
          </w:tcPr>
          <w:p w14:paraId="00F05326" w14:textId="77777777" w:rsidR="00755EB6" w:rsidRPr="00A35AEE"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3" w:type="dxa"/>
          </w:tcPr>
          <w:p w14:paraId="1EB299B2" w14:textId="77777777" w:rsidR="00755EB6" w:rsidRPr="00574909"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statements</w:t>
            </w:r>
          </w:p>
        </w:tc>
        <w:tc>
          <w:tcPr>
            <w:tcW w:w="236" w:type="dxa"/>
          </w:tcPr>
          <w:p w14:paraId="44BF00AE" w14:textId="77777777" w:rsidR="00755EB6" w:rsidRPr="002065A6"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rPr>
                <w:rFonts w:ascii="Times New Roman" w:hAnsi="Times New Roman" w:cs="Times New Roman"/>
                <w:spacing w:val="-4"/>
                <w:sz w:val="22"/>
                <w:szCs w:val="22"/>
              </w:rPr>
            </w:pPr>
          </w:p>
        </w:tc>
        <w:tc>
          <w:tcPr>
            <w:tcW w:w="1201" w:type="dxa"/>
          </w:tcPr>
          <w:p w14:paraId="6E89EF55" w14:textId="77777777" w:rsidR="00755EB6" w:rsidRPr="002065A6"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135" w:right="-108"/>
              <w:jc w:val="center"/>
              <w:rPr>
                <w:rFonts w:ascii="Times New Roman" w:hAnsi="Times New Roman" w:cs="Times New Roman"/>
                <w:sz w:val="22"/>
                <w:szCs w:val="22"/>
                <w:lang w:val="en-GB" w:bidi="ar-SA"/>
              </w:rPr>
            </w:pPr>
          </w:p>
        </w:tc>
        <w:tc>
          <w:tcPr>
            <w:tcW w:w="270" w:type="dxa"/>
          </w:tcPr>
          <w:p w14:paraId="3CAF896A" w14:textId="77777777" w:rsidR="00755EB6" w:rsidRPr="002065A6"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135" w:right="-108"/>
              <w:jc w:val="center"/>
              <w:rPr>
                <w:rFonts w:ascii="Times New Roman" w:hAnsi="Times New Roman" w:cs="Times New Roman"/>
                <w:spacing w:val="-4"/>
                <w:sz w:val="22"/>
                <w:szCs w:val="22"/>
              </w:rPr>
            </w:pPr>
          </w:p>
        </w:tc>
        <w:tc>
          <w:tcPr>
            <w:tcW w:w="1260" w:type="dxa"/>
          </w:tcPr>
          <w:p w14:paraId="353772F6" w14:textId="77777777" w:rsidR="00755EB6" w:rsidRPr="002065A6"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135" w:right="-108"/>
              <w:jc w:val="center"/>
              <w:rPr>
                <w:rFonts w:ascii="Times New Roman" w:hAnsi="Times New Roman" w:cs="Times New Roman"/>
                <w:spacing w:val="-4"/>
                <w:sz w:val="22"/>
                <w:szCs w:val="22"/>
              </w:rPr>
            </w:pPr>
          </w:p>
        </w:tc>
      </w:tr>
      <w:tr w:rsidR="00755EB6" w:rsidRPr="000F3207" w14:paraId="6586F208" w14:textId="77777777" w:rsidTr="00755EB6">
        <w:trPr>
          <w:trHeight w:val="80"/>
        </w:trPr>
        <w:tc>
          <w:tcPr>
            <w:tcW w:w="3600" w:type="dxa"/>
          </w:tcPr>
          <w:p w14:paraId="227F65BF" w14:textId="77777777" w:rsidR="00755EB6" w:rsidRPr="002065A6" w:rsidRDefault="00755EB6" w:rsidP="00755EB6">
            <w:pPr>
              <w:pStyle w:val="acctfourfigures"/>
              <w:tabs>
                <w:tab w:val="clear" w:pos="765"/>
                <w:tab w:val="decimal" w:pos="0"/>
              </w:tabs>
              <w:spacing w:line="240" w:lineRule="atLeast"/>
              <w:rPr>
                <w:b/>
                <w:bCs/>
                <w:i/>
                <w:iCs/>
                <w:spacing w:val="4"/>
                <w:szCs w:val="22"/>
              </w:rPr>
            </w:pPr>
          </w:p>
        </w:tc>
        <w:tc>
          <w:tcPr>
            <w:tcW w:w="1260" w:type="dxa"/>
          </w:tcPr>
          <w:p w14:paraId="0C6F2369" w14:textId="77777777" w:rsidR="00755EB6" w:rsidRPr="00574909"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270" w:type="dxa"/>
          </w:tcPr>
          <w:p w14:paraId="1EAE3083" w14:textId="77777777" w:rsidR="00755EB6" w:rsidRPr="00A35AEE"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3" w:type="dxa"/>
          </w:tcPr>
          <w:p w14:paraId="1B87E25D" w14:textId="77777777" w:rsidR="00755EB6" w:rsidRPr="00574909"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in which</w:t>
            </w:r>
          </w:p>
        </w:tc>
        <w:tc>
          <w:tcPr>
            <w:tcW w:w="236" w:type="dxa"/>
          </w:tcPr>
          <w:p w14:paraId="4703DC48" w14:textId="77777777" w:rsidR="00755EB6" w:rsidRPr="002065A6"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rPr>
                <w:rFonts w:ascii="Times New Roman" w:hAnsi="Times New Roman" w:cs="Times New Roman"/>
                <w:spacing w:val="-4"/>
                <w:sz w:val="22"/>
                <w:szCs w:val="22"/>
              </w:rPr>
            </w:pPr>
          </w:p>
        </w:tc>
        <w:tc>
          <w:tcPr>
            <w:tcW w:w="1201" w:type="dxa"/>
          </w:tcPr>
          <w:p w14:paraId="7A268F78" w14:textId="77777777" w:rsidR="00755EB6" w:rsidRPr="002065A6"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135" w:right="-108"/>
              <w:jc w:val="center"/>
              <w:rPr>
                <w:rFonts w:ascii="Times New Roman" w:hAnsi="Times New Roman" w:cs="Times New Roman"/>
                <w:sz w:val="22"/>
                <w:szCs w:val="22"/>
                <w:lang w:val="en-GB" w:bidi="ar-SA"/>
              </w:rPr>
            </w:pPr>
          </w:p>
        </w:tc>
        <w:tc>
          <w:tcPr>
            <w:tcW w:w="270" w:type="dxa"/>
          </w:tcPr>
          <w:p w14:paraId="345ADC37" w14:textId="77777777" w:rsidR="00755EB6" w:rsidRPr="002065A6"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135" w:right="-108"/>
              <w:jc w:val="center"/>
              <w:rPr>
                <w:rFonts w:ascii="Times New Roman" w:hAnsi="Times New Roman" w:cs="Times New Roman"/>
                <w:spacing w:val="-4"/>
                <w:sz w:val="22"/>
                <w:szCs w:val="22"/>
              </w:rPr>
            </w:pPr>
          </w:p>
        </w:tc>
        <w:tc>
          <w:tcPr>
            <w:tcW w:w="1260" w:type="dxa"/>
          </w:tcPr>
          <w:p w14:paraId="1CBEF9EE" w14:textId="77777777" w:rsidR="00755EB6" w:rsidRPr="002065A6"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135" w:right="-108"/>
              <w:jc w:val="center"/>
              <w:rPr>
                <w:rFonts w:ascii="Times New Roman" w:hAnsi="Times New Roman" w:cs="Times New Roman"/>
                <w:spacing w:val="-4"/>
                <w:sz w:val="22"/>
                <w:szCs w:val="22"/>
              </w:rPr>
            </w:pPr>
          </w:p>
        </w:tc>
      </w:tr>
      <w:tr w:rsidR="00755EB6" w:rsidRPr="000F3207" w14:paraId="6C389010" w14:textId="77777777" w:rsidTr="00755EB6">
        <w:trPr>
          <w:trHeight w:val="80"/>
        </w:trPr>
        <w:tc>
          <w:tcPr>
            <w:tcW w:w="3600" w:type="dxa"/>
          </w:tcPr>
          <w:p w14:paraId="04FFFD31" w14:textId="77777777" w:rsidR="00755EB6" w:rsidRPr="002065A6" w:rsidRDefault="00755EB6" w:rsidP="00755EB6">
            <w:pPr>
              <w:pStyle w:val="acctfourfigures"/>
              <w:tabs>
                <w:tab w:val="clear" w:pos="765"/>
                <w:tab w:val="decimal" w:pos="0"/>
              </w:tabs>
              <w:spacing w:line="240" w:lineRule="atLeast"/>
              <w:rPr>
                <w:b/>
                <w:bCs/>
                <w:i/>
                <w:iCs/>
                <w:spacing w:val="4"/>
                <w:szCs w:val="22"/>
              </w:rPr>
            </w:pPr>
          </w:p>
        </w:tc>
        <w:tc>
          <w:tcPr>
            <w:tcW w:w="1260" w:type="dxa"/>
          </w:tcPr>
          <w:p w14:paraId="6BA103EF" w14:textId="77777777" w:rsidR="00755EB6" w:rsidRPr="00574909"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Pr>
                <w:rFonts w:ascii="Times New Roman" w:hAnsi="Times New Roman" w:cs="Times New Roman"/>
                <w:b/>
                <w:spacing w:val="-4"/>
                <w:sz w:val="22"/>
                <w:szCs w:val="20"/>
                <w:lang w:val="en-GB" w:bidi="ar-SA"/>
              </w:rPr>
              <w:t>Consolidated</w:t>
            </w:r>
          </w:p>
        </w:tc>
        <w:tc>
          <w:tcPr>
            <w:tcW w:w="270" w:type="dxa"/>
          </w:tcPr>
          <w:p w14:paraId="1B20DE70" w14:textId="77777777" w:rsidR="00755EB6" w:rsidRPr="00A35AEE"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3" w:type="dxa"/>
          </w:tcPr>
          <w:p w14:paraId="570236D8" w14:textId="77777777" w:rsidR="00755EB6" w:rsidRPr="00574909"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the equity</w:t>
            </w:r>
          </w:p>
        </w:tc>
        <w:tc>
          <w:tcPr>
            <w:tcW w:w="236" w:type="dxa"/>
          </w:tcPr>
          <w:p w14:paraId="0AFED33D" w14:textId="77777777" w:rsidR="00755EB6" w:rsidRPr="002065A6"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rPr>
                <w:rFonts w:ascii="Times New Roman" w:hAnsi="Times New Roman" w:cs="Times New Roman"/>
                <w:spacing w:val="-4"/>
                <w:sz w:val="22"/>
                <w:szCs w:val="22"/>
              </w:rPr>
            </w:pPr>
          </w:p>
        </w:tc>
        <w:tc>
          <w:tcPr>
            <w:tcW w:w="1201" w:type="dxa"/>
          </w:tcPr>
          <w:p w14:paraId="6CFA8BAC" w14:textId="77777777" w:rsidR="00755EB6" w:rsidRPr="002065A6"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135" w:right="-108"/>
              <w:jc w:val="center"/>
              <w:rPr>
                <w:rFonts w:ascii="Times New Roman" w:hAnsi="Times New Roman" w:cs="Times New Roman"/>
                <w:sz w:val="22"/>
                <w:szCs w:val="22"/>
                <w:lang w:val="en-GB" w:bidi="ar-SA"/>
              </w:rPr>
            </w:pPr>
          </w:p>
        </w:tc>
        <w:tc>
          <w:tcPr>
            <w:tcW w:w="270" w:type="dxa"/>
          </w:tcPr>
          <w:p w14:paraId="62CD2E62" w14:textId="77777777" w:rsidR="00755EB6" w:rsidRPr="002065A6"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135" w:right="-108"/>
              <w:jc w:val="center"/>
              <w:rPr>
                <w:rFonts w:ascii="Times New Roman" w:hAnsi="Times New Roman" w:cs="Times New Roman"/>
                <w:spacing w:val="-4"/>
                <w:sz w:val="22"/>
                <w:szCs w:val="22"/>
              </w:rPr>
            </w:pPr>
          </w:p>
        </w:tc>
        <w:tc>
          <w:tcPr>
            <w:tcW w:w="1260" w:type="dxa"/>
          </w:tcPr>
          <w:p w14:paraId="74794AD4" w14:textId="77777777" w:rsidR="00755EB6" w:rsidRPr="002065A6"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135" w:right="-108"/>
              <w:jc w:val="center"/>
              <w:rPr>
                <w:rFonts w:ascii="Times New Roman" w:hAnsi="Times New Roman" w:cs="Times New Roman"/>
                <w:spacing w:val="-4"/>
                <w:sz w:val="22"/>
                <w:szCs w:val="22"/>
              </w:rPr>
            </w:pPr>
          </w:p>
        </w:tc>
      </w:tr>
      <w:tr w:rsidR="00755EB6" w:rsidRPr="000F3207" w14:paraId="6ED436F9" w14:textId="77777777" w:rsidTr="00755EB6">
        <w:trPr>
          <w:trHeight w:val="80"/>
        </w:trPr>
        <w:tc>
          <w:tcPr>
            <w:tcW w:w="3600" w:type="dxa"/>
          </w:tcPr>
          <w:p w14:paraId="50FBA920" w14:textId="77777777" w:rsidR="00755EB6" w:rsidRPr="002065A6" w:rsidRDefault="00755EB6" w:rsidP="00755EB6">
            <w:pPr>
              <w:pStyle w:val="acctfourfigures"/>
              <w:tabs>
                <w:tab w:val="clear" w:pos="765"/>
                <w:tab w:val="decimal" w:pos="0"/>
              </w:tabs>
              <w:spacing w:line="240" w:lineRule="atLeast"/>
              <w:rPr>
                <w:b/>
                <w:bCs/>
                <w:i/>
                <w:iCs/>
                <w:spacing w:val="4"/>
                <w:szCs w:val="22"/>
              </w:rPr>
            </w:pPr>
          </w:p>
        </w:tc>
        <w:tc>
          <w:tcPr>
            <w:tcW w:w="1260" w:type="dxa"/>
          </w:tcPr>
          <w:p w14:paraId="61941F71" w14:textId="77777777" w:rsidR="00755EB6" w:rsidRPr="00574909"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Pr>
                <w:rFonts w:ascii="Times New Roman" w:hAnsi="Times New Roman" w:cs="Times New Roman"/>
                <w:b/>
                <w:spacing w:val="-4"/>
                <w:sz w:val="22"/>
                <w:szCs w:val="20"/>
                <w:lang w:val="en-GB" w:bidi="ar-SA"/>
              </w:rPr>
              <w:t>financial</w:t>
            </w:r>
          </w:p>
        </w:tc>
        <w:tc>
          <w:tcPr>
            <w:tcW w:w="270" w:type="dxa"/>
          </w:tcPr>
          <w:p w14:paraId="0A8724B2" w14:textId="77777777" w:rsidR="00755EB6" w:rsidRPr="00A35AEE"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3" w:type="dxa"/>
          </w:tcPr>
          <w:p w14:paraId="7D9770B1" w14:textId="77777777" w:rsidR="00755EB6" w:rsidRPr="00574909"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method</w:t>
            </w:r>
          </w:p>
        </w:tc>
        <w:tc>
          <w:tcPr>
            <w:tcW w:w="236" w:type="dxa"/>
          </w:tcPr>
          <w:p w14:paraId="35CB20B3" w14:textId="77777777" w:rsidR="00755EB6" w:rsidRPr="002065A6"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rPr>
                <w:rFonts w:ascii="Times New Roman" w:hAnsi="Times New Roman" w:cs="Times New Roman"/>
                <w:spacing w:val="-4"/>
                <w:sz w:val="22"/>
                <w:szCs w:val="22"/>
              </w:rPr>
            </w:pPr>
          </w:p>
        </w:tc>
        <w:tc>
          <w:tcPr>
            <w:tcW w:w="2731" w:type="dxa"/>
            <w:gridSpan w:val="3"/>
          </w:tcPr>
          <w:p w14:paraId="4CB24A2B" w14:textId="77777777" w:rsidR="00755EB6" w:rsidRPr="002065A6"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135" w:right="-108"/>
              <w:jc w:val="center"/>
              <w:rPr>
                <w:rFonts w:ascii="Times New Roman" w:hAnsi="Times New Roman" w:cs="Times New Roman"/>
                <w:spacing w:val="-4"/>
                <w:sz w:val="22"/>
                <w:szCs w:val="22"/>
              </w:rPr>
            </w:pPr>
            <w:r w:rsidRPr="002065A6">
              <w:rPr>
                <w:rFonts w:ascii="Times New Roman" w:hAnsi="Times New Roman" w:cs="Times New Roman"/>
                <w:b/>
                <w:bCs/>
                <w:spacing w:val="-4"/>
                <w:sz w:val="22"/>
                <w:szCs w:val="22"/>
              </w:rPr>
              <w:t>Separate</w:t>
            </w:r>
          </w:p>
        </w:tc>
      </w:tr>
      <w:tr w:rsidR="00755EB6" w:rsidRPr="000F3207" w14:paraId="118C5E3B" w14:textId="77777777" w:rsidTr="00755EB6">
        <w:trPr>
          <w:trHeight w:val="80"/>
        </w:trPr>
        <w:tc>
          <w:tcPr>
            <w:tcW w:w="3600" w:type="dxa"/>
          </w:tcPr>
          <w:p w14:paraId="5E4DE91D" w14:textId="77777777" w:rsidR="00755EB6" w:rsidRPr="002065A6" w:rsidRDefault="00755EB6" w:rsidP="00755EB6">
            <w:pPr>
              <w:pStyle w:val="acctfourfigures"/>
              <w:tabs>
                <w:tab w:val="clear" w:pos="765"/>
                <w:tab w:val="decimal" w:pos="0"/>
              </w:tabs>
              <w:spacing w:line="240" w:lineRule="atLeast"/>
              <w:rPr>
                <w:b/>
                <w:bCs/>
                <w:i/>
                <w:iCs/>
                <w:spacing w:val="4"/>
                <w:szCs w:val="22"/>
              </w:rPr>
            </w:pPr>
          </w:p>
        </w:tc>
        <w:tc>
          <w:tcPr>
            <w:tcW w:w="1260" w:type="dxa"/>
          </w:tcPr>
          <w:p w14:paraId="6DF4E4B5" w14:textId="77777777" w:rsidR="00755EB6" w:rsidRPr="00AC1C02"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AC1C02">
              <w:rPr>
                <w:rFonts w:ascii="Times New Roman" w:hAnsi="Times New Roman" w:cs="Times New Roman"/>
                <w:b/>
                <w:spacing w:val="-4"/>
                <w:sz w:val="22"/>
                <w:szCs w:val="20"/>
                <w:lang w:val="en-GB" w:bidi="ar-SA"/>
              </w:rPr>
              <w:t>statements</w:t>
            </w:r>
          </w:p>
        </w:tc>
        <w:tc>
          <w:tcPr>
            <w:tcW w:w="270" w:type="dxa"/>
          </w:tcPr>
          <w:p w14:paraId="66F6F886" w14:textId="77777777" w:rsidR="00755EB6" w:rsidRPr="00A35AEE"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3" w:type="dxa"/>
          </w:tcPr>
          <w:p w14:paraId="2BA927CA" w14:textId="77777777" w:rsidR="00755EB6" w:rsidRPr="00333A39"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spacing w:val="-4"/>
              </w:rPr>
            </w:pPr>
            <w:r w:rsidRPr="000F13FA">
              <w:rPr>
                <w:rFonts w:ascii="Times New Roman" w:hAnsi="Times New Roman" w:cs="Times New Roman"/>
                <w:b/>
                <w:spacing w:val="-4"/>
                <w:sz w:val="22"/>
                <w:szCs w:val="20"/>
                <w:lang w:val="en-GB" w:bidi="ar-SA"/>
              </w:rPr>
              <w:t>is applied</w:t>
            </w:r>
          </w:p>
        </w:tc>
        <w:tc>
          <w:tcPr>
            <w:tcW w:w="236" w:type="dxa"/>
          </w:tcPr>
          <w:p w14:paraId="13683492" w14:textId="77777777" w:rsidR="00755EB6" w:rsidRPr="002065A6"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rPr>
                <w:rFonts w:ascii="Times New Roman" w:hAnsi="Times New Roman" w:cs="Times New Roman"/>
                <w:spacing w:val="-4"/>
                <w:sz w:val="22"/>
                <w:szCs w:val="22"/>
              </w:rPr>
            </w:pPr>
          </w:p>
        </w:tc>
        <w:tc>
          <w:tcPr>
            <w:tcW w:w="2731" w:type="dxa"/>
            <w:gridSpan w:val="3"/>
          </w:tcPr>
          <w:p w14:paraId="1FB583C2" w14:textId="77777777" w:rsidR="00755EB6" w:rsidRPr="002065A6"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135" w:right="-108"/>
              <w:jc w:val="center"/>
              <w:rPr>
                <w:rFonts w:ascii="Times New Roman" w:hAnsi="Times New Roman" w:cs="Times New Roman"/>
                <w:spacing w:val="-4"/>
                <w:sz w:val="22"/>
                <w:szCs w:val="22"/>
              </w:rPr>
            </w:pPr>
            <w:r w:rsidRPr="002065A6">
              <w:rPr>
                <w:rFonts w:ascii="Times New Roman" w:hAnsi="Times New Roman" w:cs="Times New Roman"/>
                <w:b/>
                <w:bCs/>
                <w:spacing w:val="-4"/>
                <w:sz w:val="22"/>
                <w:szCs w:val="22"/>
              </w:rPr>
              <w:t>financial statements</w:t>
            </w:r>
          </w:p>
        </w:tc>
      </w:tr>
      <w:tr w:rsidR="00755EB6" w:rsidRPr="000F3207" w14:paraId="01ED2BE7" w14:textId="77777777" w:rsidTr="00755EB6">
        <w:trPr>
          <w:trHeight w:val="80"/>
        </w:trPr>
        <w:tc>
          <w:tcPr>
            <w:tcW w:w="3600" w:type="dxa"/>
          </w:tcPr>
          <w:p w14:paraId="5107AC1D" w14:textId="77777777" w:rsidR="00755EB6" w:rsidRPr="002065A6" w:rsidRDefault="00755EB6" w:rsidP="00755EB6">
            <w:pPr>
              <w:pStyle w:val="acctfourfigures"/>
              <w:tabs>
                <w:tab w:val="clear" w:pos="765"/>
                <w:tab w:val="decimal" w:pos="0"/>
              </w:tabs>
              <w:spacing w:line="240" w:lineRule="atLeast"/>
              <w:rPr>
                <w:b/>
                <w:bCs/>
                <w:i/>
                <w:iCs/>
                <w:spacing w:val="4"/>
                <w:szCs w:val="22"/>
              </w:rPr>
            </w:pPr>
          </w:p>
        </w:tc>
        <w:tc>
          <w:tcPr>
            <w:tcW w:w="1260" w:type="dxa"/>
          </w:tcPr>
          <w:p w14:paraId="2E62B498" w14:textId="77777777" w:rsidR="00755EB6" w:rsidRPr="00A35AEE"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z w:val="22"/>
                <w:szCs w:val="22"/>
                <w:lang w:val="en-GB" w:bidi="ar-SA"/>
              </w:rPr>
              <w:t>31 March</w:t>
            </w:r>
          </w:p>
        </w:tc>
        <w:tc>
          <w:tcPr>
            <w:tcW w:w="270" w:type="dxa"/>
          </w:tcPr>
          <w:p w14:paraId="1BB6FFD1" w14:textId="77777777" w:rsidR="00755EB6" w:rsidRPr="00A35AEE"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3" w:type="dxa"/>
          </w:tcPr>
          <w:p w14:paraId="5680AB2C" w14:textId="77777777" w:rsidR="00755EB6" w:rsidRPr="00A35AEE"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A35AEE">
              <w:rPr>
                <w:rFonts w:ascii="Times New Roman" w:hAnsi="Times New Roman" w:cs="Times New Roman"/>
                <w:spacing w:val="-4"/>
                <w:sz w:val="22"/>
                <w:szCs w:val="22"/>
              </w:rPr>
              <w:t>31 December</w:t>
            </w:r>
          </w:p>
        </w:tc>
        <w:tc>
          <w:tcPr>
            <w:tcW w:w="236" w:type="dxa"/>
          </w:tcPr>
          <w:p w14:paraId="2133A44F" w14:textId="77777777" w:rsidR="00755EB6" w:rsidRPr="002065A6" w:rsidRDefault="00755EB6" w:rsidP="00755E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2"/>
              </w:tabs>
              <w:spacing w:line="240" w:lineRule="atLeast"/>
              <w:ind w:left="-18" w:right="-108"/>
              <w:jc w:val="center"/>
              <w:rPr>
                <w:rFonts w:cs="Times New Roman"/>
                <w:spacing w:val="-4"/>
              </w:rPr>
            </w:pPr>
          </w:p>
        </w:tc>
        <w:tc>
          <w:tcPr>
            <w:tcW w:w="1201" w:type="dxa"/>
          </w:tcPr>
          <w:p w14:paraId="55331EB3" w14:textId="77777777" w:rsidR="00755EB6" w:rsidRPr="00A35AEE"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z w:val="22"/>
                <w:szCs w:val="22"/>
                <w:lang w:val="en-GB" w:bidi="ar-SA"/>
              </w:rPr>
              <w:t>31 March</w:t>
            </w:r>
          </w:p>
        </w:tc>
        <w:tc>
          <w:tcPr>
            <w:tcW w:w="270" w:type="dxa"/>
          </w:tcPr>
          <w:p w14:paraId="252D951E" w14:textId="77777777" w:rsidR="00755EB6" w:rsidRPr="00A35AEE"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14:paraId="60BE5C70" w14:textId="77777777" w:rsidR="00755EB6" w:rsidRPr="00A35AEE"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A35AEE">
              <w:rPr>
                <w:rFonts w:ascii="Times New Roman" w:hAnsi="Times New Roman" w:cs="Times New Roman"/>
                <w:spacing w:val="-4"/>
                <w:sz w:val="22"/>
                <w:szCs w:val="22"/>
              </w:rPr>
              <w:t>31 December</w:t>
            </w:r>
          </w:p>
        </w:tc>
      </w:tr>
      <w:tr w:rsidR="00755EB6" w:rsidRPr="00D675DD" w14:paraId="424D5FE9" w14:textId="77777777" w:rsidTr="00755EB6">
        <w:trPr>
          <w:trHeight w:val="80"/>
        </w:trPr>
        <w:tc>
          <w:tcPr>
            <w:tcW w:w="3600" w:type="dxa"/>
          </w:tcPr>
          <w:p w14:paraId="02B9F006" w14:textId="77777777" w:rsidR="00755EB6" w:rsidRPr="002065A6" w:rsidRDefault="00755EB6" w:rsidP="00755EB6">
            <w:pPr>
              <w:pStyle w:val="acctfourfigures"/>
              <w:tabs>
                <w:tab w:val="clear" w:pos="765"/>
                <w:tab w:val="decimal" w:pos="0"/>
              </w:tabs>
              <w:spacing w:line="240" w:lineRule="atLeast"/>
              <w:rPr>
                <w:b/>
                <w:bCs/>
                <w:i/>
                <w:iCs/>
                <w:spacing w:val="4"/>
                <w:szCs w:val="22"/>
              </w:rPr>
            </w:pPr>
          </w:p>
        </w:tc>
        <w:tc>
          <w:tcPr>
            <w:tcW w:w="1260" w:type="dxa"/>
          </w:tcPr>
          <w:p w14:paraId="3239C503" w14:textId="77777777" w:rsidR="00755EB6" w:rsidRPr="00A35AEE"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cs="Times New Roman"/>
                <w:spacing w:val="-4"/>
              </w:rPr>
            </w:pPr>
            <w:r w:rsidRPr="00A15218">
              <w:rPr>
                <w:rFonts w:ascii="Times New Roman" w:hAnsi="Times New Roman" w:cs="Times New Roman"/>
                <w:spacing w:val="-4"/>
                <w:sz w:val="22"/>
                <w:szCs w:val="22"/>
              </w:rPr>
              <w:t>202</w:t>
            </w:r>
            <w:r>
              <w:rPr>
                <w:rFonts w:ascii="Times New Roman" w:hAnsi="Times New Roman" w:cs="Times New Roman"/>
                <w:spacing w:val="-4"/>
                <w:sz w:val="22"/>
                <w:szCs w:val="22"/>
              </w:rPr>
              <w:t>1</w:t>
            </w:r>
          </w:p>
        </w:tc>
        <w:tc>
          <w:tcPr>
            <w:tcW w:w="270" w:type="dxa"/>
          </w:tcPr>
          <w:p w14:paraId="6D47E2B8" w14:textId="77777777" w:rsidR="00755EB6" w:rsidRPr="00A35AEE"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imes New Roman" w:hAnsi="Times New Roman" w:cs="Times New Roman"/>
                <w:spacing w:val="-4"/>
                <w:sz w:val="22"/>
                <w:szCs w:val="22"/>
              </w:rPr>
            </w:pPr>
          </w:p>
        </w:tc>
        <w:tc>
          <w:tcPr>
            <w:tcW w:w="1263" w:type="dxa"/>
          </w:tcPr>
          <w:p w14:paraId="79D18ED9" w14:textId="77777777" w:rsidR="00755EB6" w:rsidRPr="00A35AEE"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pacing w:val="-4"/>
                <w:sz w:val="22"/>
                <w:szCs w:val="22"/>
              </w:rPr>
              <w:t>2020</w:t>
            </w:r>
          </w:p>
        </w:tc>
        <w:tc>
          <w:tcPr>
            <w:tcW w:w="236" w:type="dxa"/>
          </w:tcPr>
          <w:p w14:paraId="77620B26" w14:textId="77777777" w:rsidR="00755EB6" w:rsidRPr="002065A6" w:rsidRDefault="00755EB6" w:rsidP="00755E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jc w:val="center"/>
              <w:rPr>
                <w:rFonts w:cs="Times New Roman"/>
                <w:b/>
                <w:bCs/>
                <w:i/>
                <w:iCs/>
                <w:spacing w:val="4"/>
              </w:rPr>
            </w:pPr>
          </w:p>
        </w:tc>
        <w:tc>
          <w:tcPr>
            <w:tcW w:w="1201" w:type="dxa"/>
          </w:tcPr>
          <w:p w14:paraId="07529570" w14:textId="77777777" w:rsidR="00755EB6" w:rsidRPr="00A35AEE"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cs="Times New Roman"/>
                <w:spacing w:val="-4"/>
              </w:rPr>
            </w:pPr>
            <w:r w:rsidRPr="00A15218">
              <w:rPr>
                <w:rFonts w:ascii="Times New Roman" w:hAnsi="Times New Roman" w:cs="Times New Roman"/>
                <w:spacing w:val="-4"/>
                <w:sz w:val="22"/>
                <w:szCs w:val="22"/>
              </w:rPr>
              <w:t>202</w:t>
            </w:r>
            <w:r>
              <w:rPr>
                <w:rFonts w:ascii="Times New Roman" w:hAnsi="Times New Roman" w:cs="Times New Roman"/>
                <w:spacing w:val="-4"/>
                <w:sz w:val="22"/>
                <w:szCs w:val="22"/>
              </w:rPr>
              <w:t>1</w:t>
            </w:r>
          </w:p>
        </w:tc>
        <w:tc>
          <w:tcPr>
            <w:tcW w:w="270" w:type="dxa"/>
          </w:tcPr>
          <w:p w14:paraId="063B9B12" w14:textId="77777777" w:rsidR="00755EB6" w:rsidRPr="00A35AEE"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imes New Roman" w:hAnsi="Times New Roman" w:cs="Times New Roman"/>
                <w:spacing w:val="-4"/>
                <w:sz w:val="22"/>
                <w:szCs w:val="22"/>
              </w:rPr>
            </w:pPr>
          </w:p>
        </w:tc>
        <w:tc>
          <w:tcPr>
            <w:tcW w:w="1260" w:type="dxa"/>
          </w:tcPr>
          <w:p w14:paraId="37B8A98D" w14:textId="77777777" w:rsidR="00755EB6" w:rsidRPr="00A35AEE"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pacing w:val="-4"/>
                <w:sz w:val="22"/>
                <w:szCs w:val="22"/>
              </w:rPr>
              <w:t>2020</w:t>
            </w:r>
          </w:p>
        </w:tc>
      </w:tr>
      <w:tr w:rsidR="002065A6" w:rsidRPr="00D675DD" w14:paraId="7B53FB81" w14:textId="77777777" w:rsidTr="00755EB6">
        <w:trPr>
          <w:trHeight w:val="80"/>
        </w:trPr>
        <w:tc>
          <w:tcPr>
            <w:tcW w:w="3600" w:type="dxa"/>
          </w:tcPr>
          <w:p w14:paraId="2D6557BF" w14:textId="77777777" w:rsidR="002065A6" w:rsidRPr="002065A6" w:rsidRDefault="002065A6" w:rsidP="002065A6">
            <w:pPr>
              <w:rPr>
                <w:rFonts w:ascii="Times New Roman" w:hAnsi="Times New Roman" w:cs="Times New Roman"/>
                <w:b/>
                <w:bCs/>
                <w:i/>
                <w:iCs/>
                <w:sz w:val="22"/>
                <w:szCs w:val="22"/>
              </w:rPr>
            </w:pPr>
          </w:p>
        </w:tc>
        <w:tc>
          <w:tcPr>
            <w:tcW w:w="5760" w:type="dxa"/>
            <w:gridSpan w:val="7"/>
          </w:tcPr>
          <w:p w14:paraId="23E3F5A8" w14:textId="77777777" w:rsidR="002065A6" w:rsidRPr="002065A6"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r w:rsidRPr="002065A6">
              <w:rPr>
                <w:rFonts w:ascii="Times New Roman" w:hAnsi="Times New Roman" w:cs="Times New Roman"/>
                <w:i/>
                <w:iCs/>
                <w:sz w:val="22"/>
                <w:szCs w:val="22"/>
              </w:rPr>
              <w:t>(in thousand Baht)</w:t>
            </w:r>
          </w:p>
        </w:tc>
      </w:tr>
      <w:tr w:rsidR="002065A6" w:rsidRPr="00D675DD" w14:paraId="3597C95F" w14:textId="77777777" w:rsidTr="00755EB6">
        <w:trPr>
          <w:trHeight w:val="80"/>
        </w:trPr>
        <w:tc>
          <w:tcPr>
            <w:tcW w:w="3600" w:type="dxa"/>
          </w:tcPr>
          <w:p w14:paraId="5FE47D05" w14:textId="77777777" w:rsidR="002065A6" w:rsidRPr="002065A6" w:rsidRDefault="002065A6" w:rsidP="002065A6">
            <w:pPr>
              <w:pStyle w:val="acctfourfigures"/>
              <w:tabs>
                <w:tab w:val="clear" w:pos="765"/>
              </w:tabs>
              <w:spacing w:line="240" w:lineRule="atLeast"/>
              <w:rPr>
                <w:b/>
                <w:bCs/>
                <w:i/>
                <w:iCs/>
                <w:szCs w:val="22"/>
              </w:rPr>
            </w:pPr>
            <w:r w:rsidRPr="002065A6">
              <w:rPr>
                <w:b/>
                <w:bCs/>
                <w:i/>
                <w:iCs/>
                <w:spacing w:val="-4"/>
                <w:szCs w:val="22"/>
              </w:rPr>
              <w:t>Joint Venture</w:t>
            </w:r>
          </w:p>
        </w:tc>
        <w:tc>
          <w:tcPr>
            <w:tcW w:w="5760" w:type="dxa"/>
            <w:gridSpan w:val="7"/>
          </w:tcPr>
          <w:p w14:paraId="5B9D1E14" w14:textId="77777777" w:rsidR="002065A6" w:rsidRPr="002065A6"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r>
      <w:tr w:rsidR="002065A6" w:rsidRPr="00D675DD" w14:paraId="34046A32" w14:textId="77777777" w:rsidTr="00755EB6">
        <w:trPr>
          <w:trHeight w:val="80"/>
        </w:trPr>
        <w:tc>
          <w:tcPr>
            <w:tcW w:w="3600" w:type="dxa"/>
          </w:tcPr>
          <w:p w14:paraId="1B150EC4" w14:textId="77777777" w:rsidR="002065A6" w:rsidRPr="002065A6" w:rsidRDefault="002065A6" w:rsidP="002065A6">
            <w:pPr>
              <w:pStyle w:val="acctfourfigures"/>
              <w:tabs>
                <w:tab w:val="clear" w:pos="765"/>
              </w:tabs>
              <w:spacing w:line="240" w:lineRule="atLeast"/>
              <w:rPr>
                <w:spacing w:val="-4"/>
                <w:szCs w:val="22"/>
              </w:rPr>
            </w:pPr>
            <w:r w:rsidRPr="002065A6">
              <w:rPr>
                <w:spacing w:val="-4"/>
                <w:szCs w:val="22"/>
              </w:rPr>
              <w:t>At 1 January</w:t>
            </w:r>
          </w:p>
        </w:tc>
        <w:tc>
          <w:tcPr>
            <w:tcW w:w="1260" w:type="dxa"/>
          </w:tcPr>
          <w:p w14:paraId="11E43319" w14:textId="4C982960" w:rsidR="002065A6" w:rsidRPr="002065A6" w:rsidRDefault="00660037"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tLeast"/>
              <w:ind w:left="-18" w:right="-17"/>
              <w:rPr>
                <w:rFonts w:cs="Times New Roman"/>
              </w:rPr>
            </w:pPr>
            <w:r>
              <w:rPr>
                <w:rFonts w:cs="Times New Roman"/>
              </w:rPr>
              <w:t>334,898</w:t>
            </w:r>
          </w:p>
        </w:tc>
        <w:tc>
          <w:tcPr>
            <w:tcW w:w="270" w:type="dxa"/>
          </w:tcPr>
          <w:p w14:paraId="7A88FAE7" w14:textId="77777777" w:rsidR="002065A6" w:rsidRPr="002065A6"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tLeast"/>
              <w:ind w:left="-18" w:right="-17"/>
              <w:rPr>
                <w:rFonts w:cs="Times New Roman"/>
              </w:rPr>
            </w:pPr>
          </w:p>
        </w:tc>
        <w:tc>
          <w:tcPr>
            <w:tcW w:w="1263" w:type="dxa"/>
          </w:tcPr>
          <w:p w14:paraId="740E724A" w14:textId="77777777" w:rsidR="002065A6" w:rsidRPr="002065A6" w:rsidRDefault="00755EB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tLeast"/>
              <w:ind w:left="-18" w:right="-17"/>
              <w:rPr>
                <w:rFonts w:cs="Times New Roman"/>
              </w:rPr>
            </w:pPr>
            <w:r>
              <w:rPr>
                <w:rFonts w:cs="Times New Roman"/>
              </w:rPr>
              <w:t>351,272</w:t>
            </w:r>
          </w:p>
        </w:tc>
        <w:tc>
          <w:tcPr>
            <w:tcW w:w="236" w:type="dxa"/>
          </w:tcPr>
          <w:p w14:paraId="6943832E" w14:textId="77777777" w:rsidR="002065A6" w:rsidRPr="002065A6"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tLeast"/>
              <w:ind w:left="-18" w:right="-17"/>
              <w:rPr>
                <w:rFonts w:cs="Times New Roman"/>
              </w:rPr>
            </w:pPr>
          </w:p>
        </w:tc>
        <w:tc>
          <w:tcPr>
            <w:tcW w:w="1201" w:type="dxa"/>
          </w:tcPr>
          <w:p w14:paraId="5E0C771E" w14:textId="5F17438B" w:rsidR="002065A6" w:rsidRPr="002065A6" w:rsidRDefault="00660037" w:rsidP="000E436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7"/>
              <w:rPr>
                <w:rFonts w:cs="Times New Roman"/>
              </w:rPr>
            </w:pPr>
            <w:r>
              <w:rPr>
                <w:rFonts w:cs="Times New Roman"/>
              </w:rPr>
              <w:t>334,898</w:t>
            </w:r>
          </w:p>
        </w:tc>
        <w:tc>
          <w:tcPr>
            <w:tcW w:w="270" w:type="dxa"/>
          </w:tcPr>
          <w:p w14:paraId="1F4299F5" w14:textId="77777777" w:rsidR="002065A6" w:rsidRPr="002065A6"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tLeast"/>
              <w:ind w:left="-18" w:right="-17"/>
              <w:rPr>
                <w:rFonts w:cs="Times New Roman"/>
              </w:rPr>
            </w:pPr>
          </w:p>
        </w:tc>
        <w:tc>
          <w:tcPr>
            <w:tcW w:w="1260" w:type="dxa"/>
          </w:tcPr>
          <w:p w14:paraId="59192099" w14:textId="77777777" w:rsidR="002065A6" w:rsidRPr="002065A6" w:rsidRDefault="00755EB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tLeast"/>
              <w:ind w:left="-18" w:right="-17"/>
              <w:rPr>
                <w:rFonts w:cs="Times New Roman"/>
              </w:rPr>
            </w:pPr>
            <w:r>
              <w:rPr>
                <w:rFonts w:cs="Times New Roman"/>
              </w:rPr>
              <w:t>351,272</w:t>
            </w:r>
          </w:p>
        </w:tc>
      </w:tr>
      <w:tr w:rsidR="002065A6" w14:paraId="4BA255C8" w14:textId="77777777" w:rsidTr="00755EB6">
        <w:trPr>
          <w:trHeight w:val="80"/>
        </w:trPr>
        <w:tc>
          <w:tcPr>
            <w:tcW w:w="3600" w:type="dxa"/>
          </w:tcPr>
          <w:p w14:paraId="286AC71F" w14:textId="77777777" w:rsidR="002065A6" w:rsidRPr="002065A6" w:rsidRDefault="002065A6" w:rsidP="002065A6">
            <w:pPr>
              <w:pStyle w:val="acctfourfigures"/>
              <w:tabs>
                <w:tab w:val="clear" w:pos="765"/>
              </w:tabs>
              <w:spacing w:line="240" w:lineRule="atLeast"/>
              <w:rPr>
                <w:spacing w:val="-4"/>
                <w:szCs w:val="22"/>
              </w:rPr>
            </w:pPr>
            <w:r w:rsidRPr="002065A6">
              <w:rPr>
                <w:spacing w:val="-4"/>
                <w:szCs w:val="22"/>
              </w:rPr>
              <w:t xml:space="preserve">Recognised as income during </w:t>
            </w:r>
          </w:p>
        </w:tc>
        <w:tc>
          <w:tcPr>
            <w:tcW w:w="1260" w:type="dxa"/>
          </w:tcPr>
          <w:p w14:paraId="2365CAA1" w14:textId="77777777" w:rsidR="002065A6" w:rsidRPr="002065A6"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tLeast"/>
              <w:ind w:left="-18" w:right="-17"/>
              <w:rPr>
                <w:rFonts w:cs="Times New Roman"/>
              </w:rPr>
            </w:pPr>
          </w:p>
        </w:tc>
        <w:tc>
          <w:tcPr>
            <w:tcW w:w="270" w:type="dxa"/>
          </w:tcPr>
          <w:p w14:paraId="131B3837" w14:textId="77777777" w:rsidR="002065A6" w:rsidRPr="002065A6"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tLeast"/>
              <w:ind w:left="-18" w:right="-17"/>
              <w:rPr>
                <w:rFonts w:cs="Times New Roman"/>
              </w:rPr>
            </w:pPr>
          </w:p>
        </w:tc>
        <w:tc>
          <w:tcPr>
            <w:tcW w:w="1263" w:type="dxa"/>
          </w:tcPr>
          <w:p w14:paraId="16485287" w14:textId="77777777" w:rsidR="002065A6" w:rsidRPr="002065A6"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tLeast"/>
              <w:ind w:left="-18" w:right="-17"/>
              <w:rPr>
                <w:rFonts w:cs="Times New Roman"/>
              </w:rPr>
            </w:pPr>
          </w:p>
        </w:tc>
        <w:tc>
          <w:tcPr>
            <w:tcW w:w="236" w:type="dxa"/>
          </w:tcPr>
          <w:p w14:paraId="6F92AF86" w14:textId="77777777" w:rsidR="002065A6" w:rsidRPr="002065A6"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tLeast"/>
              <w:ind w:left="-18" w:right="-17"/>
              <w:rPr>
                <w:rFonts w:cs="Times New Roman"/>
              </w:rPr>
            </w:pPr>
          </w:p>
        </w:tc>
        <w:tc>
          <w:tcPr>
            <w:tcW w:w="1201" w:type="dxa"/>
          </w:tcPr>
          <w:p w14:paraId="6964A781" w14:textId="77777777" w:rsidR="002065A6" w:rsidRPr="002065A6"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tLeast"/>
              <w:ind w:left="-18" w:right="-17"/>
              <w:rPr>
                <w:rFonts w:cs="Times New Roman"/>
              </w:rPr>
            </w:pPr>
          </w:p>
        </w:tc>
        <w:tc>
          <w:tcPr>
            <w:tcW w:w="270" w:type="dxa"/>
          </w:tcPr>
          <w:p w14:paraId="557AFB92" w14:textId="77777777" w:rsidR="002065A6" w:rsidRPr="002065A6"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tLeast"/>
              <w:ind w:left="-18" w:right="-17"/>
              <w:rPr>
                <w:rFonts w:cs="Times New Roman"/>
              </w:rPr>
            </w:pPr>
          </w:p>
        </w:tc>
        <w:tc>
          <w:tcPr>
            <w:tcW w:w="1260" w:type="dxa"/>
          </w:tcPr>
          <w:p w14:paraId="6A11E59B" w14:textId="77777777" w:rsidR="002065A6" w:rsidRPr="002065A6"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tLeast"/>
              <w:ind w:left="-18" w:right="-17"/>
              <w:rPr>
                <w:rFonts w:cs="Times New Roman"/>
              </w:rPr>
            </w:pPr>
          </w:p>
        </w:tc>
      </w:tr>
      <w:tr w:rsidR="002065A6" w14:paraId="5838E979" w14:textId="77777777" w:rsidTr="00755EB6">
        <w:trPr>
          <w:trHeight w:val="80"/>
        </w:trPr>
        <w:tc>
          <w:tcPr>
            <w:tcW w:w="3600" w:type="dxa"/>
          </w:tcPr>
          <w:p w14:paraId="2DC1B7C5" w14:textId="77777777" w:rsidR="002065A6" w:rsidRPr="002065A6" w:rsidRDefault="002065A6" w:rsidP="002065A6">
            <w:pPr>
              <w:pStyle w:val="acctfourfigures"/>
              <w:tabs>
                <w:tab w:val="clear" w:pos="765"/>
              </w:tabs>
              <w:spacing w:line="240" w:lineRule="atLeast"/>
              <w:rPr>
                <w:spacing w:val="-4"/>
                <w:szCs w:val="22"/>
              </w:rPr>
            </w:pPr>
            <w:r w:rsidRPr="002065A6">
              <w:rPr>
                <w:spacing w:val="-4"/>
                <w:szCs w:val="22"/>
              </w:rPr>
              <w:t xml:space="preserve">   the period/year</w:t>
            </w:r>
          </w:p>
        </w:tc>
        <w:tc>
          <w:tcPr>
            <w:tcW w:w="1260" w:type="dxa"/>
            <w:tcBorders>
              <w:bottom w:val="single" w:sz="4" w:space="0" w:color="auto"/>
            </w:tcBorders>
          </w:tcPr>
          <w:p w14:paraId="7BB3B96F" w14:textId="4FD4613C" w:rsidR="002065A6" w:rsidRPr="002065A6" w:rsidRDefault="00660037"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tLeast"/>
              <w:ind w:left="-18" w:right="-17"/>
              <w:rPr>
                <w:rFonts w:cs="Times New Roman"/>
              </w:rPr>
            </w:pPr>
            <w:r>
              <w:rPr>
                <w:rFonts w:cs="Times New Roman"/>
              </w:rPr>
              <w:t>(4,093)</w:t>
            </w:r>
          </w:p>
        </w:tc>
        <w:tc>
          <w:tcPr>
            <w:tcW w:w="270" w:type="dxa"/>
          </w:tcPr>
          <w:p w14:paraId="38DDD25B" w14:textId="77777777" w:rsidR="002065A6" w:rsidRPr="002065A6"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tLeast"/>
              <w:ind w:left="-18" w:right="-17"/>
              <w:rPr>
                <w:rFonts w:cs="Times New Roman"/>
              </w:rPr>
            </w:pPr>
          </w:p>
        </w:tc>
        <w:tc>
          <w:tcPr>
            <w:tcW w:w="1263" w:type="dxa"/>
            <w:tcBorders>
              <w:bottom w:val="single" w:sz="4" w:space="0" w:color="auto"/>
            </w:tcBorders>
          </w:tcPr>
          <w:p w14:paraId="30DBD0CA" w14:textId="77777777" w:rsidR="002065A6" w:rsidRPr="002065A6" w:rsidRDefault="00755EB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tLeast"/>
              <w:ind w:left="-18" w:right="-17"/>
              <w:rPr>
                <w:rFonts w:cs="Times New Roman"/>
              </w:rPr>
            </w:pPr>
            <w:r>
              <w:rPr>
                <w:rFonts w:cs="Times New Roman"/>
              </w:rPr>
              <w:t>(16,374)</w:t>
            </w:r>
          </w:p>
        </w:tc>
        <w:tc>
          <w:tcPr>
            <w:tcW w:w="236" w:type="dxa"/>
          </w:tcPr>
          <w:p w14:paraId="7BE5A627" w14:textId="77777777" w:rsidR="002065A6" w:rsidRPr="002065A6"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tLeast"/>
              <w:ind w:left="-18" w:right="-17"/>
              <w:rPr>
                <w:rFonts w:cs="Times New Roman"/>
              </w:rPr>
            </w:pPr>
          </w:p>
        </w:tc>
        <w:tc>
          <w:tcPr>
            <w:tcW w:w="1201" w:type="dxa"/>
            <w:tcBorders>
              <w:bottom w:val="single" w:sz="4" w:space="0" w:color="auto"/>
            </w:tcBorders>
          </w:tcPr>
          <w:p w14:paraId="34241F07" w14:textId="056C7B72" w:rsidR="002065A6" w:rsidRPr="002065A6" w:rsidRDefault="00660037"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7"/>
              <w:rPr>
                <w:rFonts w:cs="Times New Roman"/>
              </w:rPr>
            </w:pPr>
            <w:r>
              <w:rPr>
                <w:rFonts w:cs="Times New Roman"/>
              </w:rPr>
              <w:t>(4,093)</w:t>
            </w:r>
          </w:p>
        </w:tc>
        <w:tc>
          <w:tcPr>
            <w:tcW w:w="270" w:type="dxa"/>
          </w:tcPr>
          <w:p w14:paraId="68C728EE" w14:textId="77777777" w:rsidR="002065A6" w:rsidRPr="002065A6"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tLeast"/>
              <w:ind w:left="-18" w:right="-17"/>
              <w:rPr>
                <w:rFonts w:cs="Times New Roman"/>
              </w:rPr>
            </w:pPr>
          </w:p>
        </w:tc>
        <w:tc>
          <w:tcPr>
            <w:tcW w:w="1260" w:type="dxa"/>
            <w:tcBorders>
              <w:bottom w:val="single" w:sz="4" w:space="0" w:color="auto"/>
            </w:tcBorders>
          </w:tcPr>
          <w:p w14:paraId="3B7A270D" w14:textId="77777777" w:rsidR="002065A6" w:rsidRPr="002065A6" w:rsidRDefault="00755EB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tLeast"/>
              <w:ind w:left="-18" w:right="-17"/>
              <w:rPr>
                <w:rFonts w:cs="Times New Roman"/>
              </w:rPr>
            </w:pPr>
            <w:r>
              <w:rPr>
                <w:rFonts w:cs="Times New Roman"/>
              </w:rPr>
              <w:t>(16,374)</w:t>
            </w:r>
          </w:p>
        </w:tc>
      </w:tr>
      <w:tr w:rsidR="002065A6" w14:paraId="289FB42F" w14:textId="77777777" w:rsidTr="00755EB6">
        <w:trPr>
          <w:trHeight w:val="80"/>
        </w:trPr>
        <w:tc>
          <w:tcPr>
            <w:tcW w:w="3600" w:type="dxa"/>
          </w:tcPr>
          <w:p w14:paraId="1A61B94D" w14:textId="77777777" w:rsidR="002065A6" w:rsidRPr="002065A6" w:rsidRDefault="002065A6" w:rsidP="002065A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2"/>
                <w:szCs w:val="22"/>
              </w:rPr>
            </w:pPr>
            <w:r w:rsidRPr="002065A6">
              <w:rPr>
                <w:rFonts w:ascii="Times New Roman" w:hAnsi="Times New Roman" w:cs="Times New Roman"/>
                <w:b/>
                <w:bCs/>
                <w:sz w:val="22"/>
                <w:szCs w:val="22"/>
              </w:rPr>
              <w:t xml:space="preserve">At </w:t>
            </w:r>
            <w:r w:rsidR="00755EB6">
              <w:rPr>
                <w:rFonts w:ascii="Times New Roman" w:hAnsi="Times New Roman" w:cs="Times New Roman"/>
                <w:b/>
                <w:bCs/>
                <w:sz w:val="22"/>
                <w:szCs w:val="22"/>
                <w:lang w:val="en-GB" w:bidi="ar-SA"/>
              </w:rPr>
              <w:t>31 March</w:t>
            </w:r>
            <w:r w:rsidRPr="002065A6">
              <w:rPr>
                <w:rFonts w:ascii="Times New Roman" w:hAnsi="Times New Roman" w:cs="Times New Roman"/>
                <w:b/>
                <w:bCs/>
                <w:sz w:val="22"/>
                <w:szCs w:val="22"/>
              </w:rPr>
              <w:t>/31 December</w:t>
            </w:r>
          </w:p>
        </w:tc>
        <w:tc>
          <w:tcPr>
            <w:tcW w:w="1260" w:type="dxa"/>
            <w:tcBorders>
              <w:top w:val="single" w:sz="4" w:space="0" w:color="auto"/>
              <w:bottom w:val="double" w:sz="4" w:space="0" w:color="auto"/>
            </w:tcBorders>
          </w:tcPr>
          <w:p w14:paraId="320E797E" w14:textId="09207875" w:rsidR="002065A6" w:rsidRPr="002065A6" w:rsidRDefault="00660037"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tLeast"/>
              <w:ind w:left="-18" w:right="-17"/>
              <w:rPr>
                <w:rFonts w:cs="Times New Roman"/>
                <w:b/>
                <w:bCs/>
              </w:rPr>
            </w:pPr>
            <w:r>
              <w:rPr>
                <w:rFonts w:cs="Times New Roman"/>
                <w:b/>
                <w:bCs/>
              </w:rPr>
              <w:t>330,805</w:t>
            </w:r>
          </w:p>
        </w:tc>
        <w:tc>
          <w:tcPr>
            <w:tcW w:w="270" w:type="dxa"/>
          </w:tcPr>
          <w:p w14:paraId="7057AB4A" w14:textId="77777777" w:rsidR="002065A6" w:rsidRPr="002065A6"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tLeast"/>
              <w:ind w:left="-18" w:right="-17"/>
              <w:rPr>
                <w:rFonts w:cs="Times New Roman"/>
                <w:b/>
                <w:bCs/>
              </w:rPr>
            </w:pPr>
          </w:p>
        </w:tc>
        <w:tc>
          <w:tcPr>
            <w:tcW w:w="1263" w:type="dxa"/>
            <w:tcBorders>
              <w:top w:val="single" w:sz="4" w:space="0" w:color="auto"/>
              <w:bottom w:val="double" w:sz="4" w:space="0" w:color="auto"/>
            </w:tcBorders>
          </w:tcPr>
          <w:p w14:paraId="6E5331E3" w14:textId="77777777" w:rsidR="002065A6" w:rsidRPr="002065A6" w:rsidRDefault="00755EB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tLeast"/>
              <w:ind w:left="-18" w:right="-17"/>
              <w:rPr>
                <w:rFonts w:cs="Times New Roman"/>
                <w:b/>
                <w:bCs/>
              </w:rPr>
            </w:pPr>
            <w:r>
              <w:rPr>
                <w:rFonts w:cs="Times New Roman"/>
                <w:b/>
                <w:bCs/>
              </w:rPr>
              <w:t>334,898</w:t>
            </w:r>
          </w:p>
        </w:tc>
        <w:tc>
          <w:tcPr>
            <w:tcW w:w="236" w:type="dxa"/>
          </w:tcPr>
          <w:p w14:paraId="08ADC2FC" w14:textId="77777777" w:rsidR="002065A6" w:rsidRPr="002065A6"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tLeast"/>
              <w:ind w:left="-18" w:right="-17"/>
              <w:rPr>
                <w:rFonts w:cs="Times New Roman"/>
                <w:b/>
                <w:bCs/>
              </w:rPr>
            </w:pPr>
          </w:p>
        </w:tc>
        <w:tc>
          <w:tcPr>
            <w:tcW w:w="1201" w:type="dxa"/>
            <w:tcBorders>
              <w:top w:val="single" w:sz="4" w:space="0" w:color="auto"/>
              <w:bottom w:val="double" w:sz="4" w:space="0" w:color="auto"/>
            </w:tcBorders>
          </w:tcPr>
          <w:p w14:paraId="0D1DF838" w14:textId="21D02E08" w:rsidR="002065A6" w:rsidRPr="002065A6" w:rsidRDefault="00660037"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7"/>
              <w:rPr>
                <w:rFonts w:cs="Times New Roman"/>
                <w:b/>
                <w:bCs/>
              </w:rPr>
            </w:pPr>
            <w:r>
              <w:rPr>
                <w:rFonts w:cs="Times New Roman"/>
                <w:b/>
                <w:bCs/>
              </w:rPr>
              <w:t>330,805</w:t>
            </w:r>
          </w:p>
        </w:tc>
        <w:tc>
          <w:tcPr>
            <w:tcW w:w="270" w:type="dxa"/>
          </w:tcPr>
          <w:p w14:paraId="51C8386F" w14:textId="77777777" w:rsidR="002065A6" w:rsidRPr="002065A6"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tLeast"/>
              <w:ind w:left="-18" w:right="-17"/>
              <w:rPr>
                <w:rFonts w:cs="Times New Roman"/>
                <w:b/>
                <w:bCs/>
              </w:rPr>
            </w:pPr>
          </w:p>
        </w:tc>
        <w:tc>
          <w:tcPr>
            <w:tcW w:w="1260" w:type="dxa"/>
            <w:tcBorders>
              <w:top w:val="single" w:sz="4" w:space="0" w:color="auto"/>
              <w:bottom w:val="double" w:sz="4" w:space="0" w:color="auto"/>
            </w:tcBorders>
          </w:tcPr>
          <w:p w14:paraId="0929EE18" w14:textId="77777777" w:rsidR="002065A6" w:rsidRPr="002065A6" w:rsidRDefault="00755EB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tLeast"/>
              <w:ind w:left="-18" w:right="-17"/>
              <w:rPr>
                <w:rFonts w:cs="Times New Roman"/>
                <w:b/>
                <w:bCs/>
              </w:rPr>
            </w:pPr>
            <w:r>
              <w:rPr>
                <w:rFonts w:cs="Times New Roman"/>
                <w:b/>
                <w:bCs/>
              </w:rPr>
              <w:t>334,898</w:t>
            </w:r>
          </w:p>
        </w:tc>
      </w:tr>
      <w:tr w:rsidR="002065A6" w14:paraId="1C8C9477" w14:textId="77777777" w:rsidTr="00755EB6">
        <w:trPr>
          <w:trHeight w:val="26"/>
        </w:trPr>
        <w:tc>
          <w:tcPr>
            <w:tcW w:w="3600" w:type="dxa"/>
          </w:tcPr>
          <w:p w14:paraId="11D04206" w14:textId="77777777" w:rsidR="002065A6" w:rsidRPr="002065A6" w:rsidRDefault="002065A6" w:rsidP="002065A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115"/>
              <w:rPr>
                <w:rFonts w:ascii="Times New Roman" w:hAnsi="Times New Roman" w:cs="Times New Roman"/>
                <w:b/>
                <w:bCs/>
                <w:sz w:val="22"/>
                <w:szCs w:val="22"/>
              </w:rPr>
            </w:pPr>
          </w:p>
        </w:tc>
        <w:tc>
          <w:tcPr>
            <w:tcW w:w="1260" w:type="dxa"/>
            <w:tcBorders>
              <w:top w:val="single" w:sz="4" w:space="0" w:color="auto"/>
            </w:tcBorders>
          </w:tcPr>
          <w:p w14:paraId="7D819693" w14:textId="77777777" w:rsidR="002065A6" w:rsidRPr="002065A6"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tLeast"/>
              <w:ind w:left="-18" w:right="-115"/>
              <w:rPr>
                <w:rFonts w:cs="Times New Roman"/>
              </w:rPr>
            </w:pPr>
          </w:p>
        </w:tc>
        <w:tc>
          <w:tcPr>
            <w:tcW w:w="270" w:type="dxa"/>
          </w:tcPr>
          <w:p w14:paraId="6F7A80A8" w14:textId="77777777" w:rsidR="002065A6" w:rsidRPr="002065A6"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tLeast"/>
              <w:ind w:left="-18" w:right="-115"/>
              <w:rPr>
                <w:rFonts w:cs="Times New Roman"/>
              </w:rPr>
            </w:pPr>
          </w:p>
        </w:tc>
        <w:tc>
          <w:tcPr>
            <w:tcW w:w="1263" w:type="dxa"/>
            <w:tcBorders>
              <w:top w:val="single" w:sz="4" w:space="0" w:color="auto"/>
            </w:tcBorders>
          </w:tcPr>
          <w:p w14:paraId="49A6A597" w14:textId="77777777" w:rsidR="002065A6" w:rsidRPr="002065A6"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tLeast"/>
              <w:ind w:left="-18" w:right="-115"/>
              <w:rPr>
                <w:rFonts w:cs="Times New Roman"/>
              </w:rPr>
            </w:pPr>
          </w:p>
        </w:tc>
        <w:tc>
          <w:tcPr>
            <w:tcW w:w="236" w:type="dxa"/>
          </w:tcPr>
          <w:p w14:paraId="192B75BD" w14:textId="77777777" w:rsidR="002065A6" w:rsidRPr="002065A6"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tLeast"/>
              <w:ind w:left="-18" w:right="-115"/>
              <w:rPr>
                <w:rFonts w:cs="Times New Roman"/>
              </w:rPr>
            </w:pPr>
          </w:p>
        </w:tc>
        <w:tc>
          <w:tcPr>
            <w:tcW w:w="1201" w:type="dxa"/>
            <w:tcBorders>
              <w:top w:val="single" w:sz="4" w:space="0" w:color="auto"/>
            </w:tcBorders>
          </w:tcPr>
          <w:p w14:paraId="33508C02" w14:textId="77777777" w:rsidR="002065A6" w:rsidRPr="002065A6"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tLeast"/>
              <w:ind w:left="-18" w:right="-17"/>
              <w:rPr>
                <w:rFonts w:cs="Times New Roman"/>
              </w:rPr>
            </w:pPr>
          </w:p>
        </w:tc>
        <w:tc>
          <w:tcPr>
            <w:tcW w:w="270" w:type="dxa"/>
          </w:tcPr>
          <w:p w14:paraId="3417F2FB" w14:textId="77777777" w:rsidR="002065A6" w:rsidRPr="002065A6"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tLeast"/>
              <w:ind w:left="-18" w:right="-115"/>
              <w:rPr>
                <w:rFonts w:cs="Times New Roman"/>
              </w:rPr>
            </w:pPr>
          </w:p>
        </w:tc>
        <w:tc>
          <w:tcPr>
            <w:tcW w:w="1260" w:type="dxa"/>
            <w:tcBorders>
              <w:top w:val="single" w:sz="4" w:space="0" w:color="auto"/>
            </w:tcBorders>
          </w:tcPr>
          <w:p w14:paraId="15D16140" w14:textId="77777777" w:rsidR="002065A6" w:rsidRPr="002065A6"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tLeast"/>
              <w:ind w:left="-18" w:right="-115"/>
              <w:rPr>
                <w:rFonts w:cs="Times New Roman"/>
              </w:rPr>
            </w:pPr>
          </w:p>
        </w:tc>
      </w:tr>
      <w:tr w:rsidR="002065A6" w14:paraId="7067AAD5" w14:textId="77777777" w:rsidTr="00755EB6">
        <w:trPr>
          <w:trHeight w:val="80"/>
        </w:trPr>
        <w:tc>
          <w:tcPr>
            <w:tcW w:w="3600" w:type="dxa"/>
          </w:tcPr>
          <w:p w14:paraId="58286641" w14:textId="77777777" w:rsidR="002065A6" w:rsidRPr="002065A6" w:rsidRDefault="002065A6" w:rsidP="002065A6">
            <w:pPr>
              <w:pStyle w:val="StandaardOpinion"/>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60" w:hanging="60"/>
              <w:rPr>
                <w:rFonts w:cs="Times New Roman"/>
              </w:rPr>
            </w:pPr>
            <w:r w:rsidRPr="002065A6">
              <w:rPr>
                <w:rFonts w:cs="Times New Roman"/>
              </w:rPr>
              <w:t xml:space="preserve"> current </w:t>
            </w:r>
          </w:p>
        </w:tc>
        <w:tc>
          <w:tcPr>
            <w:tcW w:w="1260" w:type="dxa"/>
          </w:tcPr>
          <w:p w14:paraId="20E7C154" w14:textId="305EFACF" w:rsidR="002065A6" w:rsidRPr="002065A6" w:rsidRDefault="009974AE" w:rsidP="000E436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tLeast"/>
              <w:ind w:left="-18" w:right="-17"/>
              <w:rPr>
                <w:rFonts w:cs="Times New Roman"/>
              </w:rPr>
            </w:pPr>
            <w:r>
              <w:rPr>
                <w:rFonts w:cs="Times New Roman"/>
              </w:rPr>
              <w:t>16,374</w:t>
            </w:r>
          </w:p>
        </w:tc>
        <w:tc>
          <w:tcPr>
            <w:tcW w:w="270" w:type="dxa"/>
          </w:tcPr>
          <w:p w14:paraId="75F074B3" w14:textId="77777777" w:rsidR="002065A6" w:rsidRPr="002065A6"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tLeast"/>
              <w:ind w:left="-18" w:right="-17"/>
              <w:rPr>
                <w:rFonts w:cs="Times New Roman"/>
              </w:rPr>
            </w:pPr>
          </w:p>
        </w:tc>
        <w:tc>
          <w:tcPr>
            <w:tcW w:w="1263" w:type="dxa"/>
          </w:tcPr>
          <w:p w14:paraId="24B9F848" w14:textId="77777777" w:rsidR="002065A6" w:rsidRPr="002065A6" w:rsidRDefault="00755EB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tLeast"/>
              <w:ind w:left="-18" w:right="-17"/>
              <w:rPr>
                <w:rFonts w:cs="Times New Roman"/>
              </w:rPr>
            </w:pPr>
            <w:r>
              <w:rPr>
                <w:rFonts w:cs="Times New Roman"/>
              </w:rPr>
              <w:t>16,374</w:t>
            </w:r>
          </w:p>
        </w:tc>
        <w:tc>
          <w:tcPr>
            <w:tcW w:w="236" w:type="dxa"/>
          </w:tcPr>
          <w:p w14:paraId="0D76A260" w14:textId="77777777" w:rsidR="002065A6" w:rsidRPr="002065A6"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tLeast"/>
              <w:ind w:left="-18" w:right="-17"/>
              <w:rPr>
                <w:rFonts w:cs="Times New Roman"/>
              </w:rPr>
            </w:pPr>
          </w:p>
        </w:tc>
        <w:tc>
          <w:tcPr>
            <w:tcW w:w="1201" w:type="dxa"/>
          </w:tcPr>
          <w:p w14:paraId="1B3FE38A" w14:textId="32454AC3" w:rsidR="002065A6" w:rsidRPr="002065A6" w:rsidRDefault="009974AE"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7"/>
              <w:rPr>
                <w:rFonts w:cs="Times New Roman"/>
              </w:rPr>
            </w:pPr>
            <w:r>
              <w:rPr>
                <w:rFonts w:cs="Times New Roman"/>
              </w:rPr>
              <w:t>16,374</w:t>
            </w:r>
          </w:p>
        </w:tc>
        <w:tc>
          <w:tcPr>
            <w:tcW w:w="270" w:type="dxa"/>
          </w:tcPr>
          <w:p w14:paraId="7D08F47A" w14:textId="77777777" w:rsidR="002065A6" w:rsidRPr="002065A6"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tLeast"/>
              <w:ind w:left="-18" w:right="-17"/>
              <w:rPr>
                <w:rFonts w:cs="Times New Roman"/>
              </w:rPr>
            </w:pPr>
          </w:p>
        </w:tc>
        <w:tc>
          <w:tcPr>
            <w:tcW w:w="1260" w:type="dxa"/>
          </w:tcPr>
          <w:p w14:paraId="5B97FA3C" w14:textId="77777777" w:rsidR="002065A6" w:rsidRPr="002065A6" w:rsidRDefault="00755EB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tLeast"/>
              <w:ind w:left="-18" w:right="-17"/>
              <w:rPr>
                <w:rFonts w:cs="Times New Roman"/>
              </w:rPr>
            </w:pPr>
            <w:r>
              <w:rPr>
                <w:rFonts w:cs="Times New Roman"/>
              </w:rPr>
              <w:t>16,374</w:t>
            </w:r>
          </w:p>
        </w:tc>
      </w:tr>
      <w:tr w:rsidR="002065A6" w14:paraId="409212B8" w14:textId="77777777" w:rsidTr="00755EB6">
        <w:trPr>
          <w:trHeight w:val="80"/>
        </w:trPr>
        <w:tc>
          <w:tcPr>
            <w:tcW w:w="3600" w:type="dxa"/>
          </w:tcPr>
          <w:p w14:paraId="5411A1D1" w14:textId="77777777" w:rsidR="002065A6" w:rsidRPr="002065A6"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40" w:lineRule="atLeast"/>
              <w:rPr>
                <w:rFonts w:cs="Times New Roman"/>
              </w:rPr>
            </w:pPr>
            <w:r w:rsidRPr="002065A6">
              <w:rPr>
                <w:rFonts w:cs="Times New Roman"/>
              </w:rPr>
              <w:t>- non-current</w:t>
            </w:r>
          </w:p>
        </w:tc>
        <w:tc>
          <w:tcPr>
            <w:tcW w:w="1260" w:type="dxa"/>
            <w:tcBorders>
              <w:bottom w:val="single" w:sz="4" w:space="0" w:color="auto"/>
            </w:tcBorders>
          </w:tcPr>
          <w:p w14:paraId="4379B341" w14:textId="3D6D9CA7" w:rsidR="002065A6" w:rsidRPr="002065A6" w:rsidRDefault="009974AE"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tLeast"/>
              <w:ind w:left="-18" w:right="-17"/>
              <w:rPr>
                <w:rFonts w:cs="Times New Roman"/>
              </w:rPr>
            </w:pPr>
            <w:r>
              <w:rPr>
                <w:rFonts w:cs="Times New Roman"/>
              </w:rPr>
              <w:t>314,431</w:t>
            </w:r>
          </w:p>
        </w:tc>
        <w:tc>
          <w:tcPr>
            <w:tcW w:w="270" w:type="dxa"/>
          </w:tcPr>
          <w:p w14:paraId="2EDEA6C5" w14:textId="77777777" w:rsidR="002065A6" w:rsidRPr="002065A6"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tLeast"/>
              <w:ind w:left="-18" w:right="-17"/>
              <w:rPr>
                <w:rFonts w:cs="Times New Roman"/>
              </w:rPr>
            </w:pPr>
          </w:p>
        </w:tc>
        <w:tc>
          <w:tcPr>
            <w:tcW w:w="1263" w:type="dxa"/>
            <w:tcBorders>
              <w:bottom w:val="single" w:sz="4" w:space="0" w:color="auto"/>
            </w:tcBorders>
          </w:tcPr>
          <w:p w14:paraId="2EB0AB75" w14:textId="32731E65" w:rsidR="002065A6" w:rsidRPr="002065A6" w:rsidRDefault="00755EB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tLeast"/>
              <w:ind w:left="-18" w:right="-17"/>
              <w:rPr>
                <w:rFonts w:cs="Times New Roman"/>
              </w:rPr>
            </w:pPr>
            <w:r>
              <w:rPr>
                <w:rFonts w:cs="Times New Roman"/>
              </w:rPr>
              <w:t>318,52</w:t>
            </w:r>
            <w:r w:rsidR="00D671B1" w:rsidRPr="001170B1">
              <w:rPr>
                <w:rFonts w:cs="Times New Roman"/>
              </w:rPr>
              <w:t>5</w:t>
            </w:r>
          </w:p>
        </w:tc>
        <w:tc>
          <w:tcPr>
            <w:tcW w:w="236" w:type="dxa"/>
          </w:tcPr>
          <w:p w14:paraId="4AAE83D1" w14:textId="77777777" w:rsidR="002065A6" w:rsidRPr="002065A6"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tLeast"/>
              <w:ind w:left="-18" w:right="-17"/>
              <w:rPr>
                <w:rFonts w:cs="Times New Roman"/>
              </w:rPr>
            </w:pPr>
          </w:p>
        </w:tc>
        <w:tc>
          <w:tcPr>
            <w:tcW w:w="1201" w:type="dxa"/>
            <w:tcBorders>
              <w:bottom w:val="single" w:sz="4" w:space="0" w:color="auto"/>
            </w:tcBorders>
          </w:tcPr>
          <w:p w14:paraId="2403BA60" w14:textId="2E31B6B0" w:rsidR="002065A6" w:rsidRPr="002065A6" w:rsidRDefault="009974AE"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7"/>
              <w:rPr>
                <w:rFonts w:cs="Times New Roman"/>
              </w:rPr>
            </w:pPr>
            <w:r>
              <w:rPr>
                <w:rFonts w:cs="Times New Roman"/>
              </w:rPr>
              <w:t>314,431</w:t>
            </w:r>
          </w:p>
        </w:tc>
        <w:tc>
          <w:tcPr>
            <w:tcW w:w="270" w:type="dxa"/>
          </w:tcPr>
          <w:p w14:paraId="3E11B95C" w14:textId="77777777" w:rsidR="002065A6" w:rsidRPr="002065A6"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tLeast"/>
              <w:ind w:left="-18" w:right="-17"/>
              <w:rPr>
                <w:rFonts w:cs="Times New Roman"/>
              </w:rPr>
            </w:pPr>
          </w:p>
        </w:tc>
        <w:tc>
          <w:tcPr>
            <w:tcW w:w="1260" w:type="dxa"/>
            <w:tcBorders>
              <w:bottom w:val="single" w:sz="4" w:space="0" w:color="auto"/>
            </w:tcBorders>
          </w:tcPr>
          <w:p w14:paraId="4900D903" w14:textId="20F03975" w:rsidR="002065A6" w:rsidRPr="002065A6" w:rsidRDefault="00755EB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tLeast"/>
              <w:ind w:left="-18" w:right="-17"/>
              <w:rPr>
                <w:rFonts w:cs="Times New Roman"/>
              </w:rPr>
            </w:pPr>
            <w:r>
              <w:rPr>
                <w:rFonts w:cs="Times New Roman"/>
              </w:rPr>
              <w:t>318,</w:t>
            </w:r>
            <w:r w:rsidRPr="001170B1">
              <w:rPr>
                <w:rFonts w:cs="Times New Roman"/>
              </w:rPr>
              <w:t>52</w:t>
            </w:r>
            <w:r w:rsidR="00D671B1" w:rsidRPr="001170B1">
              <w:rPr>
                <w:rFonts w:cs="Times New Roman"/>
              </w:rPr>
              <w:t>5</w:t>
            </w:r>
          </w:p>
        </w:tc>
      </w:tr>
      <w:tr w:rsidR="002065A6" w14:paraId="38735449" w14:textId="77777777" w:rsidTr="00755EB6">
        <w:trPr>
          <w:trHeight w:val="80"/>
        </w:trPr>
        <w:tc>
          <w:tcPr>
            <w:tcW w:w="3600" w:type="dxa"/>
          </w:tcPr>
          <w:p w14:paraId="3EE4F363" w14:textId="77777777" w:rsidR="002065A6" w:rsidRPr="002065A6" w:rsidRDefault="002065A6" w:rsidP="002065A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2"/>
                <w:szCs w:val="22"/>
              </w:rPr>
            </w:pPr>
            <w:r w:rsidRPr="002065A6">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7059EEEF" w14:textId="7F761E36" w:rsidR="002065A6" w:rsidRPr="002065A6" w:rsidRDefault="009974AE"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tLeast"/>
              <w:ind w:left="-18" w:right="-17"/>
              <w:rPr>
                <w:rFonts w:cs="Times New Roman"/>
                <w:b/>
                <w:bCs/>
              </w:rPr>
            </w:pPr>
            <w:r>
              <w:rPr>
                <w:rFonts w:cs="Times New Roman"/>
                <w:b/>
                <w:bCs/>
              </w:rPr>
              <w:t>330,805</w:t>
            </w:r>
          </w:p>
        </w:tc>
        <w:tc>
          <w:tcPr>
            <w:tcW w:w="270" w:type="dxa"/>
          </w:tcPr>
          <w:p w14:paraId="45303C16" w14:textId="77777777" w:rsidR="002065A6" w:rsidRPr="002065A6"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tLeast"/>
              <w:ind w:left="-18" w:right="-17"/>
              <w:rPr>
                <w:rFonts w:cs="Times New Roman"/>
                <w:b/>
                <w:bCs/>
              </w:rPr>
            </w:pPr>
          </w:p>
        </w:tc>
        <w:tc>
          <w:tcPr>
            <w:tcW w:w="1263" w:type="dxa"/>
            <w:tcBorders>
              <w:top w:val="single" w:sz="4" w:space="0" w:color="auto"/>
              <w:bottom w:val="double" w:sz="4" w:space="0" w:color="auto"/>
            </w:tcBorders>
          </w:tcPr>
          <w:p w14:paraId="667DFC2B" w14:textId="0AB69E6B" w:rsidR="002065A6" w:rsidRPr="002065A6" w:rsidRDefault="00755EB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tLeast"/>
              <w:ind w:left="-18" w:right="-17"/>
              <w:rPr>
                <w:rFonts w:cs="Times New Roman"/>
                <w:b/>
                <w:bCs/>
              </w:rPr>
            </w:pPr>
            <w:r>
              <w:rPr>
                <w:rFonts w:cs="Times New Roman"/>
                <w:b/>
                <w:bCs/>
              </w:rPr>
              <w:t>334,89</w:t>
            </w:r>
            <w:r w:rsidR="00FF6FFB">
              <w:rPr>
                <w:rFonts w:cs="Times New Roman"/>
                <w:b/>
                <w:bCs/>
              </w:rPr>
              <w:t>9</w:t>
            </w:r>
          </w:p>
        </w:tc>
        <w:tc>
          <w:tcPr>
            <w:tcW w:w="236" w:type="dxa"/>
          </w:tcPr>
          <w:p w14:paraId="0A3FF835" w14:textId="77777777" w:rsidR="002065A6" w:rsidRPr="002065A6"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tLeast"/>
              <w:ind w:left="-18" w:right="-17"/>
              <w:rPr>
                <w:rFonts w:cs="Times New Roman"/>
                <w:b/>
                <w:bCs/>
              </w:rPr>
            </w:pPr>
          </w:p>
        </w:tc>
        <w:tc>
          <w:tcPr>
            <w:tcW w:w="1201" w:type="dxa"/>
            <w:tcBorders>
              <w:top w:val="single" w:sz="4" w:space="0" w:color="auto"/>
              <w:bottom w:val="double" w:sz="4" w:space="0" w:color="auto"/>
            </w:tcBorders>
          </w:tcPr>
          <w:p w14:paraId="5321C306" w14:textId="2AF580A4" w:rsidR="002065A6" w:rsidRPr="002065A6" w:rsidRDefault="009974AE"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7"/>
              <w:rPr>
                <w:rFonts w:cs="Times New Roman"/>
                <w:b/>
                <w:bCs/>
              </w:rPr>
            </w:pPr>
            <w:r>
              <w:rPr>
                <w:rFonts w:cs="Times New Roman"/>
                <w:b/>
                <w:bCs/>
              </w:rPr>
              <w:t>330,805</w:t>
            </w:r>
          </w:p>
        </w:tc>
        <w:tc>
          <w:tcPr>
            <w:tcW w:w="270" w:type="dxa"/>
          </w:tcPr>
          <w:p w14:paraId="514398BE" w14:textId="77777777" w:rsidR="002065A6" w:rsidRPr="002065A6"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tLeast"/>
              <w:ind w:left="-18" w:right="-17"/>
              <w:rPr>
                <w:rFonts w:cs="Times New Roman"/>
                <w:b/>
                <w:bCs/>
              </w:rPr>
            </w:pPr>
          </w:p>
        </w:tc>
        <w:tc>
          <w:tcPr>
            <w:tcW w:w="1260" w:type="dxa"/>
            <w:tcBorders>
              <w:top w:val="single" w:sz="4" w:space="0" w:color="auto"/>
              <w:bottom w:val="double" w:sz="4" w:space="0" w:color="auto"/>
            </w:tcBorders>
          </w:tcPr>
          <w:p w14:paraId="29478984" w14:textId="5438BBFF" w:rsidR="002065A6" w:rsidRPr="002065A6" w:rsidRDefault="00755EB6" w:rsidP="00755E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tLeast"/>
              <w:ind w:left="-18" w:right="-17"/>
              <w:rPr>
                <w:rFonts w:cs="Times New Roman"/>
                <w:b/>
                <w:bCs/>
              </w:rPr>
            </w:pPr>
            <w:r>
              <w:rPr>
                <w:rFonts w:cs="Times New Roman"/>
                <w:b/>
                <w:bCs/>
              </w:rPr>
              <w:t>334,89</w:t>
            </w:r>
            <w:r w:rsidR="00FF6FFB">
              <w:rPr>
                <w:rFonts w:cs="Times New Roman"/>
                <w:b/>
                <w:bCs/>
              </w:rPr>
              <w:t>9</w:t>
            </w:r>
          </w:p>
        </w:tc>
      </w:tr>
    </w:tbl>
    <w:p w14:paraId="3B754B5D" w14:textId="77777777" w:rsidR="00B80F6B" w:rsidRDefault="00B80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1DD8F645" w14:textId="77777777" w:rsidR="009513EE" w:rsidRDefault="009513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276C737C" w14:textId="77777777" w:rsidR="009513EE" w:rsidRDefault="009513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06971B4A" w14:textId="77777777" w:rsidR="009513EE" w:rsidRDefault="009513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tbl>
      <w:tblPr>
        <w:tblW w:w="9360" w:type="dxa"/>
        <w:tblInd w:w="450" w:type="dxa"/>
        <w:tblLayout w:type="fixed"/>
        <w:tblLook w:val="0000" w:firstRow="0" w:lastRow="0" w:firstColumn="0" w:lastColumn="0" w:noHBand="0" w:noVBand="0"/>
      </w:tblPr>
      <w:tblGrid>
        <w:gridCol w:w="3600"/>
        <w:gridCol w:w="1260"/>
        <w:gridCol w:w="270"/>
        <w:gridCol w:w="1260"/>
        <w:gridCol w:w="236"/>
        <w:gridCol w:w="1204"/>
        <w:gridCol w:w="270"/>
        <w:gridCol w:w="1260"/>
      </w:tblGrid>
      <w:tr w:rsidR="00755EB6" w14:paraId="3050600E" w14:textId="77777777" w:rsidTr="00755EB6">
        <w:trPr>
          <w:trHeight w:val="80"/>
        </w:trPr>
        <w:tc>
          <w:tcPr>
            <w:tcW w:w="3600" w:type="dxa"/>
          </w:tcPr>
          <w:p w14:paraId="6DFEA50B" w14:textId="77777777" w:rsidR="00755EB6" w:rsidRPr="0092661C"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sz w:val="22"/>
                <w:szCs w:val="22"/>
              </w:rPr>
            </w:pPr>
          </w:p>
        </w:tc>
        <w:tc>
          <w:tcPr>
            <w:tcW w:w="1260" w:type="dxa"/>
          </w:tcPr>
          <w:p w14:paraId="5D0E9BEB" w14:textId="77777777" w:rsidR="00755EB6" w:rsidRPr="00574909"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270" w:type="dxa"/>
          </w:tcPr>
          <w:p w14:paraId="14806934" w14:textId="77777777" w:rsidR="00755EB6" w:rsidRPr="00A35AEE"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14:paraId="1D50B9C6" w14:textId="77777777" w:rsidR="00755EB6" w:rsidRPr="00574909"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Financia</w:t>
            </w:r>
            <w:r>
              <w:rPr>
                <w:rFonts w:ascii="Times New Roman" w:hAnsi="Times New Roman" w:cs="Times New Roman"/>
                <w:b/>
                <w:spacing w:val="-4"/>
                <w:sz w:val="22"/>
                <w:szCs w:val="20"/>
                <w:lang w:val="en-GB" w:bidi="ar-SA"/>
              </w:rPr>
              <w:t>l</w:t>
            </w:r>
          </w:p>
        </w:tc>
        <w:tc>
          <w:tcPr>
            <w:tcW w:w="236" w:type="dxa"/>
          </w:tcPr>
          <w:p w14:paraId="3CF39827" w14:textId="77777777" w:rsidR="00755EB6" w:rsidRPr="00B44F5E"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204" w:type="dxa"/>
          </w:tcPr>
          <w:p w14:paraId="6820E4FC" w14:textId="77777777" w:rsidR="00755EB6"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p>
        </w:tc>
        <w:tc>
          <w:tcPr>
            <w:tcW w:w="270" w:type="dxa"/>
          </w:tcPr>
          <w:p w14:paraId="50FD8910" w14:textId="77777777" w:rsidR="00755EB6" w:rsidRPr="00A35AEE"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14:paraId="29800BC5" w14:textId="77777777" w:rsidR="00755EB6" w:rsidRPr="00A35AEE"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r>
      <w:tr w:rsidR="00755EB6" w:rsidRPr="00AD0816" w14:paraId="16C5BFFE" w14:textId="77777777" w:rsidTr="00755EB6">
        <w:trPr>
          <w:trHeight w:val="80"/>
        </w:trPr>
        <w:tc>
          <w:tcPr>
            <w:tcW w:w="3600" w:type="dxa"/>
          </w:tcPr>
          <w:p w14:paraId="1681CA9C" w14:textId="77777777" w:rsidR="00755EB6" w:rsidRPr="00AD0816"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i/>
                <w:iCs/>
                <w:sz w:val="22"/>
                <w:szCs w:val="22"/>
              </w:rPr>
            </w:pPr>
          </w:p>
        </w:tc>
        <w:tc>
          <w:tcPr>
            <w:tcW w:w="1260" w:type="dxa"/>
          </w:tcPr>
          <w:p w14:paraId="0C468E21" w14:textId="77777777" w:rsidR="00755EB6" w:rsidRPr="00AD0816"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i/>
                <w:iCs/>
                <w:spacing w:val="-4"/>
                <w:sz w:val="22"/>
                <w:szCs w:val="20"/>
                <w:lang w:val="en-GB" w:bidi="ar-SA"/>
              </w:rPr>
            </w:pPr>
          </w:p>
        </w:tc>
        <w:tc>
          <w:tcPr>
            <w:tcW w:w="270" w:type="dxa"/>
          </w:tcPr>
          <w:p w14:paraId="09C73819" w14:textId="77777777" w:rsidR="00755EB6" w:rsidRPr="00AD0816"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i/>
                <w:iCs/>
                <w:spacing w:val="-4"/>
                <w:sz w:val="22"/>
                <w:szCs w:val="22"/>
              </w:rPr>
            </w:pPr>
          </w:p>
        </w:tc>
        <w:tc>
          <w:tcPr>
            <w:tcW w:w="1260" w:type="dxa"/>
          </w:tcPr>
          <w:p w14:paraId="3ABFBBB9" w14:textId="77777777" w:rsidR="00755EB6" w:rsidRPr="00AD0816"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i/>
                <w:iCs/>
                <w:spacing w:val="-4"/>
                <w:sz w:val="22"/>
                <w:szCs w:val="20"/>
                <w:lang w:val="en-GB" w:bidi="ar-SA"/>
              </w:rPr>
            </w:pPr>
            <w:r w:rsidRPr="00AD0816">
              <w:rPr>
                <w:rFonts w:ascii="Times New Roman" w:hAnsi="Times New Roman" w:cs="Times New Roman"/>
                <w:b/>
                <w:i/>
                <w:iCs/>
                <w:spacing w:val="-4"/>
                <w:sz w:val="22"/>
                <w:szCs w:val="20"/>
                <w:lang w:val="en-GB" w:bidi="ar-SA"/>
              </w:rPr>
              <w:t>statements</w:t>
            </w:r>
          </w:p>
        </w:tc>
        <w:tc>
          <w:tcPr>
            <w:tcW w:w="236" w:type="dxa"/>
          </w:tcPr>
          <w:p w14:paraId="68917B3A" w14:textId="77777777" w:rsidR="00755EB6" w:rsidRPr="00AD0816"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i/>
                <w:iCs/>
                <w:spacing w:val="-4"/>
                <w:sz w:val="22"/>
                <w:szCs w:val="22"/>
              </w:rPr>
            </w:pPr>
          </w:p>
        </w:tc>
        <w:tc>
          <w:tcPr>
            <w:tcW w:w="1204" w:type="dxa"/>
          </w:tcPr>
          <w:p w14:paraId="303143CD" w14:textId="77777777" w:rsidR="00755EB6" w:rsidRPr="00AD0816"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i/>
                <w:iCs/>
                <w:sz w:val="22"/>
                <w:szCs w:val="22"/>
                <w:lang w:val="en-GB" w:bidi="ar-SA"/>
              </w:rPr>
            </w:pPr>
          </w:p>
        </w:tc>
        <w:tc>
          <w:tcPr>
            <w:tcW w:w="270" w:type="dxa"/>
          </w:tcPr>
          <w:p w14:paraId="6D02E03E" w14:textId="77777777" w:rsidR="00755EB6" w:rsidRPr="00AD0816"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i/>
                <w:iCs/>
                <w:spacing w:val="-4"/>
                <w:sz w:val="22"/>
                <w:szCs w:val="22"/>
              </w:rPr>
            </w:pPr>
          </w:p>
        </w:tc>
        <w:tc>
          <w:tcPr>
            <w:tcW w:w="1260" w:type="dxa"/>
          </w:tcPr>
          <w:p w14:paraId="2261A363" w14:textId="77777777" w:rsidR="00755EB6" w:rsidRPr="00AD0816"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i/>
                <w:iCs/>
                <w:spacing w:val="-4"/>
                <w:sz w:val="22"/>
                <w:szCs w:val="22"/>
              </w:rPr>
            </w:pPr>
          </w:p>
        </w:tc>
      </w:tr>
      <w:tr w:rsidR="00755EB6" w14:paraId="10AB02E5" w14:textId="77777777" w:rsidTr="00755EB6">
        <w:trPr>
          <w:trHeight w:val="80"/>
        </w:trPr>
        <w:tc>
          <w:tcPr>
            <w:tcW w:w="3600" w:type="dxa"/>
          </w:tcPr>
          <w:p w14:paraId="3B634180" w14:textId="77777777" w:rsidR="00755EB6" w:rsidRPr="0092661C"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sz w:val="22"/>
                <w:szCs w:val="22"/>
              </w:rPr>
            </w:pPr>
          </w:p>
        </w:tc>
        <w:tc>
          <w:tcPr>
            <w:tcW w:w="1260" w:type="dxa"/>
          </w:tcPr>
          <w:p w14:paraId="69D49740" w14:textId="77777777" w:rsidR="00755EB6" w:rsidRPr="00574909"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270" w:type="dxa"/>
          </w:tcPr>
          <w:p w14:paraId="1BBB6498" w14:textId="77777777" w:rsidR="00755EB6" w:rsidRPr="00A35AEE"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14:paraId="7F0ED5BC" w14:textId="77777777" w:rsidR="00755EB6" w:rsidRPr="00574909"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in which</w:t>
            </w:r>
          </w:p>
        </w:tc>
        <w:tc>
          <w:tcPr>
            <w:tcW w:w="236" w:type="dxa"/>
          </w:tcPr>
          <w:p w14:paraId="772A882D" w14:textId="77777777" w:rsidR="00755EB6" w:rsidRPr="00B44F5E"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204" w:type="dxa"/>
          </w:tcPr>
          <w:p w14:paraId="35B7225B" w14:textId="77777777" w:rsidR="00755EB6"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p>
        </w:tc>
        <w:tc>
          <w:tcPr>
            <w:tcW w:w="270" w:type="dxa"/>
          </w:tcPr>
          <w:p w14:paraId="4DADC836" w14:textId="77777777" w:rsidR="00755EB6" w:rsidRPr="00A35AEE"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14:paraId="1EE6A094" w14:textId="77777777" w:rsidR="00755EB6" w:rsidRPr="00A35AEE"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r>
      <w:tr w:rsidR="00755EB6" w14:paraId="400929ED" w14:textId="77777777" w:rsidTr="00755EB6">
        <w:trPr>
          <w:trHeight w:val="80"/>
        </w:trPr>
        <w:tc>
          <w:tcPr>
            <w:tcW w:w="3600" w:type="dxa"/>
          </w:tcPr>
          <w:p w14:paraId="0B9AB65B" w14:textId="77777777" w:rsidR="00755EB6" w:rsidRPr="0092661C"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sz w:val="22"/>
                <w:szCs w:val="22"/>
              </w:rPr>
            </w:pPr>
          </w:p>
        </w:tc>
        <w:tc>
          <w:tcPr>
            <w:tcW w:w="1260" w:type="dxa"/>
          </w:tcPr>
          <w:p w14:paraId="49526626" w14:textId="77777777" w:rsidR="00755EB6" w:rsidRPr="00574909"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Pr>
                <w:rFonts w:ascii="Times New Roman" w:hAnsi="Times New Roman" w:cs="Times New Roman"/>
                <w:b/>
                <w:spacing w:val="-4"/>
                <w:sz w:val="22"/>
                <w:szCs w:val="20"/>
                <w:lang w:val="en-GB" w:bidi="ar-SA"/>
              </w:rPr>
              <w:t>Consolidated</w:t>
            </w:r>
          </w:p>
        </w:tc>
        <w:tc>
          <w:tcPr>
            <w:tcW w:w="270" w:type="dxa"/>
          </w:tcPr>
          <w:p w14:paraId="79259645" w14:textId="77777777" w:rsidR="00755EB6" w:rsidRPr="00A35AEE"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14:paraId="3202C66F" w14:textId="77777777" w:rsidR="00755EB6" w:rsidRPr="00574909"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the equity</w:t>
            </w:r>
          </w:p>
        </w:tc>
        <w:tc>
          <w:tcPr>
            <w:tcW w:w="236" w:type="dxa"/>
          </w:tcPr>
          <w:p w14:paraId="2F83636C" w14:textId="77777777" w:rsidR="00755EB6" w:rsidRPr="00B44F5E"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204" w:type="dxa"/>
          </w:tcPr>
          <w:p w14:paraId="5E89EA91" w14:textId="77777777" w:rsidR="00755EB6"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p>
        </w:tc>
        <w:tc>
          <w:tcPr>
            <w:tcW w:w="270" w:type="dxa"/>
          </w:tcPr>
          <w:p w14:paraId="6BF8AFB0" w14:textId="77777777" w:rsidR="00755EB6" w:rsidRPr="00A35AEE"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14:paraId="3E78EC2C" w14:textId="77777777" w:rsidR="00755EB6" w:rsidRPr="00A35AEE"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r>
      <w:tr w:rsidR="00755EB6" w14:paraId="6525ECB6" w14:textId="77777777" w:rsidTr="00755EB6">
        <w:trPr>
          <w:trHeight w:val="80"/>
        </w:trPr>
        <w:tc>
          <w:tcPr>
            <w:tcW w:w="3600" w:type="dxa"/>
          </w:tcPr>
          <w:p w14:paraId="3A9A500D" w14:textId="77777777" w:rsidR="00755EB6" w:rsidRPr="0092661C"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sz w:val="22"/>
                <w:szCs w:val="22"/>
              </w:rPr>
            </w:pPr>
          </w:p>
        </w:tc>
        <w:tc>
          <w:tcPr>
            <w:tcW w:w="1260" w:type="dxa"/>
          </w:tcPr>
          <w:p w14:paraId="4CFDCC3A" w14:textId="77777777" w:rsidR="00755EB6" w:rsidRPr="00574909"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Pr>
                <w:rFonts w:ascii="Times New Roman" w:hAnsi="Times New Roman" w:cs="Times New Roman"/>
                <w:b/>
                <w:spacing w:val="-4"/>
                <w:sz w:val="22"/>
                <w:szCs w:val="20"/>
                <w:lang w:val="en-GB" w:bidi="ar-SA"/>
              </w:rPr>
              <w:t>financial</w:t>
            </w:r>
          </w:p>
        </w:tc>
        <w:tc>
          <w:tcPr>
            <w:tcW w:w="270" w:type="dxa"/>
          </w:tcPr>
          <w:p w14:paraId="3F90AE2D" w14:textId="77777777" w:rsidR="00755EB6" w:rsidRPr="00A35AEE"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14:paraId="2C76DDC6" w14:textId="77777777" w:rsidR="00755EB6" w:rsidRPr="00574909"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method</w:t>
            </w:r>
          </w:p>
        </w:tc>
        <w:tc>
          <w:tcPr>
            <w:tcW w:w="236" w:type="dxa"/>
          </w:tcPr>
          <w:p w14:paraId="6726BE35" w14:textId="77777777" w:rsidR="00755EB6" w:rsidRPr="00B44F5E"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2734" w:type="dxa"/>
            <w:gridSpan w:val="3"/>
          </w:tcPr>
          <w:p w14:paraId="545BE9D1" w14:textId="77777777" w:rsidR="00755EB6" w:rsidRPr="00A35AEE"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152908">
              <w:rPr>
                <w:rFonts w:ascii="Times New Roman" w:hAnsi="Times New Roman" w:cs="Times New Roman"/>
                <w:b/>
                <w:bCs/>
                <w:spacing w:val="-4"/>
                <w:sz w:val="22"/>
                <w:szCs w:val="22"/>
              </w:rPr>
              <w:t>Separate</w:t>
            </w:r>
          </w:p>
        </w:tc>
      </w:tr>
      <w:tr w:rsidR="00755EB6" w14:paraId="05E17C7D" w14:textId="77777777" w:rsidTr="00755EB6">
        <w:trPr>
          <w:trHeight w:val="80"/>
        </w:trPr>
        <w:tc>
          <w:tcPr>
            <w:tcW w:w="3600" w:type="dxa"/>
          </w:tcPr>
          <w:p w14:paraId="7AF6F0A2" w14:textId="77777777" w:rsidR="00755EB6" w:rsidRPr="0092661C" w:rsidRDefault="00755EB6" w:rsidP="00755E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exact"/>
            </w:pPr>
            <w:r w:rsidRPr="003964D7">
              <w:rPr>
                <w:b/>
                <w:bCs/>
                <w:i/>
                <w:iCs/>
                <w:spacing w:val="-4"/>
              </w:rPr>
              <w:t>Deposits from customers</w:t>
            </w:r>
            <w:r>
              <w:rPr>
                <w:b/>
                <w:bCs/>
                <w:i/>
                <w:iCs/>
                <w:spacing w:val="-4"/>
              </w:rPr>
              <w:t xml:space="preserve"> f</w:t>
            </w:r>
            <w:r w:rsidRPr="003964D7">
              <w:rPr>
                <w:b/>
                <w:bCs/>
                <w:i/>
                <w:iCs/>
                <w:spacing w:val="-4"/>
              </w:rPr>
              <w:t>or</w:t>
            </w:r>
            <w:r>
              <w:rPr>
                <w:b/>
                <w:bCs/>
                <w:i/>
                <w:iCs/>
                <w:spacing w:val="-4"/>
              </w:rPr>
              <w:t xml:space="preserve"> </w:t>
            </w:r>
            <w:r w:rsidRPr="003964D7">
              <w:rPr>
                <w:b/>
                <w:bCs/>
                <w:i/>
                <w:iCs/>
                <w:spacing w:val="-4"/>
              </w:rPr>
              <w:t>utilities</w:t>
            </w:r>
          </w:p>
        </w:tc>
        <w:tc>
          <w:tcPr>
            <w:tcW w:w="1260" w:type="dxa"/>
          </w:tcPr>
          <w:p w14:paraId="6E7A73FB" w14:textId="77777777" w:rsidR="00755EB6" w:rsidRPr="00AC1C02"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AC1C02">
              <w:rPr>
                <w:rFonts w:ascii="Times New Roman" w:hAnsi="Times New Roman" w:cs="Times New Roman"/>
                <w:b/>
                <w:spacing w:val="-4"/>
                <w:sz w:val="22"/>
                <w:szCs w:val="20"/>
                <w:lang w:val="en-GB" w:bidi="ar-SA"/>
              </w:rPr>
              <w:t>statements</w:t>
            </w:r>
          </w:p>
        </w:tc>
        <w:tc>
          <w:tcPr>
            <w:tcW w:w="270" w:type="dxa"/>
          </w:tcPr>
          <w:p w14:paraId="6AC04B35" w14:textId="77777777" w:rsidR="00755EB6" w:rsidRPr="00A35AEE"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14:paraId="6E12272A" w14:textId="77777777" w:rsidR="00755EB6" w:rsidRPr="00333A39"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spacing w:val="-4"/>
              </w:rPr>
            </w:pPr>
            <w:r w:rsidRPr="000F13FA">
              <w:rPr>
                <w:rFonts w:ascii="Times New Roman" w:hAnsi="Times New Roman" w:cs="Times New Roman"/>
                <w:b/>
                <w:spacing w:val="-4"/>
                <w:sz w:val="22"/>
                <w:szCs w:val="20"/>
                <w:lang w:val="en-GB" w:bidi="ar-SA"/>
              </w:rPr>
              <w:t>is applied</w:t>
            </w:r>
          </w:p>
        </w:tc>
        <w:tc>
          <w:tcPr>
            <w:tcW w:w="236" w:type="dxa"/>
          </w:tcPr>
          <w:p w14:paraId="49755A36" w14:textId="77777777" w:rsidR="00755EB6" w:rsidRPr="00B44F5E"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2734" w:type="dxa"/>
            <w:gridSpan w:val="3"/>
          </w:tcPr>
          <w:p w14:paraId="3612AF72" w14:textId="77777777" w:rsidR="00755EB6" w:rsidRPr="00A35AEE"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152908">
              <w:rPr>
                <w:rFonts w:ascii="Times New Roman" w:hAnsi="Times New Roman" w:cs="Times New Roman"/>
                <w:b/>
                <w:bCs/>
                <w:spacing w:val="-4"/>
                <w:sz w:val="22"/>
                <w:szCs w:val="22"/>
              </w:rPr>
              <w:t>financial statements</w:t>
            </w:r>
          </w:p>
        </w:tc>
      </w:tr>
      <w:tr w:rsidR="00755EB6" w14:paraId="6C02E5AD" w14:textId="77777777" w:rsidTr="00755EB6">
        <w:trPr>
          <w:trHeight w:val="80"/>
        </w:trPr>
        <w:tc>
          <w:tcPr>
            <w:tcW w:w="3600" w:type="dxa"/>
          </w:tcPr>
          <w:p w14:paraId="3671733E" w14:textId="77777777" w:rsidR="00755EB6" w:rsidRPr="0092661C"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sz w:val="22"/>
                <w:szCs w:val="22"/>
              </w:rPr>
            </w:pPr>
          </w:p>
        </w:tc>
        <w:tc>
          <w:tcPr>
            <w:tcW w:w="1260" w:type="dxa"/>
          </w:tcPr>
          <w:p w14:paraId="395EF554" w14:textId="77777777" w:rsidR="00755EB6" w:rsidRPr="00A35AEE"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z w:val="22"/>
                <w:szCs w:val="22"/>
                <w:lang w:val="en-GB" w:bidi="ar-SA"/>
              </w:rPr>
              <w:t>31 March</w:t>
            </w:r>
          </w:p>
        </w:tc>
        <w:tc>
          <w:tcPr>
            <w:tcW w:w="270" w:type="dxa"/>
          </w:tcPr>
          <w:p w14:paraId="0AF66F43" w14:textId="77777777" w:rsidR="00755EB6" w:rsidRPr="00A35AEE"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14:paraId="2B17055A" w14:textId="77777777" w:rsidR="00755EB6" w:rsidRPr="00A35AEE"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A35AEE">
              <w:rPr>
                <w:rFonts w:ascii="Times New Roman" w:hAnsi="Times New Roman" w:cs="Times New Roman"/>
                <w:spacing w:val="-4"/>
                <w:sz w:val="22"/>
                <w:szCs w:val="22"/>
              </w:rPr>
              <w:t>31 December</w:t>
            </w:r>
          </w:p>
        </w:tc>
        <w:tc>
          <w:tcPr>
            <w:tcW w:w="236" w:type="dxa"/>
          </w:tcPr>
          <w:p w14:paraId="2D352763" w14:textId="77777777" w:rsidR="00755EB6" w:rsidRPr="00E553B1"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04" w:type="dxa"/>
          </w:tcPr>
          <w:p w14:paraId="6B34C4B3" w14:textId="77777777" w:rsidR="00755EB6" w:rsidRPr="00A35AEE"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z w:val="22"/>
                <w:szCs w:val="22"/>
                <w:lang w:val="en-GB" w:bidi="ar-SA"/>
              </w:rPr>
              <w:t>31 March</w:t>
            </w:r>
          </w:p>
        </w:tc>
        <w:tc>
          <w:tcPr>
            <w:tcW w:w="270" w:type="dxa"/>
          </w:tcPr>
          <w:p w14:paraId="626AE8A8" w14:textId="77777777" w:rsidR="00755EB6" w:rsidRPr="00A35AEE"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14:paraId="3A6C68F2" w14:textId="77777777" w:rsidR="00755EB6" w:rsidRPr="00A35AEE"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A35AEE">
              <w:rPr>
                <w:rFonts w:ascii="Times New Roman" w:hAnsi="Times New Roman" w:cs="Times New Roman"/>
                <w:spacing w:val="-4"/>
                <w:sz w:val="22"/>
                <w:szCs w:val="22"/>
              </w:rPr>
              <w:t>31 December</w:t>
            </w:r>
          </w:p>
        </w:tc>
      </w:tr>
      <w:tr w:rsidR="00755EB6" w14:paraId="7431FC5C" w14:textId="77777777" w:rsidTr="00755EB6">
        <w:trPr>
          <w:trHeight w:val="80"/>
        </w:trPr>
        <w:tc>
          <w:tcPr>
            <w:tcW w:w="3600" w:type="dxa"/>
          </w:tcPr>
          <w:p w14:paraId="46320EEA" w14:textId="77777777" w:rsidR="00755EB6" w:rsidRPr="0092661C"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sz w:val="22"/>
                <w:szCs w:val="22"/>
              </w:rPr>
            </w:pPr>
          </w:p>
        </w:tc>
        <w:tc>
          <w:tcPr>
            <w:tcW w:w="1260" w:type="dxa"/>
          </w:tcPr>
          <w:p w14:paraId="09730499" w14:textId="77777777" w:rsidR="00755EB6" w:rsidRPr="00A35AEE"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cs="Times New Roman"/>
                <w:spacing w:val="-4"/>
              </w:rPr>
            </w:pPr>
            <w:r w:rsidRPr="00A15218">
              <w:rPr>
                <w:rFonts w:ascii="Times New Roman" w:hAnsi="Times New Roman" w:cs="Times New Roman"/>
                <w:spacing w:val="-4"/>
                <w:sz w:val="22"/>
                <w:szCs w:val="22"/>
              </w:rPr>
              <w:t>202</w:t>
            </w:r>
            <w:r>
              <w:rPr>
                <w:rFonts w:ascii="Times New Roman" w:hAnsi="Times New Roman" w:cs="Times New Roman"/>
                <w:spacing w:val="-4"/>
                <w:sz w:val="22"/>
                <w:szCs w:val="22"/>
              </w:rPr>
              <w:t>1</w:t>
            </w:r>
          </w:p>
        </w:tc>
        <w:tc>
          <w:tcPr>
            <w:tcW w:w="270" w:type="dxa"/>
          </w:tcPr>
          <w:p w14:paraId="1C84100A" w14:textId="77777777" w:rsidR="00755EB6" w:rsidRPr="00A35AEE"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imes New Roman" w:hAnsi="Times New Roman" w:cs="Times New Roman"/>
                <w:spacing w:val="-4"/>
                <w:sz w:val="22"/>
                <w:szCs w:val="22"/>
              </w:rPr>
            </w:pPr>
          </w:p>
        </w:tc>
        <w:tc>
          <w:tcPr>
            <w:tcW w:w="1260" w:type="dxa"/>
          </w:tcPr>
          <w:p w14:paraId="11681ACA" w14:textId="77777777" w:rsidR="00755EB6" w:rsidRPr="00A35AEE"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pacing w:val="-4"/>
                <w:sz w:val="22"/>
                <w:szCs w:val="22"/>
              </w:rPr>
              <w:t>2020</w:t>
            </w:r>
          </w:p>
        </w:tc>
        <w:tc>
          <w:tcPr>
            <w:tcW w:w="236" w:type="dxa"/>
          </w:tcPr>
          <w:p w14:paraId="61D871FA" w14:textId="77777777" w:rsidR="00755EB6" w:rsidRPr="00E553B1"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z w:val="22"/>
                <w:szCs w:val="22"/>
              </w:rPr>
            </w:pPr>
          </w:p>
        </w:tc>
        <w:tc>
          <w:tcPr>
            <w:tcW w:w="1204" w:type="dxa"/>
          </w:tcPr>
          <w:p w14:paraId="47995F4F" w14:textId="77777777" w:rsidR="00755EB6" w:rsidRPr="00A35AEE"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cs="Times New Roman"/>
                <w:spacing w:val="-4"/>
              </w:rPr>
            </w:pPr>
            <w:r w:rsidRPr="00A15218">
              <w:rPr>
                <w:rFonts w:ascii="Times New Roman" w:hAnsi="Times New Roman" w:cs="Times New Roman"/>
                <w:spacing w:val="-4"/>
                <w:sz w:val="22"/>
                <w:szCs w:val="22"/>
              </w:rPr>
              <w:t>202</w:t>
            </w:r>
            <w:r>
              <w:rPr>
                <w:rFonts w:ascii="Times New Roman" w:hAnsi="Times New Roman" w:cs="Times New Roman"/>
                <w:spacing w:val="-4"/>
                <w:sz w:val="22"/>
                <w:szCs w:val="22"/>
              </w:rPr>
              <w:t>1</w:t>
            </w:r>
          </w:p>
        </w:tc>
        <w:tc>
          <w:tcPr>
            <w:tcW w:w="270" w:type="dxa"/>
          </w:tcPr>
          <w:p w14:paraId="61EA2B38" w14:textId="77777777" w:rsidR="00755EB6" w:rsidRPr="00A35AEE"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imes New Roman" w:hAnsi="Times New Roman" w:cs="Times New Roman"/>
                <w:spacing w:val="-4"/>
                <w:sz w:val="22"/>
                <w:szCs w:val="22"/>
              </w:rPr>
            </w:pPr>
          </w:p>
        </w:tc>
        <w:tc>
          <w:tcPr>
            <w:tcW w:w="1260" w:type="dxa"/>
          </w:tcPr>
          <w:p w14:paraId="6F88F528" w14:textId="77777777" w:rsidR="00755EB6" w:rsidRPr="00A35AEE"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pacing w:val="-4"/>
                <w:sz w:val="22"/>
                <w:szCs w:val="22"/>
              </w:rPr>
              <w:t>2020</w:t>
            </w:r>
          </w:p>
        </w:tc>
      </w:tr>
      <w:tr w:rsidR="002065A6" w14:paraId="0B0BB4CE" w14:textId="77777777" w:rsidTr="00755EB6">
        <w:trPr>
          <w:trHeight w:val="80"/>
        </w:trPr>
        <w:tc>
          <w:tcPr>
            <w:tcW w:w="3600" w:type="dxa"/>
          </w:tcPr>
          <w:p w14:paraId="3CAB46F0" w14:textId="77777777" w:rsidR="002065A6" w:rsidRPr="0092661C"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sz w:val="22"/>
                <w:szCs w:val="22"/>
              </w:rPr>
            </w:pPr>
          </w:p>
        </w:tc>
        <w:tc>
          <w:tcPr>
            <w:tcW w:w="5760" w:type="dxa"/>
            <w:gridSpan w:val="7"/>
          </w:tcPr>
          <w:p w14:paraId="11CD4639" w14:textId="77777777" w:rsidR="002065A6" w:rsidRPr="005737AB"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z w:val="22"/>
                <w:szCs w:val="22"/>
              </w:rPr>
            </w:pPr>
            <w:r w:rsidRPr="00D675DD">
              <w:rPr>
                <w:rFonts w:ascii="Times New Roman" w:hAnsi="Times New Roman" w:cs="Times New Roman"/>
                <w:i/>
                <w:iCs/>
                <w:sz w:val="22"/>
                <w:szCs w:val="22"/>
              </w:rPr>
              <w:t>(in thousand Baht)</w:t>
            </w:r>
          </w:p>
        </w:tc>
      </w:tr>
      <w:tr w:rsidR="002065A6" w14:paraId="45F157D6" w14:textId="77777777" w:rsidTr="00755EB6">
        <w:trPr>
          <w:trHeight w:val="211"/>
        </w:trPr>
        <w:tc>
          <w:tcPr>
            <w:tcW w:w="3600" w:type="dxa"/>
          </w:tcPr>
          <w:p w14:paraId="5B23E9DF" w14:textId="77777777" w:rsidR="002065A6" w:rsidRPr="000F54E0"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115"/>
              <w:rPr>
                <w:rFonts w:ascii="Times New Roman" w:hAnsi="Times New Roman" w:cs="Times New Roman"/>
                <w:sz w:val="22"/>
                <w:szCs w:val="22"/>
              </w:rPr>
            </w:pPr>
          </w:p>
        </w:tc>
        <w:tc>
          <w:tcPr>
            <w:tcW w:w="5760" w:type="dxa"/>
            <w:gridSpan w:val="7"/>
          </w:tcPr>
          <w:p w14:paraId="0BD00235" w14:textId="77777777" w:rsidR="002065A6" w:rsidRPr="000F54E0"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135" w:right="-115"/>
              <w:jc w:val="center"/>
              <w:rPr>
                <w:rFonts w:ascii="Times New Roman" w:hAnsi="Times New Roman" w:cs="Times New Roman"/>
                <w:i/>
                <w:iCs/>
                <w:sz w:val="22"/>
                <w:szCs w:val="22"/>
              </w:rPr>
            </w:pPr>
          </w:p>
        </w:tc>
      </w:tr>
      <w:tr w:rsidR="002065A6" w14:paraId="0A24F99F" w14:textId="77777777" w:rsidTr="00755EB6">
        <w:trPr>
          <w:trHeight w:val="80"/>
        </w:trPr>
        <w:tc>
          <w:tcPr>
            <w:tcW w:w="3600" w:type="dxa"/>
          </w:tcPr>
          <w:p w14:paraId="56C38981" w14:textId="77777777" w:rsidR="002065A6" w:rsidRPr="00241684"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241684">
              <w:t>Joint venture</w:t>
            </w:r>
            <w:r w:rsidR="003F0427">
              <w:t>s</w:t>
            </w:r>
          </w:p>
        </w:tc>
        <w:tc>
          <w:tcPr>
            <w:tcW w:w="1260" w:type="dxa"/>
          </w:tcPr>
          <w:p w14:paraId="267EEEC2" w14:textId="16212650" w:rsidR="002065A6" w:rsidRDefault="00F83228" w:rsidP="00C545F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tLeast"/>
              <w:ind w:left="-18" w:right="78"/>
              <w:rPr>
                <w:rFonts w:cs="Times New Roman"/>
              </w:rPr>
            </w:pPr>
            <w:r>
              <w:rPr>
                <w:rFonts w:cs="Times New Roman"/>
              </w:rPr>
              <w:t>190</w:t>
            </w:r>
          </w:p>
        </w:tc>
        <w:tc>
          <w:tcPr>
            <w:tcW w:w="270" w:type="dxa"/>
          </w:tcPr>
          <w:p w14:paraId="6E9A5A98" w14:textId="77777777" w:rsidR="002065A6" w:rsidRPr="00D675DD"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240" w:lineRule="atLeast"/>
              <w:ind w:left="-18" w:right="-107"/>
              <w:rPr>
                <w:rFonts w:cs="Times New Roman"/>
              </w:rPr>
            </w:pPr>
          </w:p>
        </w:tc>
        <w:tc>
          <w:tcPr>
            <w:tcW w:w="1260" w:type="dxa"/>
          </w:tcPr>
          <w:p w14:paraId="32927C6B" w14:textId="77777777" w:rsidR="002065A6" w:rsidRDefault="00755EB6" w:rsidP="000C1E5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7"/>
              <w:rPr>
                <w:rFonts w:cs="Times New Roman"/>
              </w:rPr>
            </w:pPr>
            <w:r>
              <w:rPr>
                <w:rFonts w:cs="Times New Roman"/>
              </w:rPr>
              <w:t>190</w:t>
            </w:r>
          </w:p>
        </w:tc>
        <w:tc>
          <w:tcPr>
            <w:tcW w:w="236" w:type="dxa"/>
          </w:tcPr>
          <w:p w14:paraId="38BBF0CF" w14:textId="77777777" w:rsidR="002065A6" w:rsidRPr="00D675DD"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240" w:lineRule="atLeast"/>
              <w:ind w:left="-18" w:right="-107"/>
              <w:rPr>
                <w:rFonts w:cs="Times New Roman"/>
              </w:rPr>
            </w:pPr>
          </w:p>
        </w:tc>
        <w:tc>
          <w:tcPr>
            <w:tcW w:w="1204" w:type="dxa"/>
          </w:tcPr>
          <w:p w14:paraId="1D120A2C" w14:textId="3C0005D6" w:rsidR="002065A6" w:rsidRDefault="00F83228" w:rsidP="000C1E5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7"/>
              <w:rPr>
                <w:rFonts w:cs="Times New Roman"/>
              </w:rPr>
            </w:pPr>
            <w:r>
              <w:rPr>
                <w:rFonts w:cs="Times New Roman"/>
              </w:rPr>
              <w:t>190</w:t>
            </w:r>
          </w:p>
        </w:tc>
        <w:tc>
          <w:tcPr>
            <w:tcW w:w="270" w:type="dxa"/>
          </w:tcPr>
          <w:p w14:paraId="581CECB6" w14:textId="77777777" w:rsidR="002065A6" w:rsidRPr="00D675DD"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240" w:lineRule="atLeast"/>
              <w:ind w:left="-18" w:right="-107"/>
              <w:rPr>
                <w:rFonts w:cs="Times New Roman"/>
              </w:rPr>
            </w:pPr>
          </w:p>
        </w:tc>
        <w:tc>
          <w:tcPr>
            <w:tcW w:w="1260" w:type="dxa"/>
          </w:tcPr>
          <w:p w14:paraId="68B1DAD5" w14:textId="77777777" w:rsidR="002065A6" w:rsidRDefault="00755EB6" w:rsidP="000C1E5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tLeast"/>
              <w:ind w:left="-18" w:right="-107"/>
              <w:rPr>
                <w:rFonts w:cs="Times New Roman"/>
              </w:rPr>
            </w:pPr>
            <w:r>
              <w:rPr>
                <w:rFonts w:cs="Times New Roman"/>
              </w:rPr>
              <w:t>190</w:t>
            </w:r>
          </w:p>
        </w:tc>
      </w:tr>
      <w:tr w:rsidR="002065A6" w14:paraId="11D5DA3C" w14:textId="77777777" w:rsidTr="00755EB6">
        <w:trPr>
          <w:trHeight w:val="80"/>
        </w:trPr>
        <w:tc>
          <w:tcPr>
            <w:tcW w:w="3600" w:type="dxa"/>
          </w:tcPr>
          <w:p w14:paraId="4788ECE1" w14:textId="77777777" w:rsidR="002065A6" w:rsidRPr="0092661C"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t>Other r</w:t>
            </w:r>
            <w:r w:rsidRPr="00C17981">
              <w:t>elated parties</w:t>
            </w:r>
          </w:p>
        </w:tc>
        <w:tc>
          <w:tcPr>
            <w:tcW w:w="1260" w:type="dxa"/>
          </w:tcPr>
          <w:p w14:paraId="6AF43C57" w14:textId="4391132D" w:rsidR="002065A6" w:rsidRPr="00241684" w:rsidRDefault="00F83228" w:rsidP="000E436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240" w:lineRule="atLeast"/>
              <w:ind w:left="-18" w:right="78"/>
              <w:rPr>
                <w:rFonts w:cs="Times New Roman"/>
              </w:rPr>
            </w:pPr>
            <w:r>
              <w:rPr>
                <w:rFonts w:cs="Times New Roman"/>
              </w:rPr>
              <w:t>9</w:t>
            </w:r>
          </w:p>
        </w:tc>
        <w:tc>
          <w:tcPr>
            <w:tcW w:w="270" w:type="dxa"/>
          </w:tcPr>
          <w:p w14:paraId="36BBD62F" w14:textId="77777777" w:rsidR="002065A6" w:rsidRPr="00241684"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240" w:lineRule="atLeast"/>
              <w:ind w:left="-18" w:right="-107"/>
              <w:rPr>
                <w:rFonts w:cs="Times New Roman"/>
              </w:rPr>
            </w:pPr>
          </w:p>
        </w:tc>
        <w:tc>
          <w:tcPr>
            <w:tcW w:w="1260" w:type="dxa"/>
          </w:tcPr>
          <w:p w14:paraId="5F149739" w14:textId="77777777" w:rsidR="002065A6" w:rsidRPr="00241684" w:rsidRDefault="002065A6" w:rsidP="000E436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7"/>
              <w:rPr>
                <w:rFonts w:cs="Times New Roman"/>
              </w:rPr>
            </w:pPr>
            <w:r w:rsidRPr="00241684">
              <w:rPr>
                <w:rFonts w:cs="Times New Roman"/>
              </w:rPr>
              <w:t>9</w:t>
            </w:r>
          </w:p>
        </w:tc>
        <w:tc>
          <w:tcPr>
            <w:tcW w:w="236" w:type="dxa"/>
          </w:tcPr>
          <w:p w14:paraId="33FA50DB" w14:textId="77777777" w:rsidR="002065A6" w:rsidRPr="00241684"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240" w:lineRule="atLeast"/>
              <w:ind w:left="-18" w:right="-107"/>
              <w:rPr>
                <w:rFonts w:cs="Times New Roman"/>
              </w:rPr>
            </w:pPr>
          </w:p>
        </w:tc>
        <w:tc>
          <w:tcPr>
            <w:tcW w:w="1204" w:type="dxa"/>
          </w:tcPr>
          <w:p w14:paraId="24FCB1A9" w14:textId="67ECAA85" w:rsidR="002065A6" w:rsidRPr="00241684" w:rsidRDefault="00F83228"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7"/>
              <w:rPr>
                <w:rFonts w:cs="Times New Roman"/>
              </w:rPr>
            </w:pPr>
            <w:r>
              <w:rPr>
                <w:rFonts w:cs="Times New Roman"/>
              </w:rPr>
              <w:t>9</w:t>
            </w:r>
          </w:p>
        </w:tc>
        <w:tc>
          <w:tcPr>
            <w:tcW w:w="270" w:type="dxa"/>
          </w:tcPr>
          <w:p w14:paraId="0D385A8B" w14:textId="77777777" w:rsidR="002065A6" w:rsidRPr="00241684"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240" w:lineRule="atLeast"/>
              <w:ind w:left="-18" w:right="-107"/>
              <w:rPr>
                <w:rFonts w:cs="Times New Roman"/>
              </w:rPr>
            </w:pPr>
          </w:p>
        </w:tc>
        <w:tc>
          <w:tcPr>
            <w:tcW w:w="1260" w:type="dxa"/>
            <w:tcBorders>
              <w:bottom w:val="single" w:sz="4" w:space="0" w:color="auto"/>
            </w:tcBorders>
          </w:tcPr>
          <w:p w14:paraId="45F6382C" w14:textId="77777777" w:rsidR="002065A6" w:rsidRPr="00241684" w:rsidRDefault="00755EB6" w:rsidP="000E436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tLeast"/>
              <w:ind w:left="-18" w:right="-107"/>
              <w:rPr>
                <w:rFonts w:cs="Times New Roman"/>
              </w:rPr>
            </w:pPr>
            <w:r>
              <w:rPr>
                <w:rFonts w:cs="Times New Roman"/>
              </w:rPr>
              <w:t>9</w:t>
            </w:r>
          </w:p>
        </w:tc>
      </w:tr>
      <w:tr w:rsidR="002065A6" w14:paraId="05B014D2" w14:textId="77777777" w:rsidTr="00755EB6">
        <w:trPr>
          <w:trHeight w:val="80"/>
        </w:trPr>
        <w:tc>
          <w:tcPr>
            <w:tcW w:w="3600" w:type="dxa"/>
          </w:tcPr>
          <w:p w14:paraId="5421F900" w14:textId="77777777" w:rsidR="002065A6" w:rsidRPr="001C33AF"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Pr>
                <w:b/>
                <w:bCs/>
              </w:rPr>
              <w:t>Total</w:t>
            </w:r>
          </w:p>
        </w:tc>
        <w:tc>
          <w:tcPr>
            <w:tcW w:w="1260" w:type="dxa"/>
            <w:tcBorders>
              <w:top w:val="single" w:sz="4" w:space="0" w:color="auto"/>
              <w:bottom w:val="double" w:sz="4" w:space="0" w:color="auto"/>
            </w:tcBorders>
          </w:tcPr>
          <w:p w14:paraId="365A6099" w14:textId="46AE7073" w:rsidR="002065A6" w:rsidRPr="00410ECB" w:rsidRDefault="00F83228" w:rsidP="000E436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240" w:lineRule="atLeast"/>
              <w:ind w:left="-18" w:right="78"/>
              <w:rPr>
                <w:rFonts w:cs="Times New Roman"/>
                <w:b/>
                <w:bCs/>
              </w:rPr>
            </w:pPr>
            <w:r>
              <w:rPr>
                <w:rFonts w:cs="Times New Roman"/>
                <w:b/>
                <w:bCs/>
              </w:rPr>
              <w:t>199</w:t>
            </w:r>
          </w:p>
        </w:tc>
        <w:tc>
          <w:tcPr>
            <w:tcW w:w="270" w:type="dxa"/>
          </w:tcPr>
          <w:p w14:paraId="4438A121" w14:textId="77777777" w:rsidR="002065A6" w:rsidRPr="001D2331"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240" w:lineRule="atLeast"/>
              <w:ind w:left="-18" w:right="-107"/>
              <w:rPr>
                <w:rFonts w:cs="Times New Roman"/>
                <w:b/>
                <w:bCs/>
              </w:rPr>
            </w:pPr>
          </w:p>
        </w:tc>
        <w:tc>
          <w:tcPr>
            <w:tcW w:w="1260" w:type="dxa"/>
            <w:tcBorders>
              <w:top w:val="single" w:sz="4" w:space="0" w:color="auto"/>
              <w:bottom w:val="double" w:sz="4" w:space="0" w:color="auto"/>
            </w:tcBorders>
          </w:tcPr>
          <w:p w14:paraId="4B8A36C5" w14:textId="77777777" w:rsidR="002065A6" w:rsidRPr="00332DF3" w:rsidRDefault="00755EB6" w:rsidP="000E436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7"/>
              <w:rPr>
                <w:rFonts w:cs="Times New Roman"/>
                <w:b/>
                <w:bCs/>
              </w:rPr>
            </w:pPr>
            <w:r>
              <w:rPr>
                <w:rFonts w:cs="Times New Roman"/>
                <w:b/>
                <w:bCs/>
              </w:rPr>
              <w:t>199</w:t>
            </w:r>
          </w:p>
        </w:tc>
        <w:tc>
          <w:tcPr>
            <w:tcW w:w="236" w:type="dxa"/>
          </w:tcPr>
          <w:p w14:paraId="1063FDDC" w14:textId="77777777" w:rsidR="002065A6" w:rsidRPr="00332DF3"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240" w:lineRule="atLeast"/>
              <w:ind w:left="-18" w:right="-107"/>
              <w:rPr>
                <w:rFonts w:cs="Times New Roman"/>
                <w:b/>
                <w:bCs/>
              </w:rPr>
            </w:pPr>
          </w:p>
        </w:tc>
        <w:tc>
          <w:tcPr>
            <w:tcW w:w="1204" w:type="dxa"/>
            <w:tcBorders>
              <w:top w:val="single" w:sz="4" w:space="0" w:color="auto"/>
              <w:bottom w:val="double" w:sz="4" w:space="0" w:color="auto"/>
            </w:tcBorders>
          </w:tcPr>
          <w:p w14:paraId="670E8FAD" w14:textId="2118D1A5" w:rsidR="002065A6" w:rsidRPr="00381BAD" w:rsidRDefault="00F83228"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7"/>
              <w:rPr>
                <w:rFonts w:cs="Times New Roman"/>
                <w:b/>
                <w:bCs/>
              </w:rPr>
            </w:pPr>
            <w:r>
              <w:rPr>
                <w:rFonts w:cs="Times New Roman"/>
                <w:b/>
                <w:bCs/>
              </w:rPr>
              <w:t>199</w:t>
            </w:r>
          </w:p>
        </w:tc>
        <w:tc>
          <w:tcPr>
            <w:tcW w:w="270" w:type="dxa"/>
          </w:tcPr>
          <w:p w14:paraId="34AAC6E0" w14:textId="77777777" w:rsidR="002065A6" w:rsidRPr="00332DF3"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240" w:lineRule="atLeast"/>
              <w:ind w:left="-18" w:right="-107"/>
              <w:rPr>
                <w:rFonts w:cs="Times New Roman"/>
                <w:b/>
                <w:bCs/>
              </w:rPr>
            </w:pPr>
          </w:p>
        </w:tc>
        <w:tc>
          <w:tcPr>
            <w:tcW w:w="1260" w:type="dxa"/>
            <w:tcBorders>
              <w:top w:val="single" w:sz="4" w:space="0" w:color="auto"/>
              <w:bottom w:val="double" w:sz="4" w:space="0" w:color="auto"/>
            </w:tcBorders>
          </w:tcPr>
          <w:p w14:paraId="169C4FDA" w14:textId="77777777" w:rsidR="002065A6" w:rsidRPr="00332DF3" w:rsidRDefault="00755EB6" w:rsidP="000E436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tLeast"/>
              <w:ind w:left="-18" w:right="-107"/>
              <w:rPr>
                <w:rFonts w:cs="Times New Roman"/>
                <w:b/>
                <w:bCs/>
              </w:rPr>
            </w:pPr>
            <w:r>
              <w:rPr>
                <w:rFonts w:cs="Times New Roman"/>
                <w:b/>
                <w:bCs/>
              </w:rPr>
              <w:t>199</w:t>
            </w:r>
          </w:p>
        </w:tc>
      </w:tr>
    </w:tbl>
    <w:p w14:paraId="4F1B7FB9" w14:textId="77777777" w:rsidR="007F09E5" w:rsidRDefault="007F0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bookmarkStart w:id="0" w:name="_Hlk8153707"/>
    </w:p>
    <w:p w14:paraId="6CFFC853" w14:textId="77777777" w:rsidR="008A2155" w:rsidRDefault="008A2155" w:rsidP="00EE2D0B">
      <w:pPr>
        <w:pStyle w:val="Heading1"/>
        <w:keepLines/>
        <w:numPr>
          <w:ilvl w:val="0"/>
          <w:numId w:val="0"/>
        </w:numPr>
        <w:shd w:val="clear" w:color="auto" w:fill="auto"/>
        <w:ind w:left="547" w:hanging="540"/>
        <w:rPr>
          <w:rFonts w:ascii="Times New Roman" w:hAnsi="Times New Roman"/>
          <w:i w:val="0"/>
          <w:iCs w:val="0"/>
          <w:sz w:val="24"/>
          <w:szCs w:val="24"/>
          <w:u w:val="none"/>
        </w:rPr>
      </w:pPr>
      <w:r>
        <w:rPr>
          <w:rFonts w:ascii="Times New Roman" w:hAnsi="Times New Roman"/>
          <w:i w:val="0"/>
          <w:iCs w:val="0"/>
          <w:sz w:val="24"/>
          <w:szCs w:val="24"/>
          <w:u w:val="none"/>
        </w:rPr>
        <w:t>4</w:t>
      </w:r>
      <w:r>
        <w:rPr>
          <w:rFonts w:ascii="Times New Roman" w:hAnsi="Times New Roman"/>
          <w:i w:val="0"/>
          <w:iCs w:val="0"/>
          <w:sz w:val="24"/>
          <w:szCs w:val="24"/>
          <w:u w:val="none"/>
        </w:rPr>
        <w:tab/>
        <w:t>Trade accounts receivable</w:t>
      </w:r>
    </w:p>
    <w:p w14:paraId="2BB51C7A" w14:textId="77777777" w:rsidR="008A2155" w:rsidRPr="00CE4533" w:rsidRDefault="008A2155" w:rsidP="008A2155">
      <w:pPr>
        <w:rPr>
          <w:rFonts w:ascii="Times New Roman" w:hAnsi="Times New Roman" w:cs="Times New Roman"/>
          <w:sz w:val="22"/>
          <w:szCs w:val="22"/>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260"/>
        <w:gridCol w:w="270"/>
        <w:gridCol w:w="1260"/>
        <w:gridCol w:w="270"/>
        <w:gridCol w:w="1170"/>
        <w:gridCol w:w="270"/>
        <w:gridCol w:w="1260"/>
      </w:tblGrid>
      <w:tr w:rsidR="00CE4533" w:rsidRPr="00530813" w14:paraId="4C833DC2" w14:textId="77777777" w:rsidTr="00432337">
        <w:trPr>
          <w:trHeight w:val="20"/>
          <w:tblHeader/>
        </w:trPr>
        <w:tc>
          <w:tcPr>
            <w:tcW w:w="3600" w:type="dxa"/>
            <w:shd w:val="clear" w:color="auto" w:fill="auto"/>
            <w:vAlign w:val="bottom"/>
          </w:tcPr>
          <w:p w14:paraId="5E1245C4" w14:textId="77777777" w:rsidR="00CE4533" w:rsidRPr="00530813" w:rsidRDefault="00CE4533" w:rsidP="00CE4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11"/>
              <w:jc w:val="both"/>
              <w:rPr>
                <w:rFonts w:ascii="Times New Roman" w:hAnsi="Times New Roman" w:cs="Times New Roman"/>
                <w:b/>
                <w:bCs/>
                <w:i/>
                <w:iCs/>
                <w:sz w:val="22"/>
                <w:szCs w:val="22"/>
                <w:cs/>
              </w:rPr>
            </w:pPr>
          </w:p>
        </w:tc>
        <w:tc>
          <w:tcPr>
            <w:tcW w:w="1260" w:type="dxa"/>
          </w:tcPr>
          <w:p w14:paraId="7E0B5B0C" w14:textId="77777777" w:rsidR="00CE4533" w:rsidRPr="00574909" w:rsidRDefault="00CE4533" w:rsidP="00CE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270" w:type="dxa"/>
          </w:tcPr>
          <w:p w14:paraId="14B0DC50" w14:textId="77777777" w:rsidR="00CE4533" w:rsidRPr="00A35AEE" w:rsidRDefault="00CE4533" w:rsidP="00CE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14:paraId="6000B3C4" w14:textId="77777777" w:rsidR="00CE4533" w:rsidRPr="00574909" w:rsidRDefault="00CE4533" w:rsidP="00CE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Financia</w:t>
            </w:r>
            <w:r>
              <w:rPr>
                <w:rFonts w:ascii="Times New Roman" w:hAnsi="Times New Roman" w:cs="Times New Roman"/>
                <w:b/>
                <w:spacing w:val="-4"/>
                <w:sz w:val="22"/>
                <w:szCs w:val="20"/>
                <w:lang w:val="en-GB" w:bidi="ar-SA"/>
              </w:rPr>
              <w:t>l</w:t>
            </w:r>
          </w:p>
        </w:tc>
        <w:tc>
          <w:tcPr>
            <w:tcW w:w="270" w:type="dxa"/>
          </w:tcPr>
          <w:p w14:paraId="15FD43B7" w14:textId="77777777" w:rsidR="00CE4533" w:rsidRPr="00B44F5E" w:rsidRDefault="00CE4533" w:rsidP="00CE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170" w:type="dxa"/>
          </w:tcPr>
          <w:p w14:paraId="301B9155" w14:textId="77777777" w:rsidR="00CE4533" w:rsidRDefault="00CE4533" w:rsidP="00CE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p>
        </w:tc>
        <w:tc>
          <w:tcPr>
            <w:tcW w:w="270" w:type="dxa"/>
          </w:tcPr>
          <w:p w14:paraId="2CA33928" w14:textId="77777777" w:rsidR="00CE4533" w:rsidRPr="00A35AEE" w:rsidRDefault="00CE4533" w:rsidP="00CE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14:paraId="0CD46DC1" w14:textId="77777777" w:rsidR="00CE4533" w:rsidRPr="00A35AEE" w:rsidRDefault="00CE4533" w:rsidP="00CE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r>
      <w:tr w:rsidR="00CE4533" w:rsidRPr="00530813" w14:paraId="1CC5BB36" w14:textId="77777777" w:rsidTr="00432337">
        <w:trPr>
          <w:trHeight w:val="20"/>
          <w:tblHeader/>
        </w:trPr>
        <w:tc>
          <w:tcPr>
            <w:tcW w:w="3600" w:type="dxa"/>
            <w:shd w:val="clear" w:color="auto" w:fill="auto"/>
            <w:vAlign w:val="bottom"/>
          </w:tcPr>
          <w:p w14:paraId="61E5219A" w14:textId="77777777" w:rsidR="00CE4533" w:rsidRPr="00530813" w:rsidRDefault="00CE4533" w:rsidP="00CE4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11"/>
              <w:jc w:val="both"/>
              <w:rPr>
                <w:rFonts w:ascii="Times New Roman" w:hAnsi="Times New Roman" w:cs="Times New Roman"/>
                <w:b/>
                <w:bCs/>
                <w:i/>
                <w:iCs/>
                <w:sz w:val="22"/>
                <w:szCs w:val="22"/>
                <w:cs/>
              </w:rPr>
            </w:pPr>
          </w:p>
        </w:tc>
        <w:tc>
          <w:tcPr>
            <w:tcW w:w="1260" w:type="dxa"/>
          </w:tcPr>
          <w:p w14:paraId="2E4700E4" w14:textId="77777777" w:rsidR="00CE4533" w:rsidRPr="00574909" w:rsidRDefault="00CE4533" w:rsidP="00CE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270" w:type="dxa"/>
          </w:tcPr>
          <w:p w14:paraId="74F9EC8A" w14:textId="77777777" w:rsidR="00CE4533" w:rsidRPr="00A35AEE" w:rsidRDefault="00CE4533" w:rsidP="00CE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14:paraId="32F44F70" w14:textId="77777777" w:rsidR="00CE4533" w:rsidRPr="00574909" w:rsidRDefault="00CE4533" w:rsidP="00CE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statements</w:t>
            </w:r>
          </w:p>
        </w:tc>
        <w:tc>
          <w:tcPr>
            <w:tcW w:w="270" w:type="dxa"/>
          </w:tcPr>
          <w:p w14:paraId="61984557" w14:textId="77777777" w:rsidR="00CE4533" w:rsidRPr="00B44F5E" w:rsidRDefault="00CE4533" w:rsidP="00CE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170" w:type="dxa"/>
          </w:tcPr>
          <w:p w14:paraId="29A909A7" w14:textId="77777777" w:rsidR="00CE4533" w:rsidRDefault="00CE4533" w:rsidP="00CE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p>
        </w:tc>
        <w:tc>
          <w:tcPr>
            <w:tcW w:w="270" w:type="dxa"/>
          </w:tcPr>
          <w:p w14:paraId="54E4067C" w14:textId="77777777" w:rsidR="00CE4533" w:rsidRPr="00A35AEE" w:rsidRDefault="00CE4533" w:rsidP="00CE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14:paraId="4AD9B370" w14:textId="77777777" w:rsidR="00CE4533" w:rsidRPr="00A35AEE" w:rsidRDefault="00CE4533" w:rsidP="00CE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r>
      <w:tr w:rsidR="00CE4533" w:rsidRPr="00530813" w14:paraId="29989B29" w14:textId="77777777" w:rsidTr="00432337">
        <w:trPr>
          <w:trHeight w:val="20"/>
          <w:tblHeader/>
        </w:trPr>
        <w:tc>
          <w:tcPr>
            <w:tcW w:w="3600" w:type="dxa"/>
            <w:shd w:val="clear" w:color="auto" w:fill="auto"/>
            <w:vAlign w:val="bottom"/>
          </w:tcPr>
          <w:p w14:paraId="68ABD331" w14:textId="77777777" w:rsidR="00CE4533" w:rsidRPr="00530813" w:rsidRDefault="00CE4533" w:rsidP="00CE4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11"/>
              <w:jc w:val="both"/>
              <w:rPr>
                <w:rFonts w:ascii="Times New Roman" w:hAnsi="Times New Roman" w:cs="Times New Roman"/>
                <w:b/>
                <w:bCs/>
                <w:i/>
                <w:iCs/>
                <w:sz w:val="22"/>
                <w:szCs w:val="22"/>
                <w:cs/>
              </w:rPr>
            </w:pPr>
          </w:p>
        </w:tc>
        <w:tc>
          <w:tcPr>
            <w:tcW w:w="1260" w:type="dxa"/>
          </w:tcPr>
          <w:p w14:paraId="22D1F112" w14:textId="77777777" w:rsidR="00CE4533" w:rsidRPr="00574909" w:rsidRDefault="00CE4533" w:rsidP="00CE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270" w:type="dxa"/>
          </w:tcPr>
          <w:p w14:paraId="6B19F316" w14:textId="77777777" w:rsidR="00CE4533" w:rsidRPr="00A35AEE" w:rsidRDefault="00CE4533" w:rsidP="00CE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14:paraId="5D8F91FF" w14:textId="77777777" w:rsidR="00CE4533" w:rsidRPr="00574909" w:rsidRDefault="00CE4533" w:rsidP="00CE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in which</w:t>
            </w:r>
          </w:p>
        </w:tc>
        <w:tc>
          <w:tcPr>
            <w:tcW w:w="270" w:type="dxa"/>
          </w:tcPr>
          <w:p w14:paraId="67E0B8FA" w14:textId="77777777" w:rsidR="00CE4533" w:rsidRPr="00B44F5E" w:rsidRDefault="00CE4533" w:rsidP="00CE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170" w:type="dxa"/>
          </w:tcPr>
          <w:p w14:paraId="33254AC1" w14:textId="77777777" w:rsidR="00CE4533" w:rsidRDefault="00CE4533" w:rsidP="00CE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p>
        </w:tc>
        <w:tc>
          <w:tcPr>
            <w:tcW w:w="270" w:type="dxa"/>
          </w:tcPr>
          <w:p w14:paraId="38B19239" w14:textId="77777777" w:rsidR="00CE4533" w:rsidRPr="00A35AEE" w:rsidRDefault="00CE4533" w:rsidP="00CE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14:paraId="0F4372D2" w14:textId="77777777" w:rsidR="00CE4533" w:rsidRPr="00A35AEE" w:rsidRDefault="00CE4533" w:rsidP="00CE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r>
      <w:tr w:rsidR="00CE4533" w:rsidRPr="00530813" w14:paraId="12C9579D" w14:textId="77777777" w:rsidTr="00432337">
        <w:trPr>
          <w:trHeight w:val="20"/>
          <w:tblHeader/>
        </w:trPr>
        <w:tc>
          <w:tcPr>
            <w:tcW w:w="3600" w:type="dxa"/>
            <w:shd w:val="clear" w:color="auto" w:fill="auto"/>
            <w:vAlign w:val="bottom"/>
          </w:tcPr>
          <w:p w14:paraId="5E854890" w14:textId="77777777" w:rsidR="00CE4533" w:rsidRPr="00530813" w:rsidRDefault="00CE4533" w:rsidP="00CE4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11"/>
              <w:jc w:val="both"/>
              <w:rPr>
                <w:rFonts w:ascii="Times New Roman" w:hAnsi="Times New Roman" w:cs="Times New Roman"/>
                <w:b/>
                <w:bCs/>
                <w:i/>
                <w:iCs/>
                <w:sz w:val="22"/>
                <w:szCs w:val="22"/>
                <w:cs/>
              </w:rPr>
            </w:pPr>
          </w:p>
        </w:tc>
        <w:tc>
          <w:tcPr>
            <w:tcW w:w="1260" w:type="dxa"/>
          </w:tcPr>
          <w:p w14:paraId="3A3D9FE5" w14:textId="77777777" w:rsidR="00CE4533" w:rsidRPr="00574909" w:rsidRDefault="00CE4533" w:rsidP="00CE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Pr>
                <w:rFonts w:ascii="Times New Roman" w:hAnsi="Times New Roman" w:cs="Times New Roman"/>
                <w:b/>
                <w:spacing w:val="-4"/>
                <w:sz w:val="22"/>
                <w:szCs w:val="20"/>
                <w:lang w:val="en-GB" w:bidi="ar-SA"/>
              </w:rPr>
              <w:t>Consolidated</w:t>
            </w:r>
          </w:p>
        </w:tc>
        <w:tc>
          <w:tcPr>
            <w:tcW w:w="270" w:type="dxa"/>
          </w:tcPr>
          <w:p w14:paraId="692BD706" w14:textId="77777777" w:rsidR="00CE4533" w:rsidRPr="00A35AEE" w:rsidRDefault="00CE4533" w:rsidP="00CE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14:paraId="51E50248" w14:textId="77777777" w:rsidR="00CE4533" w:rsidRPr="00574909" w:rsidRDefault="00CE4533" w:rsidP="00CE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the equity</w:t>
            </w:r>
          </w:p>
        </w:tc>
        <w:tc>
          <w:tcPr>
            <w:tcW w:w="270" w:type="dxa"/>
          </w:tcPr>
          <w:p w14:paraId="59955CB8" w14:textId="77777777" w:rsidR="00CE4533" w:rsidRPr="00B44F5E" w:rsidRDefault="00CE4533" w:rsidP="00CE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170" w:type="dxa"/>
          </w:tcPr>
          <w:p w14:paraId="5212F382" w14:textId="77777777" w:rsidR="00CE4533" w:rsidRDefault="00CE4533" w:rsidP="00CE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p>
        </w:tc>
        <w:tc>
          <w:tcPr>
            <w:tcW w:w="270" w:type="dxa"/>
          </w:tcPr>
          <w:p w14:paraId="3C1494F3" w14:textId="77777777" w:rsidR="00CE4533" w:rsidRPr="00A35AEE" w:rsidRDefault="00CE4533" w:rsidP="00CE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14:paraId="7CA2F621" w14:textId="77777777" w:rsidR="00CE4533" w:rsidRPr="00A35AEE" w:rsidRDefault="00CE4533" w:rsidP="00CE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r>
      <w:tr w:rsidR="00CE4533" w:rsidRPr="00530813" w14:paraId="765EB86A" w14:textId="77777777" w:rsidTr="00432337">
        <w:trPr>
          <w:trHeight w:val="20"/>
          <w:tblHeader/>
        </w:trPr>
        <w:tc>
          <w:tcPr>
            <w:tcW w:w="3600" w:type="dxa"/>
            <w:shd w:val="clear" w:color="auto" w:fill="auto"/>
            <w:vAlign w:val="bottom"/>
          </w:tcPr>
          <w:p w14:paraId="5132CCD2" w14:textId="77777777" w:rsidR="00CE4533" w:rsidRPr="00530813" w:rsidRDefault="00CE4533" w:rsidP="00CE4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11"/>
              <w:jc w:val="both"/>
              <w:rPr>
                <w:rFonts w:ascii="Times New Roman" w:hAnsi="Times New Roman" w:cs="Times New Roman"/>
                <w:b/>
                <w:bCs/>
                <w:i/>
                <w:iCs/>
                <w:sz w:val="22"/>
                <w:szCs w:val="22"/>
                <w:cs/>
              </w:rPr>
            </w:pPr>
          </w:p>
        </w:tc>
        <w:tc>
          <w:tcPr>
            <w:tcW w:w="1260" w:type="dxa"/>
          </w:tcPr>
          <w:p w14:paraId="24E86344" w14:textId="77777777" w:rsidR="00CE4533" w:rsidRPr="00574909" w:rsidRDefault="00CE4533" w:rsidP="00CE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Pr>
                <w:rFonts w:ascii="Times New Roman" w:hAnsi="Times New Roman" w:cs="Times New Roman"/>
                <w:b/>
                <w:spacing w:val="-4"/>
                <w:sz w:val="22"/>
                <w:szCs w:val="20"/>
                <w:lang w:val="en-GB" w:bidi="ar-SA"/>
              </w:rPr>
              <w:t>financial</w:t>
            </w:r>
          </w:p>
        </w:tc>
        <w:tc>
          <w:tcPr>
            <w:tcW w:w="270" w:type="dxa"/>
          </w:tcPr>
          <w:p w14:paraId="0234EC6B" w14:textId="77777777" w:rsidR="00CE4533" w:rsidRPr="00A35AEE" w:rsidRDefault="00CE4533" w:rsidP="00CE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14:paraId="435E67A3" w14:textId="77777777" w:rsidR="00CE4533" w:rsidRPr="00574909" w:rsidRDefault="00CE4533" w:rsidP="00CE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method</w:t>
            </w:r>
          </w:p>
        </w:tc>
        <w:tc>
          <w:tcPr>
            <w:tcW w:w="270" w:type="dxa"/>
          </w:tcPr>
          <w:p w14:paraId="17BABCD9" w14:textId="77777777" w:rsidR="00CE4533" w:rsidRPr="00B44F5E" w:rsidRDefault="00CE4533" w:rsidP="00CE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2700" w:type="dxa"/>
            <w:gridSpan w:val="3"/>
          </w:tcPr>
          <w:p w14:paraId="71EB9923" w14:textId="77777777" w:rsidR="00CE4533" w:rsidRPr="00530813" w:rsidRDefault="00CE4533" w:rsidP="00CE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4"/>
              <w:jc w:val="center"/>
              <w:rPr>
                <w:rFonts w:ascii="Times New Roman" w:hAnsi="Times New Roman" w:cs="Times New Roman"/>
                <w:sz w:val="22"/>
                <w:szCs w:val="22"/>
                <w:cs/>
              </w:rPr>
            </w:pPr>
            <w:r w:rsidRPr="00152908">
              <w:rPr>
                <w:rFonts w:ascii="Times New Roman" w:hAnsi="Times New Roman" w:cs="Times New Roman"/>
                <w:b/>
                <w:bCs/>
                <w:spacing w:val="-4"/>
                <w:sz w:val="22"/>
                <w:szCs w:val="22"/>
              </w:rPr>
              <w:t>Separate</w:t>
            </w:r>
          </w:p>
        </w:tc>
      </w:tr>
      <w:tr w:rsidR="00CE4533" w:rsidRPr="00530813" w14:paraId="188A70D0" w14:textId="77777777" w:rsidTr="00432337">
        <w:trPr>
          <w:trHeight w:val="20"/>
          <w:tblHeader/>
        </w:trPr>
        <w:tc>
          <w:tcPr>
            <w:tcW w:w="3600" w:type="dxa"/>
            <w:shd w:val="clear" w:color="auto" w:fill="auto"/>
            <w:vAlign w:val="bottom"/>
          </w:tcPr>
          <w:p w14:paraId="2AD5BF82" w14:textId="77777777" w:rsidR="00CE4533" w:rsidRPr="00530813" w:rsidRDefault="00CE4533" w:rsidP="00CE4533">
            <w:pPr>
              <w:pStyle w:val="BodyText"/>
              <w:spacing w:after="0" w:line="240" w:lineRule="auto"/>
              <w:ind w:right="-111"/>
              <w:jc w:val="both"/>
              <w:rPr>
                <w:rFonts w:ascii="Times New Roman" w:hAnsi="Times New Roman" w:cs="Times New Roman"/>
                <w:b/>
                <w:bCs/>
                <w:i/>
                <w:iCs/>
                <w:sz w:val="22"/>
                <w:szCs w:val="22"/>
                <w:cs/>
              </w:rPr>
            </w:pPr>
          </w:p>
        </w:tc>
        <w:tc>
          <w:tcPr>
            <w:tcW w:w="1260" w:type="dxa"/>
          </w:tcPr>
          <w:p w14:paraId="6520A196" w14:textId="77777777" w:rsidR="00CE4533" w:rsidRPr="00AC1C02" w:rsidRDefault="00CE4533" w:rsidP="00CE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AC1C02">
              <w:rPr>
                <w:rFonts w:ascii="Times New Roman" w:hAnsi="Times New Roman" w:cs="Times New Roman"/>
                <w:b/>
                <w:spacing w:val="-4"/>
                <w:sz w:val="22"/>
                <w:szCs w:val="20"/>
                <w:lang w:val="en-GB" w:bidi="ar-SA"/>
              </w:rPr>
              <w:t>statements</w:t>
            </w:r>
          </w:p>
        </w:tc>
        <w:tc>
          <w:tcPr>
            <w:tcW w:w="270" w:type="dxa"/>
          </w:tcPr>
          <w:p w14:paraId="2FE3DCA6" w14:textId="77777777" w:rsidR="00CE4533" w:rsidRPr="00A35AEE" w:rsidRDefault="00CE4533" w:rsidP="00CE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14:paraId="53948806" w14:textId="77777777" w:rsidR="00CE4533" w:rsidRPr="00333A39" w:rsidRDefault="00CE4533" w:rsidP="00CE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spacing w:val="-4"/>
              </w:rPr>
            </w:pPr>
            <w:r w:rsidRPr="000F13FA">
              <w:rPr>
                <w:rFonts w:ascii="Times New Roman" w:hAnsi="Times New Roman" w:cs="Times New Roman"/>
                <w:b/>
                <w:spacing w:val="-4"/>
                <w:sz w:val="22"/>
                <w:szCs w:val="20"/>
                <w:lang w:val="en-GB" w:bidi="ar-SA"/>
              </w:rPr>
              <w:t>is applied</w:t>
            </w:r>
          </w:p>
        </w:tc>
        <w:tc>
          <w:tcPr>
            <w:tcW w:w="270" w:type="dxa"/>
          </w:tcPr>
          <w:p w14:paraId="04331F1B" w14:textId="77777777" w:rsidR="00CE4533" w:rsidRPr="00B44F5E" w:rsidRDefault="00CE4533" w:rsidP="00CE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2700" w:type="dxa"/>
            <w:gridSpan w:val="3"/>
          </w:tcPr>
          <w:p w14:paraId="383D08E1" w14:textId="77777777" w:rsidR="00CE4533" w:rsidRPr="00530813" w:rsidRDefault="00CE4533" w:rsidP="00CE4533">
            <w:pPr>
              <w:ind w:left="-30" w:right="-46"/>
              <w:jc w:val="center"/>
              <w:rPr>
                <w:rFonts w:ascii="Times New Roman" w:hAnsi="Times New Roman" w:cs="Times New Roman"/>
                <w:sz w:val="22"/>
                <w:szCs w:val="22"/>
                <w:cs/>
              </w:rPr>
            </w:pPr>
            <w:r w:rsidRPr="00152908">
              <w:rPr>
                <w:rFonts w:ascii="Times New Roman" w:hAnsi="Times New Roman" w:cs="Times New Roman"/>
                <w:b/>
                <w:bCs/>
                <w:spacing w:val="-4"/>
                <w:sz w:val="22"/>
                <w:szCs w:val="22"/>
              </w:rPr>
              <w:t>financial statements</w:t>
            </w:r>
          </w:p>
        </w:tc>
      </w:tr>
      <w:tr w:rsidR="00CE4533" w:rsidRPr="00530813" w14:paraId="5AD5FE30" w14:textId="77777777" w:rsidTr="00432337">
        <w:trPr>
          <w:trHeight w:val="20"/>
          <w:tblHeader/>
        </w:trPr>
        <w:tc>
          <w:tcPr>
            <w:tcW w:w="3600" w:type="dxa"/>
            <w:shd w:val="clear" w:color="auto" w:fill="auto"/>
            <w:vAlign w:val="bottom"/>
          </w:tcPr>
          <w:p w14:paraId="1216A392" w14:textId="77777777" w:rsidR="00CE4533" w:rsidRDefault="00CE4533" w:rsidP="00CE4533">
            <w:pPr>
              <w:pStyle w:val="BodyText"/>
              <w:spacing w:after="0" w:line="240" w:lineRule="auto"/>
              <w:ind w:right="-111"/>
              <w:jc w:val="both"/>
              <w:rPr>
                <w:rFonts w:ascii="Times New Roman" w:hAnsi="Times New Roman" w:cs="Times New Roman"/>
                <w:b/>
                <w:bCs/>
                <w:i/>
                <w:iCs/>
                <w:sz w:val="22"/>
                <w:szCs w:val="22"/>
              </w:rPr>
            </w:pPr>
          </w:p>
        </w:tc>
        <w:tc>
          <w:tcPr>
            <w:tcW w:w="1260" w:type="dxa"/>
          </w:tcPr>
          <w:p w14:paraId="098DE0DF" w14:textId="77777777" w:rsidR="00CE4533" w:rsidRPr="00A35AEE" w:rsidRDefault="00CE4533" w:rsidP="00CE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z w:val="22"/>
                <w:szCs w:val="22"/>
                <w:lang w:val="en-GB" w:bidi="ar-SA"/>
              </w:rPr>
              <w:t>31 March</w:t>
            </w:r>
          </w:p>
        </w:tc>
        <w:tc>
          <w:tcPr>
            <w:tcW w:w="270" w:type="dxa"/>
          </w:tcPr>
          <w:p w14:paraId="22F893C5" w14:textId="77777777" w:rsidR="00CE4533" w:rsidRPr="00A35AEE" w:rsidRDefault="00CE4533" w:rsidP="00CE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14:paraId="3549AE5B" w14:textId="77777777" w:rsidR="00CE4533" w:rsidRPr="00A35AEE" w:rsidRDefault="00CE4533" w:rsidP="00CE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A35AEE">
              <w:rPr>
                <w:rFonts w:ascii="Times New Roman" w:hAnsi="Times New Roman" w:cs="Times New Roman"/>
                <w:spacing w:val="-4"/>
                <w:sz w:val="22"/>
                <w:szCs w:val="22"/>
              </w:rPr>
              <w:t>31 December</w:t>
            </w:r>
          </w:p>
        </w:tc>
        <w:tc>
          <w:tcPr>
            <w:tcW w:w="270" w:type="dxa"/>
          </w:tcPr>
          <w:p w14:paraId="66B29EF7" w14:textId="77777777" w:rsidR="00CE4533" w:rsidRPr="00E553B1" w:rsidRDefault="00CE4533" w:rsidP="00CE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170" w:type="dxa"/>
          </w:tcPr>
          <w:p w14:paraId="6D8955A0" w14:textId="77777777" w:rsidR="00CE4533" w:rsidRPr="00A35AEE" w:rsidRDefault="00CE4533" w:rsidP="00CE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z w:val="22"/>
                <w:szCs w:val="22"/>
                <w:lang w:val="en-GB" w:bidi="ar-SA"/>
              </w:rPr>
              <w:t>31 March</w:t>
            </w:r>
          </w:p>
        </w:tc>
        <w:tc>
          <w:tcPr>
            <w:tcW w:w="270" w:type="dxa"/>
          </w:tcPr>
          <w:p w14:paraId="48A6CA8B" w14:textId="77777777" w:rsidR="00CE4533" w:rsidRPr="00A35AEE" w:rsidRDefault="00CE4533" w:rsidP="00CE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14:paraId="41B5143B" w14:textId="77777777" w:rsidR="00CE4533" w:rsidRPr="00A35AEE" w:rsidRDefault="00CE4533" w:rsidP="00CE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A35AEE">
              <w:rPr>
                <w:rFonts w:ascii="Times New Roman" w:hAnsi="Times New Roman" w:cs="Times New Roman"/>
                <w:spacing w:val="-4"/>
                <w:sz w:val="22"/>
                <w:szCs w:val="22"/>
              </w:rPr>
              <w:t>31 December</w:t>
            </w:r>
          </w:p>
        </w:tc>
      </w:tr>
      <w:tr w:rsidR="00CE4533" w:rsidRPr="00530813" w14:paraId="51E6B46E" w14:textId="77777777" w:rsidTr="00432337">
        <w:trPr>
          <w:trHeight w:val="20"/>
          <w:tblHeader/>
        </w:trPr>
        <w:tc>
          <w:tcPr>
            <w:tcW w:w="3600" w:type="dxa"/>
            <w:shd w:val="clear" w:color="auto" w:fill="auto"/>
            <w:vAlign w:val="bottom"/>
          </w:tcPr>
          <w:p w14:paraId="5E8560B6" w14:textId="77777777" w:rsidR="00CE4533" w:rsidRDefault="00CE4533" w:rsidP="00CE4533">
            <w:pPr>
              <w:pStyle w:val="BodyText"/>
              <w:spacing w:after="0" w:line="240" w:lineRule="auto"/>
              <w:ind w:right="-111"/>
              <w:jc w:val="both"/>
              <w:rPr>
                <w:rFonts w:ascii="Times New Roman" w:hAnsi="Times New Roman" w:cs="Times New Roman"/>
                <w:b/>
                <w:bCs/>
                <w:i/>
                <w:iCs/>
                <w:sz w:val="22"/>
                <w:szCs w:val="22"/>
              </w:rPr>
            </w:pPr>
          </w:p>
        </w:tc>
        <w:tc>
          <w:tcPr>
            <w:tcW w:w="1260" w:type="dxa"/>
          </w:tcPr>
          <w:p w14:paraId="3DDC07D3" w14:textId="77777777" w:rsidR="00CE4533" w:rsidRDefault="00CE4533" w:rsidP="00CE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2021</w:t>
            </w:r>
          </w:p>
        </w:tc>
        <w:tc>
          <w:tcPr>
            <w:tcW w:w="270" w:type="dxa"/>
          </w:tcPr>
          <w:p w14:paraId="3D24FE19" w14:textId="77777777" w:rsidR="00CE4533" w:rsidRPr="00A35AEE" w:rsidRDefault="00CE4533" w:rsidP="00CE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14:paraId="4F34D3C2" w14:textId="77777777" w:rsidR="00CE4533" w:rsidRPr="00A35AEE" w:rsidRDefault="00CE4533" w:rsidP="00CE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pacing w:val="-4"/>
                <w:sz w:val="22"/>
                <w:szCs w:val="22"/>
              </w:rPr>
              <w:t>2020</w:t>
            </w:r>
          </w:p>
        </w:tc>
        <w:tc>
          <w:tcPr>
            <w:tcW w:w="270" w:type="dxa"/>
          </w:tcPr>
          <w:p w14:paraId="38AC88AD" w14:textId="77777777" w:rsidR="00CE4533" w:rsidRPr="00E553B1" w:rsidRDefault="00CE4533" w:rsidP="00CE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170" w:type="dxa"/>
          </w:tcPr>
          <w:p w14:paraId="4E042E76" w14:textId="77777777" w:rsidR="00CE4533" w:rsidRDefault="00CE4533" w:rsidP="00CE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2021</w:t>
            </w:r>
          </w:p>
        </w:tc>
        <w:tc>
          <w:tcPr>
            <w:tcW w:w="270" w:type="dxa"/>
          </w:tcPr>
          <w:p w14:paraId="11774800" w14:textId="77777777" w:rsidR="00CE4533" w:rsidRPr="00A35AEE" w:rsidRDefault="00CE4533" w:rsidP="00CE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14:paraId="2811E764" w14:textId="77777777" w:rsidR="00CE4533" w:rsidRPr="00A35AEE" w:rsidRDefault="00CE4533" w:rsidP="00CE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pacing w:val="-4"/>
                <w:sz w:val="22"/>
                <w:szCs w:val="22"/>
              </w:rPr>
              <w:t>2020</w:t>
            </w:r>
          </w:p>
        </w:tc>
      </w:tr>
      <w:tr w:rsidR="00CE4533" w:rsidRPr="00530813" w14:paraId="405C56F8" w14:textId="77777777" w:rsidTr="00FB4ADD">
        <w:trPr>
          <w:trHeight w:val="20"/>
          <w:tblHeader/>
        </w:trPr>
        <w:tc>
          <w:tcPr>
            <w:tcW w:w="3600" w:type="dxa"/>
            <w:shd w:val="clear" w:color="auto" w:fill="auto"/>
            <w:vAlign w:val="bottom"/>
          </w:tcPr>
          <w:p w14:paraId="1AA4B648" w14:textId="77777777" w:rsidR="00CE4533" w:rsidRDefault="00CE4533" w:rsidP="00CE4533">
            <w:pPr>
              <w:pStyle w:val="BodyText"/>
              <w:spacing w:after="0" w:line="240" w:lineRule="auto"/>
              <w:ind w:right="-111"/>
              <w:jc w:val="both"/>
              <w:rPr>
                <w:rFonts w:ascii="Times New Roman" w:hAnsi="Times New Roman" w:cs="Times New Roman"/>
                <w:b/>
                <w:bCs/>
                <w:i/>
                <w:iCs/>
                <w:sz w:val="22"/>
                <w:szCs w:val="22"/>
              </w:rPr>
            </w:pPr>
          </w:p>
        </w:tc>
        <w:tc>
          <w:tcPr>
            <w:tcW w:w="5760" w:type="dxa"/>
            <w:gridSpan w:val="7"/>
          </w:tcPr>
          <w:p w14:paraId="3BF1A539" w14:textId="77777777" w:rsidR="00CE4533" w:rsidRPr="00CE4533" w:rsidRDefault="00CE4533" w:rsidP="00CE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i/>
                <w:iCs/>
                <w:spacing w:val="-4"/>
                <w:sz w:val="22"/>
                <w:szCs w:val="22"/>
              </w:rPr>
            </w:pPr>
            <w:r w:rsidRPr="00CE4533">
              <w:rPr>
                <w:rFonts w:ascii="Times New Roman" w:hAnsi="Times New Roman" w:cs="Times New Roman"/>
                <w:i/>
                <w:iCs/>
                <w:spacing w:val="-4"/>
                <w:sz w:val="22"/>
                <w:szCs w:val="22"/>
              </w:rPr>
              <w:t>(in thousand Baht)</w:t>
            </w:r>
          </w:p>
        </w:tc>
      </w:tr>
      <w:tr w:rsidR="00CE4533" w:rsidRPr="00530813" w14:paraId="0BDE3B31" w14:textId="77777777" w:rsidTr="00CE4533">
        <w:trPr>
          <w:trHeight w:val="164"/>
          <w:tblHeader/>
        </w:trPr>
        <w:tc>
          <w:tcPr>
            <w:tcW w:w="3600" w:type="dxa"/>
          </w:tcPr>
          <w:p w14:paraId="31814B13" w14:textId="77777777" w:rsidR="00CE4533" w:rsidRPr="00530813" w:rsidRDefault="00CE4533" w:rsidP="00CE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5760" w:type="dxa"/>
            <w:gridSpan w:val="7"/>
          </w:tcPr>
          <w:p w14:paraId="4829EFB8" w14:textId="77777777" w:rsidR="00CE4533" w:rsidRPr="00530813" w:rsidRDefault="00CE4533" w:rsidP="00CE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29" w:right="-86"/>
              <w:jc w:val="center"/>
              <w:rPr>
                <w:rFonts w:ascii="Times New Roman" w:hAnsi="Times New Roman" w:cs="Times New Roman"/>
                <w:sz w:val="22"/>
                <w:szCs w:val="22"/>
              </w:rPr>
            </w:pPr>
          </w:p>
        </w:tc>
      </w:tr>
      <w:tr w:rsidR="007C4119" w:rsidRPr="00530813" w14:paraId="7EB46899" w14:textId="77777777" w:rsidTr="00432337">
        <w:trPr>
          <w:trHeight w:val="20"/>
        </w:trPr>
        <w:tc>
          <w:tcPr>
            <w:tcW w:w="3600" w:type="dxa"/>
          </w:tcPr>
          <w:p w14:paraId="67917601" w14:textId="77777777" w:rsidR="007C4119" w:rsidRPr="00530813" w:rsidRDefault="007C4119" w:rsidP="007C4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Within credit terms</w:t>
            </w:r>
          </w:p>
        </w:tc>
        <w:tc>
          <w:tcPr>
            <w:tcW w:w="1260" w:type="dxa"/>
          </w:tcPr>
          <w:p w14:paraId="5268EED6" w14:textId="153005C5" w:rsidR="007C4119" w:rsidRPr="00530813" w:rsidRDefault="00CF1F0A" w:rsidP="00C545F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tLeast"/>
              <w:ind w:left="-18" w:right="78"/>
              <w:rPr>
                <w:rFonts w:cs="Times New Roman"/>
              </w:rPr>
            </w:pPr>
            <w:r>
              <w:rPr>
                <w:rFonts w:cs="Times New Roman"/>
              </w:rPr>
              <w:t>57,015</w:t>
            </w:r>
          </w:p>
        </w:tc>
        <w:tc>
          <w:tcPr>
            <w:tcW w:w="270" w:type="dxa"/>
          </w:tcPr>
          <w:p w14:paraId="1E9F65DB" w14:textId="77777777" w:rsidR="007C4119" w:rsidRPr="00530813" w:rsidRDefault="007C4119" w:rsidP="007C4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9"/>
              <w:rPr>
                <w:rFonts w:ascii="Times New Roman" w:hAnsi="Times New Roman" w:cs="Times New Roman"/>
                <w:sz w:val="22"/>
                <w:szCs w:val="22"/>
              </w:rPr>
            </w:pPr>
          </w:p>
        </w:tc>
        <w:tc>
          <w:tcPr>
            <w:tcW w:w="1260" w:type="dxa"/>
          </w:tcPr>
          <w:p w14:paraId="64133B6D" w14:textId="77777777" w:rsidR="007C4119" w:rsidRPr="00530813" w:rsidRDefault="007C4119" w:rsidP="000C1E5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7"/>
              <w:rPr>
                <w:rFonts w:cs="Times New Roman"/>
              </w:rPr>
            </w:pPr>
            <w:r>
              <w:rPr>
                <w:rFonts w:cs="Times New Roman"/>
              </w:rPr>
              <w:t>53,730</w:t>
            </w:r>
          </w:p>
        </w:tc>
        <w:tc>
          <w:tcPr>
            <w:tcW w:w="270" w:type="dxa"/>
          </w:tcPr>
          <w:p w14:paraId="50DBBFA1" w14:textId="77777777" w:rsidR="007C4119" w:rsidRPr="00530813" w:rsidRDefault="007C4119" w:rsidP="007C4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tcPr>
          <w:p w14:paraId="19536712" w14:textId="79ABF9D4" w:rsidR="007C4119" w:rsidRPr="00530813" w:rsidRDefault="00CF1F0A" w:rsidP="000C1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129" w:right="77"/>
              <w:jc w:val="right"/>
              <w:rPr>
                <w:rFonts w:ascii="Times New Roman" w:hAnsi="Times New Roman" w:cs="Times New Roman"/>
                <w:sz w:val="22"/>
                <w:szCs w:val="22"/>
              </w:rPr>
            </w:pPr>
            <w:r>
              <w:rPr>
                <w:rFonts w:ascii="Times New Roman" w:hAnsi="Times New Roman" w:cs="Times New Roman"/>
                <w:sz w:val="22"/>
                <w:szCs w:val="22"/>
              </w:rPr>
              <w:t>57,015</w:t>
            </w:r>
          </w:p>
        </w:tc>
        <w:tc>
          <w:tcPr>
            <w:tcW w:w="270" w:type="dxa"/>
          </w:tcPr>
          <w:p w14:paraId="2FA5E060" w14:textId="77777777" w:rsidR="007C4119" w:rsidRPr="00530813" w:rsidRDefault="007C4119" w:rsidP="007C4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Pr>
          <w:p w14:paraId="099D9D9E" w14:textId="77777777" w:rsidR="007C4119" w:rsidRPr="00530813" w:rsidRDefault="007C4119" w:rsidP="007C411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tLeast"/>
              <w:ind w:left="-18" w:right="-107"/>
              <w:rPr>
                <w:rFonts w:cs="Times New Roman"/>
              </w:rPr>
            </w:pPr>
            <w:r>
              <w:rPr>
                <w:rFonts w:cs="Times New Roman"/>
              </w:rPr>
              <w:t>53,730</w:t>
            </w:r>
          </w:p>
        </w:tc>
      </w:tr>
      <w:tr w:rsidR="007C4119" w:rsidRPr="00530813" w14:paraId="692A1FE4" w14:textId="77777777" w:rsidTr="00432337">
        <w:trPr>
          <w:trHeight w:val="20"/>
        </w:trPr>
        <w:tc>
          <w:tcPr>
            <w:tcW w:w="3600" w:type="dxa"/>
          </w:tcPr>
          <w:p w14:paraId="6A1DAA3E" w14:textId="77777777" w:rsidR="007C4119" w:rsidRPr="00530813" w:rsidRDefault="007C4119" w:rsidP="007C4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Pr>
                <w:rFonts w:ascii="Times New Roman" w:hAnsi="Times New Roman" w:cs="Times New Roman"/>
                <w:sz w:val="22"/>
                <w:szCs w:val="22"/>
              </w:rPr>
              <w:t>Overdue:</w:t>
            </w:r>
          </w:p>
        </w:tc>
        <w:tc>
          <w:tcPr>
            <w:tcW w:w="1260" w:type="dxa"/>
          </w:tcPr>
          <w:p w14:paraId="0F1905B0" w14:textId="77777777" w:rsidR="007C4119" w:rsidRPr="00530813" w:rsidRDefault="007C4119" w:rsidP="00C545F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tLeast"/>
              <w:ind w:left="-18" w:right="78"/>
              <w:rPr>
                <w:rFonts w:cs="Times New Roman"/>
              </w:rPr>
            </w:pPr>
          </w:p>
        </w:tc>
        <w:tc>
          <w:tcPr>
            <w:tcW w:w="270" w:type="dxa"/>
          </w:tcPr>
          <w:p w14:paraId="4DFBD966" w14:textId="77777777" w:rsidR="007C4119" w:rsidRPr="00530813" w:rsidRDefault="007C4119" w:rsidP="007C4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Pr>
          <w:p w14:paraId="51CFFB31" w14:textId="77777777" w:rsidR="007C4119" w:rsidRPr="00530813" w:rsidRDefault="007C4119" w:rsidP="00C545F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7"/>
              <w:rPr>
                <w:rFonts w:cs="Times New Roman"/>
              </w:rPr>
            </w:pPr>
          </w:p>
        </w:tc>
        <w:tc>
          <w:tcPr>
            <w:tcW w:w="270" w:type="dxa"/>
          </w:tcPr>
          <w:p w14:paraId="32E4582D" w14:textId="77777777" w:rsidR="007C4119" w:rsidRPr="00530813" w:rsidRDefault="007C4119" w:rsidP="007C4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tcPr>
          <w:p w14:paraId="7D1773DC" w14:textId="77777777" w:rsidR="007C4119" w:rsidRPr="00530813" w:rsidRDefault="007C4119" w:rsidP="007C4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129"/>
              <w:jc w:val="right"/>
              <w:rPr>
                <w:rFonts w:ascii="Times New Roman" w:hAnsi="Times New Roman" w:cs="Times New Roman"/>
                <w:sz w:val="22"/>
                <w:szCs w:val="22"/>
              </w:rPr>
            </w:pPr>
          </w:p>
        </w:tc>
        <w:tc>
          <w:tcPr>
            <w:tcW w:w="270" w:type="dxa"/>
          </w:tcPr>
          <w:p w14:paraId="07C4C400" w14:textId="77777777" w:rsidR="007C4119" w:rsidRPr="00530813" w:rsidRDefault="007C4119" w:rsidP="007C4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Pr>
          <w:p w14:paraId="229FD7E5" w14:textId="77777777" w:rsidR="007C4119" w:rsidRPr="00530813" w:rsidRDefault="007C4119" w:rsidP="007C411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tLeast"/>
              <w:ind w:left="-18" w:right="-107"/>
              <w:rPr>
                <w:rFonts w:cs="Times New Roman"/>
              </w:rPr>
            </w:pPr>
          </w:p>
        </w:tc>
      </w:tr>
      <w:tr w:rsidR="00ED2629" w:rsidRPr="00530813" w14:paraId="0F783B45" w14:textId="77777777" w:rsidTr="00432337">
        <w:trPr>
          <w:trHeight w:val="20"/>
        </w:trPr>
        <w:tc>
          <w:tcPr>
            <w:tcW w:w="3600" w:type="dxa"/>
          </w:tcPr>
          <w:p w14:paraId="10165469" w14:textId="77777777" w:rsidR="00ED2629" w:rsidRPr="009A498C" w:rsidRDefault="00ED2629" w:rsidP="00ED2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2" w:hanging="162"/>
              <w:rPr>
                <w:rFonts w:ascii="Times New Roman" w:hAnsi="Times New Roman" w:cs="Times New Roman"/>
                <w:sz w:val="22"/>
                <w:szCs w:val="22"/>
              </w:rPr>
            </w:pPr>
            <w:r w:rsidRPr="009A498C">
              <w:rPr>
                <w:rFonts w:ascii="Times New Roman" w:hAnsi="Times New Roman" w:cs="Times New Roman"/>
                <w:sz w:val="22"/>
                <w:szCs w:val="22"/>
              </w:rPr>
              <w:tab/>
              <w:t>Less than 3 months</w:t>
            </w:r>
          </w:p>
        </w:tc>
        <w:tc>
          <w:tcPr>
            <w:tcW w:w="1260" w:type="dxa"/>
          </w:tcPr>
          <w:p w14:paraId="43B0E6CF" w14:textId="5E3FB4DB" w:rsidR="00ED2629" w:rsidRPr="00530813" w:rsidRDefault="00CF1F0A" w:rsidP="00C545F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tLeast"/>
              <w:ind w:left="-18" w:right="78"/>
              <w:rPr>
                <w:rFonts w:cs="Times New Roman"/>
              </w:rPr>
            </w:pPr>
            <w:r>
              <w:rPr>
                <w:rFonts w:cs="Times New Roman"/>
              </w:rPr>
              <w:t>2,800</w:t>
            </w:r>
          </w:p>
        </w:tc>
        <w:tc>
          <w:tcPr>
            <w:tcW w:w="270" w:type="dxa"/>
          </w:tcPr>
          <w:p w14:paraId="7493628C" w14:textId="77777777" w:rsidR="00ED2629" w:rsidRPr="00530813" w:rsidRDefault="00ED2629" w:rsidP="00ED2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Pr>
          <w:p w14:paraId="55387C69" w14:textId="77777777" w:rsidR="00ED2629" w:rsidRPr="00ED2629" w:rsidRDefault="00ED2629" w:rsidP="00C545F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7"/>
              <w:rPr>
                <w:rFonts w:cs="Times New Roman"/>
              </w:rPr>
            </w:pPr>
            <w:r w:rsidRPr="00ED2629">
              <w:rPr>
                <w:rFonts w:cs="Times New Roman"/>
              </w:rPr>
              <w:t>3,553</w:t>
            </w:r>
          </w:p>
        </w:tc>
        <w:tc>
          <w:tcPr>
            <w:tcW w:w="270" w:type="dxa"/>
          </w:tcPr>
          <w:p w14:paraId="7309A32E" w14:textId="77777777" w:rsidR="00ED2629" w:rsidRPr="00ED2629" w:rsidRDefault="00ED2629" w:rsidP="00ED2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tcPr>
          <w:p w14:paraId="53C61026" w14:textId="15C66C68" w:rsidR="00ED2629" w:rsidRPr="00ED2629" w:rsidRDefault="00CF1F0A" w:rsidP="00ED2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129" w:right="71"/>
              <w:jc w:val="right"/>
              <w:rPr>
                <w:rFonts w:ascii="Times New Roman" w:hAnsi="Times New Roman" w:cs="Times New Roman"/>
                <w:sz w:val="22"/>
                <w:szCs w:val="22"/>
              </w:rPr>
            </w:pPr>
            <w:r>
              <w:rPr>
                <w:rFonts w:ascii="Times New Roman" w:hAnsi="Times New Roman" w:cs="Times New Roman"/>
                <w:sz w:val="22"/>
                <w:szCs w:val="22"/>
              </w:rPr>
              <w:t>2,800</w:t>
            </w:r>
          </w:p>
        </w:tc>
        <w:tc>
          <w:tcPr>
            <w:tcW w:w="270" w:type="dxa"/>
          </w:tcPr>
          <w:p w14:paraId="70666622" w14:textId="77777777" w:rsidR="00ED2629" w:rsidRPr="00ED2629" w:rsidRDefault="00ED2629" w:rsidP="00ED2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Pr>
          <w:p w14:paraId="23690882" w14:textId="77777777" w:rsidR="00ED2629" w:rsidRPr="00ED2629" w:rsidRDefault="00ED2629" w:rsidP="00ED262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tLeast"/>
              <w:ind w:left="-18" w:right="-107"/>
              <w:rPr>
                <w:rFonts w:cs="Times New Roman"/>
              </w:rPr>
            </w:pPr>
            <w:r w:rsidRPr="00ED2629">
              <w:rPr>
                <w:rFonts w:cs="Times New Roman"/>
              </w:rPr>
              <w:t>3,553</w:t>
            </w:r>
          </w:p>
        </w:tc>
      </w:tr>
      <w:tr w:rsidR="00ED2629" w:rsidRPr="00530813" w14:paraId="78F612A3" w14:textId="77777777" w:rsidTr="00432337">
        <w:trPr>
          <w:trHeight w:val="20"/>
        </w:trPr>
        <w:tc>
          <w:tcPr>
            <w:tcW w:w="3600" w:type="dxa"/>
          </w:tcPr>
          <w:p w14:paraId="128689F4" w14:textId="77777777" w:rsidR="00ED2629" w:rsidRPr="009A498C" w:rsidRDefault="00ED2629" w:rsidP="00ED2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2" w:hanging="162"/>
              <w:rPr>
                <w:rFonts w:ascii="Times New Roman" w:hAnsi="Times New Roman" w:cs="Times New Roman"/>
                <w:sz w:val="22"/>
                <w:szCs w:val="22"/>
              </w:rPr>
            </w:pPr>
            <w:r w:rsidRPr="009A498C">
              <w:rPr>
                <w:rFonts w:ascii="Times New Roman" w:hAnsi="Times New Roman" w:cs="Times New Roman"/>
                <w:sz w:val="22"/>
                <w:szCs w:val="22"/>
              </w:rPr>
              <w:t xml:space="preserve">   3 </w:t>
            </w:r>
            <w:r>
              <w:rPr>
                <w:rFonts w:ascii="Times New Roman" w:hAnsi="Times New Roman" w:cs="Times New Roman"/>
                <w:sz w:val="22"/>
                <w:szCs w:val="22"/>
              </w:rPr>
              <w:t>-</w:t>
            </w:r>
            <w:r w:rsidRPr="009A498C">
              <w:rPr>
                <w:rFonts w:ascii="Times New Roman" w:hAnsi="Times New Roman" w:cs="Times New Roman"/>
                <w:sz w:val="22"/>
                <w:szCs w:val="22"/>
              </w:rPr>
              <w:t xml:space="preserve"> 6 months</w:t>
            </w:r>
          </w:p>
        </w:tc>
        <w:tc>
          <w:tcPr>
            <w:tcW w:w="1260" w:type="dxa"/>
          </w:tcPr>
          <w:p w14:paraId="4E671ED8" w14:textId="16200C2D" w:rsidR="00ED2629" w:rsidRPr="00530813" w:rsidRDefault="00CF1F0A" w:rsidP="00C545F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tLeast"/>
              <w:ind w:left="-18" w:right="78"/>
              <w:rPr>
                <w:rFonts w:cs="Times New Roman"/>
              </w:rPr>
            </w:pPr>
            <w:r>
              <w:rPr>
                <w:rFonts w:cs="Times New Roman"/>
              </w:rPr>
              <w:t>57</w:t>
            </w:r>
          </w:p>
        </w:tc>
        <w:tc>
          <w:tcPr>
            <w:tcW w:w="270" w:type="dxa"/>
          </w:tcPr>
          <w:p w14:paraId="65173010" w14:textId="77777777" w:rsidR="00ED2629" w:rsidRPr="00530813" w:rsidRDefault="00ED2629" w:rsidP="00ED2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Pr>
          <w:p w14:paraId="459BCFB9" w14:textId="77777777" w:rsidR="00ED2629" w:rsidRPr="00ED2629" w:rsidRDefault="00ED2629" w:rsidP="00C545F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7"/>
              <w:rPr>
                <w:rFonts w:cs="Times New Roman"/>
              </w:rPr>
            </w:pPr>
            <w:r w:rsidRPr="00ED2629">
              <w:rPr>
                <w:rFonts w:cs="Times New Roman"/>
              </w:rPr>
              <w:t>87</w:t>
            </w:r>
          </w:p>
        </w:tc>
        <w:tc>
          <w:tcPr>
            <w:tcW w:w="270" w:type="dxa"/>
          </w:tcPr>
          <w:p w14:paraId="057CB3FE" w14:textId="77777777" w:rsidR="00ED2629" w:rsidRPr="00ED2629" w:rsidRDefault="00ED2629" w:rsidP="00ED2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tcPr>
          <w:p w14:paraId="1C11CB34" w14:textId="50BA3228" w:rsidR="00ED2629" w:rsidRPr="00ED2629" w:rsidRDefault="00CF1F0A" w:rsidP="00ED2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129" w:right="71"/>
              <w:jc w:val="right"/>
              <w:rPr>
                <w:rFonts w:ascii="Times New Roman" w:hAnsi="Times New Roman" w:cs="Times New Roman"/>
                <w:sz w:val="22"/>
                <w:szCs w:val="22"/>
              </w:rPr>
            </w:pPr>
            <w:r>
              <w:rPr>
                <w:rFonts w:ascii="Times New Roman" w:hAnsi="Times New Roman" w:cs="Times New Roman"/>
                <w:sz w:val="22"/>
                <w:szCs w:val="22"/>
              </w:rPr>
              <w:t>57</w:t>
            </w:r>
          </w:p>
        </w:tc>
        <w:tc>
          <w:tcPr>
            <w:tcW w:w="270" w:type="dxa"/>
          </w:tcPr>
          <w:p w14:paraId="71AD38A5" w14:textId="77777777" w:rsidR="00ED2629" w:rsidRPr="00ED2629" w:rsidRDefault="00ED2629" w:rsidP="00ED2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Pr>
          <w:p w14:paraId="1D62F8F8" w14:textId="77777777" w:rsidR="00ED2629" w:rsidRPr="00ED2629" w:rsidRDefault="00ED2629" w:rsidP="00ED262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tLeast"/>
              <w:ind w:left="-18" w:right="-107"/>
              <w:rPr>
                <w:rFonts w:cs="Times New Roman"/>
              </w:rPr>
            </w:pPr>
            <w:r w:rsidRPr="00ED2629">
              <w:rPr>
                <w:rFonts w:cs="Times New Roman"/>
              </w:rPr>
              <w:t>87</w:t>
            </w:r>
          </w:p>
        </w:tc>
      </w:tr>
      <w:tr w:rsidR="00ED2629" w:rsidRPr="00530813" w14:paraId="740D2F44" w14:textId="77777777" w:rsidTr="00432337">
        <w:trPr>
          <w:trHeight w:val="20"/>
        </w:trPr>
        <w:tc>
          <w:tcPr>
            <w:tcW w:w="3600" w:type="dxa"/>
          </w:tcPr>
          <w:p w14:paraId="13360189" w14:textId="77777777" w:rsidR="00ED2629" w:rsidRPr="009A498C" w:rsidRDefault="00ED2629" w:rsidP="00ED2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2" w:hanging="162"/>
              <w:rPr>
                <w:rFonts w:ascii="Times New Roman" w:hAnsi="Times New Roman" w:cs="Times New Roman"/>
                <w:sz w:val="22"/>
                <w:szCs w:val="22"/>
              </w:rPr>
            </w:pPr>
            <w:r w:rsidRPr="009A498C">
              <w:rPr>
                <w:rFonts w:ascii="Times New Roman" w:hAnsi="Times New Roman" w:cs="Times New Roman"/>
                <w:sz w:val="22"/>
                <w:szCs w:val="22"/>
              </w:rPr>
              <w:t xml:space="preserve">   6 </w:t>
            </w:r>
            <w:r>
              <w:rPr>
                <w:rFonts w:ascii="Times New Roman" w:hAnsi="Times New Roman" w:cs="Times New Roman"/>
                <w:sz w:val="22"/>
                <w:szCs w:val="22"/>
              </w:rPr>
              <w:t>-</w:t>
            </w:r>
            <w:r w:rsidRPr="009A498C">
              <w:rPr>
                <w:rFonts w:ascii="Times New Roman" w:hAnsi="Times New Roman" w:cs="Times New Roman"/>
                <w:sz w:val="22"/>
                <w:szCs w:val="22"/>
              </w:rPr>
              <w:t xml:space="preserve"> 12 months</w:t>
            </w:r>
          </w:p>
        </w:tc>
        <w:tc>
          <w:tcPr>
            <w:tcW w:w="1260" w:type="dxa"/>
          </w:tcPr>
          <w:p w14:paraId="19E5A43D" w14:textId="540CFB06" w:rsidR="00ED2629" w:rsidRPr="00530813" w:rsidRDefault="00CF1F0A" w:rsidP="00C545F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tLeast"/>
              <w:ind w:left="-18" w:right="78"/>
              <w:rPr>
                <w:rFonts w:cs="Times New Roman"/>
              </w:rPr>
            </w:pPr>
            <w:r>
              <w:rPr>
                <w:rFonts w:cs="Times New Roman"/>
              </w:rPr>
              <w:t>92</w:t>
            </w:r>
          </w:p>
        </w:tc>
        <w:tc>
          <w:tcPr>
            <w:tcW w:w="270" w:type="dxa"/>
          </w:tcPr>
          <w:p w14:paraId="19DA65DE" w14:textId="77777777" w:rsidR="00ED2629" w:rsidRPr="00530813" w:rsidRDefault="00ED2629" w:rsidP="00ED2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Pr>
          <w:p w14:paraId="6A82C7D8" w14:textId="77777777" w:rsidR="00ED2629" w:rsidRPr="00ED2629" w:rsidRDefault="00ED2629" w:rsidP="00C545F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7"/>
              <w:rPr>
                <w:rFonts w:cs="Times New Roman"/>
              </w:rPr>
            </w:pPr>
            <w:r w:rsidRPr="00ED2629">
              <w:rPr>
                <w:rFonts w:cs="Times New Roman"/>
              </w:rPr>
              <w:t>59</w:t>
            </w:r>
          </w:p>
        </w:tc>
        <w:tc>
          <w:tcPr>
            <w:tcW w:w="270" w:type="dxa"/>
          </w:tcPr>
          <w:p w14:paraId="36398D46" w14:textId="77777777" w:rsidR="00ED2629" w:rsidRPr="00ED2629" w:rsidRDefault="00ED2629" w:rsidP="00ED2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tcPr>
          <w:p w14:paraId="58ED8E2B" w14:textId="674963B6" w:rsidR="00ED2629" w:rsidRPr="00ED2629" w:rsidRDefault="00CF1F0A" w:rsidP="00ED2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129" w:right="71"/>
              <w:jc w:val="right"/>
              <w:rPr>
                <w:rFonts w:ascii="Times New Roman" w:hAnsi="Times New Roman" w:cs="Times New Roman"/>
                <w:sz w:val="22"/>
                <w:szCs w:val="22"/>
              </w:rPr>
            </w:pPr>
            <w:r>
              <w:rPr>
                <w:rFonts w:ascii="Times New Roman" w:hAnsi="Times New Roman" w:cs="Times New Roman"/>
                <w:sz w:val="22"/>
                <w:szCs w:val="22"/>
              </w:rPr>
              <w:t>92</w:t>
            </w:r>
          </w:p>
        </w:tc>
        <w:tc>
          <w:tcPr>
            <w:tcW w:w="270" w:type="dxa"/>
          </w:tcPr>
          <w:p w14:paraId="2C73FC5C" w14:textId="77777777" w:rsidR="00ED2629" w:rsidRPr="00ED2629" w:rsidRDefault="00ED2629" w:rsidP="00ED2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Pr>
          <w:p w14:paraId="78A52F1C" w14:textId="77777777" w:rsidR="00ED2629" w:rsidRPr="00ED2629" w:rsidRDefault="00ED2629" w:rsidP="00ED262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tLeast"/>
              <w:ind w:left="-18" w:right="-107"/>
              <w:rPr>
                <w:rFonts w:cs="Times New Roman"/>
              </w:rPr>
            </w:pPr>
            <w:r w:rsidRPr="00ED2629">
              <w:rPr>
                <w:rFonts w:cs="Times New Roman"/>
              </w:rPr>
              <w:t>59</w:t>
            </w:r>
          </w:p>
        </w:tc>
      </w:tr>
      <w:tr w:rsidR="00ED2629" w:rsidRPr="00530813" w14:paraId="15B1413B" w14:textId="77777777" w:rsidTr="00432337">
        <w:trPr>
          <w:trHeight w:val="20"/>
        </w:trPr>
        <w:tc>
          <w:tcPr>
            <w:tcW w:w="3600" w:type="dxa"/>
          </w:tcPr>
          <w:p w14:paraId="38DB4BB3" w14:textId="77777777" w:rsidR="00ED2629" w:rsidRPr="009A498C" w:rsidRDefault="00ED2629" w:rsidP="00ED2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2" w:hanging="162"/>
              <w:rPr>
                <w:rFonts w:ascii="Times New Roman" w:hAnsi="Times New Roman" w:cs="Times New Roman"/>
                <w:sz w:val="22"/>
                <w:szCs w:val="22"/>
              </w:rPr>
            </w:pPr>
            <w:r w:rsidRPr="009A498C">
              <w:rPr>
                <w:rFonts w:ascii="Times New Roman" w:hAnsi="Times New Roman" w:cs="Times New Roman"/>
                <w:sz w:val="22"/>
                <w:szCs w:val="22"/>
              </w:rPr>
              <w:t xml:space="preserve">   Over 12 months</w:t>
            </w:r>
          </w:p>
        </w:tc>
        <w:tc>
          <w:tcPr>
            <w:tcW w:w="1260" w:type="dxa"/>
            <w:tcBorders>
              <w:bottom w:val="single" w:sz="4" w:space="0" w:color="auto"/>
            </w:tcBorders>
          </w:tcPr>
          <w:p w14:paraId="4FF3DF94" w14:textId="3B4178FC" w:rsidR="00ED2629" w:rsidRPr="00530813" w:rsidRDefault="00CF1F0A" w:rsidP="00C545F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tLeast"/>
              <w:ind w:left="-18" w:right="78"/>
              <w:rPr>
                <w:rFonts w:cs="Times New Roman"/>
              </w:rPr>
            </w:pPr>
            <w:r>
              <w:rPr>
                <w:rFonts w:cs="Times New Roman"/>
              </w:rPr>
              <w:t>3,</w:t>
            </w:r>
            <w:r w:rsidR="00A83793">
              <w:rPr>
                <w:rFonts w:cs="Times New Roman"/>
              </w:rPr>
              <w:t>0</w:t>
            </w:r>
            <w:r>
              <w:rPr>
                <w:rFonts w:cs="Times New Roman"/>
              </w:rPr>
              <w:t>88</w:t>
            </w:r>
          </w:p>
        </w:tc>
        <w:tc>
          <w:tcPr>
            <w:tcW w:w="270" w:type="dxa"/>
          </w:tcPr>
          <w:p w14:paraId="59D50A87" w14:textId="77777777" w:rsidR="00ED2629" w:rsidRPr="00530813" w:rsidRDefault="00ED2629" w:rsidP="00ED2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Borders>
              <w:bottom w:val="single" w:sz="4" w:space="0" w:color="auto"/>
            </w:tcBorders>
          </w:tcPr>
          <w:p w14:paraId="5D01CE1C" w14:textId="77777777" w:rsidR="00ED2629" w:rsidRPr="00ED2629" w:rsidRDefault="00ED2629" w:rsidP="00C545F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7"/>
              <w:rPr>
                <w:rFonts w:cs="Times New Roman"/>
              </w:rPr>
            </w:pPr>
            <w:r w:rsidRPr="00ED2629">
              <w:rPr>
                <w:rFonts w:cs="Times New Roman"/>
              </w:rPr>
              <w:t>3,069</w:t>
            </w:r>
          </w:p>
        </w:tc>
        <w:tc>
          <w:tcPr>
            <w:tcW w:w="270" w:type="dxa"/>
          </w:tcPr>
          <w:p w14:paraId="294CE5AF" w14:textId="77777777" w:rsidR="00ED2629" w:rsidRPr="00ED2629" w:rsidRDefault="00ED2629" w:rsidP="00ED2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tcBorders>
              <w:bottom w:val="single" w:sz="4" w:space="0" w:color="auto"/>
            </w:tcBorders>
          </w:tcPr>
          <w:p w14:paraId="0614386E" w14:textId="67621F14" w:rsidR="00ED2629" w:rsidRPr="00ED2629" w:rsidRDefault="00CF1F0A" w:rsidP="00ED2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129" w:right="71"/>
              <w:jc w:val="right"/>
              <w:rPr>
                <w:rFonts w:ascii="Times New Roman" w:hAnsi="Times New Roman" w:cs="Times New Roman"/>
                <w:sz w:val="22"/>
                <w:szCs w:val="22"/>
              </w:rPr>
            </w:pPr>
            <w:r>
              <w:rPr>
                <w:rFonts w:ascii="Times New Roman" w:hAnsi="Times New Roman" w:cs="Times New Roman"/>
                <w:sz w:val="22"/>
                <w:szCs w:val="22"/>
              </w:rPr>
              <w:t>3,088</w:t>
            </w:r>
          </w:p>
        </w:tc>
        <w:tc>
          <w:tcPr>
            <w:tcW w:w="270" w:type="dxa"/>
          </w:tcPr>
          <w:p w14:paraId="50C57CDF" w14:textId="77777777" w:rsidR="00ED2629" w:rsidRPr="00ED2629" w:rsidRDefault="00ED2629" w:rsidP="00ED2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Borders>
              <w:bottom w:val="single" w:sz="4" w:space="0" w:color="auto"/>
            </w:tcBorders>
          </w:tcPr>
          <w:p w14:paraId="43545798" w14:textId="77777777" w:rsidR="00ED2629" w:rsidRPr="00ED2629" w:rsidRDefault="00ED2629" w:rsidP="00ED262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tLeast"/>
              <w:ind w:left="-18" w:right="-107"/>
              <w:rPr>
                <w:rFonts w:cs="Times New Roman"/>
              </w:rPr>
            </w:pPr>
            <w:r w:rsidRPr="00ED2629">
              <w:rPr>
                <w:rFonts w:cs="Times New Roman"/>
              </w:rPr>
              <w:t>3,069</w:t>
            </w:r>
          </w:p>
        </w:tc>
      </w:tr>
      <w:tr w:rsidR="00ED2629" w:rsidRPr="00530813" w14:paraId="2274ACCE" w14:textId="77777777" w:rsidTr="00432337">
        <w:trPr>
          <w:trHeight w:val="20"/>
        </w:trPr>
        <w:tc>
          <w:tcPr>
            <w:tcW w:w="3600" w:type="dxa"/>
          </w:tcPr>
          <w:p w14:paraId="4C203432" w14:textId="77777777" w:rsidR="00ED2629" w:rsidRPr="00530813" w:rsidRDefault="00ED2629" w:rsidP="00ED2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r>
              <w:rPr>
                <w:rFonts w:ascii="Times New Roman" w:hAnsi="Times New Roman" w:cs="Times New Roman"/>
                <w:b/>
                <w:bCs/>
                <w:sz w:val="22"/>
                <w:szCs w:val="22"/>
              </w:rPr>
              <w:t>Total</w:t>
            </w:r>
          </w:p>
        </w:tc>
        <w:tc>
          <w:tcPr>
            <w:tcW w:w="1260" w:type="dxa"/>
            <w:tcBorders>
              <w:top w:val="single" w:sz="4" w:space="0" w:color="auto"/>
            </w:tcBorders>
          </w:tcPr>
          <w:p w14:paraId="0A7F521C" w14:textId="5BEC4381" w:rsidR="00ED2629" w:rsidRPr="00747E3B" w:rsidRDefault="00CF1F0A" w:rsidP="00C545F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240" w:lineRule="atLeast"/>
              <w:ind w:left="-18" w:right="78"/>
              <w:rPr>
                <w:rFonts w:cs="Times New Roman"/>
                <w:b/>
                <w:bCs/>
              </w:rPr>
            </w:pPr>
            <w:r>
              <w:rPr>
                <w:rFonts w:cs="Times New Roman"/>
                <w:b/>
                <w:bCs/>
              </w:rPr>
              <w:t>63,052</w:t>
            </w:r>
          </w:p>
        </w:tc>
        <w:tc>
          <w:tcPr>
            <w:tcW w:w="270" w:type="dxa"/>
          </w:tcPr>
          <w:p w14:paraId="517DBDE2" w14:textId="77777777" w:rsidR="00ED2629" w:rsidRPr="00530813" w:rsidRDefault="00ED2629" w:rsidP="00ED2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60" w:type="dxa"/>
            <w:tcBorders>
              <w:top w:val="single" w:sz="4" w:space="0" w:color="auto"/>
            </w:tcBorders>
          </w:tcPr>
          <w:p w14:paraId="5FEA6C67" w14:textId="77777777" w:rsidR="00ED2629" w:rsidRPr="00ED2629" w:rsidRDefault="00ED2629" w:rsidP="00C545F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7"/>
              <w:rPr>
                <w:rFonts w:cs="Times New Roman"/>
                <w:b/>
                <w:bCs/>
              </w:rPr>
            </w:pPr>
            <w:r w:rsidRPr="00ED2629">
              <w:rPr>
                <w:rFonts w:cs="Times New Roman"/>
                <w:b/>
                <w:bCs/>
              </w:rPr>
              <w:t>60,498</w:t>
            </w:r>
          </w:p>
        </w:tc>
        <w:tc>
          <w:tcPr>
            <w:tcW w:w="270" w:type="dxa"/>
          </w:tcPr>
          <w:p w14:paraId="3F4D9B70" w14:textId="77777777" w:rsidR="00ED2629" w:rsidRPr="00ED2629" w:rsidRDefault="00ED2629" w:rsidP="00ED2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170" w:type="dxa"/>
            <w:tcBorders>
              <w:top w:val="single" w:sz="4" w:space="0" w:color="auto"/>
            </w:tcBorders>
          </w:tcPr>
          <w:p w14:paraId="1F50E05F" w14:textId="56120A83" w:rsidR="00ED2629" w:rsidRPr="00ED2629" w:rsidRDefault="00CF1F0A" w:rsidP="00ED2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129" w:right="71"/>
              <w:jc w:val="right"/>
              <w:rPr>
                <w:rFonts w:ascii="Times New Roman" w:hAnsi="Times New Roman" w:cs="Times New Roman"/>
                <w:b/>
                <w:bCs/>
                <w:sz w:val="22"/>
                <w:szCs w:val="22"/>
              </w:rPr>
            </w:pPr>
            <w:r>
              <w:rPr>
                <w:rFonts w:ascii="Times New Roman" w:hAnsi="Times New Roman" w:cs="Times New Roman"/>
                <w:b/>
                <w:bCs/>
                <w:sz w:val="22"/>
                <w:szCs w:val="22"/>
              </w:rPr>
              <w:t>63,052</w:t>
            </w:r>
          </w:p>
        </w:tc>
        <w:tc>
          <w:tcPr>
            <w:tcW w:w="270" w:type="dxa"/>
          </w:tcPr>
          <w:p w14:paraId="7CBC5754" w14:textId="77777777" w:rsidR="00ED2629" w:rsidRPr="00ED2629" w:rsidRDefault="00ED2629" w:rsidP="00ED2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60" w:type="dxa"/>
            <w:tcBorders>
              <w:top w:val="single" w:sz="4" w:space="0" w:color="auto"/>
            </w:tcBorders>
          </w:tcPr>
          <w:p w14:paraId="606F21E8" w14:textId="77777777" w:rsidR="00ED2629" w:rsidRPr="00ED2629" w:rsidRDefault="00ED2629" w:rsidP="00ED262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tLeast"/>
              <w:ind w:left="-18" w:right="-107"/>
              <w:rPr>
                <w:rFonts w:cs="Times New Roman"/>
                <w:b/>
                <w:bCs/>
              </w:rPr>
            </w:pPr>
            <w:r w:rsidRPr="00ED2629">
              <w:rPr>
                <w:rFonts w:cs="Times New Roman"/>
                <w:b/>
                <w:bCs/>
              </w:rPr>
              <w:t>60,498</w:t>
            </w:r>
          </w:p>
        </w:tc>
      </w:tr>
      <w:tr w:rsidR="00A86629" w:rsidRPr="00530813" w14:paraId="5AD56358" w14:textId="77777777" w:rsidTr="00432337">
        <w:trPr>
          <w:trHeight w:val="20"/>
        </w:trPr>
        <w:tc>
          <w:tcPr>
            <w:tcW w:w="3600" w:type="dxa"/>
          </w:tcPr>
          <w:p w14:paraId="352A5FA1" w14:textId="78207FD3" w:rsidR="00A86629" w:rsidRDefault="00A86629" w:rsidP="00ED2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65761C">
              <w:rPr>
                <w:rFonts w:ascii="Times New Roman" w:hAnsi="Times New Roman" w:cs="Times New Roman"/>
                <w:i/>
                <w:iCs/>
                <w:sz w:val="22"/>
                <w:szCs w:val="22"/>
              </w:rPr>
              <w:t>Less</w:t>
            </w:r>
            <w:r>
              <w:rPr>
                <w:rFonts w:ascii="Times New Roman" w:hAnsi="Times New Roman" w:cs="Times New Roman"/>
                <w:sz w:val="22"/>
                <w:szCs w:val="22"/>
              </w:rPr>
              <w:t xml:space="preserve"> allowance for expected </w:t>
            </w:r>
          </w:p>
        </w:tc>
        <w:tc>
          <w:tcPr>
            <w:tcW w:w="1260" w:type="dxa"/>
            <w:tcBorders>
              <w:top w:val="single" w:sz="4" w:space="0" w:color="auto"/>
            </w:tcBorders>
          </w:tcPr>
          <w:p w14:paraId="35A38066" w14:textId="77777777" w:rsidR="00A86629" w:rsidRDefault="00A86629" w:rsidP="00C545F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240" w:lineRule="atLeast"/>
              <w:ind w:left="-18" w:right="78"/>
              <w:rPr>
                <w:rFonts w:cs="Times New Roman"/>
                <w:b/>
                <w:bCs/>
              </w:rPr>
            </w:pPr>
          </w:p>
        </w:tc>
        <w:tc>
          <w:tcPr>
            <w:tcW w:w="270" w:type="dxa"/>
          </w:tcPr>
          <w:p w14:paraId="5C81ABE2" w14:textId="77777777" w:rsidR="00A86629" w:rsidRPr="00530813" w:rsidRDefault="00A86629" w:rsidP="00ED2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60" w:type="dxa"/>
            <w:tcBorders>
              <w:top w:val="single" w:sz="4" w:space="0" w:color="auto"/>
            </w:tcBorders>
          </w:tcPr>
          <w:p w14:paraId="75ABED57" w14:textId="77777777" w:rsidR="00A86629" w:rsidRPr="00ED2629" w:rsidRDefault="00A86629" w:rsidP="00C545F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7"/>
              <w:rPr>
                <w:rFonts w:cs="Times New Roman"/>
                <w:b/>
                <w:bCs/>
              </w:rPr>
            </w:pPr>
          </w:p>
        </w:tc>
        <w:tc>
          <w:tcPr>
            <w:tcW w:w="270" w:type="dxa"/>
          </w:tcPr>
          <w:p w14:paraId="5FBD268D" w14:textId="77777777" w:rsidR="00A86629" w:rsidRPr="00ED2629" w:rsidRDefault="00A86629" w:rsidP="00ED2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170" w:type="dxa"/>
            <w:tcBorders>
              <w:top w:val="single" w:sz="4" w:space="0" w:color="auto"/>
            </w:tcBorders>
          </w:tcPr>
          <w:p w14:paraId="767CEA7A" w14:textId="77777777" w:rsidR="00A86629" w:rsidRDefault="00A86629" w:rsidP="00ED2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129" w:right="71"/>
              <w:jc w:val="right"/>
              <w:rPr>
                <w:rFonts w:ascii="Times New Roman" w:hAnsi="Times New Roman" w:cs="Times New Roman"/>
                <w:b/>
                <w:bCs/>
                <w:sz w:val="22"/>
                <w:szCs w:val="22"/>
              </w:rPr>
            </w:pPr>
          </w:p>
        </w:tc>
        <w:tc>
          <w:tcPr>
            <w:tcW w:w="270" w:type="dxa"/>
          </w:tcPr>
          <w:p w14:paraId="313C42CE" w14:textId="77777777" w:rsidR="00A86629" w:rsidRPr="00ED2629" w:rsidRDefault="00A86629" w:rsidP="00ED2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60" w:type="dxa"/>
            <w:tcBorders>
              <w:top w:val="single" w:sz="4" w:space="0" w:color="auto"/>
            </w:tcBorders>
          </w:tcPr>
          <w:p w14:paraId="6FDBB5AB" w14:textId="77777777" w:rsidR="00A86629" w:rsidRPr="00ED2629" w:rsidRDefault="00A86629" w:rsidP="00ED262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tLeast"/>
              <w:ind w:left="-18" w:right="-107"/>
              <w:rPr>
                <w:rFonts w:cs="Times New Roman"/>
                <w:b/>
                <w:bCs/>
              </w:rPr>
            </w:pPr>
          </w:p>
        </w:tc>
      </w:tr>
      <w:tr w:rsidR="00ED2629" w:rsidRPr="00530813" w14:paraId="7E7CB54E" w14:textId="77777777" w:rsidTr="00432337">
        <w:trPr>
          <w:trHeight w:val="20"/>
        </w:trPr>
        <w:tc>
          <w:tcPr>
            <w:tcW w:w="3600" w:type="dxa"/>
          </w:tcPr>
          <w:p w14:paraId="71162769" w14:textId="11D4C00F" w:rsidR="00ED2629" w:rsidRPr="00530813" w:rsidRDefault="00ED2629" w:rsidP="00A86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616" w:firstLine="4"/>
              <w:rPr>
                <w:rFonts w:ascii="Times New Roman" w:hAnsi="Times New Roman" w:cs="Times New Roman"/>
                <w:sz w:val="22"/>
                <w:szCs w:val="22"/>
                <w:cs/>
              </w:rPr>
            </w:pPr>
            <w:r>
              <w:rPr>
                <w:rFonts w:ascii="Times New Roman" w:hAnsi="Times New Roman" w:cs="Times New Roman"/>
                <w:sz w:val="22"/>
                <w:szCs w:val="22"/>
              </w:rPr>
              <w:t>credit loss</w:t>
            </w:r>
          </w:p>
        </w:tc>
        <w:tc>
          <w:tcPr>
            <w:tcW w:w="1260" w:type="dxa"/>
            <w:tcBorders>
              <w:bottom w:val="single" w:sz="4" w:space="0" w:color="auto"/>
            </w:tcBorders>
          </w:tcPr>
          <w:p w14:paraId="79F2D968" w14:textId="721B9445" w:rsidR="00ED2629" w:rsidRPr="00530813" w:rsidRDefault="00CF1F0A" w:rsidP="00C545F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tLeast"/>
              <w:ind w:left="-18" w:right="78"/>
              <w:rPr>
                <w:rFonts w:cs="Times New Roman"/>
              </w:rPr>
            </w:pPr>
            <w:r>
              <w:rPr>
                <w:rFonts w:cs="Times New Roman"/>
              </w:rPr>
              <w:t>(3,466)</w:t>
            </w:r>
          </w:p>
        </w:tc>
        <w:tc>
          <w:tcPr>
            <w:tcW w:w="270" w:type="dxa"/>
          </w:tcPr>
          <w:p w14:paraId="748B6B21" w14:textId="77777777" w:rsidR="00ED2629" w:rsidRPr="00530813" w:rsidRDefault="00ED2629" w:rsidP="00ED2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129"/>
              <w:jc w:val="right"/>
              <w:rPr>
                <w:rFonts w:ascii="Times New Roman" w:hAnsi="Times New Roman" w:cs="Times New Roman"/>
                <w:sz w:val="22"/>
                <w:szCs w:val="22"/>
              </w:rPr>
            </w:pPr>
          </w:p>
        </w:tc>
        <w:tc>
          <w:tcPr>
            <w:tcW w:w="1260" w:type="dxa"/>
            <w:tcBorders>
              <w:bottom w:val="single" w:sz="4" w:space="0" w:color="auto"/>
            </w:tcBorders>
          </w:tcPr>
          <w:p w14:paraId="2399D709" w14:textId="77777777" w:rsidR="00ED2629" w:rsidRPr="00ED2629" w:rsidRDefault="00ED2629" w:rsidP="00C545F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7"/>
              <w:rPr>
                <w:rFonts w:cs="Times New Roman"/>
              </w:rPr>
            </w:pPr>
            <w:r w:rsidRPr="00ED2629">
              <w:rPr>
                <w:rFonts w:cs="Times New Roman"/>
              </w:rPr>
              <w:t>(3,512)</w:t>
            </w:r>
          </w:p>
        </w:tc>
        <w:tc>
          <w:tcPr>
            <w:tcW w:w="270" w:type="dxa"/>
          </w:tcPr>
          <w:p w14:paraId="5FDB4C75" w14:textId="77777777" w:rsidR="00ED2629" w:rsidRPr="00ED2629" w:rsidRDefault="00ED2629" w:rsidP="00ED2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tcBorders>
              <w:bottom w:val="single" w:sz="4" w:space="0" w:color="auto"/>
            </w:tcBorders>
          </w:tcPr>
          <w:p w14:paraId="7B111CB0" w14:textId="54E3FE42" w:rsidR="00ED2629" w:rsidRPr="00ED2629" w:rsidRDefault="00CF1F0A" w:rsidP="00ED2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129"/>
              <w:jc w:val="right"/>
              <w:rPr>
                <w:rFonts w:ascii="Times New Roman" w:hAnsi="Times New Roman" w:cs="Times New Roman"/>
                <w:sz w:val="22"/>
                <w:szCs w:val="22"/>
              </w:rPr>
            </w:pPr>
            <w:r>
              <w:rPr>
                <w:rFonts w:ascii="Times New Roman" w:hAnsi="Times New Roman" w:cs="Times New Roman"/>
                <w:sz w:val="22"/>
                <w:szCs w:val="22"/>
              </w:rPr>
              <w:t>(3,466)</w:t>
            </w:r>
          </w:p>
        </w:tc>
        <w:tc>
          <w:tcPr>
            <w:tcW w:w="270" w:type="dxa"/>
          </w:tcPr>
          <w:p w14:paraId="5A867343" w14:textId="77777777" w:rsidR="00ED2629" w:rsidRPr="00ED2629" w:rsidRDefault="00ED2629" w:rsidP="00ED2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60" w:type="dxa"/>
            <w:tcBorders>
              <w:bottom w:val="single" w:sz="4" w:space="0" w:color="auto"/>
            </w:tcBorders>
          </w:tcPr>
          <w:p w14:paraId="7300BDC2" w14:textId="77777777" w:rsidR="00ED2629" w:rsidRPr="00ED2629" w:rsidRDefault="00ED2629" w:rsidP="00ED262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tLeast"/>
              <w:ind w:left="-18" w:right="-107"/>
              <w:rPr>
                <w:rFonts w:cs="Times New Roman"/>
              </w:rPr>
            </w:pPr>
            <w:r w:rsidRPr="00ED2629">
              <w:rPr>
                <w:rFonts w:cs="Times New Roman"/>
              </w:rPr>
              <w:t>(3,512)</w:t>
            </w:r>
          </w:p>
        </w:tc>
      </w:tr>
      <w:tr w:rsidR="00ED2629" w:rsidRPr="00530813" w14:paraId="253DDCBF" w14:textId="77777777" w:rsidTr="00432337">
        <w:trPr>
          <w:trHeight w:val="20"/>
        </w:trPr>
        <w:tc>
          <w:tcPr>
            <w:tcW w:w="3600" w:type="dxa"/>
          </w:tcPr>
          <w:p w14:paraId="11447F07" w14:textId="77777777" w:rsidR="00ED2629" w:rsidRPr="0065761C" w:rsidRDefault="00ED2629" w:rsidP="00ED2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r w:rsidRPr="0065761C">
              <w:rPr>
                <w:rFonts w:ascii="Times New Roman" w:hAnsi="Times New Roman" w:cs="Times New Roman"/>
                <w:b/>
                <w:bCs/>
                <w:sz w:val="22"/>
                <w:szCs w:val="22"/>
              </w:rPr>
              <w:t>Net</w:t>
            </w:r>
          </w:p>
        </w:tc>
        <w:tc>
          <w:tcPr>
            <w:tcW w:w="1260" w:type="dxa"/>
            <w:tcBorders>
              <w:top w:val="single" w:sz="4" w:space="0" w:color="auto"/>
              <w:bottom w:val="double" w:sz="4" w:space="0" w:color="auto"/>
            </w:tcBorders>
          </w:tcPr>
          <w:p w14:paraId="0BC9F59B" w14:textId="5461347F" w:rsidR="00ED2629" w:rsidRPr="00747E3B" w:rsidRDefault="00CF1F0A" w:rsidP="00C545F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240" w:lineRule="atLeast"/>
              <w:ind w:left="-18" w:right="78"/>
              <w:rPr>
                <w:rFonts w:cs="Times New Roman"/>
                <w:b/>
                <w:bCs/>
              </w:rPr>
            </w:pPr>
            <w:r>
              <w:rPr>
                <w:rFonts w:cs="Times New Roman"/>
                <w:b/>
                <w:bCs/>
              </w:rPr>
              <w:t>59,586</w:t>
            </w:r>
          </w:p>
        </w:tc>
        <w:tc>
          <w:tcPr>
            <w:tcW w:w="270" w:type="dxa"/>
          </w:tcPr>
          <w:p w14:paraId="5DDFE86A" w14:textId="77777777" w:rsidR="00ED2629" w:rsidRPr="00530813" w:rsidRDefault="00ED2629" w:rsidP="00ED2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71E411AE" w14:textId="77777777" w:rsidR="00ED2629" w:rsidRPr="0097771E" w:rsidRDefault="00ED2629" w:rsidP="00C545F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7"/>
              <w:rPr>
                <w:rFonts w:cs="Times New Roman"/>
                <w:b/>
                <w:bCs/>
              </w:rPr>
            </w:pPr>
            <w:r w:rsidRPr="0097771E">
              <w:rPr>
                <w:rFonts w:cs="Times New Roman"/>
                <w:b/>
                <w:bCs/>
              </w:rPr>
              <w:t>56,986</w:t>
            </w:r>
          </w:p>
        </w:tc>
        <w:tc>
          <w:tcPr>
            <w:tcW w:w="270" w:type="dxa"/>
          </w:tcPr>
          <w:p w14:paraId="558744FC" w14:textId="77777777" w:rsidR="00ED2629" w:rsidRPr="00530813" w:rsidRDefault="00ED2629" w:rsidP="00ED2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416E4C4A" w14:textId="7AF72E28" w:rsidR="00ED2629" w:rsidRPr="00E65FDD" w:rsidRDefault="00CF1F0A" w:rsidP="00ED2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129" w:right="71"/>
              <w:jc w:val="right"/>
              <w:rPr>
                <w:rFonts w:ascii="Times New Roman" w:hAnsi="Times New Roman" w:cs="Times New Roman"/>
                <w:b/>
                <w:bCs/>
                <w:sz w:val="22"/>
                <w:szCs w:val="22"/>
              </w:rPr>
            </w:pPr>
            <w:r>
              <w:rPr>
                <w:rFonts w:ascii="Times New Roman" w:hAnsi="Times New Roman" w:cs="Times New Roman"/>
                <w:b/>
                <w:bCs/>
                <w:sz w:val="22"/>
                <w:szCs w:val="22"/>
              </w:rPr>
              <w:t>59,586</w:t>
            </w:r>
          </w:p>
        </w:tc>
        <w:tc>
          <w:tcPr>
            <w:tcW w:w="270" w:type="dxa"/>
          </w:tcPr>
          <w:p w14:paraId="3F719D6E" w14:textId="77777777" w:rsidR="00ED2629" w:rsidRPr="00530813" w:rsidRDefault="00ED2629" w:rsidP="00ED2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04B16A0B" w14:textId="77777777" w:rsidR="00ED2629" w:rsidRPr="007C4119" w:rsidRDefault="00ED2629" w:rsidP="00ED262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tLeast"/>
              <w:ind w:left="-18" w:right="-107"/>
              <w:rPr>
                <w:rFonts w:cs="Times New Roman"/>
                <w:b/>
                <w:bCs/>
              </w:rPr>
            </w:pPr>
            <w:r w:rsidRPr="007C4119">
              <w:rPr>
                <w:rFonts w:cs="Times New Roman"/>
                <w:b/>
                <w:bCs/>
              </w:rPr>
              <w:t>56,986</w:t>
            </w:r>
          </w:p>
        </w:tc>
      </w:tr>
    </w:tbl>
    <w:p w14:paraId="514A606E" w14:textId="77777777" w:rsidR="008A2155" w:rsidRDefault="008A2155" w:rsidP="008A2155"/>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260"/>
        <w:gridCol w:w="270"/>
        <w:gridCol w:w="1260"/>
        <w:gridCol w:w="270"/>
        <w:gridCol w:w="1170"/>
        <w:gridCol w:w="270"/>
        <w:gridCol w:w="1260"/>
      </w:tblGrid>
      <w:tr w:rsidR="002B1B61" w:rsidRPr="00530813" w14:paraId="4A2FB3FA" w14:textId="77777777" w:rsidTr="00432337">
        <w:trPr>
          <w:trHeight w:val="20"/>
          <w:tblHeader/>
        </w:trPr>
        <w:tc>
          <w:tcPr>
            <w:tcW w:w="3600" w:type="dxa"/>
            <w:shd w:val="clear" w:color="auto" w:fill="auto"/>
            <w:vAlign w:val="bottom"/>
          </w:tcPr>
          <w:p w14:paraId="2D623C05" w14:textId="77777777" w:rsidR="002B1B61" w:rsidRPr="00530813" w:rsidRDefault="002B1B61" w:rsidP="00FB4A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11"/>
              <w:jc w:val="both"/>
              <w:rPr>
                <w:rFonts w:ascii="Times New Roman" w:hAnsi="Times New Roman" w:cs="Times New Roman"/>
                <w:b/>
                <w:bCs/>
                <w:i/>
                <w:iCs/>
                <w:sz w:val="22"/>
                <w:szCs w:val="22"/>
                <w:cs/>
              </w:rPr>
            </w:pPr>
          </w:p>
        </w:tc>
        <w:tc>
          <w:tcPr>
            <w:tcW w:w="1260" w:type="dxa"/>
          </w:tcPr>
          <w:p w14:paraId="2CA56069" w14:textId="77777777" w:rsidR="002B1B61" w:rsidRPr="00574909" w:rsidRDefault="002B1B61"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270" w:type="dxa"/>
          </w:tcPr>
          <w:p w14:paraId="5F7078C1" w14:textId="77777777" w:rsidR="002B1B61" w:rsidRPr="00A35AEE" w:rsidRDefault="002B1B61"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14:paraId="78D5716E" w14:textId="77777777" w:rsidR="002B1B61" w:rsidRPr="00574909" w:rsidRDefault="002B1B61"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Financia</w:t>
            </w:r>
            <w:r>
              <w:rPr>
                <w:rFonts w:ascii="Times New Roman" w:hAnsi="Times New Roman" w:cs="Times New Roman"/>
                <w:b/>
                <w:spacing w:val="-4"/>
                <w:sz w:val="22"/>
                <w:szCs w:val="20"/>
                <w:lang w:val="en-GB" w:bidi="ar-SA"/>
              </w:rPr>
              <w:t>l</w:t>
            </w:r>
          </w:p>
        </w:tc>
        <w:tc>
          <w:tcPr>
            <w:tcW w:w="270" w:type="dxa"/>
          </w:tcPr>
          <w:p w14:paraId="2F6D89B0" w14:textId="77777777" w:rsidR="002B1B61" w:rsidRPr="00B44F5E" w:rsidRDefault="002B1B61"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170" w:type="dxa"/>
          </w:tcPr>
          <w:p w14:paraId="1848012D" w14:textId="77777777" w:rsidR="002B1B61" w:rsidRDefault="002B1B61"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p>
        </w:tc>
        <w:tc>
          <w:tcPr>
            <w:tcW w:w="270" w:type="dxa"/>
          </w:tcPr>
          <w:p w14:paraId="1D61E5D4" w14:textId="77777777" w:rsidR="002B1B61" w:rsidRPr="00A35AEE" w:rsidRDefault="002B1B61"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14:paraId="4FBABE9F" w14:textId="77777777" w:rsidR="002B1B61" w:rsidRPr="00A35AEE" w:rsidRDefault="002B1B61"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r>
      <w:tr w:rsidR="002B1B61" w:rsidRPr="00530813" w14:paraId="6ADBB827" w14:textId="77777777" w:rsidTr="00432337">
        <w:trPr>
          <w:trHeight w:val="20"/>
          <w:tblHeader/>
        </w:trPr>
        <w:tc>
          <w:tcPr>
            <w:tcW w:w="3600" w:type="dxa"/>
            <w:shd w:val="clear" w:color="auto" w:fill="auto"/>
            <w:vAlign w:val="bottom"/>
          </w:tcPr>
          <w:p w14:paraId="23184BF9" w14:textId="77777777" w:rsidR="002B1B61" w:rsidRPr="00530813" w:rsidRDefault="002B1B61" w:rsidP="00FB4A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11"/>
              <w:jc w:val="both"/>
              <w:rPr>
                <w:rFonts w:ascii="Times New Roman" w:hAnsi="Times New Roman" w:cs="Times New Roman"/>
                <w:b/>
                <w:bCs/>
                <w:i/>
                <w:iCs/>
                <w:sz w:val="22"/>
                <w:szCs w:val="22"/>
                <w:cs/>
              </w:rPr>
            </w:pPr>
          </w:p>
        </w:tc>
        <w:tc>
          <w:tcPr>
            <w:tcW w:w="1260" w:type="dxa"/>
          </w:tcPr>
          <w:p w14:paraId="7627543D" w14:textId="77777777" w:rsidR="002B1B61" w:rsidRPr="00574909" w:rsidRDefault="002B1B61"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270" w:type="dxa"/>
          </w:tcPr>
          <w:p w14:paraId="5DD79E9F" w14:textId="77777777" w:rsidR="002B1B61" w:rsidRPr="00A35AEE" w:rsidRDefault="002B1B61"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14:paraId="33ED1A58" w14:textId="77777777" w:rsidR="002B1B61" w:rsidRPr="00574909" w:rsidRDefault="002B1B61"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statements</w:t>
            </w:r>
          </w:p>
        </w:tc>
        <w:tc>
          <w:tcPr>
            <w:tcW w:w="270" w:type="dxa"/>
          </w:tcPr>
          <w:p w14:paraId="2A1880FB" w14:textId="77777777" w:rsidR="002B1B61" w:rsidRPr="00B44F5E" w:rsidRDefault="002B1B61"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170" w:type="dxa"/>
          </w:tcPr>
          <w:p w14:paraId="0918DCF4" w14:textId="77777777" w:rsidR="002B1B61" w:rsidRDefault="002B1B61"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p>
        </w:tc>
        <w:tc>
          <w:tcPr>
            <w:tcW w:w="270" w:type="dxa"/>
          </w:tcPr>
          <w:p w14:paraId="19E11FDC" w14:textId="77777777" w:rsidR="002B1B61" w:rsidRPr="00A35AEE" w:rsidRDefault="002B1B61"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14:paraId="6C8FFCA2" w14:textId="77777777" w:rsidR="002B1B61" w:rsidRPr="00A35AEE" w:rsidRDefault="002B1B61"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r>
      <w:tr w:rsidR="002B1B61" w:rsidRPr="00530813" w14:paraId="5CB86081" w14:textId="77777777" w:rsidTr="00432337">
        <w:trPr>
          <w:trHeight w:val="20"/>
          <w:tblHeader/>
        </w:trPr>
        <w:tc>
          <w:tcPr>
            <w:tcW w:w="3600" w:type="dxa"/>
            <w:shd w:val="clear" w:color="auto" w:fill="auto"/>
            <w:vAlign w:val="bottom"/>
          </w:tcPr>
          <w:p w14:paraId="0A34A030" w14:textId="77777777" w:rsidR="002B1B61" w:rsidRPr="00530813" w:rsidRDefault="002B1B61" w:rsidP="00FB4A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11"/>
              <w:jc w:val="both"/>
              <w:rPr>
                <w:rFonts w:ascii="Times New Roman" w:hAnsi="Times New Roman" w:cs="Times New Roman"/>
                <w:b/>
                <w:bCs/>
                <w:i/>
                <w:iCs/>
                <w:sz w:val="22"/>
                <w:szCs w:val="22"/>
                <w:cs/>
              </w:rPr>
            </w:pPr>
          </w:p>
        </w:tc>
        <w:tc>
          <w:tcPr>
            <w:tcW w:w="1260" w:type="dxa"/>
          </w:tcPr>
          <w:p w14:paraId="1FF21A32" w14:textId="77777777" w:rsidR="002B1B61" w:rsidRPr="00574909" w:rsidRDefault="002B1B61"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270" w:type="dxa"/>
          </w:tcPr>
          <w:p w14:paraId="25E3B1F4" w14:textId="77777777" w:rsidR="002B1B61" w:rsidRPr="00A35AEE" w:rsidRDefault="002B1B61"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14:paraId="2B2EA38D" w14:textId="77777777" w:rsidR="002B1B61" w:rsidRPr="00574909" w:rsidRDefault="002B1B61"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in which</w:t>
            </w:r>
          </w:p>
        </w:tc>
        <w:tc>
          <w:tcPr>
            <w:tcW w:w="270" w:type="dxa"/>
          </w:tcPr>
          <w:p w14:paraId="37451DC2" w14:textId="77777777" w:rsidR="002B1B61" w:rsidRPr="00B44F5E" w:rsidRDefault="002B1B61"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170" w:type="dxa"/>
          </w:tcPr>
          <w:p w14:paraId="71936487" w14:textId="77777777" w:rsidR="002B1B61" w:rsidRDefault="002B1B61"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p>
        </w:tc>
        <w:tc>
          <w:tcPr>
            <w:tcW w:w="270" w:type="dxa"/>
          </w:tcPr>
          <w:p w14:paraId="3E849311" w14:textId="77777777" w:rsidR="002B1B61" w:rsidRPr="00A35AEE" w:rsidRDefault="002B1B61"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14:paraId="7F0ACF1C" w14:textId="77777777" w:rsidR="002B1B61" w:rsidRPr="00A35AEE" w:rsidRDefault="002B1B61"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r>
      <w:tr w:rsidR="002B1B61" w:rsidRPr="00530813" w14:paraId="4963B53F" w14:textId="77777777" w:rsidTr="00432337">
        <w:trPr>
          <w:trHeight w:val="20"/>
          <w:tblHeader/>
        </w:trPr>
        <w:tc>
          <w:tcPr>
            <w:tcW w:w="3600" w:type="dxa"/>
            <w:shd w:val="clear" w:color="auto" w:fill="auto"/>
            <w:vAlign w:val="bottom"/>
          </w:tcPr>
          <w:p w14:paraId="285B0E1B" w14:textId="77777777" w:rsidR="002B1B61" w:rsidRPr="00530813" w:rsidRDefault="002B1B61" w:rsidP="00FB4A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11"/>
              <w:jc w:val="both"/>
              <w:rPr>
                <w:rFonts w:ascii="Times New Roman" w:hAnsi="Times New Roman" w:cs="Times New Roman"/>
                <w:b/>
                <w:bCs/>
                <w:i/>
                <w:iCs/>
                <w:sz w:val="22"/>
                <w:szCs w:val="22"/>
                <w:cs/>
              </w:rPr>
            </w:pPr>
          </w:p>
        </w:tc>
        <w:tc>
          <w:tcPr>
            <w:tcW w:w="1260" w:type="dxa"/>
          </w:tcPr>
          <w:p w14:paraId="4838E219" w14:textId="77777777" w:rsidR="002B1B61" w:rsidRPr="00574909" w:rsidRDefault="002B1B61"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Pr>
                <w:rFonts w:ascii="Times New Roman" w:hAnsi="Times New Roman" w:cs="Times New Roman"/>
                <w:b/>
                <w:spacing w:val="-4"/>
                <w:sz w:val="22"/>
                <w:szCs w:val="20"/>
                <w:lang w:val="en-GB" w:bidi="ar-SA"/>
              </w:rPr>
              <w:t>Consolidated</w:t>
            </w:r>
          </w:p>
        </w:tc>
        <w:tc>
          <w:tcPr>
            <w:tcW w:w="270" w:type="dxa"/>
          </w:tcPr>
          <w:p w14:paraId="4946AD14" w14:textId="77777777" w:rsidR="002B1B61" w:rsidRPr="00A35AEE" w:rsidRDefault="002B1B61"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14:paraId="376AA37F" w14:textId="77777777" w:rsidR="002B1B61" w:rsidRPr="00574909" w:rsidRDefault="002B1B61"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the equity</w:t>
            </w:r>
          </w:p>
        </w:tc>
        <w:tc>
          <w:tcPr>
            <w:tcW w:w="270" w:type="dxa"/>
          </w:tcPr>
          <w:p w14:paraId="110F00B4" w14:textId="77777777" w:rsidR="002B1B61" w:rsidRPr="00B44F5E" w:rsidRDefault="002B1B61"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170" w:type="dxa"/>
          </w:tcPr>
          <w:p w14:paraId="079AAA66" w14:textId="77777777" w:rsidR="002B1B61" w:rsidRDefault="002B1B61"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p>
        </w:tc>
        <w:tc>
          <w:tcPr>
            <w:tcW w:w="270" w:type="dxa"/>
          </w:tcPr>
          <w:p w14:paraId="5387B696" w14:textId="77777777" w:rsidR="002B1B61" w:rsidRPr="00A35AEE" w:rsidRDefault="002B1B61"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14:paraId="187486CA" w14:textId="77777777" w:rsidR="002B1B61" w:rsidRPr="00A35AEE" w:rsidRDefault="002B1B61"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r>
      <w:tr w:rsidR="002B1B61" w:rsidRPr="00530813" w14:paraId="03A2DC95" w14:textId="77777777" w:rsidTr="00432337">
        <w:trPr>
          <w:trHeight w:val="20"/>
          <w:tblHeader/>
        </w:trPr>
        <w:tc>
          <w:tcPr>
            <w:tcW w:w="3600" w:type="dxa"/>
            <w:shd w:val="clear" w:color="auto" w:fill="auto"/>
            <w:vAlign w:val="bottom"/>
          </w:tcPr>
          <w:p w14:paraId="112CFEC4" w14:textId="77777777" w:rsidR="002B1B61" w:rsidRPr="00530813" w:rsidRDefault="002B1B61" w:rsidP="00FB4A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11"/>
              <w:jc w:val="both"/>
              <w:rPr>
                <w:rFonts w:ascii="Times New Roman" w:hAnsi="Times New Roman" w:cs="Times New Roman"/>
                <w:b/>
                <w:bCs/>
                <w:i/>
                <w:iCs/>
                <w:sz w:val="22"/>
                <w:szCs w:val="22"/>
                <w:cs/>
              </w:rPr>
            </w:pPr>
          </w:p>
        </w:tc>
        <w:tc>
          <w:tcPr>
            <w:tcW w:w="1260" w:type="dxa"/>
          </w:tcPr>
          <w:p w14:paraId="0636669F" w14:textId="77777777" w:rsidR="002B1B61" w:rsidRPr="00574909" w:rsidRDefault="002B1B61"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Pr>
                <w:rFonts w:ascii="Times New Roman" w:hAnsi="Times New Roman" w:cs="Times New Roman"/>
                <w:b/>
                <w:spacing w:val="-4"/>
                <w:sz w:val="22"/>
                <w:szCs w:val="20"/>
                <w:lang w:val="en-GB" w:bidi="ar-SA"/>
              </w:rPr>
              <w:t>financial</w:t>
            </w:r>
          </w:p>
        </w:tc>
        <w:tc>
          <w:tcPr>
            <w:tcW w:w="270" w:type="dxa"/>
          </w:tcPr>
          <w:p w14:paraId="700B84D3" w14:textId="77777777" w:rsidR="002B1B61" w:rsidRPr="00A35AEE" w:rsidRDefault="002B1B61"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14:paraId="04F39329" w14:textId="77777777" w:rsidR="002B1B61" w:rsidRPr="00574909" w:rsidRDefault="002B1B61"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method</w:t>
            </w:r>
          </w:p>
        </w:tc>
        <w:tc>
          <w:tcPr>
            <w:tcW w:w="270" w:type="dxa"/>
          </w:tcPr>
          <w:p w14:paraId="0F612CCB" w14:textId="77777777" w:rsidR="002B1B61" w:rsidRPr="00B44F5E" w:rsidRDefault="002B1B61"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2700" w:type="dxa"/>
            <w:gridSpan w:val="3"/>
          </w:tcPr>
          <w:p w14:paraId="1E001142" w14:textId="77777777" w:rsidR="002B1B61" w:rsidRPr="00530813" w:rsidRDefault="002B1B61"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4"/>
              <w:jc w:val="center"/>
              <w:rPr>
                <w:rFonts w:ascii="Times New Roman" w:hAnsi="Times New Roman" w:cs="Times New Roman"/>
                <w:sz w:val="22"/>
                <w:szCs w:val="22"/>
                <w:cs/>
              </w:rPr>
            </w:pPr>
            <w:r w:rsidRPr="00152908">
              <w:rPr>
                <w:rFonts w:ascii="Times New Roman" w:hAnsi="Times New Roman" w:cs="Times New Roman"/>
                <w:b/>
                <w:bCs/>
                <w:spacing w:val="-4"/>
                <w:sz w:val="22"/>
                <w:szCs w:val="22"/>
              </w:rPr>
              <w:t>Separate</w:t>
            </w:r>
          </w:p>
        </w:tc>
      </w:tr>
      <w:tr w:rsidR="002B1B61" w:rsidRPr="00530813" w14:paraId="18A1982A" w14:textId="77777777" w:rsidTr="00432337">
        <w:trPr>
          <w:trHeight w:val="20"/>
          <w:tblHeader/>
        </w:trPr>
        <w:tc>
          <w:tcPr>
            <w:tcW w:w="3600" w:type="dxa"/>
            <w:shd w:val="clear" w:color="auto" w:fill="auto"/>
            <w:vAlign w:val="bottom"/>
          </w:tcPr>
          <w:p w14:paraId="19F4FE2C" w14:textId="77777777" w:rsidR="002B1B61" w:rsidRPr="00530813" w:rsidRDefault="002A1BCB" w:rsidP="00FB4ADD">
            <w:pPr>
              <w:pStyle w:val="BodyText"/>
              <w:spacing w:after="0" w:line="240" w:lineRule="auto"/>
              <w:ind w:right="-111"/>
              <w:jc w:val="both"/>
              <w:rPr>
                <w:rFonts w:ascii="Times New Roman" w:hAnsi="Times New Roman" w:cs="Times New Roman"/>
                <w:b/>
                <w:bCs/>
                <w:i/>
                <w:iCs/>
                <w:sz w:val="22"/>
                <w:szCs w:val="22"/>
                <w:cs/>
              </w:rPr>
            </w:pPr>
            <w:r>
              <w:rPr>
                <w:rFonts w:ascii="Times New Roman" w:hAnsi="Times New Roman" w:cs="Times New Roman"/>
                <w:b/>
                <w:bCs/>
                <w:i/>
                <w:iCs/>
                <w:sz w:val="22"/>
                <w:szCs w:val="22"/>
              </w:rPr>
              <w:t>Expected credit loss</w:t>
            </w:r>
          </w:p>
        </w:tc>
        <w:tc>
          <w:tcPr>
            <w:tcW w:w="1260" w:type="dxa"/>
          </w:tcPr>
          <w:p w14:paraId="66C7A0BE" w14:textId="77777777" w:rsidR="002B1B61" w:rsidRPr="00AC1C02" w:rsidRDefault="002B1B61"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AC1C02">
              <w:rPr>
                <w:rFonts w:ascii="Times New Roman" w:hAnsi="Times New Roman" w:cs="Times New Roman"/>
                <w:b/>
                <w:spacing w:val="-4"/>
                <w:sz w:val="22"/>
                <w:szCs w:val="20"/>
                <w:lang w:val="en-GB" w:bidi="ar-SA"/>
              </w:rPr>
              <w:t>statements</w:t>
            </w:r>
          </w:p>
        </w:tc>
        <w:tc>
          <w:tcPr>
            <w:tcW w:w="270" w:type="dxa"/>
          </w:tcPr>
          <w:p w14:paraId="136E9329" w14:textId="77777777" w:rsidR="002B1B61" w:rsidRPr="00A35AEE" w:rsidRDefault="002B1B61"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14:paraId="14104238" w14:textId="77777777" w:rsidR="002B1B61" w:rsidRPr="00333A39" w:rsidRDefault="002B1B61"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spacing w:val="-4"/>
              </w:rPr>
            </w:pPr>
            <w:r w:rsidRPr="000F13FA">
              <w:rPr>
                <w:rFonts w:ascii="Times New Roman" w:hAnsi="Times New Roman" w:cs="Times New Roman"/>
                <w:b/>
                <w:spacing w:val="-4"/>
                <w:sz w:val="22"/>
                <w:szCs w:val="20"/>
                <w:lang w:val="en-GB" w:bidi="ar-SA"/>
              </w:rPr>
              <w:t>is applied</w:t>
            </w:r>
          </w:p>
        </w:tc>
        <w:tc>
          <w:tcPr>
            <w:tcW w:w="270" w:type="dxa"/>
          </w:tcPr>
          <w:p w14:paraId="4EC92C45" w14:textId="77777777" w:rsidR="002B1B61" w:rsidRPr="00B44F5E" w:rsidRDefault="002B1B61"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2700" w:type="dxa"/>
            <w:gridSpan w:val="3"/>
          </w:tcPr>
          <w:p w14:paraId="16B42950" w14:textId="77777777" w:rsidR="002B1B61" w:rsidRPr="00530813" w:rsidRDefault="002B1B61" w:rsidP="00FB4ADD">
            <w:pPr>
              <w:ind w:left="-30" w:right="-46"/>
              <w:jc w:val="center"/>
              <w:rPr>
                <w:rFonts w:ascii="Times New Roman" w:hAnsi="Times New Roman" w:cs="Times New Roman"/>
                <w:sz w:val="22"/>
                <w:szCs w:val="22"/>
                <w:cs/>
              </w:rPr>
            </w:pPr>
            <w:r w:rsidRPr="00152908">
              <w:rPr>
                <w:rFonts w:ascii="Times New Roman" w:hAnsi="Times New Roman" w:cs="Times New Roman"/>
                <w:b/>
                <w:bCs/>
                <w:spacing w:val="-4"/>
                <w:sz w:val="22"/>
                <w:szCs w:val="22"/>
              </w:rPr>
              <w:t>financial statements</w:t>
            </w:r>
          </w:p>
        </w:tc>
      </w:tr>
      <w:tr w:rsidR="002A1BCB" w:rsidRPr="00530813" w14:paraId="5E7BAC09" w14:textId="77777777" w:rsidTr="00432337">
        <w:trPr>
          <w:trHeight w:val="20"/>
          <w:tblHeader/>
        </w:trPr>
        <w:tc>
          <w:tcPr>
            <w:tcW w:w="3600" w:type="dxa"/>
            <w:shd w:val="clear" w:color="auto" w:fill="auto"/>
            <w:vAlign w:val="bottom"/>
          </w:tcPr>
          <w:p w14:paraId="0A573C48" w14:textId="77777777" w:rsidR="002A1BCB" w:rsidRDefault="002A1BCB" w:rsidP="00FB4ADD">
            <w:pPr>
              <w:pStyle w:val="BodyText"/>
              <w:spacing w:after="0" w:line="240" w:lineRule="auto"/>
              <w:ind w:right="-111"/>
              <w:jc w:val="both"/>
              <w:rPr>
                <w:rFonts w:ascii="Times New Roman" w:hAnsi="Times New Roman" w:cs="Times New Roman"/>
                <w:b/>
                <w:bCs/>
                <w:i/>
                <w:iCs/>
                <w:sz w:val="22"/>
                <w:szCs w:val="22"/>
              </w:rPr>
            </w:pPr>
            <w:r>
              <w:rPr>
                <w:rFonts w:ascii="Times New Roman" w:hAnsi="Times New Roman" w:cs="Times New Roman"/>
                <w:b/>
                <w:bCs/>
                <w:i/>
                <w:iCs/>
                <w:sz w:val="22"/>
                <w:szCs w:val="22"/>
              </w:rPr>
              <w:t>For the three-month period ended</w:t>
            </w:r>
          </w:p>
        </w:tc>
        <w:tc>
          <w:tcPr>
            <w:tcW w:w="1260" w:type="dxa"/>
          </w:tcPr>
          <w:p w14:paraId="4FB05266" w14:textId="77777777" w:rsidR="002A1BCB" w:rsidRPr="00AC1C02" w:rsidRDefault="002A1BCB"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270" w:type="dxa"/>
          </w:tcPr>
          <w:p w14:paraId="3A55EE65" w14:textId="77777777" w:rsidR="002A1BCB" w:rsidRPr="00A35AEE" w:rsidRDefault="002A1BCB"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14:paraId="0DA75C48" w14:textId="77777777" w:rsidR="002A1BCB" w:rsidRPr="000F13FA" w:rsidRDefault="002A1BCB"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270" w:type="dxa"/>
          </w:tcPr>
          <w:p w14:paraId="688BE37C" w14:textId="77777777" w:rsidR="002A1BCB" w:rsidRPr="00B44F5E" w:rsidRDefault="002A1BCB"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2700" w:type="dxa"/>
            <w:gridSpan w:val="3"/>
          </w:tcPr>
          <w:p w14:paraId="59A30820" w14:textId="77777777" w:rsidR="002A1BCB" w:rsidRPr="00152908" w:rsidRDefault="002A1BCB" w:rsidP="00FB4ADD">
            <w:pPr>
              <w:ind w:left="-30" w:right="-46"/>
              <w:jc w:val="center"/>
              <w:rPr>
                <w:rFonts w:ascii="Times New Roman" w:hAnsi="Times New Roman" w:cs="Times New Roman"/>
                <w:b/>
                <w:bCs/>
                <w:spacing w:val="-4"/>
                <w:sz w:val="22"/>
                <w:szCs w:val="22"/>
              </w:rPr>
            </w:pPr>
          </w:p>
        </w:tc>
      </w:tr>
      <w:tr w:rsidR="002B1B61" w:rsidRPr="00530813" w14:paraId="7F1BF1BF" w14:textId="77777777" w:rsidTr="00432337">
        <w:trPr>
          <w:trHeight w:val="20"/>
          <w:tblHeader/>
        </w:trPr>
        <w:tc>
          <w:tcPr>
            <w:tcW w:w="3600" w:type="dxa"/>
            <w:shd w:val="clear" w:color="auto" w:fill="auto"/>
            <w:vAlign w:val="bottom"/>
          </w:tcPr>
          <w:p w14:paraId="4983AB23" w14:textId="77777777" w:rsidR="002B1B61" w:rsidRDefault="002B1B61" w:rsidP="002B1B61">
            <w:pPr>
              <w:pStyle w:val="BodyText"/>
              <w:spacing w:after="0" w:line="240" w:lineRule="auto"/>
              <w:ind w:left="166" w:right="-111"/>
              <w:jc w:val="both"/>
              <w:rPr>
                <w:rFonts w:ascii="Times New Roman" w:hAnsi="Times New Roman" w:cs="Times New Roman"/>
                <w:b/>
                <w:bCs/>
                <w:i/>
                <w:iCs/>
                <w:sz w:val="22"/>
                <w:szCs w:val="22"/>
              </w:rPr>
            </w:pPr>
            <w:r>
              <w:rPr>
                <w:rFonts w:ascii="Times New Roman" w:hAnsi="Times New Roman" w:cs="Times New Roman"/>
                <w:b/>
                <w:bCs/>
                <w:i/>
                <w:iCs/>
                <w:sz w:val="22"/>
                <w:szCs w:val="22"/>
              </w:rPr>
              <w:t>31 March</w:t>
            </w:r>
          </w:p>
        </w:tc>
        <w:tc>
          <w:tcPr>
            <w:tcW w:w="1260" w:type="dxa"/>
          </w:tcPr>
          <w:p w14:paraId="5B493DB2" w14:textId="77777777" w:rsidR="002B1B61" w:rsidRDefault="002B1B61"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2021</w:t>
            </w:r>
          </w:p>
        </w:tc>
        <w:tc>
          <w:tcPr>
            <w:tcW w:w="270" w:type="dxa"/>
          </w:tcPr>
          <w:p w14:paraId="23D0C9A8" w14:textId="77777777" w:rsidR="002B1B61" w:rsidRPr="00A35AEE" w:rsidRDefault="002B1B61"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14:paraId="1BD4EC67" w14:textId="77777777" w:rsidR="002B1B61" w:rsidRPr="00A35AEE" w:rsidRDefault="002B1B61"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pacing w:val="-4"/>
                <w:sz w:val="22"/>
                <w:szCs w:val="22"/>
              </w:rPr>
              <w:t>2020</w:t>
            </w:r>
          </w:p>
        </w:tc>
        <w:tc>
          <w:tcPr>
            <w:tcW w:w="270" w:type="dxa"/>
          </w:tcPr>
          <w:p w14:paraId="527DF200" w14:textId="77777777" w:rsidR="002B1B61" w:rsidRPr="00E553B1" w:rsidRDefault="002B1B61"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170" w:type="dxa"/>
          </w:tcPr>
          <w:p w14:paraId="44B9C7E3" w14:textId="77777777" w:rsidR="002B1B61" w:rsidRDefault="002B1B61"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2021</w:t>
            </w:r>
          </w:p>
        </w:tc>
        <w:tc>
          <w:tcPr>
            <w:tcW w:w="270" w:type="dxa"/>
          </w:tcPr>
          <w:p w14:paraId="263619CC" w14:textId="77777777" w:rsidR="002B1B61" w:rsidRPr="00A35AEE" w:rsidRDefault="002B1B61"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14:paraId="048861C8" w14:textId="77777777" w:rsidR="002B1B61" w:rsidRPr="00A35AEE" w:rsidRDefault="002B1B61"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pacing w:val="-4"/>
                <w:sz w:val="22"/>
                <w:szCs w:val="22"/>
              </w:rPr>
              <w:t>2020</w:t>
            </w:r>
          </w:p>
        </w:tc>
      </w:tr>
      <w:tr w:rsidR="002B1B61" w:rsidRPr="00530813" w14:paraId="5A2C4087" w14:textId="77777777" w:rsidTr="00FB4ADD">
        <w:trPr>
          <w:trHeight w:val="20"/>
          <w:tblHeader/>
        </w:trPr>
        <w:tc>
          <w:tcPr>
            <w:tcW w:w="3600" w:type="dxa"/>
            <w:shd w:val="clear" w:color="auto" w:fill="auto"/>
            <w:vAlign w:val="bottom"/>
          </w:tcPr>
          <w:p w14:paraId="6E162026" w14:textId="77777777" w:rsidR="002B1B61" w:rsidRDefault="002B1B61" w:rsidP="00FB4ADD">
            <w:pPr>
              <w:pStyle w:val="BodyText"/>
              <w:spacing w:after="0" w:line="240" w:lineRule="auto"/>
              <w:ind w:right="-111"/>
              <w:jc w:val="both"/>
              <w:rPr>
                <w:rFonts w:ascii="Times New Roman" w:hAnsi="Times New Roman" w:cs="Times New Roman"/>
                <w:b/>
                <w:bCs/>
                <w:i/>
                <w:iCs/>
                <w:sz w:val="22"/>
                <w:szCs w:val="22"/>
              </w:rPr>
            </w:pPr>
          </w:p>
        </w:tc>
        <w:tc>
          <w:tcPr>
            <w:tcW w:w="5760" w:type="dxa"/>
            <w:gridSpan w:val="7"/>
          </w:tcPr>
          <w:p w14:paraId="61DC4412" w14:textId="77777777" w:rsidR="002B1B61" w:rsidRPr="00CE4533" w:rsidRDefault="002B1B61"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i/>
                <w:iCs/>
                <w:spacing w:val="-4"/>
                <w:sz w:val="22"/>
                <w:szCs w:val="22"/>
              </w:rPr>
            </w:pPr>
            <w:r w:rsidRPr="00CE4533">
              <w:rPr>
                <w:rFonts w:ascii="Times New Roman" w:hAnsi="Times New Roman" w:cs="Times New Roman"/>
                <w:i/>
                <w:iCs/>
                <w:spacing w:val="-4"/>
                <w:sz w:val="22"/>
                <w:szCs w:val="22"/>
              </w:rPr>
              <w:t>(in thousand Baht)</w:t>
            </w:r>
          </w:p>
        </w:tc>
      </w:tr>
      <w:tr w:rsidR="002B1B61" w:rsidRPr="00530813" w14:paraId="4DE1E5F9" w14:textId="77777777" w:rsidTr="00FB4ADD">
        <w:trPr>
          <w:trHeight w:val="164"/>
          <w:tblHeader/>
        </w:trPr>
        <w:tc>
          <w:tcPr>
            <w:tcW w:w="3600" w:type="dxa"/>
          </w:tcPr>
          <w:p w14:paraId="6EB45AA6" w14:textId="77777777" w:rsidR="002B1B61" w:rsidRPr="00530813" w:rsidRDefault="002B1B61"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5760" w:type="dxa"/>
            <w:gridSpan w:val="7"/>
          </w:tcPr>
          <w:p w14:paraId="180689D1" w14:textId="77777777" w:rsidR="002B1B61" w:rsidRPr="00530813" w:rsidRDefault="002B1B61"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29" w:right="-86"/>
              <w:jc w:val="center"/>
              <w:rPr>
                <w:rFonts w:ascii="Times New Roman" w:hAnsi="Times New Roman" w:cs="Times New Roman"/>
                <w:sz w:val="22"/>
                <w:szCs w:val="22"/>
              </w:rPr>
            </w:pPr>
          </w:p>
        </w:tc>
      </w:tr>
      <w:tr w:rsidR="002B1B61" w:rsidRPr="00530813" w14:paraId="3EB5785F" w14:textId="77777777" w:rsidTr="00432337">
        <w:trPr>
          <w:trHeight w:val="20"/>
        </w:trPr>
        <w:tc>
          <w:tcPr>
            <w:tcW w:w="3600" w:type="dxa"/>
          </w:tcPr>
          <w:p w14:paraId="6E40737F" w14:textId="77777777" w:rsidR="002B1B61" w:rsidRPr="00530813" w:rsidRDefault="002B1B61"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Additions</w:t>
            </w:r>
          </w:p>
        </w:tc>
        <w:tc>
          <w:tcPr>
            <w:tcW w:w="1260" w:type="dxa"/>
          </w:tcPr>
          <w:p w14:paraId="399BBA82" w14:textId="1BF4E356" w:rsidR="002B1B61" w:rsidRPr="00530813" w:rsidRDefault="00084F72" w:rsidP="00B8014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tLeast"/>
              <w:ind w:left="-18" w:right="78"/>
              <w:rPr>
                <w:rFonts w:cs="Times New Roman"/>
              </w:rPr>
            </w:pPr>
            <w:r>
              <w:rPr>
                <w:rFonts w:cs="Times New Roman"/>
              </w:rPr>
              <w:t>-</w:t>
            </w:r>
          </w:p>
        </w:tc>
        <w:tc>
          <w:tcPr>
            <w:tcW w:w="270" w:type="dxa"/>
          </w:tcPr>
          <w:p w14:paraId="264EF24F" w14:textId="77777777" w:rsidR="002B1B61" w:rsidRPr="00530813" w:rsidRDefault="002B1B61"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9"/>
              <w:rPr>
                <w:rFonts w:ascii="Times New Roman" w:hAnsi="Times New Roman" w:cs="Times New Roman"/>
                <w:sz w:val="22"/>
                <w:szCs w:val="22"/>
              </w:rPr>
            </w:pPr>
          </w:p>
        </w:tc>
        <w:tc>
          <w:tcPr>
            <w:tcW w:w="1260" w:type="dxa"/>
          </w:tcPr>
          <w:p w14:paraId="3DB27573" w14:textId="14B89240" w:rsidR="002B1B61" w:rsidRPr="00530813" w:rsidRDefault="00084F72" w:rsidP="00B8014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7"/>
              <w:rPr>
                <w:rFonts w:cs="Times New Roman"/>
              </w:rPr>
            </w:pPr>
            <w:r>
              <w:rPr>
                <w:rFonts w:cs="Times New Roman"/>
              </w:rPr>
              <w:t>125</w:t>
            </w:r>
          </w:p>
        </w:tc>
        <w:tc>
          <w:tcPr>
            <w:tcW w:w="270" w:type="dxa"/>
          </w:tcPr>
          <w:p w14:paraId="025091D3" w14:textId="77777777" w:rsidR="002B1B61" w:rsidRPr="00530813" w:rsidRDefault="002B1B61"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tcPr>
          <w:p w14:paraId="67F70558" w14:textId="39C96FB5" w:rsidR="002B1B61" w:rsidRPr="00530813" w:rsidRDefault="00084F72"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129" w:right="71"/>
              <w:jc w:val="righ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A94FBEF" w14:textId="77777777" w:rsidR="002B1B61" w:rsidRPr="00530813" w:rsidRDefault="002B1B61"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Pr>
          <w:p w14:paraId="1091A6B7" w14:textId="6D2197C9" w:rsidR="002B1B61" w:rsidRPr="00530813" w:rsidRDefault="00084F72" w:rsidP="00B801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left="-129" w:right="-86"/>
              <w:rPr>
                <w:rFonts w:ascii="Times New Roman" w:hAnsi="Times New Roman" w:cs="Times New Roman"/>
                <w:sz w:val="22"/>
                <w:szCs w:val="22"/>
              </w:rPr>
            </w:pPr>
            <w:r>
              <w:rPr>
                <w:rFonts w:ascii="Times New Roman" w:hAnsi="Times New Roman" w:cs="Times New Roman"/>
                <w:sz w:val="22"/>
                <w:szCs w:val="22"/>
              </w:rPr>
              <w:t>125</w:t>
            </w:r>
          </w:p>
        </w:tc>
      </w:tr>
      <w:tr w:rsidR="002B1B61" w:rsidRPr="00530813" w14:paraId="3C9D838A" w14:textId="77777777" w:rsidTr="00432337">
        <w:trPr>
          <w:trHeight w:val="20"/>
        </w:trPr>
        <w:tc>
          <w:tcPr>
            <w:tcW w:w="3600" w:type="dxa"/>
          </w:tcPr>
          <w:p w14:paraId="52D7AFB3" w14:textId="77777777" w:rsidR="002B1B61" w:rsidRPr="00530813" w:rsidRDefault="002B1B61" w:rsidP="002B1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Reversal</w:t>
            </w:r>
          </w:p>
        </w:tc>
        <w:tc>
          <w:tcPr>
            <w:tcW w:w="1260" w:type="dxa"/>
          </w:tcPr>
          <w:p w14:paraId="377C420A" w14:textId="0617004A" w:rsidR="002B1B61" w:rsidRPr="00530813" w:rsidRDefault="00084F72" w:rsidP="00C545F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tLeast"/>
              <w:ind w:left="-18" w:right="78"/>
              <w:rPr>
                <w:rFonts w:cs="Times New Roman"/>
              </w:rPr>
            </w:pPr>
            <w:r>
              <w:rPr>
                <w:rFonts w:cs="Times New Roman"/>
              </w:rPr>
              <w:t>(46)</w:t>
            </w:r>
          </w:p>
        </w:tc>
        <w:tc>
          <w:tcPr>
            <w:tcW w:w="270" w:type="dxa"/>
          </w:tcPr>
          <w:p w14:paraId="34FE5592" w14:textId="77777777" w:rsidR="002B1B61" w:rsidRPr="00530813" w:rsidRDefault="002B1B61" w:rsidP="002B1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Pr>
          <w:p w14:paraId="1C259703" w14:textId="07CF51F5" w:rsidR="002B1B61" w:rsidRPr="00530813" w:rsidRDefault="00084F72" w:rsidP="00C545F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7"/>
              <w:rPr>
                <w:rFonts w:cs="Times New Roman"/>
              </w:rPr>
            </w:pPr>
            <w:r>
              <w:rPr>
                <w:rFonts w:cs="Times New Roman"/>
              </w:rPr>
              <w:t>-</w:t>
            </w:r>
          </w:p>
        </w:tc>
        <w:tc>
          <w:tcPr>
            <w:tcW w:w="270" w:type="dxa"/>
          </w:tcPr>
          <w:p w14:paraId="691F00D0" w14:textId="77777777" w:rsidR="002B1B61" w:rsidRPr="00530813" w:rsidRDefault="002B1B61" w:rsidP="002B1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tcPr>
          <w:p w14:paraId="656F2AA4" w14:textId="444A75BD" w:rsidR="002B1B61" w:rsidRPr="00530813" w:rsidRDefault="00084F72" w:rsidP="002B1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129"/>
              <w:jc w:val="right"/>
              <w:rPr>
                <w:rFonts w:ascii="Times New Roman" w:hAnsi="Times New Roman" w:cs="Times New Roman"/>
                <w:sz w:val="22"/>
                <w:szCs w:val="22"/>
              </w:rPr>
            </w:pPr>
            <w:r>
              <w:rPr>
                <w:rFonts w:ascii="Times New Roman" w:hAnsi="Times New Roman" w:cs="Times New Roman"/>
                <w:sz w:val="22"/>
                <w:szCs w:val="22"/>
              </w:rPr>
              <w:t>(46)</w:t>
            </w:r>
          </w:p>
        </w:tc>
        <w:tc>
          <w:tcPr>
            <w:tcW w:w="270" w:type="dxa"/>
          </w:tcPr>
          <w:p w14:paraId="74C3B1D0" w14:textId="77777777" w:rsidR="002B1B61" w:rsidRPr="00530813" w:rsidRDefault="002B1B61" w:rsidP="002B1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Pr>
          <w:p w14:paraId="12896968" w14:textId="3CC8E1A5" w:rsidR="002B1B61" w:rsidRPr="00530813" w:rsidRDefault="00084F72" w:rsidP="00084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left="-129" w:right="-86"/>
              <w:rPr>
                <w:rFonts w:ascii="Times New Roman" w:hAnsi="Times New Roman" w:cs="Times New Roman"/>
                <w:sz w:val="22"/>
                <w:szCs w:val="22"/>
              </w:rPr>
            </w:pPr>
            <w:r>
              <w:rPr>
                <w:rFonts w:ascii="Times New Roman" w:hAnsi="Times New Roman" w:cs="Times New Roman"/>
                <w:sz w:val="22"/>
                <w:szCs w:val="22"/>
              </w:rPr>
              <w:t>-</w:t>
            </w:r>
          </w:p>
        </w:tc>
      </w:tr>
    </w:tbl>
    <w:p w14:paraId="01CC06ED" w14:textId="77777777" w:rsidR="00313E7D" w:rsidRDefault="00313E7D" w:rsidP="008A2155">
      <w:pPr>
        <w:sectPr w:rsidR="00313E7D" w:rsidSect="00C14AB9">
          <w:headerReference w:type="default" r:id="rId8"/>
          <w:footerReference w:type="default" r:id="rId9"/>
          <w:headerReference w:type="first" r:id="rId10"/>
          <w:footerReference w:type="first" r:id="rId11"/>
          <w:pgSz w:w="11909" w:h="16834" w:code="9"/>
          <w:pgMar w:top="518" w:right="1152" w:bottom="576" w:left="1152" w:header="720" w:footer="720" w:gutter="0"/>
          <w:pgNumType w:start="12"/>
          <w:cols w:space="720"/>
        </w:sectPr>
      </w:pPr>
    </w:p>
    <w:p w14:paraId="0B3251A5" w14:textId="77777777" w:rsidR="00313E7D" w:rsidRDefault="00313E7D" w:rsidP="00887981">
      <w:pPr>
        <w:pStyle w:val="Heading1"/>
        <w:keepLines/>
        <w:numPr>
          <w:ilvl w:val="0"/>
          <w:numId w:val="0"/>
        </w:numPr>
        <w:shd w:val="clear" w:color="auto" w:fill="auto"/>
        <w:tabs>
          <w:tab w:val="left" w:pos="990"/>
        </w:tabs>
        <w:ind w:left="900" w:hanging="540"/>
        <w:rPr>
          <w:rFonts w:ascii="Times New Roman" w:hAnsi="Times New Roman"/>
          <w:i w:val="0"/>
          <w:iCs w:val="0"/>
          <w:sz w:val="24"/>
          <w:szCs w:val="24"/>
          <w:u w:val="none"/>
        </w:rPr>
      </w:pPr>
      <w:r>
        <w:rPr>
          <w:rFonts w:ascii="Times New Roman" w:hAnsi="Times New Roman"/>
          <w:i w:val="0"/>
          <w:iCs w:val="0"/>
          <w:sz w:val="24"/>
          <w:szCs w:val="24"/>
          <w:u w:val="none"/>
        </w:rPr>
        <w:lastRenderedPageBreak/>
        <w:t>5</w:t>
      </w:r>
      <w:r>
        <w:rPr>
          <w:rFonts w:ascii="Times New Roman" w:hAnsi="Times New Roman"/>
          <w:i w:val="0"/>
          <w:iCs w:val="0"/>
          <w:sz w:val="24"/>
          <w:szCs w:val="24"/>
          <w:u w:val="none"/>
        </w:rPr>
        <w:tab/>
      </w:r>
      <w:r w:rsidRPr="00BB79F5">
        <w:rPr>
          <w:rFonts w:ascii="Times New Roman" w:hAnsi="Times New Roman"/>
          <w:i w:val="0"/>
          <w:iCs w:val="0"/>
          <w:sz w:val="24"/>
          <w:szCs w:val="24"/>
          <w:u w:val="none"/>
        </w:rPr>
        <w:t>Investment</w:t>
      </w:r>
      <w:r>
        <w:rPr>
          <w:rFonts w:ascii="Times New Roman" w:hAnsi="Times New Roman"/>
          <w:i w:val="0"/>
          <w:iCs w:val="0"/>
          <w:sz w:val="24"/>
          <w:szCs w:val="24"/>
          <w:u w:val="none"/>
        </w:rPr>
        <w:t>s</w:t>
      </w:r>
      <w:r w:rsidRPr="00BB79F5">
        <w:rPr>
          <w:rFonts w:ascii="Times New Roman" w:hAnsi="Times New Roman"/>
          <w:i w:val="0"/>
          <w:iCs w:val="0"/>
          <w:sz w:val="24"/>
          <w:szCs w:val="24"/>
          <w:u w:val="none"/>
        </w:rPr>
        <w:t xml:space="preserve"> in </w:t>
      </w:r>
      <w:r>
        <w:rPr>
          <w:rFonts w:ascii="Times New Roman" w:hAnsi="Times New Roman"/>
          <w:i w:val="0"/>
          <w:iCs w:val="0"/>
          <w:sz w:val="24"/>
          <w:szCs w:val="24"/>
          <w:u w:val="none"/>
        </w:rPr>
        <w:t>subsidiaries</w:t>
      </w:r>
    </w:p>
    <w:p w14:paraId="2472EC7B" w14:textId="77777777" w:rsidR="0085690E" w:rsidRDefault="0085690E" w:rsidP="003E7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p>
    <w:p w14:paraId="67E6E45E" w14:textId="2E9157B7" w:rsidR="0085690E" w:rsidRPr="00984EA6" w:rsidRDefault="0085690E" w:rsidP="004C3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right="530"/>
        <w:jc w:val="thaiDistribute"/>
        <w:rPr>
          <w:rFonts w:ascii="Times New Roman" w:hAnsi="Times New Roman" w:cs="Times New Roman"/>
        </w:rPr>
      </w:pPr>
      <w:r w:rsidRPr="00984EA6">
        <w:rPr>
          <w:rFonts w:ascii="Times New Roman" w:hAnsi="Times New Roman"/>
          <w:bCs/>
          <w:sz w:val="22"/>
          <w:szCs w:val="22"/>
        </w:rPr>
        <w:t>Investment</w:t>
      </w:r>
      <w:r w:rsidR="006C3B45">
        <w:rPr>
          <w:rFonts w:ascii="Times New Roman" w:hAnsi="Times New Roman"/>
          <w:bCs/>
          <w:sz w:val="22"/>
          <w:szCs w:val="22"/>
        </w:rPr>
        <w:t>s</w:t>
      </w:r>
      <w:r w:rsidRPr="00984EA6">
        <w:rPr>
          <w:rFonts w:ascii="Times New Roman" w:hAnsi="Times New Roman"/>
          <w:bCs/>
          <w:sz w:val="22"/>
          <w:szCs w:val="22"/>
        </w:rPr>
        <w:t xml:space="preserve"> in subsidiar</w:t>
      </w:r>
      <w:r w:rsidR="006C3B45">
        <w:rPr>
          <w:rFonts w:ascii="Times New Roman" w:hAnsi="Times New Roman"/>
          <w:bCs/>
          <w:sz w:val="22"/>
          <w:szCs w:val="22"/>
        </w:rPr>
        <w:t>ies</w:t>
      </w:r>
      <w:r w:rsidRPr="00984EA6">
        <w:rPr>
          <w:rFonts w:ascii="Times New Roman" w:hAnsi="Times New Roman"/>
          <w:bCs/>
          <w:sz w:val="22"/>
          <w:szCs w:val="22"/>
        </w:rPr>
        <w:t xml:space="preserve"> as at </w:t>
      </w:r>
      <w:r w:rsidR="006C3B45">
        <w:rPr>
          <w:rFonts w:ascii="Times New Roman" w:hAnsi="Times New Roman" w:cs="Times New Roman"/>
          <w:sz w:val="22"/>
          <w:szCs w:val="22"/>
          <w:lang w:val="en-GB" w:bidi="ar-SA"/>
        </w:rPr>
        <w:t>31 March 2021</w:t>
      </w:r>
      <w:r w:rsidRPr="00984EA6">
        <w:rPr>
          <w:rFonts w:ascii="Times New Roman" w:hAnsi="Times New Roman"/>
          <w:bCs/>
          <w:sz w:val="22"/>
          <w:szCs w:val="22"/>
        </w:rPr>
        <w:t xml:space="preserve"> and 31 December 20</w:t>
      </w:r>
      <w:r w:rsidR="006C3B45">
        <w:rPr>
          <w:rFonts w:ascii="Times New Roman" w:hAnsi="Times New Roman"/>
          <w:bCs/>
          <w:sz w:val="22"/>
          <w:szCs w:val="22"/>
        </w:rPr>
        <w:t>20</w:t>
      </w:r>
      <w:r w:rsidRPr="00984EA6">
        <w:rPr>
          <w:rFonts w:ascii="Times New Roman" w:hAnsi="Times New Roman"/>
          <w:bCs/>
          <w:sz w:val="22"/>
          <w:szCs w:val="22"/>
        </w:rPr>
        <w:t xml:space="preserve">, and dividend income for the </w:t>
      </w:r>
      <w:r w:rsidR="006C3B45">
        <w:rPr>
          <w:rFonts w:ascii="Times New Roman" w:hAnsi="Times New Roman"/>
          <w:bCs/>
          <w:sz w:val="22"/>
          <w:szCs w:val="22"/>
        </w:rPr>
        <w:t>three</w:t>
      </w:r>
      <w:r w:rsidRPr="00984EA6">
        <w:rPr>
          <w:rFonts w:ascii="Times New Roman" w:hAnsi="Times New Roman"/>
          <w:bCs/>
          <w:sz w:val="22"/>
          <w:szCs w:val="22"/>
        </w:rPr>
        <w:t xml:space="preserve">-month periods ended </w:t>
      </w:r>
      <w:r w:rsidR="006C3B45">
        <w:rPr>
          <w:rFonts w:ascii="Times New Roman" w:hAnsi="Times New Roman" w:cs="Times New Roman"/>
          <w:sz w:val="22"/>
          <w:szCs w:val="22"/>
          <w:lang w:val="en-GB" w:bidi="ar-SA"/>
        </w:rPr>
        <w:t>31 March 2021</w:t>
      </w:r>
      <w:r w:rsidRPr="00984EA6">
        <w:rPr>
          <w:rFonts w:ascii="Times New Roman" w:hAnsi="Times New Roman"/>
          <w:bCs/>
          <w:sz w:val="22"/>
          <w:szCs w:val="22"/>
        </w:rPr>
        <w:t xml:space="preserve"> and 20</w:t>
      </w:r>
      <w:r w:rsidR="006C3B45">
        <w:rPr>
          <w:rFonts w:ascii="Times New Roman" w:hAnsi="Times New Roman"/>
          <w:bCs/>
          <w:sz w:val="22"/>
          <w:szCs w:val="22"/>
        </w:rPr>
        <w:t>20</w:t>
      </w:r>
      <w:r w:rsidR="00E725E4">
        <w:rPr>
          <w:rFonts w:ascii="Times New Roman" w:hAnsi="Times New Roman"/>
          <w:bCs/>
          <w:sz w:val="22"/>
          <w:szCs w:val="22"/>
        </w:rPr>
        <w:br/>
      </w:r>
      <w:r w:rsidRPr="00984EA6">
        <w:rPr>
          <w:rFonts w:ascii="Times New Roman" w:hAnsi="Times New Roman"/>
          <w:bCs/>
          <w:sz w:val="22"/>
          <w:szCs w:val="22"/>
        </w:rPr>
        <w:t>were as follows</w:t>
      </w:r>
      <w:r w:rsidRPr="00984EA6">
        <w:rPr>
          <w:rFonts w:ascii="Times New Roman" w:hAnsi="Times New Roman" w:cs="Times New Roman"/>
        </w:rPr>
        <w:t>:</w:t>
      </w:r>
    </w:p>
    <w:p w14:paraId="1FD3D5DC" w14:textId="77777777" w:rsidR="0085690E" w:rsidRPr="002B5C82" w:rsidRDefault="0085690E" w:rsidP="00856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Cs/>
          <w:i/>
          <w:iCs/>
          <w:sz w:val="22"/>
          <w:szCs w:val="22"/>
        </w:rPr>
      </w:pPr>
    </w:p>
    <w:tbl>
      <w:tblPr>
        <w:tblW w:w="14383" w:type="dxa"/>
        <w:tblInd w:w="810" w:type="dxa"/>
        <w:tblLayout w:type="fixed"/>
        <w:tblLook w:val="01E0" w:firstRow="1" w:lastRow="1" w:firstColumn="1" w:lastColumn="1" w:noHBand="0" w:noVBand="0"/>
      </w:tblPr>
      <w:tblGrid>
        <w:gridCol w:w="1890"/>
        <w:gridCol w:w="1596"/>
        <w:gridCol w:w="6"/>
        <w:gridCol w:w="1345"/>
        <w:gridCol w:w="6"/>
        <w:gridCol w:w="1074"/>
        <w:gridCol w:w="6"/>
        <w:gridCol w:w="984"/>
        <w:gridCol w:w="6"/>
        <w:gridCol w:w="264"/>
        <w:gridCol w:w="6"/>
        <w:gridCol w:w="1074"/>
        <w:gridCol w:w="6"/>
        <w:gridCol w:w="984"/>
        <w:gridCol w:w="6"/>
        <w:gridCol w:w="264"/>
        <w:gridCol w:w="6"/>
        <w:gridCol w:w="984"/>
        <w:gridCol w:w="6"/>
        <w:gridCol w:w="264"/>
        <w:gridCol w:w="6"/>
        <w:gridCol w:w="1074"/>
        <w:gridCol w:w="6"/>
        <w:gridCol w:w="264"/>
        <w:gridCol w:w="6"/>
        <w:gridCol w:w="984"/>
        <w:gridCol w:w="6"/>
        <w:gridCol w:w="230"/>
        <w:gridCol w:w="6"/>
        <w:gridCol w:w="1018"/>
        <w:gridCol w:w="6"/>
      </w:tblGrid>
      <w:tr w:rsidR="0085690E" w:rsidRPr="005909EA" w14:paraId="676A3AF4" w14:textId="77777777" w:rsidTr="004C3BE8">
        <w:trPr>
          <w:gridAfter w:val="1"/>
          <w:wAfter w:w="6" w:type="dxa"/>
          <w:trHeight w:val="144"/>
        </w:trPr>
        <w:tc>
          <w:tcPr>
            <w:tcW w:w="4837" w:type="dxa"/>
            <w:gridSpan w:val="4"/>
            <w:vAlign w:val="bottom"/>
          </w:tcPr>
          <w:p w14:paraId="1CC023B4" w14:textId="77777777" w:rsidR="0085690E" w:rsidRPr="005909EA" w:rsidRDefault="0085690E"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
                <w:bCs/>
                <w:sz w:val="20"/>
                <w:szCs w:val="20"/>
              </w:rPr>
            </w:pPr>
          </w:p>
        </w:tc>
        <w:tc>
          <w:tcPr>
            <w:tcW w:w="9540" w:type="dxa"/>
            <w:gridSpan w:val="26"/>
            <w:vAlign w:val="bottom"/>
          </w:tcPr>
          <w:p w14:paraId="12266E82" w14:textId="77777777" w:rsidR="0085690E" w:rsidRPr="005909EA" w:rsidRDefault="0085690E"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
                <w:bCs/>
                <w:sz w:val="20"/>
                <w:szCs w:val="20"/>
              </w:rPr>
            </w:pPr>
            <w:r w:rsidRPr="00321A6A">
              <w:rPr>
                <w:rFonts w:ascii="Times New Roman" w:hAnsi="Times New Roman"/>
                <w:b/>
                <w:bCs/>
                <w:sz w:val="20"/>
                <w:szCs w:val="20"/>
              </w:rPr>
              <w:t>Separate financial statements</w:t>
            </w:r>
          </w:p>
        </w:tc>
      </w:tr>
      <w:tr w:rsidR="0085690E" w:rsidRPr="005909EA" w14:paraId="1AECF652" w14:textId="77777777" w:rsidTr="008C2B81">
        <w:trPr>
          <w:trHeight w:val="144"/>
        </w:trPr>
        <w:tc>
          <w:tcPr>
            <w:tcW w:w="1890" w:type="dxa"/>
            <w:vAlign w:val="bottom"/>
          </w:tcPr>
          <w:p w14:paraId="716498A6" w14:textId="77777777" w:rsidR="0085690E" w:rsidRPr="005909EA" w:rsidRDefault="0085690E"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rPr>
                <w:rFonts w:ascii="Times New Roman" w:hAnsi="Times New Roman"/>
                <w:sz w:val="20"/>
                <w:szCs w:val="20"/>
              </w:rPr>
            </w:pPr>
          </w:p>
        </w:tc>
        <w:tc>
          <w:tcPr>
            <w:tcW w:w="1602" w:type="dxa"/>
            <w:gridSpan w:val="2"/>
            <w:vAlign w:val="bottom"/>
          </w:tcPr>
          <w:p w14:paraId="3B411BBB" w14:textId="77777777" w:rsidR="00F3614B" w:rsidRDefault="0085690E"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sz w:val="20"/>
                <w:szCs w:val="20"/>
              </w:rPr>
            </w:pPr>
            <w:r w:rsidRPr="00337956">
              <w:rPr>
                <w:rFonts w:ascii="Times New Roman" w:hAnsi="Times New Roman"/>
                <w:spacing w:val="-6"/>
                <w:sz w:val="20"/>
                <w:szCs w:val="20"/>
              </w:rPr>
              <w:t xml:space="preserve">Type of </w:t>
            </w:r>
          </w:p>
          <w:p w14:paraId="4BD19F7D" w14:textId="77777777" w:rsidR="0085690E" w:rsidRPr="00337956" w:rsidRDefault="0085690E"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sz w:val="20"/>
                <w:szCs w:val="20"/>
              </w:rPr>
            </w:pPr>
            <w:r w:rsidRPr="00337956">
              <w:rPr>
                <w:rFonts w:ascii="Times New Roman" w:hAnsi="Times New Roman"/>
                <w:spacing w:val="-6"/>
                <w:sz w:val="20"/>
                <w:szCs w:val="20"/>
              </w:rPr>
              <w:t>business</w:t>
            </w:r>
          </w:p>
        </w:tc>
        <w:tc>
          <w:tcPr>
            <w:tcW w:w="1351" w:type="dxa"/>
            <w:gridSpan w:val="2"/>
            <w:vAlign w:val="bottom"/>
          </w:tcPr>
          <w:p w14:paraId="43E04DFC" w14:textId="77777777" w:rsidR="0085690E" w:rsidRPr="0077062C" w:rsidRDefault="0085690E"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r>
              <w:rPr>
                <w:rFonts w:ascii="Times New Roman" w:hAnsi="Times New Roman"/>
                <w:sz w:val="20"/>
                <w:szCs w:val="20"/>
              </w:rPr>
              <w:t xml:space="preserve">  </w:t>
            </w:r>
            <w:r w:rsidRPr="0077062C">
              <w:rPr>
                <w:rFonts w:ascii="Times New Roman" w:hAnsi="Times New Roman"/>
                <w:sz w:val="20"/>
                <w:szCs w:val="20"/>
              </w:rPr>
              <w:t>Country of incorporation</w:t>
            </w:r>
          </w:p>
        </w:tc>
        <w:tc>
          <w:tcPr>
            <w:tcW w:w="2070" w:type="dxa"/>
            <w:gridSpan w:val="4"/>
            <w:vAlign w:val="bottom"/>
          </w:tcPr>
          <w:p w14:paraId="0F1C92A5" w14:textId="77777777" w:rsidR="0085690E" w:rsidRDefault="0085690E"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sz w:val="20"/>
                <w:szCs w:val="20"/>
              </w:rPr>
            </w:pPr>
            <w:r w:rsidRPr="005909EA">
              <w:rPr>
                <w:rFonts w:ascii="Times New Roman" w:hAnsi="Times New Roman" w:cs="Times New Roman"/>
                <w:sz w:val="20"/>
                <w:szCs w:val="20"/>
              </w:rPr>
              <w:t xml:space="preserve">Ownership </w:t>
            </w:r>
          </w:p>
          <w:p w14:paraId="56326C1A" w14:textId="77777777" w:rsidR="0085690E" w:rsidRDefault="0085690E"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sz w:val="20"/>
                <w:szCs w:val="20"/>
              </w:rPr>
            </w:pPr>
            <w:r>
              <w:rPr>
                <w:rFonts w:ascii="Times New Roman" w:hAnsi="Times New Roman" w:cs="Times New Roman"/>
                <w:sz w:val="20"/>
                <w:szCs w:val="20"/>
              </w:rPr>
              <w:t>Interest</w:t>
            </w:r>
          </w:p>
        </w:tc>
        <w:tc>
          <w:tcPr>
            <w:tcW w:w="270" w:type="dxa"/>
            <w:gridSpan w:val="2"/>
            <w:vAlign w:val="bottom"/>
          </w:tcPr>
          <w:p w14:paraId="676A0912" w14:textId="77777777" w:rsidR="0085690E" w:rsidRPr="005909EA" w:rsidRDefault="0085690E"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sz w:val="20"/>
                <w:szCs w:val="20"/>
              </w:rPr>
            </w:pPr>
          </w:p>
        </w:tc>
        <w:tc>
          <w:tcPr>
            <w:tcW w:w="2070" w:type="dxa"/>
            <w:gridSpan w:val="4"/>
          </w:tcPr>
          <w:p w14:paraId="69EAD965" w14:textId="77777777" w:rsidR="0085690E" w:rsidRPr="005909EA" w:rsidRDefault="0085690E"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p w14:paraId="71A2DA12" w14:textId="77777777" w:rsidR="0085690E" w:rsidRDefault="0085690E"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p w14:paraId="0F94D157" w14:textId="77777777" w:rsidR="0085690E" w:rsidRPr="005909EA" w:rsidRDefault="0085690E"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5909EA">
              <w:rPr>
                <w:rFonts w:ascii="Times New Roman" w:hAnsi="Times New Roman" w:cs="Times New Roman"/>
                <w:sz w:val="20"/>
                <w:szCs w:val="20"/>
              </w:rPr>
              <w:t>Paid-up capital</w:t>
            </w:r>
          </w:p>
        </w:tc>
        <w:tc>
          <w:tcPr>
            <w:tcW w:w="270" w:type="dxa"/>
            <w:gridSpan w:val="2"/>
          </w:tcPr>
          <w:p w14:paraId="5B2FA030" w14:textId="77777777" w:rsidR="0085690E" w:rsidRPr="005909EA" w:rsidRDefault="0085690E"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sz w:val="20"/>
                <w:szCs w:val="20"/>
              </w:rPr>
            </w:pPr>
          </w:p>
        </w:tc>
        <w:tc>
          <w:tcPr>
            <w:tcW w:w="2340" w:type="dxa"/>
            <w:gridSpan w:val="6"/>
          </w:tcPr>
          <w:p w14:paraId="4D214A5F" w14:textId="77777777" w:rsidR="0085690E" w:rsidRPr="005909EA" w:rsidRDefault="0085690E"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sz w:val="20"/>
                <w:szCs w:val="20"/>
              </w:rPr>
            </w:pPr>
          </w:p>
          <w:p w14:paraId="112EFECC" w14:textId="77777777" w:rsidR="0085690E" w:rsidRDefault="0085690E"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sz w:val="20"/>
                <w:szCs w:val="20"/>
              </w:rPr>
            </w:pPr>
          </w:p>
          <w:p w14:paraId="52F19B3F" w14:textId="77777777" w:rsidR="0085690E" w:rsidRPr="005909EA" w:rsidRDefault="0085690E"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sz w:val="20"/>
                <w:szCs w:val="20"/>
              </w:rPr>
            </w:pPr>
            <w:r w:rsidRPr="005909EA">
              <w:rPr>
                <w:rFonts w:ascii="Times New Roman" w:hAnsi="Times New Roman" w:cs="Times New Roman"/>
                <w:sz w:val="20"/>
                <w:szCs w:val="20"/>
              </w:rPr>
              <w:t>Cost</w:t>
            </w:r>
          </w:p>
        </w:tc>
        <w:tc>
          <w:tcPr>
            <w:tcW w:w="270" w:type="dxa"/>
            <w:gridSpan w:val="2"/>
          </w:tcPr>
          <w:p w14:paraId="19DD9023" w14:textId="77777777" w:rsidR="0085690E" w:rsidRPr="005909EA" w:rsidRDefault="0085690E"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right="-108"/>
              <w:jc w:val="center"/>
              <w:rPr>
                <w:rFonts w:ascii="Times New Roman" w:hAnsi="Times New Roman" w:cs="Times New Roman"/>
                <w:b/>
                <w:bCs/>
                <w:sz w:val="20"/>
                <w:szCs w:val="20"/>
              </w:rPr>
            </w:pPr>
          </w:p>
        </w:tc>
        <w:tc>
          <w:tcPr>
            <w:tcW w:w="2250" w:type="dxa"/>
            <w:gridSpan w:val="6"/>
            <w:vAlign w:val="bottom"/>
          </w:tcPr>
          <w:p w14:paraId="63EF56CB" w14:textId="77777777" w:rsidR="0085690E" w:rsidRDefault="0085690E"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Pr>
                <w:rFonts w:ascii="Times New Roman" w:hAnsi="Times New Roman" w:cs="Times New Roman"/>
                <w:sz w:val="20"/>
                <w:szCs w:val="20"/>
              </w:rPr>
              <w:t>Dividend income</w:t>
            </w:r>
          </w:p>
          <w:p w14:paraId="6FE19FE8" w14:textId="77777777" w:rsidR="0085690E" w:rsidRDefault="0085690E"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Pr>
                <w:rFonts w:ascii="Times New Roman" w:hAnsi="Times New Roman" w:cs="Times New Roman"/>
                <w:sz w:val="20"/>
                <w:szCs w:val="20"/>
              </w:rPr>
              <w:t>for the three-month</w:t>
            </w:r>
          </w:p>
          <w:p w14:paraId="3DC07248" w14:textId="77777777" w:rsidR="0085690E" w:rsidRPr="00614C18" w:rsidRDefault="0085690E"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Pr>
                <w:rFonts w:ascii="Times New Roman" w:hAnsi="Times New Roman" w:cs="Times New Roman"/>
                <w:sz w:val="20"/>
                <w:szCs w:val="20"/>
              </w:rPr>
              <w:t>period ended</w:t>
            </w:r>
          </w:p>
        </w:tc>
      </w:tr>
      <w:tr w:rsidR="0085690E" w:rsidRPr="005909EA" w14:paraId="508CFA79" w14:textId="77777777" w:rsidTr="004C3BE8">
        <w:trPr>
          <w:gridAfter w:val="1"/>
          <w:wAfter w:w="6" w:type="dxa"/>
          <w:trHeight w:val="70"/>
        </w:trPr>
        <w:tc>
          <w:tcPr>
            <w:tcW w:w="3486" w:type="dxa"/>
            <w:gridSpan w:val="2"/>
            <w:vAlign w:val="bottom"/>
          </w:tcPr>
          <w:p w14:paraId="0FB26A2E" w14:textId="77777777" w:rsidR="0085690E" w:rsidRPr="005909EA" w:rsidRDefault="0085690E" w:rsidP="00856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tc>
        <w:tc>
          <w:tcPr>
            <w:tcW w:w="1351" w:type="dxa"/>
            <w:gridSpan w:val="2"/>
            <w:vAlign w:val="bottom"/>
          </w:tcPr>
          <w:p w14:paraId="4AA017A4" w14:textId="77777777" w:rsidR="0085690E" w:rsidRPr="005909EA" w:rsidRDefault="0085690E" w:rsidP="00856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tc>
        <w:tc>
          <w:tcPr>
            <w:tcW w:w="1080" w:type="dxa"/>
            <w:gridSpan w:val="2"/>
            <w:vAlign w:val="bottom"/>
          </w:tcPr>
          <w:p w14:paraId="7AB7B981" w14:textId="77777777" w:rsidR="0085690E" w:rsidRDefault="0085690E" w:rsidP="00856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Pr>
                <w:rFonts w:ascii="Times New Roman" w:hAnsi="Times New Roman" w:cs="Times New Roman"/>
                <w:sz w:val="20"/>
                <w:szCs w:val="20"/>
              </w:rPr>
              <w:t>31</w:t>
            </w:r>
          </w:p>
        </w:tc>
        <w:tc>
          <w:tcPr>
            <w:tcW w:w="990" w:type="dxa"/>
            <w:gridSpan w:val="2"/>
            <w:vAlign w:val="bottom"/>
          </w:tcPr>
          <w:p w14:paraId="75547C47" w14:textId="77777777" w:rsidR="0085690E" w:rsidRDefault="0085690E" w:rsidP="00856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Pr>
                <w:rFonts w:ascii="Times New Roman" w:hAnsi="Times New Roman" w:cs="Times New Roman"/>
                <w:sz w:val="20"/>
                <w:szCs w:val="20"/>
              </w:rPr>
              <w:t>31</w:t>
            </w:r>
          </w:p>
        </w:tc>
        <w:tc>
          <w:tcPr>
            <w:tcW w:w="270" w:type="dxa"/>
            <w:gridSpan w:val="2"/>
            <w:vAlign w:val="bottom"/>
          </w:tcPr>
          <w:p w14:paraId="453097B8" w14:textId="77777777" w:rsidR="0085690E" w:rsidRDefault="0085690E" w:rsidP="00856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p>
        </w:tc>
        <w:tc>
          <w:tcPr>
            <w:tcW w:w="1080" w:type="dxa"/>
            <w:gridSpan w:val="2"/>
            <w:vAlign w:val="bottom"/>
          </w:tcPr>
          <w:p w14:paraId="74394548" w14:textId="77777777" w:rsidR="0085690E" w:rsidRDefault="0085690E" w:rsidP="00856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Pr>
                <w:rFonts w:ascii="Times New Roman" w:hAnsi="Times New Roman" w:cs="Times New Roman"/>
                <w:sz w:val="20"/>
                <w:szCs w:val="20"/>
              </w:rPr>
              <w:t>31</w:t>
            </w:r>
          </w:p>
        </w:tc>
        <w:tc>
          <w:tcPr>
            <w:tcW w:w="990" w:type="dxa"/>
            <w:gridSpan w:val="2"/>
            <w:vAlign w:val="bottom"/>
          </w:tcPr>
          <w:p w14:paraId="5423DA62" w14:textId="77777777" w:rsidR="0085690E" w:rsidRDefault="0085690E" w:rsidP="00856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Pr>
                <w:rFonts w:ascii="Times New Roman" w:hAnsi="Times New Roman" w:cs="Times New Roman"/>
                <w:sz w:val="20"/>
                <w:szCs w:val="20"/>
              </w:rPr>
              <w:t>31</w:t>
            </w:r>
          </w:p>
        </w:tc>
        <w:tc>
          <w:tcPr>
            <w:tcW w:w="270" w:type="dxa"/>
            <w:gridSpan w:val="2"/>
          </w:tcPr>
          <w:p w14:paraId="7E7DCBEC" w14:textId="77777777" w:rsidR="0085690E" w:rsidRPr="005909EA" w:rsidRDefault="0085690E" w:rsidP="00856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sz w:val="20"/>
                <w:szCs w:val="20"/>
              </w:rPr>
            </w:pPr>
          </w:p>
        </w:tc>
        <w:tc>
          <w:tcPr>
            <w:tcW w:w="990" w:type="dxa"/>
            <w:gridSpan w:val="2"/>
            <w:vAlign w:val="bottom"/>
          </w:tcPr>
          <w:p w14:paraId="3B051346" w14:textId="77777777" w:rsidR="0085690E" w:rsidRDefault="0085690E" w:rsidP="00856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Pr>
                <w:rFonts w:ascii="Times New Roman" w:hAnsi="Times New Roman" w:cs="Times New Roman"/>
                <w:sz w:val="20"/>
                <w:szCs w:val="20"/>
              </w:rPr>
              <w:t>31</w:t>
            </w:r>
          </w:p>
        </w:tc>
        <w:tc>
          <w:tcPr>
            <w:tcW w:w="270" w:type="dxa"/>
            <w:gridSpan w:val="2"/>
          </w:tcPr>
          <w:p w14:paraId="4CC125B1" w14:textId="77777777" w:rsidR="0085690E" w:rsidRPr="005909EA" w:rsidRDefault="0085690E" w:rsidP="00856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0"/>
                <w:szCs w:val="20"/>
              </w:rPr>
            </w:pPr>
          </w:p>
        </w:tc>
        <w:tc>
          <w:tcPr>
            <w:tcW w:w="1080" w:type="dxa"/>
            <w:gridSpan w:val="2"/>
            <w:vAlign w:val="bottom"/>
          </w:tcPr>
          <w:p w14:paraId="28CFD929" w14:textId="77777777" w:rsidR="0085690E" w:rsidRDefault="0085690E" w:rsidP="00856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Pr>
                <w:rFonts w:ascii="Times New Roman" w:hAnsi="Times New Roman" w:cs="Times New Roman"/>
                <w:sz w:val="20"/>
                <w:szCs w:val="20"/>
              </w:rPr>
              <w:t>31</w:t>
            </w:r>
          </w:p>
        </w:tc>
        <w:tc>
          <w:tcPr>
            <w:tcW w:w="270" w:type="dxa"/>
            <w:gridSpan w:val="2"/>
          </w:tcPr>
          <w:p w14:paraId="48CAB5E9" w14:textId="77777777" w:rsidR="0085690E" w:rsidRPr="005909EA" w:rsidRDefault="0085690E" w:rsidP="00856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right="-108"/>
              <w:jc w:val="center"/>
              <w:rPr>
                <w:rFonts w:ascii="Times New Roman" w:hAnsi="Times New Roman" w:cs="Times New Roman"/>
                <w:sz w:val="20"/>
                <w:szCs w:val="20"/>
              </w:rPr>
            </w:pPr>
          </w:p>
        </w:tc>
        <w:tc>
          <w:tcPr>
            <w:tcW w:w="990" w:type="dxa"/>
            <w:gridSpan w:val="2"/>
            <w:vAlign w:val="bottom"/>
          </w:tcPr>
          <w:p w14:paraId="23B19871" w14:textId="77777777" w:rsidR="0085690E" w:rsidRDefault="0085690E" w:rsidP="00856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Pr>
                <w:rFonts w:ascii="Times New Roman" w:hAnsi="Times New Roman" w:cs="Times New Roman"/>
                <w:sz w:val="20"/>
                <w:szCs w:val="20"/>
              </w:rPr>
              <w:t>31</w:t>
            </w:r>
          </w:p>
        </w:tc>
        <w:tc>
          <w:tcPr>
            <w:tcW w:w="236" w:type="dxa"/>
            <w:gridSpan w:val="2"/>
          </w:tcPr>
          <w:p w14:paraId="6F31F6FF" w14:textId="77777777" w:rsidR="0085690E" w:rsidRPr="005909EA" w:rsidRDefault="0085690E" w:rsidP="00856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0"/>
                <w:szCs w:val="20"/>
              </w:rPr>
            </w:pPr>
          </w:p>
        </w:tc>
        <w:tc>
          <w:tcPr>
            <w:tcW w:w="1024" w:type="dxa"/>
            <w:gridSpan w:val="2"/>
            <w:vAlign w:val="bottom"/>
          </w:tcPr>
          <w:p w14:paraId="6ADD8D92" w14:textId="77777777" w:rsidR="0085690E" w:rsidRDefault="0085690E" w:rsidP="00856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Pr>
                <w:rFonts w:ascii="Times New Roman" w:hAnsi="Times New Roman" w:cs="Times New Roman"/>
                <w:sz w:val="20"/>
                <w:szCs w:val="20"/>
              </w:rPr>
              <w:t>31</w:t>
            </w:r>
          </w:p>
        </w:tc>
      </w:tr>
      <w:tr w:rsidR="0085690E" w:rsidRPr="005909EA" w14:paraId="5B8DC98B" w14:textId="77777777" w:rsidTr="004C3BE8">
        <w:trPr>
          <w:gridAfter w:val="1"/>
          <w:wAfter w:w="6" w:type="dxa"/>
          <w:trHeight w:val="144"/>
        </w:trPr>
        <w:tc>
          <w:tcPr>
            <w:tcW w:w="3486" w:type="dxa"/>
            <w:gridSpan w:val="2"/>
            <w:vAlign w:val="bottom"/>
          </w:tcPr>
          <w:p w14:paraId="4B71C51B" w14:textId="77777777" w:rsidR="0085690E" w:rsidRPr="005909EA" w:rsidRDefault="0085690E" w:rsidP="00856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tc>
        <w:tc>
          <w:tcPr>
            <w:tcW w:w="1351" w:type="dxa"/>
            <w:gridSpan w:val="2"/>
            <w:vAlign w:val="bottom"/>
          </w:tcPr>
          <w:p w14:paraId="66A36BC8" w14:textId="77777777" w:rsidR="0085690E" w:rsidRPr="005909EA" w:rsidRDefault="0085690E" w:rsidP="00856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tc>
        <w:tc>
          <w:tcPr>
            <w:tcW w:w="1080" w:type="dxa"/>
            <w:gridSpan w:val="2"/>
            <w:vAlign w:val="bottom"/>
          </w:tcPr>
          <w:p w14:paraId="266AC2BB" w14:textId="77777777" w:rsidR="0085690E" w:rsidRDefault="0085690E" w:rsidP="00856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Pr>
                <w:rFonts w:ascii="Times New Roman" w:hAnsi="Times New Roman" w:cs="Times New Roman"/>
                <w:sz w:val="20"/>
                <w:szCs w:val="20"/>
              </w:rPr>
              <w:t>March</w:t>
            </w:r>
          </w:p>
        </w:tc>
        <w:tc>
          <w:tcPr>
            <w:tcW w:w="990" w:type="dxa"/>
            <w:gridSpan w:val="2"/>
            <w:vAlign w:val="bottom"/>
          </w:tcPr>
          <w:p w14:paraId="68BD4910" w14:textId="77777777" w:rsidR="0085690E" w:rsidRDefault="0085690E" w:rsidP="00856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Pr>
                <w:rFonts w:ascii="Times New Roman" w:hAnsi="Times New Roman" w:cs="Times New Roman"/>
                <w:sz w:val="20"/>
                <w:szCs w:val="20"/>
              </w:rPr>
              <w:t>December</w:t>
            </w:r>
          </w:p>
        </w:tc>
        <w:tc>
          <w:tcPr>
            <w:tcW w:w="270" w:type="dxa"/>
            <w:gridSpan w:val="2"/>
            <w:vAlign w:val="bottom"/>
          </w:tcPr>
          <w:p w14:paraId="40A8CF71" w14:textId="77777777" w:rsidR="0085690E" w:rsidRDefault="0085690E" w:rsidP="00856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p>
        </w:tc>
        <w:tc>
          <w:tcPr>
            <w:tcW w:w="1080" w:type="dxa"/>
            <w:gridSpan w:val="2"/>
            <w:vAlign w:val="bottom"/>
          </w:tcPr>
          <w:p w14:paraId="272AF9B8" w14:textId="77777777" w:rsidR="0085690E" w:rsidRDefault="0085690E" w:rsidP="00856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Pr>
                <w:rFonts w:ascii="Times New Roman" w:hAnsi="Times New Roman" w:cs="Times New Roman"/>
                <w:sz w:val="20"/>
                <w:szCs w:val="20"/>
              </w:rPr>
              <w:t>March</w:t>
            </w:r>
          </w:p>
        </w:tc>
        <w:tc>
          <w:tcPr>
            <w:tcW w:w="990" w:type="dxa"/>
            <w:gridSpan w:val="2"/>
            <w:vAlign w:val="bottom"/>
          </w:tcPr>
          <w:p w14:paraId="36BACF40" w14:textId="77777777" w:rsidR="0085690E" w:rsidRDefault="0085690E" w:rsidP="00856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Pr>
                <w:rFonts w:ascii="Times New Roman" w:hAnsi="Times New Roman" w:cs="Times New Roman"/>
                <w:sz w:val="20"/>
                <w:szCs w:val="20"/>
              </w:rPr>
              <w:t>December</w:t>
            </w:r>
          </w:p>
        </w:tc>
        <w:tc>
          <w:tcPr>
            <w:tcW w:w="270" w:type="dxa"/>
            <w:gridSpan w:val="2"/>
          </w:tcPr>
          <w:p w14:paraId="37ADA810" w14:textId="77777777" w:rsidR="0085690E" w:rsidRPr="005909EA" w:rsidRDefault="0085690E" w:rsidP="00856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sz w:val="20"/>
                <w:szCs w:val="20"/>
              </w:rPr>
            </w:pPr>
          </w:p>
        </w:tc>
        <w:tc>
          <w:tcPr>
            <w:tcW w:w="990" w:type="dxa"/>
            <w:gridSpan w:val="2"/>
            <w:vAlign w:val="bottom"/>
          </w:tcPr>
          <w:p w14:paraId="1C15312D" w14:textId="77777777" w:rsidR="0085690E" w:rsidRDefault="0085690E" w:rsidP="00856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Pr>
                <w:rFonts w:ascii="Times New Roman" w:hAnsi="Times New Roman" w:cs="Times New Roman"/>
                <w:sz w:val="20"/>
                <w:szCs w:val="20"/>
              </w:rPr>
              <w:t>March</w:t>
            </w:r>
          </w:p>
        </w:tc>
        <w:tc>
          <w:tcPr>
            <w:tcW w:w="270" w:type="dxa"/>
            <w:gridSpan w:val="2"/>
          </w:tcPr>
          <w:p w14:paraId="740C4A22" w14:textId="77777777" w:rsidR="0085690E" w:rsidRPr="005909EA" w:rsidRDefault="0085690E" w:rsidP="00856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0"/>
                <w:szCs w:val="20"/>
              </w:rPr>
            </w:pPr>
          </w:p>
        </w:tc>
        <w:tc>
          <w:tcPr>
            <w:tcW w:w="1080" w:type="dxa"/>
            <w:gridSpan w:val="2"/>
            <w:vAlign w:val="bottom"/>
          </w:tcPr>
          <w:p w14:paraId="168502CD" w14:textId="77777777" w:rsidR="0085690E" w:rsidRDefault="0085690E" w:rsidP="00856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Pr>
                <w:rFonts w:ascii="Times New Roman" w:hAnsi="Times New Roman" w:cs="Times New Roman"/>
                <w:sz w:val="20"/>
                <w:szCs w:val="20"/>
              </w:rPr>
              <w:t>December</w:t>
            </w:r>
          </w:p>
        </w:tc>
        <w:tc>
          <w:tcPr>
            <w:tcW w:w="270" w:type="dxa"/>
            <w:gridSpan w:val="2"/>
          </w:tcPr>
          <w:p w14:paraId="07C91D1C" w14:textId="77777777" w:rsidR="0085690E" w:rsidRPr="005909EA" w:rsidRDefault="0085690E" w:rsidP="00856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right="-108"/>
              <w:jc w:val="center"/>
              <w:rPr>
                <w:rFonts w:ascii="Times New Roman" w:hAnsi="Times New Roman" w:cs="Times New Roman"/>
                <w:sz w:val="20"/>
                <w:szCs w:val="20"/>
              </w:rPr>
            </w:pPr>
          </w:p>
        </w:tc>
        <w:tc>
          <w:tcPr>
            <w:tcW w:w="990" w:type="dxa"/>
            <w:gridSpan w:val="2"/>
            <w:vAlign w:val="bottom"/>
          </w:tcPr>
          <w:p w14:paraId="496E7C36" w14:textId="77777777" w:rsidR="0085690E" w:rsidRDefault="0085690E" w:rsidP="00856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Pr>
                <w:rFonts w:ascii="Times New Roman" w:hAnsi="Times New Roman" w:cs="Times New Roman"/>
                <w:sz w:val="20"/>
                <w:szCs w:val="20"/>
              </w:rPr>
              <w:t>March</w:t>
            </w:r>
          </w:p>
        </w:tc>
        <w:tc>
          <w:tcPr>
            <w:tcW w:w="236" w:type="dxa"/>
            <w:gridSpan w:val="2"/>
          </w:tcPr>
          <w:p w14:paraId="2E9FF092" w14:textId="77777777" w:rsidR="0085690E" w:rsidRPr="005909EA" w:rsidRDefault="0085690E" w:rsidP="00856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0"/>
                <w:szCs w:val="20"/>
              </w:rPr>
            </w:pPr>
          </w:p>
        </w:tc>
        <w:tc>
          <w:tcPr>
            <w:tcW w:w="1024" w:type="dxa"/>
            <w:gridSpan w:val="2"/>
            <w:vAlign w:val="bottom"/>
          </w:tcPr>
          <w:p w14:paraId="48DCD96B" w14:textId="77777777" w:rsidR="0085690E" w:rsidRDefault="006C3B45" w:rsidP="00856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Pr>
                <w:rFonts w:ascii="Times New Roman" w:hAnsi="Times New Roman" w:cs="Times New Roman"/>
                <w:sz w:val="20"/>
                <w:szCs w:val="20"/>
              </w:rPr>
              <w:t>March</w:t>
            </w:r>
          </w:p>
        </w:tc>
      </w:tr>
      <w:tr w:rsidR="0085690E" w:rsidRPr="005909EA" w14:paraId="3A47D3E7" w14:textId="77777777" w:rsidTr="004C3BE8">
        <w:trPr>
          <w:gridAfter w:val="1"/>
          <w:wAfter w:w="6" w:type="dxa"/>
          <w:trHeight w:val="144"/>
        </w:trPr>
        <w:tc>
          <w:tcPr>
            <w:tcW w:w="4837" w:type="dxa"/>
            <w:gridSpan w:val="4"/>
            <w:vAlign w:val="bottom"/>
          </w:tcPr>
          <w:p w14:paraId="6979B402" w14:textId="77777777" w:rsidR="0085690E" w:rsidRPr="005909EA" w:rsidRDefault="0085690E" w:rsidP="00856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tc>
        <w:tc>
          <w:tcPr>
            <w:tcW w:w="1080" w:type="dxa"/>
            <w:gridSpan w:val="2"/>
            <w:vAlign w:val="bottom"/>
          </w:tcPr>
          <w:p w14:paraId="7CFB9ABF" w14:textId="77777777" w:rsidR="0085690E" w:rsidRPr="00A04B84" w:rsidRDefault="0085690E" w:rsidP="00856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sz w:val="20"/>
                <w:szCs w:val="20"/>
              </w:rPr>
            </w:pPr>
            <w:r>
              <w:rPr>
                <w:rFonts w:ascii="Times New Roman" w:hAnsi="Times New Roman" w:cs="Times New Roman"/>
                <w:sz w:val="20"/>
                <w:szCs w:val="20"/>
              </w:rPr>
              <w:t>2021</w:t>
            </w:r>
          </w:p>
        </w:tc>
        <w:tc>
          <w:tcPr>
            <w:tcW w:w="990" w:type="dxa"/>
            <w:gridSpan w:val="2"/>
            <w:vAlign w:val="bottom"/>
          </w:tcPr>
          <w:p w14:paraId="5B6C9269" w14:textId="77777777" w:rsidR="0085690E" w:rsidRPr="00A04B84" w:rsidRDefault="0085690E" w:rsidP="00856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Pr>
                <w:rFonts w:ascii="Times New Roman" w:hAnsi="Times New Roman" w:cs="Times New Roman"/>
                <w:sz w:val="20"/>
                <w:szCs w:val="20"/>
              </w:rPr>
              <w:t>2020</w:t>
            </w:r>
          </w:p>
        </w:tc>
        <w:tc>
          <w:tcPr>
            <w:tcW w:w="270" w:type="dxa"/>
            <w:gridSpan w:val="2"/>
            <w:vAlign w:val="bottom"/>
          </w:tcPr>
          <w:p w14:paraId="6F39BE41" w14:textId="77777777" w:rsidR="0085690E" w:rsidRPr="00A04B84" w:rsidRDefault="0085690E" w:rsidP="00856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1080" w:type="dxa"/>
            <w:gridSpan w:val="2"/>
            <w:vAlign w:val="bottom"/>
          </w:tcPr>
          <w:p w14:paraId="1544A3F9" w14:textId="77777777" w:rsidR="0085690E" w:rsidRPr="00A04B84" w:rsidRDefault="0085690E" w:rsidP="00856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sz w:val="20"/>
                <w:szCs w:val="20"/>
              </w:rPr>
            </w:pPr>
            <w:r>
              <w:rPr>
                <w:rFonts w:ascii="Times New Roman" w:hAnsi="Times New Roman" w:cs="Times New Roman"/>
                <w:sz w:val="20"/>
                <w:szCs w:val="20"/>
              </w:rPr>
              <w:t>2021</w:t>
            </w:r>
          </w:p>
        </w:tc>
        <w:tc>
          <w:tcPr>
            <w:tcW w:w="990" w:type="dxa"/>
            <w:gridSpan w:val="2"/>
            <w:vAlign w:val="bottom"/>
          </w:tcPr>
          <w:p w14:paraId="055351B7" w14:textId="77777777" w:rsidR="0085690E" w:rsidRPr="00A04B84" w:rsidRDefault="0085690E" w:rsidP="00856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sz w:val="20"/>
                <w:szCs w:val="20"/>
              </w:rPr>
            </w:pPr>
            <w:r>
              <w:rPr>
                <w:rFonts w:ascii="Times New Roman" w:hAnsi="Times New Roman" w:cs="Times New Roman"/>
                <w:sz w:val="20"/>
                <w:szCs w:val="20"/>
              </w:rPr>
              <w:t>2020</w:t>
            </w:r>
          </w:p>
        </w:tc>
        <w:tc>
          <w:tcPr>
            <w:tcW w:w="270" w:type="dxa"/>
            <w:gridSpan w:val="2"/>
          </w:tcPr>
          <w:p w14:paraId="68728D2E" w14:textId="77777777" w:rsidR="0085690E" w:rsidRPr="005909EA" w:rsidRDefault="0085690E" w:rsidP="00856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sz w:val="20"/>
                <w:szCs w:val="20"/>
              </w:rPr>
            </w:pPr>
          </w:p>
        </w:tc>
        <w:tc>
          <w:tcPr>
            <w:tcW w:w="990" w:type="dxa"/>
            <w:gridSpan w:val="2"/>
            <w:vAlign w:val="bottom"/>
          </w:tcPr>
          <w:p w14:paraId="0D9F044B" w14:textId="77777777" w:rsidR="0085690E" w:rsidRPr="00A04B84" w:rsidRDefault="0085690E" w:rsidP="00856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sz w:val="20"/>
                <w:szCs w:val="20"/>
              </w:rPr>
            </w:pPr>
            <w:r>
              <w:rPr>
                <w:rFonts w:ascii="Times New Roman" w:hAnsi="Times New Roman" w:cs="Times New Roman"/>
                <w:sz w:val="20"/>
                <w:szCs w:val="20"/>
              </w:rPr>
              <w:t>2021</w:t>
            </w:r>
          </w:p>
        </w:tc>
        <w:tc>
          <w:tcPr>
            <w:tcW w:w="270" w:type="dxa"/>
            <w:gridSpan w:val="2"/>
          </w:tcPr>
          <w:p w14:paraId="287457E9" w14:textId="77777777" w:rsidR="0085690E" w:rsidRPr="005909EA" w:rsidRDefault="0085690E" w:rsidP="00856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0"/>
                <w:szCs w:val="20"/>
              </w:rPr>
            </w:pPr>
          </w:p>
        </w:tc>
        <w:tc>
          <w:tcPr>
            <w:tcW w:w="1080" w:type="dxa"/>
            <w:gridSpan w:val="2"/>
            <w:vAlign w:val="bottom"/>
          </w:tcPr>
          <w:p w14:paraId="125D54FF" w14:textId="77777777" w:rsidR="0085690E" w:rsidRPr="00A04B84" w:rsidRDefault="0085690E" w:rsidP="00856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Pr>
                <w:rFonts w:ascii="Times New Roman" w:hAnsi="Times New Roman" w:cs="Times New Roman"/>
                <w:sz w:val="20"/>
                <w:szCs w:val="20"/>
              </w:rPr>
              <w:t>2020</w:t>
            </w:r>
          </w:p>
        </w:tc>
        <w:tc>
          <w:tcPr>
            <w:tcW w:w="270" w:type="dxa"/>
            <w:gridSpan w:val="2"/>
          </w:tcPr>
          <w:p w14:paraId="21927BD4" w14:textId="77777777" w:rsidR="0085690E" w:rsidRPr="005909EA" w:rsidRDefault="0085690E" w:rsidP="00856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right="-108"/>
              <w:jc w:val="center"/>
              <w:rPr>
                <w:rFonts w:ascii="Times New Roman" w:hAnsi="Times New Roman" w:cs="Times New Roman"/>
                <w:sz w:val="20"/>
                <w:szCs w:val="20"/>
              </w:rPr>
            </w:pPr>
          </w:p>
        </w:tc>
        <w:tc>
          <w:tcPr>
            <w:tcW w:w="990" w:type="dxa"/>
            <w:gridSpan w:val="2"/>
            <w:vAlign w:val="bottom"/>
          </w:tcPr>
          <w:p w14:paraId="0BA5288B" w14:textId="77777777" w:rsidR="0085690E" w:rsidRPr="00A04B84" w:rsidRDefault="0085690E" w:rsidP="00856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sz w:val="20"/>
                <w:szCs w:val="20"/>
              </w:rPr>
            </w:pPr>
            <w:r>
              <w:rPr>
                <w:rFonts w:ascii="Times New Roman" w:hAnsi="Times New Roman" w:cs="Times New Roman"/>
                <w:sz w:val="20"/>
                <w:szCs w:val="20"/>
              </w:rPr>
              <w:t>2021</w:t>
            </w:r>
          </w:p>
        </w:tc>
        <w:tc>
          <w:tcPr>
            <w:tcW w:w="236" w:type="dxa"/>
            <w:gridSpan w:val="2"/>
          </w:tcPr>
          <w:p w14:paraId="5A111CA2" w14:textId="77777777" w:rsidR="0085690E" w:rsidRPr="005909EA" w:rsidRDefault="0085690E" w:rsidP="00856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0"/>
                <w:szCs w:val="20"/>
              </w:rPr>
            </w:pPr>
          </w:p>
        </w:tc>
        <w:tc>
          <w:tcPr>
            <w:tcW w:w="1024" w:type="dxa"/>
            <w:gridSpan w:val="2"/>
            <w:vAlign w:val="bottom"/>
          </w:tcPr>
          <w:p w14:paraId="5D845F45" w14:textId="77777777" w:rsidR="0085690E" w:rsidRPr="00A04B84" w:rsidRDefault="0085690E" w:rsidP="00856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Pr>
                <w:rFonts w:ascii="Times New Roman" w:hAnsi="Times New Roman" w:cs="Times New Roman"/>
                <w:sz w:val="20"/>
                <w:szCs w:val="20"/>
              </w:rPr>
              <w:t>2020</w:t>
            </w:r>
          </w:p>
        </w:tc>
      </w:tr>
      <w:tr w:rsidR="0085690E" w:rsidRPr="005909EA" w14:paraId="6C1D7BD5" w14:textId="77777777" w:rsidTr="004C3BE8">
        <w:trPr>
          <w:gridAfter w:val="1"/>
          <w:wAfter w:w="6" w:type="dxa"/>
          <w:trHeight w:val="144"/>
        </w:trPr>
        <w:tc>
          <w:tcPr>
            <w:tcW w:w="4837" w:type="dxa"/>
            <w:gridSpan w:val="4"/>
            <w:vAlign w:val="bottom"/>
          </w:tcPr>
          <w:p w14:paraId="709905BA" w14:textId="77777777" w:rsidR="0085690E" w:rsidRPr="005909EA" w:rsidRDefault="0085690E"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tc>
        <w:tc>
          <w:tcPr>
            <w:tcW w:w="2070" w:type="dxa"/>
            <w:gridSpan w:val="4"/>
            <w:vAlign w:val="bottom"/>
          </w:tcPr>
          <w:p w14:paraId="397DB558" w14:textId="77777777" w:rsidR="0085690E" w:rsidRPr="005909EA" w:rsidRDefault="0085690E"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0"/>
                <w:szCs w:val="20"/>
              </w:rPr>
            </w:pPr>
            <w:r w:rsidRPr="005909EA">
              <w:rPr>
                <w:rFonts w:ascii="Times New Roman" w:hAnsi="Times New Roman" w:cs="Times New Roman"/>
                <w:i/>
                <w:iCs/>
                <w:sz w:val="20"/>
                <w:szCs w:val="20"/>
              </w:rPr>
              <w:t>(%)</w:t>
            </w:r>
          </w:p>
        </w:tc>
        <w:tc>
          <w:tcPr>
            <w:tcW w:w="270" w:type="dxa"/>
            <w:gridSpan w:val="2"/>
            <w:vAlign w:val="bottom"/>
          </w:tcPr>
          <w:p w14:paraId="26A2C5B7" w14:textId="77777777" w:rsidR="0085690E" w:rsidRPr="005909EA" w:rsidRDefault="0085690E"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0"/>
                <w:szCs w:val="20"/>
              </w:rPr>
            </w:pPr>
          </w:p>
        </w:tc>
        <w:tc>
          <w:tcPr>
            <w:tcW w:w="7200" w:type="dxa"/>
            <w:gridSpan w:val="20"/>
          </w:tcPr>
          <w:p w14:paraId="4D87C1AA" w14:textId="77777777" w:rsidR="0085690E" w:rsidRPr="005909EA" w:rsidRDefault="0085690E"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i/>
                <w:iCs/>
                <w:sz w:val="20"/>
                <w:szCs w:val="20"/>
              </w:rPr>
            </w:pPr>
            <w:r w:rsidRPr="005909EA">
              <w:rPr>
                <w:rFonts w:ascii="Times New Roman" w:hAnsi="Times New Roman" w:cs="Times New Roman"/>
                <w:i/>
                <w:iCs/>
                <w:sz w:val="20"/>
                <w:szCs w:val="20"/>
              </w:rPr>
              <w:t>(in thousand Baht)</w:t>
            </w:r>
          </w:p>
        </w:tc>
      </w:tr>
      <w:tr w:rsidR="0085690E" w:rsidRPr="005909EA" w14:paraId="6036C29D" w14:textId="77777777" w:rsidTr="004C3BE8">
        <w:trPr>
          <w:gridAfter w:val="1"/>
          <w:wAfter w:w="6" w:type="dxa"/>
          <w:trHeight w:val="144"/>
        </w:trPr>
        <w:tc>
          <w:tcPr>
            <w:tcW w:w="4837" w:type="dxa"/>
            <w:gridSpan w:val="4"/>
            <w:vAlign w:val="bottom"/>
          </w:tcPr>
          <w:p w14:paraId="42249BDB" w14:textId="77777777" w:rsidR="0085690E" w:rsidRPr="005909EA" w:rsidRDefault="0085690E"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tc>
        <w:tc>
          <w:tcPr>
            <w:tcW w:w="2070" w:type="dxa"/>
            <w:gridSpan w:val="4"/>
            <w:vAlign w:val="bottom"/>
          </w:tcPr>
          <w:p w14:paraId="117BF59B" w14:textId="77777777" w:rsidR="0085690E" w:rsidRPr="005909EA" w:rsidRDefault="0085690E"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sz w:val="20"/>
                <w:szCs w:val="20"/>
              </w:rPr>
            </w:pPr>
          </w:p>
        </w:tc>
        <w:tc>
          <w:tcPr>
            <w:tcW w:w="270" w:type="dxa"/>
            <w:gridSpan w:val="2"/>
            <w:vAlign w:val="bottom"/>
          </w:tcPr>
          <w:p w14:paraId="5B89F501" w14:textId="77777777" w:rsidR="0085690E" w:rsidRPr="005909EA" w:rsidRDefault="0085690E"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0"/>
                <w:szCs w:val="20"/>
              </w:rPr>
            </w:pPr>
          </w:p>
        </w:tc>
        <w:tc>
          <w:tcPr>
            <w:tcW w:w="7200" w:type="dxa"/>
            <w:gridSpan w:val="20"/>
          </w:tcPr>
          <w:p w14:paraId="5688FBF5" w14:textId="77777777" w:rsidR="0085690E" w:rsidRPr="005909EA" w:rsidRDefault="0085690E"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0"/>
                <w:szCs w:val="20"/>
              </w:rPr>
            </w:pPr>
          </w:p>
        </w:tc>
      </w:tr>
      <w:tr w:rsidR="00DF7F0E" w:rsidRPr="005909EA" w14:paraId="1185163B" w14:textId="77777777" w:rsidTr="008C2B81">
        <w:trPr>
          <w:trHeight w:val="144"/>
        </w:trPr>
        <w:tc>
          <w:tcPr>
            <w:tcW w:w="1890" w:type="dxa"/>
            <w:vAlign w:val="bottom"/>
          </w:tcPr>
          <w:p w14:paraId="2FD4EE5B" w14:textId="77777777" w:rsidR="00DF7F0E" w:rsidRPr="00DF7F0E"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rPr>
            </w:pPr>
            <w:bookmarkStart w:id="1" w:name="_Hlk71183362"/>
            <w:r w:rsidRPr="00DF7F0E">
              <w:rPr>
                <w:rFonts w:ascii="Times New Roman" w:hAnsi="Times New Roman" w:cs="Times New Roman"/>
              </w:rPr>
              <w:t>9 Fresh Marketplace</w:t>
            </w:r>
            <w:bookmarkEnd w:id="1"/>
          </w:p>
        </w:tc>
        <w:tc>
          <w:tcPr>
            <w:tcW w:w="1602" w:type="dxa"/>
            <w:gridSpan w:val="2"/>
            <w:vAlign w:val="bottom"/>
          </w:tcPr>
          <w:p w14:paraId="16C8F36D" w14:textId="6ED349BA" w:rsidR="00DF7F0E" w:rsidRPr="00E65EEF" w:rsidRDefault="00572C26"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sz w:val="20"/>
                <w:szCs w:val="20"/>
              </w:rPr>
            </w:pPr>
            <w:r>
              <w:rPr>
                <w:rFonts w:ascii="Times New Roman" w:hAnsi="Times New Roman"/>
                <w:spacing w:val="-6"/>
                <w:sz w:val="20"/>
                <w:szCs w:val="20"/>
              </w:rPr>
              <w:t>Leasing</w:t>
            </w:r>
            <w:r w:rsidR="008C2B81">
              <w:rPr>
                <w:rFonts w:ascii="Times New Roman" w:hAnsi="Times New Roman"/>
                <w:spacing w:val="-6"/>
                <w:sz w:val="20"/>
                <w:szCs w:val="20"/>
              </w:rPr>
              <w:t xml:space="preserve"> and</w:t>
            </w:r>
          </w:p>
        </w:tc>
        <w:tc>
          <w:tcPr>
            <w:tcW w:w="1351" w:type="dxa"/>
            <w:gridSpan w:val="2"/>
            <w:vAlign w:val="bottom"/>
          </w:tcPr>
          <w:p w14:paraId="362F5252" w14:textId="77777777" w:rsidR="00DF7F0E" w:rsidRPr="00E65EEF"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sz w:val="20"/>
                <w:szCs w:val="20"/>
              </w:rPr>
            </w:pPr>
            <w:r w:rsidRPr="00F1354B">
              <w:rPr>
                <w:rFonts w:ascii="Times New Roman" w:hAnsi="Times New Roman" w:cs="Times New Roman"/>
              </w:rPr>
              <w:t>Thailand</w:t>
            </w:r>
          </w:p>
        </w:tc>
        <w:tc>
          <w:tcPr>
            <w:tcW w:w="1080" w:type="dxa"/>
            <w:gridSpan w:val="2"/>
            <w:vAlign w:val="bottom"/>
          </w:tcPr>
          <w:p w14:paraId="5075F6B2" w14:textId="77777777" w:rsidR="00DF7F0E" w:rsidRPr="00DF7F0E"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Pr>
                <w:rFonts w:ascii="Times New Roman" w:hAnsi="Times New Roman"/>
                <w:sz w:val="20"/>
                <w:szCs w:val="25"/>
              </w:rPr>
            </w:pPr>
            <w:r>
              <w:rPr>
                <w:rFonts w:ascii="Times New Roman" w:hAnsi="Times New Roman"/>
                <w:sz w:val="20"/>
                <w:szCs w:val="25"/>
              </w:rPr>
              <w:t>99.99</w:t>
            </w:r>
          </w:p>
        </w:tc>
        <w:tc>
          <w:tcPr>
            <w:tcW w:w="990" w:type="dxa"/>
            <w:gridSpan w:val="2"/>
            <w:vAlign w:val="bottom"/>
          </w:tcPr>
          <w:p w14:paraId="5885DB83" w14:textId="77777777" w:rsidR="00DF7F0E" w:rsidRPr="005909EA"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108"/>
              <w:rPr>
                <w:rFonts w:ascii="Times New Roman" w:hAnsi="Times New Roman" w:cs="Times New Roman"/>
                <w:sz w:val="20"/>
                <w:szCs w:val="20"/>
              </w:rPr>
            </w:pPr>
            <w:r>
              <w:rPr>
                <w:rFonts w:ascii="Times New Roman" w:hAnsi="Times New Roman" w:cs="Times New Roman"/>
                <w:sz w:val="20"/>
                <w:szCs w:val="20"/>
              </w:rPr>
              <w:t>-</w:t>
            </w:r>
          </w:p>
        </w:tc>
        <w:tc>
          <w:tcPr>
            <w:tcW w:w="270" w:type="dxa"/>
            <w:gridSpan w:val="2"/>
            <w:vAlign w:val="bottom"/>
          </w:tcPr>
          <w:p w14:paraId="22430A0E" w14:textId="77777777" w:rsidR="00DF7F0E" w:rsidRPr="005909EA"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1080" w:type="dxa"/>
            <w:gridSpan w:val="2"/>
          </w:tcPr>
          <w:p w14:paraId="00E59049" w14:textId="069FF2D6" w:rsidR="00DF7F0E" w:rsidRPr="004D722D" w:rsidRDefault="004D722D" w:rsidP="004D7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sidRPr="004D722D">
              <w:rPr>
                <w:rFonts w:ascii="Times New Roman" w:hAnsi="Times New Roman"/>
                <w:sz w:val="20"/>
                <w:szCs w:val="25"/>
              </w:rPr>
              <w:t>15,000</w:t>
            </w:r>
          </w:p>
        </w:tc>
        <w:tc>
          <w:tcPr>
            <w:tcW w:w="990" w:type="dxa"/>
            <w:gridSpan w:val="2"/>
          </w:tcPr>
          <w:p w14:paraId="01DCE1CB" w14:textId="2D4567C8" w:rsidR="00DF7F0E" w:rsidRPr="004D722D" w:rsidRDefault="00C36493" w:rsidP="004D7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sz w:val="20"/>
                <w:szCs w:val="25"/>
              </w:rPr>
              <w:t>-</w:t>
            </w:r>
          </w:p>
        </w:tc>
        <w:tc>
          <w:tcPr>
            <w:tcW w:w="270" w:type="dxa"/>
            <w:gridSpan w:val="2"/>
          </w:tcPr>
          <w:p w14:paraId="11CECEBD" w14:textId="77777777" w:rsidR="00DF7F0E" w:rsidRPr="005909EA"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0"/>
                <w:szCs w:val="20"/>
                <w:highlight w:val="green"/>
              </w:rPr>
            </w:pPr>
          </w:p>
        </w:tc>
        <w:tc>
          <w:tcPr>
            <w:tcW w:w="990" w:type="dxa"/>
            <w:gridSpan w:val="2"/>
            <w:vAlign w:val="bottom"/>
          </w:tcPr>
          <w:p w14:paraId="45DDEB28" w14:textId="4503FBBA" w:rsidR="00DF7F0E" w:rsidRPr="00C36493" w:rsidRDefault="00C36493" w:rsidP="00C36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sidRPr="00C36493">
              <w:rPr>
                <w:rFonts w:ascii="Times New Roman" w:hAnsi="Times New Roman"/>
                <w:sz w:val="20"/>
                <w:szCs w:val="25"/>
              </w:rPr>
              <w:t>15,000</w:t>
            </w:r>
          </w:p>
        </w:tc>
        <w:tc>
          <w:tcPr>
            <w:tcW w:w="270" w:type="dxa"/>
            <w:gridSpan w:val="2"/>
          </w:tcPr>
          <w:p w14:paraId="6D933B74" w14:textId="77777777" w:rsidR="00DF7F0E" w:rsidRPr="005909EA"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highlight w:val="green"/>
              </w:rPr>
            </w:pPr>
          </w:p>
        </w:tc>
        <w:tc>
          <w:tcPr>
            <w:tcW w:w="1080" w:type="dxa"/>
            <w:gridSpan w:val="2"/>
            <w:vAlign w:val="bottom"/>
          </w:tcPr>
          <w:p w14:paraId="445CB219" w14:textId="310F1238" w:rsidR="00DF7F0E" w:rsidRPr="00C36493" w:rsidRDefault="00B02828" w:rsidP="00C36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sz w:val="20"/>
                <w:szCs w:val="25"/>
              </w:rPr>
              <w:t>-</w:t>
            </w:r>
          </w:p>
        </w:tc>
        <w:tc>
          <w:tcPr>
            <w:tcW w:w="270" w:type="dxa"/>
            <w:gridSpan w:val="2"/>
          </w:tcPr>
          <w:p w14:paraId="332944B8" w14:textId="77777777" w:rsidR="00DF7F0E" w:rsidRPr="005909EA"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0"/>
                <w:szCs w:val="20"/>
              </w:rPr>
            </w:pPr>
          </w:p>
        </w:tc>
        <w:tc>
          <w:tcPr>
            <w:tcW w:w="990" w:type="dxa"/>
            <w:gridSpan w:val="2"/>
            <w:vAlign w:val="bottom"/>
          </w:tcPr>
          <w:p w14:paraId="513E264D" w14:textId="2E4EEA27" w:rsidR="00DF7F0E" w:rsidRPr="00C36493" w:rsidRDefault="00B02828" w:rsidP="00C36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sz w:val="20"/>
                <w:szCs w:val="25"/>
              </w:rPr>
              <w:t>-</w:t>
            </w:r>
          </w:p>
        </w:tc>
        <w:tc>
          <w:tcPr>
            <w:tcW w:w="236" w:type="dxa"/>
            <w:gridSpan w:val="2"/>
            <w:vAlign w:val="bottom"/>
          </w:tcPr>
          <w:p w14:paraId="5850418C" w14:textId="77777777" w:rsidR="00DF7F0E" w:rsidRPr="00C36493" w:rsidRDefault="00DF7F0E" w:rsidP="00C36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863"/>
              </w:tabs>
              <w:ind w:left="-108"/>
              <w:rPr>
                <w:rFonts w:ascii="Times New Roman" w:hAnsi="Times New Roman"/>
                <w:sz w:val="20"/>
                <w:szCs w:val="25"/>
              </w:rPr>
            </w:pPr>
          </w:p>
        </w:tc>
        <w:tc>
          <w:tcPr>
            <w:tcW w:w="1024" w:type="dxa"/>
            <w:gridSpan w:val="2"/>
            <w:vAlign w:val="bottom"/>
          </w:tcPr>
          <w:p w14:paraId="19EF6F14" w14:textId="21A13F73" w:rsidR="00DF7F0E" w:rsidRPr="00C36493" w:rsidRDefault="00B02828" w:rsidP="00B02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sz w:val="20"/>
                <w:szCs w:val="25"/>
              </w:rPr>
              <w:t>-</w:t>
            </w:r>
          </w:p>
        </w:tc>
      </w:tr>
      <w:tr w:rsidR="00DF7F0E" w:rsidRPr="005909EA" w14:paraId="77C14790" w14:textId="77777777" w:rsidTr="008C2B81">
        <w:trPr>
          <w:trHeight w:val="144"/>
        </w:trPr>
        <w:tc>
          <w:tcPr>
            <w:tcW w:w="1890" w:type="dxa"/>
            <w:vAlign w:val="bottom"/>
          </w:tcPr>
          <w:p w14:paraId="39B27F3F" w14:textId="77777777" w:rsidR="00DF7F0E" w:rsidRPr="00F1354B"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0"/>
              <w:rPr>
                <w:rFonts w:ascii="Times New Roman" w:hAnsi="Times New Roman" w:cs="Times New Roman"/>
              </w:rPr>
            </w:pPr>
            <w:r w:rsidRPr="00F1354B">
              <w:rPr>
                <w:rFonts w:ascii="Times New Roman" w:hAnsi="Times New Roman" w:cs="Times New Roman"/>
              </w:rPr>
              <w:t>Co</w:t>
            </w:r>
            <w:r w:rsidR="00DF15F2">
              <w:rPr>
                <w:rFonts w:ascii="Times New Roman" w:hAnsi="Times New Roman" w:cs="Times New Roman"/>
              </w:rPr>
              <w:t>., Ltd.</w:t>
            </w:r>
          </w:p>
        </w:tc>
        <w:tc>
          <w:tcPr>
            <w:tcW w:w="1602" w:type="dxa"/>
            <w:gridSpan w:val="2"/>
            <w:vAlign w:val="bottom"/>
          </w:tcPr>
          <w:p w14:paraId="0FC85501" w14:textId="77777777" w:rsidR="00DF7F0E" w:rsidRPr="00E65EEF" w:rsidRDefault="008C2B81"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sz w:val="20"/>
                <w:szCs w:val="20"/>
              </w:rPr>
            </w:pPr>
            <w:r>
              <w:rPr>
                <w:rFonts w:ascii="Times New Roman" w:hAnsi="Times New Roman"/>
                <w:spacing w:val="-6"/>
                <w:sz w:val="20"/>
                <w:szCs w:val="20"/>
              </w:rPr>
              <w:t>operating of</w:t>
            </w:r>
          </w:p>
        </w:tc>
        <w:tc>
          <w:tcPr>
            <w:tcW w:w="1351" w:type="dxa"/>
            <w:gridSpan w:val="2"/>
            <w:vAlign w:val="bottom"/>
          </w:tcPr>
          <w:p w14:paraId="1371B4EC" w14:textId="77777777" w:rsidR="00DF7F0E" w:rsidRPr="00E65EEF"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pacing w:val="-6"/>
                <w:sz w:val="20"/>
                <w:szCs w:val="20"/>
              </w:rPr>
            </w:pPr>
          </w:p>
        </w:tc>
        <w:tc>
          <w:tcPr>
            <w:tcW w:w="1080" w:type="dxa"/>
            <w:gridSpan w:val="2"/>
            <w:vAlign w:val="bottom"/>
          </w:tcPr>
          <w:p w14:paraId="0C3685FF" w14:textId="77777777" w:rsidR="00DF7F0E" w:rsidRPr="005909EA"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 w:val="decimal" w:pos="540"/>
              </w:tabs>
              <w:ind w:left="-108"/>
              <w:rPr>
                <w:rFonts w:ascii="Times New Roman" w:hAnsi="Times New Roman" w:cs="Times New Roman"/>
                <w:sz w:val="20"/>
                <w:szCs w:val="20"/>
              </w:rPr>
            </w:pPr>
          </w:p>
        </w:tc>
        <w:tc>
          <w:tcPr>
            <w:tcW w:w="990" w:type="dxa"/>
            <w:gridSpan w:val="2"/>
            <w:vAlign w:val="bottom"/>
          </w:tcPr>
          <w:p w14:paraId="22BF4D52" w14:textId="77777777" w:rsidR="00DF7F0E" w:rsidRPr="005909EA"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 w:val="decimal" w:pos="723"/>
              </w:tabs>
              <w:ind w:left="-108"/>
              <w:rPr>
                <w:rFonts w:ascii="Times New Roman" w:hAnsi="Times New Roman" w:cs="Times New Roman"/>
                <w:sz w:val="20"/>
                <w:szCs w:val="20"/>
              </w:rPr>
            </w:pPr>
          </w:p>
        </w:tc>
        <w:tc>
          <w:tcPr>
            <w:tcW w:w="270" w:type="dxa"/>
            <w:gridSpan w:val="2"/>
            <w:vAlign w:val="bottom"/>
          </w:tcPr>
          <w:p w14:paraId="200619C8" w14:textId="77777777" w:rsidR="00DF7F0E" w:rsidRPr="005909EA"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1080" w:type="dxa"/>
            <w:gridSpan w:val="2"/>
          </w:tcPr>
          <w:p w14:paraId="2517E314" w14:textId="77777777" w:rsidR="00DF7F0E" w:rsidRPr="005909EA"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sz w:val="20"/>
                <w:szCs w:val="20"/>
              </w:rPr>
            </w:pPr>
          </w:p>
        </w:tc>
        <w:tc>
          <w:tcPr>
            <w:tcW w:w="990" w:type="dxa"/>
            <w:gridSpan w:val="2"/>
          </w:tcPr>
          <w:p w14:paraId="206F2C71" w14:textId="77777777" w:rsidR="00DF7F0E" w:rsidRPr="005909EA"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sz w:val="20"/>
                <w:szCs w:val="20"/>
              </w:rPr>
            </w:pPr>
          </w:p>
        </w:tc>
        <w:tc>
          <w:tcPr>
            <w:tcW w:w="270" w:type="dxa"/>
            <w:gridSpan w:val="2"/>
          </w:tcPr>
          <w:p w14:paraId="6408AB0A" w14:textId="77777777" w:rsidR="00DF7F0E" w:rsidRPr="005909EA"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990" w:type="dxa"/>
            <w:gridSpan w:val="2"/>
          </w:tcPr>
          <w:p w14:paraId="3B967D1E" w14:textId="77777777" w:rsidR="00DF7F0E" w:rsidRPr="005909EA"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270" w:type="dxa"/>
            <w:gridSpan w:val="2"/>
          </w:tcPr>
          <w:p w14:paraId="174AC39D" w14:textId="77777777" w:rsidR="00DF7F0E" w:rsidRPr="005909EA"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1080" w:type="dxa"/>
            <w:gridSpan w:val="2"/>
          </w:tcPr>
          <w:p w14:paraId="2A3F1E1A" w14:textId="77777777" w:rsidR="00DF7F0E" w:rsidRPr="00C36493" w:rsidRDefault="00DF7F0E" w:rsidP="00C36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270" w:type="dxa"/>
            <w:gridSpan w:val="2"/>
          </w:tcPr>
          <w:p w14:paraId="52728A89" w14:textId="77777777" w:rsidR="00DF7F0E" w:rsidRPr="005909EA"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0"/>
                <w:szCs w:val="20"/>
              </w:rPr>
            </w:pPr>
          </w:p>
        </w:tc>
        <w:tc>
          <w:tcPr>
            <w:tcW w:w="990" w:type="dxa"/>
            <w:gridSpan w:val="2"/>
            <w:vAlign w:val="bottom"/>
          </w:tcPr>
          <w:p w14:paraId="0F39815D" w14:textId="77777777" w:rsidR="00DF7F0E" w:rsidRPr="00C36493" w:rsidRDefault="00DF7F0E" w:rsidP="00C36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236" w:type="dxa"/>
            <w:gridSpan w:val="2"/>
            <w:vAlign w:val="bottom"/>
          </w:tcPr>
          <w:p w14:paraId="2C248D3A" w14:textId="77777777" w:rsidR="00DF7F0E" w:rsidRPr="00C36493" w:rsidRDefault="00DF7F0E" w:rsidP="00C36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1024" w:type="dxa"/>
            <w:gridSpan w:val="2"/>
            <w:vAlign w:val="bottom"/>
          </w:tcPr>
          <w:p w14:paraId="114AA5A4" w14:textId="77777777" w:rsidR="00DF7F0E" w:rsidRPr="00C36493" w:rsidRDefault="00DF7F0E" w:rsidP="00C36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3"/>
              </w:tabs>
              <w:ind w:left="-108" w:right="-62"/>
              <w:rPr>
                <w:rFonts w:ascii="Times New Roman" w:hAnsi="Times New Roman"/>
                <w:sz w:val="20"/>
                <w:szCs w:val="25"/>
              </w:rPr>
            </w:pPr>
          </w:p>
        </w:tc>
      </w:tr>
      <w:tr w:rsidR="008C2B81" w:rsidRPr="005909EA" w14:paraId="72902A59" w14:textId="77777777" w:rsidTr="008C2B81">
        <w:trPr>
          <w:trHeight w:val="144"/>
        </w:trPr>
        <w:tc>
          <w:tcPr>
            <w:tcW w:w="1890" w:type="dxa"/>
            <w:vAlign w:val="bottom"/>
          </w:tcPr>
          <w:p w14:paraId="4CE347FD" w14:textId="77777777" w:rsidR="008C2B81" w:rsidRPr="00F1354B" w:rsidRDefault="008C2B81"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0"/>
              <w:rPr>
                <w:rFonts w:ascii="Times New Roman" w:hAnsi="Times New Roman" w:cs="Times New Roman"/>
              </w:rPr>
            </w:pPr>
          </w:p>
        </w:tc>
        <w:tc>
          <w:tcPr>
            <w:tcW w:w="1602" w:type="dxa"/>
            <w:gridSpan w:val="2"/>
            <w:vAlign w:val="bottom"/>
          </w:tcPr>
          <w:p w14:paraId="464D854F" w14:textId="68016F01" w:rsidR="008C2B81" w:rsidRDefault="004E4B1F"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sz w:val="20"/>
                <w:szCs w:val="20"/>
              </w:rPr>
            </w:pPr>
            <w:r>
              <w:rPr>
                <w:rFonts w:ascii="Times New Roman" w:hAnsi="Times New Roman"/>
                <w:spacing w:val="-6"/>
                <w:sz w:val="20"/>
                <w:szCs w:val="20"/>
              </w:rPr>
              <w:t>real estate</w:t>
            </w:r>
          </w:p>
        </w:tc>
        <w:tc>
          <w:tcPr>
            <w:tcW w:w="1351" w:type="dxa"/>
            <w:gridSpan w:val="2"/>
            <w:vAlign w:val="bottom"/>
          </w:tcPr>
          <w:p w14:paraId="26FFFDB8" w14:textId="77777777" w:rsidR="008C2B81" w:rsidRPr="00E65EEF" w:rsidRDefault="008C2B81"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pacing w:val="-6"/>
                <w:sz w:val="20"/>
                <w:szCs w:val="20"/>
              </w:rPr>
            </w:pPr>
          </w:p>
        </w:tc>
        <w:tc>
          <w:tcPr>
            <w:tcW w:w="1080" w:type="dxa"/>
            <w:gridSpan w:val="2"/>
            <w:vAlign w:val="bottom"/>
          </w:tcPr>
          <w:p w14:paraId="45B54366" w14:textId="77777777" w:rsidR="008C2B81" w:rsidRPr="005909EA" w:rsidRDefault="008C2B81"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 w:val="decimal" w:pos="540"/>
              </w:tabs>
              <w:ind w:left="-108"/>
              <w:rPr>
                <w:rFonts w:ascii="Times New Roman" w:hAnsi="Times New Roman" w:cs="Times New Roman"/>
                <w:sz w:val="20"/>
                <w:szCs w:val="20"/>
              </w:rPr>
            </w:pPr>
          </w:p>
        </w:tc>
        <w:tc>
          <w:tcPr>
            <w:tcW w:w="990" w:type="dxa"/>
            <w:gridSpan w:val="2"/>
            <w:vAlign w:val="bottom"/>
          </w:tcPr>
          <w:p w14:paraId="55E78BCD" w14:textId="77777777" w:rsidR="008C2B81" w:rsidRPr="005909EA" w:rsidRDefault="008C2B81"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 w:val="decimal" w:pos="723"/>
              </w:tabs>
              <w:ind w:left="-108"/>
              <w:rPr>
                <w:rFonts w:ascii="Times New Roman" w:hAnsi="Times New Roman" w:cs="Times New Roman"/>
                <w:sz w:val="20"/>
                <w:szCs w:val="20"/>
              </w:rPr>
            </w:pPr>
          </w:p>
        </w:tc>
        <w:tc>
          <w:tcPr>
            <w:tcW w:w="270" w:type="dxa"/>
            <w:gridSpan w:val="2"/>
            <w:vAlign w:val="bottom"/>
          </w:tcPr>
          <w:p w14:paraId="2EEB18F5" w14:textId="77777777" w:rsidR="008C2B81" w:rsidRPr="005909EA" w:rsidRDefault="008C2B81"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1080" w:type="dxa"/>
            <w:gridSpan w:val="2"/>
          </w:tcPr>
          <w:p w14:paraId="0C292E8C" w14:textId="77777777" w:rsidR="008C2B81" w:rsidRPr="005909EA" w:rsidRDefault="008C2B81"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sz w:val="20"/>
                <w:szCs w:val="20"/>
              </w:rPr>
            </w:pPr>
          </w:p>
        </w:tc>
        <w:tc>
          <w:tcPr>
            <w:tcW w:w="990" w:type="dxa"/>
            <w:gridSpan w:val="2"/>
          </w:tcPr>
          <w:p w14:paraId="22EB6589" w14:textId="77777777" w:rsidR="008C2B81" w:rsidRPr="005909EA" w:rsidRDefault="008C2B81"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sz w:val="20"/>
                <w:szCs w:val="20"/>
              </w:rPr>
            </w:pPr>
          </w:p>
        </w:tc>
        <w:tc>
          <w:tcPr>
            <w:tcW w:w="270" w:type="dxa"/>
            <w:gridSpan w:val="2"/>
          </w:tcPr>
          <w:p w14:paraId="3BA306D8" w14:textId="77777777" w:rsidR="008C2B81" w:rsidRPr="005909EA" w:rsidRDefault="008C2B81"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990" w:type="dxa"/>
            <w:gridSpan w:val="2"/>
          </w:tcPr>
          <w:p w14:paraId="784A70A5" w14:textId="77777777" w:rsidR="008C2B81" w:rsidRPr="005909EA" w:rsidRDefault="008C2B81"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270" w:type="dxa"/>
            <w:gridSpan w:val="2"/>
          </w:tcPr>
          <w:p w14:paraId="5AD06486" w14:textId="77777777" w:rsidR="008C2B81" w:rsidRPr="005909EA" w:rsidRDefault="008C2B81"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1080" w:type="dxa"/>
            <w:gridSpan w:val="2"/>
          </w:tcPr>
          <w:p w14:paraId="07AD48D1" w14:textId="77777777" w:rsidR="008C2B81" w:rsidRPr="00C36493" w:rsidRDefault="008C2B81" w:rsidP="00C36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270" w:type="dxa"/>
            <w:gridSpan w:val="2"/>
          </w:tcPr>
          <w:p w14:paraId="1DCF2F21" w14:textId="77777777" w:rsidR="008C2B81" w:rsidRPr="005909EA" w:rsidRDefault="008C2B81"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0"/>
                <w:szCs w:val="20"/>
              </w:rPr>
            </w:pPr>
          </w:p>
        </w:tc>
        <w:tc>
          <w:tcPr>
            <w:tcW w:w="990" w:type="dxa"/>
            <w:gridSpan w:val="2"/>
            <w:vAlign w:val="bottom"/>
          </w:tcPr>
          <w:p w14:paraId="304FB71E" w14:textId="77777777" w:rsidR="008C2B81" w:rsidRPr="00C36493" w:rsidRDefault="008C2B81" w:rsidP="00C36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236" w:type="dxa"/>
            <w:gridSpan w:val="2"/>
            <w:vAlign w:val="bottom"/>
          </w:tcPr>
          <w:p w14:paraId="7D30C13A" w14:textId="77777777" w:rsidR="008C2B81" w:rsidRPr="00C36493" w:rsidRDefault="008C2B81" w:rsidP="00C36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1024" w:type="dxa"/>
            <w:gridSpan w:val="2"/>
            <w:vAlign w:val="bottom"/>
          </w:tcPr>
          <w:p w14:paraId="5271CB46" w14:textId="77777777" w:rsidR="008C2B81" w:rsidRPr="00C36493" w:rsidRDefault="008C2B81" w:rsidP="00C36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3"/>
              </w:tabs>
              <w:ind w:left="-108" w:right="-62"/>
              <w:rPr>
                <w:rFonts w:ascii="Times New Roman" w:hAnsi="Times New Roman"/>
                <w:sz w:val="20"/>
                <w:szCs w:val="25"/>
              </w:rPr>
            </w:pPr>
          </w:p>
        </w:tc>
      </w:tr>
      <w:tr w:rsidR="00DF7F0E" w:rsidRPr="005909EA" w14:paraId="4C905C05" w14:textId="77777777" w:rsidTr="008C2B81">
        <w:trPr>
          <w:trHeight w:val="144"/>
        </w:trPr>
        <w:tc>
          <w:tcPr>
            <w:tcW w:w="1890" w:type="dxa"/>
            <w:vAlign w:val="bottom"/>
          </w:tcPr>
          <w:p w14:paraId="709D95C2" w14:textId="77777777" w:rsidR="00DF7F0E" w:rsidRPr="00F1354B"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DF7F0E">
              <w:rPr>
                <w:rFonts w:ascii="Times New Roman" w:hAnsi="Times New Roman" w:cs="Times New Roman"/>
                <w:cs/>
              </w:rPr>
              <w:t xml:space="preserve">9 </w:t>
            </w:r>
            <w:r w:rsidRPr="00DF7F0E">
              <w:rPr>
                <w:rFonts w:ascii="Times New Roman" w:hAnsi="Times New Roman" w:cs="Times New Roman"/>
              </w:rPr>
              <w:t>Hotel and Service</w:t>
            </w:r>
          </w:p>
        </w:tc>
        <w:tc>
          <w:tcPr>
            <w:tcW w:w="1602" w:type="dxa"/>
            <w:gridSpan w:val="2"/>
            <w:vAlign w:val="bottom"/>
          </w:tcPr>
          <w:p w14:paraId="6887218B" w14:textId="77777777" w:rsidR="00DF7F0E" w:rsidRPr="00E65EEF" w:rsidRDefault="000D4B78" w:rsidP="00BC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5" w:right="-126"/>
              <w:jc w:val="center"/>
              <w:rPr>
                <w:rFonts w:ascii="Times New Roman" w:hAnsi="Times New Roman"/>
                <w:spacing w:val="-6"/>
                <w:sz w:val="20"/>
                <w:szCs w:val="20"/>
              </w:rPr>
            </w:pPr>
            <w:r>
              <w:rPr>
                <w:rFonts w:ascii="Times New Roman" w:hAnsi="Times New Roman"/>
                <w:spacing w:val="-6"/>
                <w:sz w:val="20"/>
                <w:szCs w:val="20"/>
              </w:rPr>
              <w:t>Hotels</w:t>
            </w:r>
            <w:r w:rsidR="00BC3651">
              <w:rPr>
                <w:rFonts w:ascii="Times New Roman" w:hAnsi="Times New Roman"/>
                <w:spacing w:val="-6"/>
                <w:sz w:val="20"/>
                <w:szCs w:val="20"/>
              </w:rPr>
              <w:t>, resort hotels</w:t>
            </w:r>
          </w:p>
        </w:tc>
        <w:tc>
          <w:tcPr>
            <w:tcW w:w="1351" w:type="dxa"/>
            <w:gridSpan w:val="2"/>
            <w:vAlign w:val="bottom"/>
          </w:tcPr>
          <w:p w14:paraId="231ECB42" w14:textId="77777777" w:rsidR="00DF7F0E" w:rsidRPr="00DF7F0E"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F1354B">
              <w:rPr>
                <w:rFonts w:ascii="Times New Roman" w:hAnsi="Times New Roman" w:cs="Times New Roman"/>
              </w:rPr>
              <w:t>Thailand</w:t>
            </w:r>
          </w:p>
        </w:tc>
        <w:tc>
          <w:tcPr>
            <w:tcW w:w="1080" w:type="dxa"/>
            <w:gridSpan w:val="2"/>
            <w:vAlign w:val="bottom"/>
          </w:tcPr>
          <w:p w14:paraId="6F685CD2" w14:textId="77777777" w:rsidR="00DF7F0E" w:rsidRPr="00DF7F0E"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Pr>
                <w:rFonts w:ascii="Times New Roman" w:hAnsi="Times New Roman"/>
                <w:sz w:val="20"/>
                <w:szCs w:val="25"/>
              </w:rPr>
            </w:pPr>
            <w:r>
              <w:rPr>
                <w:rFonts w:ascii="Times New Roman" w:hAnsi="Times New Roman"/>
                <w:sz w:val="20"/>
                <w:szCs w:val="25"/>
              </w:rPr>
              <w:t>99.99</w:t>
            </w:r>
          </w:p>
        </w:tc>
        <w:tc>
          <w:tcPr>
            <w:tcW w:w="990" w:type="dxa"/>
            <w:gridSpan w:val="2"/>
            <w:vAlign w:val="bottom"/>
          </w:tcPr>
          <w:p w14:paraId="11BDC6D3" w14:textId="77777777" w:rsidR="00DF7F0E" w:rsidRPr="005909EA"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108"/>
              <w:rPr>
                <w:rFonts w:ascii="Times New Roman" w:hAnsi="Times New Roman" w:cs="Times New Roman"/>
                <w:sz w:val="20"/>
                <w:szCs w:val="20"/>
              </w:rPr>
            </w:pPr>
            <w:r>
              <w:rPr>
                <w:rFonts w:ascii="Times New Roman" w:hAnsi="Times New Roman" w:cs="Times New Roman"/>
                <w:sz w:val="20"/>
                <w:szCs w:val="20"/>
              </w:rPr>
              <w:t>-</w:t>
            </w:r>
          </w:p>
        </w:tc>
        <w:tc>
          <w:tcPr>
            <w:tcW w:w="270" w:type="dxa"/>
            <w:gridSpan w:val="2"/>
            <w:vAlign w:val="bottom"/>
          </w:tcPr>
          <w:p w14:paraId="38813ABC" w14:textId="77777777" w:rsidR="00DF7F0E" w:rsidRPr="005909EA"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1080" w:type="dxa"/>
            <w:gridSpan w:val="2"/>
          </w:tcPr>
          <w:p w14:paraId="50B70CF9" w14:textId="78056998" w:rsidR="00DF7F0E" w:rsidRPr="004D722D" w:rsidRDefault="00C36493" w:rsidP="004D7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sz w:val="20"/>
                <w:szCs w:val="25"/>
              </w:rPr>
              <w:t>10,000</w:t>
            </w:r>
          </w:p>
        </w:tc>
        <w:tc>
          <w:tcPr>
            <w:tcW w:w="990" w:type="dxa"/>
            <w:gridSpan w:val="2"/>
          </w:tcPr>
          <w:p w14:paraId="19797BA9" w14:textId="1E88CB66" w:rsidR="00DF7F0E" w:rsidRPr="004D722D" w:rsidRDefault="00C36493" w:rsidP="004D7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sz w:val="20"/>
                <w:szCs w:val="25"/>
              </w:rPr>
              <w:t>-</w:t>
            </w:r>
          </w:p>
        </w:tc>
        <w:tc>
          <w:tcPr>
            <w:tcW w:w="270" w:type="dxa"/>
            <w:gridSpan w:val="2"/>
          </w:tcPr>
          <w:p w14:paraId="6489B5A5" w14:textId="77777777" w:rsidR="00DF7F0E" w:rsidRPr="005909EA"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990" w:type="dxa"/>
            <w:gridSpan w:val="2"/>
          </w:tcPr>
          <w:p w14:paraId="120A5E13" w14:textId="039EB6B3" w:rsidR="00DF7F0E" w:rsidRPr="00C36493" w:rsidRDefault="00591D35" w:rsidP="00C36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sz w:val="20"/>
                <w:szCs w:val="25"/>
              </w:rPr>
              <w:t>10,000</w:t>
            </w:r>
          </w:p>
        </w:tc>
        <w:tc>
          <w:tcPr>
            <w:tcW w:w="270" w:type="dxa"/>
            <w:gridSpan w:val="2"/>
          </w:tcPr>
          <w:p w14:paraId="32C7BE4B" w14:textId="77777777" w:rsidR="00DF7F0E" w:rsidRPr="005909EA"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1080" w:type="dxa"/>
            <w:gridSpan w:val="2"/>
          </w:tcPr>
          <w:p w14:paraId="33DC1059" w14:textId="2A3AB8C0" w:rsidR="00DF7F0E" w:rsidRPr="00C36493" w:rsidRDefault="00B02828" w:rsidP="00C36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sz w:val="20"/>
                <w:szCs w:val="25"/>
              </w:rPr>
              <w:t>-</w:t>
            </w:r>
          </w:p>
        </w:tc>
        <w:tc>
          <w:tcPr>
            <w:tcW w:w="270" w:type="dxa"/>
            <w:gridSpan w:val="2"/>
          </w:tcPr>
          <w:p w14:paraId="1C6BFCA7" w14:textId="77777777" w:rsidR="00DF7F0E" w:rsidRPr="005909EA"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0"/>
                <w:szCs w:val="20"/>
              </w:rPr>
            </w:pPr>
          </w:p>
        </w:tc>
        <w:tc>
          <w:tcPr>
            <w:tcW w:w="990" w:type="dxa"/>
            <w:gridSpan w:val="2"/>
            <w:vAlign w:val="bottom"/>
          </w:tcPr>
          <w:p w14:paraId="75C84FBB" w14:textId="330A5440" w:rsidR="00DF7F0E" w:rsidRPr="00C36493" w:rsidRDefault="00B02828" w:rsidP="00C36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sz w:val="20"/>
                <w:szCs w:val="25"/>
              </w:rPr>
              <w:t>-</w:t>
            </w:r>
          </w:p>
        </w:tc>
        <w:tc>
          <w:tcPr>
            <w:tcW w:w="236" w:type="dxa"/>
            <w:gridSpan w:val="2"/>
            <w:vAlign w:val="bottom"/>
          </w:tcPr>
          <w:p w14:paraId="20A7BA90" w14:textId="77777777" w:rsidR="00DF7F0E" w:rsidRPr="00C36493" w:rsidRDefault="00DF7F0E" w:rsidP="00C36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1024" w:type="dxa"/>
            <w:gridSpan w:val="2"/>
            <w:vAlign w:val="bottom"/>
          </w:tcPr>
          <w:p w14:paraId="5DACE314" w14:textId="03A760B5" w:rsidR="00DF7F0E" w:rsidRPr="00C36493" w:rsidRDefault="0024332E" w:rsidP="00B02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sz w:val="20"/>
                <w:szCs w:val="25"/>
              </w:rPr>
              <w:t>-</w:t>
            </w:r>
          </w:p>
        </w:tc>
      </w:tr>
      <w:tr w:rsidR="00DF7F0E" w:rsidRPr="005909EA" w14:paraId="54231B75" w14:textId="77777777" w:rsidTr="008C2B81">
        <w:trPr>
          <w:trHeight w:val="144"/>
        </w:trPr>
        <w:tc>
          <w:tcPr>
            <w:tcW w:w="1890" w:type="dxa"/>
            <w:vAlign w:val="bottom"/>
          </w:tcPr>
          <w:p w14:paraId="5926F8EB" w14:textId="77777777" w:rsidR="00DF7F0E" w:rsidRPr="00F1354B" w:rsidRDefault="00DF15F2"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0"/>
              <w:rPr>
                <w:rFonts w:ascii="Times New Roman" w:hAnsi="Times New Roman" w:cs="Times New Roman"/>
              </w:rPr>
            </w:pPr>
            <w:r w:rsidRPr="00F1354B">
              <w:rPr>
                <w:rFonts w:ascii="Times New Roman" w:hAnsi="Times New Roman" w:cs="Times New Roman"/>
              </w:rPr>
              <w:t>Co</w:t>
            </w:r>
            <w:r>
              <w:rPr>
                <w:rFonts w:ascii="Times New Roman" w:hAnsi="Times New Roman" w:cs="Times New Roman"/>
              </w:rPr>
              <w:t>., Ltd.</w:t>
            </w:r>
          </w:p>
        </w:tc>
        <w:tc>
          <w:tcPr>
            <w:tcW w:w="1602" w:type="dxa"/>
            <w:gridSpan w:val="2"/>
            <w:vAlign w:val="bottom"/>
          </w:tcPr>
          <w:p w14:paraId="472825B0" w14:textId="77777777" w:rsidR="00DF7F0E" w:rsidRPr="00E65EEF" w:rsidRDefault="00BC3651" w:rsidP="00BC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5" w:right="-126"/>
              <w:jc w:val="center"/>
              <w:rPr>
                <w:rFonts w:ascii="Times New Roman" w:hAnsi="Times New Roman"/>
                <w:spacing w:val="-6"/>
                <w:sz w:val="20"/>
                <w:szCs w:val="20"/>
              </w:rPr>
            </w:pPr>
            <w:r>
              <w:rPr>
                <w:rFonts w:ascii="Times New Roman" w:hAnsi="Times New Roman"/>
                <w:spacing w:val="-6"/>
                <w:sz w:val="20"/>
                <w:szCs w:val="20"/>
              </w:rPr>
              <w:t>and condominium</w:t>
            </w:r>
          </w:p>
        </w:tc>
        <w:tc>
          <w:tcPr>
            <w:tcW w:w="1351" w:type="dxa"/>
            <w:gridSpan w:val="2"/>
            <w:vAlign w:val="bottom"/>
          </w:tcPr>
          <w:p w14:paraId="6A3AB45D" w14:textId="77777777" w:rsidR="00DF7F0E" w:rsidRPr="00DF7F0E"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080" w:type="dxa"/>
            <w:gridSpan w:val="2"/>
            <w:vAlign w:val="bottom"/>
          </w:tcPr>
          <w:p w14:paraId="69265569" w14:textId="77777777" w:rsidR="00DF7F0E" w:rsidRPr="005909EA"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 w:val="decimal" w:pos="540"/>
              </w:tabs>
              <w:ind w:left="-108"/>
              <w:rPr>
                <w:rFonts w:ascii="Times New Roman" w:hAnsi="Times New Roman" w:cs="Times New Roman"/>
                <w:sz w:val="20"/>
                <w:szCs w:val="20"/>
              </w:rPr>
            </w:pPr>
          </w:p>
        </w:tc>
        <w:tc>
          <w:tcPr>
            <w:tcW w:w="990" w:type="dxa"/>
            <w:gridSpan w:val="2"/>
            <w:vAlign w:val="bottom"/>
          </w:tcPr>
          <w:p w14:paraId="7EA7801F" w14:textId="77777777" w:rsidR="00DF7F0E" w:rsidRPr="005909EA"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 w:val="decimal" w:pos="723"/>
              </w:tabs>
              <w:ind w:left="-108"/>
              <w:rPr>
                <w:rFonts w:ascii="Times New Roman" w:hAnsi="Times New Roman" w:cs="Times New Roman"/>
                <w:sz w:val="20"/>
                <w:szCs w:val="20"/>
              </w:rPr>
            </w:pPr>
          </w:p>
        </w:tc>
        <w:tc>
          <w:tcPr>
            <w:tcW w:w="270" w:type="dxa"/>
            <w:gridSpan w:val="2"/>
            <w:vAlign w:val="bottom"/>
          </w:tcPr>
          <w:p w14:paraId="7AEB2370" w14:textId="77777777" w:rsidR="00DF7F0E" w:rsidRPr="005909EA"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1080" w:type="dxa"/>
            <w:gridSpan w:val="2"/>
          </w:tcPr>
          <w:p w14:paraId="29BB7B65" w14:textId="77777777" w:rsidR="00DF7F0E" w:rsidRPr="005909EA"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sz w:val="20"/>
                <w:szCs w:val="20"/>
              </w:rPr>
            </w:pPr>
          </w:p>
        </w:tc>
        <w:tc>
          <w:tcPr>
            <w:tcW w:w="990" w:type="dxa"/>
            <w:gridSpan w:val="2"/>
          </w:tcPr>
          <w:p w14:paraId="1879A756" w14:textId="77777777" w:rsidR="00DF7F0E" w:rsidRPr="005909EA"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sz w:val="20"/>
                <w:szCs w:val="20"/>
              </w:rPr>
            </w:pPr>
          </w:p>
        </w:tc>
        <w:tc>
          <w:tcPr>
            <w:tcW w:w="270" w:type="dxa"/>
            <w:gridSpan w:val="2"/>
          </w:tcPr>
          <w:p w14:paraId="0E155953" w14:textId="77777777" w:rsidR="00DF7F0E" w:rsidRPr="005909EA"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990" w:type="dxa"/>
            <w:gridSpan w:val="2"/>
          </w:tcPr>
          <w:p w14:paraId="641078C7" w14:textId="77777777" w:rsidR="00DF7F0E" w:rsidRPr="005909EA"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270" w:type="dxa"/>
            <w:gridSpan w:val="2"/>
          </w:tcPr>
          <w:p w14:paraId="66F649E6" w14:textId="77777777" w:rsidR="00DF7F0E" w:rsidRPr="005909EA"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1080" w:type="dxa"/>
            <w:gridSpan w:val="2"/>
          </w:tcPr>
          <w:p w14:paraId="117DF412" w14:textId="77777777" w:rsidR="00DF7F0E" w:rsidRPr="00C36493" w:rsidRDefault="00DF7F0E" w:rsidP="00C36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270" w:type="dxa"/>
            <w:gridSpan w:val="2"/>
          </w:tcPr>
          <w:p w14:paraId="2808FF27" w14:textId="77777777" w:rsidR="00DF7F0E" w:rsidRPr="005909EA"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0"/>
                <w:szCs w:val="20"/>
              </w:rPr>
            </w:pPr>
          </w:p>
        </w:tc>
        <w:tc>
          <w:tcPr>
            <w:tcW w:w="990" w:type="dxa"/>
            <w:gridSpan w:val="2"/>
            <w:vAlign w:val="bottom"/>
          </w:tcPr>
          <w:p w14:paraId="7C313FE0" w14:textId="77777777" w:rsidR="00DF7F0E" w:rsidRPr="00C36493" w:rsidRDefault="00DF7F0E" w:rsidP="00C36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236" w:type="dxa"/>
            <w:gridSpan w:val="2"/>
            <w:vAlign w:val="bottom"/>
          </w:tcPr>
          <w:p w14:paraId="086C63DF" w14:textId="77777777" w:rsidR="00DF7F0E" w:rsidRPr="00C36493" w:rsidRDefault="00DF7F0E" w:rsidP="00C36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1024" w:type="dxa"/>
            <w:gridSpan w:val="2"/>
            <w:vAlign w:val="bottom"/>
          </w:tcPr>
          <w:p w14:paraId="41402047" w14:textId="77777777" w:rsidR="00DF7F0E" w:rsidRPr="00C36493" w:rsidRDefault="00DF7F0E" w:rsidP="00C36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3"/>
              </w:tabs>
              <w:ind w:left="-108" w:right="-62"/>
              <w:rPr>
                <w:rFonts w:ascii="Times New Roman" w:hAnsi="Times New Roman"/>
                <w:sz w:val="20"/>
                <w:szCs w:val="25"/>
              </w:rPr>
            </w:pPr>
          </w:p>
        </w:tc>
      </w:tr>
      <w:tr w:rsidR="00DF7F0E" w:rsidRPr="005909EA" w14:paraId="30D0DDB8" w14:textId="77777777" w:rsidTr="008C2B81">
        <w:trPr>
          <w:trHeight w:val="144"/>
        </w:trPr>
        <w:tc>
          <w:tcPr>
            <w:tcW w:w="1890" w:type="dxa"/>
            <w:vAlign w:val="bottom"/>
          </w:tcPr>
          <w:p w14:paraId="61E14546" w14:textId="77777777" w:rsidR="00DF7F0E" w:rsidRPr="00F1354B"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DF7F0E">
              <w:rPr>
                <w:rFonts w:ascii="Times New Roman" w:hAnsi="Times New Roman" w:cs="Times New Roman"/>
                <w:cs/>
              </w:rPr>
              <w:t xml:space="preserve">9 </w:t>
            </w:r>
            <w:r w:rsidRPr="00DF7F0E">
              <w:rPr>
                <w:rFonts w:ascii="Times New Roman" w:hAnsi="Times New Roman" w:cs="Times New Roman"/>
              </w:rPr>
              <w:t>Smart Development</w:t>
            </w:r>
          </w:p>
        </w:tc>
        <w:tc>
          <w:tcPr>
            <w:tcW w:w="1602" w:type="dxa"/>
            <w:gridSpan w:val="2"/>
            <w:vAlign w:val="bottom"/>
          </w:tcPr>
          <w:p w14:paraId="1A2B6C3E" w14:textId="13B727C6" w:rsidR="00DF7F0E" w:rsidRPr="00E65EEF" w:rsidRDefault="00FD50C0"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sz w:val="20"/>
                <w:szCs w:val="20"/>
              </w:rPr>
            </w:pPr>
            <w:r>
              <w:rPr>
                <w:rFonts w:ascii="Times New Roman" w:hAnsi="Times New Roman"/>
                <w:spacing w:val="-6"/>
                <w:sz w:val="20"/>
                <w:szCs w:val="20"/>
              </w:rPr>
              <w:t>C</w:t>
            </w:r>
            <w:r w:rsidR="00BC3651">
              <w:rPr>
                <w:rFonts w:ascii="Times New Roman" w:hAnsi="Times New Roman"/>
                <w:spacing w:val="-6"/>
                <w:sz w:val="20"/>
                <w:szCs w:val="20"/>
              </w:rPr>
              <w:t>onstruction</w:t>
            </w:r>
          </w:p>
        </w:tc>
        <w:tc>
          <w:tcPr>
            <w:tcW w:w="1351" w:type="dxa"/>
            <w:gridSpan w:val="2"/>
            <w:vAlign w:val="bottom"/>
          </w:tcPr>
          <w:p w14:paraId="0EE449E3" w14:textId="77777777" w:rsidR="00DF7F0E" w:rsidRPr="00DF7F0E"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F1354B">
              <w:rPr>
                <w:rFonts w:ascii="Times New Roman" w:hAnsi="Times New Roman" w:cs="Times New Roman"/>
              </w:rPr>
              <w:t>Thailand</w:t>
            </w:r>
          </w:p>
        </w:tc>
        <w:tc>
          <w:tcPr>
            <w:tcW w:w="1080" w:type="dxa"/>
            <w:gridSpan w:val="2"/>
            <w:vAlign w:val="bottom"/>
          </w:tcPr>
          <w:p w14:paraId="66F34841" w14:textId="77777777" w:rsidR="00DF7F0E" w:rsidRPr="00DF7F0E"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Pr>
                <w:rFonts w:ascii="Times New Roman" w:hAnsi="Times New Roman"/>
                <w:sz w:val="20"/>
                <w:szCs w:val="25"/>
              </w:rPr>
            </w:pPr>
            <w:r>
              <w:rPr>
                <w:rFonts w:ascii="Times New Roman" w:hAnsi="Times New Roman"/>
                <w:sz w:val="20"/>
                <w:szCs w:val="25"/>
              </w:rPr>
              <w:t>99.99</w:t>
            </w:r>
          </w:p>
        </w:tc>
        <w:tc>
          <w:tcPr>
            <w:tcW w:w="990" w:type="dxa"/>
            <w:gridSpan w:val="2"/>
            <w:vAlign w:val="bottom"/>
          </w:tcPr>
          <w:p w14:paraId="1E27C7B2" w14:textId="77777777" w:rsidR="00DF7F0E" w:rsidRPr="005909EA"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108"/>
              <w:rPr>
                <w:rFonts w:ascii="Times New Roman" w:hAnsi="Times New Roman" w:cs="Times New Roman"/>
                <w:sz w:val="20"/>
                <w:szCs w:val="20"/>
              </w:rPr>
            </w:pPr>
            <w:r>
              <w:rPr>
                <w:rFonts w:ascii="Times New Roman" w:hAnsi="Times New Roman" w:cs="Times New Roman"/>
                <w:sz w:val="20"/>
                <w:szCs w:val="20"/>
              </w:rPr>
              <w:t>-</w:t>
            </w:r>
          </w:p>
        </w:tc>
        <w:tc>
          <w:tcPr>
            <w:tcW w:w="270" w:type="dxa"/>
            <w:gridSpan w:val="2"/>
            <w:vAlign w:val="bottom"/>
          </w:tcPr>
          <w:p w14:paraId="7724C895" w14:textId="77777777" w:rsidR="00DF7F0E" w:rsidRPr="005909EA"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1080" w:type="dxa"/>
            <w:gridSpan w:val="2"/>
          </w:tcPr>
          <w:p w14:paraId="593002EC" w14:textId="005E4DC8" w:rsidR="00DF7F0E" w:rsidRPr="004D722D" w:rsidRDefault="00C36493" w:rsidP="004D7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sz w:val="20"/>
                <w:szCs w:val="25"/>
              </w:rPr>
              <w:t>80,000</w:t>
            </w:r>
          </w:p>
        </w:tc>
        <w:tc>
          <w:tcPr>
            <w:tcW w:w="990" w:type="dxa"/>
            <w:gridSpan w:val="2"/>
          </w:tcPr>
          <w:p w14:paraId="21ED0F3F" w14:textId="00EFD53C" w:rsidR="00DF7F0E" w:rsidRPr="004D722D" w:rsidRDefault="00C36493" w:rsidP="004D7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sz w:val="20"/>
                <w:szCs w:val="25"/>
              </w:rPr>
              <w:t>-</w:t>
            </w:r>
          </w:p>
        </w:tc>
        <w:tc>
          <w:tcPr>
            <w:tcW w:w="270" w:type="dxa"/>
            <w:gridSpan w:val="2"/>
          </w:tcPr>
          <w:p w14:paraId="1E6EB2DD" w14:textId="77777777" w:rsidR="00DF7F0E" w:rsidRPr="005909EA"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990" w:type="dxa"/>
            <w:gridSpan w:val="2"/>
          </w:tcPr>
          <w:p w14:paraId="17D08CFF" w14:textId="0DE0860E" w:rsidR="00DF7F0E" w:rsidRPr="00C36493" w:rsidRDefault="00591D35" w:rsidP="00C36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sz w:val="20"/>
                <w:szCs w:val="25"/>
              </w:rPr>
              <w:t>80,000</w:t>
            </w:r>
          </w:p>
        </w:tc>
        <w:tc>
          <w:tcPr>
            <w:tcW w:w="270" w:type="dxa"/>
            <w:gridSpan w:val="2"/>
          </w:tcPr>
          <w:p w14:paraId="36BDDBC5" w14:textId="77777777" w:rsidR="00DF7F0E" w:rsidRPr="005909EA"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1080" w:type="dxa"/>
            <w:gridSpan w:val="2"/>
          </w:tcPr>
          <w:p w14:paraId="2CA4D2D5" w14:textId="29CE5F64" w:rsidR="00DF7F0E" w:rsidRPr="00C36493" w:rsidRDefault="00B02828" w:rsidP="00C36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sz w:val="20"/>
                <w:szCs w:val="25"/>
              </w:rPr>
              <w:t>-</w:t>
            </w:r>
          </w:p>
        </w:tc>
        <w:tc>
          <w:tcPr>
            <w:tcW w:w="270" w:type="dxa"/>
            <w:gridSpan w:val="2"/>
          </w:tcPr>
          <w:p w14:paraId="4A390D0B" w14:textId="77777777" w:rsidR="00DF7F0E" w:rsidRPr="005909EA"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0"/>
                <w:szCs w:val="20"/>
              </w:rPr>
            </w:pPr>
          </w:p>
        </w:tc>
        <w:tc>
          <w:tcPr>
            <w:tcW w:w="990" w:type="dxa"/>
            <w:gridSpan w:val="2"/>
            <w:vAlign w:val="bottom"/>
          </w:tcPr>
          <w:p w14:paraId="09B64CC5" w14:textId="547BF8F3" w:rsidR="00DF7F0E" w:rsidRPr="00C36493" w:rsidRDefault="00B02828" w:rsidP="00C36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sz w:val="20"/>
                <w:szCs w:val="25"/>
              </w:rPr>
              <w:t>-</w:t>
            </w:r>
          </w:p>
        </w:tc>
        <w:tc>
          <w:tcPr>
            <w:tcW w:w="236" w:type="dxa"/>
            <w:gridSpan w:val="2"/>
            <w:vAlign w:val="bottom"/>
          </w:tcPr>
          <w:p w14:paraId="31ABD904" w14:textId="77777777" w:rsidR="00DF7F0E" w:rsidRPr="00C36493" w:rsidRDefault="00DF7F0E" w:rsidP="00C36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1024" w:type="dxa"/>
            <w:gridSpan w:val="2"/>
            <w:vAlign w:val="bottom"/>
          </w:tcPr>
          <w:p w14:paraId="28B131D1" w14:textId="4735B806" w:rsidR="00DF7F0E" w:rsidRPr="00C36493" w:rsidRDefault="0024332E" w:rsidP="00B02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sz w:val="20"/>
                <w:szCs w:val="25"/>
              </w:rPr>
              <w:t>-</w:t>
            </w:r>
          </w:p>
        </w:tc>
      </w:tr>
      <w:tr w:rsidR="00DF7F0E" w:rsidRPr="005909EA" w14:paraId="5DBB2517" w14:textId="77777777" w:rsidTr="008C2B81">
        <w:trPr>
          <w:trHeight w:val="144"/>
        </w:trPr>
        <w:tc>
          <w:tcPr>
            <w:tcW w:w="1890" w:type="dxa"/>
            <w:vAlign w:val="bottom"/>
          </w:tcPr>
          <w:p w14:paraId="57D6978F" w14:textId="77777777" w:rsidR="00DF7F0E" w:rsidRPr="0077062C" w:rsidRDefault="00DF15F2"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0"/>
              <w:rPr>
                <w:rFonts w:ascii="Times New Roman" w:hAnsi="Times New Roman"/>
                <w:spacing w:val="-4"/>
                <w:sz w:val="20"/>
                <w:szCs w:val="20"/>
              </w:rPr>
            </w:pPr>
            <w:r w:rsidRPr="00F1354B">
              <w:rPr>
                <w:rFonts w:ascii="Times New Roman" w:hAnsi="Times New Roman" w:cs="Times New Roman"/>
              </w:rPr>
              <w:t>Co</w:t>
            </w:r>
            <w:r>
              <w:rPr>
                <w:rFonts w:ascii="Times New Roman" w:hAnsi="Times New Roman" w:cs="Times New Roman"/>
              </w:rPr>
              <w:t>., Ltd.</w:t>
            </w:r>
          </w:p>
        </w:tc>
        <w:tc>
          <w:tcPr>
            <w:tcW w:w="1602" w:type="dxa"/>
            <w:gridSpan w:val="2"/>
            <w:vAlign w:val="bottom"/>
          </w:tcPr>
          <w:p w14:paraId="5E81403C" w14:textId="77777777" w:rsidR="00DF7F0E" w:rsidRPr="00E65EEF"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sz w:val="20"/>
                <w:szCs w:val="20"/>
              </w:rPr>
            </w:pPr>
          </w:p>
        </w:tc>
        <w:tc>
          <w:tcPr>
            <w:tcW w:w="1351" w:type="dxa"/>
            <w:gridSpan w:val="2"/>
            <w:vAlign w:val="bottom"/>
          </w:tcPr>
          <w:p w14:paraId="1F8A1E3B" w14:textId="77777777" w:rsidR="00DF7F0E" w:rsidRPr="00DF7F0E"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080" w:type="dxa"/>
            <w:gridSpan w:val="2"/>
            <w:vAlign w:val="bottom"/>
          </w:tcPr>
          <w:p w14:paraId="10B68E82" w14:textId="77777777" w:rsidR="00DF7F0E" w:rsidRPr="005909EA"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 w:val="decimal" w:pos="540"/>
              </w:tabs>
              <w:ind w:left="-108"/>
              <w:rPr>
                <w:rFonts w:ascii="Times New Roman" w:hAnsi="Times New Roman" w:cs="Times New Roman"/>
                <w:sz w:val="20"/>
                <w:szCs w:val="20"/>
              </w:rPr>
            </w:pPr>
          </w:p>
        </w:tc>
        <w:tc>
          <w:tcPr>
            <w:tcW w:w="990" w:type="dxa"/>
            <w:gridSpan w:val="2"/>
            <w:vAlign w:val="bottom"/>
          </w:tcPr>
          <w:p w14:paraId="4685D93C" w14:textId="77777777" w:rsidR="00DF7F0E" w:rsidRPr="005909EA"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 w:val="decimal" w:pos="723"/>
              </w:tabs>
              <w:ind w:left="-108"/>
              <w:rPr>
                <w:rFonts w:ascii="Times New Roman" w:hAnsi="Times New Roman" w:cs="Times New Roman"/>
                <w:sz w:val="20"/>
                <w:szCs w:val="20"/>
              </w:rPr>
            </w:pPr>
          </w:p>
        </w:tc>
        <w:tc>
          <w:tcPr>
            <w:tcW w:w="270" w:type="dxa"/>
            <w:gridSpan w:val="2"/>
            <w:vAlign w:val="bottom"/>
          </w:tcPr>
          <w:p w14:paraId="17EB9BA1" w14:textId="77777777" w:rsidR="00DF7F0E" w:rsidRPr="005909EA"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1080" w:type="dxa"/>
            <w:gridSpan w:val="2"/>
          </w:tcPr>
          <w:p w14:paraId="44BE383E" w14:textId="77777777" w:rsidR="00DF7F0E" w:rsidRPr="005909EA"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sz w:val="20"/>
                <w:szCs w:val="20"/>
              </w:rPr>
            </w:pPr>
          </w:p>
        </w:tc>
        <w:tc>
          <w:tcPr>
            <w:tcW w:w="990" w:type="dxa"/>
            <w:gridSpan w:val="2"/>
          </w:tcPr>
          <w:p w14:paraId="50808AAC" w14:textId="77777777" w:rsidR="00DF7F0E" w:rsidRPr="005909EA"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sz w:val="20"/>
                <w:szCs w:val="20"/>
              </w:rPr>
            </w:pPr>
          </w:p>
        </w:tc>
        <w:tc>
          <w:tcPr>
            <w:tcW w:w="270" w:type="dxa"/>
            <w:gridSpan w:val="2"/>
          </w:tcPr>
          <w:p w14:paraId="6E54D4C1" w14:textId="77777777" w:rsidR="00DF7F0E" w:rsidRPr="005909EA"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990" w:type="dxa"/>
            <w:gridSpan w:val="2"/>
          </w:tcPr>
          <w:p w14:paraId="4772DC03" w14:textId="77777777" w:rsidR="00DF7F0E" w:rsidRPr="005909EA"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270" w:type="dxa"/>
            <w:gridSpan w:val="2"/>
          </w:tcPr>
          <w:p w14:paraId="1C6F2826" w14:textId="77777777" w:rsidR="00DF7F0E" w:rsidRPr="005909EA"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1080" w:type="dxa"/>
            <w:gridSpan w:val="2"/>
          </w:tcPr>
          <w:p w14:paraId="6F63F119" w14:textId="77777777" w:rsidR="00DF7F0E" w:rsidRPr="00C36493" w:rsidRDefault="00DF7F0E" w:rsidP="00C36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270" w:type="dxa"/>
            <w:gridSpan w:val="2"/>
          </w:tcPr>
          <w:p w14:paraId="68254E3B" w14:textId="77777777" w:rsidR="00DF7F0E" w:rsidRPr="005909EA"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0"/>
                <w:szCs w:val="20"/>
              </w:rPr>
            </w:pPr>
          </w:p>
        </w:tc>
        <w:tc>
          <w:tcPr>
            <w:tcW w:w="990" w:type="dxa"/>
            <w:gridSpan w:val="2"/>
            <w:vAlign w:val="bottom"/>
          </w:tcPr>
          <w:p w14:paraId="7A371AE7" w14:textId="77777777" w:rsidR="00DF7F0E" w:rsidRPr="00C36493" w:rsidRDefault="00DF7F0E" w:rsidP="00C36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236" w:type="dxa"/>
            <w:gridSpan w:val="2"/>
            <w:vAlign w:val="bottom"/>
          </w:tcPr>
          <w:p w14:paraId="2F0FF838" w14:textId="77777777" w:rsidR="00DF7F0E" w:rsidRPr="00C36493" w:rsidRDefault="00DF7F0E" w:rsidP="00C36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1024" w:type="dxa"/>
            <w:gridSpan w:val="2"/>
            <w:vAlign w:val="bottom"/>
          </w:tcPr>
          <w:p w14:paraId="12B25031" w14:textId="77777777" w:rsidR="00DF7F0E" w:rsidRPr="00C36493" w:rsidRDefault="00DF7F0E" w:rsidP="00B02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r>
      <w:tr w:rsidR="00DF7F0E" w:rsidRPr="005909EA" w14:paraId="02974E6A" w14:textId="77777777" w:rsidTr="008C2B81">
        <w:trPr>
          <w:trHeight w:val="144"/>
        </w:trPr>
        <w:tc>
          <w:tcPr>
            <w:tcW w:w="1890" w:type="dxa"/>
            <w:vAlign w:val="bottom"/>
          </w:tcPr>
          <w:p w14:paraId="6F8AD385" w14:textId="77777777" w:rsidR="00DF7F0E" w:rsidRPr="00F1354B"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DF7F0E">
              <w:rPr>
                <w:rFonts w:ascii="Times New Roman" w:hAnsi="Times New Roman" w:cs="Times New Roman"/>
                <w:cs/>
              </w:rPr>
              <w:t xml:space="preserve">9 </w:t>
            </w:r>
            <w:r w:rsidRPr="00DF7F0E">
              <w:rPr>
                <w:rFonts w:ascii="Times New Roman" w:hAnsi="Times New Roman" w:cs="Times New Roman"/>
              </w:rPr>
              <w:t>Smart Residence</w:t>
            </w:r>
          </w:p>
        </w:tc>
        <w:tc>
          <w:tcPr>
            <w:tcW w:w="1602" w:type="dxa"/>
            <w:gridSpan w:val="2"/>
            <w:vAlign w:val="bottom"/>
          </w:tcPr>
          <w:p w14:paraId="3BE1924C" w14:textId="77777777" w:rsidR="00DF7F0E" w:rsidRPr="00E65EEF" w:rsidRDefault="00F352DB"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sz w:val="20"/>
                <w:szCs w:val="20"/>
              </w:rPr>
            </w:pPr>
            <w:r>
              <w:rPr>
                <w:rFonts w:ascii="Times New Roman" w:hAnsi="Times New Roman"/>
                <w:spacing w:val="-6"/>
                <w:sz w:val="20"/>
                <w:szCs w:val="20"/>
              </w:rPr>
              <w:t>Other</w:t>
            </w:r>
          </w:p>
        </w:tc>
        <w:tc>
          <w:tcPr>
            <w:tcW w:w="1351" w:type="dxa"/>
            <w:gridSpan w:val="2"/>
            <w:vAlign w:val="bottom"/>
          </w:tcPr>
          <w:p w14:paraId="57B6468C" w14:textId="77777777" w:rsidR="00DF7F0E" w:rsidRPr="00DF7F0E"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F1354B">
              <w:rPr>
                <w:rFonts w:ascii="Times New Roman" w:hAnsi="Times New Roman" w:cs="Times New Roman"/>
              </w:rPr>
              <w:t>Thailand</w:t>
            </w:r>
          </w:p>
        </w:tc>
        <w:tc>
          <w:tcPr>
            <w:tcW w:w="1080" w:type="dxa"/>
            <w:gridSpan w:val="2"/>
            <w:vAlign w:val="bottom"/>
          </w:tcPr>
          <w:p w14:paraId="06BD5A01" w14:textId="77777777" w:rsidR="00DF7F0E" w:rsidRPr="00DF7F0E"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Pr>
                <w:rFonts w:ascii="Times New Roman" w:hAnsi="Times New Roman"/>
                <w:sz w:val="20"/>
                <w:szCs w:val="25"/>
              </w:rPr>
            </w:pPr>
            <w:r>
              <w:rPr>
                <w:rFonts w:ascii="Times New Roman" w:hAnsi="Times New Roman"/>
                <w:sz w:val="20"/>
                <w:szCs w:val="25"/>
              </w:rPr>
              <w:t>99.99</w:t>
            </w:r>
          </w:p>
        </w:tc>
        <w:tc>
          <w:tcPr>
            <w:tcW w:w="990" w:type="dxa"/>
            <w:gridSpan w:val="2"/>
            <w:vAlign w:val="bottom"/>
          </w:tcPr>
          <w:p w14:paraId="2932967B" w14:textId="77777777" w:rsidR="00DF7F0E" w:rsidRPr="005909EA"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108"/>
              <w:rPr>
                <w:rFonts w:ascii="Times New Roman" w:hAnsi="Times New Roman" w:cs="Times New Roman"/>
                <w:sz w:val="20"/>
                <w:szCs w:val="20"/>
              </w:rPr>
            </w:pPr>
            <w:r>
              <w:rPr>
                <w:rFonts w:ascii="Times New Roman" w:hAnsi="Times New Roman" w:cs="Times New Roman"/>
                <w:sz w:val="20"/>
                <w:szCs w:val="20"/>
              </w:rPr>
              <w:t>-</w:t>
            </w:r>
          </w:p>
        </w:tc>
        <w:tc>
          <w:tcPr>
            <w:tcW w:w="270" w:type="dxa"/>
            <w:gridSpan w:val="2"/>
            <w:vAlign w:val="bottom"/>
          </w:tcPr>
          <w:p w14:paraId="14C3B66A" w14:textId="77777777" w:rsidR="00DF7F0E" w:rsidRPr="005909EA"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1080" w:type="dxa"/>
            <w:gridSpan w:val="2"/>
          </w:tcPr>
          <w:p w14:paraId="3339D028" w14:textId="430128D8" w:rsidR="00DF7F0E" w:rsidRPr="004D722D" w:rsidRDefault="00C36493" w:rsidP="004D7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sz w:val="20"/>
                <w:szCs w:val="25"/>
              </w:rPr>
              <w:t>30,000</w:t>
            </w:r>
          </w:p>
        </w:tc>
        <w:tc>
          <w:tcPr>
            <w:tcW w:w="990" w:type="dxa"/>
            <w:gridSpan w:val="2"/>
          </w:tcPr>
          <w:p w14:paraId="4BF36B97" w14:textId="0BD415B9" w:rsidR="00DF7F0E" w:rsidRPr="004D722D" w:rsidRDefault="00C36493" w:rsidP="004D7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sz w:val="20"/>
                <w:szCs w:val="25"/>
              </w:rPr>
              <w:t>-</w:t>
            </w:r>
          </w:p>
        </w:tc>
        <w:tc>
          <w:tcPr>
            <w:tcW w:w="270" w:type="dxa"/>
            <w:gridSpan w:val="2"/>
          </w:tcPr>
          <w:p w14:paraId="5473709F" w14:textId="77777777" w:rsidR="00DF7F0E" w:rsidRPr="005909EA"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990" w:type="dxa"/>
            <w:gridSpan w:val="2"/>
          </w:tcPr>
          <w:p w14:paraId="6BB46BC3" w14:textId="11C0FAFB" w:rsidR="00DF7F0E" w:rsidRPr="00C36493" w:rsidRDefault="00591D35" w:rsidP="00C36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sz w:val="20"/>
                <w:szCs w:val="25"/>
              </w:rPr>
              <w:t>30,000</w:t>
            </w:r>
          </w:p>
        </w:tc>
        <w:tc>
          <w:tcPr>
            <w:tcW w:w="270" w:type="dxa"/>
            <w:gridSpan w:val="2"/>
          </w:tcPr>
          <w:p w14:paraId="0396F62E" w14:textId="77777777" w:rsidR="00DF7F0E" w:rsidRPr="005909EA"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1080" w:type="dxa"/>
            <w:gridSpan w:val="2"/>
          </w:tcPr>
          <w:p w14:paraId="516EEA33" w14:textId="6D2E374C" w:rsidR="00DF7F0E" w:rsidRPr="00C36493" w:rsidRDefault="00B02828" w:rsidP="00C36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sz w:val="20"/>
                <w:szCs w:val="25"/>
              </w:rPr>
              <w:t>-</w:t>
            </w:r>
          </w:p>
        </w:tc>
        <w:tc>
          <w:tcPr>
            <w:tcW w:w="270" w:type="dxa"/>
            <w:gridSpan w:val="2"/>
          </w:tcPr>
          <w:p w14:paraId="271B75CE" w14:textId="77777777" w:rsidR="00DF7F0E" w:rsidRPr="005909EA"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0"/>
                <w:szCs w:val="20"/>
              </w:rPr>
            </w:pPr>
          </w:p>
        </w:tc>
        <w:tc>
          <w:tcPr>
            <w:tcW w:w="990" w:type="dxa"/>
            <w:gridSpan w:val="2"/>
            <w:vAlign w:val="bottom"/>
          </w:tcPr>
          <w:p w14:paraId="63831A0E" w14:textId="5D77B588" w:rsidR="00DF7F0E" w:rsidRPr="00C36493" w:rsidRDefault="00B02828" w:rsidP="00C36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sz w:val="20"/>
                <w:szCs w:val="25"/>
              </w:rPr>
              <w:t>-</w:t>
            </w:r>
          </w:p>
        </w:tc>
        <w:tc>
          <w:tcPr>
            <w:tcW w:w="236" w:type="dxa"/>
            <w:gridSpan w:val="2"/>
            <w:vAlign w:val="bottom"/>
          </w:tcPr>
          <w:p w14:paraId="378B6A19" w14:textId="77777777" w:rsidR="00DF7F0E" w:rsidRPr="00C36493" w:rsidRDefault="00DF7F0E" w:rsidP="00C36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1024" w:type="dxa"/>
            <w:gridSpan w:val="2"/>
            <w:vAlign w:val="bottom"/>
          </w:tcPr>
          <w:p w14:paraId="7A7200D8" w14:textId="72E1A7D3" w:rsidR="00DF7F0E" w:rsidRPr="00C36493" w:rsidRDefault="0024332E" w:rsidP="00B02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sz w:val="20"/>
                <w:szCs w:val="25"/>
              </w:rPr>
              <w:t>-</w:t>
            </w:r>
          </w:p>
        </w:tc>
      </w:tr>
      <w:tr w:rsidR="00F352DB" w:rsidRPr="005909EA" w14:paraId="2B5F0359" w14:textId="77777777" w:rsidTr="008C2B81">
        <w:trPr>
          <w:trHeight w:val="101"/>
        </w:trPr>
        <w:tc>
          <w:tcPr>
            <w:tcW w:w="1890" w:type="dxa"/>
            <w:vAlign w:val="bottom"/>
          </w:tcPr>
          <w:p w14:paraId="01A7FA60" w14:textId="77777777" w:rsidR="00F352DB" w:rsidRPr="0077062C" w:rsidRDefault="00F352DB" w:rsidP="00F35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0"/>
              <w:rPr>
                <w:rFonts w:ascii="Times New Roman" w:hAnsi="Times New Roman"/>
                <w:spacing w:val="-4"/>
                <w:sz w:val="20"/>
                <w:szCs w:val="20"/>
              </w:rPr>
            </w:pPr>
            <w:r w:rsidRPr="00F1354B">
              <w:rPr>
                <w:rFonts w:ascii="Times New Roman" w:hAnsi="Times New Roman" w:cs="Times New Roman"/>
              </w:rPr>
              <w:t>Co</w:t>
            </w:r>
            <w:r>
              <w:rPr>
                <w:rFonts w:ascii="Times New Roman" w:hAnsi="Times New Roman" w:cs="Times New Roman"/>
              </w:rPr>
              <w:t>., Ltd.</w:t>
            </w:r>
          </w:p>
        </w:tc>
        <w:tc>
          <w:tcPr>
            <w:tcW w:w="1602" w:type="dxa"/>
            <w:gridSpan w:val="2"/>
            <w:vAlign w:val="bottom"/>
          </w:tcPr>
          <w:p w14:paraId="243CDB64" w14:textId="77777777" w:rsidR="00F352DB" w:rsidRPr="00E65EEF" w:rsidRDefault="00F352DB" w:rsidP="00F35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sz w:val="20"/>
                <w:szCs w:val="20"/>
              </w:rPr>
            </w:pPr>
            <w:r>
              <w:rPr>
                <w:rFonts w:ascii="Times New Roman" w:hAnsi="Times New Roman"/>
                <w:spacing w:val="-6"/>
                <w:sz w:val="20"/>
                <w:szCs w:val="20"/>
              </w:rPr>
              <w:t>accommodation</w:t>
            </w:r>
          </w:p>
        </w:tc>
        <w:tc>
          <w:tcPr>
            <w:tcW w:w="1351" w:type="dxa"/>
            <w:gridSpan w:val="2"/>
            <w:vAlign w:val="bottom"/>
          </w:tcPr>
          <w:p w14:paraId="4DB963BD" w14:textId="77777777" w:rsidR="00F352DB" w:rsidRPr="00E65EEF" w:rsidRDefault="00F352DB" w:rsidP="00F35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spacing w:val="-6"/>
                <w:sz w:val="20"/>
                <w:szCs w:val="20"/>
                <w:cs/>
              </w:rPr>
            </w:pPr>
          </w:p>
        </w:tc>
        <w:tc>
          <w:tcPr>
            <w:tcW w:w="1080" w:type="dxa"/>
            <w:gridSpan w:val="2"/>
            <w:vAlign w:val="bottom"/>
          </w:tcPr>
          <w:p w14:paraId="5C341D3E" w14:textId="77777777" w:rsidR="00F352DB" w:rsidRPr="005909EA" w:rsidRDefault="00F352DB" w:rsidP="00F35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sz w:val="20"/>
                <w:szCs w:val="20"/>
              </w:rPr>
            </w:pPr>
          </w:p>
        </w:tc>
        <w:tc>
          <w:tcPr>
            <w:tcW w:w="990" w:type="dxa"/>
            <w:gridSpan w:val="2"/>
            <w:vAlign w:val="bottom"/>
          </w:tcPr>
          <w:p w14:paraId="5652B1EF" w14:textId="77777777" w:rsidR="00F352DB" w:rsidRPr="005909EA" w:rsidRDefault="00F352DB" w:rsidP="00F35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sz w:val="20"/>
                <w:szCs w:val="20"/>
              </w:rPr>
            </w:pPr>
          </w:p>
        </w:tc>
        <w:tc>
          <w:tcPr>
            <w:tcW w:w="270" w:type="dxa"/>
            <w:gridSpan w:val="2"/>
            <w:vAlign w:val="bottom"/>
          </w:tcPr>
          <w:p w14:paraId="3D80F292" w14:textId="77777777" w:rsidR="00F352DB" w:rsidRPr="005909EA" w:rsidRDefault="00F352DB" w:rsidP="00F35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sz w:val="20"/>
                <w:szCs w:val="20"/>
              </w:rPr>
            </w:pPr>
          </w:p>
        </w:tc>
        <w:tc>
          <w:tcPr>
            <w:tcW w:w="1080" w:type="dxa"/>
            <w:gridSpan w:val="2"/>
          </w:tcPr>
          <w:p w14:paraId="16E68F3A" w14:textId="77777777" w:rsidR="00F352DB" w:rsidRPr="005909EA" w:rsidRDefault="00F352DB" w:rsidP="00F35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990" w:type="dxa"/>
            <w:gridSpan w:val="2"/>
          </w:tcPr>
          <w:p w14:paraId="261162CA" w14:textId="77777777" w:rsidR="00F352DB" w:rsidRPr="005909EA" w:rsidRDefault="00F352DB" w:rsidP="00F35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270" w:type="dxa"/>
            <w:gridSpan w:val="2"/>
          </w:tcPr>
          <w:p w14:paraId="04079423" w14:textId="77777777" w:rsidR="00F352DB" w:rsidRPr="005909EA" w:rsidRDefault="00F352DB" w:rsidP="00F35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0"/>
                <w:szCs w:val="20"/>
                <w:highlight w:val="green"/>
              </w:rPr>
            </w:pPr>
          </w:p>
        </w:tc>
        <w:tc>
          <w:tcPr>
            <w:tcW w:w="990" w:type="dxa"/>
            <w:gridSpan w:val="2"/>
            <w:vAlign w:val="bottom"/>
          </w:tcPr>
          <w:p w14:paraId="31CAB165" w14:textId="77777777" w:rsidR="00F352DB" w:rsidRPr="005909EA" w:rsidRDefault="00F352DB" w:rsidP="00F35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0"/>
                <w:szCs w:val="20"/>
              </w:rPr>
            </w:pPr>
          </w:p>
        </w:tc>
        <w:tc>
          <w:tcPr>
            <w:tcW w:w="270" w:type="dxa"/>
            <w:gridSpan w:val="2"/>
          </w:tcPr>
          <w:p w14:paraId="48044FC0" w14:textId="77777777" w:rsidR="00F352DB" w:rsidRPr="005909EA" w:rsidRDefault="00F352DB" w:rsidP="00F35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highlight w:val="green"/>
              </w:rPr>
            </w:pPr>
          </w:p>
        </w:tc>
        <w:tc>
          <w:tcPr>
            <w:tcW w:w="1080" w:type="dxa"/>
            <w:gridSpan w:val="2"/>
            <w:vAlign w:val="bottom"/>
          </w:tcPr>
          <w:p w14:paraId="68744D58" w14:textId="77777777" w:rsidR="00F352DB" w:rsidRPr="005909EA" w:rsidRDefault="00F352DB" w:rsidP="00F35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0"/>
                <w:szCs w:val="20"/>
              </w:rPr>
            </w:pPr>
          </w:p>
        </w:tc>
        <w:tc>
          <w:tcPr>
            <w:tcW w:w="270" w:type="dxa"/>
            <w:gridSpan w:val="2"/>
          </w:tcPr>
          <w:p w14:paraId="50C80594" w14:textId="77777777" w:rsidR="00F352DB" w:rsidRPr="005909EA" w:rsidRDefault="00F352DB" w:rsidP="00F35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0"/>
                <w:szCs w:val="20"/>
              </w:rPr>
            </w:pPr>
          </w:p>
        </w:tc>
        <w:tc>
          <w:tcPr>
            <w:tcW w:w="990" w:type="dxa"/>
            <w:gridSpan w:val="2"/>
            <w:tcBorders>
              <w:bottom w:val="single" w:sz="4" w:space="0" w:color="auto"/>
            </w:tcBorders>
            <w:vAlign w:val="bottom"/>
          </w:tcPr>
          <w:p w14:paraId="248AEC17" w14:textId="77777777" w:rsidR="00F352DB" w:rsidRPr="005909EA" w:rsidRDefault="00F352DB" w:rsidP="00F35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6" w:right="-108"/>
              <w:rPr>
                <w:rFonts w:ascii="Times New Roman" w:hAnsi="Times New Roman" w:cs="Times New Roman"/>
                <w:sz w:val="20"/>
                <w:szCs w:val="20"/>
              </w:rPr>
            </w:pPr>
          </w:p>
        </w:tc>
        <w:tc>
          <w:tcPr>
            <w:tcW w:w="236" w:type="dxa"/>
            <w:gridSpan w:val="2"/>
            <w:vAlign w:val="bottom"/>
          </w:tcPr>
          <w:p w14:paraId="008FE25C" w14:textId="77777777" w:rsidR="00F352DB" w:rsidRPr="005909EA" w:rsidRDefault="00F352DB" w:rsidP="00F35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sz w:val="20"/>
                <w:szCs w:val="20"/>
              </w:rPr>
            </w:pPr>
          </w:p>
        </w:tc>
        <w:tc>
          <w:tcPr>
            <w:tcW w:w="1024" w:type="dxa"/>
            <w:gridSpan w:val="2"/>
            <w:tcBorders>
              <w:bottom w:val="single" w:sz="4" w:space="0" w:color="auto"/>
            </w:tcBorders>
            <w:vAlign w:val="bottom"/>
          </w:tcPr>
          <w:p w14:paraId="2AEB9926" w14:textId="77777777" w:rsidR="00F352DB" w:rsidRPr="005909EA" w:rsidRDefault="00F352DB" w:rsidP="00F35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36" w:right="-62"/>
              <w:rPr>
                <w:rFonts w:ascii="Times New Roman" w:hAnsi="Times New Roman" w:cs="Times New Roman"/>
                <w:sz w:val="20"/>
                <w:szCs w:val="20"/>
              </w:rPr>
            </w:pPr>
          </w:p>
        </w:tc>
      </w:tr>
      <w:tr w:rsidR="00DF7F0E" w:rsidRPr="00E725E4" w14:paraId="1CF3AAE1" w14:textId="77777777" w:rsidTr="004C3BE8">
        <w:trPr>
          <w:gridAfter w:val="1"/>
          <w:wAfter w:w="6" w:type="dxa"/>
          <w:trHeight w:val="144"/>
        </w:trPr>
        <w:tc>
          <w:tcPr>
            <w:tcW w:w="4837" w:type="dxa"/>
            <w:gridSpan w:val="4"/>
            <w:vAlign w:val="bottom"/>
          </w:tcPr>
          <w:p w14:paraId="771049AE" w14:textId="77777777" w:rsidR="00DF7F0E" w:rsidRPr="00E725E4"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0"/>
              <w:rPr>
                <w:rFonts w:ascii="Times New Roman" w:hAnsi="Times New Roman" w:cs="Times New Roman"/>
                <w:b/>
                <w:bCs/>
                <w:sz w:val="20"/>
                <w:szCs w:val="20"/>
              </w:rPr>
            </w:pPr>
            <w:r w:rsidRPr="00E725E4">
              <w:rPr>
                <w:rFonts w:ascii="Times New Roman" w:hAnsi="Times New Roman" w:cs="Times New Roman"/>
                <w:b/>
                <w:bCs/>
                <w:sz w:val="20"/>
                <w:szCs w:val="20"/>
              </w:rPr>
              <w:t>Total</w:t>
            </w:r>
          </w:p>
        </w:tc>
        <w:tc>
          <w:tcPr>
            <w:tcW w:w="1080" w:type="dxa"/>
            <w:gridSpan w:val="2"/>
            <w:vAlign w:val="bottom"/>
          </w:tcPr>
          <w:p w14:paraId="46E78053" w14:textId="77777777" w:rsidR="00DF7F0E" w:rsidRPr="00E725E4"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b/>
                <w:bCs/>
                <w:sz w:val="20"/>
                <w:szCs w:val="20"/>
              </w:rPr>
            </w:pPr>
          </w:p>
        </w:tc>
        <w:tc>
          <w:tcPr>
            <w:tcW w:w="990" w:type="dxa"/>
            <w:gridSpan w:val="2"/>
            <w:vAlign w:val="bottom"/>
          </w:tcPr>
          <w:p w14:paraId="3A32C5CC" w14:textId="77777777" w:rsidR="00DF7F0E" w:rsidRPr="00E725E4"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9"/>
              </w:tabs>
              <w:ind w:left="-108"/>
              <w:rPr>
                <w:rFonts w:ascii="Times New Roman" w:hAnsi="Times New Roman" w:cs="Times New Roman"/>
                <w:b/>
                <w:bCs/>
                <w:sz w:val="20"/>
                <w:szCs w:val="20"/>
              </w:rPr>
            </w:pPr>
          </w:p>
        </w:tc>
        <w:tc>
          <w:tcPr>
            <w:tcW w:w="270" w:type="dxa"/>
            <w:gridSpan w:val="2"/>
            <w:vAlign w:val="bottom"/>
          </w:tcPr>
          <w:p w14:paraId="48DAEE30" w14:textId="77777777" w:rsidR="00DF7F0E" w:rsidRPr="00E725E4"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9"/>
              </w:tabs>
              <w:ind w:left="-108"/>
              <w:rPr>
                <w:rFonts w:ascii="Times New Roman" w:hAnsi="Times New Roman" w:cs="Times New Roman"/>
                <w:b/>
                <w:bCs/>
                <w:sz w:val="20"/>
                <w:szCs w:val="20"/>
              </w:rPr>
            </w:pPr>
          </w:p>
        </w:tc>
        <w:tc>
          <w:tcPr>
            <w:tcW w:w="1080" w:type="dxa"/>
            <w:gridSpan w:val="2"/>
          </w:tcPr>
          <w:p w14:paraId="11F0816E" w14:textId="77777777" w:rsidR="00DF7F0E" w:rsidRPr="00E725E4"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b/>
                <w:bCs/>
                <w:sz w:val="20"/>
                <w:szCs w:val="20"/>
              </w:rPr>
            </w:pPr>
          </w:p>
        </w:tc>
        <w:tc>
          <w:tcPr>
            <w:tcW w:w="990" w:type="dxa"/>
            <w:gridSpan w:val="2"/>
          </w:tcPr>
          <w:p w14:paraId="52A21235" w14:textId="77777777" w:rsidR="00DF7F0E" w:rsidRPr="00E725E4"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b/>
                <w:bCs/>
                <w:sz w:val="20"/>
                <w:szCs w:val="20"/>
              </w:rPr>
            </w:pPr>
          </w:p>
        </w:tc>
        <w:tc>
          <w:tcPr>
            <w:tcW w:w="270" w:type="dxa"/>
            <w:gridSpan w:val="2"/>
          </w:tcPr>
          <w:p w14:paraId="2EA14C67" w14:textId="77777777" w:rsidR="00DF7F0E" w:rsidRPr="00E725E4"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Pr>
                <w:rFonts w:ascii="Times New Roman" w:hAnsi="Times New Roman" w:cs="Times New Roman"/>
                <w:b/>
                <w:bCs/>
                <w:sz w:val="20"/>
                <w:szCs w:val="20"/>
              </w:rPr>
            </w:pPr>
          </w:p>
        </w:tc>
        <w:tc>
          <w:tcPr>
            <w:tcW w:w="990" w:type="dxa"/>
            <w:gridSpan w:val="2"/>
            <w:tcBorders>
              <w:top w:val="single" w:sz="4" w:space="0" w:color="auto"/>
              <w:bottom w:val="double" w:sz="4" w:space="0" w:color="auto"/>
            </w:tcBorders>
            <w:vAlign w:val="bottom"/>
          </w:tcPr>
          <w:p w14:paraId="7CFCDA64" w14:textId="49EA5F32" w:rsidR="00DF7F0E" w:rsidRPr="00E725E4" w:rsidRDefault="00591D35" w:rsidP="00591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rPr>
                <w:rFonts w:ascii="Times New Roman" w:hAnsi="Times New Roman" w:cs="Times New Roman"/>
                <w:b/>
                <w:bCs/>
                <w:sz w:val="20"/>
                <w:szCs w:val="20"/>
              </w:rPr>
            </w:pPr>
            <w:r w:rsidRPr="00E725E4">
              <w:rPr>
                <w:rFonts w:ascii="Times New Roman" w:hAnsi="Times New Roman" w:cs="Times New Roman"/>
                <w:b/>
                <w:bCs/>
                <w:sz w:val="20"/>
                <w:szCs w:val="20"/>
              </w:rPr>
              <w:t>135,000</w:t>
            </w:r>
          </w:p>
        </w:tc>
        <w:tc>
          <w:tcPr>
            <w:tcW w:w="270" w:type="dxa"/>
            <w:gridSpan w:val="2"/>
          </w:tcPr>
          <w:p w14:paraId="0B531967" w14:textId="77777777" w:rsidR="00DF7F0E" w:rsidRPr="00E725E4"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b/>
                <w:bCs/>
                <w:sz w:val="20"/>
                <w:szCs w:val="20"/>
              </w:rPr>
            </w:pPr>
          </w:p>
        </w:tc>
        <w:tc>
          <w:tcPr>
            <w:tcW w:w="1080" w:type="dxa"/>
            <w:gridSpan w:val="2"/>
            <w:tcBorders>
              <w:top w:val="single" w:sz="4" w:space="0" w:color="auto"/>
              <w:bottom w:val="double" w:sz="4" w:space="0" w:color="auto"/>
            </w:tcBorders>
            <w:vAlign w:val="bottom"/>
          </w:tcPr>
          <w:p w14:paraId="0E024DA0" w14:textId="210C52C0" w:rsidR="00DF7F0E" w:rsidRPr="00E725E4" w:rsidRDefault="00B02828" w:rsidP="00243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0"/>
                <w:szCs w:val="20"/>
              </w:rPr>
            </w:pPr>
            <w:r w:rsidRPr="00E725E4">
              <w:rPr>
                <w:rFonts w:ascii="Times New Roman" w:hAnsi="Times New Roman" w:cs="Times New Roman"/>
                <w:b/>
                <w:bCs/>
                <w:sz w:val="20"/>
                <w:szCs w:val="20"/>
              </w:rPr>
              <w:t>-</w:t>
            </w:r>
          </w:p>
        </w:tc>
        <w:tc>
          <w:tcPr>
            <w:tcW w:w="270" w:type="dxa"/>
            <w:gridSpan w:val="2"/>
          </w:tcPr>
          <w:p w14:paraId="0968B85D" w14:textId="77777777" w:rsidR="00DF7F0E" w:rsidRPr="00E725E4"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0"/>
                <w:szCs w:val="20"/>
              </w:rPr>
            </w:pPr>
          </w:p>
        </w:tc>
        <w:tc>
          <w:tcPr>
            <w:tcW w:w="990" w:type="dxa"/>
            <w:gridSpan w:val="2"/>
            <w:tcBorders>
              <w:top w:val="single" w:sz="4" w:space="0" w:color="auto"/>
              <w:bottom w:val="double" w:sz="4" w:space="0" w:color="auto"/>
            </w:tcBorders>
            <w:vAlign w:val="bottom"/>
          </w:tcPr>
          <w:p w14:paraId="117574F8" w14:textId="70CF5834" w:rsidR="00DF7F0E" w:rsidRPr="00E725E4" w:rsidRDefault="00B02828" w:rsidP="00243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36" w:right="-108"/>
              <w:rPr>
                <w:rFonts w:ascii="Times New Roman" w:hAnsi="Times New Roman" w:cs="Times New Roman"/>
                <w:b/>
                <w:bCs/>
                <w:sz w:val="20"/>
                <w:szCs w:val="20"/>
              </w:rPr>
            </w:pPr>
            <w:r w:rsidRPr="00E725E4">
              <w:rPr>
                <w:rFonts w:ascii="Times New Roman" w:hAnsi="Times New Roman" w:cs="Times New Roman"/>
                <w:b/>
                <w:bCs/>
                <w:sz w:val="20"/>
                <w:szCs w:val="20"/>
              </w:rPr>
              <w:t>-</w:t>
            </w:r>
          </w:p>
        </w:tc>
        <w:tc>
          <w:tcPr>
            <w:tcW w:w="236" w:type="dxa"/>
            <w:gridSpan w:val="2"/>
            <w:vAlign w:val="bottom"/>
          </w:tcPr>
          <w:p w14:paraId="621515E0" w14:textId="77777777" w:rsidR="00DF7F0E" w:rsidRPr="00E725E4"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sz w:val="20"/>
                <w:szCs w:val="20"/>
              </w:rPr>
            </w:pPr>
          </w:p>
        </w:tc>
        <w:tc>
          <w:tcPr>
            <w:tcW w:w="1024" w:type="dxa"/>
            <w:gridSpan w:val="2"/>
            <w:tcBorders>
              <w:top w:val="single" w:sz="4" w:space="0" w:color="auto"/>
              <w:bottom w:val="double" w:sz="4" w:space="0" w:color="auto"/>
            </w:tcBorders>
            <w:vAlign w:val="bottom"/>
          </w:tcPr>
          <w:p w14:paraId="5DF50CA9" w14:textId="55F04E33" w:rsidR="00DF7F0E" w:rsidRPr="00E725E4" w:rsidRDefault="0024332E" w:rsidP="00243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ind w:right="-62"/>
              <w:rPr>
                <w:rFonts w:ascii="Times New Roman" w:hAnsi="Times New Roman" w:cs="Times New Roman"/>
                <w:b/>
                <w:bCs/>
                <w:sz w:val="20"/>
                <w:szCs w:val="20"/>
              </w:rPr>
            </w:pPr>
            <w:r w:rsidRPr="00E725E4">
              <w:rPr>
                <w:rFonts w:ascii="Times New Roman" w:hAnsi="Times New Roman" w:cs="Times New Roman"/>
                <w:b/>
                <w:bCs/>
                <w:sz w:val="20"/>
                <w:szCs w:val="20"/>
              </w:rPr>
              <w:t>-</w:t>
            </w:r>
          </w:p>
        </w:tc>
      </w:tr>
    </w:tbl>
    <w:p w14:paraId="4AEF3A67" w14:textId="77777777" w:rsidR="0085690E" w:rsidRPr="00E725E4" w:rsidRDefault="0085690E" w:rsidP="0085690E">
      <w:pPr>
        <w:rPr>
          <w:b/>
          <w:bCs/>
        </w:rPr>
      </w:pPr>
    </w:p>
    <w:p w14:paraId="3632F3EB" w14:textId="5671489C" w:rsidR="00313E7D" w:rsidRPr="00887981" w:rsidRDefault="008D6B93" w:rsidP="007F01B7">
      <w:pPr>
        <w:ind w:left="56"/>
        <w:rPr>
          <w:rFonts w:ascii="Times New Roman" w:hAnsi="Times New Roman"/>
          <w:i/>
          <w:iCs/>
          <w:sz w:val="24"/>
          <w:szCs w:val="28"/>
          <w:cs/>
        </w:rPr>
      </w:pPr>
      <w:r w:rsidRPr="006562FA">
        <w:rPr>
          <w:b/>
          <w:bCs/>
          <w:spacing w:val="-2"/>
          <w:cs/>
        </w:rPr>
        <w:tab/>
      </w:r>
      <w:r w:rsidRPr="006562FA">
        <w:rPr>
          <w:b/>
          <w:bCs/>
          <w:spacing w:val="-2"/>
          <w:cs/>
        </w:rPr>
        <w:tab/>
      </w:r>
      <w:r w:rsidRPr="006562FA">
        <w:rPr>
          <w:b/>
          <w:bCs/>
          <w:spacing w:val="-2"/>
          <w:cs/>
        </w:rPr>
        <w:tab/>
      </w:r>
      <w:r w:rsidRPr="006562FA">
        <w:rPr>
          <w:b/>
          <w:bCs/>
          <w:spacing w:val="-2"/>
          <w:cs/>
        </w:rPr>
        <w:tab/>
      </w:r>
      <w:r w:rsidR="00572C26">
        <w:rPr>
          <w:rFonts w:ascii="Times New Roman" w:hAnsi="Times New Roman" w:cs="Times New Roman"/>
          <w:spacing w:val="-2"/>
          <w:sz w:val="22"/>
          <w:szCs w:val="22"/>
        </w:rPr>
        <w:t>All</w:t>
      </w:r>
      <w:r w:rsidR="006562FA" w:rsidRPr="006562FA">
        <w:rPr>
          <w:rFonts w:ascii="Times New Roman" w:hAnsi="Times New Roman" w:cstheme="minorBidi" w:hint="cs"/>
          <w:spacing w:val="-2"/>
          <w:sz w:val="22"/>
          <w:szCs w:val="22"/>
          <w:cs/>
        </w:rPr>
        <w:t xml:space="preserve"> </w:t>
      </w:r>
      <w:r w:rsidR="004F59E7" w:rsidRPr="006562FA">
        <w:rPr>
          <w:rFonts w:ascii="Times New Roman" w:hAnsi="Times New Roman" w:cs="Times New Roman"/>
          <w:spacing w:val="-2"/>
          <w:sz w:val="22"/>
          <w:szCs w:val="22"/>
        </w:rPr>
        <w:t>s</w:t>
      </w:r>
      <w:r w:rsidR="004F59E7" w:rsidRPr="006562FA">
        <w:rPr>
          <w:rFonts w:ascii="Times New Roman" w:hAnsi="Times New Roman"/>
          <w:spacing w:val="-2"/>
          <w:sz w:val="22"/>
          <w:szCs w:val="28"/>
        </w:rPr>
        <w:t>ubsidiar</w:t>
      </w:r>
      <w:r w:rsidR="006562FA" w:rsidRPr="006562FA">
        <w:rPr>
          <w:rFonts w:ascii="Times New Roman" w:hAnsi="Times New Roman"/>
          <w:spacing w:val="-2"/>
          <w:sz w:val="22"/>
          <w:szCs w:val="28"/>
        </w:rPr>
        <w:t>ies</w:t>
      </w:r>
      <w:r w:rsidR="004F59E7" w:rsidRPr="006562FA">
        <w:rPr>
          <w:rFonts w:ascii="Times New Roman" w:hAnsi="Times New Roman"/>
          <w:spacing w:val="-2"/>
          <w:sz w:val="22"/>
          <w:szCs w:val="28"/>
        </w:rPr>
        <w:t xml:space="preserve"> </w:t>
      </w:r>
      <w:r w:rsidR="003630E1">
        <w:rPr>
          <w:rFonts w:ascii="Times New Roman" w:hAnsi="Times New Roman" w:cs="Times New Roman"/>
          <w:spacing w:val="-2"/>
          <w:sz w:val="22"/>
          <w:szCs w:val="22"/>
        </w:rPr>
        <w:t>were</w:t>
      </w:r>
      <w:r w:rsidR="006562FA" w:rsidRPr="006562FA">
        <w:rPr>
          <w:rFonts w:ascii="Times New Roman" w:hAnsi="Times New Roman" w:cs="Times New Roman"/>
          <w:spacing w:val="-2"/>
          <w:sz w:val="22"/>
          <w:szCs w:val="22"/>
        </w:rPr>
        <w:t xml:space="preserve"> incorporated in Thailand </w:t>
      </w:r>
      <w:r w:rsidRPr="006562FA">
        <w:rPr>
          <w:rFonts w:ascii="Times New Roman" w:hAnsi="Times New Roman" w:cs="Times New Roman"/>
          <w:spacing w:val="-2"/>
          <w:sz w:val="22"/>
          <w:szCs w:val="22"/>
        </w:rPr>
        <w:t>on 24</w:t>
      </w:r>
      <w:r w:rsidRPr="006562FA">
        <w:rPr>
          <w:rFonts w:ascii="Times New Roman" w:hAnsi="Times New Roman" w:cs="Times New Roman"/>
          <w:spacing w:val="-2"/>
          <w:sz w:val="22"/>
          <w:szCs w:val="22"/>
          <w:cs/>
        </w:rPr>
        <w:t xml:space="preserve"> </w:t>
      </w:r>
      <w:r w:rsidRPr="006562FA">
        <w:rPr>
          <w:rFonts w:ascii="Times New Roman" w:hAnsi="Times New Roman" w:cs="Times New Roman"/>
          <w:spacing w:val="-2"/>
          <w:sz w:val="22"/>
          <w:szCs w:val="22"/>
        </w:rPr>
        <w:t>March</w:t>
      </w:r>
      <w:r w:rsidR="004F59E7" w:rsidRPr="006562FA">
        <w:rPr>
          <w:rFonts w:ascii="Times New Roman" w:hAnsi="Times New Roman" w:cs="Times New Roman"/>
          <w:spacing w:val="-2"/>
          <w:sz w:val="22"/>
          <w:szCs w:val="22"/>
        </w:rPr>
        <w:t xml:space="preserve"> 2021</w:t>
      </w:r>
      <w:r w:rsidR="004A1740">
        <w:rPr>
          <w:rFonts w:ascii="Times New Roman" w:hAnsi="Times New Roman" w:cs="Times New Roman"/>
          <w:spacing w:val="-2"/>
          <w:sz w:val="22"/>
          <w:szCs w:val="22"/>
        </w:rPr>
        <w:t xml:space="preserve"> and </w:t>
      </w:r>
      <w:r w:rsidR="004A1740">
        <w:rPr>
          <w:rFonts w:ascii="Times New Roman" w:hAnsi="Times New Roman"/>
          <w:spacing w:val="-2"/>
          <w:sz w:val="22"/>
          <w:szCs w:val="28"/>
        </w:rPr>
        <w:t>t</w:t>
      </w:r>
      <w:r w:rsidR="00D17D56" w:rsidRPr="006562FA">
        <w:rPr>
          <w:rFonts w:ascii="Times New Roman" w:hAnsi="Times New Roman" w:cs="Times New Roman"/>
          <w:spacing w:val="-2"/>
          <w:sz w:val="22"/>
          <w:szCs w:val="22"/>
        </w:rPr>
        <w:t>he</w:t>
      </w:r>
      <w:r w:rsidRPr="006562FA">
        <w:rPr>
          <w:rFonts w:ascii="Times New Roman" w:hAnsi="Times New Roman" w:cstheme="minorBidi" w:hint="cs"/>
          <w:spacing w:val="-2"/>
          <w:sz w:val="22"/>
          <w:szCs w:val="22"/>
          <w:cs/>
        </w:rPr>
        <w:t xml:space="preserve"> </w:t>
      </w:r>
      <w:r w:rsidR="004A1740">
        <w:rPr>
          <w:rFonts w:ascii="Times New Roman" w:hAnsi="Times New Roman" w:cs="Times New Roman"/>
          <w:spacing w:val="-2"/>
          <w:sz w:val="22"/>
          <w:szCs w:val="22"/>
        </w:rPr>
        <w:t>C</w:t>
      </w:r>
      <w:r w:rsidRPr="006562FA">
        <w:rPr>
          <w:rFonts w:ascii="Times New Roman" w:hAnsi="Times New Roman" w:cs="Times New Roman"/>
          <w:spacing w:val="-2"/>
          <w:sz w:val="22"/>
          <w:szCs w:val="22"/>
        </w:rPr>
        <w:t xml:space="preserve">ompany </w:t>
      </w:r>
      <w:r w:rsidR="004A1740">
        <w:rPr>
          <w:rFonts w:ascii="Times New Roman" w:hAnsi="Times New Roman" w:cs="Times New Roman"/>
          <w:spacing w:val="-2"/>
          <w:sz w:val="22"/>
          <w:szCs w:val="22"/>
        </w:rPr>
        <w:t xml:space="preserve">fully paid for the </w:t>
      </w:r>
      <w:r w:rsidRPr="006562FA">
        <w:rPr>
          <w:rFonts w:ascii="Times New Roman" w:hAnsi="Times New Roman" w:cs="Times New Roman"/>
          <w:spacing w:val="-2"/>
          <w:sz w:val="22"/>
          <w:szCs w:val="22"/>
        </w:rPr>
        <w:t>subsidia</w:t>
      </w:r>
      <w:r w:rsidR="006562FA" w:rsidRPr="006562FA">
        <w:rPr>
          <w:rFonts w:ascii="Times New Roman" w:hAnsi="Times New Roman"/>
          <w:spacing w:val="-2"/>
          <w:sz w:val="22"/>
          <w:szCs w:val="28"/>
        </w:rPr>
        <w:t>ries</w:t>
      </w:r>
      <w:r w:rsidRPr="006562FA">
        <w:rPr>
          <w:rFonts w:ascii="Times New Roman" w:hAnsi="Times New Roman" w:cs="Times New Roman"/>
          <w:spacing w:val="-2"/>
          <w:sz w:val="22"/>
          <w:szCs w:val="22"/>
        </w:rPr>
        <w:t>' share capital on</w:t>
      </w:r>
      <w:r w:rsidR="006562FA" w:rsidRPr="006562FA">
        <w:rPr>
          <w:rFonts w:ascii="Times New Roman" w:hAnsi="Times New Roman" w:cs="Times New Roman"/>
          <w:spacing w:val="-2"/>
          <w:sz w:val="22"/>
          <w:szCs w:val="22"/>
        </w:rPr>
        <w:t xml:space="preserve"> </w:t>
      </w:r>
      <w:r w:rsidRPr="006562FA">
        <w:rPr>
          <w:rFonts w:ascii="Times New Roman" w:hAnsi="Times New Roman" w:cs="Times New Roman"/>
          <w:spacing w:val="-2"/>
          <w:sz w:val="22"/>
          <w:szCs w:val="22"/>
          <w:cs/>
        </w:rPr>
        <w:t>2</w:t>
      </w:r>
      <w:r w:rsidRPr="006562FA">
        <w:rPr>
          <w:rFonts w:ascii="Times New Roman" w:hAnsi="Times New Roman" w:cs="Times New Roman"/>
          <w:spacing w:val="-2"/>
          <w:sz w:val="22"/>
          <w:szCs w:val="22"/>
        </w:rPr>
        <w:t>9</w:t>
      </w:r>
      <w:r w:rsidRPr="006562FA">
        <w:rPr>
          <w:rFonts w:ascii="Times New Roman" w:hAnsi="Times New Roman" w:cs="Times New Roman"/>
          <w:spacing w:val="-2"/>
          <w:sz w:val="22"/>
          <w:szCs w:val="22"/>
          <w:cs/>
        </w:rPr>
        <w:t xml:space="preserve"> </w:t>
      </w:r>
      <w:r w:rsidRPr="006562FA">
        <w:rPr>
          <w:rFonts w:ascii="Times New Roman" w:hAnsi="Times New Roman" w:cs="Times New Roman"/>
          <w:spacing w:val="-2"/>
          <w:sz w:val="22"/>
          <w:szCs w:val="22"/>
        </w:rPr>
        <w:t>March 2021</w:t>
      </w:r>
      <w:r w:rsidR="001170B1" w:rsidRPr="006562FA">
        <w:rPr>
          <w:rFonts w:ascii="Times New Roman" w:hAnsi="Times New Roman"/>
          <w:spacing w:val="-2"/>
          <w:sz w:val="22"/>
          <w:szCs w:val="28"/>
        </w:rPr>
        <w:t>.</w:t>
      </w:r>
    </w:p>
    <w:p w14:paraId="173C587F" w14:textId="77777777" w:rsidR="00E11E76" w:rsidRPr="00887981" w:rsidRDefault="00E11E76" w:rsidP="00E11E76"/>
    <w:p w14:paraId="48A7F0C2" w14:textId="77777777" w:rsidR="00E11E76" w:rsidRDefault="00E11E76" w:rsidP="00E11E76"/>
    <w:p w14:paraId="4BA9129D" w14:textId="77777777" w:rsidR="00E11E76" w:rsidRDefault="00E11E76" w:rsidP="00E11E76"/>
    <w:p w14:paraId="0574E7A3" w14:textId="77777777" w:rsidR="00E11E76" w:rsidRDefault="00E11E76" w:rsidP="00E11E76"/>
    <w:p w14:paraId="01BD6A8C" w14:textId="70E710EF" w:rsidR="00E11E76" w:rsidRPr="00E11E76" w:rsidRDefault="00E11E76" w:rsidP="00E11E76">
      <w:pPr>
        <w:sectPr w:rsidR="00E11E76" w:rsidRPr="00E11E76" w:rsidSect="00F633EB">
          <w:headerReference w:type="default" r:id="rId12"/>
          <w:pgSz w:w="16834" w:h="11909" w:orient="landscape" w:code="9"/>
          <w:pgMar w:top="1152" w:right="518" w:bottom="1152" w:left="630" w:header="720" w:footer="720" w:gutter="0"/>
          <w:cols w:space="720"/>
          <w:docGrid w:linePitch="245"/>
        </w:sectPr>
      </w:pPr>
    </w:p>
    <w:p w14:paraId="5AAD3474" w14:textId="31ABCCED" w:rsidR="000D36CE" w:rsidRPr="00BB79F5" w:rsidRDefault="00313E7D" w:rsidP="00EE2D0B">
      <w:pPr>
        <w:pStyle w:val="Heading1"/>
        <w:keepLines/>
        <w:numPr>
          <w:ilvl w:val="0"/>
          <w:numId w:val="0"/>
        </w:numPr>
        <w:shd w:val="clear" w:color="auto" w:fill="auto"/>
        <w:ind w:left="547" w:hanging="540"/>
        <w:rPr>
          <w:rFonts w:ascii="Times New Roman" w:hAnsi="Times New Roman"/>
          <w:i w:val="0"/>
          <w:iCs w:val="0"/>
          <w:sz w:val="24"/>
          <w:szCs w:val="24"/>
          <w:u w:val="none"/>
        </w:rPr>
      </w:pPr>
      <w:r>
        <w:rPr>
          <w:rFonts w:ascii="Times New Roman" w:hAnsi="Times New Roman"/>
          <w:i w:val="0"/>
          <w:iCs w:val="0"/>
          <w:sz w:val="24"/>
          <w:szCs w:val="24"/>
          <w:u w:val="none"/>
        </w:rPr>
        <w:lastRenderedPageBreak/>
        <w:t>6</w:t>
      </w:r>
      <w:r w:rsidR="00FA3BE5">
        <w:rPr>
          <w:rFonts w:ascii="Times New Roman" w:hAnsi="Times New Roman"/>
          <w:i w:val="0"/>
          <w:iCs w:val="0"/>
          <w:sz w:val="24"/>
          <w:szCs w:val="24"/>
          <w:u w:val="none"/>
        </w:rPr>
        <w:tab/>
      </w:r>
      <w:bookmarkEnd w:id="0"/>
      <w:r w:rsidR="004D443D" w:rsidRPr="00BB79F5">
        <w:rPr>
          <w:rFonts w:ascii="Times New Roman" w:hAnsi="Times New Roman"/>
          <w:i w:val="0"/>
          <w:iCs w:val="0"/>
          <w:sz w:val="24"/>
          <w:szCs w:val="24"/>
          <w:u w:val="none"/>
        </w:rPr>
        <w:t>Investment</w:t>
      </w:r>
      <w:r w:rsidR="005A284E">
        <w:rPr>
          <w:rFonts w:ascii="Times New Roman" w:hAnsi="Times New Roman"/>
          <w:i w:val="0"/>
          <w:iCs w:val="0"/>
          <w:sz w:val="24"/>
          <w:szCs w:val="24"/>
          <w:u w:val="none"/>
        </w:rPr>
        <w:t>s</w:t>
      </w:r>
      <w:r w:rsidR="004D443D" w:rsidRPr="00BB79F5">
        <w:rPr>
          <w:rFonts w:ascii="Times New Roman" w:hAnsi="Times New Roman"/>
          <w:i w:val="0"/>
          <w:iCs w:val="0"/>
          <w:sz w:val="24"/>
          <w:szCs w:val="24"/>
          <w:u w:val="none"/>
        </w:rPr>
        <w:t xml:space="preserve"> in</w:t>
      </w:r>
      <w:r w:rsidR="000D36CE" w:rsidRPr="00BB79F5">
        <w:rPr>
          <w:rFonts w:ascii="Times New Roman" w:hAnsi="Times New Roman"/>
          <w:i w:val="0"/>
          <w:iCs w:val="0"/>
          <w:sz w:val="24"/>
          <w:szCs w:val="24"/>
          <w:u w:val="none"/>
        </w:rPr>
        <w:t xml:space="preserve"> joint venture</w:t>
      </w:r>
      <w:r w:rsidR="00EC0DF4">
        <w:rPr>
          <w:rFonts w:ascii="Times New Roman" w:hAnsi="Times New Roman"/>
          <w:i w:val="0"/>
          <w:iCs w:val="0"/>
          <w:sz w:val="24"/>
          <w:szCs w:val="24"/>
          <w:u w:val="none"/>
        </w:rPr>
        <w:t>s</w:t>
      </w:r>
    </w:p>
    <w:p w14:paraId="41C23DCE" w14:textId="77777777" w:rsidR="00000586" w:rsidRDefault="00000586" w:rsidP="00000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547"/>
        <w:jc w:val="both"/>
        <w:rPr>
          <w:rFonts w:ascii="Times New Roman" w:hAnsi="Times New Roman"/>
          <w:sz w:val="22"/>
          <w:szCs w:val="22"/>
        </w:rPr>
      </w:pPr>
    </w:p>
    <w:tbl>
      <w:tblPr>
        <w:tblW w:w="9275" w:type="dxa"/>
        <w:tblInd w:w="450" w:type="dxa"/>
        <w:tblLayout w:type="fixed"/>
        <w:tblLook w:val="0000" w:firstRow="0" w:lastRow="0" w:firstColumn="0" w:lastColumn="0" w:noHBand="0" w:noVBand="0"/>
      </w:tblPr>
      <w:tblGrid>
        <w:gridCol w:w="3420"/>
        <w:gridCol w:w="540"/>
        <w:gridCol w:w="1260"/>
        <w:gridCol w:w="270"/>
        <w:gridCol w:w="1080"/>
        <w:gridCol w:w="270"/>
        <w:gridCol w:w="1080"/>
        <w:gridCol w:w="270"/>
        <w:gridCol w:w="1085"/>
      </w:tblGrid>
      <w:tr w:rsidR="009B1CC7" w14:paraId="3B2E3CDE" w14:textId="77777777" w:rsidTr="009B1CC7">
        <w:trPr>
          <w:trHeight w:val="80"/>
        </w:trPr>
        <w:tc>
          <w:tcPr>
            <w:tcW w:w="3420" w:type="dxa"/>
          </w:tcPr>
          <w:p w14:paraId="53C9D563" w14:textId="77777777" w:rsidR="009B1CC7" w:rsidRPr="0092661C"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540" w:type="dxa"/>
          </w:tcPr>
          <w:p w14:paraId="010C10BC" w14:textId="77777777" w:rsidR="009B1CC7" w:rsidRPr="00574909"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1260" w:type="dxa"/>
          </w:tcPr>
          <w:p w14:paraId="46EAA0A3" w14:textId="77777777" w:rsidR="009B1CC7" w:rsidRPr="00574909"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270" w:type="dxa"/>
          </w:tcPr>
          <w:p w14:paraId="32216ABA" w14:textId="77777777" w:rsidR="009B1CC7" w:rsidRPr="00A35AEE"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080" w:type="dxa"/>
          </w:tcPr>
          <w:p w14:paraId="47083AE2" w14:textId="77777777" w:rsidR="009B1CC7" w:rsidRPr="00574909"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Financia</w:t>
            </w:r>
            <w:r>
              <w:rPr>
                <w:rFonts w:ascii="Times New Roman" w:hAnsi="Times New Roman" w:cs="Times New Roman"/>
                <w:b/>
                <w:spacing w:val="-4"/>
                <w:sz w:val="22"/>
                <w:szCs w:val="20"/>
                <w:lang w:val="en-GB" w:bidi="ar-SA"/>
              </w:rPr>
              <w:t>l</w:t>
            </w:r>
          </w:p>
        </w:tc>
        <w:tc>
          <w:tcPr>
            <w:tcW w:w="270" w:type="dxa"/>
          </w:tcPr>
          <w:p w14:paraId="21C7DDB9" w14:textId="77777777" w:rsidR="009B1CC7" w:rsidRPr="00B44F5E"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080" w:type="dxa"/>
          </w:tcPr>
          <w:p w14:paraId="0B91D216" w14:textId="77777777" w:rsidR="009B1CC7"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p>
        </w:tc>
        <w:tc>
          <w:tcPr>
            <w:tcW w:w="270" w:type="dxa"/>
          </w:tcPr>
          <w:p w14:paraId="74353B3B" w14:textId="77777777" w:rsidR="009B1CC7" w:rsidRPr="00A35AEE"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085" w:type="dxa"/>
          </w:tcPr>
          <w:p w14:paraId="392E2AD7" w14:textId="77777777" w:rsidR="009B1CC7" w:rsidRPr="00A35AEE"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r>
      <w:tr w:rsidR="009B1CC7" w14:paraId="57F0030C" w14:textId="77777777" w:rsidTr="009B1CC7">
        <w:trPr>
          <w:trHeight w:val="80"/>
        </w:trPr>
        <w:tc>
          <w:tcPr>
            <w:tcW w:w="3420" w:type="dxa"/>
          </w:tcPr>
          <w:p w14:paraId="77E1E46A" w14:textId="77777777" w:rsidR="009B1CC7" w:rsidRPr="0092661C"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540" w:type="dxa"/>
          </w:tcPr>
          <w:p w14:paraId="3004B98F" w14:textId="77777777" w:rsidR="009B1CC7" w:rsidRPr="00574909"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1260" w:type="dxa"/>
          </w:tcPr>
          <w:p w14:paraId="404F70F3" w14:textId="77777777" w:rsidR="009B1CC7" w:rsidRPr="00574909"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270" w:type="dxa"/>
          </w:tcPr>
          <w:p w14:paraId="42ACF77D" w14:textId="77777777" w:rsidR="009B1CC7" w:rsidRPr="00A35AEE"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080" w:type="dxa"/>
          </w:tcPr>
          <w:p w14:paraId="009F4EC1" w14:textId="77777777" w:rsidR="009B1CC7" w:rsidRPr="00574909"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statements</w:t>
            </w:r>
          </w:p>
        </w:tc>
        <w:tc>
          <w:tcPr>
            <w:tcW w:w="270" w:type="dxa"/>
          </w:tcPr>
          <w:p w14:paraId="7A9CFB81" w14:textId="77777777" w:rsidR="009B1CC7" w:rsidRPr="00B44F5E"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080" w:type="dxa"/>
          </w:tcPr>
          <w:p w14:paraId="7369894F" w14:textId="77777777" w:rsidR="009B1CC7"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p>
        </w:tc>
        <w:tc>
          <w:tcPr>
            <w:tcW w:w="270" w:type="dxa"/>
          </w:tcPr>
          <w:p w14:paraId="32C59469" w14:textId="77777777" w:rsidR="009B1CC7" w:rsidRPr="00A35AEE"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085" w:type="dxa"/>
          </w:tcPr>
          <w:p w14:paraId="60DB4B98" w14:textId="77777777" w:rsidR="009B1CC7" w:rsidRPr="00A35AEE"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r>
      <w:tr w:rsidR="009B1CC7" w14:paraId="6AEB8318" w14:textId="77777777" w:rsidTr="009B1CC7">
        <w:trPr>
          <w:trHeight w:val="80"/>
        </w:trPr>
        <w:tc>
          <w:tcPr>
            <w:tcW w:w="3420" w:type="dxa"/>
          </w:tcPr>
          <w:p w14:paraId="2DB1D4BA" w14:textId="77777777" w:rsidR="009B1CC7" w:rsidRPr="00FB576C"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b/>
                <w:bCs/>
                <w:sz w:val="22"/>
                <w:szCs w:val="28"/>
              </w:rPr>
            </w:pPr>
          </w:p>
        </w:tc>
        <w:tc>
          <w:tcPr>
            <w:tcW w:w="540" w:type="dxa"/>
          </w:tcPr>
          <w:p w14:paraId="1A3AB698" w14:textId="77777777" w:rsidR="009B1CC7" w:rsidRPr="00574909"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1260" w:type="dxa"/>
          </w:tcPr>
          <w:p w14:paraId="597BA295" w14:textId="77777777" w:rsidR="009B1CC7" w:rsidRPr="00574909"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270" w:type="dxa"/>
          </w:tcPr>
          <w:p w14:paraId="77192543" w14:textId="77777777" w:rsidR="009B1CC7" w:rsidRPr="00A35AEE"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080" w:type="dxa"/>
          </w:tcPr>
          <w:p w14:paraId="1AB77434" w14:textId="77777777" w:rsidR="009B1CC7" w:rsidRPr="00574909"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in which</w:t>
            </w:r>
          </w:p>
        </w:tc>
        <w:tc>
          <w:tcPr>
            <w:tcW w:w="270" w:type="dxa"/>
          </w:tcPr>
          <w:p w14:paraId="0AF1A1EC" w14:textId="77777777" w:rsidR="009B1CC7" w:rsidRPr="00B44F5E"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080" w:type="dxa"/>
          </w:tcPr>
          <w:p w14:paraId="72DD8298" w14:textId="77777777" w:rsidR="009B1CC7"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p>
        </w:tc>
        <w:tc>
          <w:tcPr>
            <w:tcW w:w="270" w:type="dxa"/>
          </w:tcPr>
          <w:p w14:paraId="36E7F356" w14:textId="77777777" w:rsidR="009B1CC7" w:rsidRPr="00A35AEE"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085" w:type="dxa"/>
          </w:tcPr>
          <w:p w14:paraId="7B6EF64B" w14:textId="77777777" w:rsidR="009B1CC7" w:rsidRPr="00A35AEE"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r>
      <w:tr w:rsidR="009B1CC7" w14:paraId="6F2D15EF" w14:textId="77777777" w:rsidTr="009B1CC7">
        <w:trPr>
          <w:trHeight w:val="80"/>
        </w:trPr>
        <w:tc>
          <w:tcPr>
            <w:tcW w:w="3420" w:type="dxa"/>
          </w:tcPr>
          <w:p w14:paraId="681126A1" w14:textId="77777777" w:rsidR="009B1CC7" w:rsidRPr="00A35AEE"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540" w:type="dxa"/>
          </w:tcPr>
          <w:p w14:paraId="7503D284" w14:textId="77777777" w:rsidR="009B1CC7" w:rsidRPr="00574909"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1260" w:type="dxa"/>
          </w:tcPr>
          <w:p w14:paraId="2EAFFE9A" w14:textId="77777777" w:rsidR="009B1CC7" w:rsidRPr="00FB576C"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b/>
                <w:bCs/>
                <w:sz w:val="22"/>
                <w:szCs w:val="28"/>
              </w:rPr>
            </w:pPr>
            <w:r w:rsidRPr="00FB576C">
              <w:rPr>
                <w:rFonts w:ascii="Times New Roman" w:hAnsi="Times New Roman"/>
                <w:b/>
                <w:bCs/>
                <w:sz w:val="22"/>
                <w:szCs w:val="28"/>
              </w:rPr>
              <w:t>Consolidated</w:t>
            </w:r>
          </w:p>
        </w:tc>
        <w:tc>
          <w:tcPr>
            <w:tcW w:w="270" w:type="dxa"/>
          </w:tcPr>
          <w:p w14:paraId="30C71C1C" w14:textId="77777777" w:rsidR="009B1CC7" w:rsidRPr="00A35AEE"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080" w:type="dxa"/>
          </w:tcPr>
          <w:p w14:paraId="618E208E" w14:textId="77777777" w:rsidR="009B1CC7" w:rsidRPr="00574909"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the equity</w:t>
            </w:r>
          </w:p>
        </w:tc>
        <w:tc>
          <w:tcPr>
            <w:tcW w:w="270" w:type="dxa"/>
          </w:tcPr>
          <w:p w14:paraId="2483E53E" w14:textId="77777777" w:rsidR="009B1CC7" w:rsidRPr="00B44F5E"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080" w:type="dxa"/>
          </w:tcPr>
          <w:p w14:paraId="72FE4673" w14:textId="77777777" w:rsidR="009B1CC7"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p>
        </w:tc>
        <w:tc>
          <w:tcPr>
            <w:tcW w:w="270" w:type="dxa"/>
          </w:tcPr>
          <w:p w14:paraId="1FE19C32" w14:textId="77777777" w:rsidR="009B1CC7" w:rsidRPr="00A35AEE"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085" w:type="dxa"/>
          </w:tcPr>
          <w:p w14:paraId="2D31EBBA" w14:textId="77777777" w:rsidR="009B1CC7" w:rsidRPr="00A35AEE"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r>
      <w:tr w:rsidR="009B1CC7" w14:paraId="709BD748" w14:textId="77777777" w:rsidTr="009B1CC7">
        <w:trPr>
          <w:trHeight w:val="80"/>
        </w:trPr>
        <w:tc>
          <w:tcPr>
            <w:tcW w:w="3420" w:type="dxa"/>
          </w:tcPr>
          <w:p w14:paraId="2FAF6A16" w14:textId="77777777" w:rsidR="009B1CC7" w:rsidRPr="00A35AEE"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540" w:type="dxa"/>
          </w:tcPr>
          <w:p w14:paraId="778595FF" w14:textId="77777777" w:rsidR="009B1CC7" w:rsidRPr="00574909"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1260" w:type="dxa"/>
          </w:tcPr>
          <w:p w14:paraId="5AD846D4" w14:textId="77777777" w:rsidR="009B1CC7" w:rsidRPr="00A35AEE"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Pr>
                <w:rFonts w:ascii="Times New Roman" w:hAnsi="Times New Roman"/>
                <w:b/>
                <w:bCs/>
                <w:sz w:val="22"/>
                <w:szCs w:val="28"/>
              </w:rPr>
              <w:t>f</w:t>
            </w:r>
            <w:r w:rsidRPr="00075763">
              <w:rPr>
                <w:rFonts w:ascii="Times New Roman" w:hAnsi="Times New Roman"/>
                <w:b/>
                <w:bCs/>
                <w:sz w:val="22"/>
                <w:szCs w:val="28"/>
              </w:rPr>
              <w:t>inancia</w:t>
            </w:r>
            <w:r>
              <w:rPr>
                <w:rFonts w:ascii="Times New Roman" w:hAnsi="Times New Roman"/>
                <w:b/>
                <w:bCs/>
                <w:sz w:val="22"/>
                <w:szCs w:val="28"/>
              </w:rPr>
              <w:t>l</w:t>
            </w:r>
          </w:p>
        </w:tc>
        <w:tc>
          <w:tcPr>
            <w:tcW w:w="270" w:type="dxa"/>
          </w:tcPr>
          <w:p w14:paraId="36222223" w14:textId="77777777" w:rsidR="009B1CC7" w:rsidRPr="00A35AEE"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080" w:type="dxa"/>
          </w:tcPr>
          <w:p w14:paraId="56845A80" w14:textId="77777777" w:rsidR="009B1CC7" w:rsidRPr="00574909"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method</w:t>
            </w:r>
          </w:p>
        </w:tc>
        <w:tc>
          <w:tcPr>
            <w:tcW w:w="270" w:type="dxa"/>
          </w:tcPr>
          <w:p w14:paraId="2E90CCC6" w14:textId="77777777" w:rsidR="009B1CC7" w:rsidRPr="00B44F5E"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2435" w:type="dxa"/>
            <w:gridSpan w:val="3"/>
          </w:tcPr>
          <w:p w14:paraId="040C8D78" w14:textId="77777777" w:rsidR="009B1CC7" w:rsidRPr="00A35AEE"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152908">
              <w:rPr>
                <w:rFonts w:ascii="Times New Roman" w:hAnsi="Times New Roman" w:cs="Times New Roman"/>
                <w:b/>
                <w:bCs/>
                <w:spacing w:val="-4"/>
                <w:sz w:val="22"/>
                <w:szCs w:val="22"/>
              </w:rPr>
              <w:t>Separate</w:t>
            </w:r>
          </w:p>
        </w:tc>
      </w:tr>
      <w:tr w:rsidR="009B1CC7" w14:paraId="4D095557" w14:textId="77777777" w:rsidTr="009B1CC7">
        <w:trPr>
          <w:trHeight w:val="80"/>
        </w:trPr>
        <w:tc>
          <w:tcPr>
            <w:tcW w:w="3420" w:type="dxa"/>
          </w:tcPr>
          <w:p w14:paraId="259EE92F" w14:textId="77777777" w:rsidR="009B1CC7" w:rsidRPr="0092661C" w:rsidRDefault="009B1CC7" w:rsidP="009B1C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p>
        </w:tc>
        <w:tc>
          <w:tcPr>
            <w:tcW w:w="540" w:type="dxa"/>
          </w:tcPr>
          <w:p w14:paraId="5C6465A6" w14:textId="77777777" w:rsidR="009B1CC7" w:rsidRPr="000F13FA"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1260" w:type="dxa"/>
          </w:tcPr>
          <w:p w14:paraId="129C6647" w14:textId="77777777" w:rsidR="009B1CC7" w:rsidRPr="00A35AEE"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075763">
              <w:rPr>
                <w:rFonts w:ascii="Times New Roman" w:hAnsi="Times New Roman"/>
                <w:b/>
                <w:bCs/>
                <w:sz w:val="22"/>
                <w:szCs w:val="28"/>
              </w:rPr>
              <w:t>statements</w:t>
            </w:r>
          </w:p>
        </w:tc>
        <w:tc>
          <w:tcPr>
            <w:tcW w:w="270" w:type="dxa"/>
          </w:tcPr>
          <w:p w14:paraId="150C6486" w14:textId="77777777" w:rsidR="009B1CC7" w:rsidRPr="00A35AEE"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080" w:type="dxa"/>
          </w:tcPr>
          <w:p w14:paraId="17791B09" w14:textId="77777777" w:rsidR="009B1CC7" w:rsidRPr="00333A39"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spacing w:val="-4"/>
              </w:rPr>
            </w:pPr>
            <w:r w:rsidRPr="000F13FA">
              <w:rPr>
                <w:rFonts w:ascii="Times New Roman" w:hAnsi="Times New Roman" w:cs="Times New Roman"/>
                <w:b/>
                <w:spacing w:val="-4"/>
                <w:sz w:val="22"/>
                <w:szCs w:val="20"/>
                <w:lang w:val="en-GB" w:bidi="ar-SA"/>
              </w:rPr>
              <w:t>is applied</w:t>
            </w:r>
          </w:p>
        </w:tc>
        <w:tc>
          <w:tcPr>
            <w:tcW w:w="270" w:type="dxa"/>
          </w:tcPr>
          <w:p w14:paraId="1C0EDE25" w14:textId="77777777" w:rsidR="009B1CC7" w:rsidRPr="00B44F5E"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2435" w:type="dxa"/>
            <w:gridSpan w:val="3"/>
          </w:tcPr>
          <w:p w14:paraId="016CFBED" w14:textId="77777777" w:rsidR="009B1CC7" w:rsidRPr="00A35AEE"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152908">
              <w:rPr>
                <w:rFonts w:ascii="Times New Roman" w:hAnsi="Times New Roman" w:cs="Times New Roman"/>
                <w:b/>
                <w:bCs/>
                <w:spacing w:val="-4"/>
                <w:sz w:val="22"/>
                <w:szCs w:val="22"/>
              </w:rPr>
              <w:t>financial statements</w:t>
            </w:r>
          </w:p>
        </w:tc>
      </w:tr>
      <w:tr w:rsidR="009B1CC7" w14:paraId="358745DC" w14:textId="77777777" w:rsidTr="009B1CC7">
        <w:trPr>
          <w:trHeight w:val="80"/>
        </w:trPr>
        <w:tc>
          <w:tcPr>
            <w:tcW w:w="3420" w:type="dxa"/>
          </w:tcPr>
          <w:p w14:paraId="7A1BC4D1" w14:textId="77777777" w:rsidR="009B1CC7" w:rsidRPr="00B00A2D" w:rsidRDefault="009B1CC7" w:rsidP="009B1C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i/>
                <w:iCs/>
                <w:spacing w:val="-8"/>
              </w:rPr>
            </w:pPr>
            <w:r w:rsidRPr="0023000B">
              <w:rPr>
                <w:rFonts w:cs="Times New Roman"/>
                <w:b/>
                <w:bCs/>
                <w:i/>
                <w:iCs/>
                <w:spacing w:val="-8"/>
              </w:rPr>
              <w:t xml:space="preserve">For the </w:t>
            </w:r>
            <w:r>
              <w:rPr>
                <w:rFonts w:cs="Times New Roman"/>
                <w:b/>
                <w:bCs/>
                <w:i/>
                <w:iCs/>
                <w:spacing w:val="-8"/>
              </w:rPr>
              <w:t>three</w:t>
            </w:r>
            <w:r w:rsidRPr="0023000B">
              <w:rPr>
                <w:rFonts w:cs="Times New Roman"/>
                <w:b/>
                <w:bCs/>
                <w:i/>
                <w:iCs/>
                <w:spacing w:val="-8"/>
              </w:rPr>
              <w:t xml:space="preserve">-month period </w:t>
            </w:r>
            <w:r>
              <w:rPr>
                <w:rFonts w:cs="Times New Roman"/>
                <w:b/>
                <w:bCs/>
                <w:i/>
                <w:iCs/>
                <w:spacing w:val="-8"/>
              </w:rPr>
              <w:t>ended</w:t>
            </w:r>
          </w:p>
        </w:tc>
        <w:tc>
          <w:tcPr>
            <w:tcW w:w="540" w:type="dxa"/>
          </w:tcPr>
          <w:p w14:paraId="165A85E8" w14:textId="77777777" w:rsidR="009B1CC7" w:rsidRPr="00A35AEE"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cs="Times New Roman"/>
                <w:spacing w:val="-4"/>
              </w:rPr>
            </w:pPr>
          </w:p>
        </w:tc>
        <w:tc>
          <w:tcPr>
            <w:tcW w:w="1260" w:type="dxa"/>
          </w:tcPr>
          <w:p w14:paraId="29CFD20D" w14:textId="77777777" w:rsidR="009B1CC7" w:rsidRPr="00A35AEE"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cs="Times New Roman"/>
                <w:spacing w:val="-4"/>
              </w:rPr>
            </w:pPr>
          </w:p>
        </w:tc>
        <w:tc>
          <w:tcPr>
            <w:tcW w:w="270" w:type="dxa"/>
          </w:tcPr>
          <w:p w14:paraId="24B9FC1D" w14:textId="77777777" w:rsidR="009B1CC7" w:rsidRPr="00A35AEE"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imes New Roman" w:hAnsi="Times New Roman" w:cs="Times New Roman"/>
                <w:spacing w:val="-4"/>
                <w:sz w:val="22"/>
                <w:szCs w:val="22"/>
              </w:rPr>
            </w:pPr>
          </w:p>
        </w:tc>
        <w:tc>
          <w:tcPr>
            <w:tcW w:w="1080" w:type="dxa"/>
          </w:tcPr>
          <w:p w14:paraId="0E09B1A4" w14:textId="77777777" w:rsidR="009B1CC7" w:rsidRPr="00A35AEE"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p>
        </w:tc>
        <w:tc>
          <w:tcPr>
            <w:tcW w:w="270" w:type="dxa"/>
          </w:tcPr>
          <w:p w14:paraId="24F09089" w14:textId="77777777" w:rsidR="009B1CC7" w:rsidRPr="00E553B1"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p>
        </w:tc>
        <w:tc>
          <w:tcPr>
            <w:tcW w:w="1080" w:type="dxa"/>
          </w:tcPr>
          <w:p w14:paraId="3BE594D6" w14:textId="77777777" w:rsidR="009B1CC7" w:rsidRPr="00A35AEE" w:rsidRDefault="009B1CC7" w:rsidP="009B1C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cs="Times New Roman"/>
                <w:spacing w:val="-4"/>
              </w:rPr>
            </w:pPr>
          </w:p>
        </w:tc>
        <w:tc>
          <w:tcPr>
            <w:tcW w:w="270" w:type="dxa"/>
          </w:tcPr>
          <w:p w14:paraId="718BB101" w14:textId="77777777" w:rsidR="009B1CC7" w:rsidRPr="00A35AEE"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imes New Roman" w:hAnsi="Times New Roman" w:cs="Times New Roman"/>
                <w:spacing w:val="-4"/>
                <w:sz w:val="22"/>
                <w:szCs w:val="22"/>
              </w:rPr>
            </w:pPr>
          </w:p>
        </w:tc>
        <w:tc>
          <w:tcPr>
            <w:tcW w:w="1085" w:type="dxa"/>
          </w:tcPr>
          <w:p w14:paraId="17125659" w14:textId="77777777" w:rsidR="009B1CC7" w:rsidRPr="00A35AEE"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p>
        </w:tc>
      </w:tr>
      <w:tr w:rsidR="009B1CC7" w14:paraId="5AFD1173" w14:textId="77777777" w:rsidTr="009B1CC7">
        <w:trPr>
          <w:trHeight w:val="80"/>
        </w:trPr>
        <w:tc>
          <w:tcPr>
            <w:tcW w:w="3420" w:type="dxa"/>
          </w:tcPr>
          <w:p w14:paraId="218FE53C" w14:textId="77777777" w:rsidR="009B1CC7" w:rsidRPr="0023000B" w:rsidRDefault="009B1CC7" w:rsidP="009B1C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ind w:left="156"/>
              <w:rPr>
                <w:rFonts w:cs="Times New Roman"/>
                <w:b/>
                <w:bCs/>
                <w:i/>
                <w:iCs/>
                <w:spacing w:val="-8"/>
              </w:rPr>
            </w:pPr>
            <w:r>
              <w:rPr>
                <w:rFonts w:cs="Times New Roman"/>
                <w:b/>
                <w:bCs/>
                <w:i/>
                <w:iCs/>
                <w:spacing w:val="-8"/>
              </w:rPr>
              <w:t>31 March</w:t>
            </w:r>
          </w:p>
        </w:tc>
        <w:tc>
          <w:tcPr>
            <w:tcW w:w="540" w:type="dxa"/>
          </w:tcPr>
          <w:p w14:paraId="285A003F" w14:textId="77777777" w:rsidR="009B1CC7" w:rsidRPr="000A3EF1"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i/>
                <w:iCs/>
                <w:sz w:val="22"/>
                <w:szCs w:val="22"/>
                <w:lang w:val="en-GB" w:bidi="ar-SA"/>
              </w:rPr>
            </w:pPr>
          </w:p>
        </w:tc>
        <w:tc>
          <w:tcPr>
            <w:tcW w:w="1260" w:type="dxa"/>
          </w:tcPr>
          <w:p w14:paraId="1FC83560" w14:textId="77777777" w:rsidR="009B1CC7" w:rsidRPr="00A35AEE"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cs="Times New Roman"/>
                <w:spacing w:val="-4"/>
              </w:rPr>
            </w:pPr>
            <w:r w:rsidRPr="00A15218">
              <w:rPr>
                <w:rFonts w:ascii="Times New Roman" w:hAnsi="Times New Roman" w:cs="Times New Roman"/>
                <w:sz w:val="22"/>
                <w:szCs w:val="22"/>
                <w:lang w:val="en-GB" w:bidi="ar-SA"/>
              </w:rPr>
              <w:t>202</w:t>
            </w:r>
            <w:r>
              <w:rPr>
                <w:rFonts w:ascii="Times New Roman" w:hAnsi="Times New Roman" w:cs="Times New Roman"/>
                <w:sz w:val="22"/>
                <w:szCs w:val="22"/>
                <w:lang w:val="en-GB" w:bidi="ar-SA"/>
              </w:rPr>
              <w:t>1</w:t>
            </w:r>
          </w:p>
        </w:tc>
        <w:tc>
          <w:tcPr>
            <w:tcW w:w="270" w:type="dxa"/>
          </w:tcPr>
          <w:p w14:paraId="5EB45819" w14:textId="77777777" w:rsidR="009B1CC7" w:rsidRPr="00A35AEE"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imes New Roman" w:hAnsi="Times New Roman" w:cs="Times New Roman"/>
                <w:spacing w:val="-4"/>
                <w:sz w:val="22"/>
                <w:szCs w:val="22"/>
              </w:rPr>
            </w:pPr>
          </w:p>
        </w:tc>
        <w:tc>
          <w:tcPr>
            <w:tcW w:w="1080" w:type="dxa"/>
          </w:tcPr>
          <w:p w14:paraId="47A4A813" w14:textId="77777777" w:rsidR="009B1CC7" w:rsidRPr="00A35AEE"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pacing w:val="-4"/>
                <w:sz w:val="22"/>
                <w:szCs w:val="22"/>
              </w:rPr>
              <w:t>2020</w:t>
            </w:r>
          </w:p>
        </w:tc>
        <w:tc>
          <w:tcPr>
            <w:tcW w:w="270" w:type="dxa"/>
          </w:tcPr>
          <w:p w14:paraId="12D0B773" w14:textId="77777777" w:rsidR="009B1CC7" w:rsidRPr="00E553B1"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p>
        </w:tc>
        <w:tc>
          <w:tcPr>
            <w:tcW w:w="1080" w:type="dxa"/>
          </w:tcPr>
          <w:p w14:paraId="6C1A6262" w14:textId="77777777" w:rsidR="009B1CC7" w:rsidRPr="00A35AEE" w:rsidRDefault="009B1CC7" w:rsidP="009B1C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cs="Times New Roman"/>
                <w:spacing w:val="-4"/>
              </w:rPr>
            </w:pPr>
            <w:r w:rsidRPr="00A35AEE">
              <w:rPr>
                <w:rFonts w:cs="Times New Roman"/>
                <w:spacing w:val="-4"/>
              </w:rPr>
              <w:t>20</w:t>
            </w:r>
            <w:r>
              <w:rPr>
                <w:rFonts w:cs="Times New Roman"/>
                <w:spacing w:val="-4"/>
              </w:rPr>
              <w:t>21</w:t>
            </w:r>
          </w:p>
        </w:tc>
        <w:tc>
          <w:tcPr>
            <w:tcW w:w="270" w:type="dxa"/>
          </w:tcPr>
          <w:p w14:paraId="4B3D3EDD" w14:textId="77777777" w:rsidR="009B1CC7" w:rsidRPr="00A35AEE"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imes New Roman" w:hAnsi="Times New Roman" w:cs="Times New Roman"/>
                <w:spacing w:val="-4"/>
                <w:sz w:val="22"/>
                <w:szCs w:val="22"/>
              </w:rPr>
            </w:pPr>
          </w:p>
        </w:tc>
        <w:tc>
          <w:tcPr>
            <w:tcW w:w="1085" w:type="dxa"/>
          </w:tcPr>
          <w:p w14:paraId="07A18878" w14:textId="77777777" w:rsidR="009B1CC7" w:rsidRPr="00A35AEE"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pacing w:val="-4"/>
                <w:sz w:val="22"/>
                <w:szCs w:val="22"/>
              </w:rPr>
              <w:t>2020</w:t>
            </w:r>
          </w:p>
        </w:tc>
      </w:tr>
      <w:tr w:rsidR="009B1CC7" w14:paraId="675D49B7" w14:textId="77777777" w:rsidTr="005B17DB">
        <w:trPr>
          <w:trHeight w:val="80"/>
        </w:trPr>
        <w:tc>
          <w:tcPr>
            <w:tcW w:w="3420" w:type="dxa"/>
          </w:tcPr>
          <w:p w14:paraId="399348E9" w14:textId="77777777" w:rsidR="009B1CC7" w:rsidRPr="0092661C"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540" w:type="dxa"/>
          </w:tcPr>
          <w:p w14:paraId="6260EE35" w14:textId="77777777" w:rsidR="009B1CC7" w:rsidRPr="00D675DD"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c>
          <w:tcPr>
            <w:tcW w:w="5315" w:type="dxa"/>
            <w:gridSpan w:val="7"/>
          </w:tcPr>
          <w:p w14:paraId="3B9F3FBF" w14:textId="77777777" w:rsidR="009B1CC7" w:rsidRPr="005737AB"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r w:rsidRPr="00D675DD">
              <w:rPr>
                <w:rFonts w:ascii="Times New Roman" w:hAnsi="Times New Roman" w:cs="Times New Roman"/>
                <w:i/>
                <w:iCs/>
                <w:sz w:val="22"/>
                <w:szCs w:val="22"/>
              </w:rPr>
              <w:t>(in thousand Baht)</w:t>
            </w:r>
          </w:p>
        </w:tc>
      </w:tr>
      <w:tr w:rsidR="009B1CC7" w14:paraId="42B82F86" w14:textId="77777777" w:rsidTr="005B17DB">
        <w:trPr>
          <w:trHeight w:val="80"/>
        </w:trPr>
        <w:tc>
          <w:tcPr>
            <w:tcW w:w="3420" w:type="dxa"/>
          </w:tcPr>
          <w:p w14:paraId="00E1EEB1" w14:textId="77777777" w:rsidR="009B1CC7" w:rsidRPr="0092661C"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540" w:type="dxa"/>
          </w:tcPr>
          <w:p w14:paraId="768E9D6B" w14:textId="77777777" w:rsidR="009B1CC7" w:rsidRPr="00D675DD"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c>
          <w:tcPr>
            <w:tcW w:w="5315" w:type="dxa"/>
            <w:gridSpan w:val="7"/>
          </w:tcPr>
          <w:p w14:paraId="5839F6A6" w14:textId="77777777" w:rsidR="009B1CC7" w:rsidRPr="00D675DD"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r>
      <w:tr w:rsidR="009B1CC7" w14:paraId="089CCAEF" w14:textId="77777777" w:rsidTr="009B1CC7">
        <w:trPr>
          <w:trHeight w:val="80"/>
        </w:trPr>
        <w:tc>
          <w:tcPr>
            <w:tcW w:w="3420" w:type="dxa"/>
          </w:tcPr>
          <w:p w14:paraId="2F03ECC4" w14:textId="77777777" w:rsidR="009B1CC7" w:rsidRPr="00241684" w:rsidRDefault="009B1CC7" w:rsidP="009B1C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8F0952">
              <w:t>At 1 January</w:t>
            </w:r>
          </w:p>
        </w:tc>
        <w:tc>
          <w:tcPr>
            <w:tcW w:w="540" w:type="dxa"/>
          </w:tcPr>
          <w:p w14:paraId="449EE0D0" w14:textId="77777777" w:rsidR="009B1CC7" w:rsidRPr="00043B99"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35" w:right="-108"/>
              <w:rPr>
                <w:rFonts w:ascii="Times New Roman" w:hAnsi="Times New Roman" w:cs="Times New Roman"/>
                <w:sz w:val="22"/>
                <w:szCs w:val="22"/>
              </w:rPr>
            </w:pPr>
          </w:p>
        </w:tc>
        <w:tc>
          <w:tcPr>
            <w:tcW w:w="1260" w:type="dxa"/>
          </w:tcPr>
          <w:p w14:paraId="1E235B97" w14:textId="49D45FBE" w:rsidR="009B1CC7" w:rsidRPr="00795998" w:rsidRDefault="00795998" w:rsidP="004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35" w:right="-108"/>
              <w:rPr>
                <w:rFonts w:ascii="Times New Roman" w:hAnsi="Times New Roman"/>
                <w:sz w:val="22"/>
                <w:szCs w:val="28"/>
              </w:rPr>
            </w:pPr>
            <w:r>
              <w:rPr>
                <w:rFonts w:ascii="Times New Roman" w:hAnsi="Times New Roman"/>
                <w:sz w:val="22"/>
                <w:szCs w:val="28"/>
              </w:rPr>
              <w:t>719,468</w:t>
            </w:r>
          </w:p>
        </w:tc>
        <w:tc>
          <w:tcPr>
            <w:tcW w:w="270" w:type="dxa"/>
          </w:tcPr>
          <w:p w14:paraId="4D7D6308" w14:textId="77777777" w:rsidR="009B1CC7" w:rsidRPr="00043B99" w:rsidRDefault="009B1CC7" w:rsidP="009B1C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14:paraId="5E4D0611" w14:textId="431B9AC8" w:rsidR="009B1CC7" w:rsidRDefault="005B17DB" w:rsidP="009B1C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1"/>
                <w:tab w:val="left" w:pos="2880"/>
              </w:tabs>
              <w:spacing w:line="240" w:lineRule="atLeast"/>
              <w:ind w:left="-18" w:right="73"/>
              <w:jc w:val="right"/>
              <w:rPr>
                <w:rFonts w:cs="Times New Roman"/>
              </w:rPr>
            </w:pPr>
            <w:r>
              <w:rPr>
                <w:rFonts w:cs="Times New Roman"/>
              </w:rPr>
              <w:t>482,495</w:t>
            </w:r>
          </w:p>
        </w:tc>
        <w:tc>
          <w:tcPr>
            <w:tcW w:w="270" w:type="dxa"/>
          </w:tcPr>
          <w:p w14:paraId="4BEEA40D" w14:textId="77777777" w:rsidR="009B1CC7" w:rsidRPr="00D675DD" w:rsidRDefault="009B1CC7" w:rsidP="009B1C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14:paraId="1D185374" w14:textId="2F303508" w:rsidR="009B1CC7" w:rsidRDefault="00E248F8" w:rsidP="009B1C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960"/>
                <w:tab w:val="left" w:pos="2880"/>
              </w:tabs>
              <w:spacing w:line="240" w:lineRule="atLeast"/>
              <w:ind w:left="-18" w:right="73"/>
              <w:jc w:val="right"/>
              <w:rPr>
                <w:rFonts w:cs="Times New Roman"/>
              </w:rPr>
            </w:pPr>
            <w:r>
              <w:rPr>
                <w:rFonts w:cs="Times New Roman"/>
              </w:rPr>
              <w:t>609,943</w:t>
            </w:r>
          </w:p>
        </w:tc>
        <w:tc>
          <w:tcPr>
            <w:tcW w:w="270" w:type="dxa"/>
          </w:tcPr>
          <w:p w14:paraId="49463C9E" w14:textId="77777777" w:rsidR="009B1CC7" w:rsidRPr="00D675DD" w:rsidRDefault="009B1CC7" w:rsidP="009B1C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5" w:type="dxa"/>
          </w:tcPr>
          <w:p w14:paraId="26904B12" w14:textId="77777777" w:rsidR="009B1CC7" w:rsidRDefault="009B1CC7" w:rsidP="009B1C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r>
              <w:rPr>
                <w:rFonts w:cs="Times New Roman"/>
              </w:rPr>
              <w:t>465,930</w:t>
            </w:r>
          </w:p>
        </w:tc>
      </w:tr>
      <w:tr w:rsidR="009B1CC7" w14:paraId="32CC7DB1" w14:textId="77777777" w:rsidTr="009B1CC7">
        <w:trPr>
          <w:trHeight w:val="80"/>
        </w:trPr>
        <w:tc>
          <w:tcPr>
            <w:tcW w:w="3420" w:type="dxa"/>
          </w:tcPr>
          <w:p w14:paraId="1E2BB4A0" w14:textId="77777777" w:rsidR="009B1CC7" w:rsidRPr="00241684" w:rsidRDefault="009B1CC7" w:rsidP="009B1CC7">
            <w:pPr>
              <w:pStyle w:val="acctfourfigures"/>
              <w:tabs>
                <w:tab w:val="clear" w:pos="765"/>
              </w:tabs>
              <w:spacing w:line="240" w:lineRule="atLeast"/>
            </w:pPr>
            <w:r w:rsidRPr="007D7734">
              <w:rPr>
                <w:szCs w:val="22"/>
              </w:rPr>
              <w:t>Share of profit</w:t>
            </w:r>
            <w:r>
              <w:rPr>
                <w:szCs w:val="22"/>
              </w:rPr>
              <w:t xml:space="preserve"> </w:t>
            </w:r>
            <w:r w:rsidRPr="007D7734">
              <w:rPr>
                <w:szCs w:val="22"/>
              </w:rPr>
              <w:t xml:space="preserve">of </w:t>
            </w:r>
          </w:p>
        </w:tc>
        <w:tc>
          <w:tcPr>
            <w:tcW w:w="540" w:type="dxa"/>
          </w:tcPr>
          <w:p w14:paraId="0DBD1114" w14:textId="77777777" w:rsidR="009B1CC7" w:rsidRDefault="009B1CC7" w:rsidP="009B1C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260" w:type="dxa"/>
          </w:tcPr>
          <w:p w14:paraId="2944F386" w14:textId="77777777" w:rsidR="009B1CC7" w:rsidRPr="004517AF" w:rsidRDefault="009B1CC7" w:rsidP="004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35" w:right="-108"/>
              <w:rPr>
                <w:rFonts w:ascii="Times New Roman" w:hAnsi="Times New Roman"/>
                <w:sz w:val="22"/>
                <w:szCs w:val="28"/>
              </w:rPr>
            </w:pPr>
          </w:p>
        </w:tc>
        <w:tc>
          <w:tcPr>
            <w:tcW w:w="270" w:type="dxa"/>
          </w:tcPr>
          <w:p w14:paraId="553F2B8D" w14:textId="77777777" w:rsidR="009B1CC7" w:rsidRPr="00D675DD" w:rsidRDefault="009B1CC7" w:rsidP="009B1C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14:paraId="7376B230" w14:textId="77777777" w:rsidR="009B1CC7" w:rsidRDefault="009B1CC7" w:rsidP="009B1C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left" w:pos="2880"/>
              </w:tabs>
              <w:spacing w:line="240" w:lineRule="atLeast"/>
              <w:ind w:left="-18" w:right="73"/>
              <w:jc w:val="right"/>
              <w:rPr>
                <w:rFonts w:cs="Times New Roman"/>
              </w:rPr>
            </w:pPr>
          </w:p>
        </w:tc>
        <w:tc>
          <w:tcPr>
            <w:tcW w:w="270" w:type="dxa"/>
          </w:tcPr>
          <w:p w14:paraId="2B9EBFD8" w14:textId="77777777" w:rsidR="009B1CC7" w:rsidRPr="00D675DD" w:rsidRDefault="009B1CC7" w:rsidP="009B1C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14:paraId="0432843C" w14:textId="77777777" w:rsidR="009B1CC7" w:rsidRDefault="009B1CC7" w:rsidP="009B1C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960"/>
                <w:tab w:val="left" w:pos="2880"/>
              </w:tabs>
              <w:spacing w:line="240" w:lineRule="atLeast"/>
              <w:ind w:left="-18" w:right="73"/>
              <w:jc w:val="right"/>
              <w:rPr>
                <w:rFonts w:cs="Times New Roman"/>
              </w:rPr>
            </w:pPr>
          </w:p>
        </w:tc>
        <w:tc>
          <w:tcPr>
            <w:tcW w:w="270" w:type="dxa"/>
          </w:tcPr>
          <w:p w14:paraId="21079F35" w14:textId="77777777" w:rsidR="009B1CC7" w:rsidRPr="00D675DD" w:rsidRDefault="009B1CC7" w:rsidP="009B1C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5" w:type="dxa"/>
          </w:tcPr>
          <w:p w14:paraId="3C736A94" w14:textId="77777777" w:rsidR="009B1CC7" w:rsidRDefault="009B1CC7" w:rsidP="009B1C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r>
      <w:tr w:rsidR="009B1CC7" w14:paraId="7C5E5496" w14:textId="77777777" w:rsidTr="009B1CC7">
        <w:trPr>
          <w:trHeight w:val="80"/>
        </w:trPr>
        <w:tc>
          <w:tcPr>
            <w:tcW w:w="3420" w:type="dxa"/>
          </w:tcPr>
          <w:p w14:paraId="69FEC58A" w14:textId="77777777" w:rsidR="009B1CC7" w:rsidRPr="007D7734" w:rsidRDefault="009B1CC7" w:rsidP="009B1CC7">
            <w:pPr>
              <w:pStyle w:val="acctfourfigures"/>
              <w:tabs>
                <w:tab w:val="clear" w:pos="765"/>
              </w:tabs>
              <w:spacing w:line="240" w:lineRule="atLeast"/>
              <w:ind w:right="-103"/>
              <w:rPr>
                <w:szCs w:val="22"/>
              </w:rPr>
            </w:pPr>
            <w:r>
              <w:rPr>
                <w:szCs w:val="22"/>
              </w:rPr>
              <w:t xml:space="preserve">   joint ventures accounted for</w:t>
            </w:r>
          </w:p>
        </w:tc>
        <w:tc>
          <w:tcPr>
            <w:tcW w:w="540" w:type="dxa"/>
          </w:tcPr>
          <w:p w14:paraId="6DED41F5" w14:textId="77777777" w:rsidR="009B1CC7" w:rsidRDefault="009B1CC7" w:rsidP="009B1C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260" w:type="dxa"/>
          </w:tcPr>
          <w:p w14:paraId="42083363" w14:textId="77777777" w:rsidR="009B1CC7" w:rsidRPr="004517AF" w:rsidRDefault="009B1CC7" w:rsidP="004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35" w:right="-108"/>
              <w:rPr>
                <w:rFonts w:ascii="Times New Roman" w:hAnsi="Times New Roman"/>
                <w:sz w:val="22"/>
                <w:szCs w:val="28"/>
              </w:rPr>
            </w:pPr>
          </w:p>
        </w:tc>
        <w:tc>
          <w:tcPr>
            <w:tcW w:w="270" w:type="dxa"/>
          </w:tcPr>
          <w:p w14:paraId="4FA83FA5" w14:textId="77777777" w:rsidR="009B1CC7" w:rsidRPr="00D675DD" w:rsidRDefault="009B1CC7" w:rsidP="009B1C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14:paraId="049E7F40" w14:textId="77777777" w:rsidR="009B1CC7" w:rsidRDefault="009B1CC7" w:rsidP="009B1C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left" w:pos="2880"/>
              </w:tabs>
              <w:spacing w:line="240" w:lineRule="atLeast"/>
              <w:ind w:left="-18" w:right="73"/>
              <w:jc w:val="right"/>
              <w:rPr>
                <w:rFonts w:cs="Times New Roman"/>
              </w:rPr>
            </w:pPr>
          </w:p>
        </w:tc>
        <w:tc>
          <w:tcPr>
            <w:tcW w:w="270" w:type="dxa"/>
          </w:tcPr>
          <w:p w14:paraId="4F8479B7" w14:textId="77777777" w:rsidR="009B1CC7" w:rsidRPr="00D675DD" w:rsidRDefault="009B1CC7" w:rsidP="009B1C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14:paraId="283E358D" w14:textId="77777777" w:rsidR="009B1CC7" w:rsidRDefault="009B1CC7" w:rsidP="009B1C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960"/>
                <w:tab w:val="left" w:pos="2880"/>
              </w:tabs>
              <w:spacing w:line="240" w:lineRule="atLeast"/>
              <w:ind w:left="-18" w:right="73"/>
              <w:jc w:val="right"/>
              <w:rPr>
                <w:rFonts w:cs="Times New Roman"/>
              </w:rPr>
            </w:pPr>
          </w:p>
        </w:tc>
        <w:tc>
          <w:tcPr>
            <w:tcW w:w="270" w:type="dxa"/>
          </w:tcPr>
          <w:p w14:paraId="7599346B" w14:textId="77777777" w:rsidR="009B1CC7" w:rsidRPr="00D675DD" w:rsidRDefault="009B1CC7" w:rsidP="009B1C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5" w:type="dxa"/>
          </w:tcPr>
          <w:p w14:paraId="117CD0AE" w14:textId="77777777" w:rsidR="009B1CC7" w:rsidRDefault="009B1CC7" w:rsidP="009B1C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r>
      <w:tr w:rsidR="009B1CC7" w14:paraId="1E8648BA" w14:textId="77777777" w:rsidTr="009B1CC7">
        <w:trPr>
          <w:trHeight w:val="80"/>
        </w:trPr>
        <w:tc>
          <w:tcPr>
            <w:tcW w:w="3420" w:type="dxa"/>
          </w:tcPr>
          <w:p w14:paraId="49DFF33B" w14:textId="77777777" w:rsidR="009B1CC7" w:rsidRPr="00B00A2D" w:rsidRDefault="009B1CC7" w:rsidP="009B1CC7">
            <w:pPr>
              <w:pStyle w:val="acctfourfigures"/>
              <w:tabs>
                <w:tab w:val="clear" w:pos="765"/>
              </w:tabs>
              <w:spacing w:line="240" w:lineRule="atLeast"/>
              <w:ind w:right="-103"/>
              <w:rPr>
                <w:szCs w:val="22"/>
              </w:rPr>
            </w:pPr>
            <w:r>
              <w:rPr>
                <w:szCs w:val="22"/>
              </w:rPr>
              <w:t xml:space="preserve">   using equity method</w:t>
            </w:r>
          </w:p>
        </w:tc>
        <w:tc>
          <w:tcPr>
            <w:tcW w:w="540" w:type="dxa"/>
          </w:tcPr>
          <w:p w14:paraId="2F82F846" w14:textId="77777777" w:rsidR="009B1CC7" w:rsidRPr="00043B99"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35" w:right="-108"/>
              <w:rPr>
                <w:rFonts w:ascii="Times New Roman" w:hAnsi="Times New Roman" w:cs="Times New Roman"/>
                <w:sz w:val="22"/>
                <w:szCs w:val="22"/>
              </w:rPr>
            </w:pPr>
          </w:p>
        </w:tc>
        <w:tc>
          <w:tcPr>
            <w:tcW w:w="1260" w:type="dxa"/>
          </w:tcPr>
          <w:p w14:paraId="4E7B671A" w14:textId="03C64F42" w:rsidR="009B1CC7" w:rsidRPr="004517AF" w:rsidRDefault="00795998" w:rsidP="004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35" w:right="-108"/>
              <w:rPr>
                <w:rFonts w:ascii="Times New Roman" w:hAnsi="Times New Roman"/>
                <w:sz w:val="22"/>
                <w:szCs w:val="28"/>
              </w:rPr>
            </w:pPr>
            <w:r w:rsidRPr="004517AF">
              <w:rPr>
                <w:rFonts w:ascii="Times New Roman" w:hAnsi="Times New Roman"/>
                <w:sz w:val="22"/>
                <w:szCs w:val="28"/>
              </w:rPr>
              <w:t>40,859</w:t>
            </w:r>
          </w:p>
        </w:tc>
        <w:tc>
          <w:tcPr>
            <w:tcW w:w="270" w:type="dxa"/>
          </w:tcPr>
          <w:p w14:paraId="6F2F29D5" w14:textId="77777777" w:rsidR="009B1CC7" w:rsidRPr="00D675DD" w:rsidRDefault="009B1CC7" w:rsidP="009B1C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14:paraId="7F64C4F7" w14:textId="77777777" w:rsidR="009B1CC7" w:rsidRDefault="009B1CC7" w:rsidP="009B1C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left" w:pos="2880"/>
              </w:tabs>
              <w:spacing w:line="240" w:lineRule="atLeast"/>
              <w:ind w:left="-18" w:right="72"/>
              <w:jc w:val="right"/>
              <w:rPr>
                <w:rFonts w:cs="Times New Roman"/>
              </w:rPr>
            </w:pPr>
            <w:r>
              <w:rPr>
                <w:rFonts w:cs="Times New Roman"/>
              </w:rPr>
              <w:t>31,507</w:t>
            </w:r>
          </w:p>
        </w:tc>
        <w:tc>
          <w:tcPr>
            <w:tcW w:w="270" w:type="dxa"/>
          </w:tcPr>
          <w:p w14:paraId="57E529D8" w14:textId="77777777" w:rsidR="009B1CC7" w:rsidRPr="00D675DD" w:rsidRDefault="009B1CC7" w:rsidP="009B1C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14:paraId="0D8335E3" w14:textId="32010157" w:rsidR="009B1CC7" w:rsidRDefault="00E248F8" w:rsidP="009B1C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960"/>
                <w:tab w:val="left" w:pos="2880"/>
              </w:tabs>
              <w:spacing w:line="240" w:lineRule="atLeast"/>
              <w:ind w:left="-18" w:right="73"/>
              <w:jc w:val="right"/>
              <w:rPr>
                <w:rFonts w:cs="Times New Roman"/>
              </w:rPr>
            </w:pPr>
            <w:r>
              <w:rPr>
                <w:rFonts w:cs="Times New Roman"/>
              </w:rPr>
              <w:t>-</w:t>
            </w:r>
          </w:p>
        </w:tc>
        <w:tc>
          <w:tcPr>
            <w:tcW w:w="270" w:type="dxa"/>
          </w:tcPr>
          <w:p w14:paraId="7DB706F3" w14:textId="77777777" w:rsidR="009B1CC7" w:rsidRPr="00D675DD" w:rsidRDefault="009B1CC7" w:rsidP="009B1C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5" w:type="dxa"/>
          </w:tcPr>
          <w:p w14:paraId="71928F09" w14:textId="77777777" w:rsidR="009B1CC7" w:rsidRDefault="009B1CC7" w:rsidP="009B1C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r>
              <w:rPr>
                <w:rFonts w:cs="Times New Roman"/>
              </w:rPr>
              <w:t>-</w:t>
            </w:r>
          </w:p>
        </w:tc>
      </w:tr>
      <w:tr w:rsidR="00795998" w:rsidRPr="00597175" w14:paraId="42F6511D" w14:textId="77777777" w:rsidTr="009B1CC7">
        <w:trPr>
          <w:trHeight w:val="80"/>
        </w:trPr>
        <w:tc>
          <w:tcPr>
            <w:tcW w:w="3420" w:type="dxa"/>
          </w:tcPr>
          <w:p w14:paraId="0FFDF8A0" w14:textId="11C62115" w:rsidR="00795998" w:rsidRPr="00597175" w:rsidRDefault="00F96A42" w:rsidP="009B1CC7">
            <w:pPr>
              <w:pStyle w:val="acctfourfigures"/>
              <w:tabs>
                <w:tab w:val="clear" w:pos="765"/>
              </w:tabs>
              <w:spacing w:line="240" w:lineRule="atLeast"/>
              <w:ind w:right="-103"/>
              <w:rPr>
                <w:szCs w:val="22"/>
              </w:rPr>
            </w:pPr>
            <w:r w:rsidRPr="00597175">
              <w:rPr>
                <w:szCs w:val="22"/>
              </w:rPr>
              <w:t>Additional paid-up</w:t>
            </w:r>
          </w:p>
        </w:tc>
        <w:tc>
          <w:tcPr>
            <w:tcW w:w="540" w:type="dxa"/>
          </w:tcPr>
          <w:p w14:paraId="1D37BCC3" w14:textId="77777777" w:rsidR="00795998" w:rsidRPr="00597175" w:rsidRDefault="00795998"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35" w:right="-108"/>
              <w:rPr>
                <w:rFonts w:ascii="Times New Roman" w:hAnsi="Times New Roman" w:cs="Times New Roman"/>
                <w:sz w:val="22"/>
                <w:szCs w:val="22"/>
              </w:rPr>
            </w:pPr>
          </w:p>
        </w:tc>
        <w:tc>
          <w:tcPr>
            <w:tcW w:w="1260" w:type="dxa"/>
          </w:tcPr>
          <w:p w14:paraId="7E5145E0" w14:textId="15E929F0" w:rsidR="00795998" w:rsidRPr="004517AF" w:rsidRDefault="00E248F8" w:rsidP="004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35" w:right="-108"/>
              <w:rPr>
                <w:rFonts w:ascii="Times New Roman" w:hAnsi="Times New Roman"/>
                <w:sz w:val="22"/>
                <w:szCs w:val="28"/>
              </w:rPr>
            </w:pPr>
            <w:r w:rsidRPr="004517AF">
              <w:rPr>
                <w:rFonts w:ascii="Times New Roman" w:hAnsi="Times New Roman"/>
                <w:sz w:val="22"/>
                <w:szCs w:val="28"/>
              </w:rPr>
              <w:t>25,987</w:t>
            </w:r>
          </w:p>
        </w:tc>
        <w:tc>
          <w:tcPr>
            <w:tcW w:w="270" w:type="dxa"/>
          </w:tcPr>
          <w:p w14:paraId="0EF295B1" w14:textId="77777777" w:rsidR="00795998" w:rsidRPr="00597175" w:rsidRDefault="00795998" w:rsidP="009B1C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14:paraId="0B656FC3" w14:textId="4E0FF3CA" w:rsidR="00795998" w:rsidRPr="00597175" w:rsidRDefault="00E248F8" w:rsidP="009B1C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left" w:pos="2880"/>
              </w:tabs>
              <w:spacing w:line="240" w:lineRule="atLeast"/>
              <w:ind w:left="-18" w:right="72"/>
              <w:jc w:val="right"/>
              <w:rPr>
                <w:rFonts w:cs="Times New Roman"/>
              </w:rPr>
            </w:pPr>
            <w:r w:rsidRPr="00597175">
              <w:rPr>
                <w:rFonts w:cs="Times New Roman"/>
              </w:rPr>
              <w:t>-</w:t>
            </w:r>
          </w:p>
        </w:tc>
        <w:tc>
          <w:tcPr>
            <w:tcW w:w="270" w:type="dxa"/>
          </w:tcPr>
          <w:p w14:paraId="4D7D31C1" w14:textId="77777777" w:rsidR="00795998" w:rsidRPr="00597175" w:rsidRDefault="00795998" w:rsidP="009B1C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14:paraId="56EA8F81" w14:textId="5E89E8EA" w:rsidR="00795998" w:rsidRPr="00597175" w:rsidRDefault="00E248F8" w:rsidP="009B1C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960"/>
                <w:tab w:val="left" w:pos="2880"/>
              </w:tabs>
              <w:spacing w:line="240" w:lineRule="atLeast"/>
              <w:ind w:left="-18" w:right="73"/>
              <w:jc w:val="right"/>
              <w:rPr>
                <w:rFonts w:cs="Times New Roman"/>
              </w:rPr>
            </w:pPr>
            <w:r w:rsidRPr="00597175">
              <w:rPr>
                <w:rFonts w:cs="Times New Roman"/>
              </w:rPr>
              <w:t>25,987</w:t>
            </w:r>
          </w:p>
        </w:tc>
        <w:tc>
          <w:tcPr>
            <w:tcW w:w="270" w:type="dxa"/>
          </w:tcPr>
          <w:p w14:paraId="7F903242" w14:textId="77777777" w:rsidR="00795998" w:rsidRPr="00597175" w:rsidRDefault="00795998" w:rsidP="009B1C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5" w:type="dxa"/>
          </w:tcPr>
          <w:p w14:paraId="59E50B7B" w14:textId="70BA3148" w:rsidR="00795998" w:rsidRPr="00597175" w:rsidRDefault="00E248F8" w:rsidP="009B1C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r w:rsidRPr="00597175">
              <w:rPr>
                <w:rFonts w:cs="Times New Roman"/>
              </w:rPr>
              <w:t>-</w:t>
            </w:r>
          </w:p>
        </w:tc>
      </w:tr>
      <w:tr w:rsidR="00795998" w:rsidRPr="00597175" w14:paraId="1364525D" w14:textId="77777777" w:rsidTr="009B1CC7">
        <w:trPr>
          <w:trHeight w:val="80"/>
        </w:trPr>
        <w:tc>
          <w:tcPr>
            <w:tcW w:w="3420" w:type="dxa"/>
          </w:tcPr>
          <w:p w14:paraId="65B01E47" w14:textId="7C000A12" w:rsidR="00795998" w:rsidRPr="00597175" w:rsidRDefault="00795998" w:rsidP="009B1CC7">
            <w:pPr>
              <w:pStyle w:val="acctfourfigures"/>
              <w:tabs>
                <w:tab w:val="clear" w:pos="765"/>
              </w:tabs>
              <w:spacing w:line="240" w:lineRule="atLeast"/>
              <w:ind w:right="-103"/>
              <w:rPr>
                <w:szCs w:val="22"/>
              </w:rPr>
            </w:pPr>
            <w:r w:rsidRPr="00597175">
              <w:rPr>
                <w:szCs w:val="22"/>
              </w:rPr>
              <w:t>Dividend income</w:t>
            </w:r>
          </w:p>
        </w:tc>
        <w:tc>
          <w:tcPr>
            <w:tcW w:w="540" w:type="dxa"/>
          </w:tcPr>
          <w:p w14:paraId="30867684" w14:textId="77777777" w:rsidR="00795998" w:rsidRPr="00597175" w:rsidRDefault="00795998"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35" w:right="-108"/>
              <w:rPr>
                <w:rFonts w:ascii="Times New Roman" w:hAnsi="Times New Roman" w:cs="Times New Roman"/>
                <w:sz w:val="22"/>
                <w:szCs w:val="22"/>
              </w:rPr>
            </w:pPr>
          </w:p>
        </w:tc>
        <w:tc>
          <w:tcPr>
            <w:tcW w:w="1260" w:type="dxa"/>
          </w:tcPr>
          <w:p w14:paraId="317D6EEF" w14:textId="5C02B0C1" w:rsidR="00795998" w:rsidRPr="004517AF" w:rsidRDefault="00E248F8" w:rsidP="004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35" w:right="-108"/>
              <w:rPr>
                <w:rFonts w:ascii="Times New Roman" w:hAnsi="Times New Roman"/>
                <w:sz w:val="22"/>
                <w:szCs w:val="28"/>
              </w:rPr>
            </w:pPr>
            <w:r w:rsidRPr="004517AF">
              <w:rPr>
                <w:rFonts w:ascii="Times New Roman" w:hAnsi="Times New Roman"/>
                <w:sz w:val="22"/>
                <w:szCs w:val="28"/>
              </w:rPr>
              <w:t>(38,996)</w:t>
            </w:r>
          </w:p>
        </w:tc>
        <w:tc>
          <w:tcPr>
            <w:tcW w:w="270" w:type="dxa"/>
          </w:tcPr>
          <w:p w14:paraId="34159D84" w14:textId="77777777" w:rsidR="00795998" w:rsidRPr="00597175" w:rsidRDefault="00795998" w:rsidP="009B1C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14:paraId="3C48B0DD" w14:textId="5508725C" w:rsidR="00795998" w:rsidRPr="00597175" w:rsidRDefault="00E248F8" w:rsidP="009B1C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left" w:pos="2880"/>
              </w:tabs>
              <w:spacing w:line="240" w:lineRule="atLeast"/>
              <w:ind w:left="-18" w:right="72"/>
              <w:jc w:val="right"/>
              <w:rPr>
                <w:rFonts w:cs="Times New Roman"/>
              </w:rPr>
            </w:pPr>
            <w:r w:rsidRPr="00597175">
              <w:rPr>
                <w:rFonts w:cs="Times New Roman"/>
              </w:rPr>
              <w:t>-</w:t>
            </w:r>
          </w:p>
        </w:tc>
        <w:tc>
          <w:tcPr>
            <w:tcW w:w="270" w:type="dxa"/>
          </w:tcPr>
          <w:p w14:paraId="4BB5D4F1" w14:textId="77777777" w:rsidR="00795998" w:rsidRPr="00597175" w:rsidRDefault="00795998" w:rsidP="009B1C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14:paraId="19B70668" w14:textId="6BB93DEF" w:rsidR="00795998" w:rsidRPr="00597175" w:rsidRDefault="00E248F8" w:rsidP="009B1C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960"/>
                <w:tab w:val="left" w:pos="2880"/>
              </w:tabs>
              <w:spacing w:line="240" w:lineRule="atLeast"/>
              <w:ind w:left="-18" w:right="73"/>
              <w:jc w:val="right"/>
              <w:rPr>
                <w:rFonts w:cs="Times New Roman"/>
              </w:rPr>
            </w:pPr>
            <w:r w:rsidRPr="00597175">
              <w:rPr>
                <w:rFonts w:cs="Times New Roman"/>
              </w:rPr>
              <w:t>-</w:t>
            </w:r>
          </w:p>
        </w:tc>
        <w:tc>
          <w:tcPr>
            <w:tcW w:w="270" w:type="dxa"/>
          </w:tcPr>
          <w:p w14:paraId="1D7D89FE" w14:textId="77777777" w:rsidR="00795998" w:rsidRPr="00597175" w:rsidRDefault="00795998" w:rsidP="009B1C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5" w:type="dxa"/>
          </w:tcPr>
          <w:p w14:paraId="74239050" w14:textId="320190EA" w:rsidR="00795998" w:rsidRPr="00597175" w:rsidRDefault="00E248F8" w:rsidP="009B1C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r w:rsidRPr="00597175">
              <w:rPr>
                <w:rFonts w:cs="Times New Roman"/>
              </w:rPr>
              <w:t>-</w:t>
            </w:r>
          </w:p>
        </w:tc>
      </w:tr>
      <w:tr w:rsidR="009B1CC7" w:rsidRPr="00597175" w14:paraId="459CC501" w14:textId="77777777" w:rsidTr="009B1CC7">
        <w:trPr>
          <w:trHeight w:val="80"/>
        </w:trPr>
        <w:tc>
          <w:tcPr>
            <w:tcW w:w="3420" w:type="dxa"/>
          </w:tcPr>
          <w:p w14:paraId="20A0D62C" w14:textId="77777777" w:rsidR="009B1CC7" w:rsidRPr="00597175" w:rsidRDefault="009B1CC7" w:rsidP="009B1C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597175">
              <w:rPr>
                <w:rFonts w:cs="Times New Roman"/>
                <w:b/>
                <w:bCs/>
              </w:rPr>
              <w:t>At 31 March</w:t>
            </w:r>
          </w:p>
        </w:tc>
        <w:tc>
          <w:tcPr>
            <w:tcW w:w="540" w:type="dxa"/>
          </w:tcPr>
          <w:p w14:paraId="55451E37" w14:textId="77777777" w:rsidR="009B1CC7" w:rsidRPr="00597175"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35" w:right="-108"/>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57A501B7" w14:textId="5057A98A" w:rsidR="009B1CC7" w:rsidRPr="004517AF" w:rsidRDefault="00E248F8" w:rsidP="004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35" w:right="-108"/>
              <w:rPr>
                <w:rFonts w:ascii="Times New Roman" w:hAnsi="Times New Roman"/>
                <w:b/>
                <w:bCs/>
                <w:sz w:val="22"/>
                <w:szCs w:val="28"/>
              </w:rPr>
            </w:pPr>
            <w:r w:rsidRPr="004517AF">
              <w:rPr>
                <w:rFonts w:ascii="Times New Roman" w:hAnsi="Times New Roman"/>
                <w:b/>
                <w:bCs/>
                <w:sz w:val="22"/>
                <w:szCs w:val="28"/>
              </w:rPr>
              <w:t>747,318</w:t>
            </w:r>
          </w:p>
        </w:tc>
        <w:tc>
          <w:tcPr>
            <w:tcW w:w="270" w:type="dxa"/>
          </w:tcPr>
          <w:p w14:paraId="703FAC3C" w14:textId="77777777" w:rsidR="009B1CC7" w:rsidRPr="00597175" w:rsidRDefault="009B1CC7" w:rsidP="009B1C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b/>
                <w:bCs/>
              </w:rPr>
            </w:pPr>
          </w:p>
        </w:tc>
        <w:tc>
          <w:tcPr>
            <w:tcW w:w="1080" w:type="dxa"/>
            <w:tcBorders>
              <w:top w:val="single" w:sz="4" w:space="0" w:color="auto"/>
              <w:bottom w:val="double" w:sz="4" w:space="0" w:color="auto"/>
            </w:tcBorders>
          </w:tcPr>
          <w:p w14:paraId="55BF6312" w14:textId="77777777" w:rsidR="009B1CC7" w:rsidRPr="00597175" w:rsidRDefault="009B1CC7" w:rsidP="009B1C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426"/>
                <w:tab w:val="left" w:pos="2880"/>
              </w:tabs>
              <w:spacing w:line="240" w:lineRule="atLeast"/>
              <w:ind w:left="-18" w:right="75"/>
              <w:jc w:val="right"/>
              <w:rPr>
                <w:rFonts w:cs="Times New Roman"/>
                <w:b/>
                <w:bCs/>
              </w:rPr>
            </w:pPr>
            <w:r w:rsidRPr="00597175">
              <w:rPr>
                <w:rFonts w:cs="Times New Roman"/>
                <w:b/>
                <w:bCs/>
              </w:rPr>
              <w:t>514,002</w:t>
            </w:r>
          </w:p>
        </w:tc>
        <w:tc>
          <w:tcPr>
            <w:tcW w:w="270" w:type="dxa"/>
          </w:tcPr>
          <w:p w14:paraId="2A488B52" w14:textId="77777777" w:rsidR="009B1CC7" w:rsidRPr="00597175" w:rsidRDefault="009B1CC7" w:rsidP="009B1C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b/>
                <w:bCs/>
              </w:rPr>
            </w:pPr>
          </w:p>
        </w:tc>
        <w:tc>
          <w:tcPr>
            <w:tcW w:w="1080" w:type="dxa"/>
            <w:tcBorders>
              <w:top w:val="single" w:sz="4" w:space="0" w:color="auto"/>
              <w:bottom w:val="double" w:sz="4" w:space="0" w:color="auto"/>
            </w:tcBorders>
          </w:tcPr>
          <w:p w14:paraId="3C15A434" w14:textId="7A2ECEA3" w:rsidR="009B1CC7" w:rsidRPr="00597175" w:rsidRDefault="00E248F8" w:rsidP="009B1C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b/>
                <w:bCs/>
              </w:rPr>
            </w:pPr>
            <w:r w:rsidRPr="00597175">
              <w:rPr>
                <w:rFonts w:cs="Times New Roman"/>
                <w:b/>
                <w:bCs/>
              </w:rPr>
              <w:t>635,930</w:t>
            </w:r>
          </w:p>
        </w:tc>
        <w:tc>
          <w:tcPr>
            <w:tcW w:w="270" w:type="dxa"/>
          </w:tcPr>
          <w:p w14:paraId="25492972" w14:textId="77777777" w:rsidR="009B1CC7" w:rsidRPr="00597175" w:rsidRDefault="009B1CC7" w:rsidP="009B1C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b/>
                <w:bCs/>
              </w:rPr>
            </w:pPr>
          </w:p>
        </w:tc>
        <w:tc>
          <w:tcPr>
            <w:tcW w:w="1085" w:type="dxa"/>
            <w:tcBorders>
              <w:top w:val="single" w:sz="4" w:space="0" w:color="auto"/>
              <w:bottom w:val="double" w:sz="4" w:space="0" w:color="auto"/>
            </w:tcBorders>
          </w:tcPr>
          <w:p w14:paraId="02C7C9FE" w14:textId="77777777" w:rsidR="009B1CC7" w:rsidRPr="00597175" w:rsidRDefault="009B1CC7" w:rsidP="009B1C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b/>
                <w:bCs/>
              </w:rPr>
            </w:pPr>
            <w:r w:rsidRPr="00597175">
              <w:rPr>
                <w:rFonts w:cs="Times New Roman"/>
                <w:b/>
                <w:bCs/>
              </w:rPr>
              <w:t>465,930</w:t>
            </w:r>
          </w:p>
        </w:tc>
      </w:tr>
    </w:tbl>
    <w:p w14:paraId="2A3E85E4" w14:textId="429D6004" w:rsidR="00F65386" w:rsidRPr="00597175" w:rsidRDefault="00F65386" w:rsidP="0097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cs/>
        </w:rPr>
      </w:pPr>
    </w:p>
    <w:p w14:paraId="2A79480E" w14:textId="6135861D" w:rsidR="00F96A42" w:rsidRPr="00E644D1" w:rsidRDefault="00F96A42" w:rsidP="0097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pacing w:val="4"/>
          <w:sz w:val="22"/>
          <w:szCs w:val="22"/>
        </w:rPr>
      </w:pPr>
      <w:r w:rsidRPr="00597175">
        <w:rPr>
          <w:rFonts w:ascii="Times New Roman" w:hAnsi="Times New Roman"/>
          <w:spacing w:val="4"/>
          <w:sz w:val="22"/>
          <w:szCs w:val="22"/>
        </w:rPr>
        <w:t>On 26 March 2021</w:t>
      </w:r>
      <w:r w:rsidR="006E7535" w:rsidRPr="00597175">
        <w:rPr>
          <w:rFonts w:ascii="Times New Roman" w:hAnsi="Times New Roman"/>
          <w:spacing w:val="4"/>
          <w:sz w:val="22"/>
          <w:szCs w:val="22"/>
        </w:rPr>
        <w:t>,</w:t>
      </w:r>
      <w:r w:rsidRPr="00597175">
        <w:rPr>
          <w:rFonts w:ascii="Times New Roman" w:hAnsi="Times New Roman"/>
          <w:spacing w:val="4"/>
          <w:sz w:val="22"/>
          <w:szCs w:val="22"/>
        </w:rPr>
        <w:t xml:space="preserve"> </w:t>
      </w:r>
      <w:r w:rsidR="001E4D61">
        <w:rPr>
          <w:rFonts w:ascii="Times New Roman" w:hAnsi="Times New Roman"/>
          <w:spacing w:val="4"/>
          <w:sz w:val="22"/>
          <w:szCs w:val="22"/>
        </w:rPr>
        <w:t>t</w:t>
      </w:r>
      <w:r w:rsidRPr="00597175">
        <w:rPr>
          <w:rFonts w:ascii="Times New Roman" w:hAnsi="Times New Roman"/>
          <w:spacing w:val="4"/>
          <w:sz w:val="22"/>
          <w:szCs w:val="22"/>
        </w:rPr>
        <w:t>he</w:t>
      </w:r>
      <w:r w:rsidR="001E4D61">
        <w:rPr>
          <w:rFonts w:ascii="Times New Roman" w:hAnsi="Times New Roman"/>
          <w:spacing w:val="4"/>
          <w:sz w:val="22"/>
          <w:szCs w:val="22"/>
        </w:rPr>
        <w:t xml:space="preserve"> </w:t>
      </w:r>
      <w:r w:rsidR="00CB3DA5">
        <w:rPr>
          <w:rFonts w:ascii="Times New Roman" w:hAnsi="Times New Roman"/>
          <w:spacing w:val="4"/>
          <w:sz w:val="22"/>
          <w:szCs w:val="22"/>
        </w:rPr>
        <w:t>C</w:t>
      </w:r>
      <w:r w:rsidRPr="00597175">
        <w:rPr>
          <w:rFonts w:ascii="Times New Roman" w:hAnsi="Times New Roman"/>
          <w:spacing w:val="4"/>
          <w:sz w:val="22"/>
          <w:szCs w:val="22"/>
        </w:rPr>
        <w:t>ompany</w:t>
      </w:r>
      <w:r w:rsidR="006E7535" w:rsidRPr="00597175">
        <w:rPr>
          <w:rFonts w:ascii="Times New Roman" w:hAnsi="Times New Roman"/>
          <w:spacing w:val="4"/>
          <w:sz w:val="22"/>
          <w:szCs w:val="22"/>
        </w:rPr>
        <w:t xml:space="preserve"> paid the additional paid-up share capital of R</w:t>
      </w:r>
      <w:r w:rsidR="00CB3DA5">
        <w:rPr>
          <w:rFonts w:ascii="Times New Roman" w:hAnsi="Times New Roman"/>
          <w:spacing w:val="4"/>
          <w:sz w:val="22"/>
          <w:szCs w:val="22"/>
        </w:rPr>
        <w:t xml:space="preserve"> </w:t>
      </w:r>
      <w:r w:rsidR="006E7535" w:rsidRPr="00597175">
        <w:rPr>
          <w:rFonts w:ascii="Times New Roman" w:hAnsi="Times New Roman"/>
          <w:spacing w:val="4"/>
          <w:sz w:val="22"/>
          <w:szCs w:val="22"/>
        </w:rPr>
        <w:t>E</w:t>
      </w:r>
      <w:r w:rsidR="00CB3DA5">
        <w:rPr>
          <w:rFonts w:ascii="Times New Roman" w:hAnsi="Times New Roman"/>
          <w:spacing w:val="4"/>
          <w:sz w:val="22"/>
          <w:szCs w:val="22"/>
        </w:rPr>
        <w:t xml:space="preserve"> </w:t>
      </w:r>
      <w:r w:rsidR="006E7535" w:rsidRPr="00597175">
        <w:rPr>
          <w:rFonts w:ascii="Times New Roman" w:hAnsi="Times New Roman"/>
          <w:spacing w:val="4"/>
          <w:sz w:val="22"/>
          <w:szCs w:val="22"/>
        </w:rPr>
        <w:t xml:space="preserve">N Korat </w:t>
      </w:r>
      <w:r w:rsidR="00E644D1" w:rsidRPr="00597175">
        <w:rPr>
          <w:rFonts w:ascii="Times New Roman" w:hAnsi="Times New Roman"/>
          <w:spacing w:val="4"/>
          <w:sz w:val="22"/>
          <w:szCs w:val="22"/>
        </w:rPr>
        <w:t xml:space="preserve">Energy </w:t>
      </w:r>
      <w:r w:rsidR="006E7535" w:rsidRPr="001E4D61">
        <w:rPr>
          <w:rFonts w:ascii="Times New Roman" w:hAnsi="Times New Roman"/>
          <w:spacing w:val="4"/>
          <w:sz w:val="22"/>
          <w:szCs w:val="22"/>
        </w:rPr>
        <w:t>Company Lim</w:t>
      </w:r>
      <w:r w:rsidR="001E4D61">
        <w:rPr>
          <w:rFonts w:ascii="Times New Roman" w:hAnsi="Times New Roman"/>
          <w:spacing w:val="4"/>
          <w:sz w:val="22"/>
          <w:szCs w:val="22"/>
        </w:rPr>
        <w:t>i</w:t>
      </w:r>
      <w:r w:rsidR="006E7535" w:rsidRPr="001E4D61">
        <w:rPr>
          <w:rFonts w:ascii="Times New Roman" w:hAnsi="Times New Roman"/>
          <w:spacing w:val="4"/>
          <w:sz w:val="22"/>
          <w:szCs w:val="22"/>
        </w:rPr>
        <w:t xml:space="preserve">ted </w:t>
      </w:r>
      <w:r w:rsidR="00CD2C42">
        <w:rPr>
          <w:rFonts w:ascii="Times New Roman" w:hAnsi="Times New Roman"/>
          <w:spacing w:val="4"/>
          <w:sz w:val="22"/>
          <w:szCs w:val="22"/>
        </w:rPr>
        <w:t>of</w:t>
      </w:r>
      <w:r w:rsidR="006E7535" w:rsidRPr="001E4D61">
        <w:rPr>
          <w:rFonts w:ascii="Times New Roman" w:hAnsi="Times New Roman"/>
          <w:spacing w:val="4"/>
          <w:sz w:val="22"/>
          <w:szCs w:val="22"/>
        </w:rPr>
        <w:t xml:space="preserve"> 3</w:t>
      </w:r>
      <w:r w:rsidR="00093DAD" w:rsidRPr="001E4D61">
        <w:rPr>
          <w:rFonts w:ascii="Times New Roman" w:hAnsi="Times New Roman"/>
          <w:spacing w:val="4"/>
          <w:sz w:val="22"/>
          <w:szCs w:val="22"/>
        </w:rPr>
        <w:t>,</w:t>
      </w:r>
      <w:r w:rsidR="006E7535" w:rsidRPr="001E4D61">
        <w:rPr>
          <w:rFonts w:ascii="Times New Roman" w:hAnsi="Times New Roman"/>
          <w:spacing w:val="4"/>
          <w:sz w:val="22"/>
          <w:szCs w:val="22"/>
        </w:rPr>
        <w:t>4</w:t>
      </w:r>
      <w:r w:rsidR="00597175" w:rsidRPr="001E4D61">
        <w:rPr>
          <w:rFonts w:ascii="Times New Roman" w:hAnsi="Times New Roman"/>
          <w:spacing w:val="4"/>
          <w:sz w:val="22"/>
          <w:szCs w:val="22"/>
        </w:rPr>
        <w:t>65</w:t>
      </w:r>
      <w:r w:rsidR="00093DAD" w:rsidRPr="001E4D61">
        <w:rPr>
          <w:rFonts w:ascii="Times New Roman" w:hAnsi="Times New Roman"/>
          <w:spacing w:val="4"/>
          <w:sz w:val="22"/>
          <w:szCs w:val="22"/>
        </w:rPr>
        <w:t>,000</w:t>
      </w:r>
      <w:r w:rsidR="006E7535" w:rsidRPr="001E4D61">
        <w:rPr>
          <w:rFonts w:ascii="Times New Roman" w:hAnsi="Times New Roman"/>
          <w:spacing w:val="4"/>
          <w:sz w:val="22"/>
          <w:szCs w:val="22"/>
        </w:rPr>
        <w:t xml:space="preserve"> ordinary shares, </w:t>
      </w:r>
      <w:r w:rsidR="001251EC">
        <w:rPr>
          <w:rFonts w:ascii="Times New Roman" w:hAnsi="Times New Roman"/>
          <w:spacing w:val="4"/>
          <w:sz w:val="22"/>
          <w:szCs w:val="22"/>
        </w:rPr>
        <w:t>with the par value of</w:t>
      </w:r>
      <w:r w:rsidR="006E7535" w:rsidRPr="001E4D61">
        <w:rPr>
          <w:rFonts w:ascii="Times New Roman" w:hAnsi="Times New Roman"/>
          <w:spacing w:val="4"/>
          <w:sz w:val="22"/>
          <w:szCs w:val="22"/>
        </w:rPr>
        <w:t xml:space="preserve"> Baht 7.5</w:t>
      </w:r>
      <w:r w:rsidR="00CB3DA5">
        <w:rPr>
          <w:rFonts w:ascii="Times New Roman" w:hAnsi="Times New Roman"/>
          <w:spacing w:val="4"/>
          <w:sz w:val="22"/>
          <w:szCs w:val="22"/>
        </w:rPr>
        <w:t>0</w:t>
      </w:r>
      <w:r w:rsidR="006E7535" w:rsidRPr="001E4D61">
        <w:rPr>
          <w:rFonts w:ascii="Times New Roman" w:hAnsi="Times New Roman"/>
          <w:spacing w:val="4"/>
          <w:sz w:val="22"/>
          <w:szCs w:val="22"/>
        </w:rPr>
        <w:t xml:space="preserve"> per share totaling Baht 2</w:t>
      </w:r>
      <w:r w:rsidR="00C31A8B" w:rsidRPr="001E4D61">
        <w:rPr>
          <w:rFonts w:ascii="Times New Roman" w:hAnsi="Times New Roman"/>
          <w:spacing w:val="4"/>
          <w:sz w:val="22"/>
          <w:szCs w:val="22"/>
        </w:rPr>
        <w:t>6</w:t>
      </w:r>
      <w:r w:rsidR="006E7535" w:rsidRPr="001E4D61">
        <w:rPr>
          <w:rFonts w:ascii="Times New Roman" w:hAnsi="Times New Roman"/>
          <w:spacing w:val="4"/>
          <w:sz w:val="22"/>
          <w:szCs w:val="22"/>
        </w:rPr>
        <w:t>.</w:t>
      </w:r>
      <w:r w:rsidR="00C31A8B" w:rsidRPr="001E4D61">
        <w:rPr>
          <w:rFonts w:ascii="Times New Roman" w:hAnsi="Times New Roman"/>
          <w:spacing w:val="4"/>
          <w:sz w:val="22"/>
          <w:szCs w:val="22"/>
        </w:rPr>
        <w:t>0</w:t>
      </w:r>
      <w:r w:rsidR="006E7535" w:rsidRPr="001E4D61">
        <w:rPr>
          <w:rFonts w:ascii="Times New Roman" w:hAnsi="Times New Roman"/>
          <w:spacing w:val="4"/>
          <w:sz w:val="22"/>
          <w:szCs w:val="22"/>
        </w:rPr>
        <w:t xml:space="preserve"> million</w:t>
      </w:r>
      <w:r w:rsidR="00BE588E">
        <w:rPr>
          <w:rFonts w:ascii="Times New Roman" w:hAnsi="Times New Roman"/>
          <w:spacing w:val="4"/>
          <w:sz w:val="22"/>
          <w:szCs w:val="22"/>
        </w:rPr>
        <w:t xml:space="preserve"> </w:t>
      </w:r>
      <w:r w:rsidR="00BE588E" w:rsidRPr="00BE588E">
        <w:rPr>
          <w:rFonts w:ascii="Times New Roman" w:hAnsi="Times New Roman"/>
          <w:spacing w:val="4"/>
          <w:sz w:val="22"/>
          <w:szCs w:val="22"/>
        </w:rPr>
        <w:t>regarding to the additional contributions in proportion of its interest.</w:t>
      </w:r>
    </w:p>
    <w:p w14:paraId="40484629" w14:textId="2FB875A7" w:rsidR="00F96A42" w:rsidRPr="00E644D1" w:rsidRDefault="00F96A42" w:rsidP="0097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pacing w:val="4"/>
          <w:sz w:val="22"/>
          <w:szCs w:val="22"/>
        </w:rPr>
      </w:pPr>
    </w:p>
    <w:p w14:paraId="52864A94" w14:textId="77777777" w:rsidR="00F96A42" w:rsidRDefault="00F96A42" w:rsidP="0097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3BA35418" w14:textId="77777777" w:rsidR="000115E9" w:rsidRPr="00B64FF8" w:rsidRDefault="000115E9" w:rsidP="004D4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sectPr w:rsidR="000115E9" w:rsidRPr="00B64FF8" w:rsidSect="00F633EB">
          <w:headerReference w:type="default" r:id="rId13"/>
          <w:pgSz w:w="11909" w:h="16834" w:code="9"/>
          <w:pgMar w:top="518" w:right="1152" w:bottom="576" w:left="1152" w:header="720" w:footer="720" w:gutter="0"/>
          <w:cols w:space="720"/>
        </w:sectPr>
      </w:pPr>
    </w:p>
    <w:p w14:paraId="03DDF583" w14:textId="5DEC87C1" w:rsidR="000D52BA" w:rsidRPr="000D52BA" w:rsidRDefault="000D52BA" w:rsidP="00410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0D52BA">
        <w:rPr>
          <w:rFonts w:ascii="Times New Roman" w:hAnsi="Times New Roman"/>
          <w:sz w:val="22"/>
          <w:szCs w:val="22"/>
        </w:rPr>
        <w:lastRenderedPageBreak/>
        <w:t>Investment</w:t>
      </w:r>
      <w:r w:rsidR="00C547BB">
        <w:rPr>
          <w:rFonts w:ascii="Times New Roman" w:hAnsi="Times New Roman"/>
          <w:sz w:val="22"/>
          <w:szCs w:val="22"/>
        </w:rPr>
        <w:t>s</w:t>
      </w:r>
      <w:r w:rsidRPr="000D52BA">
        <w:rPr>
          <w:rFonts w:ascii="Times New Roman" w:hAnsi="Times New Roman"/>
          <w:sz w:val="22"/>
          <w:szCs w:val="22"/>
        </w:rPr>
        <w:t xml:space="preserve"> in joint venture</w:t>
      </w:r>
      <w:r w:rsidR="009678D8">
        <w:rPr>
          <w:rFonts w:ascii="Times New Roman" w:hAnsi="Times New Roman"/>
          <w:sz w:val="22"/>
          <w:szCs w:val="22"/>
        </w:rPr>
        <w:t>s</w:t>
      </w:r>
      <w:r w:rsidRPr="000D52BA">
        <w:rPr>
          <w:rFonts w:ascii="Times New Roman" w:hAnsi="Times New Roman"/>
          <w:sz w:val="22"/>
          <w:szCs w:val="22"/>
        </w:rPr>
        <w:t xml:space="preserve"> as at </w:t>
      </w:r>
      <w:r w:rsidR="00B05CAD">
        <w:rPr>
          <w:rFonts w:ascii="Times New Roman" w:hAnsi="Times New Roman" w:cs="Times New Roman"/>
          <w:sz w:val="22"/>
          <w:szCs w:val="22"/>
          <w:lang w:val="en-GB" w:bidi="ar-SA"/>
        </w:rPr>
        <w:t>31 March 2021</w:t>
      </w:r>
      <w:r w:rsidRPr="000D52BA">
        <w:rPr>
          <w:rFonts w:ascii="Times New Roman" w:hAnsi="Times New Roman"/>
          <w:sz w:val="22"/>
          <w:szCs w:val="22"/>
        </w:rPr>
        <w:t xml:space="preserve"> and 31 December 20</w:t>
      </w:r>
      <w:r w:rsidR="00B05CAD">
        <w:rPr>
          <w:rFonts w:ascii="Times New Roman" w:hAnsi="Times New Roman"/>
          <w:sz w:val="22"/>
          <w:szCs w:val="22"/>
        </w:rPr>
        <w:t>20</w:t>
      </w:r>
      <w:r w:rsidRPr="000D52BA">
        <w:rPr>
          <w:rFonts w:ascii="Times New Roman" w:hAnsi="Times New Roman"/>
          <w:sz w:val="22"/>
          <w:szCs w:val="22"/>
        </w:rPr>
        <w:t xml:space="preserve">, and dividend income for the </w:t>
      </w:r>
      <w:r w:rsidR="00B05CAD">
        <w:rPr>
          <w:rFonts w:ascii="Times New Roman" w:hAnsi="Times New Roman"/>
          <w:sz w:val="22"/>
          <w:szCs w:val="22"/>
        </w:rPr>
        <w:t>three</w:t>
      </w:r>
      <w:r w:rsidRPr="000D52BA">
        <w:rPr>
          <w:rFonts w:ascii="Times New Roman" w:hAnsi="Times New Roman"/>
          <w:sz w:val="22"/>
          <w:szCs w:val="22"/>
        </w:rPr>
        <w:t>-month period</w:t>
      </w:r>
      <w:r w:rsidR="00C547BB">
        <w:rPr>
          <w:rFonts w:ascii="Times New Roman" w:hAnsi="Times New Roman"/>
          <w:sz w:val="22"/>
          <w:szCs w:val="22"/>
        </w:rPr>
        <w:t>s</w:t>
      </w:r>
      <w:r w:rsidRPr="000D52BA">
        <w:rPr>
          <w:rFonts w:ascii="Times New Roman" w:hAnsi="Times New Roman"/>
          <w:sz w:val="22"/>
          <w:szCs w:val="22"/>
        </w:rPr>
        <w:t xml:space="preserve"> ended </w:t>
      </w:r>
      <w:r w:rsidR="00B05CAD">
        <w:rPr>
          <w:rFonts w:ascii="Times New Roman" w:hAnsi="Times New Roman" w:cs="Times New Roman"/>
          <w:sz w:val="22"/>
          <w:szCs w:val="22"/>
          <w:lang w:val="en-GB" w:bidi="ar-SA"/>
        </w:rPr>
        <w:t>31 March 2021</w:t>
      </w:r>
      <w:r w:rsidRPr="000D52BA">
        <w:rPr>
          <w:rFonts w:ascii="Times New Roman" w:hAnsi="Times New Roman"/>
          <w:sz w:val="22"/>
          <w:szCs w:val="22"/>
        </w:rPr>
        <w:t xml:space="preserve"> and 20</w:t>
      </w:r>
      <w:r w:rsidR="00B05CAD">
        <w:rPr>
          <w:rFonts w:ascii="Times New Roman" w:hAnsi="Times New Roman"/>
          <w:sz w:val="22"/>
          <w:szCs w:val="22"/>
        </w:rPr>
        <w:t>20</w:t>
      </w:r>
      <w:r w:rsidRPr="000D52BA">
        <w:rPr>
          <w:rFonts w:ascii="Times New Roman" w:hAnsi="Times New Roman"/>
          <w:sz w:val="22"/>
          <w:szCs w:val="22"/>
        </w:rPr>
        <w:t xml:space="preserve"> </w:t>
      </w:r>
      <w:r w:rsidR="00125E3F">
        <w:rPr>
          <w:rFonts w:ascii="Times New Roman" w:hAnsi="Times New Roman"/>
          <w:sz w:val="22"/>
          <w:szCs w:val="22"/>
        </w:rPr>
        <w:br/>
      </w:r>
      <w:r w:rsidRPr="000D52BA">
        <w:rPr>
          <w:rFonts w:ascii="Times New Roman" w:hAnsi="Times New Roman"/>
          <w:sz w:val="22"/>
          <w:szCs w:val="22"/>
        </w:rPr>
        <w:t>w</w:t>
      </w:r>
      <w:r w:rsidR="007226B9">
        <w:rPr>
          <w:rFonts w:ascii="Times New Roman" w:hAnsi="Times New Roman"/>
          <w:sz w:val="22"/>
          <w:szCs w:val="22"/>
        </w:rPr>
        <w:t>ere</w:t>
      </w:r>
      <w:r w:rsidRPr="000D52BA">
        <w:rPr>
          <w:rFonts w:ascii="Times New Roman" w:hAnsi="Times New Roman"/>
          <w:sz w:val="22"/>
          <w:szCs w:val="22"/>
        </w:rPr>
        <w:t xml:space="preserve"> as follows</w:t>
      </w:r>
      <w:r w:rsidR="007226B9">
        <w:rPr>
          <w:rFonts w:ascii="Times New Roman" w:hAnsi="Times New Roman"/>
          <w:sz w:val="22"/>
          <w:szCs w:val="22"/>
        </w:rPr>
        <w:t>:</w:t>
      </w:r>
      <w:r w:rsidR="004D46A7">
        <w:rPr>
          <w:rFonts w:ascii="Times New Roman" w:hAnsi="Times New Roman"/>
          <w:sz w:val="22"/>
          <w:szCs w:val="22"/>
        </w:rPr>
        <w:t xml:space="preserve">                    </w:t>
      </w:r>
    </w:p>
    <w:p w14:paraId="75205F6E" w14:textId="77777777" w:rsidR="000D52BA" w:rsidRDefault="000D52BA" w:rsidP="00590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bl>
      <w:tblPr>
        <w:tblW w:w="14220" w:type="dxa"/>
        <w:tblInd w:w="450" w:type="dxa"/>
        <w:tblLayout w:type="fixed"/>
        <w:tblLook w:val="01E0" w:firstRow="1" w:lastRow="1" w:firstColumn="1" w:lastColumn="1" w:noHBand="0" w:noVBand="0"/>
      </w:tblPr>
      <w:tblGrid>
        <w:gridCol w:w="1980"/>
        <w:gridCol w:w="1440"/>
        <w:gridCol w:w="900"/>
        <w:gridCol w:w="819"/>
        <w:gridCol w:w="882"/>
        <w:gridCol w:w="872"/>
        <w:gridCol w:w="900"/>
        <w:gridCol w:w="270"/>
        <w:gridCol w:w="810"/>
        <w:gridCol w:w="236"/>
        <w:gridCol w:w="844"/>
        <w:gridCol w:w="270"/>
        <w:gridCol w:w="810"/>
        <w:gridCol w:w="270"/>
        <w:gridCol w:w="810"/>
        <w:gridCol w:w="236"/>
        <w:gridCol w:w="791"/>
        <w:gridCol w:w="236"/>
        <w:gridCol w:w="844"/>
      </w:tblGrid>
      <w:tr w:rsidR="00303685" w:rsidRPr="00F1354B" w14:paraId="278F8425" w14:textId="77777777" w:rsidTr="00967D78">
        <w:trPr>
          <w:trHeight w:val="144"/>
        </w:trPr>
        <w:tc>
          <w:tcPr>
            <w:tcW w:w="1980" w:type="dxa"/>
            <w:vAlign w:val="bottom"/>
          </w:tcPr>
          <w:p w14:paraId="75F9EBAE" w14:textId="77777777" w:rsidR="00303685" w:rsidRPr="00F1354B" w:rsidRDefault="00303685"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rPr>
            </w:pPr>
          </w:p>
        </w:tc>
        <w:tc>
          <w:tcPr>
            <w:tcW w:w="1440" w:type="dxa"/>
          </w:tcPr>
          <w:p w14:paraId="0FD361A2" w14:textId="77777777" w:rsidR="00303685" w:rsidRPr="00F1354B" w:rsidRDefault="00303685"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rPr>
            </w:pPr>
          </w:p>
        </w:tc>
        <w:tc>
          <w:tcPr>
            <w:tcW w:w="900" w:type="dxa"/>
          </w:tcPr>
          <w:p w14:paraId="3B553B39" w14:textId="77777777" w:rsidR="00303685" w:rsidRPr="00F1354B" w:rsidRDefault="00303685"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rPr>
            </w:pPr>
          </w:p>
        </w:tc>
        <w:tc>
          <w:tcPr>
            <w:tcW w:w="9900" w:type="dxa"/>
            <w:gridSpan w:val="16"/>
            <w:vAlign w:val="bottom"/>
          </w:tcPr>
          <w:p w14:paraId="4FCDDC76" w14:textId="1549095A" w:rsidR="00303685" w:rsidRPr="00F1354B" w:rsidRDefault="00B474CE"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
                <w:bCs/>
              </w:rPr>
            </w:pPr>
            <w:r w:rsidRPr="001E4D61">
              <w:rPr>
                <w:rFonts w:ascii="Times New Roman" w:hAnsi="Times New Roman"/>
                <w:b/>
                <w:bCs/>
              </w:rPr>
              <w:t>Consolidated financial statements/</w:t>
            </w:r>
            <w:r w:rsidR="00303685" w:rsidRPr="001E4D61">
              <w:rPr>
                <w:rFonts w:ascii="Times New Roman" w:hAnsi="Times New Roman"/>
                <w:b/>
                <w:bCs/>
              </w:rPr>
              <w:t>Financial</w:t>
            </w:r>
            <w:r w:rsidR="00303685">
              <w:rPr>
                <w:rFonts w:ascii="Times New Roman" w:hAnsi="Times New Roman"/>
                <w:b/>
                <w:bCs/>
              </w:rPr>
              <w:t xml:space="preserve"> statements in which the equity method is applied/Separate financial statements</w:t>
            </w:r>
          </w:p>
        </w:tc>
      </w:tr>
      <w:tr w:rsidR="00410ED6" w:rsidRPr="00F1354B" w14:paraId="61B27D0E" w14:textId="77777777" w:rsidTr="00967D78">
        <w:trPr>
          <w:trHeight w:val="144"/>
        </w:trPr>
        <w:tc>
          <w:tcPr>
            <w:tcW w:w="1980" w:type="dxa"/>
            <w:vAlign w:val="bottom"/>
          </w:tcPr>
          <w:p w14:paraId="47CD3AC9" w14:textId="77777777" w:rsidR="00410ED6" w:rsidRPr="00F1354B" w:rsidRDefault="00410ED6"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rPr>
            </w:pPr>
          </w:p>
        </w:tc>
        <w:tc>
          <w:tcPr>
            <w:tcW w:w="1440" w:type="dxa"/>
          </w:tcPr>
          <w:p w14:paraId="27550577" w14:textId="77777777" w:rsidR="005313D5" w:rsidRDefault="005313D5"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rPr>
            </w:pPr>
          </w:p>
          <w:p w14:paraId="03BF74E9" w14:textId="77777777" w:rsidR="00410ED6" w:rsidRPr="00F1354B" w:rsidRDefault="00410ED6"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rPr>
            </w:pPr>
            <w:r w:rsidRPr="00F1354B">
              <w:rPr>
                <w:rFonts w:ascii="Times New Roman" w:hAnsi="Times New Roman" w:cs="Times New Roman"/>
              </w:rPr>
              <w:t xml:space="preserve">Type of </w:t>
            </w:r>
          </w:p>
          <w:p w14:paraId="62F4B77B" w14:textId="77777777" w:rsidR="00410ED6" w:rsidRPr="00F1354B" w:rsidRDefault="00410ED6"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rPr>
            </w:pPr>
            <w:r w:rsidRPr="00F1354B">
              <w:rPr>
                <w:rFonts w:ascii="Times New Roman" w:hAnsi="Times New Roman" w:cs="Times New Roman"/>
              </w:rPr>
              <w:t>business</w:t>
            </w:r>
          </w:p>
        </w:tc>
        <w:tc>
          <w:tcPr>
            <w:tcW w:w="900" w:type="dxa"/>
          </w:tcPr>
          <w:p w14:paraId="612FC34C" w14:textId="77777777" w:rsidR="005313D5" w:rsidRDefault="005313D5"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rPr>
            </w:pPr>
          </w:p>
          <w:p w14:paraId="00641DBE" w14:textId="77777777" w:rsidR="00410ED6" w:rsidRPr="00F1354B" w:rsidRDefault="00410ED6"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rPr>
            </w:pPr>
            <w:r w:rsidRPr="00F1354B">
              <w:rPr>
                <w:rFonts w:ascii="Times New Roman" w:hAnsi="Times New Roman"/>
              </w:rPr>
              <w:t>Country of operation</w:t>
            </w:r>
          </w:p>
        </w:tc>
        <w:tc>
          <w:tcPr>
            <w:tcW w:w="1701" w:type="dxa"/>
            <w:gridSpan w:val="2"/>
            <w:vAlign w:val="bottom"/>
          </w:tcPr>
          <w:p w14:paraId="1BD5C16A" w14:textId="77777777" w:rsidR="00410ED6" w:rsidRPr="00F1354B" w:rsidRDefault="00410ED6"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rPr>
            </w:pPr>
            <w:r w:rsidRPr="00F1354B">
              <w:rPr>
                <w:rFonts w:ascii="Times New Roman" w:hAnsi="Times New Roman" w:cs="Times New Roman"/>
              </w:rPr>
              <w:t>Ownership interest</w:t>
            </w:r>
          </w:p>
        </w:tc>
        <w:tc>
          <w:tcPr>
            <w:tcW w:w="1772" w:type="dxa"/>
            <w:gridSpan w:val="2"/>
          </w:tcPr>
          <w:p w14:paraId="7269CC9C" w14:textId="77777777" w:rsidR="00410ED6" w:rsidRDefault="00410ED6"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p w14:paraId="5FDB6160" w14:textId="77777777" w:rsidR="005313D5" w:rsidRPr="00F1354B" w:rsidRDefault="005313D5"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p w14:paraId="7E337E82" w14:textId="77777777" w:rsidR="00410ED6" w:rsidRPr="00F1354B" w:rsidRDefault="00410ED6"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F1354B">
              <w:rPr>
                <w:rFonts w:ascii="Times New Roman" w:hAnsi="Times New Roman" w:cs="Times New Roman"/>
              </w:rPr>
              <w:t>Paid-up capital</w:t>
            </w:r>
          </w:p>
        </w:tc>
        <w:tc>
          <w:tcPr>
            <w:tcW w:w="270" w:type="dxa"/>
          </w:tcPr>
          <w:p w14:paraId="18892AE1" w14:textId="77777777" w:rsidR="00410ED6" w:rsidRPr="00F1354B" w:rsidRDefault="00410ED6"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1890" w:type="dxa"/>
            <w:gridSpan w:val="3"/>
          </w:tcPr>
          <w:p w14:paraId="613EB1B5" w14:textId="77777777" w:rsidR="00410ED6" w:rsidRDefault="00410ED6"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p w14:paraId="3D3460E5" w14:textId="77777777" w:rsidR="005313D5" w:rsidRPr="00F1354B" w:rsidRDefault="005313D5"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p w14:paraId="1D75F980" w14:textId="77777777" w:rsidR="00410ED6" w:rsidRPr="00F1354B" w:rsidRDefault="00410ED6"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sidRPr="00F1354B">
              <w:rPr>
                <w:rFonts w:ascii="Times New Roman" w:hAnsi="Times New Roman" w:cs="Times New Roman"/>
              </w:rPr>
              <w:t>Cost</w:t>
            </w:r>
          </w:p>
        </w:tc>
        <w:tc>
          <w:tcPr>
            <w:tcW w:w="270" w:type="dxa"/>
          </w:tcPr>
          <w:p w14:paraId="51F161D7" w14:textId="77777777" w:rsidR="00410ED6" w:rsidRPr="00F1354B" w:rsidRDefault="00410ED6"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1890" w:type="dxa"/>
            <w:gridSpan w:val="3"/>
            <w:vAlign w:val="bottom"/>
          </w:tcPr>
          <w:p w14:paraId="344353BE" w14:textId="77777777" w:rsidR="00410ED6" w:rsidRPr="00F1354B" w:rsidRDefault="00410ED6"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108" w:right="-108"/>
              <w:jc w:val="center"/>
              <w:rPr>
                <w:rFonts w:ascii="Times New Roman" w:hAnsi="Times New Roman" w:cs="Times New Roman"/>
                <w:b/>
                <w:bCs/>
              </w:rPr>
            </w:pPr>
            <w:r w:rsidRPr="00F1354B">
              <w:rPr>
                <w:rFonts w:ascii="Times New Roman" w:hAnsi="Times New Roman" w:cs="Times New Roman"/>
              </w:rPr>
              <w:t>Equity</w:t>
            </w:r>
          </w:p>
        </w:tc>
        <w:tc>
          <w:tcPr>
            <w:tcW w:w="236" w:type="dxa"/>
            <w:vAlign w:val="bottom"/>
          </w:tcPr>
          <w:p w14:paraId="15F06350" w14:textId="77777777" w:rsidR="00410ED6" w:rsidRPr="00F1354B" w:rsidRDefault="00410ED6"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right="-108"/>
              <w:jc w:val="center"/>
              <w:rPr>
                <w:rFonts w:ascii="Times New Roman" w:hAnsi="Times New Roman" w:cs="Times New Roman"/>
                <w:b/>
                <w:bCs/>
              </w:rPr>
            </w:pPr>
          </w:p>
        </w:tc>
        <w:tc>
          <w:tcPr>
            <w:tcW w:w="1871" w:type="dxa"/>
            <w:gridSpan w:val="3"/>
            <w:vAlign w:val="bottom"/>
          </w:tcPr>
          <w:p w14:paraId="421EABE2" w14:textId="77777777" w:rsidR="00410ED6" w:rsidRPr="00F1354B" w:rsidRDefault="00410ED6"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108"/>
              <w:jc w:val="center"/>
              <w:rPr>
                <w:rFonts w:ascii="Times New Roman" w:hAnsi="Times New Roman" w:cs="Times New Roman"/>
              </w:rPr>
            </w:pPr>
            <w:r w:rsidRPr="00F1354B">
              <w:rPr>
                <w:rFonts w:ascii="Times New Roman" w:hAnsi="Times New Roman" w:cs="Times New Roman"/>
              </w:rPr>
              <w:t>Dividend income</w:t>
            </w:r>
          </w:p>
          <w:p w14:paraId="2DB4E34E" w14:textId="77777777" w:rsidR="00A35F28" w:rsidRDefault="00410ED6"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108"/>
              <w:jc w:val="center"/>
              <w:rPr>
                <w:rFonts w:ascii="Times New Roman" w:hAnsi="Times New Roman" w:cs="Times New Roman"/>
              </w:rPr>
            </w:pPr>
            <w:r w:rsidRPr="00F1354B">
              <w:rPr>
                <w:rFonts w:ascii="Times New Roman" w:hAnsi="Times New Roman" w:cs="Times New Roman"/>
              </w:rPr>
              <w:t xml:space="preserve">for the </w:t>
            </w:r>
            <w:r w:rsidR="00F3063D">
              <w:rPr>
                <w:rFonts w:ascii="Times New Roman" w:hAnsi="Times New Roman" w:cs="Times New Roman"/>
              </w:rPr>
              <w:t>three</w:t>
            </w:r>
            <w:r w:rsidR="005313D5">
              <w:rPr>
                <w:rFonts w:ascii="Times New Roman" w:hAnsi="Times New Roman" w:cs="Times New Roman"/>
              </w:rPr>
              <w:t xml:space="preserve">-month </w:t>
            </w:r>
          </w:p>
          <w:p w14:paraId="0F80F7E3" w14:textId="77777777" w:rsidR="00410ED6" w:rsidRPr="00F1354B" w:rsidRDefault="005313D5"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108"/>
              <w:jc w:val="center"/>
              <w:rPr>
                <w:rFonts w:ascii="Times New Roman" w:hAnsi="Times New Roman" w:cs="Times New Roman"/>
                <w:b/>
                <w:bCs/>
              </w:rPr>
            </w:pPr>
            <w:r>
              <w:rPr>
                <w:rFonts w:ascii="Times New Roman" w:hAnsi="Times New Roman" w:cs="Times New Roman"/>
              </w:rPr>
              <w:t>period ended</w:t>
            </w:r>
          </w:p>
        </w:tc>
      </w:tr>
      <w:tr w:rsidR="00F3063D" w:rsidRPr="00F1354B" w14:paraId="7269DC44" w14:textId="77777777" w:rsidTr="00F3063D">
        <w:trPr>
          <w:trHeight w:val="155"/>
        </w:trPr>
        <w:tc>
          <w:tcPr>
            <w:tcW w:w="1980" w:type="dxa"/>
            <w:vAlign w:val="bottom"/>
          </w:tcPr>
          <w:p w14:paraId="177467C4"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rPr>
            </w:pPr>
          </w:p>
        </w:tc>
        <w:tc>
          <w:tcPr>
            <w:tcW w:w="1440" w:type="dxa"/>
          </w:tcPr>
          <w:p w14:paraId="67BD9055"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900" w:type="dxa"/>
          </w:tcPr>
          <w:p w14:paraId="6E570DAE"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819" w:type="dxa"/>
            <w:vAlign w:val="bottom"/>
          </w:tcPr>
          <w:p w14:paraId="1CB4AF45"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
              </w:tabs>
              <w:ind w:left="-108" w:right="-108"/>
              <w:jc w:val="center"/>
              <w:rPr>
                <w:rFonts w:ascii="Times New Roman" w:hAnsi="Times New Roman" w:cs="Cordia New"/>
              </w:rPr>
            </w:pPr>
            <w:r>
              <w:rPr>
                <w:rFonts w:ascii="Times New Roman" w:hAnsi="Times New Roman" w:cs="Cordia New"/>
              </w:rPr>
              <w:t>31</w:t>
            </w:r>
          </w:p>
        </w:tc>
        <w:tc>
          <w:tcPr>
            <w:tcW w:w="882" w:type="dxa"/>
            <w:vAlign w:val="bottom"/>
          </w:tcPr>
          <w:p w14:paraId="5AB4A2A3"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
              </w:tabs>
              <w:ind w:left="-108" w:right="-108"/>
              <w:jc w:val="center"/>
              <w:rPr>
                <w:rFonts w:ascii="Times New Roman" w:hAnsi="Times New Roman" w:cs="Times New Roman"/>
              </w:rPr>
            </w:pPr>
            <w:r>
              <w:rPr>
                <w:rFonts w:ascii="Times New Roman" w:hAnsi="Times New Roman" w:cs="Times New Roman"/>
              </w:rPr>
              <w:t>31</w:t>
            </w:r>
          </w:p>
        </w:tc>
        <w:tc>
          <w:tcPr>
            <w:tcW w:w="872" w:type="dxa"/>
            <w:vAlign w:val="bottom"/>
          </w:tcPr>
          <w:p w14:paraId="5ED0265F"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
              </w:tabs>
              <w:ind w:left="-108" w:right="-108"/>
              <w:jc w:val="center"/>
              <w:rPr>
                <w:rFonts w:ascii="Times New Roman" w:hAnsi="Times New Roman" w:cs="Cordia New"/>
              </w:rPr>
            </w:pPr>
            <w:r>
              <w:rPr>
                <w:rFonts w:ascii="Times New Roman" w:hAnsi="Times New Roman" w:cs="Cordia New"/>
              </w:rPr>
              <w:t>31</w:t>
            </w:r>
          </w:p>
        </w:tc>
        <w:tc>
          <w:tcPr>
            <w:tcW w:w="900" w:type="dxa"/>
            <w:vAlign w:val="bottom"/>
          </w:tcPr>
          <w:p w14:paraId="725CFE93"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
              </w:tabs>
              <w:ind w:left="-108" w:right="-108"/>
              <w:jc w:val="center"/>
              <w:rPr>
                <w:rFonts w:ascii="Times New Roman" w:hAnsi="Times New Roman" w:cs="Times New Roman"/>
              </w:rPr>
            </w:pPr>
            <w:r>
              <w:rPr>
                <w:rFonts w:ascii="Times New Roman" w:hAnsi="Times New Roman" w:cs="Times New Roman"/>
              </w:rPr>
              <w:t>31</w:t>
            </w:r>
          </w:p>
        </w:tc>
        <w:tc>
          <w:tcPr>
            <w:tcW w:w="270" w:type="dxa"/>
          </w:tcPr>
          <w:p w14:paraId="749F351A"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810" w:type="dxa"/>
            <w:vAlign w:val="bottom"/>
          </w:tcPr>
          <w:p w14:paraId="1AC50F46"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
              </w:tabs>
              <w:ind w:left="-108" w:right="-108"/>
              <w:jc w:val="center"/>
              <w:rPr>
                <w:rFonts w:ascii="Times New Roman" w:hAnsi="Times New Roman" w:cs="Cordia New"/>
              </w:rPr>
            </w:pPr>
            <w:r>
              <w:rPr>
                <w:rFonts w:ascii="Times New Roman" w:hAnsi="Times New Roman" w:cs="Cordia New"/>
              </w:rPr>
              <w:t>31</w:t>
            </w:r>
          </w:p>
        </w:tc>
        <w:tc>
          <w:tcPr>
            <w:tcW w:w="236" w:type="dxa"/>
            <w:vAlign w:val="bottom"/>
          </w:tcPr>
          <w:p w14:paraId="14E7A867"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
              </w:tabs>
              <w:ind w:left="-108" w:right="-108"/>
              <w:jc w:val="center"/>
              <w:rPr>
                <w:rFonts w:ascii="Times New Roman" w:hAnsi="Times New Roman" w:cs="Times New Roman"/>
              </w:rPr>
            </w:pPr>
          </w:p>
        </w:tc>
        <w:tc>
          <w:tcPr>
            <w:tcW w:w="844" w:type="dxa"/>
            <w:vAlign w:val="bottom"/>
          </w:tcPr>
          <w:p w14:paraId="16344532"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
              </w:tabs>
              <w:ind w:left="-108" w:right="-108"/>
              <w:jc w:val="center"/>
              <w:rPr>
                <w:rFonts w:ascii="Times New Roman" w:hAnsi="Times New Roman" w:cs="Times New Roman"/>
              </w:rPr>
            </w:pPr>
            <w:r>
              <w:rPr>
                <w:rFonts w:ascii="Times New Roman" w:hAnsi="Times New Roman" w:cs="Times New Roman"/>
              </w:rPr>
              <w:t>31</w:t>
            </w:r>
          </w:p>
        </w:tc>
        <w:tc>
          <w:tcPr>
            <w:tcW w:w="270" w:type="dxa"/>
          </w:tcPr>
          <w:p w14:paraId="6E4F5778"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810" w:type="dxa"/>
            <w:vAlign w:val="bottom"/>
          </w:tcPr>
          <w:p w14:paraId="74DB7B4B"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
              </w:tabs>
              <w:ind w:left="-108" w:right="-108"/>
              <w:jc w:val="center"/>
              <w:rPr>
                <w:rFonts w:ascii="Times New Roman" w:hAnsi="Times New Roman" w:cs="Cordia New"/>
              </w:rPr>
            </w:pPr>
            <w:r>
              <w:rPr>
                <w:rFonts w:ascii="Times New Roman" w:hAnsi="Times New Roman" w:cs="Cordia New"/>
              </w:rPr>
              <w:t>31</w:t>
            </w:r>
          </w:p>
        </w:tc>
        <w:tc>
          <w:tcPr>
            <w:tcW w:w="270" w:type="dxa"/>
          </w:tcPr>
          <w:p w14:paraId="2315F13F"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rPr>
            </w:pPr>
          </w:p>
        </w:tc>
        <w:tc>
          <w:tcPr>
            <w:tcW w:w="810" w:type="dxa"/>
            <w:vAlign w:val="bottom"/>
          </w:tcPr>
          <w:p w14:paraId="1BD4C140"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
              </w:tabs>
              <w:ind w:left="-108" w:right="-108"/>
              <w:jc w:val="center"/>
              <w:rPr>
                <w:rFonts w:ascii="Times New Roman" w:hAnsi="Times New Roman" w:cs="Times New Roman"/>
              </w:rPr>
            </w:pPr>
            <w:r>
              <w:rPr>
                <w:rFonts w:ascii="Times New Roman" w:hAnsi="Times New Roman" w:cs="Times New Roman"/>
              </w:rPr>
              <w:t>31</w:t>
            </w:r>
          </w:p>
        </w:tc>
        <w:tc>
          <w:tcPr>
            <w:tcW w:w="236" w:type="dxa"/>
            <w:vAlign w:val="bottom"/>
          </w:tcPr>
          <w:p w14:paraId="4C06730A"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right="-108"/>
              <w:jc w:val="center"/>
              <w:rPr>
                <w:rFonts w:ascii="Times New Roman" w:hAnsi="Times New Roman" w:cs="Times New Roman"/>
              </w:rPr>
            </w:pPr>
          </w:p>
        </w:tc>
        <w:tc>
          <w:tcPr>
            <w:tcW w:w="791" w:type="dxa"/>
            <w:vAlign w:val="bottom"/>
          </w:tcPr>
          <w:p w14:paraId="2E7828B7"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
              </w:tabs>
              <w:ind w:left="-108" w:right="-108"/>
              <w:jc w:val="center"/>
              <w:rPr>
                <w:rFonts w:ascii="Times New Roman" w:hAnsi="Times New Roman" w:cs="Cordia New"/>
              </w:rPr>
            </w:pPr>
            <w:r>
              <w:rPr>
                <w:rFonts w:ascii="Times New Roman" w:hAnsi="Times New Roman" w:cs="Cordia New"/>
              </w:rPr>
              <w:t>31</w:t>
            </w:r>
          </w:p>
        </w:tc>
        <w:tc>
          <w:tcPr>
            <w:tcW w:w="236" w:type="dxa"/>
          </w:tcPr>
          <w:p w14:paraId="52BEC567"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rPr>
            </w:pPr>
          </w:p>
        </w:tc>
        <w:tc>
          <w:tcPr>
            <w:tcW w:w="844" w:type="dxa"/>
            <w:vAlign w:val="bottom"/>
          </w:tcPr>
          <w:p w14:paraId="7BA7E0D9"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
              </w:tabs>
              <w:ind w:left="-108" w:right="-108"/>
              <w:jc w:val="center"/>
              <w:rPr>
                <w:rFonts w:ascii="Times New Roman" w:hAnsi="Times New Roman" w:cs="Cordia New"/>
              </w:rPr>
            </w:pPr>
            <w:r>
              <w:rPr>
                <w:rFonts w:ascii="Times New Roman" w:hAnsi="Times New Roman" w:cs="Cordia New"/>
              </w:rPr>
              <w:t>31</w:t>
            </w:r>
          </w:p>
        </w:tc>
      </w:tr>
      <w:tr w:rsidR="00F3063D" w:rsidRPr="00F1354B" w14:paraId="6141C0D6" w14:textId="77777777" w:rsidTr="00967D78">
        <w:trPr>
          <w:trHeight w:val="144"/>
        </w:trPr>
        <w:tc>
          <w:tcPr>
            <w:tcW w:w="1980" w:type="dxa"/>
            <w:vAlign w:val="bottom"/>
          </w:tcPr>
          <w:p w14:paraId="62340B38"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rPr>
            </w:pPr>
          </w:p>
        </w:tc>
        <w:tc>
          <w:tcPr>
            <w:tcW w:w="1440" w:type="dxa"/>
          </w:tcPr>
          <w:p w14:paraId="019F608E"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900" w:type="dxa"/>
          </w:tcPr>
          <w:p w14:paraId="5A47C8B4"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819" w:type="dxa"/>
            <w:vAlign w:val="bottom"/>
          </w:tcPr>
          <w:p w14:paraId="0EEB862C"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Pr>
                <w:rFonts w:ascii="Times New Roman" w:hAnsi="Times New Roman" w:cs="Times New Roman"/>
              </w:rPr>
              <w:t>March</w:t>
            </w:r>
          </w:p>
        </w:tc>
        <w:tc>
          <w:tcPr>
            <w:tcW w:w="882" w:type="dxa"/>
            <w:vAlign w:val="bottom"/>
          </w:tcPr>
          <w:p w14:paraId="7C8710AF"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Pr>
                <w:rFonts w:ascii="Times New Roman" w:hAnsi="Times New Roman" w:cs="Times New Roman"/>
              </w:rPr>
              <w:t>December</w:t>
            </w:r>
          </w:p>
        </w:tc>
        <w:tc>
          <w:tcPr>
            <w:tcW w:w="872" w:type="dxa"/>
            <w:vAlign w:val="bottom"/>
          </w:tcPr>
          <w:p w14:paraId="64980D72"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Pr>
                <w:rFonts w:ascii="Times New Roman" w:hAnsi="Times New Roman" w:cs="Times New Roman"/>
              </w:rPr>
              <w:t>March</w:t>
            </w:r>
          </w:p>
        </w:tc>
        <w:tc>
          <w:tcPr>
            <w:tcW w:w="900" w:type="dxa"/>
            <w:vAlign w:val="bottom"/>
          </w:tcPr>
          <w:p w14:paraId="3848C2A1"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Pr>
                <w:rFonts w:ascii="Times New Roman" w:hAnsi="Times New Roman" w:cs="Times New Roman"/>
              </w:rPr>
              <w:t>December</w:t>
            </w:r>
          </w:p>
        </w:tc>
        <w:tc>
          <w:tcPr>
            <w:tcW w:w="270" w:type="dxa"/>
          </w:tcPr>
          <w:p w14:paraId="5A5F69C3"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810" w:type="dxa"/>
            <w:vAlign w:val="bottom"/>
          </w:tcPr>
          <w:p w14:paraId="19693E6D"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Pr>
                <w:rFonts w:ascii="Times New Roman" w:hAnsi="Times New Roman" w:cs="Times New Roman"/>
              </w:rPr>
              <w:t>March</w:t>
            </w:r>
          </w:p>
        </w:tc>
        <w:tc>
          <w:tcPr>
            <w:tcW w:w="236" w:type="dxa"/>
            <w:vAlign w:val="bottom"/>
          </w:tcPr>
          <w:p w14:paraId="758C943E"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844" w:type="dxa"/>
            <w:vAlign w:val="bottom"/>
          </w:tcPr>
          <w:p w14:paraId="2D1FF4A7"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Pr>
                <w:rFonts w:ascii="Times New Roman" w:hAnsi="Times New Roman" w:cs="Times New Roman"/>
              </w:rPr>
              <w:t>December</w:t>
            </w:r>
          </w:p>
        </w:tc>
        <w:tc>
          <w:tcPr>
            <w:tcW w:w="270" w:type="dxa"/>
          </w:tcPr>
          <w:p w14:paraId="3DF97453"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810" w:type="dxa"/>
            <w:vAlign w:val="bottom"/>
          </w:tcPr>
          <w:p w14:paraId="25F05CD6"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Pr>
                <w:rFonts w:ascii="Times New Roman" w:hAnsi="Times New Roman" w:cs="Times New Roman"/>
              </w:rPr>
              <w:t>March</w:t>
            </w:r>
          </w:p>
        </w:tc>
        <w:tc>
          <w:tcPr>
            <w:tcW w:w="270" w:type="dxa"/>
          </w:tcPr>
          <w:p w14:paraId="11263890"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rPr>
            </w:pPr>
          </w:p>
        </w:tc>
        <w:tc>
          <w:tcPr>
            <w:tcW w:w="810" w:type="dxa"/>
            <w:vAlign w:val="bottom"/>
          </w:tcPr>
          <w:p w14:paraId="0254B659"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Pr>
                <w:rFonts w:ascii="Times New Roman" w:hAnsi="Times New Roman" w:cs="Times New Roman"/>
              </w:rPr>
              <w:t>December</w:t>
            </w:r>
          </w:p>
        </w:tc>
        <w:tc>
          <w:tcPr>
            <w:tcW w:w="236" w:type="dxa"/>
            <w:vAlign w:val="bottom"/>
          </w:tcPr>
          <w:p w14:paraId="06E41322"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right="-108"/>
              <w:jc w:val="center"/>
              <w:rPr>
                <w:rFonts w:ascii="Times New Roman" w:hAnsi="Times New Roman" w:cs="Times New Roman"/>
              </w:rPr>
            </w:pPr>
          </w:p>
        </w:tc>
        <w:tc>
          <w:tcPr>
            <w:tcW w:w="791" w:type="dxa"/>
            <w:vAlign w:val="bottom"/>
          </w:tcPr>
          <w:p w14:paraId="76BEA590"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Pr>
                <w:rFonts w:ascii="Times New Roman" w:hAnsi="Times New Roman" w:cs="Times New Roman"/>
              </w:rPr>
              <w:t>March</w:t>
            </w:r>
          </w:p>
        </w:tc>
        <w:tc>
          <w:tcPr>
            <w:tcW w:w="236" w:type="dxa"/>
          </w:tcPr>
          <w:p w14:paraId="0AE28E93"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rPr>
            </w:pPr>
          </w:p>
        </w:tc>
        <w:tc>
          <w:tcPr>
            <w:tcW w:w="844" w:type="dxa"/>
            <w:vAlign w:val="bottom"/>
          </w:tcPr>
          <w:p w14:paraId="30845F1E"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Pr>
                <w:rFonts w:ascii="Times New Roman" w:hAnsi="Times New Roman" w:cs="Times New Roman"/>
              </w:rPr>
              <w:t>March</w:t>
            </w:r>
          </w:p>
        </w:tc>
      </w:tr>
      <w:tr w:rsidR="00F3063D" w:rsidRPr="00F1354B" w14:paraId="2F090958" w14:textId="77777777" w:rsidTr="00967D78">
        <w:trPr>
          <w:trHeight w:val="144"/>
        </w:trPr>
        <w:tc>
          <w:tcPr>
            <w:tcW w:w="1980" w:type="dxa"/>
            <w:vAlign w:val="bottom"/>
          </w:tcPr>
          <w:p w14:paraId="328FC1C3"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rPr>
            </w:pPr>
          </w:p>
        </w:tc>
        <w:tc>
          <w:tcPr>
            <w:tcW w:w="1440" w:type="dxa"/>
          </w:tcPr>
          <w:p w14:paraId="50091E85"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900" w:type="dxa"/>
          </w:tcPr>
          <w:p w14:paraId="08E4B581"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819" w:type="dxa"/>
            <w:vAlign w:val="bottom"/>
          </w:tcPr>
          <w:p w14:paraId="4913B987"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Cordia New"/>
              </w:rPr>
            </w:pPr>
            <w:r>
              <w:rPr>
                <w:rFonts w:ascii="Times New Roman" w:hAnsi="Times New Roman" w:cs="Cordia New"/>
              </w:rPr>
              <w:t>2021</w:t>
            </w:r>
          </w:p>
        </w:tc>
        <w:tc>
          <w:tcPr>
            <w:tcW w:w="882" w:type="dxa"/>
            <w:vAlign w:val="bottom"/>
          </w:tcPr>
          <w:p w14:paraId="14C15B91"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Pr>
                <w:rFonts w:ascii="Times New Roman" w:hAnsi="Times New Roman" w:cs="Times New Roman"/>
              </w:rPr>
              <w:t>2020</w:t>
            </w:r>
          </w:p>
        </w:tc>
        <w:tc>
          <w:tcPr>
            <w:tcW w:w="872" w:type="dxa"/>
            <w:vAlign w:val="bottom"/>
          </w:tcPr>
          <w:p w14:paraId="58E29640"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Cordia New"/>
              </w:rPr>
            </w:pPr>
            <w:r>
              <w:rPr>
                <w:rFonts w:ascii="Times New Roman" w:hAnsi="Times New Roman" w:cs="Cordia New"/>
              </w:rPr>
              <w:t>2021</w:t>
            </w:r>
          </w:p>
        </w:tc>
        <w:tc>
          <w:tcPr>
            <w:tcW w:w="900" w:type="dxa"/>
            <w:vAlign w:val="bottom"/>
          </w:tcPr>
          <w:p w14:paraId="07AB0785"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Pr>
                <w:rFonts w:ascii="Times New Roman" w:hAnsi="Times New Roman" w:cs="Times New Roman"/>
              </w:rPr>
              <w:t>2020</w:t>
            </w:r>
          </w:p>
        </w:tc>
        <w:tc>
          <w:tcPr>
            <w:tcW w:w="270" w:type="dxa"/>
          </w:tcPr>
          <w:p w14:paraId="474C2CDE"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810" w:type="dxa"/>
            <w:vAlign w:val="bottom"/>
          </w:tcPr>
          <w:p w14:paraId="5062194A"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Cordia New"/>
              </w:rPr>
            </w:pPr>
            <w:r>
              <w:rPr>
                <w:rFonts w:ascii="Times New Roman" w:hAnsi="Times New Roman" w:cs="Cordia New"/>
              </w:rPr>
              <w:t>2021</w:t>
            </w:r>
          </w:p>
        </w:tc>
        <w:tc>
          <w:tcPr>
            <w:tcW w:w="236" w:type="dxa"/>
            <w:vAlign w:val="bottom"/>
          </w:tcPr>
          <w:p w14:paraId="5E710126"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844" w:type="dxa"/>
            <w:vAlign w:val="bottom"/>
          </w:tcPr>
          <w:p w14:paraId="304603C5"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Pr>
                <w:rFonts w:ascii="Times New Roman" w:hAnsi="Times New Roman" w:cs="Times New Roman"/>
              </w:rPr>
              <w:t>2020</w:t>
            </w:r>
          </w:p>
        </w:tc>
        <w:tc>
          <w:tcPr>
            <w:tcW w:w="270" w:type="dxa"/>
          </w:tcPr>
          <w:p w14:paraId="090B64CD"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810" w:type="dxa"/>
            <w:vAlign w:val="bottom"/>
          </w:tcPr>
          <w:p w14:paraId="1526C3D9"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Cordia New"/>
              </w:rPr>
            </w:pPr>
            <w:r>
              <w:rPr>
                <w:rFonts w:ascii="Times New Roman" w:hAnsi="Times New Roman" w:cs="Cordia New"/>
              </w:rPr>
              <w:t>2021</w:t>
            </w:r>
          </w:p>
        </w:tc>
        <w:tc>
          <w:tcPr>
            <w:tcW w:w="270" w:type="dxa"/>
          </w:tcPr>
          <w:p w14:paraId="0B34183A"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rPr>
            </w:pPr>
          </w:p>
        </w:tc>
        <w:tc>
          <w:tcPr>
            <w:tcW w:w="810" w:type="dxa"/>
            <w:vAlign w:val="bottom"/>
          </w:tcPr>
          <w:p w14:paraId="68922BFB"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Pr>
                <w:rFonts w:ascii="Times New Roman" w:hAnsi="Times New Roman" w:cs="Times New Roman"/>
              </w:rPr>
              <w:t>2020</w:t>
            </w:r>
          </w:p>
        </w:tc>
        <w:tc>
          <w:tcPr>
            <w:tcW w:w="236" w:type="dxa"/>
            <w:vAlign w:val="bottom"/>
          </w:tcPr>
          <w:p w14:paraId="4AAE1DE4"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right="-108"/>
              <w:jc w:val="center"/>
              <w:rPr>
                <w:rFonts w:ascii="Times New Roman" w:hAnsi="Times New Roman" w:cs="Times New Roman"/>
              </w:rPr>
            </w:pPr>
          </w:p>
        </w:tc>
        <w:tc>
          <w:tcPr>
            <w:tcW w:w="791" w:type="dxa"/>
            <w:vAlign w:val="bottom"/>
          </w:tcPr>
          <w:p w14:paraId="14BD8846"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Cordia New"/>
              </w:rPr>
            </w:pPr>
            <w:r>
              <w:rPr>
                <w:rFonts w:ascii="Times New Roman" w:hAnsi="Times New Roman" w:cs="Cordia New"/>
              </w:rPr>
              <w:t>2021</w:t>
            </w:r>
          </w:p>
        </w:tc>
        <w:tc>
          <w:tcPr>
            <w:tcW w:w="236" w:type="dxa"/>
          </w:tcPr>
          <w:p w14:paraId="4621B41B"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rPr>
            </w:pPr>
          </w:p>
        </w:tc>
        <w:tc>
          <w:tcPr>
            <w:tcW w:w="844" w:type="dxa"/>
            <w:vAlign w:val="bottom"/>
          </w:tcPr>
          <w:p w14:paraId="16073F03"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Cordia New"/>
              </w:rPr>
            </w:pPr>
            <w:r>
              <w:rPr>
                <w:rFonts w:ascii="Times New Roman" w:hAnsi="Times New Roman" w:cs="Cordia New"/>
              </w:rPr>
              <w:t>2020</w:t>
            </w:r>
          </w:p>
        </w:tc>
      </w:tr>
      <w:tr w:rsidR="00A32640" w:rsidRPr="00F1354B" w14:paraId="2E9186F2" w14:textId="77777777" w:rsidTr="00967D78">
        <w:trPr>
          <w:trHeight w:val="144"/>
        </w:trPr>
        <w:tc>
          <w:tcPr>
            <w:tcW w:w="1980" w:type="dxa"/>
            <w:vAlign w:val="bottom"/>
          </w:tcPr>
          <w:p w14:paraId="08B831BD" w14:textId="77777777"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rPr>
            </w:pPr>
          </w:p>
        </w:tc>
        <w:tc>
          <w:tcPr>
            <w:tcW w:w="1440" w:type="dxa"/>
          </w:tcPr>
          <w:p w14:paraId="1D58DF0D" w14:textId="77777777"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rPr>
            </w:pPr>
          </w:p>
        </w:tc>
        <w:tc>
          <w:tcPr>
            <w:tcW w:w="900" w:type="dxa"/>
          </w:tcPr>
          <w:p w14:paraId="7571C2D2" w14:textId="77777777"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rPr>
            </w:pPr>
          </w:p>
        </w:tc>
        <w:tc>
          <w:tcPr>
            <w:tcW w:w="1701" w:type="dxa"/>
            <w:gridSpan w:val="2"/>
            <w:vAlign w:val="bottom"/>
          </w:tcPr>
          <w:p w14:paraId="284BEEF9" w14:textId="77777777"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rPr>
            </w:pPr>
            <w:r w:rsidRPr="00F1354B">
              <w:rPr>
                <w:rFonts w:ascii="Times New Roman" w:hAnsi="Times New Roman" w:cs="Times New Roman"/>
                <w:i/>
                <w:iCs/>
              </w:rPr>
              <w:t>(%)</w:t>
            </w:r>
          </w:p>
        </w:tc>
        <w:tc>
          <w:tcPr>
            <w:tcW w:w="8199" w:type="dxa"/>
            <w:gridSpan w:val="14"/>
          </w:tcPr>
          <w:p w14:paraId="041B8387" w14:textId="77777777"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i/>
                <w:iCs/>
              </w:rPr>
            </w:pPr>
            <w:r w:rsidRPr="00F1354B">
              <w:rPr>
                <w:rFonts w:ascii="Times New Roman" w:hAnsi="Times New Roman" w:cs="Times New Roman"/>
                <w:i/>
                <w:iCs/>
              </w:rPr>
              <w:t>(in thousand Baht)</w:t>
            </w:r>
          </w:p>
        </w:tc>
      </w:tr>
      <w:tr w:rsidR="00A32640" w:rsidRPr="00F1354B" w14:paraId="712E24E8" w14:textId="77777777" w:rsidTr="00967D78">
        <w:trPr>
          <w:trHeight w:val="144"/>
        </w:trPr>
        <w:tc>
          <w:tcPr>
            <w:tcW w:w="1980" w:type="dxa"/>
            <w:vAlign w:val="bottom"/>
          </w:tcPr>
          <w:p w14:paraId="1FF2AE89" w14:textId="77777777"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rPr>
            </w:pPr>
          </w:p>
        </w:tc>
        <w:tc>
          <w:tcPr>
            <w:tcW w:w="1440" w:type="dxa"/>
          </w:tcPr>
          <w:p w14:paraId="3C1E6F39" w14:textId="77777777"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rPr>
            </w:pPr>
          </w:p>
        </w:tc>
        <w:tc>
          <w:tcPr>
            <w:tcW w:w="900" w:type="dxa"/>
          </w:tcPr>
          <w:p w14:paraId="769DB30C" w14:textId="77777777"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rPr>
            </w:pPr>
          </w:p>
        </w:tc>
        <w:tc>
          <w:tcPr>
            <w:tcW w:w="1701" w:type="dxa"/>
            <w:gridSpan w:val="2"/>
            <w:vAlign w:val="bottom"/>
          </w:tcPr>
          <w:p w14:paraId="1AEACF4B" w14:textId="77777777"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rPr>
            </w:pPr>
          </w:p>
        </w:tc>
        <w:tc>
          <w:tcPr>
            <w:tcW w:w="8199" w:type="dxa"/>
            <w:gridSpan w:val="14"/>
          </w:tcPr>
          <w:p w14:paraId="3D1F3482" w14:textId="77777777"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rPr>
            </w:pPr>
          </w:p>
        </w:tc>
      </w:tr>
      <w:tr w:rsidR="00F3063D" w:rsidRPr="00F1354B" w14:paraId="3C66A960" w14:textId="77777777" w:rsidTr="00967D78">
        <w:trPr>
          <w:trHeight w:val="144"/>
        </w:trPr>
        <w:tc>
          <w:tcPr>
            <w:tcW w:w="1980" w:type="dxa"/>
            <w:vAlign w:val="bottom"/>
          </w:tcPr>
          <w:p w14:paraId="124AD5A4"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rPr>
            </w:pPr>
            <w:r w:rsidRPr="00F1354B">
              <w:rPr>
                <w:rFonts w:ascii="Times New Roman" w:hAnsi="Times New Roman"/>
              </w:rPr>
              <w:t xml:space="preserve">Nava </w:t>
            </w:r>
            <w:proofErr w:type="spellStart"/>
            <w:r w:rsidRPr="00F1354B">
              <w:rPr>
                <w:rFonts w:ascii="Times New Roman" w:hAnsi="Times New Roman"/>
              </w:rPr>
              <w:t>Nakorn</w:t>
            </w:r>
            <w:proofErr w:type="spellEnd"/>
            <w:r w:rsidRPr="00F1354B">
              <w:rPr>
                <w:rFonts w:ascii="Times New Roman" w:hAnsi="Times New Roman"/>
              </w:rPr>
              <w:t xml:space="preserve"> </w:t>
            </w:r>
          </w:p>
        </w:tc>
        <w:tc>
          <w:tcPr>
            <w:tcW w:w="1440" w:type="dxa"/>
            <w:vAlign w:val="bottom"/>
          </w:tcPr>
          <w:p w14:paraId="5BF2A3B5"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3" w:right="-104"/>
              <w:jc w:val="center"/>
              <w:rPr>
                <w:rFonts w:ascii="Times New Roman" w:hAnsi="Times New Roman"/>
                <w:spacing w:val="-6"/>
              </w:rPr>
            </w:pPr>
            <w:r w:rsidRPr="00F1354B">
              <w:rPr>
                <w:rFonts w:ascii="Times New Roman" w:hAnsi="Times New Roman"/>
                <w:spacing w:val="-6"/>
              </w:rPr>
              <w:t>Manufacturing and</w:t>
            </w:r>
          </w:p>
        </w:tc>
        <w:tc>
          <w:tcPr>
            <w:tcW w:w="900" w:type="dxa"/>
          </w:tcPr>
          <w:p w14:paraId="067F3A43"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2"/>
              <w:jc w:val="center"/>
              <w:rPr>
                <w:rFonts w:ascii="Times New Roman" w:hAnsi="Times New Roman" w:cs="Times New Roman"/>
              </w:rPr>
            </w:pPr>
            <w:r w:rsidRPr="00F1354B">
              <w:rPr>
                <w:rFonts w:ascii="Times New Roman" w:hAnsi="Times New Roman" w:cs="Times New Roman"/>
              </w:rPr>
              <w:t>Thailand</w:t>
            </w:r>
          </w:p>
        </w:tc>
        <w:tc>
          <w:tcPr>
            <w:tcW w:w="819" w:type="dxa"/>
            <w:vAlign w:val="bottom"/>
          </w:tcPr>
          <w:p w14:paraId="59EAD835" w14:textId="012296CE" w:rsidR="00F3063D" w:rsidRPr="00F1354B" w:rsidRDefault="00AA158A"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r>
              <w:rPr>
                <w:rFonts w:ascii="Times New Roman" w:hAnsi="Times New Roman" w:cs="Times New Roman"/>
              </w:rPr>
              <w:t>29.99</w:t>
            </w:r>
          </w:p>
        </w:tc>
        <w:tc>
          <w:tcPr>
            <w:tcW w:w="882" w:type="dxa"/>
            <w:vAlign w:val="bottom"/>
          </w:tcPr>
          <w:p w14:paraId="2175481E"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r w:rsidRPr="00F1354B">
              <w:rPr>
                <w:rFonts w:ascii="Times New Roman" w:hAnsi="Times New Roman" w:cs="Times New Roman"/>
              </w:rPr>
              <w:t>29.99</w:t>
            </w:r>
          </w:p>
        </w:tc>
        <w:tc>
          <w:tcPr>
            <w:tcW w:w="872" w:type="dxa"/>
          </w:tcPr>
          <w:p w14:paraId="2B5C58BA" w14:textId="1ACA289F" w:rsidR="00F3063D" w:rsidRPr="00F1354B" w:rsidRDefault="00AA158A"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02"/>
              <w:rPr>
                <w:rFonts w:ascii="Times New Roman" w:hAnsi="Times New Roman" w:cs="Times New Roman"/>
              </w:rPr>
            </w:pPr>
            <w:r>
              <w:rPr>
                <w:rFonts w:ascii="Times New Roman" w:hAnsi="Times New Roman" w:cs="Times New Roman"/>
              </w:rPr>
              <w:t>2,000,000</w:t>
            </w:r>
          </w:p>
        </w:tc>
        <w:tc>
          <w:tcPr>
            <w:tcW w:w="900" w:type="dxa"/>
          </w:tcPr>
          <w:p w14:paraId="10C4A965"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02"/>
              <w:rPr>
                <w:rFonts w:ascii="Times New Roman" w:hAnsi="Times New Roman" w:cs="Times New Roman"/>
              </w:rPr>
            </w:pPr>
            <w:r>
              <w:rPr>
                <w:rFonts w:ascii="Times New Roman" w:hAnsi="Times New Roman" w:cs="Times New Roman"/>
              </w:rPr>
              <w:t>2,000,000</w:t>
            </w:r>
          </w:p>
        </w:tc>
        <w:tc>
          <w:tcPr>
            <w:tcW w:w="270" w:type="dxa"/>
          </w:tcPr>
          <w:p w14:paraId="63A348A7"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810" w:type="dxa"/>
            <w:vAlign w:val="bottom"/>
          </w:tcPr>
          <w:p w14:paraId="0A271B05" w14:textId="2EFC59DB" w:rsidR="00F3063D" w:rsidRPr="00F1354B" w:rsidRDefault="00DB5975" w:rsidP="001E4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rPr>
                <w:rFonts w:ascii="Times New Roman" w:hAnsi="Times New Roman" w:cs="Times New Roman"/>
              </w:rPr>
            </w:pPr>
            <w:r>
              <w:rPr>
                <w:rFonts w:ascii="Times New Roman" w:hAnsi="Times New Roman" w:cs="Times New Roman"/>
              </w:rPr>
              <w:t>599,938</w:t>
            </w:r>
          </w:p>
        </w:tc>
        <w:tc>
          <w:tcPr>
            <w:tcW w:w="236" w:type="dxa"/>
          </w:tcPr>
          <w:p w14:paraId="194434F5"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844" w:type="dxa"/>
            <w:vAlign w:val="bottom"/>
          </w:tcPr>
          <w:p w14:paraId="68B05FF0"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rPr>
                <w:rFonts w:ascii="Times New Roman" w:hAnsi="Times New Roman" w:cs="Times New Roman"/>
              </w:rPr>
            </w:pPr>
            <w:r>
              <w:rPr>
                <w:rFonts w:ascii="Times New Roman" w:hAnsi="Times New Roman" w:cs="Times New Roman"/>
              </w:rPr>
              <w:t>599,938</w:t>
            </w:r>
          </w:p>
        </w:tc>
        <w:tc>
          <w:tcPr>
            <w:tcW w:w="270" w:type="dxa"/>
          </w:tcPr>
          <w:p w14:paraId="515D5839"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810" w:type="dxa"/>
            <w:vAlign w:val="bottom"/>
          </w:tcPr>
          <w:p w14:paraId="050E5AFA" w14:textId="0DE79CF5" w:rsidR="00F3063D" w:rsidRPr="00F1354B" w:rsidRDefault="00441C20"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36" w:right="-108"/>
              <w:rPr>
                <w:rFonts w:ascii="Times New Roman" w:hAnsi="Times New Roman" w:cs="Times New Roman"/>
              </w:rPr>
            </w:pPr>
            <w:r>
              <w:rPr>
                <w:rFonts w:ascii="Times New Roman" w:hAnsi="Times New Roman" w:cs="Times New Roman"/>
              </w:rPr>
              <w:t>714,784</w:t>
            </w:r>
          </w:p>
        </w:tc>
        <w:tc>
          <w:tcPr>
            <w:tcW w:w="270" w:type="dxa"/>
            <w:vAlign w:val="bottom"/>
          </w:tcPr>
          <w:p w14:paraId="12C4DB40"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b/>
                <w:bCs/>
              </w:rPr>
            </w:pPr>
          </w:p>
        </w:tc>
        <w:tc>
          <w:tcPr>
            <w:tcW w:w="810" w:type="dxa"/>
            <w:vAlign w:val="bottom"/>
          </w:tcPr>
          <w:p w14:paraId="251BE318"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r>
              <w:rPr>
                <w:rFonts w:ascii="Times New Roman" w:hAnsi="Times New Roman" w:cs="Times New Roman"/>
              </w:rPr>
              <w:t>711,887</w:t>
            </w:r>
          </w:p>
        </w:tc>
        <w:tc>
          <w:tcPr>
            <w:tcW w:w="236" w:type="dxa"/>
            <w:vAlign w:val="bottom"/>
          </w:tcPr>
          <w:p w14:paraId="39E3D614"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rPr>
            </w:pPr>
          </w:p>
        </w:tc>
        <w:tc>
          <w:tcPr>
            <w:tcW w:w="791" w:type="dxa"/>
            <w:vAlign w:val="bottom"/>
          </w:tcPr>
          <w:p w14:paraId="7498863E" w14:textId="2ACAE704" w:rsidR="00F3063D" w:rsidRPr="00F1354B" w:rsidRDefault="00441C20" w:rsidP="001E4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r>
              <w:rPr>
                <w:rFonts w:ascii="Times New Roman" w:hAnsi="Times New Roman" w:cs="Times New Roman"/>
              </w:rPr>
              <w:t>38,996</w:t>
            </w:r>
          </w:p>
        </w:tc>
        <w:tc>
          <w:tcPr>
            <w:tcW w:w="236" w:type="dxa"/>
            <w:vAlign w:val="bottom"/>
          </w:tcPr>
          <w:p w14:paraId="1A62F595"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rPr>
            </w:pPr>
          </w:p>
        </w:tc>
        <w:tc>
          <w:tcPr>
            <w:tcW w:w="844" w:type="dxa"/>
            <w:vAlign w:val="bottom"/>
          </w:tcPr>
          <w:p w14:paraId="61740EBF"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r>
              <w:rPr>
                <w:rFonts w:ascii="Times New Roman" w:hAnsi="Times New Roman" w:cs="Times New Roman"/>
              </w:rPr>
              <w:t>-</w:t>
            </w:r>
          </w:p>
        </w:tc>
      </w:tr>
      <w:tr w:rsidR="00F3063D" w:rsidRPr="00F1354B" w14:paraId="3A696C90" w14:textId="77777777" w:rsidTr="00967D78">
        <w:trPr>
          <w:trHeight w:val="101"/>
        </w:trPr>
        <w:tc>
          <w:tcPr>
            <w:tcW w:w="1980" w:type="dxa"/>
            <w:vAlign w:val="bottom"/>
          </w:tcPr>
          <w:p w14:paraId="497CA89B"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F1354B">
              <w:t xml:space="preserve">  </w:t>
            </w:r>
            <w:r w:rsidRPr="00F1354B">
              <w:rPr>
                <w:rFonts w:ascii="Times New Roman" w:hAnsi="Times New Roman"/>
              </w:rPr>
              <w:t>Electricity</w:t>
            </w:r>
            <w:r w:rsidRPr="00F1354B">
              <w:rPr>
                <w:rFonts w:ascii="Times New Roman" w:hAnsi="Times New Roman" w:cs="Times New Roman"/>
              </w:rPr>
              <w:t xml:space="preserve"> Generating </w:t>
            </w:r>
          </w:p>
        </w:tc>
        <w:tc>
          <w:tcPr>
            <w:tcW w:w="1440" w:type="dxa"/>
            <w:vAlign w:val="bottom"/>
          </w:tcPr>
          <w:p w14:paraId="4E5D2F41"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rPr>
            </w:pPr>
            <w:r w:rsidRPr="00F1354B">
              <w:rPr>
                <w:rFonts w:ascii="Times New Roman" w:hAnsi="Times New Roman"/>
                <w:spacing w:val="-6"/>
              </w:rPr>
              <w:t>selling of electric</w:t>
            </w:r>
          </w:p>
        </w:tc>
        <w:tc>
          <w:tcPr>
            <w:tcW w:w="900" w:type="dxa"/>
          </w:tcPr>
          <w:p w14:paraId="67EAAE7F"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jc w:val="center"/>
              <w:rPr>
                <w:rFonts w:ascii="Times New Roman" w:hAnsi="Times New Roman" w:cs="Times New Roman"/>
              </w:rPr>
            </w:pPr>
          </w:p>
        </w:tc>
        <w:tc>
          <w:tcPr>
            <w:tcW w:w="819" w:type="dxa"/>
            <w:vAlign w:val="bottom"/>
          </w:tcPr>
          <w:p w14:paraId="31352ED5"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p>
        </w:tc>
        <w:tc>
          <w:tcPr>
            <w:tcW w:w="882" w:type="dxa"/>
            <w:vAlign w:val="bottom"/>
          </w:tcPr>
          <w:p w14:paraId="60525C0C"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p>
        </w:tc>
        <w:tc>
          <w:tcPr>
            <w:tcW w:w="872" w:type="dxa"/>
          </w:tcPr>
          <w:p w14:paraId="52A21AD0"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08"/>
              <w:jc w:val="center"/>
              <w:rPr>
                <w:rFonts w:ascii="Times New Roman" w:hAnsi="Times New Roman" w:cs="Times New Roman"/>
              </w:rPr>
            </w:pPr>
          </w:p>
        </w:tc>
        <w:tc>
          <w:tcPr>
            <w:tcW w:w="900" w:type="dxa"/>
          </w:tcPr>
          <w:p w14:paraId="2FEB9154"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08"/>
              <w:jc w:val="center"/>
              <w:rPr>
                <w:rFonts w:ascii="Times New Roman" w:hAnsi="Times New Roman" w:cs="Times New Roman"/>
              </w:rPr>
            </w:pPr>
          </w:p>
        </w:tc>
        <w:tc>
          <w:tcPr>
            <w:tcW w:w="270" w:type="dxa"/>
          </w:tcPr>
          <w:p w14:paraId="7B330F57"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810" w:type="dxa"/>
            <w:vAlign w:val="bottom"/>
          </w:tcPr>
          <w:p w14:paraId="70E075E9"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rPr>
                <w:rFonts w:ascii="Times New Roman" w:hAnsi="Times New Roman" w:cs="Times New Roman"/>
              </w:rPr>
            </w:pPr>
          </w:p>
        </w:tc>
        <w:tc>
          <w:tcPr>
            <w:tcW w:w="236" w:type="dxa"/>
          </w:tcPr>
          <w:p w14:paraId="6E186ED7"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844" w:type="dxa"/>
            <w:vAlign w:val="bottom"/>
          </w:tcPr>
          <w:p w14:paraId="3A613068"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rPr>
                <w:rFonts w:ascii="Times New Roman" w:hAnsi="Times New Roman" w:cs="Times New Roman"/>
              </w:rPr>
            </w:pPr>
          </w:p>
        </w:tc>
        <w:tc>
          <w:tcPr>
            <w:tcW w:w="270" w:type="dxa"/>
          </w:tcPr>
          <w:p w14:paraId="3D8ADAD3"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810" w:type="dxa"/>
            <w:vAlign w:val="bottom"/>
          </w:tcPr>
          <w:p w14:paraId="12F9B0B7"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36" w:right="-108"/>
              <w:rPr>
                <w:rFonts w:ascii="Times New Roman" w:hAnsi="Times New Roman" w:cs="Times New Roman"/>
              </w:rPr>
            </w:pPr>
          </w:p>
        </w:tc>
        <w:tc>
          <w:tcPr>
            <w:tcW w:w="270" w:type="dxa"/>
            <w:vAlign w:val="bottom"/>
          </w:tcPr>
          <w:p w14:paraId="0FFD0AB7"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b/>
                <w:bCs/>
              </w:rPr>
            </w:pPr>
          </w:p>
        </w:tc>
        <w:tc>
          <w:tcPr>
            <w:tcW w:w="810" w:type="dxa"/>
            <w:vAlign w:val="bottom"/>
          </w:tcPr>
          <w:p w14:paraId="7990C4BA"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p>
        </w:tc>
        <w:tc>
          <w:tcPr>
            <w:tcW w:w="236" w:type="dxa"/>
            <w:vAlign w:val="bottom"/>
          </w:tcPr>
          <w:p w14:paraId="41D800E4"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rPr>
            </w:pPr>
          </w:p>
        </w:tc>
        <w:tc>
          <w:tcPr>
            <w:tcW w:w="791" w:type="dxa"/>
            <w:vAlign w:val="bottom"/>
          </w:tcPr>
          <w:p w14:paraId="16A70545"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p>
        </w:tc>
        <w:tc>
          <w:tcPr>
            <w:tcW w:w="236" w:type="dxa"/>
            <w:vAlign w:val="bottom"/>
          </w:tcPr>
          <w:p w14:paraId="2081E4C3"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rPr>
            </w:pPr>
          </w:p>
        </w:tc>
        <w:tc>
          <w:tcPr>
            <w:tcW w:w="844" w:type="dxa"/>
            <w:vAlign w:val="bottom"/>
          </w:tcPr>
          <w:p w14:paraId="3231C543"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right="-22"/>
              <w:jc w:val="center"/>
              <w:rPr>
                <w:rFonts w:ascii="Times New Roman" w:hAnsi="Times New Roman" w:cs="Times New Roman"/>
              </w:rPr>
            </w:pPr>
          </w:p>
        </w:tc>
      </w:tr>
      <w:tr w:rsidR="00F3063D" w:rsidRPr="00F1354B" w14:paraId="40BE0805" w14:textId="77777777" w:rsidTr="00967D78">
        <w:trPr>
          <w:trHeight w:val="101"/>
        </w:trPr>
        <w:tc>
          <w:tcPr>
            <w:tcW w:w="1980" w:type="dxa"/>
            <w:vAlign w:val="bottom"/>
          </w:tcPr>
          <w:p w14:paraId="7976A641"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hanging="140"/>
            </w:pPr>
            <w:r w:rsidRPr="00F1354B">
              <w:rPr>
                <w:rFonts w:ascii="Times New Roman" w:hAnsi="Times New Roman"/>
              </w:rPr>
              <w:t xml:space="preserve">  Company</w:t>
            </w:r>
            <w:r w:rsidRPr="00F1354B">
              <w:rPr>
                <w:rFonts w:ascii="Times New Roman" w:hAnsi="Times New Roman" w:cs="Times New Roman"/>
              </w:rPr>
              <w:t xml:space="preserve"> Limited</w:t>
            </w:r>
          </w:p>
        </w:tc>
        <w:tc>
          <w:tcPr>
            <w:tcW w:w="1440" w:type="dxa"/>
            <w:vAlign w:val="bottom"/>
          </w:tcPr>
          <w:p w14:paraId="57D4F290"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rPr>
            </w:pPr>
            <w:r w:rsidRPr="00F1354B">
              <w:rPr>
                <w:rFonts w:ascii="Times New Roman" w:hAnsi="Times New Roman"/>
                <w:spacing w:val="-6"/>
              </w:rPr>
              <w:t>and stream energy</w:t>
            </w:r>
          </w:p>
        </w:tc>
        <w:tc>
          <w:tcPr>
            <w:tcW w:w="900" w:type="dxa"/>
          </w:tcPr>
          <w:p w14:paraId="1F6A6E55"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jc w:val="center"/>
              <w:rPr>
                <w:rFonts w:ascii="Times New Roman" w:hAnsi="Times New Roman" w:cs="Times New Roman"/>
              </w:rPr>
            </w:pPr>
          </w:p>
        </w:tc>
        <w:tc>
          <w:tcPr>
            <w:tcW w:w="819" w:type="dxa"/>
            <w:vAlign w:val="bottom"/>
          </w:tcPr>
          <w:p w14:paraId="51177B8F"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p>
        </w:tc>
        <w:tc>
          <w:tcPr>
            <w:tcW w:w="882" w:type="dxa"/>
            <w:vAlign w:val="bottom"/>
          </w:tcPr>
          <w:p w14:paraId="0CEBFE22"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p>
        </w:tc>
        <w:tc>
          <w:tcPr>
            <w:tcW w:w="872" w:type="dxa"/>
          </w:tcPr>
          <w:p w14:paraId="54812861"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08"/>
              <w:jc w:val="center"/>
              <w:rPr>
                <w:rFonts w:ascii="Times New Roman" w:hAnsi="Times New Roman" w:cs="Times New Roman"/>
              </w:rPr>
            </w:pPr>
          </w:p>
        </w:tc>
        <w:tc>
          <w:tcPr>
            <w:tcW w:w="900" w:type="dxa"/>
          </w:tcPr>
          <w:p w14:paraId="79F6FCC2"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08"/>
              <w:jc w:val="center"/>
              <w:rPr>
                <w:rFonts w:ascii="Times New Roman" w:hAnsi="Times New Roman" w:cs="Times New Roman"/>
              </w:rPr>
            </w:pPr>
          </w:p>
        </w:tc>
        <w:tc>
          <w:tcPr>
            <w:tcW w:w="270" w:type="dxa"/>
          </w:tcPr>
          <w:p w14:paraId="134B916B"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810" w:type="dxa"/>
            <w:vAlign w:val="bottom"/>
          </w:tcPr>
          <w:p w14:paraId="551681EC"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rPr>
            </w:pPr>
          </w:p>
        </w:tc>
        <w:tc>
          <w:tcPr>
            <w:tcW w:w="236" w:type="dxa"/>
          </w:tcPr>
          <w:p w14:paraId="5B832295"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844" w:type="dxa"/>
            <w:vAlign w:val="bottom"/>
          </w:tcPr>
          <w:p w14:paraId="50D2A4E4"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rPr>
            </w:pPr>
          </w:p>
        </w:tc>
        <w:tc>
          <w:tcPr>
            <w:tcW w:w="270" w:type="dxa"/>
          </w:tcPr>
          <w:p w14:paraId="3C0C94D9"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810" w:type="dxa"/>
            <w:vAlign w:val="bottom"/>
          </w:tcPr>
          <w:p w14:paraId="49B71063"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6" w:right="-108"/>
              <w:rPr>
                <w:rFonts w:ascii="Times New Roman" w:hAnsi="Times New Roman" w:cs="Times New Roman"/>
              </w:rPr>
            </w:pPr>
          </w:p>
        </w:tc>
        <w:tc>
          <w:tcPr>
            <w:tcW w:w="270" w:type="dxa"/>
            <w:vAlign w:val="bottom"/>
          </w:tcPr>
          <w:p w14:paraId="0EFC91B7"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b/>
                <w:bCs/>
              </w:rPr>
            </w:pPr>
          </w:p>
        </w:tc>
        <w:tc>
          <w:tcPr>
            <w:tcW w:w="810" w:type="dxa"/>
            <w:vAlign w:val="bottom"/>
          </w:tcPr>
          <w:p w14:paraId="0A6ED49A"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rPr>
            </w:pPr>
          </w:p>
        </w:tc>
        <w:tc>
          <w:tcPr>
            <w:tcW w:w="236" w:type="dxa"/>
            <w:vAlign w:val="bottom"/>
          </w:tcPr>
          <w:p w14:paraId="58DED77C"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rPr>
            </w:pPr>
          </w:p>
        </w:tc>
        <w:tc>
          <w:tcPr>
            <w:tcW w:w="791" w:type="dxa"/>
            <w:vAlign w:val="bottom"/>
          </w:tcPr>
          <w:p w14:paraId="77FD8B15"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p>
        </w:tc>
        <w:tc>
          <w:tcPr>
            <w:tcW w:w="236" w:type="dxa"/>
            <w:vAlign w:val="bottom"/>
          </w:tcPr>
          <w:p w14:paraId="54CD9911"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rPr>
            </w:pPr>
          </w:p>
        </w:tc>
        <w:tc>
          <w:tcPr>
            <w:tcW w:w="844" w:type="dxa"/>
            <w:vAlign w:val="bottom"/>
          </w:tcPr>
          <w:p w14:paraId="6E760581"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r>
      <w:tr w:rsidR="00F3063D" w:rsidRPr="00F1354B" w14:paraId="4EB421DF" w14:textId="77777777" w:rsidTr="00967D78">
        <w:trPr>
          <w:trHeight w:val="101"/>
        </w:trPr>
        <w:tc>
          <w:tcPr>
            <w:tcW w:w="1980" w:type="dxa"/>
            <w:vAlign w:val="bottom"/>
          </w:tcPr>
          <w:p w14:paraId="55467FDB"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F1354B">
              <w:rPr>
                <w:rFonts w:ascii="Times New Roman" w:hAnsi="Times New Roman" w:cs="Times New Roman"/>
              </w:rPr>
              <w:t xml:space="preserve">Thai </w:t>
            </w:r>
            <w:proofErr w:type="spellStart"/>
            <w:r w:rsidRPr="00F1354B">
              <w:rPr>
                <w:rFonts w:ascii="Times New Roman" w:hAnsi="Times New Roman" w:cs="Times New Roman"/>
              </w:rPr>
              <w:t>Thanan</w:t>
            </w:r>
            <w:proofErr w:type="spellEnd"/>
            <w:r w:rsidRPr="00F1354B">
              <w:rPr>
                <w:rFonts w:ascii="Times New Roman" w:hAnsi="Times New Roman" w:cs="Times New Roman"/>
              </w:rPr>
              <w:t xml:space="preserve"> </w:t>
            </w:r>
          </w:p>
        </w:tc>
        <w:tc>
          <w:tcPr>
            <w:tcW w:w="1440" w:type="dxa"/>
            <w:vAlign w:val="bottom"/>
          </w:tcPr>
          <w:p w14:paraId="0CA3DECF"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3" w:right="-104"/>
              <w:jc w:val="center"/>
              <w:rPr>
                <w:rFonts w:ascii="Times New Roman" w:hAnsi="Times New Roman"/>
                <w:spacing w:val="-6"/>
              </w:rPr>
            </w:pPr>
            <w:r w:rsidRPr="00F1354B">
              <w:rPr>
                <w:rFonts w:ascii="Times New Roman" w:hAnsi="Times New Roman"/>
                <w:spacing w:val="-6"/>
              </w:rPr>
              <w:t>Telecommunication</w:t>
            </w:r>
          </w:p>
        </w:tc>
        <w:tc>
          <w:tcPr>
            <w:tcW w:w="900" w:type="dxa"/>
          </w:tcPr>
          <w:p w14:paraId="05A77468"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2"/>
              <w:jc w:val="center"/>
              <w:rPr>
                <w:rFonts w:ascii="Times New Roman" w:hAnsi="Times New Roman" w:cs="Times New Roman"/>
              </w:rPr>
            </w:pPr>
            <w:r w:rsidRPr="00F1354B">
              <w:rPr>
                <w:rFonts w:ascii="Times New Roman" w:hAnsi="Times New Roman" w:cs="Times New Roman"/>
              </w:rPr>
              <w:t>Thailand</w:t>
            </w:r>
          </w:p>
        </w:tc>
        <w:tc>
          <w:tcPr>
            <w:tcW w:w="819" w:type="dxa"/>
            <w:vAlign w:val="bottom"/>
          </w:tcPr>
          <w:p w14:paraId="04297F05" w14:textId="2853014E" w:rsidR="00F3063D" w:rsidRPr="00F1354B" w:rsidRDefault="00AA158A"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r>
              <w:rPr>
                <w:rFonts w:ascii="Times New Roman" w:hAnsi="Times New Roman" w:cs="Times New Roman"/>
              </w:rPr>
              <w:t>51</w:t>
            </w:r>
            <w:r w:rsidR="00791213">
              <w:rPr>
                <w:rFonts w:ascii="Times New Roman" w:hAnsi="Times New Roman" w:cs="Times New Roman"/>
              </w:rPr>
              <w:t>.00</w:t>
            </w:r>
          </w:p>
        </w:tc>
        <w:tc>
          <w:tcPr>
            <w:tcW w:w="882" w:type="dxa"/>
            <w:vAlign w:val="bottom"/>
          </w:tcPr>
          <w:p w14:paraId="46FA9000"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Pr>
                <w:rFonts w:ascii="Times New Roman" w:hAnsi="Times New Roman" w:cs="Times New Roman"/>
              </w:rPr>
            </w:pPr>
            <w:r>
              <w:rPr>
                <w:rFonts w:ascii="Times New Roman" w:hAnsi="Times New Roman" w:cs="Times New Roman"/>
              </w:rPr>
              <w:t>51.00</w:t>
            </w:r>
          </w:p>
        </w:tc>
        <w:tc>
          <w:tcPr>
            <w:tcW w:w="872" w:type="dxa"/>
          </w:tcPr>
          <w:p w14:paraId="157317C9" w14:textId="1E37F9FB" w:rsidR="00F3063D" w:rsidRPr="00F1354B" w:rsidRDefault="00AA158A"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02"/>
              <w:rPr>
                <w:rFonts w:ascii="Times New Roman" w:hAnsi="Times New Roman" w:cs="Times New Roman"/>
              </w:rPr>
            </w:pPr>
            <w:r>
              <w:rPr>
                <w:rFonts w:ascii="Times New Roman" w:hAnsi="Times New Roman" w:cs="Times New Roman"/>
              </w:rPr>
              <w:t>2,500</w:t>
            </w:r>
          </w:p>
        </w:tc>
        <w:tc>
          <w:tcPr>
            <w:tcW w:w="900" w:type="dxa"/>
          </w:tcPr>
          <w:p w14:paraId="7B642DF1"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02"/>
              <w:rPr>
                <w:rFonts w:ascii="Times New Roman" w:hAnsi="Times New Roman" w:cs="Times New Roman"/>
              </w:rPr>
            </w:pPr>
            <w:r>
              <w:rPr>
                <w:rFonts w:ascii="Times New Roman" w:hAnsi="Times New Roman" w:cs="Times New Roman"/>
              </w:rPr>
              <w:t>2,500</w:t>
            </w:r>
          </w:p>
        </w:tc>
        <w:tc>
          <w:tcPr>
            <w:tcW w:w="270" w:type="dxa"/>
          </w:tcPr>
          <w:p w14:paraId="4D437208"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810" w:type="dxa"/>
            <w:vAlign w:val="bottom"/>
          </w:tcPr>
          <w:p w14:paraId="2F7A83EF" w14:textId="0EE4C25D" w:rsidR="00F3063D" w:rsidRPr="00F1354B" w:rsidRDefault="00DB5975"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rPr>
                <w:rFonts w:ascii="Times New Roman" w:hAnsi="Times New Roman" w:cs="Times New Roman"/>
              </w:rPr>
            </w:pPr>
            <w:r>
              <w:rPr>
                <w:rFonts w:ascii="Times New Roman" w:hAnsi="Times New Roman" w:cs="Times New Roman"/>
              </w:rPr>
              <w:t>992</w:t>
            </w:r>
          </w:p>
        </w:tc>
        <w:tc>
          <w:tcPr>
            <w:tcW w:w="236" w:type="dxa"/>
          </w:tcPr>
          <w:p w14:paraId="0A24384D"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844" w:type="dxa"/>
            <w:vAlign w:val="bottom"/>
          </w:tcPr>
          <w:p w14:paraId="2A909899"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rPr>
                <w:rFonts w:ascii="Times New Roman" w:hAnsi="Times New Roman" w:cs="Times New Roman"/>
              </w:rPr>
            </w:pPr>
            <w:r>
              <w:rPr>
                <w:rFonts w:ascii="Times New Roman" w:hAnsi="Times New Roman" w:cs="Times New Roman"/>
              </w:rPr>
              <w:t>992</w:t>
            </w:r>
          </w:p>
        </w:tc>
        <w:tc>
          <w:tcPr>
            <w:tcW w:w="270" w:type="dxa"/>
          </w:tcPr>
          <w:p w14:paraId="083AE905"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810" w:type="dxa"/>
            <w:vAlign w:val="bottom"/>
          </w:tcPr>
          <w:p w14:paraId="570A2A93" w14:textId="43A252BF" w:rsidR="00F3063D" w:rsidRPr="00F1354B" w:rsidRDefault="00441C20"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36" w:right="-108"/>
              <w:rPr>
                <w:rFonts w:ascii="Times New Roman" w:hAnsi="Times New Roman" w:cs="Times New Roman"/>
              </w:rPr>
            </w:pPr>
            <w:r>
              <w:rPr>
                <w:rFonts w:ascii="Times New Roman" w:hAnsi="Times New Roman" w:cs="Times New Roman"/>
              </w:rPr>
              <w:t>712</w:t>
            </w:r>
          </w:p>
        </w:tc>
        <w:tc>
          <w:tcPr>
            <w:tcW w:w="270" w:type="dxa"/>
            <w:vAlign w:val="bottom"/>
          </w:tcPr>
          <w:p w14:paraId="3C10275D"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b/>
                <w:bCs/>
              </w:rPr>
            </w:pPr>
          </w:p>
        </w:tc>
        <w:tc>
          <w:tcPr>
            <w:tcW w:w="810" w:type="dxa"/>
            <w:shd w:val="clear" w:color="auto" w:fill="auto"/>
            <w:vAlign w:val="bottom"/>
          </w:tcPr>
          <w:p w14:paraId="52C2EC15" w14:textId="77777777" w:rsidR="00F3063D" w:rsidRPr="007C7FC1"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r>
              <w:rPr>
                <w:rFonts w:ascii="Times New Roman" w:hAnsi="Times New Roman" w:cs="Times New Roman"/>
              </w:rPr>
              <w:t>696</w:t>
            </w:r>
          </w:p>
        </w:tc>
        <w:tc>
          <w:tcPr>
            <w:tcW w:w="236" w:type="dxa"/>
            <w:vAlign w:val="bottom"/>
          </w:tcPr>
          <w:p w14:paraId="1AE7BE8B"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rPr>
            </w:pPr>
          </w:p>
        </w:tc>
        <w:tc>
          <w:tcPr>
            <w:tcW w:w="791" w:type="dxa"/>
            <w:vAlign w:val="bottom"/>
          </w:tcPr>
          <w:p w14:paraId="478596F7"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r>
              <w:rPr>
                <w:rFonts w:ascii="Times New Roman" w:hAnsi="Times New Roman" w:cs="Times New Roman"/>
              </w:rPr>
              <w:t>-</w:t>
            </w:r>
          </w:p>
        </w:tc>
        <w:tc>
          <w:tcPr>
            <w:tcW w:w="236" w:type="dxa"/>
            <w:vAlign w:val="bottom"/>
          </w:tcPr>
          <w:p w14:paraId="6AFD4B9C"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rPr>
            </w:pPr>
          </w:p>
        </w:tc>
        <w:tc>
          <w:tcPr>
            <w:tcW w:w="844" w:type="dxa"/>
            <w:vAlign w:val="bottom"/>
          </w:tcPr>
          <w:p w14:paraId="124A7D43"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r w:rsidRPr="00F1354B">
              <w:rPr>
                <w:rFonts w:ascii="Times New Roman" w:hAnsi="Times New Roman" w:cs="Times New Roman"/>
              </w:rPr>
              <w:t xml:space="preserve">           -</w:t>
            </w:r>
          </w:p>
        </w:tc>
      </w:tr>
      <w:tr w:rsidR="00F3063D" w:rsidRPr="00F1354B" w14:paraId="45113D1C" w14:textId="77777777" w:rsidTr="00967D78">
        <w:trPr>
          <w:trHeight w:val="101"/>
        </w:trPr>
        <w:tc>
          <w:tcPr>
            <w:tcW w:w="1980" w:type="dxa"/>
            <w:vAlign w:val="bottom"/>
          </w:tcPr>
          <w:p w14:paraId="6F843A21"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0"/>
              <w:rPr>
                <w:rFonts w:ascii="Times New Roman" w:hAnsi="Times New Roman" w:cs="Times New Roman"/>
              </w:rPr>
            </w:pPr>
            <w:r w:rsidRPr="00F1354B">
              <w:rPr>
                <w:rFonts w:ascii="Times New Roman" w:hAnsi="Times New Roman" w:cs="Times New Roman"/>
              </w:rPr>
              <w:t>Company Limited</w:t>
            </w:r>
          </w:p>
        </w:tc>
        <w:tc>
          <w:tcPr>
            <w:tcW w:w="1440" w:type="dxa"/>
            <w:vAlign w:val="bottom"/>
          </w:tcPr>
          <w:p w14:paraId="3EB70730"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Cordia New"/>
                <w:spacing w:val="-6"/>
                <w:cs/>
              </w:rPr>
            </w:pPr>
          </w:p>
        </w:tc>
        <w:tc>
          <w:tcPr>
            <w:tcW w:w="900" w:type="dxa"/>
          </w:tcPr>
          <w:p w14:paraId="0E9B9861"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2"/>
              <w:jc w:val="center"/>
              <w:rPr>
                <w:rFonts w:ascii="Times New Roman" w:hAnsi="Times New Roman" w:cs="Times New Roman"/>
              </w:rPr>
            </w:pPr>
          </w:p>
        </w:tc>
        <w:tc>
          <w:tcPr>
            <w:tcW w:w="819" w:type="dxa"/>
            <w:vAlign w:val="bottom"/>
          </w:tcPr>
          <w:p w14:paraId="02316FD9"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p>
        </w:tc>
        <w:tc>
          <w:tcPr>
            <w:tcW w:w="882" w:type="dxa"/>
            <w:vAlign w:val="bottom"/>
          </w:tcPr>
          <w:p w14:paraId="3D9C8A8F"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p>
        </w:tc>
        <w:tc>
          <w:tcPr>
            <w:tcW w:w="872" w:type="dxa"/>
          </w:tcPr>
          <w:p w14:paraId="397C68AB"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08"/>
              <w:jc w:val="center"/>
              <w:rPr>
                <w:rFonts w:ascii="Times New Roman" w:hAnsi="Times New Roman" w:cs="Times New Roman"/>
              </w:rPr>
            </w:pPr>
          </w:p>
        </w:tc>
        <w:tc>
          <w:tcPr>
            <w:tcW w:w="900" w:type="dxa"/>
          </w:tcPr>
          <w:p w14:paraId="74C834FF"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08"/>
              <w:jc w:val="center"/>
              <w:rPr>
                <w:rFonts w:ascii="Times New Roman" w:hAnsi="Times New Roman" w:cs="Times New Roman"/>
              </w:rPr>
            </w:pPr>
          </w:p>
        </w:tc>
        <w:tc>
          <w:tcPr>
            <w:tcW w:w="270" w:type="dxa"/>
          </w:tcPr>
          <w:p w14:paraId="3FA6026A"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810" w:type="dxa"/>
            <w:vAlign w:val="bottom"/>
          </w:tcPr>
          <w:p w14:paraId="5EB76603"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rPr>
            </w:pPr>
          </w:p>
        </w:tc>
        <w:tc>
          <w:tcPr>
            <w:tcW w:w="236" w:type="dxa"/>
          </w:tcPr>
          <w:p w14:paraId="3CD16233"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844" w:type="dxa"/>
            <w:vAlign w:val="bottom"/>
          </w:tcPr>
          <w:p w14:paraId="47B10197"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rPr>
            </w:pPr>
          </w:p>
        </w:tc>
        <w:tc>
          <w:tcPr>
            <w:tcW w:w="270" w:type="dxa"/>
          </w:tcPr>
          <w:p w14:paraId="6C96C722"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810" w:type="dxa"/>
            <w:vAlign w:val="bottom"/>
          </w:tcPr>
          <w:p w14:paraId="6F6255EA"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36" w:right="-108"/>
              <w:rPr>
                <w:rFonts w:ascii="Times New Roman" w:hAnsi="Times New Roman" w:cs="Times New Roman"/>
              </w:rPr>
            </w:pPr>
          </w:p>
        </w:tc>
        <w:tc>
          <w:tcPr>
            <w:tcW w:w="270" w:type="dxa"/>
            <w:vAlign w:val="bottom"/>
          </w:tcPr>
          <w:p w14:paraId="2A86E7DF"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b/>
                <w:bCs/>
              </w:rPr>
            </w:pPr>
          </w:p>
        </w:tc>
        <w:tc>
          <w:tcPr>
            <w:tcW w:w="810" w:type="dxa"/>
            <w:vAlign w:val="bottom"/>
          </w:tcPr>
          <w:p w14:paraId="147A2537"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p>
        </w:tc>
        <w:tc>
          <w:tcPr>
            <w:tcW w:w="236" w:type="dxa"/>
            <w:vAlign w:val="bottom"/>
          </w:tcPr>
          <w:p w14:paraId="2CF2623C"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rPr>
            </w:pPr>
          </w:p>
        </w:tc>
        <w:tc>
          <w:tcPr>
            <w:tcW w:w="791" w:type="dxa"/>
            <w:vAlign w:val="bottom"/>
          </w:tcPr>
          <w:p w14:paraId="69AF5490"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p>
        </w:tc>
        <w:tc>
          <w:tcPr>
            <w:tcW w:w="236" w:type="dxa"/>
            <w:vAlign w:val="bottom"/>
          </w:tcPr>
          <w:p w14:paraId="064BFE12"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rPr>
            </w:pPr>
          </w:p>
        </w:tc>
        <w:tc>
          <w:tcPr>
            <w:tcW w:w="844" w:type="dxa"/>
            <w:vAlign w:val="bottom"/>
          </w:tcPr>
          <w:p w14:paraId="2C5E9F47"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r>
      <w:tr w:rsidR="00F3063D" w:rsidRPr="00F1354B" w14:paraId="49F3E533" w14:textId="77777777" w:rsidTr="00967D78">
        <w:trPr>
          <w:trHeight w:val="101"/>
        </w:trPr>
        <w:tc>
          <w:tcPr>
            <w:tcW w:w="1980" w:type="dxa"/>
            <w:vAlign w:val="bottom"/>
          </w:tcPr>
          <w:p w14:paraId="41623E9A"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Pr>
                <w:rFonts w:ascii="Times New Roman" w:hAnsi="Times New Roman" w:cs="Times New Roman"/>
              </w:rPr>
              <w:t>R E N Korat Energy</w:t>
            </w:r>
          </w:p>
        </w:tc>
        <w:tc>
          <w:tcPr>
            <w:tcW w:w="1440" w:type="dxa"/>
            <w:vAlign w:val="bottom"/>
          </w:tcPr>
          <w:p w14:paraId="71087535"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3" w:right="-104"/>
              <w:jc w:val="center"/>
              <w:rPr>
                <w:rFonts w:ascii="Times New Roman" w:hAnsi="Times New Roman"/>
                <w:spacing w:val="-6"/>
              </w:rPr>
            </w:pPr>
            <w:r w:rsidRPr="00F1354B">
              <w:rPr>
                <w:rFonts w:ascii="Times New Roman" w:hAnsi="Times New Roman"/>
                <w:spacing w:val="-6"/>
              </w:rPr>
              <w:t>Manufacturing and</w:t>
            </w:r>
          </w:p>
        </w:tc>
        <w:tc>
          <w:tcPr>
            <w:tcW w:w="900" w:type="dxa"/>
          </w:tcPr>
          <w:p w14:paraId="6C85553B"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2"/>
              <w:jc w:val="center"/>
              <w:rPr>
                <w:rFonts w:ascii="Times New Roman" w:hAnsi="Times New Roman" w:cs="Times New Roman"/>
              </w:rPr>
            </w:pPr>
            <w:r w:rsidRPr="00F1354B">
              <w:rPr>
                <w:rFonts w:ascii="Times New Roman" w:hAnsi="Times New Roman" w:cs="Times New Roman"/>
              </w:rPr>
              <w:t>Thailand</w:t>
            </w:r>
          </w:p>
        </w:tc>
        <w:tc>
          <w:tcPr>
            <w:tcW w:w="819" w:type="dxa"/>
            <w:vAlign w:val="bottom"/>
          </w:tcPr>
          <w:p w14:paraId="5223B6B0" w14:textId="0376E692" w:rsidR="00F3063D" w:rsidRPr="00F1354B" w:rsidRDefault="00AA158A"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r>
              <w:rPr>
                <w:rFonts w:ascii="Times New Roman" w:hAnsi="Times New Roman" w:cs="Times New Roman"/>
              </w:rPr>
              <w:t>35</w:t>
            </w:r>
            <w:r w:rsidR="00791213">
              <w:rPr>
                <w:rFonts w:ascii="Times New Roman" w:hAnsi="Times New Roman" w:cs="Times New Roman"/>
              </w:rPr>
              <w:t>.00</w:t>
            </w:r>
          </w:p>
        </w:tc>
        <w:tc>
          <w:tcPr>
            <w:tcW w:w="882" w:type="dxa"/>
            <w:vAlign w:val="bottom"/>
          </w:tcPr>
          <w:p w14:paraId="3F245A53"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left="-108"/>
              <w:rPr>
                <w:rFonts w:ascii="Times New Roman" w:hAnsi="Times New Roman" w:cs="Times New Roman"/>
              </w:rPr>
            </w:pPr>
            <w:r>
              <w:rPr>
                <w:rFonts w:ascii="Times New Roman" w:hAnsi="Times New Roman" w:cs="Times New Roman"/>
              </w:rPr>
              <w:t>35.00</w:t>
            </w:r>
          </w:p>
        </w:tc>
        <w:tc>
          <w:tcPr>
            <w:tcW w:w="872" w:type="dxa"/>
          </w:tcPr>
          <w:p w14:paraId="70A9FA91" w14:textId="681B0273" w:rsidR="00F3063D" w:rsidRPr="00F1354B" w:rsidRDefault="00AA158A"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02"/>
              <w:rPr>
                <w:rFonts w:ascii="Times New Roman" w:hAnsi="Times New Roman" w:cs="Times New Roman"/>
              </w:rPr>
            </w:pPr>
            <w:r>
              <w:rPr>
                <w:rFonts w:ascii="Times New Roman" w:hAnsi="Times New Roman" w:cs="Times New Roman"/>
              </w:rPr>
              <w:t>100,000</w:t>
            </w:r>
          </w:p>
        </w:tc>
        <w:tc>
          <w:tcPr>
            <w:tcW w:w="900" w:type="dxa"/>
          </w:tcPr>
          <w:p w14:paraId="43FE7367"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02"/>
              <w:rPr>
                <w:rFonts w:ascii="Times New Roman" w:hAnsi="Times New Roman" w:cs="Times New Roman"/>
              </w:rPr>
            </w:pPr>
            <w:r>
              <w:rPr>
                <w:rFonts w:ascii="Times New Roman" w:hAnsi="Times New Roman" w:cs="Times New Roman"/>
              </w:rPr>
              <w:t>25,750</w:t>
            </w:r>
          </w:p>
        </w:tc>
        <w:tc>
          <w:tcPr>
            <w:tcW w:w="270" w:type="dxa"/>
          </w:tcPr>
          <w:p w14:paraId="139E1175"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810" w:type="dxa"/>
            <w:vAlign w:val="bottom"/>
          </w:tcPr>
          <w:p w14:paraId="32108395" w14:textId="4A90AF00" w:rsidR="00F3063D" w:rsidRPr="00F1354B" w:rsidRDefault="00E63E4C"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rPr>
                <w:rFonts w:ascii="Times New Roman" w:hAnsi="Times New Roman" w:cs="Times New Roman"/>
              </w:rPr>
            </w:pPr>
            <w:r w:rsidRPr="001E4D61">
              <w:rPr>
                <w:rFonts w:ascii="Times New Roman" w:hAnsi="Times New Roman" w:cs="Times New Roman"/>
              </w:rPr>
              <w:t>35</w:t>
            </w:r>
            <w:r w:rsidR="00DB5975" w:rsidRPr="001E4D61">
              <w:rPr>
                <w:rFonts w:ascii="Times New Roman" w:hAnsi="Times New Roman" w:cs="Times New Roman"/>
              </w:rPr>
              <w:t>,0</w:t>
            </w:r>
            <w:r w:rsidRPr="001E4D61">
              <w:rPr>
                <w:rFonts w:ascii="Times New Roman" w:hAnsi="Times New Roman" w:cs="Times New Roman"/>
              </w:rPr>
              <w:t>00</w:t>
            </w:r>
          </w:p>
        </w:tc>
        <w:tc>
          <w:tcPr>
            <w:tcW w:w="236" w:type="dxa"/>
          </w:tcPr>
          <w:p w14:paraId="3E94A8F2"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844" w:type="dxa"/>
            <w:vAlign w:val="bottom"/>
          </w:tcPr>
          <w:p w14:paraId="68222022"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rPr>
                <w:rFonts w:ascii="Times New Roman" w:hAnsi="Times New Roman" w:cs="Times New Roman"/>
              </w:rPr>
            </w:pPr>
            <w:r>
              <w:rPr>
                <w:rFonts w:ascii="Times New Roman" w:hAnsi="Times New Roman" w:cs="Times New Roman"/>
              </w:rPr>
              <w:t>9,013</w:t>
            </w:r>
          </w:p>
        </w:tc>
        <w:tc>
          <w:tcPr>
            <w:tcW w:w="270" w:type="dxa"/>
          </w:tcPr>
          <w:p w14:paraId="0037987D"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810" w:type="dxa"/>
            <w:vAlign w:val="bottom"/>
          </w:tcPr>
          <w:p w14:paraId="6FE1A89B" w14:textId="26D1D607" w:rsidR="00F3063D" w:rsidRPr="00F1354B" w:rsidRDefault="00441C20"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36" w:right="-108"/>
              <w:rPr>
                <w:rFonts w:ascii="Times New Roman" w:hAnsi="Times New Roman" w:cs="Times New Roman"/>
              </w:rPr>
            </w:pPr>
            <w:r>
              <w:rPr>
                <w:rFonts w:ascii="Times New Roman" w:hAnsi="Times New Roman" w:cs="Times New Roman"/>
              </w:rPr>
              <w:t>31,822</w:t>
            </w:r>
          </w:p>
        </w:tc>
        <w:tc>
          <w:tcPr>
            <w:tcW w:w="270" w:type="dxa"/>
            <w:vAlign w:val="bottom"/>
          </w:tcPr>
          <w:p w14:paraId="3F0E412A"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b/>
                <w:bCs/>
              </w:rPr>
            </w:pPr>
          </w:p>
        </w:tc>
        <w:tc>
          <w:tcPr>
            <w:tcW w:w="810" w:type="dxa"/>
            <w:vAlign w:val="bottom"/>
          </w:tcPr>
          <w:p w14:paraId="20E6BE0E"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r>
              <w:rPr>
                <w:rFonts w:ascii="Times New Roman" w:hAnsi="Times New Roman" w:cs="Times New Roman"/>
              </w:rPr>
              <w:t>6,885</w:t>
            </w:r>
          </w:p>
        </w:tc>
        <w:tc>
          <w:tcPr>
            <w:tcW w:w="236" w:type="dxa"/>
            <w:vAlign w:val="bottom"/>
          </w:tcPr>
          <w:p w14:paraId="4F15D1BD"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rPr>
            </w:pPr>
          </w:p>
        </w:tc>
        <w:tc>
          <w:tcPr>
            <w:tcW w:w="791" w:type="dxa"/>
            <w:vAlign w:val="bottom"/>
          </w:tcPr>
          <w:p w14:paraId="131C1169"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r>
              <w:rPr>
                <w:rFonts w:ascii="Times New Roman" w:hAnsi="Times New Roman" w:cs="Times New Roman"/>
              </w:rPr>
              <w:t>-</w:t>
            </w:r>
          </w:p>
        </w:tc>
        <w:tc>
          <w:tcPr>
            <w:tcW w:w="236" w:type="dxa"/>
            <w:vAlign w:val="bottom"/>
          </w:tcPr>
          <w:p w14:paraId="36D4A324"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rPr>
            </w:pPr>
          </w:p>
        </w:tc>
        <w:tc>
          <w:tcPr>
            <w:tcW w:w="844" w:type="dxa"/>
            <w:vAlign w:val="bottom"/>
          </w:tcPr>
          <w:p w14:paraId="1683662F"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r w:rsidRPr="00F1354B">
              <w:rPr>
                <w:rFonts w:ascii="Times New Roman" w:hAnsi="Times New Roman" w:cs="Times New Roman"/>
              </w:rPr>
              <w:t xml:space="preserve">           -</w:t>
            </w:r>
          </w:p>
        </w:tc>
      </w:tr>
      <w:tr w:rsidR="00F3063D" w:rsidRPr="00F1354B" w14:paraId="036B664B" w14:textId="77777777" w:rsidTr="00967D78">
        <w:trPr>
          <w:trHeight w:val="101"/>
        </w:trPr>
        <w:tc>
          <w:tcPr>
            <w:tcW w:w="1980" w:type="dxa"/>
            <w:vAlign w:val="bottom"/>
          </w:tcPr>
          <w:p w14:paraId="2CACC459"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0"/>
              <w:rPr>
                <w:rFonts w:ascii="Times New Roman" w:hAnsi="Times New Roman" w:cs="Times New Roman"/>
              </w:rPr>
            </w:pPr>
            <w:r>
              <w:rPr>
                <w:rFonts w:ascii="Times New Roman" w:hAnsi="Times New Roman" w:cs="Times New Roman"/>
              </w:rPr>
              <w:t>Company Limited</w:t>
            </w:r>
          </w:p>
        </w:tc>
        <w:tc>
          <w:tcPr>
            <w:tcW w:w="1440" w:type="dxa"/>
            <w:vAlign w:val="bottom"/>
          </w:tcPr>
          <w:p w14:paraId="7AF5569B"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rPr>
            </w:pPr>
            <w:r w:rsidRPr="00F1354B">
              <w:rPr>
                <w:rFonts w:ascii="Times New Roman" w:hAnsi="Times New Roman"/>
                <w:spacing w:val="-6"/>
              </w:rPr>
              <w:t>selling of electric</w:t>
            </w:r>
          </w:p>
        </w:tc>
        <w:tc>
          <w:tcPr>
            <w:tcW w:w="900" w:type="dxa"/>
          </w:tcPr>
          <w:p w14:paraId="31087511"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p>
        </w:tc>
        <w:tc>
          <w:tcPr>
            <w:tcW w:w="819" w:type="dxa"/>
            <w:vAlign w:val="bottom"/>
          </w:tcPr>
          <w:p w14:paraId="2C7FD14A"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p>
        </w:tc>
        <w:tc>
          <w:tcPr>
            <w:tcW w:w="882" w:type="dxa"/>
            <w:vAlign w:val="bottom"/>
          </w:tcPr>
          <w:p w14:paraId="3E8CBBA1"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p>
        </w:tc>
        <w:tc>
          <w:tcPr>
            <w:tcW w:w="872" w:type="dxa"/>
          </w:tcPr>
          <w:p w14:paraId="3806EEB9"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900" w:type="dxa"/>
          </w:tcPr>
          <w:p w14:paraId="7D0103DF"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left="-108" w:right="-108"/>
              <w:jc w:val="center"/>
              <w:rPr>
                <w:rFonts w:ascii="Times New Roman" w:hAnsi="Times New Roman" w:cs="Times New Roman"/>
              </w:rPr>
            </w:pPr>
          </w:p>
        </w:tc>
        <w:tc>
          <w:tcPr>
            <w:tcW w:w="270" w:type="dxa"/>
          </w:tcPr>
          <w:p w14:paraId="2AFE8BF5"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810" w:type="dxa"/>
            <w:tcBorders>
              <w:bottom w:val="single" w:sz="4" w:space="0" w:color="auto"/>
            </w:tcBorders>
            <w:vAlign w:val="bottom"/>
          </w:tcPr>
          <w:p w14:paraId="024BF8EB"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rPr>
                <w:rFonts w:ascii="Times New Roman" w:hAnsi="Times New Roman" w:cs="Times New Roman"/>
              </w:rPr>
            </w:pPr>
          </w:p>
        </w:tc>
        <w:tc>
          <w:tcPr>
            <w:tcW w:w="236" w:type="dxa"/>
          </w:tcPr>
          <w:p w14:paraId="37990AB7"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844" w:type="dxa"/>
            <w:tcBorders>
              <w:bottom w:val="single" w:sz="4" w:space="0" w:color="auto"/>
            </w:tcBorders>
            <w:vAlign w:val="bottom"/>
          </w:tcPr>
          <w:p w14:paraId="053CE2EE"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rPr>
                <w:rFonts w:ascii="Times New Roman" w:hAnsi="Times New Roman" w:cs="Times New Roman"/>
              </w:rPr>
            </w:pPr>
          </w:p>
        </w:tc>
        <w:tc>
          <w:tcPr>
            <w:tcW w:w="270" w:type="dxa"/>
          </w:tcPr>
          <w:p w14:paraId="0BDA83C7"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810" w:type="dxa"/>
            <w:tcBorders>
              <w:bottom w:val="single" w:sz="4" w:space="0" w:color="auto"/>
            </w:tcBorders>
            <w:vAlign w:val="bottom"/>
          </w:tcPr>
          <w:p w14:paraId="58FE2F6D"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36" w:right="-108"/>
              <w:rPr>
                <w:rFonts w:ascii="Times New Roman" w:hAnsi="Times New Roman" w:cs="Times New Roman"/>
              </w:rPr>
            </w:pPr>
          </w:p>
        </w:tc>
        <w:tc>
          <w:tcPr>
            <w:tcW w:w="270" w:type="dxa"/>
            <w:vAlign w:val="bottom"/>
          </w:tcPr>
          <w:p w14:paraId="2A6E430A"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b/>
                <w:bCs/>
              </w:rPr>
            </w:pPr>
          </w:p>
        </w:tc>
        <w:tc>
          <w:tcPr>
            <w:tcW w:w="810" w:type="dxa"/>
            <w:tcBorders>
              <w:bottom w:val="single" w:sz="4" w:space="0" w:color="auto"/>
            </w:tcBorders>
            <w:vAlign w:val="bottom"/>
          </w:tcPr>
          <w:p w14:paraId="630E9353"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p>
        </w:tc>
        <w:tc>
          <w:tcPr>
            <w:tcW w:w="236" w:type="dxa"/>
            <w:vAlign w:val="bottom"/>
          </w:tcPr>
          <w:p w14:paraId="4136B5F0"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rPr>
            </w:pPr>
          </w:p>
        </w:tc>
        <w:tc>
          <w:tcPr>
            <w:tcW w:w="791" w:type="dxa"/>
            <w:tcBorders>
              <w:bottom w:val="single" w:sz="4" w:space="0" w:color="auto"/>
            </w:tcBorders>
            <w:vAlign w:val="bottom"/>
          </w:tcPr>
          <w:p w14:paraId="6AEE8968"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p>
        </w:tc>
        <w:tc>
          <w:tcPr>
            <w:tcW w:w="236" w:type="dxa"/>
            <w:vAlign w:val="bottom"/>
          </w:tcPr>
          <w:p w14:paraId="5C1A5716"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rPr>
            </w:pPr>
          </w:p>
        </w:tc>
        <w:tc>
          <w:tcPr>
            <w:tcW w:w="844" w:type="dxa"/>
            <w:tcBorders>
              <w:bottom w:val="single" w:sz="4" w:space="0" w:color="auto"/>
            </w:tcBorders>
            <w:vAlign w:val="bottom"/>
          </w:tcPr>
          <w:p w14:paraId="798BCE04"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r>
      <w:tr w:rsidR="00F3063D" w:rsidRPr="00F1354B" w14:paraId="37D61283" w14:textId="77777777" w:rsidTr="00967D78">
        <w:trPr>
          <w:trHeight w:val="144"/>
        </w:trPr>
        <w:tc>
          <w:tcPr>
            <w:tcW w:w="1980" w:type="dxa"/>
            <w:vAlign w:val="bottom"/>
          </w:tcPr>
          <w:p w14:paraId="4A400205"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rPr>
            </w:pPr>
            <w:r w:rsidRPr="00F1354B">
              <w:rPr>
                <w:rFonts w:ascii="Times New Roman" w:hAnsi="Times New Roman" w:cs="Times New Roman"/>
                <w:b/>
                <w:bCs/>
              </w:rPr>
              <w:t>Total</w:t>
            </w:r>
          </w:p>
        </w:tc>
        <w:tc>
          <w:tcPr>
            <w:tcW w:w="1440" w:type="dxa"/>
          </w:tcPr>
          <w:p w14:paraId="149A4B31"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rPr>
            </w:pPr>
          </w:p>
        </w:tc>
        <w:tc>
          <w:tcPr>
            <w:tcW w:w="900" w:type="dxa"/>
          </w:tcPr>
          <w:p w14:paraId="7E435450"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rPr>
            </w:pPr>
          </w:p>
        </w:tc>
        <w:tc>
          <w:tcPr>
            <w:tcW w:w="819" w:type="dxa"/>
            <w:vAlign w:val="bottom"/>
          </w:tcPr>
          <w:p w14:paraId="78068622"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rPr>
            </w:pPr>
          </w:p>
        </w:tc>
        <w:tc>
          <w:tcPr>
            <w:tcW w:w="882" w:type="dxa"/>
            <w:vAlign w:val="bottom"/>
          </w:tcPr>
          <w:p w14:paraId="2D54B6F8"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9"/>
              </w:tabs>
              <w:ind w:left="-108"/>
              <w:rPr>
                <w:rFonts w:ascii="Times New Roman" w:hAnsi="Times New Roman" w:cs="Times New Roman"/>
              </w:rPr>
            </w:pPr>
          </w:p>
        </w:tc>
        <w:tc>
          <w:tcPr>
            <w:tcW w:w="872" w:type="dxa"/>
          </w:tcPr>
          <w:p w14:paraId="25FC223C"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rPr>
            </w:pPr>
          </w:p>
        </w:tc>
        <w:tc>
          <w:tcPr>
            <w:tcW w:w="900" w:type="dxa"/>
          </w:tcPr>
          <w:p w14:paraId="54BA1EFA"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rPr>
            </w:pPr>
          </w:p>
        </w:tc>
        <w:tc>
          <w:tcPr>
            <w:tcW w:w="270" w:type="dxa"/>
          </w:tcPr>
          <w:p w14:paraId="03434C18"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Pr>
                <w:rFonts w:ascii="Times New Roman" w:hAnsi="Times New Roman" w:cs="Times New Roman"/>
              </w:rPr>
            </w:pPr>
          </w:p>
        </w:tc>
        <w:tc>
          <w:tcPr>
            <w:tcW w:w="810" w:type="dxa"/>
            <w:tcBorders>
              <w:top w:val="single" w:sz="4" w:space="0" w:color="auto"/>
              <w:bottom w:val="double" w:sz="4" w:space="0" w:color="auto"/>
            </w:tcBorders>
            <w:vAlign w:val="bottom"/>
          </w:tcPr>
          <w:p w14:paraId="47CADE14" w14:textId="68599602" w:rsidR="00F3063D" w:rsidRPr="00F1354B" w:rsidRDefault="00125E3F" w:rsidP="00BB5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rPr>
                <w:rFonts w:ascii="Times New Roman" w:hAnsi="Times New Roman" w:cs="Times New Roman"/>
                <w:b/>
                <w:bCs/>
              </w:rPr>
            </w:pPr>
            <w:r>
              <w:rPr>
                <w:rFonts w:ascii="Times New Roman" w:hAnsi="Times New Roman" w:cs="Times New Roman"/>
                <w:b/>
                <w:bCs/>
              </w:rPr>
              <w:t>635,930</w:t>
            </w:r>
          </w:p>
        </w:tc>
        <w:tc>
          <w:tcPr>
            <w:tcW w:w="236" w:type="dxa"/>
          </w:tcPr>
          <w:p w14:paraId="4CB6894C"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b/>
                <w:bCs/>
              </w:rPr>
            </w:pPr>
          </w:p>
        </w:tc>
        <w:tc>
          <w:tcPr>
            <w:tcW w:w="844" w:type="dxa"/>
            <w:tcBorders>
              <w:top w:val="single" w:sz="4" w:space="0" w:color="auto"/>
              <w:bottom w:val="double" w:sz="4" w:space="0" w:color="auto"/>
            </w:tcBorders>
            <w:vAlign w:val="bottom"/>
          </w:tcPr>
          <w:p w14:paraId="11BE05E6"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rPr>
                <w:rFonts w:ascii="Times New Roman" w:hAnsi="Times New Roman" w:cs="Times New Roman"/>
                <w:b/>
                <w:bCs/>
              </w:rPr>
            </w:pPr>
            <w:r>
              <w:rPr>
                <w:rFonts w:ascii="Times New Roman" w:hAnsi="Times New Roman" w:cs="Times New Roman"/>
                <w:b/>
                <w:bCs/>
              </w:rPr>
              <w:t>609,943</w:t>
            </w:r>
          </w:p>
        </w:tc>
        <w:tc>
          <w:tcPr>
            <w:tcW w:w="270" w:type="dxa"/>
          </w:tcPr>
          <w:p w14:paraId="41F50180"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Pr>
                <w:rFonts w:ascii="Times New Roman" w:hAnsi="Times New Roman" w:cs="Times New Roman"/>
              </w:rPr>
            </w:pPr>
          </w:p>
        </w:tc>
        <w:tc>
          <w:tcPr>
            <w:tcW w:w="810" w:type="dxa"/>
            <w:tcBorders>
              <w:top w:val="single" w:sz="4" w:space="0" w:color="auto"/>
              <w:bottom w:val="double" w:sz="4" w:space="0" w:color="auto"/>
            </w:tcBorders>
            <w:vAlign w:val="bottom"/>
          </w:tcPr>
          <w:p w14:paraId="6F476722" w14:textId="5D4C0D59" w:rsidR="00F3063D" w:rsidRPr="00F1354B" w:rsidRDefault="00441C20"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36" w:right="-108"/>
              <w:rPr>
                <w:rFonts w:ascii="Times New Roman" w:hAnsi="Times New Roman" w:cs="Times New Roman"/>
                <w:b/>
                <w:bCs/>
              </w:rPr>
            </w:pPr>
            <w:r>
              <w:rPr>
                <w:rFonts w:ascii="Times New Roman" w:hAnsi="Times New Roman" w:cs="Times New Roman"/>
                <w:b/>
                <w:bCs/>
              </w:rPr>
              <w:t>747,318</w:t>
            </w:r>
          </w:p>
        </w:tc>
        <w:tc>
          <w:tcPr>
            <w:tcW w:w="270" w:type="dxa"/>
            <w:vAlign w:val="bottom"/>
          </w:tcPr>
          <w:p w14:paraId="214C892D"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b/>
                <w:bCs/>
              </w:rPr>
            </w:pPr>
          </w:p>
        </w:tc>
        <w:tc>
          <w:tcPr>
            <w:tcW w:w="810" w:type="dxa"/>
            <w:tcBorders>
              <w:top w:val="single" w:sz="4" w:space="0" w:color="auto"/>
              <w:bottom w:val="double" w:sz="4" w:space="0" w:color="auto"/>
            </w:tcBorders>
            <w:vAlign w:val="bottom"/>
          </w:tcPr>
          <w:p w14:paraId="103746B6"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b/>
                <w:bCs/>
              </w:rPr>
            </w:pPr>
            <w:r>
              <w:rPr>
                <w:rFonts w:ascii="Times New Roman" w:hAnsi="Times New Roman" w:cs="Times New Roman"/>
                <w:b/>
                <w:bCs/>
              </w:rPr>
              <w:t>719,468</w:t>
            </w:r>
          </w:p>
        </w:tc>
        <w:tc>
          <w:tcPr>
            <w:tcW w:w="236" w:type="dxa"/>
            <w:vAlign w:val="bottom"/>
          </w:tcPr>
          <w:p w14:paraId="33A072E8"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rPr>
            </w:pPr>
          </w:p>
        </w:tc>
        <w:tc>
          <w:tcPr>
            <w:tcW w:w="791" w:type="dxa"/>
            <w:tcBorders>
              <w:top w:val="single" w:sz="4" w:space="0" w:color="auto"/>
              <w:bottom w:val="double" w:sz="4" w:space="0" w:color="auto"/>
            </w:tcBorders>
            <w:vAlign w:val="bottom"/>
          </w:tcPr>
          <w:p w14:paraId="2D65105D" w14:textId="030E67E5" w:rsidR="00F3063D" w:rsidRPr="00F1354B" w:rsidRDefault="00464AD0"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b/>
                <w:bCs/>
              </w:rPr>
            </w:pPr>
            <w:r w:rsidRPr="001E4D61">
              <w:rPr>
                <w:rFonts w:ascii="Times New Roman" w:hAnsi="Times New Roman" w:cs="Times New Roman"/>
                <w:b/>
                <w:bCs/>
              </w:rPr>
              <w:t>38,996</w:t>
            </w:r>
          </w:p>
        </w:tc>
        <w:tc>
          <w:tcPr>
            <w:tcW w:w="236" w:type="dxa"/>
            <w:vAlign w:val="bottom"/>
          </w:tcPr>
          <w:p w14:paraId="193190B6"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rPr>
            </w:pPr>
          </w:p>
        </w:tc>
        <w:tc>
          <w:tcPr>
            <w:tcW w:w="844" w:type="dxa"/>
            <w:tcBorders>
              <w:top w:val="single" w:sz="4" w:space="0" w:color="auto"/>
              <w:bottom w:val="double" w:sz="4" w:space="0" w:color="auto"/>
            </w:tcBorders>
            <w:vAlign w:val="bottom"/>
          </w:tcPr>
          <w:p w14:paraId="1D895030" w14:textId="77777777" w:rsidR="00F3063D" w:rsidRPr="00F1354B" w:rsidRDefault="00F3063D" w:rsidP="00F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b/>
                <w:bCs/>
              </w:rPr>
            </w:pPr>
            <w:r>
              <w:rPr>
                <w:rFonts w:ascii="Times New Roman" w:hAnsi="Times New Roman" w:cs="Times New Roman"/>
                <w:b/>
                <w:bCs/>
              </w:rPr>
              <w:t>-</w:t>
            </w:r>
          </w:p>
        </w:tc>
      </w:tr>
    </w:tbl>
    <w:p w14:paraId="2A90F399" w14:textId="77777777" w:rsidR="003B22E3" w:rsidRDefault="003B22E3" w:rsidP="00745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14:paraId="15DDFD6A" w14:textId="77777777" w:rsidR="00DB1F84" w:rsidRPr="00C20B7D" w:rsidRDefault="00520D79" w:rsidP="0079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Pr>
          <w:rFonts w:ascii="Times New Roman" w:hAnsi="Times New Roman"/>
          <w:sz w:val="22"/>
          <w:szCs w:val="22"/>
          <w:cs/>
        </w:rPr>
        <w:tab/>
      </w:r>
      <w:r>
        <w:rPr>
          <w:rFonts w:ascii="Times New Roman" w:hAnsi="Times New Roman"/>
          <w:sz w:val="22"/>
          <w:szCs w:val="22"/>
          <w:cs/>
        </w:rPr>
        <w:tab/>
      </w:r>
      <w:r w:rsidR="00DB1F84" w:rsidRPr="00C20B7D">
        <w:rPr>
          <w:rFonts w:ascii="Times New Roman" w:hAnsi="Times New Roman"/>
          <w:sz w:val="22"/>
          <w:szCs w:val="22"/>
        </w:rPr>
        <w:t xml:space="preserve">None of the </w:t>
      </w:r>
      <w:r w:rsidR="00DB1F84">
        <w:rPr>
          <w:rFonts w:ascii="Times New Roman" w:hAnsi="Times New Roman"/>
          <w:sz w:val="22"/>
          <w:szCs w:val="22"/>
        </w:rPr>
        <w:t>equity-accounted investees</w:t>
      </w:r>
      <w:r w:rsidR="00DB1F84" w:rsidRPr="00C20B7D">
        <w:rPr>
          <w:rFonts w:ascii="Times New Roman" w:hAnsi="Times New Roman"/>
          <w:sz w:val="22"/>
          <w:szCs w:val="22"/>
        </w:rPr>
        <w:t xml:space="preserve"> </w:t>
      </w:r>
      <w:r w:rsidR="00DB1F84">
        <w:rPr>
          <w:rFonts w:ascii="Times New Roman" w:hAnsi="Times New Roman"/>
          <w:sz w:val="22"/>
          <w:szCs w:val="22"/>
        </w:rPr>
        <w:t xml:space="preserve">are publicly listed and consequently do not have </w:t>
      </w:r>
      <w:r w:rsidR="00DB1F84" w:rsidRPr="00C20B7D">
        <w:rPr>
          <w:rFonts w:ascii="Times New Roman" w:hAnsi="Times New Roman"/>
          <w:sz w:val="22"/>
          <w:szCs w:val="22"/>
        </w:rPr>
        <w:t>published price quotations.</w:t>
      </w:r>
    </w:p>
    <w:p w14:paraId="004F9444" w14:textId="77777777" w:rsidR="00DB1F84" w:rsidRPr="002F3E7A" w:rsidRDefault="00DB1F84" w:rsidP="0066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07F7B67E" w14:textId="77777777" w:rsidR="006425FD" w:rsidRDefault="00520D79" w:rsidP="0079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900"/>
        <w:jc w:val="both"/>
        <w:rPr>
          <w:rFonts w:ascii="Times New Roman" w:hAnsi="Times New Roman"/>
          <w:sz w:val="22"/>
          <w:szCs w:val="22"/>
        </w:rPr>
      </w:pPr>
      <w:r>
        <w:rPr>
          <w:rFonts w:ascii="Times New Roman" w:hAnsi="Times New Roman"/>
          <w:sz w:val="22"/>
          <w:szCs w:val="22"/>
          <w:cs/>
        </w:rPr>
        <w:tab/>
      </w:r>
    </w:p>
    <w:p w14:paraId="4520C5AF" w14:textId="77777777" w:rsidR="006425FD" w:rsidRDefault="00D80948" w:rsidP="00D80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Pr>
          <w:rFonts w:ascii="Times New Roman" w:hAnsi="Times New Roman"/>
          <w:sz w:val="22"/>
          <w:szCs w:val="22"/>
        </w:rPr>
        <w:t xml:space="preserve"> </w:t>
      </w:r>
    </w:p>
    <w:p w14:paraId="154C9E7D" w14:textId="77777777" w:rsidR="006425FD" w:rsidRDefault="006425FD" w:rsidP="0066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3768D663" w14:textId="77777777" w:rsidR="006425FD" w:rsidRDefault="006425FD" w:rsidP="0066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4BF5578D" w14:textId="77777777" w:rsidR="00C2338E" w:rsidRDefault="00C2338E" w:rsidP="00745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14:paraId="1E2C8FEC" w14:textId="77777777" w:rsidR="00D80948" w:rsidRDefault="00D80948" w:rsidP="00745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14:paraId="2E9A0017" w14:textId="77777777" w:rsidR="00D80948" w:rsidRDefault="00D80948" w:rsidP="00745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14:paraId="65024466" w14:textId="77777777" w:rsidR="00D80948" w:rsidRDefault="00D80948" w:rsidP="00745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14:paraId="2306F94A" w14:textId="77777777" w:rsidR="00D80948" w:rsidRDefault="00D80948" w:rsidP="00745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14:paraId="5D964580" w14:textId="77777777" w:rsidR="00D80948" w:rsidRDefault="00D80948" w:rsidP="00745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14:paraId="68F5337D" w14:textId="77777777" w:rsidR="00D80948" w:rsidRDefault="00D80948" w:rsidP="00745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14:paraId="21C52325" w14:textId="77777777" w:rsidR="00680AEF" w:rsidRPr="000F7E6C" w:rsidRDefault="00680AEF" w:rsidP="005F5020">
      <w:pPr>
        <w:jc w:val="thaiDistribute"/>
        <w:rPr>
          <w:rFonts w:ascii="Times New Roman" w:hAnsi="Times New Roman" w:cs="Times New Roman"/>
          <w:sz w:val="22"/>
          <w:szCs w:val="22"/>
        </w:rPr>
        <w:sectPr w:rsidR="00680AEF" w:rsidRPr="000F7E6C" w:rsidSect="004C3BE8">
          <w:footerReference w:type="default" r:id="rId14"/>
          <w:footerReference w:type="first" r:id="rId15"/>
          <w:pgSz w:w="16834" w:h="11909" w:orient="landscape" w:code="9"/>
          <w:pgMar w:top="691" w:right="1152" w:bottom="720" w:left="990" w:header="720" w:footer="720" w:gutter="0"/>
          <w:cols w:space="720"/>
          <w:docGrid w:linePitch="245"/>
        </w:sectPr>
      </w:pPr>
    </w:p>
    <w:p w14:paraId="22E20907" w14:textId="77777777" w:rsidR="005450D5" w:rsidRPr="00BB79F5" w:rsidRDefault="00896754" w:rsidP="00587CD9">
      <w:pPr>
        <w:pStyle w:val="Heading1"/>
        <w:keepLines/>
        <w:numPr>
          <w:ilvl w:val="0"/>
          <w:numId w:val="0"/>
        </w:numPr>
        <w:shd w:val="clear" w:color="auto" w:fill="auto"/>
        <w:tabs>
          <w:tab w:val="left" w:pos="540"/>
        </w:tabs>
        <w:ind w:left="540" w:hanging="540"/>
        <w:jc w:val="thaiDistribute"/>
        <w:rPr>
          <w:rFonts w:ascii="Times New Roman" w:hAnsi="Times New Roman"/>
          <w:i w:val="0"/>
          <w:iCs w:val="0"/>
          <w:sz w:val="24"/>
          <w:szCs w:val="24"/>
          <w:u w:val="none"/>
        </w:rPr>
      </w:pPr>
      <w:r>
        <w:rPr>
          <w:rFonts w:ascii="Times New Roman" w:hAnsi="Times New Roman"/>
          <w:i w:val="0"/>
          <w:iCs w:val="0"/>
          <w:sz w:val="24"/>
          <w:szCs w:val="24"/>
          <w:u w:val="none"/>
        </w:rPr>
        <w:lastRenderedPageBreak/>
        <w:t>7</w:t>
      </w:r>
      <w:r w:rsidR="005450D5" w:rsidRPr="00BB79F5">
        <w:rPr>
          <w:rFonts w:ascii="Times New Roman" w:hAnsi="Times New Roman"/>
          <w:i w:val="0"/>
          <w:iCs w:val="0"/>
          <w:sz w:val="24"/>
          <w:szCs w:val="24"/>
          <w:u w:val="none"/>
        </w:rPr>
        <w:tab/>
        <w:t xml:space="preserve">Property, plant and </w:t>
      </w:r>
      <w:r w:rsidR="005450D5" w:rsidRPr="000D2C2C">
        <w:rPr>
          <w:rFonts w:ascii="Times New Roman" w:hAnsi="Times New Roman"/>
          <w:i w:val="0"/>
          <w:iCs w:val="0"/>
          <w:sz w:val="24"/>
          <w:szCs w:val="24"/>
          <w:u w:val="none"/>
        </w:rPr>
        <w:t>equip</w:t>
      </w:r>
      <w:r w:rsidR="005450D5" w:rsidRPr="00806582">
        <w:rPr>
          <w:rFonts w:ascii="Times New Roman" w:hAnsi="Times New Roman"/>
          <w:i w:val="0"/>
          <w:iCs w:val="0"/>
          <w:sz w:val="24"/>
          <w:szCs w:val="24"/>
          <w:u w:val="none"/>
        </w:rPr>
        <w:t>ment</w:t>
      </w:r>
    </w:p>
    <w:p w14:paraId="54810910" w14:textId="77777777" w:rsidR="004E63B8" w:rsidRPr="004E169A" w:rsidRDefault="004E63B8" w:rsidP="004E6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75459B80" w14:textId="77777777" w:rsidR="004E63B8" w:rsidRPr="00D675DD" w:rsidRDefault="004E63B8" w:rsidP="004E6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675DD">
        <w:rPr>
          <w:rFonts w:ascii="Times New Roman" w:hAnsi="Times New Roman" w:cs="Times New Roman"/>
          <w:sz w:val="22"/>
          <w:szCs w:val="22"/>
        </w:rPr>
        <w:t xml:space="preserve">Acquisitions, disposals and transfers of </w:t>
      </w:r>
      <w:r>
        <w:rPr>
          <w:rFonts w:ascii="Times New Roman" w:hAnsi="Times New Roman" w:cs="Times New Roman"/>
          <w:sz w:val="22"/>
          <w:szCs w:val="22"/>
        </w:rPr>
        <w:t>property, plant</w:t>
      </w:r>
      <w:r w:rsidRPr="00D675DD">
        <w:rPr>
          <w:rFonts w:ascii="Times New Roman" w:hAnsi="Times New Roman" w:cs="Times New Roman"/>
          <w:sz w:val="22"/>
          <w:szCs w:val="22"/>
        </w:rPr>
        <w:t xml:space="preserve"> </w:t>
      </w:r>
      <w:r>
        <w:rPr>
          <w:rFonts w:ascii="Times New Roman" w:hAnsi="Times New Roman" w:cs="Times New Roman"/>
          <w:sz w:val="22"/>
          <w:szCs w:val="22"/>
        </w:rPr>
        <w:t xml:space="preserve">and </w:t>
      </w:r>
      <w:r w:rsidRPr="00D675DD">
        <w:rPr>
          <w:rFonts w:ascii="Times New Roman" w:hAnsi="Times New Roman" w:cs="Times New Roman"/>
          <w:sz w:val="22"/>
          <w:szCs w:val="22"/>
        </w:rPr>
        <w:t xml:space="preserve">equipment during the </w:t>
      </w:r>
      <w:r w:rsidR="00C6064B">
        <w:rPr>
          <w:rFonts w:ascii="Times New Roman" w:hAnsi="Times New Roman" w:cs="Times New Roman"/>
          <w:sz w:val="22"/>
          <w:szCs w:val="22"/>
        </w:rPr>
        <w:t>three</w:t>
      </w:r>
      <w:r w:rsidRPr="00D675DD">
        <w:rPr>
          <w:rFonts w:ascii="Times New Roman" w:hAnsi="Times New Roman" w:cs="Times New Roman"/>
          <w:sz w:val="22"/>
          <w:szCs w:val="22"/>
        </w:rPr>
        <w:t xml:space="preserve">-month period ended </w:t>
      </w:r>
      <w:r w:rsidR="00C6064B">
        <w:rPr>
          <w:rFonts w:ascii="Times New Roman" w:hAnsi="Times New Roman" w:cs="Times New Roman"/>
          <w:sz w:val="22"/>
          <w:szCs w:val="22"/>
        </w:rPr>
        <w:t>31 March 2021</w:t>
      </w:r>
      <w:r>
        <w:rPr>
          <w:rFonts w:ascii="Times New Roman" w:hAnsi="Times New Roman" w:cs="Times New Roman"/>
          <w:sz w:val="22"/>
          <w:szCs w:val="22"/>
        </w:rPr>
        <w:t xml:space="preserve"> </w:t>
      </w:r>
      <w:r w:rsidRPr="00D675DD">
        <w:rPr>
          <w:rFonts w:ascii="Times New Roman" w:hAnsi="Times New Roman" w:cs="Times New Roman"/>
          <w:sz w:val="22"/>
          <w:szCs w:val="22"/>
        </w:rPr>
        <w:t>w</w:t>
      </w:r>
      <w:r w:rsidR="008613D1">
        <w:rPr>
          <w:rFonts w:ascii="Times New Roman" w:hAnsi="Times New Roman" w:cs="Times New Roman"/>
          <w:sz w:val="22"/>
          <w:szCs w:val="22"/>
        </w:rPr>
        <w:t>as</w:t>
      </w:r>
      <w:r w:rsidRPr="00D675DD">
        <w:rPr>
          <w:rFonts w:ascii="Times New Roman" w:hAnsi="Times New Roman" w:cs="Times New Roman"/>
          <w:sz w:val="22"/>
          <w:szCs w:val="22"/>
        </w:rPr>
        <w:t xml:space="preserve"> as follow:</w:t>
      </w:r>
    </w:p>
    <w:tbl>
      <w:tblPr>
        <w:tblpPr w:leftFromText="180" w:rightFromText="180" w:vertAnchor="text" w:horzAnchor="margin" w:tblpX="446" w:tblpY="322"/>
        <w:tblW w:w="9090" w:type="dxa"/>
        <w:tblLayout w:type="fixed"/>
        <w:tblCellMar>
          <w:left w:w="79" w:type="dxa"/>
          <w:right w:w="79" w:type="dxa"/>
        </w:tblCellMar>
        <w:tblLook w:val="0000" w:firstRow="0" w:lastRow="0" w:firstColumn="0" w:lastColumn="0" w:noHBand="0" w:noVBand="0"/>
      </w:tblPr>
      <w:tblGrid>
        <w:gridCol w:w="3150"/>
        <w:gridCol w:w="1350"/>
        <w:gridCol w:w="185"/>
        <w:gridCol w:w="1345"/>
        <w:gridCol w:w="180"/>
        <w:gridCol w:w="1350"/>
        <w:gridCol w:w="180"/>
        <w:gridCol w:w="1350"/>
      </w:tblGrid>
      <w:tr w:rsidR="008613D1" w:rsidRPr="00D675DD" w14:paraId="3526E08F" w14:textId="77777777" w:rsidTr="00F043F8">
        <w:trPr>
          <w:cantSplit/>
          <w:tblHeader/>
        </w:trPr>
        <w:tc>
          <w:tcPr>
            <w:tcW w:w="3150" w:type="dxa"/>
            <w:vMerge w:val="restart"/>
          </w:tcPr>
          <w:p w14:paraId="0A6B84E6" w14:textId="77777777" w:rsidR="008613D1" w:rsidRPr="00D675DD" w:rsidRDefault="008613D1" w:rsidP="00F043F8">
            <w:pPr>
              <w:pStyle w:val="acctfourfigures"/>
              <w:shd w:val="clear" w:color="auto" w:fill="FFFFFF"/>
              <w:spacing w:line="240" w:lineRule="atLeast"/>
              <w:rPr>
                <w:b/>
                <w:bCs/>
                <w:i/>
                <w:iCs/>
                <w:szCs w:val="22"/>
              </w:rPr>
            </w:pPr>
          </w:p>
        </w:tc>
        <w:tc>
          <w:tcPr>
            <w:tcW w:w="2880" w:type="dxa"/>
            <w:gridSpan w:val="3"/>
          </w:tcPr>
          <w:p w14:paraId="59D627B9" w14:textId="77777777" w:rsidR="008613D1" w:rsidRDefault="00C51249"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Pr>
                <w:rFonts w:ascii="Times New Roman" w:hAnsi="Times New Roman" w:cs="Times New Roman"/>
                <w:b/>
                <w:bCs/>
                <w:sz w:val="22"/>
                <w:szCs w:val="22"/>
              </w:rPr>
              <w:t>Consolidated</w:t>
            </w:r>
          </w:p>
          <w:p w14:paraId="07BEB894" w14:textId="77777777" w:rsidR="00C51249" w:rsidRPr="004C6760" w:rsidRDefault="00C51249"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Pr>
                <w:rFonts w:ascii="Times New Roman" w:hAnsi="Times New Roman" w:cs="Times New Roman"/>
                <w:b/>
                <w:bCs/>
                <w:sz w:val="22"/>
                <w:szCs w:val="22"/>
              </w:rPr>
              <w:t>financial statements</w:t>
            </w:r>
          </w:p>
        </w:tc>
        <w:tc>
          <w:tcPr>
            <w:tcW w:w="180" w:type="dxa"/>
          </w:tcPr>
          <w:p w14:paraId="3ABBCD79" w14:textId="77777777" w:rsidR="008613D1" w:rsidRPr="00D675DD" w:rsidRDefault="008613D1" w:rsidP="00F043F8">
            <w:pPr>
              <w:pStyle w:val="acctmergecolhdg"/>
              <w:shd w:val="clear" w:color="auto" w:fill="FFFFFF"/>
              <w:spacing w:line="240" w:lineRule="atLeast"/>
              <w:jc w:val="left"/>
              <w:rPr>
                <w:szCs w:val="22"/>
              </w:rPr>
            </w:pPr>
          </w:p>
        </w:tc>
        <w:tc>
          <w:tcPr>
            <w:tcW w:w="2880" w:type="dxa"/>
            <w:gridSpan w:val="3"/>
          </w:tcPr>
          <w:p w14:paraId="51C66E47" w14:textId="77777777" w:rsidR="008613D1" w:rsidRDefault="008613D1"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D675DD">
              <w:rPr>
                <w:rFonts w:ascii="Times New Roman" w:hAnsi="Times New Roman" w:cs="Times New Roman"/>
                <w:b/>
                <w:bCs/>
                <w:sz w:val="22"/>
                <w:szCs w:val="22"/>
              </w:rPr>
              <w:t xml:space="preserve">Separate </w:t>
            </w:r>
          </w:p>
          <w:p w14:paraId="44817308" w14:textId="77777777" w:rsidR="008613D1" w:rsidRPr="00D675DD" w:rsidRDefault="008613D1"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D675DD">
              <w:rPr>
                <w:rFonts w:ascii="Times New Roman" w:hAnsi="Times New Roman" w:cs="Times New Roman"/>
                <w:b/>
                <w:bCs/>
                <w:sz w:val="22"/>
                <w:szCs w:val="22"/>
              </w:rPr>
              <w:t>financial</w:t>
            </w:r>
            <w:r>
              <w:rPr>
                <w:rFonts w:ascii="Times New Roman" w:hAnsi="Times New Roman" w:cs="Times New Roman"/>
                <w:b/>
                <w:bCs/>
                <w:sz w:val="22"/>
                <w:szCs w:val="22"/>
              </w:rPr>
              <w:t xml:space="preserve"> </w:t>
            </w:r>
            <w:r w:rsidRPr="00D675DD">
              <w:rPr>
                <w:rFonts w:ascii="Times New Roman" w:hAnsi="Times New Roman" w:cs="Times New Roman"/>
                <w:b/>
                <w:bCs/>
                <w:sz w:val="22"/>
                <w:szCs w:val="22"/>
              </w:rPr>
              <w:t>statements</w:t>
            </w:r>
          </w:p>
        </w:tc>
      </w:tr>
      <w:tr w:rsidR="008613D1" w:rsidRPr="00D675DD" w14:paraId="1F65FD72" w14:textId="77777777" w:rsidTr="00F043F8">
        <w:trPr>
          <w:cantSplit/>
          <w:trHeight w:val="103"/>
          <w:tblHeader/>
        </w:trPr>
        <w:tc>
          <w:tcPr>
            <w:tcW w:w="3150" w:type="dxa"/>
            <w:vMerge/>
          </w:tcPr>
          <w:p w14:paraId="2F81A1F2" w14:textId="77777777" w:rsidR="008613D1" w:rsidRPr="00D675DD" w:rsidRDefault="008613D1" w:rsidP="00F043F8">
            <w:pPr>
              <w:pStyle w:val="acctfourfigures"/>
              <w:shd w:val="clear" w:color="auto" w:fill="FFFFFF"/>
              <w:spacing w:line="240" w:lineRule="atLeast"/>
              <w:rPr>
                <w:szCs w:val="22"/>
              </w:rPr>
            </w:pPr>
          </w:p>
        </w:tc>
        <w:tc>
          <w:tcPr>
            <w:tcW w:w="1350" w:type="dxa"/>
          </w:tcPr>
          <w:p w14:paraId="1B2E8C25" w14:textId="77777777" w:rsidR="008613D1" w:rsidRPr="00D675DD" w:rsidRDefault="008613D1" w:rsidP="00F043F8">
            <w:pPr>
              <w:pStyle w:val="acctfourfigures"/>
              <w:shd w:val="clear" w:color="auto" w:fill="FFFFFF"/>
              <w:tabs>
                <w:tab w:val="clear" w:pos="765"/>
              </w:tabs>
              <w:spacing w:line="240" w:lineRule="atLeast"/>
              <w:jc w:val="center"/>
              <w:rPr>
                <w:szCs w:val="22"/>
              </w:rPr>
            </w:pPr>
          </w:p>
          <w:p w14:paraId="63C32900" w14:textId="77777777" w:rsidR="008613D1" w:rsidRPr="00D675DD" w:rsidRDefault="008613D1" w:rsidP="00F043F8">
            <w:pPr>
              <w:pStyle w:val="acctfourfigures"/>
              <w:shd w:val="clear" w:color="auto" w:fill="FFFFFF"/>
              <w:tabs>
                <w:tab w:val="clear" w:pos="765"/>
              </w:tabs>
              <w:spacing w:line="240" w:lineRule="atLeast"/>
              <w:jc w:val="center"/>
              <w:rPr>
                <w:szCs w:val="22"/>
              </w:rPr>
            </w:pPr>
            <w:r w:rsidRPr="00D675DD">
              <w:rPr>
                <w:szCs w:val="22"/>
              </w:rPr>
              <w:t>Acquisitions</w:t>
            </w:r>
          </w:p>
          <w:p w14:paraId="5108E2BB" w14:textId="77777777" w:rsidR="008613D1" w:rsidRPr="00D675DD" w:rsidRDefault="008613D1" w:rsidP="00F043F8">
            <w:pPr>
              <w:pStyle w:val="acctfourfigures"/>
              <w:shd w:val="clear" w:color="auto" w:fill="FFFFFF"/>
              <w:tabs>
                <w:tab w:val="clear" w:pos="765"/>
              </w:tabs>
              <w:spacing w:line="240" w:lineRule="atLeast"/>
              <w:jc w:val="center"/>
              <w:rPr>
                <w:szCs w:val="22"/>
              </w:rPr>
            </w:pPr>
            <w:r w:rsidRPr="00D675DD">
              <w:rPr>
                <w:szCs w:val="22"/>
              </w:rPr>
              <w:t>and</w:t>
            </w:r>
          </w:p>
          <w:p w14:paraId="5CEEF1D4" w14:textId="77777777" w:rsidR="008613D1" w:rsidRPr="00D675DD" w:rsidRDefault="008613D1" w:rsidP="00F043F8">
            <w:pPr>
              <w:pStyle w:val="acctfourfigures"/>
              <w:shd w:val="clear" w:color="auto" w:fill="FFFFFF"/>
              <w:tabs>
                <w:tab w:val="clear" w:pos="765"/>
              </w:tabs>
              <w:spacing w:line="240" w:lineRule="atLeast"/>
              <w:jc w:val="center"/>
              <w:rPr>
                <w:szCs w:val="22"/>
              </w:rPr>
            </w:pPr>
            <w:r w:rsidRPr="00D675DD">
              <w:rPr>
                <w:szCs w:val="22"/>
              </w:rPr>
              <w:t>transfers in</w:t>
            </w:r>
          </w:p>
          <w:p w14:paraId="55C0404F" w14:textId="77777777" w:rsidR="008613D1" w:rsidRPr="00D675DD" w:rsidRDefault="008613D1" w:rsidP="00F043F8">
            <w:pPr>
              <w:pStyle w:val="acctfourfigures"/>
              <w:shd w:val="clear" w:color="auto" w:fill="FFFFFF"/>
              <w:tabs>
                <w:tab w:val="clear" w:pos="765"/>
              </w:tabs>
              <w:spacing w:line="240" w:lineRule="atLeast"/>
              <w:jc w:val="center"/>
              <w:rPr>
                <w:szCs w:val="22"/>
                <w:rtl/>
                <w:cs/>
              </w:rPr>
            </w:pPr>
            <w:r w:rsidRPr="00D675DD">
              <w:rPr>
                <w:szCs w:val="22"/>
              </w:rPr>
              <w:t>- at cost</w:t>
            </w:r>
          </w:p>
        </w:tc>
        <w:tc>
          <w:tcPr>
            <w:tcW w:w="185" w:type="dxa"/>
          </w:tcPr>
          <w:p w14:paraId="4B6FFEED" w14:textId="77777777" w:rsidR="008613D1" w:rsidRPr="00D675DD" w:rsidRDefault="008613D1" w:rsidP="00F043F8">
            <w:pPr>
              <w:pStyle w:val="acctfourfigures"/>
              <w:shd w:val="clear" w:color="auto" w:fill="FFFFFF"/>
              <w:spacing w:line="240" w:lineRule="atLeast"/>
              <w:jc w:val="center"/>
              <w:rPr>
                <w:szCs w:val="22"/>
              </w:rPr>
            </w:pPr>
          </w:p>
          <w:p w14:paraId="229396FA" w14:textId="77777777" w:rsidR="008613D1" w:rsidRPr="00D675DD" w:rsidRDefault="008613D1" w:rsidP="00F043F8">
            <w:pPr>
              <w:pStyle w:val="acctfourfigures"/>
              <w:shd w:val="clear" w:color="auto" w:fill="FFFFFF"/>
              <w:spacing w:line="240" w:lineRule="atLeast"/>
              <w:jc w:val="center"/>
              <w:rPr>
                <w:szCs w:val="22"/>
              </w:rPr>
            </w:pPr>
          </w:p>
          <w:p w14:paraId="1313B63C" w14:textId="77777777" w:rsidR="008613D1" w:rsidRPr="00D675DD" w:rsidRDefault="008613D1" w:rsidP="00F043F8">
            <w:pPr>
              <w:pStyle w:val="acctfourfigures"/>
              <w:shd w:val="clear" w:color="auto" w:fill="FFFFFF"/>
              <w:spacing w:line="240" w:lineRule="atLeast"/>
              <w:jc w:val="center"/>
              <w:rPr>
                <w:szCs w:val="22"/>
              </w:rPr>
            </w:pPr>
          </w:p>
          <w:p w14:paraId="7642E539" w14:textId="77777777" w:rsidR="008613D1" w:rsidRPr="00D675DD" w:rsidRDefault="008613D1" w:rsidP="00F043F8">
            <w:pPr>
              <w:pStyle w:val="acctfourfigures"/>
              <w:shd w:val="clear" w:color="auto" w:fill="FFFFFF"/>
              <w:spacing w:line="240" w:lineRule="atLeast"/>
              <w:jc w:val="center"/>
              <w:rPr>
                <w:szCs w:val="22"/>
              </w:rPr>
            </w:pPr>
          </w:p>
          <w:p w14:paraId="7F60BC35" w14:textId="77777777" w:rsidR="008613D1" w:rsidRPr="00D675DD" w:rsidRDefault="008613D1" w:rsidP="00F043F8">
            <w:pPr>
              <w:pStyle w:val="acctfourfigures"/>
              <w:shd w:val="clear" w:color="auto" w:fill="FFFFFF"/>
              <w:spacing w:line="240" w:lineRule="atLeast"/>
              <w:jc w:val="center"/>
              <w:rPr>
                <w:szCs w:val="22"/>
              </w:rPr>
            </w:pPr>
          </w:p>
        </w:tc>
        <w:tc>
          <w:tcPr>
            <w:tcW w:w="1345" w:type="dxa"/>
          </w:tcPr>
          <w:p w14:paraId="3D212AE0" w14:textId="77777777" w:rsidR="008613D1" w:rsidRPr="00D675DD" w:rsidRDefault="008613D1" w:rsidP="00F043F8">
            <w:pPr>
              <w:pStyle w:val="acctfourfigures"/>
              <w:shd w:val="clear" w:color="auto" w:fill="FFFFFF"/>
              <w:tabs>
                <w:tab w:val="clear" w:pos="765"/>
              </w:tabs>
              <w:spacing w:line="240" w:lineRule="atLeast"/>
              <w:jc w:val="center"/>
              <w:rPr>
                <w:szCs w:val="22"/>
              </w:rPr>
            </w:pPr>
            <w:r w:rsidRPr="00D675DD">
              <w:rPr>
                <w:szCs w:val="22"/>
              </w:rPr>
              <w:t>Disposals</w:t>
            </w:r>
          </w:p>
          <w:p w14:paraId="3C76A353" w14:textId="77777777" w:rsidR="008613D1" w:rsidRPr="00D675DD" w:rsidRDefault="008613D1" w:rsidP="00F043F8">
            <w:pPr>
              <w:pStyle w:val="acctfourfigures"/>
              <w:shd w:val="clear" w:color="auto" w:fill="FFFFFF"/>
              <w:tabs>
                <w:tab w:val="clear" w:pos="765"/>
              </w:tabs>
              <w:spacing w:line="240" w:lineRule="atLeast"/>
              <w:jc w:val="center"/>
              <w:rPr>
                <w:szCs w:val="22"/>
              </w:rPr>
            </w:pPr>
            <w:r w:rsidRPr="00D675DD">
              <w:rPr>
                <w:szCs w:val="22"/>
              </w:rPr>
              <w:t xml:space="preserve">and </w:t>
            </w:r>
          </w:p>
          <w:p w14:paraId="2E6479BA" w14:textId="77777777" w:rsidR="008613D1" w:rsidRPr="00D675DD" w:rsidRDefault="008613D1" w:rsidP="00F043F8">
            <w:pPr>
              <w:pStyle w:val="acctfourfigures"/>
              <w:shd w:val="clear" w:color="auto" w:fill="FFFFFF"/>
              <w:tabs>
                <w:tab w:val="clear" w:pos="765"/>
              </w:tabs>
              <w:spacing w:line="240" w:lineRule="atLeast"/>
              <w:jc w:val="center"/>
              <w:rPr>
                <w:szCs w:val="22"/>
              </w:rPr>
            </w:pPr>
            <w:r w:rsidRPr="00D675DD">
              <w:rPr>
                <w:szCs w:val="22"/>
              </w:rPr>
              <w:t>transfers out - net book value</w:t>
            </w:r>
          </w:p>
        </w:tc>
        <w:tc>
          <w:tcPr>
            <w:tcW w:w="180" w:type="dxa"/>
          </w:tcPr>
          <w:p w14:paraId="5F9E8E7D" w14:textId="77777777" w:rsidR="008613D1" w:rsidRPr="00D675DD" w:rsidRDefault="008613D1" w:rsidP="00F043F8">
            <w:pPr>
              <w:pStyle w:val="acctfourfigures"/>
              <w:shd w:val="clear" w:color="auto" w:fill="FFFFFF"/>
              <w:spacing w:line="240" w:lineRule="atLeast"/>
              <w:jc w:val="center"/>
              <w:rPr>
                <w:szCs w:val="22"/>
              </w:rPr>
            </w:pPr>
          </w:p>
          <w:p w14:paraId="60CD3AE8" w14:textId="77777777" w:rsidR="008613D1" w:rsidRPr="00D675DD" w:rsidRDefault="008613D1" w:rsidP="00F043F8">
            <w:pPr>
              <w:pStyle w:val="acctfourfigures"/>
              <w:shd w:val="clear" w:color="auto" w:fill="FFFFFF"/>
              <w:spacing w:line="240" w:lineRule="atLeast"/>
              <w:jc w:val="center"/>
              <w:rPr>
                <w:szCs w:val="22"/>
              </w:rPr>
            </w:pPr>
          </w:p>
          <w:p w14:paraId="3C59CCE5" w14:textId="77777777" w:rsidR="008613D1" w:rsidRPr="00D675DD" w:rsidRDefault="008613D1" w:rsidP="00F043F8">
            <w:pPr>
              <w:pStyle w:val="acctfourfigures"/>
              <w:shd w:val="clear" w:color="auto" w:fill="FFFFFF"/>
              <w:spacing w:line="240" w:lineRule="atLeast"/>
              <w:jc w:val="center"/>
              <w:rPr>
                <w:szCs w:val="22"/>
              </w:rPr>
            </w:pPr>
          </w:p>
          <w:p w14:paraId="5C163545" w14:textId="77777777" w:rsidR="008613D1" w:rsidRPr="00D675DD" w:rsidRDefault="008613D1" w:rsidP="00F043F8">
            <w:pPr>
              <w:pStyle w:val="acctfourfigures"/>
              <w:shd w:val="clear" w:color="auto" w:fill="FFFFFF"/>
              <w:spacing w:line="240" w:lineRule="atLeast"/>
              <w:jc w:val="center"/>
              <w:rPr>
                <w:szCs w:val="22"/>
              </w:rPr>
            </w:pPr>
          </w:p>
          <w:p w14:paraId="5B068E3A" w14:textId="77777777" w:rsidR="008613D1" w:rsidRPr="00D675DD" w:rsidRDefault="008613D1" w:rsidP="00F043F8">
            <w:pPr>
              <w:pStyle w:val="acctfourfigures"/>
              <w:shd w:val="clear" w:color="auto" w:fill="FFFFFF"/>
              <w:spacing w:line="240" w:lineRule="atLeast"/>
              <w:jc w:val="center"/>
              <w:rPr>
                <w:szCs w:val="22"/>
              </w:rPr>
            </w:pPr>
          </w:p>
        </w:tc>
        <w:tc>
          <w:tcPr>
            <w:tcW w:w="1350" w:type="dxa"/>
          </w:tcPr>
          <w:p w14:paraId="258B3212" w14:textId="77777777" w:rsidR="008613D1" w:rsidRPr="00D675DD" w:rsidRDefault="008613D1" w:rsidP="00F043F8">
            <w:pPr>
              <w:pStyle w:val="acctfourfigures"/>
              <w:shd w:val="clear" w:color="auto" w:fill="FFFFFF"/>
              <w:tabs>
                <w:tab w:val="clear" w:pos="765"/>
              </w:tabs>
              <w:spacing w:line="240" w:lineRule="atLeast"/>
              <w:jc w:val="center"/>
              <w:rPr>
                <w:szCs w:val="22"/>
              </w:rPr>
            </w:pPr>
          </w:p>
          <w:p w14:paraId="680C9EB3" w14:textId="77777777" w:rsidR="008613D1" w:rsidRPr="00D675DD" w:rsidRDefault="008613D1" w:rsidP="00F043F8">
            <w:pPr>
              <w:pStyle w:val="acctfourfigures"/>
              <w:shd w:val="clear" w:color="auto" w:fill="FFFFFF"/>
              <w:tabs>
                <w:tab w:val="clear" w:pos="765"/>
              </w:tabs>
              <w:spacing w:line="240" w:lineRule="atLeast"/>
              <w:jc w:val="center"/>
              <w:rPr>
                <w:szCs w:val="22"/>
              </w:rPr>
            </w:pPr>
            <w:r w:rsidRPr="00D675DD">
              <w:rPr>
                <w:szCs w:val="22"/>
              </w:rPr>
              <w:t>Acquisitions</w:t>
            </w:r>
          </w:p>
          <w:p w14:paraId="473121C7" w14:textId="77777777" w:rsidR="008613D1" w:rsidRPr="00D675DD" w:rsidRDefault="008613D1" w:rsidP="00F043F8">
            <w:pPr>
              <w:pStyle w:val="acctfourfigures"/>
              <w:shd w:val="clear" w:color="auto" w:fill="FFFFFF"/>
              <w:tabs>
                <w:tab w:val="clear" w:pos="765"/>
              </w:tabs>
              <w:spacing w:line="240" w:lineRule="atLeast"/>
              <w:jc w:val="center"/>
              <w:rPr>
                <w:szCs w:val="22"/>
              </w:rPr>
            </w:pPr>
            <w:r w:rsidRPr="00D675DD">
              <w:rPr>
                <w:szCs w:val="22"/>
              </w:rPr>
              <w:t>and</w:t>
            </w:r>
          </w:p>
          <w:p w14:paraId="42E9A696" w14:textId="77777777" w:rsidR="008613D1" w:rsidRPr="00D675DD" w:rsidRDefault="008613D1" w:rsidP="00F043F8">
            <w:pPr>
              <w:pStyle w:val="acctfourfigures"/>
              <w:shd w:val="clear" w:color="auto" w:fill="FFFFFF"/>
              <w:tabs>
                <w:tab w:val="clear" w:pos="765"/>
              </w:tabs>
              <w:spacing w:line="240" w:lineRule="atLeast"/>
              <w:jc w:val="center"/>
              <w:rPr>
                <w:szCs w:val="22"/>
              </w:rPr>
            </w:pPr>
            <w:r w:rsidRPr="00D675DD">
              <w:rPr>
                <w:szCs w:val="22"/>
              </w:rPr>
              <w:t>transfers in</w:t>
            </w:r>
          </w:p>
          <w:p w14:paraId="18A8936C" w14:textId="77777777" w:rsidR="008613D1" w:rsidRPr="00D675DD" w:rsidRDefault="008613D1" w:rsidP="00F043F8">
            <w:pPr>
              <w:pStyle w:val="acctfourfigures"/>
              <w:shd w:val="clear" w:color="auto" w:fill="FFFFFF"/>
              <w:tabs>
                <w:tab w:val="clear" w:pos="765"/>
              </w:tabs>
              <w:spacing w:line="240" w:lineRule="atLeast"/>
              <w:jc w:val="center"/>
              <w:rPr>
                <w:szCs w:val="22"/>
                <w:rtl/>
                <w:cs/>
              </w:rPr>
            </w:pPr>
            <w:r w:rsidRPr="00D675DD">
              <w:rPr>
                <w:szCs w:val="22"/>
              </w:rPr>
              <w:t>- at cost</w:t>
            </w:r>
          </w:p>
        </w:tc>
        <w:tc>
          <w:tcPr>
            <w:tcW w:w="180" w:type="dxa"/>
          </w:tcPr>
          <w:p w14:paraId="162C624A" w14:textId="77777777" w:rsidR="008613D1" w:rsidRPr="00D675DD" w:rsidRDefault="008613D1" w:rsidP="00F043F8">
            <w:pPr>
              <w:pStyle w:val="acctfourfigures"/>
              <w:shd w:val="clear" w:color="auto" w:fill="FFFFFF"/>
              <w:spacing w:line="240" w:lineRule="atLeast"/>
              <w:jc w:val="center"/>
              <w:rPr>
                <w:szCs w:val="22"/>
              </w:rPr>
            </w:pPr>
          </w:p>
          <w:p w14:paraId="3FC3725F" w14:textId="77777777" w:rsidR="008613D1" w:rsidRPr="00D675DD" w:rsidRDefault="008613D1" w:rsidP="00F043F8">
            <w:pPr>
              <w:pStyle w:val="acctfourfigures"/>
              <w:shd w:val="clear" w:color="auto" w:fill="FFFFFF"/>
              <w:spacing w:line="240" w:lineRule="atLeast"/>
              <w:jc w:val="center"/>
              <w:rPr>
                <w:szCs w:val="22"/>
              </w:rPr>
            </w:pPr>
          </w:p>
          <w:p w14:paraId="480776E9" w14:textId="77777777" w:rsidR="008613D1" w:rsidRPr="00D675DD" w:rsidRDefault="008613D1" w:rsidP="00F043F8">
            <w:pPr>
              <w:pStyle w:val="acctfourfigures"/>
              <w:shd w:val="clear" w:color="auto" w:fill="FFFFFF"/>
              <w:spacing w:line="240" w:lineRule="atLeast"/>
              <w:jc w:val="center"/>
              <w:rPr>
                <w:szCs w:val="22"/>
              </w:rPr>
            </w:pPr>
          </w:p>
          <w:p w14:paraId="61699EA9" w14:textId="77777777" w:rsidR="008613D1" w:rsidRPr="00D675DD" w:rsidRDefault="008613D1" w:rsidP="00F043F8">
            <w:pPr>
              <w:pStyle w:val="acctfourfigures"/>
              <w:shd w:val="clear" w:color="auto" w:fill="FFFFFF"/>
              <w:spacing w:line="240" w:lineRule="atLeast"/>
              <w:jc w:val="center"/>
              <w:rPr>
                <w:szCs w:val="22"/>
              </w:rPr>
            </w:pPr>
          </w:p>
          <w:p w14:paraId="2BF8A751" w14:textId="77777777" w:rsidR="008613D1" w:rsidRPr="00D675DD" w:rsidRDefault="008613D1" w:rsidP="00F043F8">
            <w:pPr>
              <w:pStyle w:val="acctfourfigures"/>
              <w:shd w:val="clear" w:color="auto" w:fill="FFFFFF"/>
              <w:spacing w:line="240" w:lineRule="atLeast"/>
              <w:jc w:val="center"/>
              <w:rPr>
                <w:szCs w:val="22"/>
              </w:rPr>
            </w:pPr>
          </w:p>
        </w:tc>
        <w:tc>
          <w:tcPr>
            <w:tcW w:w="1350" w:type="dxa"/>
          </w:tcPr>
          <w:p w14:paraId="7D3793CE" w14:textId="77777777" w:rsidR="008613D1" w:rsidRPr="00D675DD" w:rsidRDefault="008613D1" w:rsidP="00F043F8">
            <w:pPr>
              <w:pStyle w:val="acctfourfigures"/>
              <w:shd w:val="clear" w:color="auto" w:fill="FFFFFF"/>
              <w:tabs>
                <w:tab w:val="clear" w:pos="765"/>
              </w:tabs>
              <w:spacing w:line="240" w:lineRule="atLeast"/>
              <w:jc w:val="center"/>
              <w:rPr>
                <w:szCs w:val="22"/>
              </w:rPr>
            </w:pPr>
            <w:r w:rsidRPr="00D675DD">
              <w:rPr>
                <w:szCs w:val="22"/>
              </w:rPr>
              <w:t>Disposals</w:t>
            </w:r>
          </w:p>
          <w:p w14:paraId="582E4DAE" w14:textId="77777777" w:rsidR="008613D1" w:rsidRPr="00D675DD" w:rsidRDefault="008613D1" w:rsidP="00F043F8">
            <w:pPr>
              <w:pStyle w:val="acctfourfigures"/>
              <w:shd w:val="clear" w:color="auto" w:fill="FFFFFF"/>
              <w:tabs>
                <w:tab w:val="clear" w:pos="765"/>
              </w:tabs>
              <w:spacing w:line="240" w:lineRule="atLeast"/>
              <w:jc w:val="center"/>
              <w:rPr>
                <w:szCs w:val="22"/>
              </w:rPr>
            </w:pPr>
            <w:r w:rsidRPr="00D675DD">
              <w:rPr>
                <w:szCs w:val="22"/>
              </w:rPr>
              <w:t>and</w:t>
            </w:r>
          </w:p>
          <w:p w14:paraId="0366F231" w14:textId="77777777" w:rsidR="008613D1" w:rsidRPr="00D675DD" w:rsidRDefault="008613D1" w:rsidP="00F043F8">
            <w:pPr>
              <w:pStyle w:val="acctfourfigures"/>
              <w:shd w:val="clear" w:color="auto" w:fill="FFFFFF"/>
              <w:tabs>
                <w:tab w:val="clear" w:pos="765"/>
              </w:tabs>
              <w:spacing w:line="240" w:lineRule="atLeast"/>
              <w:jc w:val="center"/>
              <w:rPr>
                <w:szCs w:val="22"/>
              </w:rPr>
            </w:pPr>
            <w:r w:rsidRPr="00D675DD">
              <w:rPr>
                <w:szCs w:val="22"/>
              </w:rPr>
              <w:t>transfers out - net book value</w:t>
            </w:r>
          </w:p>
        </w:tc>
      </w:tr>
      <w:tr w:rsidR="008613D1" w:rsidRPr="00D675DD" w14:paraId="7FCDA416" w14:textId="77777777" w:rsidTr="00F043F8">
        <w:trPr>
          <w:cantSplit/>
        </w:trPr>
        <w:tc>
          <w:tcPr>
            <w:tcW w:w="3150" w:type="dxa"/>
          </w:tcPr>
          <w:p w14:paraId="26B8C85F" w14:textId="77777777" w:rsidR="008613D1" w:rsidRPr="00D675DD" w:rsidRDefault="008613D1" w:rsidP="00F043F8">
            <w:pPr>
              <w:shd w:val="clear" w:color="auto" w:fill="FFFFFF"/>
              <w:rPr>
                <w:rFonts w:ascii="Times New Roman" w:hAnsi="Times New Roman" w:cs="Times New Roman"/>
                <w:b/>
                <w:bCs/>
                <w:i/>
                <w:iCs/>
                <w:sz w:val="22"/>
                <w:szCs w:val="22"/>
              </w:rPr>
            </w:pPr>
          </w:p>
        </w:tc>
        <w:tc>
          <w:tcPr>
            <w:tcW w:w="5940" w:type="dxa"/>
            <w:gridSpan w:val="7"/>
          </w:tcPr>
          <w:p w14:paraId="19EBA2B4" w14:textId="77777777" w:rsidR="008613D1" w:rsidRPr="00D675DD" w:rsidRDefault="008613D1" w:rsidP="00F043F8">
            <w:pPr>
              <w:pStyle w:val="acctfourfigures"/>
              <w:shd w:val="clear" w:color="auto" w:fill="FFFFFF"/>
              <w:spacing w:line="240" w:lineRule="atLeast"/>
              <w:jc w:val="center"/>
              <w:rPr>
                <w:i/>
                <w:iCs/>
                <w:szCs w:val="22"/>
              </w:rPr>
            </w:pPr>
            <w:r w:rsidRPr="00D675DD">
              <w:rPr>
                <w:i/>
                <w:iCs/>
                <w:szCs w:val="22"/>
              </w:rPr>
              <w:t>(in thousand Baht)</w:t>
            </w:r>
          </w:p>
        </w:tc>
      </w:tr>
      <w:tr w:rsidR="008613D1" w:rsidRPr="00D675DD" w14:paraId="7DCA7D03" w14:textId="77777777" w:rsidTr="00F043F8">
        <w:trPr>
          <w:cantSplit/>
        </w:trPr>
        <w:tc>
          <w:tcPr>
            <w:tcW w:w="3150" w:type="dxa"/>
          </w:tcPr>
          <w:p w14:paraId="0F1CD1E3" w14:textId="77777777" w:rsidR="008613D1" w:rsidRPr="00D675DD" w:rsidRDefault="008613D1" w:rsidP="004E1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i/>
                <w:iCs/>
                <w:sz w:val="22"/>
                <w:szCs w:val="22"/>
              </w:rPr>
            </w:pPr>
          </w:p>
        </w:tc>
        <w:tc>
          <w:tcPr>
            <w:tcW w:w="5940" w:type="dxa"/>
            <w:gridSpan w:val="7"/>
          </w:tcPr>
          <w:p w14:paraId="5FACA889" w14:textId="77777777" w:rsidR="008613D1" w:rsidRPr="00D675DD" w:rsidRDefault="008613D1" w:rsidP="00F043F8">
            <w:pPr>
              <w:pStyle w:val="acctfourfigures"/>
              <w:shd w:val="clear" w:color="auto" w:fill="FFFFFF"/>
              <w:spacing w:line="240" w:lineRule="atLeast"/>
              <w:jc w:val="center"/>
              <w:rPr>
                <w:i/>
                <w:iCs/>
                <w:szCs w:val="22"/>
              </w:rPr>
            </w:pPr>
          </w:p>
        </w:tc>
      </w:tr>
      <w:tr w:rsidR="008613D1" w:rsidRPr="00D675DD" w14:paraId="55CC11E7" w14:textId="77777777" w:rsidTr="00F043F8">
        <w:trPr>
          <w:cantSplit/>
        </w:trPr>
        <w:tc>
          <w:tcPr>
            <w:tcW w:w="3150" w:type="dxa"/>
          </w:tcPr>
          <w:p w14:paraId="5C2AD5D9" w14:textId="6F94F7DE" w:rsidR="008613D1" w:rsidRPr="00D675DD" w:rsidRDefault="00BF31CD"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F31CD">
              <w:rPr>
                <w:rFonts w:ascii="Times New Roman" w:hAnsi="Times New Roman" w:cs="Times New Roman"/>
                <w:sz w:val="22"/>
                <w:szCs w:val="22"/>
              </w:rPr>
              <w:t>Commercial buildings</w:t>
            </w:r>
          </w:p>
        </w:tc>
        <w:tc>
          <w:tcPr>
            <w:tcW w:w="1350" w:type="dxa"/>
          </w:tcPr>
          <w:p w14:paraId="725AC61D" w14:textId="6809AA11" w:rsidR="008613D1" w:rsidRPr="00470EC4" w:rsidRDefault="0012667F"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470EC4">
              <w:rPr>
                <w:rFonts w:ascii="Times New Roman" w:hAnsi="Times New Roman" w:cs="Times New Roman"/>
                <w:sz w:val="22"/>
                <w:szCs w:val="22"/>
              </w:rPr>
              <w:t>6</w:t>
            </w:r>
          </w:p>
        </w:tc>
        <w:tc>
          <w:tcPr>
            <w:tcW w:w="185" w:type="dxa"/>
          </w:tcPr>
          <w:p w14:paraId="1F6F3009" w14:textId="77777777" w:rsidR="008613D1" w:rsidRPr="00470EC4" w:rsidRDefault="008613D1"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345" w:type="dxa"/>
          </w:tcPr>
          <w:p w14:paraId="07929986" w14:textId="2C6F6069" w:rsidR="008613D1" w:rsidRPr="00470EC4" w:rsidRDefault="0012667F"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108" w:right="-108"/>
              <w:rPr>
                <w:rFonts w:ascii="Times New Roman" w:hAnsi="Times New Roman" w:cs="Times New Roman"/>
                <w:sz w:val="22"/>
                <w:szCs w:val="22"/>
              </w:rPr>
            </w:pPr>
            <w:r w:rsidRPr="00470EC4">
              <w:rPr>
                <w:rFonts w:ascii="Times New Roman" w:hAnsi="Times New Roman" w:cs="Times New Roman"/>
                <w:sz w:val="22"/>
                <w:szCs w:val="22"/>
              </w:rPr>
              <w:t>-</w:t>
            </w:r>
          </w:p>
        </w:tc>
        <w:tc>
          <w:tcPr>
            <w:tcW w:w="180" w:type="dxa"/>
          </w:tcPr>
          <w:p w14:paraId="1E184B66" w14:textId="77777777" w:rsidR="008613D1" w:rsidRPr="00470EC4" w:rsidRDefault="008613D1" w:rsidP="00F043F8">
            <w:pPr>
              <w:pStyle w:val="acctfourfigures"/>
              <w:shd w:val="clear" w:color="auto" w:fill="FFFFFF"/>
              <w:spacing w:line="240" w:lineRule="atLeast"/>
              <w:rPr>
                <w:szCs w:val="22"/>
              </w:rPr>
            </w:pPr>
          </w:p>
        </w:tc>
        <w:tc>
          <w:tcPr>
            <w:tcW w:w="1350" w:type="dxa"/>
          </w:tcPr>
          <w:p w14:paraId="251157DB" w14:textId="618598E7" w:rsidR="008613D1" w:rsidRPr="00470EC4" w:rsidRDefault="00A301E2"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470EC4">
              <w:rPr>
                <w:rFonts w:ascii="Times New Roman" w:hAnsi="Times New Roman" w:cs="Times New Roman"/>
                <w:sz w:val="22"/>
                <w:szCs w:val="22"/>
              </w:rPr>
              <w:t>6</w:t>
            </w:r>
          </w:p>
        </w:tc>
        <w:tc>
          <w:tcPr>
            <w:tcW w:w="180" w:type="dxa"/>
          </w:tcPr>
          <w:p w14:paraId="25643132" w14:textId="77777777" w:rsidR="008613D1" w:rsidRPr="00310D3D" w:rsidRDefault="008613D1"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350" w:type="dxa"/>
          </w:tcPr>
          <w:p w14:paraId="0FC00D54" w14:textId="7396CA7D" w:rsidR="008613D1" w:rsidRPr="00310D3D" w:rsidRDefault="00614774"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108" w:right="-108"/>
              <w:rPr>
                <w:rFonts w:ascii="Times New Roman" w:hAnsi="Times New Roman" w:cs="Times New Roman"/>
                <w:sz w:val="22"/>
                <w:szCs w:val="22"/>
              </w:rPr>
            </w:pPr>
            <w:r>
              <w:rPr>
                <w:rFonts w:ascii="Times New Roman" w:hAnsi="Times New Roman" w:cs="Times New Roman"/>
                <w:sz w:val="22"/>
                <w:szCs w:val="22"/>
              </w:rPr>
              <w:t>-</w:t>
            </w:r>
          </w:p>
        </w:tc>
      </w:tr>
      <w:tr w:rsidR="009379E8" w:rsidRPr="00D675DD" w14:paraId="5ED807FD" w14:textId="77777777" w:rsidTr="00F043F8">
        <w:trPr>
          <w:cantSplit/>
        </w:trPr>
        <w:tc>
          <w:tcPr>
            <w:tcW w:w="3150" w:type="dxa"/>
          </w:tcPr>
          <w:p w14:paraId="32668B30" w14:textId="718D62C0" w:rsidR="009379E8" w:rsidRPr="00BF31CD" w:rsidRDefault="009379E8"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675DD">
              <w:rPr>
                <w:rFonts w:ascii="Times New Roman" w:hAnsi="Times New Roman" w:cs="Times New Roman"/>
                <w:sz w:val="22"/>
                <w:szCs w:val="22"/>
              </w:rPr>
              <w:t>Furniture, fixtures and</w:t>
            </w:r>
          </w:p>
        </w:tc>
        <w:tc>
          <w:tcPr>
            <w:tcW w:w="1350" w:type="dxa"/>
          </w:tcPr>
          <w:p w14:paraId="22F6846F" w14:textId="77777777" w:rsidR="009379E8" w:rsidRPr="00470EC4" w:rsidRDefault="009379E8"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85" w:type="dxa"/>
          </w:tcPr>
          <w:p w14:paraId="6643618D" w14:textId="77777777" w:rsidR="009379E8" w:rsidRPr="00470EC4" w:rsidRDefault="009379E8"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345" w:type="dxa"/>
          </w:tcPr>
          <w:p w14:paraId="42024626" w14:textId="77777777" w:rsidR="009379E8" w:rsidRPr="00470EC4" w:rsidRDefault="009379E8"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108" w:right="-108"/>
              <w:rPr>
                <w:rFonts w:ascii="Times New Roman" w:hAnsi="Times New Roman" w:cs="Times New Roman"/>
                <w:sz w:val="22"/>
                <w:szCs w:val="22"/>
              </w:rPr>
            </w:pPr>
          </w:p>
        </w:tc>
        <w:tc>
          <w:tcPr>
            <w:tcW w:w="180" w:type="dxa"/>
          </w:tcPr>
          <w:p w14:paraId="6C49F72B" w14:textId="77777777" w:rsidR="009379E8" w:rsidRPr="00470EC4" w:rsidRDefault="009379E8" w:rsidP="00F043F8">
            <w:pPr>
              <w:pStyle w:val="acctfourfigures"/>
              <w:shd w:val="clear" w:color="auto" w:fill="FFFFFF"/>
              <w:spacing w:line="240" w:lineRule="atLeast"/>
              <w:rPr>
                <w:szCs w:val="22"/>
              </w:rPr>
            </w:pPr>
          </w:p>
        </w:tc>
        <w:tc>
          <w:tcPr>
            <w:tcW w:w="1350" w:type="dxa"/>
          </w:tcPr>
          <w:p w14:paraId="6C9C24E1" w14:textId="77777777" w:rsidR="009379E8" w:rsidRPr="00470EC4" w:rsidRDefault="009379E8"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80" w:type="dxa"/>
          </w:tcPr>
          <w:p w14:paraId="3D3FBA1C" w14:textId="77777777" w:rsidR="009379E8" w:rsidRPr="00310D3D" w:rsidRDefault="009379E8"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350" w:type="dxa"/>
          </w:tcPr>
          <w:p w14:paraId="50D38D14" w14:textId="77777777" w:rsidR="009379E8" w:rsidRDefault="009379E8"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108" w:right="-108"/>
              <w:rPr>
                <w:rFonts w:ascii="Times New Roman" w:hAnsi="Times New Roman" w:cs="Times New Roman"/>
                <w:sz w:val="22"/>
                <w:szCs w:val="22"/>
              </w:rPr>
            </w:pPr>
          </w:p>
        </w:tc>
      </w:tr>
      <w:tr w:rsidR="0049544D" w:rsidRPr="00D675DD" w14:paraId="01CB6D2E" w14:textId="77777777" w:rsidTr="00F043F8">
        <w:trPr>
          <w:cantSplit/>
        </w:trPr>
        <w:tc>
          <w:tcPr>
            <w:tcW w:w="3150" w:type="dxa"/>
          </w:tcPr>
          <w:p w14:paraId="10D7A236" w14:textId="0ACBF5CD" w:rsidR="0049544D" w:rsidRDefault="00AD414D"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D414D">
              <w:rPr>
                <w:rFonts w:ascii="Times New Roman" w:hAnsi="Times New Roman" w:cs="Times New Roman"/>
                <w:sz w:val="22"/>
                <w:szCs w:val="22"/>
              </w:rPr>
              <w:t xml:space="preserve">   office equipment</w:t>
            </w:r>
          </w:p>
        </w:tc>
        <w:tc>
          <w:tcPr>
            <w:tcW w:w="1350" w:type="dxa"/>
            <w:shd w:val="clear" w:color="auto" w:fill="auto"/>
          </w:tcPr>
          <w:p w14:paraId="3B76BC8C" w14:textId="2D640860" w:rsidR="0049544D" w:rsidRPr="00470EC4" w:rsidRDefault="0012667F"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cs="Times New Roman"/>
                <w:sz w:val="22"/>
                <w:szCs w:val="22"/>
              </w:rPr>
            </w:pPr>
            <w:r w:rsidRPr="00470EC4">
              <w:rPr>
                <w:rFonts w:ascii="Times New Roman" w:hAnsi="Times New Roman" w:cs="Times New Roman"/>
                <w:sz w:val="22"/>
                <w:szCs w:val="22"/>
              </w:rPr>
              <w:t>1,891</w:t>
            </w:r>
          </w:p>
        </w:tc>
        <w:tc>
          <w:tcPr>
            <w:tcW w:w="185" w:type="dxa"/>
          </w:tcPr>
          <w:p w14:paraId="552C12E9" w14:textId="77777777" w:rsidR="0049544D" w:rsidRPr="00470EC4" w:rsidRDefault="0049544D" w:rsidP="00F043F8">
            <w:pPr>
              <w:pStyle w:val="acctfourfigures"/>
              <w:shd w:val="clear" w:color="auto" w:fill="FFFFFF"/>
              <w:spacing w:line="240" w:lineRule="atLeast"/>
              <w:rPr>
                <w:szCs w:val="22"/>
              </w:rPr>
            </w:pPr>
          </w:p>
        </w:tc>
        <w:tc>
          <w:tcPr>
            <w:tcW w:w="1345" w:type="dxa"/>
          </w:tcPr>
          <w:p w14:paraId="16DE5C7F" w14:textId="6D4A95A4" w:rsidR="0049544D" w:rsidRPr="00470EC4" w:rsidRDefault="0012667F" w:rsidP="00470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108" w:right="-108"/>
              <w:rPr>
                <w:rFonts w:ascii="Times New Roman" w:hAnsi="Times New Roman" w:cs="Times New Roman"/>
                <w:sz w:val="22"/>
                <w:szCs w:val="22"/>
              </w:rPr>
            </w:pPr>
            <w:r w:rsidRPr="00470EC4">
              <w:rPr>
                <w:rFonts w:ascii="Times New Roman" w:hAnsi="Times New Roman" w:cs="Times New Roman"/>
                <w:sz w:val="22"/>
                <w:szCs w:val="22"/>
              </w:rPr>
              <w:t>-</w:t>
            </w:r>
          </w:p>
        </w:tc>
        <w:tc>
          <w:tcPr>
            <w:tcW w:w="180" w:type="dxa"/>
          </w:tcPr>
          <w:p w14:paraId="6B8F4488" w14:textId="77777777" w:rsidR="0049544D" w:rsidRPr="00470EC4" w:rsidRDefault="0049544D" w:rsidP="00F043F8">
            <w:pPr>
              <w:pStyle w:val="acctfourfigures"/>
              <w:shd w:val="clear" w:color="auto" w:fill="FFFFFF"/>
              <w:spacing w:line="240" w:lineRule="atLeast"/>
              <w:rPr>
                <w:szCs w:val="22"/>
              </w:rPr>
            </w:pPr>
          </w:p>
        </w:tc>
        <w:tc>
          <w:tcPr>
            <w:tcW w:w="1350" w:type="dxa"/>
          </w:tcPr>
          <w:p w14:paraId="724511C9" w14:textId="17BABCC9" w:rsidR="0049544D" w:rsidRPr="00470EC4" w:rsidRDefault="00A301E2"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cs="Times New Roman"/>
                <w:sz w:val="22"/>
                <w:szCs w:val="22"/>
              </w:rPr>
            </w:pPr>
            <w:r w:rsidRPr="00470EC4">
              <w:rPr>
                <w:rFonts w:ascii="Times New Roman" w:hAnsi="Times New Roman" w:cs="Times New Roman"/>
                <w:sz w:val="22"/>
                <w:szCs w:val="22"/>
              </w:rPr>
              <w:t>1,891</w:t>
            </w:r>
          </w:p>
        </w:tc>
        <w:tc>
          <w:tcPr>
            <w:tcW w:w="180" w:type="dxa"/>
          </w:tcPr>
          <w:p w14:paraId="5EC839F0" w14:textId="77777777" w:rsidR="0049544D" w:rsidRPr="00D675DD" w:rsidRDefault="0049544D" w:rsidP="00F043F8">
            <w:pPr>
              <w:pStyle w:val="acctfourfigures"/>
              <w:shd w:val="clear" w:color="auto" w:fill="FFFFFF"/>
              <w:spacing w:line="240" w:lineRule="atLeast"/>
              <w:rPr>
                <w:szCs w:val="22"/>
              </w:rPr>
            </w:pPr>
          </w:p>
        </w:tc>
        <w:tc>
          <w:tcPr>
            <w:tcW w:w="1350" w:type="dxa"/>
          </w:tcPr>
          <w:p w14:paraId="42639802" w14:textId="7AE30A6D" w:rsidR="0049544D" w:rsidRPr="00310D3D" w:rsidRDefault="00614774"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right="-108"/>
              <w:rPr>
                <w:rFonts w:ascii="Times New Roman" w:hAnsi="Times New Roman" w:cs="Times New Roman"/>
                <w:sz w:val="22"/>
                <w:szCs w:val="22"/>
              </w:rPr>
            </w:pPr>
            <w:r>
              <w:rPr>
                <w:rFonts w:ascii="Times New Roman" w:hAnsi="Times New Roman" w:cs="Times New Roman"/>
                <w:sz w:val="22"/>
                <w:szCs w:val="22"/>
              </w:rPr>
              <w:t>-</w:t>
            </w:r>
          </w:p>
        </w:tc>
      </w:tr>
      <w:tr w:rsidR="0049544D" w:rsidRPr="00D675DD" w14:paraId="6B5389D4" w14:textId="77777777" w:rsidTr="00F043F8">
        <w:trPr>
          <w:cantSplit/>
        </w:trPr>
        <w:tc>
          <w:tcPr>
            <w:tcW w:w="3150" w:type="dxa"/>
          </w:tcPr>
          <w:p w14:paraId="74283920" w14:textId="77777777" w:rsidR="00450002" w:rsidRDefault="009144D7"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heme="minorBidi"/>
                <w:sz w:val="22"/>
                <w:szCs w:val="22"/>
              </w:rPr>
              <w:t xml:space="preserve">Water </w:t>
            </w:r>
            <w:r>
              <w:rPr>
                <w:rFonts w:ascii="Times New Roman" w:hAnsi="Times New Roman" w:cs="Times New Roman"/>
                <w:sz w:val="22"/>
                <w:szCs w:val="22"/>
              </w:rPr>
              <w:t>production for industr</w:t>
            </w:r>
            <w:r w:rsidR="000363E3">
              <w:rPr>
                <w:rFonts w:ascii="Times New Roman" w:hAnsi="Times New Roman" w:cs="Times New Roman"/>
                <w:sz w:val="22"/>
                <w:szCs w:val="22"/>
              </w:rPr>
              <w:t>y</w:t>
            </w:r>
            <w:r w:rsidR="00450002">
              <w:rPr>
                <w:rFonts w:ascii="Times New Roman" w:hAnsi="Times New Roman" w:cs="Times New Roman"/>
                <w:sz w:val="22"/>
                <w:szCs w:val="22"/>
              </w:rPr>
              <w:t xml:space="preserve">  </w:t>
            </w:r>
          </w:p>
          <w:p w14:paraId="46248267" w14:textId="77777777" w:rsidR="0049544D" w:rsidRDefault="009144D7"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w:t>
            </w:r>
            <w:r w:rsidR="00450002">
              <w:rPr>
                <w:rFonts w:ascii="Times New Roman" w:hAnsi="Times New Roman" w:cs="Times New Roman"/>
                <w:sz w:val="22"/>
                <w:szCs w:val="22"/>
              </w:rPr>
              <w:t xml:space="preserve">  </w:t>
            </w:r>
            <w:r w:rsidR="00FF7833">
              <w:rPr>
                <w:rFonts w:ascii="Times New Roman" w:hAnsi="Times New Roman" w:cs="Times New Roman"/>
                <w:sz w:val="22"/>
                <w:szCs w:val="22"/>
              </w:rPr>
              <w:t>system</w:t>
            </w:r>
          </w:p>
        </w:tc>
        <w:tc>
          <w:tcPr>
            <w:tcW w:w="1350" w:type="dxa"/>
            <w:shd w:val="clear" w:color="auto" w:fill="auto"/>
          </w:tcPr>
          <w:p w14:paraId="6F990980" w14:textId="77777777" w:rsidR="00A85B82" w:rsidRPr="00470EC4" w:rsidRDefault="00A85B82"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cs="Times New Roman"/>
                <w:sz w:val="22"/>
                <w:szCs w:val="22"/>
              </w:rPr>
            </w:pPr>
          </w:p>
          <w:p w14:paraId="01AB8B0E" w14:textId="3A6F6743" w:rsidR="0012667F" w:rsidRPr="00470EC4" w:rsidRDefault="009C62DA" w:rsidP="00470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cs="Times New Roman"/>
                <w:sz w:val="22"/>
                <w:szCs w:val="22"/>
              </w:rPr>
            </w:pPr>
            <w:r w:rsidRPr="00470EC4">
              <w:rPr>
                <w:rFonts w:ascii="Times New Roman" w:hAnsi="Times New Roman" w:cs="Times New Roman"/>
                <w:sz w:val="22"/>
                <w:szCs w:val="22"/>
              </w:rPr>
              <w:t>14,123</w:t>
            </w:r>
          </w:p>
        </w:tc>
        <w:tc>
          <w:tcPr>
            <w:tcW w:w="185" w:type="dxa"/>
          </w:tcPr>
          <w:p w14:paraId="2D023F33" w14:textId="77777777" w:rsidR="0049544D" w:rsidRPr="00470EC4" w:rsidRDefault="0049544D" w:rsidP="00F043F8">
            <w:pPr>
              <w:pStyle w:val="acctfourfigures"/>
              <w:shd w:val="clear" w:color="auto" w:fill="FFFFFF"/>
              <w:spacing w:line="240" w:lineRule="atLeast"/>
              <w:rPr>
                <w:szCs w:val="22"/>
              </w:rPr>
            </w:pPr>
          </w:p>
        </w:tc>
        <w:tc>
          <w:tcPr>
            <w:tcW w:w="1345" w:type="dxa"/>
          </w:tcPr>
          <w:p w14:paraId="03785683" w14:textId="77777777" w:rsidR="00A85B82" w:rsidRPr="00470EC4" w:rsidRDefault="00A85B82"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108" w:right="-108"/>
              <w:rPr>
                <w:rFonts w:ascii="Times New Roman" w:hAnsi="Times New Roman" w:cs="Times New Roman"/>
                <w:sz w:val="22"/>
                <w:szCs w:val="22"/>
              </w:rPr>
            </w:pPr>
          </w:p>
          <w:p w14:paraId="4A3F5A53" w14:textId="3A9B90D2" w:rsidR="0012667F" w:rsidRPr="00470EC4" w:rsidRDefault="0012667F"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108" w:right="-108"/>
              <w:rPr>
                <w:rFonts w:ascii="Times New Roman" w:hAnsi="Times New Roman" w:cs="Times New Roman"/>
                <w:sz w:val="22"/>
                <w:szCs w:val="22"/>
              </w:rPr>
            </w:pPr>
            <w:r w:rsidRPr="00470EC4">
              <w:rPr>
                <w:rFonts w:ascii="Times New Roman" w:hAnsi="Times New Roman" w:cs="Times New Roman"/>
                <w:sz w:val="22"/>
                <w:szCs w:val="22"/>
              </w:rPr>
              <w:t>-</w:t>
            </w:r>
          </w:p>
        </w:tc>
        <w:tc>
          <w:tcPr>
            <w:tcW w:w="180" w:type="dxa"/>
          </w:tcPr>
          <w:p w14:paraId="7B7907FA" w14:textId="77777777" w:rsidR="0049544D" w:rsidRPr="00470EC4" w:rsidRDefault="0049544D" w:rsidP="00F043F8">
            <w:pPr>
              <w:pStyle w:val="acctfourfigures"/>
              <w:shd w:val="clear" w:color="auto" w:fill="FFFFFF"/>
              <w:spacing w:line="240" w:lineRule="atLeast"/>
              <w:rPr>
                <w:szCs w:val="22"/>
              </w:rPr>
            </w:pPr>
          </w:p>
        </w:tc>
        <w:tc>
          <w:tcPr>
            <w:tcW w:w="1350" w:type="dxa"/>
          </w:tcPr>
          <w:p w14:paraId="1B6B4FF6" w14:textId="77777777" w:rsidR="00A85B82" w:rsidRPr="00470EC4" w:rsidRDefault="00A85B82"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cs="Times New Roman"/>
                <w:sz w:val="22"/>
                <w:szCs w:val="22"/>
              </w:rPr>
            </w:pPr>
          </w:p>
          <w:p w14:paraId="6D33FC40" w14:textId="69A574CD" w:rsidR="00A301E2" w:rsidRPr="00470EC4" w:rsidRDefault="008D42CD" w:rsidP="00470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cs="Times New Roman"/>
                <w:sz w:val="22"/>
                <w:szCs w:val="22"/>
              </w:rPr>
            </w:pPr>
            <w:r w:rsidRPr="00470EC4">
              <w:rPr>
                <w:rFonts w:ascii="Times New Roman" w:hAnsi="Times New Roman" w:cs="Times New Roman"/>
                <w:sz w:val="22"/>
                <w:szCs w:val="22"/>
              </w:rPr>
              <w:t>14</w:t>
            </w:r>
            <w:r w:rsidR="00A301E2" w:rsidRPr="00470EC4">
              <w:rPr>
                <w:rFonts w:ascii="Times New Roman" w:hAnsi="Times New Roman" w:cs="Times New Roman"/>
                <w:sz w:val="22"/>
                <w:szCs w:val="22"/>
              </w:rPr>
              <w:t>,</w:t>
            </w:r>
            <w:r w:rsidRPr="00470EC4">
              <w:rPr>
                <w:rFonts w:ascii="Times New Roman" w:hAnsi="Times New Roman" w:cs="Times New Roman"/>
                <w:sz w:val="22"/>
                <w:szCs w:val="22"/>
              </w:rPr>
              <w:t>123</w:t>
            </w:r>
          </w:p>
        </w:tc>
        <w:tc>
          <w:tcPr>
            <w:tcW w:w="180" w:type="dxa"/>
          </w:tcPr>
          <w:p w14:paraId="7E611BF5" w14:textId="77777777" w:rsidR="0049544D" w:rsidRPr="00D675DD" w:rsidRDefault="0049544D" w:rsidP="00F043F8">
            <w:pPr>
              <w:pStyle w:val="acctfourfigures"/>
              <w:shd w:val="clear" w:color="auto" w:fill="FFFFFF"/>
              <w:spacing w:line="240" w:lineRule="atLeast"/>
              <w:rPr>
                <w:szCs w:val="22"/>
              </w:rPr>
            </w:pPr>
          </w:p>
        </w:tc>
        <w:tc>
          <w:tcPr>
            <w:tcW w:w="1350" w:type="dxa"/>
          </w:tcPr>
          <w:p w14:paraId="61BFB214" w14:textId="77777777" w:rsidR="00664295" w:rsidRDefault="00664295"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108" w:right="-108"/>
              <w:rPr>
                <w:rFonts w:ascii="Times New Roman" w:hAnsi="Times New Roman" w:cs="Times New Roman"/>
                <w:sz w:val="22"/>
                <w:szCs w:val="22"/>
              </w:rPr>
            </w:pPr>
          </w:p>
          <w:p w14:paraId="6E7A77D1" w14:textId="121F8D99" w:rsidR="00614774" w:rsidRPr="00310D3D" w:rsidRDefault="00614774"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108" w:right="-108"/>
              <w:rPr>
                <w:rFonts w:ascii="Times New Roman" w:hAnsi="Times New Roman" w:cs="Times New Roman"/>
                <w:sz w:val="22"/>
                <w:szCs w:val="22"/>
              </w:rPr>
            </w:pPr>
            <w:r>
              <w:rPr>
                <w:rFonts w:ascii="Times New Roman" w:hAnsi="Times New Roman" w:cs="Times New Roman"/>
                <w:sz w:val="22"/>
                <w:szCs w:val="22"/>
              </w:rPr>
              <w:t>-</w:t>
            </w:r>
          </w:p>
        </w:tc>
      </w:tr>
      <w:tr w:rsidR="0049544D" w:rsidRPr="00D675DD" w14:paraId="7558F07A" w14:textId="77777777" w:rsidTr="00F043F8">
        <w:trPr>
          <w:cantSplit/>
        </w:trPr>
        <w:tc>
          <w:tcPr>
            <w:tcW w:w="3150" w:type="dxa"/>
          </w:tcPr>
          <w:p w14:paraId="7EDB826C" w14:textId="77777777" w:rsidR="0049544D" w:rsidRDefault="0049544D"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Pr>
                <w:rFonts w:ascii="Times New Roman" w:hAnsi="Times New Roman" w:cs="Times New Roman"/>
                <w:sz w:val="22"/>
                <w:szCs w:val="22"/>
              </w:rPr>
              <w:t>Utili</w:t>
            </w:r>
            <w:r>
              <w:rPr>
                <w:rFonts w:ascii="Times New Roman" w:hAnsi="Times New Roman"/>
                <w:sz w:val="22"/>
                <w:szCs w:val="28"/>
              </w:rPr>
              <w:t>ties</w:t>
            </w:r>
            <w:r>
              <w:rPr>
                <w:rFonts w:ascii="Times New Roman" w:hAnsi="Times New Roman" w:cs="Times New Roman"/>
                <w:sz w:val="22"/>
                <w:szCs w:val="22"/>
              </w:rPr>
              <w:t xml:space="preserve"> systems and </w:t>
            </w:r>
            <w:r>
              <w:rPr>
                <w:rFonts w:ascii="Times New Roman" w:hAnsi="Times New Roman" w:cstheme="minorBidi"/>
                <w:sz w:val="22"/>
                <w:szCs w:val="22"/>
              </w:rPr>
              <w:t xml:space="preserve">flood  </w:t>
            </w:r>
          </w:p>
          <w:p w14:paraId="4627658A" w14:textId="77777777" w:rsidR="0049544D" w:rsidRDefault="0049544D"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heme="minorBidi"/>
                <w:sz w:val="22"/>
                <w:szCs w:val="22"/>
              </w:rPr>
              <w:t xml:space="preserve">   protection system</w:t>
            </w:r>
          </w:p>
        </w:tc>
        <w:tc>
          <w:tcPr>
            <w:tcW w:w="1350" w:type="dxa"/>
            <w:shd w:val="clear" w:color="auto" w:fill="auto"/>
          </w:tcPr>
          <w:p w14:paraId="23DCD543" w14:textId="77777777" w:rsidR="00A85B82" w:rsidRPr="00470EC4" w:rsidRDefault="00A85B82"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cs="Times New Roman"/>
                <w:sz w:val="22"/>
                <w:szCs w:val="22"/>
              </w:rPr>
            </w:pPr>
          </w:p>
          <w:p w14:paraId="706F4628" w14:textId="2FB37AE8" w:rsidR="0012667F" w:rsidRPr="00470EC4" w:rsidRDefault="0012667F"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cs="Times New Roman"/>
                <w:sz w:val="22"/>
                <w:szCs w:val="22"/>
              </w:rPr>
            </w:pPr>
            <w:r w:rsidRPr="00470EC4">
              <w:rPr>
                <w:rFonts w:ascii="Times New Roman" w:hAnsi="Times New Roman" w:cs="Times New Roman"/>
                <w:sz w:val="22"/>
                <w:szCs w:val="22"/>
              </w:rPr>
              <w:t>6,353</w:t>
            </w:r>
          </w:p>
        </w:tc>
        <w:tc>
          <w:tcPr>
            <w:tcW w:w="185" w:type="dxa"/>
          </w:tcPr>
          <w:p w14:paraId="77E3635D" w14:textId="77777777" w:rsidR="0049544D" w:rsidRPr="00470EC4" w:rsidRDefault="0049544D" w:rsidP="00F043F8">
            <w:pPr>
              <w:pStyle w:val="acctfourfigures"/>
              <w:shd w:val="clear" w:color="auto" w:fill="FFFFFF"/>
              <w:spacing w:line="240" w:lineRule="atLeast"/>
              <w:rPr>
                <w:szCs w:val="22"/>
              </w:rPr>
            </w:pPr>
          </w:p>
        </w:tc>
        <w:tc>
          <w:tcPr>
            <w:tcW w:w="1345" w:type="dxa"/>
          </w:tcPr>
          <w:p w14:paraId="57FD2980" w14:textId="77777777" w:rsidR="00A85B82" w:rsidRPr="00470EC4" w:rsidRDefault="00A85B82"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right="-108"/>
              <w:rPr>
                <w:rFonts w:ascii="Times New Roman" w:hAnsi="Times New Roman" w:cs="Times New Roman"/>
                <w:sz w:val="22"/>
                <w:szCs w:val="22"/>
              </w:rPr>
            </w:pPr>
          </w:p>
          <w:p w14:paraId="6967EA48" w14:textId="262DFCED" w:rsidR="0012667F" w:rsidRPr="00470EC4" w:rsidRDefault="0012667F"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right="-108"/>
              <w:rPr>
                <w:rFonts w:ascii="Times New Roman" w:hAnsi="Times New Roman" w:cs="Times New Roman"/>
                <w:sz w:val="22"/>
                <w:szCs w:val="22"/>
              </w:rPr>
            </w:pPr>
            <w:r w:rsidRPr="00470EC4">
              <w:rPr>
                <w:rFonts w:ascii="Times New Roman" w:hAnsi="Times New Roman" w:cs="Times New Roman"/>
                <w:sz w:val="22"/>
                <w:szCs w:val="22"/>
              </w:rPr>
              <w:t>-</w:t>
            </w:r>
          </w:p>
        </w:tc>
        <w:tc>
          <w:tcPr>
            <w:tcW w:w="180" w:type="dxa"/>
          </w:tcPr>
          <w:p w14:paraId="5293C3F7" w14:textId="77777777" w:rsidR="0049544D" w:rsidRPr="00470EC4" w:rsidRDefault="0049544D" w:rsidP="00F043F8">
            <w:pPr>
              <w:pStyle w:val="acctfourfigures"/>
              <w:shd w:val="clear" w:color="auto" w:fill="FFFFFF"/>
              <w:spacing w:line="240" w:lineRule="atLeast"/>
              <w:rPr>
                <w:szCs w:val="22"/>
              </w:rPr>
            </w:pPr>
          </w:p>
        </w:tc>
        <w:tc>
          <w:tcPr>
            <w:tcW w:w="1350" w:type="dxa"/>
          </w:tcPr>
          <w:p w14:paraId="5E9BBE03" w14:textId="77777777" w:rsidR="00A85B82" w:rsidRPr="00470EC4" w:rsidRDefault="00A85B82"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cs="Times New Roman"/>
                <w:sz w:val="22"/>
                <w:szCs w:val="22"/>
              </w:rPr>
            </w:pPr>
          </w:p>
          <w:p w14:paraId="09D1C595" w14:textId="1830170A" w:rsidR="00A301E2" w:rsidRPr="00470EC4" w:rsidRDefault="00A301E2"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cs="Times New Roman"/>
                <w:sz w:val="22"/>
                <w:szCs w:val="22"/>
              </w:rPr>
            </w:pPr>
            <w:r w:rsidRPr="00470EC4">
              <w:rPr>
                <w:rFonts w:ascii="Times New Roman" w:hAnsi="Times New Roman" w:cs="Times New Roman"/>
                <w:sz w:val="22"/>
                <w:szCs w:val="22"/>
              </w:rPr>
              <w:t>6,353</w:t>
            </w:r>
          </w:p>
        </w:tc>
        <w:tc>
          <w:tcPr>
            <w:tcW w:w="180" w:type="dxa"/>
          </w:tcPr>
          <w:p w14:paraId="4F95995A" w14:textId="77777777" w:rsidR="0049544D" w:rsidRPr="00D675DD" w:rsidRDefault="0049544D" w:rsidP="00F043F8">
            <w:pPr>
              <w:pStyle w:val="acctfourfigures"/>
              <w:shd w:val="clear" w:color="auto" w:fill="FFFFFF"/>
              <w:spacing w:line="240" w:lineRule="atLeast"/>
              <w:rPr>
                <w:szCs w:val="22"/>
              </w:rPr>
            </w:pPr>
          </w:p>
        </w:tc>
        <w:tc>
          <w:tcPr>
            <w:tcW w:w="1350" w:type="dxa"/>
          </w:tcPr>
          <w:p w14:paraId="7B0454C3" w14:textId="77777777" w:rsidR="00664295" w:rsidRDefault="00664295"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right="-108"/>
              <w:rPr>
                <w:rFonts w:ascii="Times New Roman" w:hAnsi="Times New Roman" w:cs="Times New Roman"/>
                <w:sz w:val="22"/>
                <w:szCs w:val="22"/>
              </w:rPr>
            </w:pPr>
          </w:p>
          <w:p w14:paraId="392902B0" w14:textId="7034BF83" w:rsidR="00614774" w:rsidRPr="00310D3D" w:rsidRDefault="00614774"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right="-108"/>
              <w:rPr>
                <w:rFonts w:ascii="Times New Roman" w:hAnsi="Times New Roman" w:cs="Times New Roman"/>
                <w:sz w:val="22"/>
                <w:szCs w:val="22"/>
              </w:rPr>
            </w:pPr>
            <w:r>
              <w:rPr>
                <w:rFonts w:ascii="Times New Roman" w:hAnsi="Times New Roman" w:cs="Times New Roman"/>
                <w:sz w:val="22"/>
                <w:szCs w:val="22"/>
              </w:rPr>
              <w:t>-</w:t>
            </w:r>
          </w:p>
        </w:tc>
      </w:tr>
      <w:tr w:rsidR="0049544D" w:rsidRPr="00D675DD" w14:paraId="1F8A1CFB" w14:textId="77777777" w:rsidTr="00F043F8">
        <w:trPr>
          <w:cantSplit/>
        </w:trPr>
        <w:tc>
          <w:tcPr>
            <w:tcW w:w="3150" w:type="dxa"/>
          </w:tcPr>
          <w:p w14:paraId="700E70A7" w14:textId="77777777" w:rsidR="0049544D" w:rsidRPr="00D675DD" w:rsidRDefault="0049544D"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675DD">
              <w:rPr>
                <w:rFonts w:ascii="Times New Roman" w:hAnsi="Times New Roman" w:cs="Times New Roman"/>
                <w:sz w:val="22"/>
                <w:szCs w:val="22"/>
              </w:rPr>
              <w:t>Machinery and equipment</w:t>
            </w:r>
          </w:p>
        </w:tc>
        <w:tc>
          <w:tcPr>
            <w:tcW w:w="1350" w:type="dxa"/>
            <w:shd w:val="clear" w:color="auto" w:fill="auto"/>
          </w:tcPr>
          <w:p w14:paraId="7504AC14" w14:textId="3AD4A7A3" w:rsidR="0049544D" w:rsidRPr="00470EC4" w:rsidRDefault="0012667F"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470EC4">
              <w:rPr>
                <w:rFonts w:ascii="Times New Roman" w:hAnsi="Times New Roman" w:cs="Times New Roman"/>
                <w:sz w:val="22"/>
                <w:szCs w:val="22"/>
              </w:rPr>
              <w:t>4,906</w:t>
            </w:r>
          </w:p>
        </w:tc>
        <w:tc>
          <w:tcPr>
            <w:tcW w:w="185" w:type="dxa"/>
          </w:tcPr>
          <w:p w14:paraId="4F4A6D61" w14:textId="77777777" w:rsidR="0049544D" w:rsidRPr="00470EC4" w:rsidRDefault="0049544D"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345" w:type="dxa"/>
          </w:tcPr>
          <w:p w14:paraId="755314A7" w14:textId="4D4CD961" w:rsidR="0049544D" w:rsidRPr="00470EC4" w:rsidRDefault="0012667F"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108" w:right="-108"/>
              <w:rPr>
                <w:rFonts w:ascii="Times New Roman" w:hAnsi="Times New Roman" w:cs="Times New Roman"/>
                <w:sz w:val="22"/>
                <w:szCs w:val="22"/>
              </w:rPr>
            </w:pPr>
            <w:r w:rsidRPr="00470EC4">
              <w:rPr>
                <w:rFonts w:ascii="Times New Roman" w:hAnsi="Times New Roman" w:cs="Times New Roman"/>
                <w:sz w:val="22"/>
                <w:szCs w:val="22"/>
              </w:rPr>
              <w:t>-</w:t>
            </w:r>
          </w:p>
        </w:tc>
        <w:tc>
          <w:tcPr>
            <w:tcW w:w="180" w:type="dxa"/>
          </w:tcPr>
          <w:p w14:paraId="0F4C3286" w14:textId="77777777" w:rsidR="0049544D" w:rsidRPr="00470EC4" w:rsidRDefault="0049544D" w:rsidP="00F043F8">
            <w:pPr>
              <w:pStyle w:val="acctfourfigures"/>
              <w:shd w:val="clear" w:color="auto" w:fill="FFFFFF"/>
              <w:spacing w:line="240" w:lineRule="atLeast"/>
              <w:rPr>
                <w:szCs w:val="22"/>
              </w:rPr>
            </w:pPr>
          </w:p>
        </w:tc>
        <w:tc>
          <w:tcPr>
            <w:tcW w:w="1350" w:type="dxa"/>
          </w:tcPr>
          <w:p w14:paraId="793AE8DC" w14:textId="707829C7" w:rsidR="0049544D" w:rsidRPr="00470EC4" w:rsidRDefault="00A301E2"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470EC4">
              <w:rPr>
                <w:rFonts w:ascii="Times New Roman" w:hAnsi="Times New Roman" w:cs="Times New Roman"/>
                <w:sz w:val="22"/>
                <w:szCs w:val="22"/>
              </w:rPr>
              <w:t>4,906</w:t>
            </w:r>
          </w:p>
        </w:tc>
        <w:tc>
          <w:tcPr>
            <w:tcW w:w="180" w:type="dxa"/>
          </w:tcPr>
          <w:p w14:paraId="64044A3D" w14:textId="77777777" w:rsidR="0049544D" w:rsidRPr="00310D3D" w:rsidRDefault="0049544D"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350" w:type="dxa"/>
          </w:tcPr>
          <w:p w14:paraId="13A0EBFE" w14:textId="32A3FC67" w:rsidR="0049544D" w:rsidRPr="00310D3D" w:rsidRDefault="00614774"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108" w:right="-108"/>
              <w:rPr>
                <w:rFonts w:ascii="Times New Roman" w:hAnsi="Times New Roman" w:cs="Times New Roman"/>
                <w:sz w:val="22"/>
                <w:szCs w:val="22"/>
              </w:rPr>
            </w:pPr>
            <w:r>
              <w:rPr>
                <w:rFonts w:ascii="Times New Roman" w:hAnsi="Times New Roman" w:cs="Times New Roman"/>
                <w:sz w:val="22"/>
                <w:szCs w:val="22"/>
              </w:rPr>
              <w:t>-</w:t>
            </w:r>
          </w:p>
        </w:tc>
      </w:tr>
      <w:tr w:rsidR="0049544D" w:rsidRPr="00D675DD" w14:paraId="6474D3ED" w14:textId="77777777" w:rsidTr="00F043F8">
        <w:trPr>
          <w:cantSplit/>
        </w:trPr>
        <w:tc>
          <w:tcPr>
            <w:tcW w:w="3150" w:type="dxa"/>
          </w:tcPr>
          <w:p w14:paraId="1BA74F53" w14:textId="77777777" w:rsidR="0049544D" w:rsidRPr="00D675DD" w:rsidRDefault="0049544D"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Vehicles</w:t>
            </w:r>
          </w:p>
        </w:tc>
        <w:tc>
          <w:tcPr>
            <w:tcW w:w="1350" w:type="dxa"/>
            <w:shd w:val="clear" w:color="auto" w:fill="auto"/>
          </w:tcPr>
          <w:p w14:paraId="7C9AE7DC" w14:textId="6899A830" w:rsidR="0049544D" w:rsidRPr="00470EC4" w:rsidRDefault="009C62DA"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470EC4">
              <w:rPr>
                <w:rFonts w:ascii="Times New Roman" w:hAnsi="Times New Roman" w:cs="Times New Roman"/>
                <w:sz w:val="22"/>
                <w:szCs w:val="22"/>
              </w:rPr>
              <w:t>59</w:t>
            </w:r>
          </w:p>
        </w:tc>
        <w:tc>
          <w:tcPr>
            <w:tcW w:w="185" w:type="dxa"/>
          </w:tcPr>
          <w:p w14:paraId="5DBDD26A" w14:textId="77777777" w:rsidR="0049544D" w:rsidRPr="00470EC4" w:rsidRDefault="0049544D"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345" w:type="dxa"/>
          </w:tcPr>
          <w:p w14:paraId="563E1123" w14:textId="183C2A71" w:rsidR="0049544D" w:rsidRPr="00470EC4" w:rsidRDefault="0012667F"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108" w:right="-108"/>
              <w:rPr>
                <w:rFonts w:ascii="Times New Roman" w:hAnsi="Times New Roman" w:cs="Times New Roman"/>
                <w:sz w:val="22"/>
                <w:szCs w:val="22"/>
              </w:rPr>
            </w:pPr>
            <w:r w:rsidRPr="00470EC4">
              <w:rPr>
                <w:rFonts w:ascii="Times New Roman" w:hAnsi="Times New Roman" w:cs="Times New Roman"/>
                <w:sz w:val="22"/>
                <w:szCs w:val="22"/>
              </w:rPr>
              <w:t>-</w:t>
            </w:r>
          </w:p>
        </w:tc>
        <w:tc>
          <w:tcPr>
            <w:tcW w:w="180" w:type="dxa"/>
          </w:tcPr>
          <w:p w14:paraId="26244362" w14:textId="77777777" w:rsidR="0049544D" w:rsidRPr="00470EC4" w:rsidRDefault="0049544D" w:rsidP="00F043F8">
            <w:pPr>
              <w:pStyle w:val="acctfourfigures"/>
              <w:shd w:val="clear" w:color="auto" w:fill="FFFFFF"/>
              <w:spacing w:line="240" w:lineRule="atLeast"/>
              <w:rPr>
                <w:szCs w:val="22"/>
              </w:rPr>
            </w:pPr>
          </w:p>
        </w:tc>
        <w:tc>
          <w:tcPr>
            <w:tcW w:w="1350" w:type="dxa"/>
          </w:tcPr>
          <w:p w14:paraId="5839CE02" w14:textId="2288C921" w:rsidR="0049544D" w:rsidRPr="00470EC4" w:rsidRDefault="0077144C"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470EC4">
              <w:rPr>
                <w:rFonts w:ascii="Times New Roman" w:hAnsi="Times New Roman" w:cs="Times New Roman"/>
                <w:sz w:val="22"/>
                <w:szCs w:val="22"/>
              </w:rPr>
              <w:t>59</w:t>
            </w:r>
          </w:p>
        </w:tc>
        <w:tc>
          <w:tcPr>
            <w:tcW w:w="180" w:type="dxa"/>
          </w:tcPr>
          <w:p w14:paraId="3CA1008A" w14:textId="77777777" w:rsidR="0049544D" w:rsidRPr="00310D3D" w:rsidRDefault="0049544D"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350" w:type="dxa"/>
          </w:tcPr>
          <w:p w14:paraId="079E717F" w14:textId="5816BFFA" w:rsidR="0049544D" w:rsidRPr="00310D3D" w:rsidRDefault="00614774"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108" w:right="-108"/>
              <w:rPr>
                <w:rFonts w:ascii="Times New Roman" w:hAnsi="Times New Roman" w:cs="Times New Roman"/>
                <w:sz w:val="22"/>
                <w:szCs w:val="22"/>
              </w:rPr>
            </w:pPr>
            <w:r>
              <w:rPr>
                <w:rFonts w:ascii="Times New Roman" w:hAnsi="Times New Roman" w:cs="Times New Roman"/>
                <w:sz w:val="22"/>
                <w:szCs w:val="22"/>
              </w:rPr>
              <w:t>-</w:t>
            </w:r>
          </w:p>
        </w:tc>
      </w:tr>
      <w:tr w:rsidR="0049544D" w:rsidRPr="00D675DD" w14:paraId="42661D20" w14:textId="77777777" w:rsidTr="00F043F8">
        <w:trPr>
          <w:cantSplit/>
        </w:trPr>
        <w:tc>
          <w:tcPr>
            <w:tcW w:w="3150" w:type="dxa"/>
          </w:tcPr>
          <w:p w14:paraId="70F30D2D" w14:textId="77777777" w:rsidR="0049544D" w:rsidRPr="00D675DD" w:rsidRDefault="0049544D"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95" w:hanging="195"/>
              <w:rPr>
                <w:rFonts w:ascii="Times New Roman" w:hAnsi="Times New Roman" w:cs="Times New Roman"/>
                <w:sz w:val="22"/>
                <w:szCs w:val="22"/>
              </w:rPr>
            </w:pPr>
            <w:r>
              <w:rPr>
                <w:rFonts w:ascii="Times New Roman" w:hAnsi="Times New Roman" w:cs="Times New Roman"/>
                <w:sz w:val="22"/>
                <w:szCs w:val="22"/>
              </w:rPr>
              <w:t>Assets under construction and installation</w:t>
            </w:r>
          </w:p>
        </w:tc>
        <w:tc>
          <w:tcPr>
            <w:tcW w:w="1350" w:type="dxa"/>
            <w:shd w:val="clear" w:color="auto" w:fill="auto"/>
          </w:tcPr>
          <w:p w14:paraId="6A7B2D2F" w14:textId="77777777" w:rsidR="00A85B82" w:rsidRPr="00470EC4" w:rsidRDefault="00A85B82" w:rsidP="000B3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cs="Times New Roman"/>
                <w:sz w:val="22"/>
                <w:szCs w:val="22"/>
              </w:rPr>
            </w:pPr>
          </w:p>
          <w:p w14:paraId="374D6EA2" w14:textId="210BC12B" w:rsidR="0012667F" w:rsidRPr="00470EC4" w:rsidRDefault="0012667F" w:rsidP="000B3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cs="Times New Roman"/>
                <w:sz w:val="22"/>
                <w:szCs w:val="22"/>
              </w:rPr>
            </w:pPr>
            <w:r w:rsidRPr="00470EC4">
              <w:rPr>
                <w:rFonts w:ascii="Times New Roman" w:hAnsi="Times New Roman" w:cs="Times New Roman"/>
                <w:sz w:val="22"/>
                <w:szCs w:val="22"/>
              </w:rPr>
              <w:t>18,387</w:t>
            </w:r>
          </w:p>
        </w:tc>
        <w:tc>
          <w:tcPr>
            <w:tcW w:w="185" w:type="dxa"/>
          </w:tcPr>
          <w:p w14:paraId="309A1D49" w14:textId="77777777" w:rsidR="0049544D" w:rsidRPr="00470EC4" w:rsidRDefault="0049544D"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345" w:type="dxa"/>
          </w:tcPr>
          <w:p w14:paraId="2760107A" w14:textId="77777777" w:rsidR="00A85B82" w:rsidRPr="00470EC4" w:rsidRDefault="00A85B82"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285" w:right="-108"/>
              <w:rPr>
                <w:rFonts w:ascii="Times New Roman" w:hAnsi="Times New Roman" w:cs="Times New Roman"/>
                <w:sz w:val="22"/>
                <w:szCs w:val="22"/>
              </w:rPr>
            </w:pPr>
          </w:p>
          <w:p w14:paraId="23624A98" w14:textId="37802B34" w:rsidR="0012667F" w:rsidRPr="00470EC4" w:rsidRDefault="0012667F"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285" w:right="-108"/>
              <w:rPr>
                <w:rFonts w:ascii="Times New Roman" w:hAnsi="Times New Roman" w:cs="Times New Roman"/>
                <w:sz w:val="22"/>
                <w:szCs w:val="22"/>
              </w:rPr>
            </w:pPr>
            <w:r w:rsidRPr="00470EC4">
              <w:rPr>
                <w:rFonts w:ascii="Times New Roman" w:hAnsi="Times New Roman" w:cs="Times New Roman"/>
                <w:sz w:val="22"/>
                <w:szCs w:val="22"/>
              </w:rPr>
              <w:t>(20,656)</w:t>
            </w:r>
          </w:p>
        </w:tc>
        <w:tc>
          <w:tcPr>
            <w:tcW w:w="180" w:type="dxa"/>
          </w:tcPr>
          <w:p w14:paraId="0CD4713A" w14:textId="77777777" w:rsidR="0049544D" w:rsidRPr="00470EC4" w:rsidRDefault="0049544D" w:rsidP="00F043F8">
            <w:pPr>
              <w:pStyle w:val="acctfourfigures"/>
              <w:shd w:val="clear" w:color="auto" w:fill="FFFFFF"/>
              <w:spacing w:line="240" w:lineRule="atLeast"/>
              <w:rPr>
                <w:szCs w:val="22"/>
              </w:rPr>
            </w:pPr>
          </w:p>
        </w:tc>
        <w:tc>
          <w:tcPr>
            <w:tcW w:w="1350" w:type="dxa"/>
          </w:tcPr>
          <w:p w14:paraId="7372D417" w14:textId="77777777" w:rsidR="00664295" w:rsidRPr="00470EC4" w:rsidRDefault="00664295"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p w14:paraId="4D0886E6" w14:textId="17585BDA" w:rsidR="00A301E2" w:rsidRPr="00470EC4" w:rsidRDefault="00A301E2"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470EC4">
              <w:rPr>
                <w:rFonts w:ascii="Times New Roman" w:hAnsi="Times New Roman" w:cs="Times New Roman"/>
                <w:sz w:val="22"/>
                <w:szCs w:val="22"/>
              </w:rPr>
              <w:t>18,387</w:t>
            </w:r>
          </w:p>
        </w:tc>
        <w:tc>
          <w:tcPr>
            <w:tcW w:w="180" w:type="dxa"/>
          </w:tcPr>
          <w:p w14:paraId="5B2C14AC" w14:textId="77777777" w:rsidR="0049544D" w:rsidRPr="00310D3D" w:rsidRDefault="0049544D"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350" w:type="dxa"/>
          </w:tcPr>
          <w:p w14:paraId="6B543EBE" w14:textId="77777777" w:rsidR="00664295" w:rsidRDefault="00664295"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285" w:right="-108"/>
              <w:rPr>
                <w:rFonts w:ascii="Times New Roman" w:hAnsi="Times New Roman" w:cs="Times New Roman"/>
                <w:sz w:val="22"/>
                <w:szCs w:val="22"/>
              </w:rPr>
            </w:pPr>
          </w:p>
          <w:p w14:paraId="4521F2A2" w14:textId="2B5E2F31" w:rsidR="00614774" w:rsidRPr="00310D3D" w:rsidRDefault="00614774"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285" w:right="-108"/>
              <w:rPr>
                <w:rFonts w:ascii="Times New Roman" w:hAnsi="Times New Roman" w:cs="Times New Roman"/>
                <w:sz w:val="22"/>
                <w:szCs w:val="22"/>
              </w:rPr>
            </w:pPr>
            <w:r>
              <w:rPr>
                <w:rFonts w:ascii="Times New Roman" w:hAnsi="Times New Roman" w:cs="Times New Roman"/>
                <w:sz w:val="22"/>
                <w:szCs w:val="22"/>
              </w:rPr>
              <w:t>(20,656)</w:t>
            </w:r>
          </w:p>
        </w:tc>
      </w:tr>
      <w:tr w:rsidR="0049544D" w:rsidRPr="00D675DD" w14:paraId="08E1E1CC" w14:textId="77777777" w:rsidTr="00F043F8">
        <w:trPr>
          <w:cantSplit/>
        </w:trPr>
        <w:tc>
          <w:tcPr>
            <w:tcW w:w="3150" w:type="dxa"/>
            <w:shd w:val="clear" w:color="auto" w:fill="auto"/>
          </w:tcPr>
          <w:p w14:paraId="62781A28" w14:textId="77777777" w:rsidR="0049544D" w:rsidRPr="00D675DD" w:rsidRDefault="0049544D" w:rsidP="00F043F8">
            <w:pPr>
              <w:shd w:val="clear" w:color="auto" w:fill="FFFFFF"/>
              <w:rPr>
                <w:rFonts w:ascii="Times New Roman" w:hAnsi="Times New Roman" w:cs="Times New Roman"/>
                <w:b/>
                <w:bCs/>
                <w:sz w:val="22"/>
                <w:szCs w:val="22"/>
                <w:shd w:val="clear" w:color="auto" w:fill="E6E6E6"/>
              </w:rPr>
            </w:pPr>
            <w:r w:rsidRPr="00D675DD">
              <w:rPr>
                <w:rFonts w:ascii="Times New Roman" w:hAnsi="Times New Roman" w:cs="Times New Roman"/>
                <w:b/>
                <w:bCs/>
                <w:sz w:val="22"/>
                <w:szCs w:val="22"/>
              </w:rPr>
              <w:t>Total</w:t>
            </w:r>
          </w:p>
        </w:tc>
        <w:tc>
          <w:tcPr>
            <w:tcW w:w="1350" w:type="dxa"/>
            <w:tcBorders>
              <w:top w:val="single" w:sz="4" w:space="0" w:color="auto"/>
              <w:bottom w:val="double" w:sz="4" w:space="0" w:color="auto"/>
            </w:tcBorders>
            <w:shd w:val="clear" w:color="auto" w:fill="auto"/>
          </w:tcPr>
          <w:p w14:paraId="34905FF3" w14:textId="0B52667C" w:rsidR="0049544D" w:rsidRPr="00470EC4" w:rsidRDefault="009C62DA"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rPr>
            </w:pPr>
            <w:r w:rsidRPr="00470EC4">
              <w:rPr>
                <w:rFonts w:ascii="Times New Roman" w:hAnsi="Times New Roman" w:cs="Times New Roman"/>
                <w:b/>
                <w:bCs/>
                <w:sz w:val="22"/>
                <w:szCs w:val="22"/>
              </w:rPr>
              <w:t>45,725</w:t>
            </w:r>
          </w:p>
        </w:tc>
        <w:tc>
          <w:tcPr>
            <w:tcW w:w="185" w:type="dxa"/>
          </w:tcPr>
          <w:p w14:paraId="21BDCAF1" w14:textId="77777777" w:rsidR="0049544D" w:rsidRPr="00470EC4" w:rsidRDefault="0049544D"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345" w:type="dxa"/>
            <w:tcBorders>
              <w:top w:val="single" w:sz="4" w:space="0" w:color="auto"/>
              <w:bottom w:val="double" w:sz="4" w:space="0" w:color="auto"/>
            </w:tcBorders>
          </w:tcPr>
          <w:p w14:paraId="091F34FA" w14:textId="1EDA89FB" w:rsidR="0049544D" w:rsidRPr="00470EC4" w:rsidRDefault="0012667F"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285" w:right="-108"/>
              <w:rPr>
                <w:rFonts w:ascii="Times New Roman" w:hAnsi="Times New Roman" w:cs="Times New Roman"/>
                <w:b/>
                <w:bCs/>
                <w:sz w:val="22"/>
                <w:szCs w:val="22"/>
              </w:rPr>
            </w:pPr>
            <w:r w:rsidRPr="00470EC4">
              <w:rPr>
                <w:rFonts w:ascii="Times New Roman" w:hAnsi="Times New Roman" w:cs="Times New Roman"/>
                <w:b/>
                <w:bCs/>
                <w:sz w:val="22"/>
                <w:szCs w:val="22"/>
              </w:rPr>
              <w:t>(20,656)</w:t>
            </w:r>
          </w:p>
        </w:tc>
        <w:tc>
          <w:tcPr>
            <w:tcW w:w="180" w:type="dxa"/>
          </w:tcPr>
          <w:p w14:paraId="0D4021DB" w14:textId="77777777" w:rsidR="0049544D" w:rsidRPr="00470EC4" w:rsidRDefault="0049544D" w:rsidP="00F043F8">
            <w:pPr>
              <w:pStyle w:val="acctfourfigures"/>
              <w:shd w:val="clear" w:color="auto" w:fill="FFFFFF"/>
              <w:spacing w:line="240" w:lineRule="atLeast"/>
              <w:rPr>
                <w:b/>
                <w:bCs/>
                <w:szCs w:val="22"/>
              </w:rPr>
            </w:pPr>
          </w:p>
        </w:tc>
        <w:tc>
          <w:tcPr>
            <w:tcW w:w="1350" w:type="dxa"/>
            <w:tcBorders>
              <w:top w:val="single" w:sz="4" w:space="0" w:color="auto"/>
              <w:bottom w:val="double" w:sz="4" w:space="0" w:color="auto"/>
            </w:tcBorders>
          </w:tcPr>
          <w:p w14:paraId="705F8986" w14:textId="193D0B2B" w:rsidR="0049544D" w:rsidRPr="00470EC4" w:rsidRDefault="0077144C"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rPr>
            </w:pPr>
            <w:r w:rsidRPr="00470EC4">
              <w:rPr>
                <w:rFonts w:ascii="Times New Roman" w:hAnsi="Times New Roman" w:cs="Times New Roman"/>
                <w:b/>
                <w:bCs/>
                <w:sz w:val="22"/>
                <w:szCs w:val="22"/>
              </w:rPr>
              <w:t>45,725</w:t>
            </w:r>
          </w:p>
        </w:tc>
        <w:tc>
          <w:tcPr>
            <w:tcW w:w="180" w:type="dxa"/>
          </w:tcPr>
          <w:p w14:paraId="1C2BD803" w14:textId="77777777" w:rsidR="0049544D" w:rsidRPr="00310D3D" w:rsidRDefault="0049544D"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590AA828" w14:textId="70E26251" w:rsidR="0049544D" w:rsidRPr="005A5FAA" w:rsidRDefault="00614774"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285" w:right="-108"/>
              <w:rPr>
                <w:rFonts w:ascii="Times New Roman" w:hAnsi="Times New Roman" w:cs="Times New Roman"/>
                <w:b/>
                <w:bCs/>
                <w:sz w:val="22"/>
                <w:szCs w:val="22"/>
              </w:rPr>
            </w:pPr>
            <w:r>
              <w:rPr>
                <w:rFonts w:ascii="Times New Roman" w:hAnsi="Times New Roman" w:cs="Times New Roman"/>
                <w:b/>
                <w:bCs/>
                <w:sz w:val="22"/>
                <w:szCs w:val="22"/>
              </w:rPr>
              <w:t>(20,656)</w:t>
            </w:r>
          </w:p>
        </w:tc>
      </w:tr>
    </w:tbl>
    <w:p w14:paraId="5CA00BBA" w14:textId="77777777" w:rsidR="004E63B8" w:rsidRPr="004E169A" w:rsidRDefault="004E63B8" w:rsidP="004E1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rPr>
      </w:pPr>
    </w:p>
    <w:p w14:paraId="02EEB664" w14:textId="77777777" w:rsidR="002664D2" w:rsidRPr="004E169A" w:rsidRDefault="002664D2" w:rsidP="00165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0654CF0D" w14:textId="2D58E767" w:rsidR="00B96EB7" w:rsidRPr="00510AA9" w:rsidRDefault="002806F1" w:rsidP="00165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pacing w:val="-4"/>
          <w:sz w:val="22"/>
          <w:szCs w:val="22"/>
        </w:rPr>
      </w:pPr>
      <w:r>
        <w:rPr>
          <w:rFonts w:ascii="Times New Roman" w:hAnsi="Times New Roman"/>
          <w:spacing w:val="-4"/>
          <w:sz w:val="22"/>
          <w:szCs w:val="22"/>
        </w:rPr>
        <w:t>M</w:t>
      </w:r>
      <w:r w:rsidR="00B96EB7" w:rsidRPr="00510AA9">
        <w:rPr>
          <w:rFonts w:ascii="Times New Roman" w:hAnsi="Times New Roman"/>
          <w:spacing w:val="-4"/>
          <w:sz w:val="22"/>
          <w:szCs w:val="22"/>
        </w:rPr>
        <w:t>ovement</w:t>
      </w:r>
      <w:r w:rsidR="00B81FE8">
        <w:rPr>
          <w:rFonts w:ascii="Times New Roman" w:hAnsi="Times New Roman"/>
          <w:spacing w:val="-4"/>
          <w:sz w:val="22"/>
          <w:szCs w:val="22"/>
        </w:rPr>
        <w:t>s</w:t>
      </w:r>
      <w:r w:rsidR="00B96EB7" w:rsidRPr="00510AA9">
        <w:rPr>
          <w:rFonts w:ascii="Times New Roman" w:hAnsi="Times New Roman"/>
          <w:spacing w:val="-4"/>
          <w:sz w:val="22"/>
          <w:szCs w:val="22"/>
        </w:rPr>
        <w:t xml:space="preserve"> of rights-of-use </w:t>
      </w:r>
      <w:r w:rsidR="00B96EB7" w:rsidRPr="00470EC4">
        <w:rPr>
          <w:rFonts w:ascii="Times New Roman" w:hAnsi="Times New Roman"/>
          <w:spacing w:val="-4"/>
          <w:sz w:val="22"/>
          <w:szCs w:val="22"/>
        </w:rPr>
        <w:t xml:space="preserve">assets </w:t>
      </w:r>
      <w:r w:rsidR="0072347B" w:rsidRPr="00470EC4">
        <w:rPr>
          <w:rFonts w:ascii="Times New Roman" w:hAnsi="Times New Roman"/>
          <w:spacing w:val="-4"/>
          <w:sz w:val="22"/>
          <w:szCs w:val="22"/>
        </w:rPr>
        <w:t xml:space="preserve">during the three-month period ended 31 March 2021 </w:t>
      </w:r>
      <w:r w:rsidR="00B96EB7" w:rsidRPr="00470EC4">
        <w:rPr>
          <w:rFonts w:ascii="Times New Roman" w:hAnsi="Times New Roman"/>
          <w:spacing w:val="-4"/>
          <w:sz w:val="22"/>
          <w:szCs w:val="22"/>
        </w:rPr>
        <w:t>was as follow</w:t>
      </w:r>
      <w:r w:rsidR="00B96EB7" w:rsidRPr="00510AA9">
        <w:rPr>
          <w:rFonts w:ascii="Times New Roman" w:hAnsi="Times New Roman"/>
          <w:spacing w:val="-4"/>
          <w:sz w:val="22"/>
          <w:szCs w:val="22"/>
        </w:rPr>
        <w:t>:</w:t>
      </w:r>
    </w:p>
    <w:p w14:paraId="2462B4F5" w14:textId="79C4E242" w:rsidR="00B96EB7" w:rsidRPr="004E169A" w:rsidRDefault="00B96EB7" w:rsidP="00165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tbl>
      <w:tblPr>
        <w:tblW w:w="9090" w:type="dxa"/>
        <w:tblInd w:w="450" w:type="dxa"/>
        <w:tblLayout w:type="fixed"/>
        <w:tblLook w:val="0000" w:firstRow="0" w:lastRow="0" w:firstColumn="0" w:lastColumn="0" w:noHBand="0" w:noVBand="0"/>
      </w:tblPr>
      <w:tblGrid>
        <w:gridCol w:w="7200"/>
        <w:gridCol w:w="1890"/>
      </w:tblGrid>
      <w:tr w:rsidR="00B96EB7" w:rsidRPr="00BF31CD" w14:paraId="23639BEA" w14:textId="77777777" w:rsidTr="00B95AD8">
        <w:trPr>
          <w:trHeight w:val="80"/>
        </w:trPr>
        <w:tc>
          <w:tcPr>
            <w:tcW w:w="7200" w:type="dxa"/>
          </w:tcPr>
          <w:p w14:paraId="6B2DADBB" w14:textId="77777777" w:rsidR="00B96EB7" w:rsidRPr="00BF31CD" w:rsidRDefault="00B96EB7" w:rsidP="00B63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p w14:paraId="526ED146" w14:textId="77777777" w:rsidR="00B96EB7" w:rsidRPr="00BF31CD" w:rsidRDefault="00B96EB7" w:rsidP="00B63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p>
          <w:p w14:paraId="005F4B77" w14:textId="77777777" w:rsidR="00B96EB7" w:rsidRPr="00BF31CD" w:rsidRDefault="00B96EB7" w:rsidP="00B63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p>
          <w:p w14:paraId="62DED052" w14:textId="77777777" w:rsidR="00B96EB7" w:rsidRPr="00BF31CD" w:rsidRDefault="00B96EB7" w:rsidP="00B63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p>
          <w:p w14:paraId="02DC9ACE" w14:textId="36DBBBAC" w:rsidR="00B96EB7" w:rsidRPr="00BF31CD" w:rsidRDefault="00B96EB7" w:rsidP="00B63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p>
        </w:tc>
        <w:tc>
          <w:tcPr>
            <w:tcW w:w="1890" w:type="dxa"/>
          </w:tcPr>
          <w:p w14:paraId="642B789F" w14:textId="77777777" w:rsidR="00B96EB7" w:rsidRPr="00BF31CD" w:rsidRDefault="00B96EB7" w:rsidP="00B6319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138"/>
              </w:tabs>
              <w:ind w:left="-135" w:right="-108"/>
              <w:jc w:val="center"/>
              <w:rPr>
                <w:rFonts w:ascii="Times New Roman" w:hAnsi="Times New Roman" w:cs="Times New Roman"/>
                <w:b/>
                <w:bCs/>
                <w:sz w:val="22"/>
                <w:szCs w:val="22"/>
              </w:rPr>
            </w:pPr>
            <w:r w:rsidRPr="00BF31CD">
              <w:rPr>
                <w:rFonts w:ascii="Times New Roman" w:hAnsi="Times New Roman" w:cs="Times New Roman"/>
                <w:b/>
                <w:bCs/>
                <w:sz w:val="22"/>
                <w:szCs w:val="22"/>
              </w:rPr>
              <w:t>Consolidated</w:t>
            </w:r>
          </w:p>
          <w:p w14:paraId="72BF56E9" w14:textId="77777777" w:rsidR="00B96EB7" w:rsidRPr="00BF31CD" w:rsidRDefault="00B96EB7" w:rsidP="00B6319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138"/>
              </w:tabs>
              <w:ind w:left="-135" w:right="-108"/>
              <w:jc w:val="center"/>
              <w:rPr>
                <w:rFonts w:ascii="Times New Roman" w:hAnsi="Times New Roman" w:cs="Times New Roman"/>
                <w:b/>
                <w:bCs/>
                <w:sz w:val="22"/>
                <w:szCs w:val="22"/>
              </w:rPr>
            </w:pPr>
            <w:r w:rsidRPr="00BF31CD">
              <w:rPr>
                <w:rFonts w:ascii="Times New Roman" w:hAnsi="Times New Roman" w:cs="Times New Roman"/>
                <w:b/>
                <w:bCs/>
                <w:sz w:val="22"/>
                <w:szCs w:val="22"/>
              </w:rPr>
              <w:t>financial</w:t>
            </w:r>
          </w:p>
          <w:p w14:paraId="31760FBF" w14:textId="77777777" w:rsidR="00B96EB7" w:rsidRPr="00BF31CD" w:rsidRDefault="00B96EB7" w:rsidP="00B6319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138"/>
              </w:tabs>
              <w:ind w:left="-135" w:right="-108"/>
              <w:jc w:val="center"/>
              <w:rPr>
                <w:rFonts w:ascii="Times New Roman" w:hAnsi="Times New Roman" w:cs="Times New Roman"/>
                <w:b/>
                <w:bCs/>
                <w:sz w:val="22"/>
                <w:szCs w:val="22"/>
              </w:rPr>
            </w:pPr>
            <w:r w:rsidRPr="00BF31CD">
              <w:rPr>
                <w:rFonts w:ascii="Times New Roman" w:hAnsi="Times New Roman" w:cs="Times New Roman"/>
                <w:b/>
                <w:bCs/>
                <w:sz w:val="22"/>
                <w:szCs w:val="22"/>
              </w:rPr>
              <w:t>statements/</w:t>
            </w:r>
          </w:p>
          <w:p w14:paraId="1946E9D5" w14:textId="77777777" w:rsidR="00B96EB7" w:rsidRPr="00BF31CD" w:rsidRDefault="00B96EB7" w:rsidP="00B6319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138"/>
              </w:tabs>
              <w:ind w:left="-135" w:right="-108"/>
              <w:jc w:val="center"/>
              <w:rPr>
                <w:rFonts w:ascii="Times New Roman" w:hAnsi="Times New Roman" w:cs="Times New Roman"/>
                <w:b/>
                <w:bCs/>
                <w:sz w:val="22"/>
                <w:szCs w:val="22"/>
              </w:rPr>
            </w:pPr>
            <w:r w:rsidRPr="00BF31CD">
              <w:rPr>
                <w:rFonts w:ascii="Times New Roman" w:hAnsi="Times New Roman" w:cs="Times New Roman"/>
                <w:b/>
                <w:bCs/>
                <w:sz w:val="22"/>
                <w:szCs w:val="22"/>
              </w:rPr>
              <w:t>Separate</w:t>
            </w:r>
          </w:p>
          <w:p w14:paraId="40F6461C" w14:textId="77777777" w:rsidR="00B95AD8" w:rsidRDefault="00B96EB7" w:rsidP="00E40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7"/>
                <w:tab w:val="center" w:pos="1138"/>
              </w:tabs>
              <w:ind w:left="-135" w:right="-108"/>
              <w:jc w:val="center"/>
              <w:rPr>
                <w:rFonts w:ascii="Times New Roman" w:hAnsi="Times New Roman" w:cs="Times New Roman"/>
                <w:b/>
                <w:bCs/>
                <w:sz w:val="22"/>
                <w:szCs w:val="22"/>
              </w:rPr>
            </w:pPr>
            <w:r w:rsidRPr="00BF31CD">
              <w:rPr>
                <w:rFonts w:ascii="Times New Roman" w:hAnsi="Times New Roman" w:cs="Times New Roman"/>
                <w:b/>
                <w:bCs/>
                <w:sz w:val="22"/>
                <w:szCs w:val="22"/>
              </w:rPr>
              <w:t xml:space="preserve">financial </w:t>
            </w:r>
          </w:p>
          <w:p w14:paraId="508542E1" w14:textId="59482D14" w:rsidR="00E4089C" w:rsidRPr="00BF31CD" w:rsidRDefault="00B96EB7" w:rsidP="00E40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7"/>
                <w:tab w:val="center" w:pos="1138"/>
              </w:tabs>
              <w:ind w:left="-135" w:right="-108"/>
              <w:jc w:val="center"/>
              <w:rPr>
                <w:rFonts w:ascii="Times New Roman" w:hAnsi="Times New Roman" w:cs="Times New Roman"/>
                <w:b/>
                <w:bCs/>
                <w:sz w:val="22"/>
                <w:szCs w:val="22"/>
              </w:rPr>
            </w:pPr>
            <w:r w:rsidRPr="00BF31CD">
              <w:rPr>
                <w:rFonts w:ascii="Times New Roman" w:hAnsi="Times New Roman" w:cs="Times New Roman"/>
                <w:b/>
                <w:bCs/>
                <w:sz w:val="22"/>
                <w:szCs w:val="22"/>
              </w:rPr>
              <w:t>statements</w:t>
            </w:r>
          </w:p>
        </w:tc>
      </w:tr>
      <w:tr w:rsidR="00B96EB7" w:rsidRPr="00BF31CD" w14:paraId="1622E1B2" w14:textId="77777777" w:rsidTr="00B95AD8">
        <w:trPr>
          <w:trHeight w:val="80"/>
        </w:trPr>
        <w:tc>
          <w:tcPr>
            <w:tcW w:w="7200" w:type="dxa"/>
          </w:tcPr>
          <w:p w14:paraId="3F61223F" w14:textId="683E0FAA" w:rsidR="00E4089C" w:rsidRPr="00BF31CD" w:rsidRDefault="00E4089C" w:rsidP="00B63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394"/>
              <w:rPr>
                <w:rFonts w:ascii="Times New Roman" w:hAnsi="Times New Roman"/>
                <w:b/>
                <w:bCs/>
                <w:sz w:val="22"/>
                <w:szCs w:val="22"/>
              </w:rPr>
            </w:pPr>
          </w:p>
        </w:tc>
        <w:tc>
          <w:tcPr>
            <w:tcW w:w="1890" w:type="dxa"/>
          </w:tcPr>
          <w:p w14:paraId="0C6B943F" w14:textId="77777777" w:rsidR="00B96EB7" w:rsidRPr="00BF31CD" w:rsidRDefault="00B96EB7" w:rsidP="00B63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9" w:right="-114"/>
              <w:jc w:val="center"/>
              <w:rPr>
                <w:rFonts w:ascii="Times New Roman" w:hAnsi="Times New Roman"/>
                <w:i/>
                <w:iCs/>
                <w:sz w:val="22"/>
                <w:szCs w:val="22"/>
              </w:rPr>
            </w:pPr>
            <w:r w:rsidRPr="00BF31CD">
              <w:rPr>
                <w:rFonts w:ascii="Times New Roman" w:hAnsi="Times New Roman"/>
                <w:i/>
                <w:iCs/>
                <w:sz w:val="22"/>
                <w:szCs w:val="22"/>
              </w:rPr>
              <w:t>(in thousand Baht)</w:t>
            </w:r>
          </w:p>
        </w:tc>
      </w:tr>
      <w:tr w:rsidR="00B96EB7" w:rsidRPr="00BF31CD" w14:paraId="45838B5F" w14:textId="77777777" w:rsidTr="00B95AD8">
        <w:trPr>
          <w:trHeight w:val="80"/>
        </w:trPr>
        <w:tc>
          <w:tcPr>
            <w:tcW w:w="7200" w:type="dxa"/>
          </w:tcPr>
          <w:p w14:paraId="533934F7" w14:textId="77777777" w:rsidR="00B96EB7" w:rsidRPr="004E169A" w:rsidRDefault="00B96EB7" w:rsidP="00B63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394"/>
              <w:rPr>
                <w:rFonts w:ascii="Times New Roman" w:hAnsi="Times New Roman"/>
                <w:b/>
                <w:bCs/>
                <w:sz w:val="22"/>
                <w:szCs w:val="22"/>
              </w:rPr>
            </w:pPr>
          </w:p>
        </w:tc>
        <w:tc>
          <w:tcPr>
            <w:tcW w:w="1890" w:type="dxa"/>
          </w:tcPr>
          <w:p w14:paraId="54B1D6A0" w14:textId="77777777" w:rsidR="00B96EB7" w:rsidRPr="00BF31CD" w:rsidRDefault="00B96EB7" w:rsidP="00B63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79"/>
              <w:jc w:val="center"/>
              <w:rPr>
                <w:rFonts w:ascii="Times New Roman" w:hAnsi="Times New Roman"/>
                <w:i/>
                <w:iCs/>
                <w:sz w:val="22"/>
                <w:szCs w:val="22"/>
              </w:rPr>
            </w:pPr>
          </w:p>
        </w:tc>
      </w:tr>
      <w:tr w:rsidR="00B96EB7" w:rsidRPr="00BF31CD" w14:paraId="3C217B95" w14:textId="77777777" w:rsidTr="00B95AD8">
        <w:trPr>
          <w:trHeight w:val="80"/>
        </w:trPr>
        <w:tc>
          <w:tcPr>
            <w:tcW w:w="7200" w:type="dxa"/>
          </w:tcPr>
          <w:p w14:paraId="62868DC8" w14:textId="1A487F0B" w:rsidR="00B96EB7" w:rsidRPr="00BF31CD" w:rsidRDefault="00B96EB7" w:rsidP="00B63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394"/>
              <w:rPr>
                <w:rFonts w:ascii="Times New Roman" w:hAnsi="Times New Roman"/>
                <w:sz w:val="22"/>
                <w:szCs w:val="22"/>
              </w:rPr>
            </w:pPr>
            <w:r w:rsidRPr="00BF31CD">
              <w:rPr>
                <w:rFonts w:ascii="Times New Roman" w:hAnsi="Times New Roman"/>
                <w:sz w:val="22"/>
                <w:szCs w:val="22"/>
              </w:rPr>
              <w:t>At 1 January 2021</w:t>
            </w:r>
          </w:p>
        </w:tc>
        <w:tc>
          <w:tcPr>
            <w:tcW w:w="1890" w:type="dxa"/>
          </w:tcPr>
          <w:p w14:paraId="5EFA1C6D" w14:textId="499292D8" w:rsidR="00B96EB7" w:rsidRPr="00BF31CD" w:rsidRDefault="00797D8C" w:rsidP="00BF3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5"/>
              </w:tabs>
              <w:spacing w:line="260" w:lineRule="atLeast"/>
              <w:ind w:right="74"/>
              <w:jc w:val="right"/>
              <w:rPr>
                <w:rFonts w:ascii="Times New Roman" w:hAnsi="Times New Roman" w:cs="Times New Roman"/>
                <w:sz w:val="22"/>
                <w:szCs w:val="20"/>
                <w:lang w:val="en-GB" w:bidi="ar-SA"/>
              </w:rPr>
            </w:pPr>
            <w:r w:rsidRPr="00BF31CD">
              <w:rPr>
                <w:rFonts w:ascii="Times New Roman" w:hAnsi="Times New Roman" w:cs="Times New Roman"/>
                <w:sz w:val="22"/>
                <w:szCs w:val="20"/>
                <w:lang w:val="en-GB" w:bidi="ar-SA"/>
              </w:rPr>
              <w:t>12,378</w:t>
            </w:r>
          </w:p>
        </w:tc>
      </w:tr>
      <w:tr w:rsidR="00B96EB7" w:rsidRPr="00BF31CD" w14:paraId="4AE75C1B" w14:textId="77777777" w:rsidTr="00B95AD8">
        <w:trPr>
          <w:trHeight w:val="80"/>
        </w:trPr>
        <w:tc>
          <w:tcPr>
            <w:tcW w:w="7200" w:type="dxa"/>
          </w:tcPr>
          <w:p w14:paraId="044170EA" w14:textId="48E852D1" w:rsidR="00B96EB7" w:rsidRPr="00BF31CD" w:rsidRDefault="00B96EB7" w:rsidP="00B63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394"/>
              <w:rPr>
                <w:rFonts w:ascii="Times New Roman" w:hAnsi="Times New Roman"/>
                <w:sz w:val="22"/>
                <w:szCs w:val="22"/>
              </w:rPr>
            </w:pPr>
            <w:r w:rsidRPr="00BF31CD">
              <w:rPr>
                <w:rFonts w:ascii="Times New Roman" w:hAnsi="Times New Roman"/>
                <w:sz w:val="22"/>
                <w:szCs w:val="22"/>
              </w:rPr>
              <w:t>Addition</w:t>
            </w:r>
            <w:r w:rsidR="00FB48F6">
              <w:rPr>
                <w:rFonts w:ascii="Times New Roman" w:hAnsi="Times New Roman"/>
                <w:sz w:val="22"/>
                <w:szCs w:val="22"/>
              </w:rPr>
              <w:t>s</w:t>
            </w:r>
          </w:p>
        </w:tc>
        <w:tc>
          <w:tcPr>
            <w:tcW w:w="1890" w:type="dxa"/>
          </w:tcPr>
          <w:p w14:paraId="5D957CF3" w14:textId="3B4609D5" w:rsidR="00B96EB7" w:rsidRPr="00BF31CD" w:rsidRDefault="00797D8C" w:rsidP="00BF3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5"/>
              </w:tabs>
              <w:spacing w:line="260" w:lineRule="atLeast"/>
              <w:ind w:right="77"/>
              <w:jc w:val="right"/>
              <w:rPr>
                <w:rFonts w:ascii="Times New Roman" w:hAnsi="Times New Roman" w:cs="Times New Roman"/>
                <w:sz w:val="22"/>
                <w:szCs w:val="20"/>
                <w:lang w:val="en-GB" w:bidi="ar-SA"/>
              </w:rPr>
            </w:pPr>
            <w:r w:rsidRPr="00BF31CD">
              <w:rPr>
                <w:rFonts w:ascii="Times New Roman" w:hAnsi="Times New Roman" w:cs="Times New Roman"/>
                <w:sz w:val="22"/>
                <w:szCs w:val="20"/>
                <w:lang w:val="en-GB" w:bidi="ar-SA"/>
              </w:rPr>
              <w:t>3,969</w:t>
            </w:r>
          </w:p>
        </w:tc>
      </w:tr>
      <w:tr w:rsidR="00B96EB7" w:rsidRPr="00BF31CD" w14:paraId="3675EBED" w14:textId="77777777" w:rsidTr="00B95AD8">
        <w:trPr>
          <w:trHeight w:val="80"/>
        </w:trPr>
        <w:tc>
          <w:tcPr>
            <w:tcW w:w="7200" w:type="dxa"/>
          </w:tcPr>
          <w:p w14:paraId="6B8ED1E0" w14:textId="5D0AD675" w:rsidR="00B96EB7" w:rsidRPr="00BF31CD" w:rsidRDefault="00B96EB7" w:rsidP="00B63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394"/>
              <w:rPr>
                <w:rFonts w:ascii="Times New Roman" w:hAnsi="Times New Roman"/>
                <w:sz w:val="22"/>
                <w:szCs w:val="22"/>
              </w:rPr>
            </w:pPr>
            <w:r w:rsidRPr="00BF31CD">
              <w:rPr>
                <w:rFonts w:ascii="Times New Roman" w:hAnsi="Times New Roman"/>
                <w:sz w:val="22"/>
                <w:szCs w:val="22"/>
              </w:rPr>
              <w:t>Transfer to property, plant and equipment</w:t>
            </w:r>
          </w:p>
        </w:tc>
        <w:tc>
          <w:tcPr>
            <w:tcW w:w="1890" w:type="dxa"/>
          </w:tcPr>
          <w:p w14:paraId="61167AE7" w14:textId="7CBB98D9" w:rsidR="00B96EB7" w:rsidRPr="00BF31CD" w:rsidRDefault="006A4398" w:rsidP="00BF3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285"/>
              <w:jc w:val="right"/>
              <w:rPr>
                <w:rFonts w:ascii="Times New Roman" w:hAnsi="Times New Roman" w:cs="Times New Roman"/>
                <w:sz w:val="22"/>
                <w:szCs w:val="20"/>
                <w:lang w:val="en-GB" w:bidi="ar-SA"/>
              </w:rPr>
            </w:pPr>
            <w:r w:rsidRPr="00BF31CD">
              <w:rPr>
                <w:rFonts w:ascii="Times New Roman" w:hAnsi="Times New Roman" w:cs="Times New Roman"/>
                <w:sz w:val="22"/>
                <w:szCs w:val="20"/>
                <w:lang w:val="en-GB" w:bidi="ar-SA"/>
              </w:rPr>
              <w:t>(167)</w:t>
            </w:r>
          </w:p>
        </w:tc>
      </w:tr>
      <w:tr w:rsidR="00B96EB7" w:rsidRPr="00BF31CD" w14:paraId="2EEE98DA" w14:textId="77777777" w:rsidTr="00B95AD8">
        <w:trPr>
          <w:trHeight w:val="80"/>
        </w:trPr>
        <w:tc>
          <w:tcPr>
            <w:tcW w:w="7200" w:type="dxa"/>
          </w:tcPr>
          <w:p w14:paraId="64E8AE2D" w14:textId="28DC045F" w:rsidR="00B96EB7" w:rsidRPr="00BF31CD" w:rsidRDefault="00B96EB7" w:rsidP="00B63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394"/>
              <w:rPr>
                <w:rFonts w:ascii="Times New Roman" w:hAnsi="Times New Roman"/>
                <w:sz w:val="22"/>
                <w:szCs w:val="22"/>
              </w:rPr>
            </w:pPr>
            <w:r w:rsidRPr="00AD414D">
              <w:rPr>
                <w:rFonts w:ascii="Times New Roman" w:hAnsi="Times New Roman"/>
                <w:i/>
                <w:iCs/>
                <w:sz w:val="22"/>
                <w:szCs w:val="22"/>
              </w:rPr>
              <w:t>Less</w:t>
            </w:r>
            <w:r w:rsidRPr="00BF31CD">
              <w:rPr>
                <w:rFonts w:ascii="Times New Roman" w:hAnsi="Times New Roman"/>
                <w:sz w:val="22"/>
                <w:szCs w:val="22"/>
              </w:rPr>
              <w:t xml:space="preserve"> depreciation</w:t>
            </w:r>
          </w:p>
        </w:tc>
        <w:tc>
          <w:tcPr>
            <w:tcW w:w="1890" w:type="dxa"/>
            <w:tcBorders>
              <w:bottom w:val="single" w:sz="4" w:space="0" w:color="auto"/>
            </w:tcBorders>
          </w:tcPr>
          <w:p w14:paraId="4D6ECE56" w14:textId="0015F8F1" w:rsidR="00B96EB7" w:rsidRPr="00BF31CD" w:rsidRDefault="006A4398" w:rsidP="00BF3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285"/>
              <w:jc w:val="right"/>
              <w:rPr>
                <w:rFonts w:ascii="Times New Roman" w:hAnsi="Times New Roman" w:cs="Times New Roman"/>
                <w:sz w:val="22"/>
                <w:szCs w:val="20"/>
                <w:lang w:val="en-GB" w:bidi="ar-SA"/>
              </w:rPr>
            </w:pPr>
            <w:r w:rsidRPr="00BF31CD">
              <w:rPr>
                <w:rFonts w:ascii="Times New Roman" w:hAnsi="Times New Roman" w:cs="Times New Roman"/>
                <w:sz w:val="22"/>
                <w:szCs w:val="20"/>
                <w:lang w:val="en-GB" w:bidi="ar-SA"/>
              </w:rPr>
              <w:t>(1,517)</w:t>
            </w:r>
          </w:p>
        </w:tc>
      </w:tr>
      <w:tr w:rsidR="00B96EB7" w:rsidRPr="00BF31CD" w14:paraId="5801A29F" w14:textId="77777777" w:rsidTr="00B95AD8">
        <w:trPr>
          <w:trHeight w:val="80"/>
        </w:trPr>
        <w:tc>
          <w:tcPr>
            <w:tcW w:w="7200" w:type="dxa"/>
          </w:tcPr>
          <w:p w14:paraId="126AB459" w14:textId="47DCF3BF" w:rsidR="00B96EB7" w:rsidRPr="00BF31CD" w:rsidRDefault="00B44943" w:rsidP="00B63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b/>
                <w:bCs/>
                <w:sz w:val="22"/>
                <w:szCs w:val="22"/>
              </w:rPr>
            </w:pPr>
            <w:r>
              <w:rPr>
                <w:rFonts w:ascii="Times New Roman" w:hAnsi="Times New Roman" w:cs="Times New Roman"/>
                <w:b/>
                <w:bCs/>
                <w:sz w:val="22"/>
                <w:szCs w:val="22"/>
              </w:rPr>
              <w:t>At 31 March 2021</w:t>
            </w:r>
          </w:p>
        </w:tc>
        <w:tc>
          <w:tcPr>
            <w:tcW w:w="1890" w:type="dxa"/>
            <w:tcBorders>
              <w:top w:val="single" w:sz="4" w:space="0" w:color="auto"/>
              <w:bottom w:val="double" w:sz="4" w:space="0" w:color="auto"/>
            </w:tcBorders>
          </w:tcPr>
          <w:p w14:paraId="229562F2" w14:textId="14D982C8" w:rsidR="00B96EB7" w:rsidRPr="00BF31CD" w:rsidRDefault="006A4398" w:rsidP="00BF3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5"/>
              </w:tabs>
              <w:spacing w:line="260" w:lineRule="atLeast"/>
              <w:ind w:right="77"/>
              <w:jc w:val="right"/>
              <w:rPr>
                <w:rFonts w:ascii="Times New Roman" w:hAnsi="Times New Roman" w:cs="Times New Roman"/>
                <w:b/>
                <w:bCs/>
                <w:sz w:val="22"/>
                <w:szCs w:val="20"/>
                <w:lang w:val="en-GB" w:bidi="ar-SA"/>
              </w:rPr>
            </w:pPr>
            <w:r w:rsidRPr="00BF31CD">
              <w:rPr>
                <w:rFonts w:ascii="Times New Roman" w:hAnsi="Times New Roman" w:cs="Times New Roman"/>
                <w:b/>
                <w:bCs/>
                <w:sz w:val="22"/>
                <w:szCs w:val="20"/>
                <w:lang w:val="en-GB" w:bidi="ar-SA"/>
              </w:rPr>
              <w:t>14,663</w:t>
            </w:r>
          </w:p>
        </w:tc>
      </w:tr>
    </w:tbl>
    <w:p w14:paraId="616A1235" w14:textId="3A2660B2" w:rsidR="00B96EB7" w:rsidRPr="004E169A" w:rsidRDefault="00B96EB7" w:rsidP="004E1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37D85FAB" w14:textId="7F92F573" w:rsidR="006D520D" w:rsidRDefault="006D520D" w:rsidP="00165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6D520D">
        <w:rPr>
          <w:rFonts w:ascii="Times New Roman" w:hAnsi="Times New Roman"/>
          <w:sz w:val="22"/>
          <w:szCs w:val="22"/>
        </w:rPr>
        <w:t>In 2021, the</w:t>
      </w:r>
      <w:r>
        <w:rPr>
          <w:rFonts w:ascii="Times New Roman" w:hAnsi="Times New Roman" w:hint="cs"/>
          <w:sz w:val="22"/>
          <w:szCs w:val="22"/>
          <w:cs/>
        </w:rPr>
        <w:t xml:space="preserve"> </w:t>
      </w:r>
      <w:r w:rsidR="007502AE">
        <w:rPr>
          <w:rFonts w:ascii="Times New Roman" w:hAnsi="Times New Roman"/>
          <w:sz w:val="22"/>
          <w:szCs w:val="22"/>
        </w:rPr>
        <w:t>Company</w:t>
      </w:r>
      <w:r>
        <w:rPr>
          <w:rFonts w:ascii="Times New Roman" w:hAnsi="Times New Roman" w:hint="cs"/>
          <w:sz w:val="22"/>
          <w:szCs w:val="22"/>
          <w:cs/>
        </w:rPr>
        <w:t xml:space="preserve"> </w:t>
      </w:r>
      <w:r>
        <w:rPr>
          <w:rFonts w:ascii="Times New Roman" w:hAnsi="Times New Roman"/>
          <w:sz w:val="22"/>
          <w:szCs w:val="22"/>
        </w:rPr>
        <w:t>e</w:t>
      </w:r>
      <w:r w:rsidRPr="006D520D">
        <w:rPr>
          <w:rFonts w:ascii="Times New Roman" w:hAnsi="Times New Roman"/>
          <w:sz w:val="22"/>
          <w:szCs w:val="22"/>
        </w:rPr>
        <w:t xml:space="preserve">ntered into a new lease agreement for </w:t>
      </w:r>
      <w:r>
        <w:rPr>
          <w:rFonts w:ascii="Times New Roman" w:hAnsi="Times New Roman"/>
          <w:sz w:val="22"/>
          <w:szCs w:val="22"/>
        </w:rPr>
        <w:t>vehicle</w:t>
      </w:r>
      <w:r w:rsidRPr="006D520D">
        <w:rPr>
          <w:rFonts w:ascii="Times New Roman" w:hAnsi="Times New Roman"/>
          <w:sz w:val="22"/>
          <w:szCs w:val="22"/>
        </w:rPr>
        <w:t xml:space="preserve"> for</w:t>
      </w:r>
      <w:r>
        <w:rPr>
          <w:rFonts w:ascii="Times New Roman" w:hAnsi="Times New Roman"/>
          <w:sz w:val="22"/>
          <w:szCs w:val="22"/>
        </w:rPr>
        <w:t xml:space="preserve"> </w:t>
      </w:r>
      <w:r w:rsidR="00EC680A">
        <w:rPr>
          <w:rFonts w:ascii="Times New Roman" w:hAnsi="Times New Roman"/>
          <w:sz w:val="22"/>
          <w:szCs w:val="22"/>
        </w:rPr>
        <w:t xml:space="preserve">period of </w:t>
      </w:r>
      <w:r>
        <w:rPr>
          <w:rFonts w:ascii="Times New Roman" w:hAnsi="Times New Roman"/>
          <w:sz w:val="22"/>
          <w:szCs w:val="22"/>
        </w:rPr>
        <w:t xml:space="preserve">4 </w:t>
      </w:r>
      <w:r w:rsidRPr="006D520D">
        <w:rPr>
          <w:rFonts w:ascii="Times New Roman" w:hAnsi="Times New Roman"/>
          <w:sz w:val="22"/>
          <w:szCs w:val="22"/>
        </w:rPr>
        <w:t>years.</w:t>
      </w:r>
      <w:r w:rsidR="009E5139">
        <w:rPr>
          <w:rFonts w:ascii="Times New Roman" w:hAnsi="Times New Roman"/>
          <w:sz w:val="22"/>
          <w:szCs w:val="22"/>
        </w:rPr>
        <w:t xml:space="preserve"> </w:t>
      </w:r>
      <w:r w:rsidR="009E5139" w:rsidRPr="009E5139">
        <w:rPr>
          <w:rFonts w:ascii="Times New Roman" w:hAnsi="Times New Roman"/>
          <w:sz w:val="22"/>
          <w:szCs w:val="22"/>
        </w:rPr>
        <w:t>The</w:t>
      </w:r>
      <w:r w:rsidR="007502AE">
        <w:rPr>
          <w:rFonts w:ascii="Times New Roman" w:hAnsi="Times New Roman"/>
          <w:sz w:val="22"/>
          <w:szCs w:val="22"/>
        </w:rPr>
        <w:t xml:space="preserve"> </w:t>
      </w:r>
      <w:r w:rsidR="009E5139" w:rsidRPr="009E5139">
        <w:rPr>
          <w:rFonts w:ascii="Times New Roman" w:hAnsi="Times New Roman"/>
          <w:sz w:val="22"/>
          <w:szCs w:val="22"/>
        </w:rPr>
        <w:t xml:space="preserve">Company </w:t>
      </w:r>
      <w:proofErr w:type="spellStart"/>
      <w:r w:rsidR="009E5139" w:rsidRPr="009E5139">
        <w:rPr>
          <w:rFonts w:ascii="Times New Roman" w:hAnsi="Times New Roman"/>
          <w:sz w:val="22"/>
          <w:szCs w:val="22"/>
        </w:rPr>
        <w:t>recognised</w:t>
      </w:r>
      <w:proofErr w:type="spellEnd"/>
      <w:r w:rsidR="009E5139" w:rsidRPr="009E5139">
        <w:rPr>
          <w:rFonts w:ascii="Times New Roman" w:hAnsi="Times New Roman"/>
          <w:sz w:val="22"/>
          <w:szCs w:val="22"/>
        </w:rPr>
        <w:t xml:space="preserve"> right-of-use asset and lease liability amounting to Baht</w:t>
      </w:r>
      <w:r w:rsidR="009E5139">
        <w:rPr>
          <w:rFonts w:ascii="Times New Roman" w:hAnsi="Times New Roman"/>
          <w:sz w:val="22"/>
          <w:szCs w:val="22"/>
        </w:rPr>
        <w:t xml:space="preserve"> 4.0 </w:t>
      </w:r>
      <w:r w:rsidR="009E5139" w:rsidRPr="009E5139">
        <w:rPr>
          <w:rFonts w:ascii="Times New Roman" w:hAnsi="Times New Roman"/>
          <w:sz w:val="22"/>
          <w:szCs w:val="22"/>
        </w:rPr>
        <w:t>million</w:t>
      </w:r>
      <w:r w:rsidR="009E5139">
        <w:rPr>
          <w:rFonts w:ascii="Times New Roman" w:hAnsi="Times New Roman"/>
          <w:sz w:val="22"/>
          <w:szCs w:val="22"/>
        </w:rPr>
        <w:t xml:space="preserve"> </w:t>
      </w:r>
      <w:r w:rsidR="009E5139" w:rsidRPr="009E5139">
        <w:rPr>
          <w:rFonts w:ascii="Times New Roman" w:hAnsi="Times New Roman"/>
          <w:sz w:val="22"/>
          <w:szCs w:val="22"/>
        </w:rPr>
        <w:t>and</w:t>
      </w:r>
      <w:r w:rsidR="003A1FDF">
        <w:rPr>
          <w:rFonts w:ascii="Times New Roman" w:hAnsi="Times New Roman"/>
          <w:sz w:val="22"/>
          <w:szCs w:val="22"/>
        </w:rPr>
        <w:t xml:space="preserve"> </w:t>
      </w:r>
      <w:r w:rsidR="009E5139" w:rsidRPr="009E5139">
        <w:rPr>
          <w:rFonts w:ascii="Times New Roman" w:hAnsi="Times New Roman"/>
          <w:sz w:val="22"/>
          <w:szCs w:val="22"/>
        </w:rPr>
        <w:t xml:space="preserve">Baht </w:t>
      </w:r>
      <w:r w:rsidR="009E5139">
        <w:rPr>
          <w:rFonts w:ascii="Times New Roman" w:hAnsi="Times New Roman"/>
          <w:sz w:val="22"/>
          <w:szCs w:val="22"/>
        </w:rPr>
        <w:t>3.0</w:t>
      </w:r>
      <w:r w:rsidR="009E5139" w:rsidRPr="009E5139">
        <w:rPr>
          <w:rFonts w:ascii="Times New Roman" w:hAnsi="Times New Roman"/>
          <w:sz w:val="22"/>
          <w:szCs w:val="22"/>
        </w:rPr>
        <w:t xml:space="preserve"> million, respectively.</w:t>
      </w:r>
    </w:p>
    <w:p w14:paraId="738924A0" w14:textId="19675D7F" w:rsidR="006D520D" w:rsidRPr="004E169A" w:rsidRDefault="006D520D" w:rsidP="00165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1AD7C950" w14:textId="05049FCA" w:rsidR="009E4A4A" w:rsidRDefault="005F700F" w:rsidP="00165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0"/>
        </w:rPr>
      </w:pPr>
      <w:r w:rsidRPr="00BF31CD">
        <w:rPr>
          <w:rFonts w:ascii="Times New Roman" w:hAnsi="Times New Roman"/>
          <w:sz w:val="22"/>
          <w:szCs w:val="22"/>
        </w:rPr>
        <w:t xml:space="preserve">The Company mortgaged certain plots of land </w:t>
      </w:r>
      <w:r w:rsidR="00F26A5F" w:rsidRPr="00BF31CD">
        <w:rPr>
          <w:rFonts w:ascii="Times New Roman" w:hAnsi="Times New Roman"/>
          <w:sz w:val="22"/>
          <w:szCs w:val="22"/>
        </w:rPr>
        <w:t xml:space="preserve">and land available for sales </w:t>
      </w:r>
      <w:r w:rsidRPr="00BF31CD">
        <w:rPr>
          <w:rFonts w:ascii="Times New Roman" w:hAnsi="Times New Roman"/>
          <w:sz w:val="22"/>
          <w:szCs w:val="22"/>
        </w:rPr>
        <w:t>including the water production for industry system, water treatment system, machinery and equipment, land used for</w:t>
      </w:r>
      <w:r>
        <w:rPr>
          <w:rFonts w:ascii="Times New Roman" w:hAnsi="Times New Roman"/>
          <w:sz w:val="22"/>
          <w:szCs w:val="22"/>
        </w:rPr>
        <w:t xml:space="preserve"> public utilities </w:t>
      </w:r>
      <w:r w:rsidRPr="000706AF">
        <w:rPr>
          <w:rFonts w:ascii="Times New Roman" w:hAnsi="Times New Roman"/>
          <w:sz w:val="22"/>
          <w:szCs w:val="22"/>
        </w:rPr>
        <w:t xml:space="preserve">to secure credit facilities from certain </w:t>
      </w:r>
      <w:r w:rsidR="00C904DD">
        <w:rPr>
          <w:rFonts w:ascii="Times New Roman" w:hAnsi="Times New Roman"/>
          <w:sz w:val="22"/>
          <w:szCs w:val="22"/>
        </w:rPr>
        <w:t xml:space="preserve">local </w:t>
      </w:r>
      <w:r w:rsidRPr="000706AF">
        <w:rPr>
          <w:rFonts w:ascii="Times New Roman" w:hAnsi="Times New Roman"/>
          <w:sz w:val="22"/>
          <w:szCs w:val="22"/>
        </w:rPr>
        <w:t>financial institutions</w:t>
      </w:r>
      <w:r>
        <w:rPr>
          <w:rFonts w:ascii="Times New Roman" w:hAnsi="Times New Roman"/>
          <w:sz w:val="22"/>
          <w:szCs w:val="22"/>
        </w:rPr>
        <w:t>.</w:t>
      </w:r>
    </w:p>
    <w:p w14:paraId="6352B145" w14:textId="77777777" w:rsidR="0008705C" w:rsidRPr="004E169A" w:rsidRDefault="0008705C" w:rsidP="00087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p w14:paraId="1B8A05F0" w14:textId="77777777" w:rsidR="0049150C" w:rsidRDefault="0049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76677F2D" w14:textId="26300705" w:rsidR="0016521B" w:rsidRPr="009E4A4A" w:rsidRDefault="0016521B" w:rsidP="00087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0"/>
        </w:rPr>
      </w:pPr>
      <w:r w:rsidRPr="0008705C">
        <w:rPr>
          <w:rFonts w:ascii="Times New Roman" w:hAnsi="Times New Roman"/>
          <w:sz w:val="22"/>
          <w:szCs w:val="22"/>
        </w:rPr>
        <w:lastRenderedPageBreak/>
        <w:t>The Company received government grants for flood protection construction project from the Ministry of Industry</w:t>
      </w:r>
      <w:r w:rsidR="009504A8" w:rsidRPr="0008705C">
        <w:rPr>
          <w:rFonts w:ascii="Times New Roman" w:hAnsi="Times New Roman" w:hint="cs"/>
          <w:sz w:val="22"/>
          <w:szCs w:val="22"/>
          <w:cs/>
        </w:rPr>
        <w:t xml:space="preserve"> </w:t>
      </w:r>
      <w:r w:rsidR="009504A8" w:rsidRPr="0008705C">
        <w:rPr>
          <w:rFonts w:ascii="Times New Roman" w:hAnsi="Times New Roman"/>
          <w:sz w:val="22"/>
          <w:szCs w:val="22"/>
        </w:rPr>
        <w:t>and government grants for machine development for energy conservation from the Department of Alternative Energy Development and Efficiency</w:t>
      </w:r>
      <w:r w:rsidR="00377A24" w:rsidRPr="0008705C">
        <w:rPr>
          <w:rFonts w:ascii="Times New Roman" w:hAnsi="Times New Roman"/>
          <w:sz w:val="22"/>
          <w:szCs w:val="22"/>
        </w:rPr>
        <w:t>.</w:t>
      </w:r>
      <w:r w:rsidR="0007645A" w:rsidRPr="0008705C">
        <w:rPr>
          <w:rFonts w:ascii="Times New Roman" w:hAnsi="Times New Roman"/>
          <w:sz w:val="22"/>
          <w:szCs w:val="22"/>
        </w:rPr>
        <w:t xml:space="preserve"> </w:t>
      </w:r>
      <w:r w:rsidR="00377A24" w:rsidRPr="0008705C">
        <w:rPr>
          <w:rFonts w:ascii="Times New Roman" w:hAnsi="Times New Roman"/>
          <w:sz w:val="22"/>
          <w:szCs w:val="22"/>
        </w:rPr>
        <w:t xml:space="preserve">The Company </w:t>
      </w:r>
      <w:r w:rsidRPr="0008705C">
        <w:rPr>
          <w:rFonts w:ascii="Times New Roman" w:hAnsi="Times New Roman"/>
          <w:sz w:val="22"/>
          <w:szCs w:val="22"/>
        </w:rPr>
        <w:t xml:space="preserve">recorded </w:t>
      </w:r>
      <w:r w:rsidR="00C75004" w:rsidRPr="0008705C">
        <w:rPr>
          <w:rFonts w:ascii="Times New Roman" w:hAnsi="Times New Roman"/>
          <w:sz w:val="22"/>
          <w:szCs w:val="22"/>
        </w:rPr>
        <w:t xml:space="preserve">the grants </w:t>
      </w:r>
      <w:r w:rsidRPr="0008705C">
        <w:rPr>
          <w:rFonts w:ascii="Times New Roman" w:hAnsi="Times New Roman"/>
          <w:sz w:val="22"/>
          <w:szCs w:val="22"/>
        </w:rPr>
        <w:t>as deferred</w:t>
      </w:r>
      <w:r w:rsidR="001D3A50" w:rsidRPr="0008705C">
        <w:rPr>
          <w:rFonts w:ascii="Times New Roman" w:hAnsi="Times New Roman"/>
          <w:sz w:val="22"/>
          <w:szCs w:val="22"/>
        </w:rPr>
        <w:t xml:space="preserve"> </w:t>
      </w:r>
      <w:r w:rsidRPr="0008705C">
        <w:rPr>
          <w:rFonts w:ascii="Times New Roman" w:hAnsi="Times New Roman"/>
          <w:sz w:val="22"/>
          <w:szCs w:val="22"/>
        </w:rPr>
        <w:t>income from government grants in the statement of financial position and</w:t>
      </w:r>
      <w:r w:rsidR="000426D5" w:rsidRPr="0008705C">
        <w:rPr>
          <w:rFonts w:ascii="Times New Roman" w:hAnsi="Times New Roman"/>
          <w:sz w:val="22"/>
          <w:szCs w:val="22"/>
        </w:rPr>
        <w:t xml:space="preserve"> </w:t>
      </w:r>
      <w:proofErr w:type="spellStart"/>
      <w:r w:rsidR="000426D5" w:rsidRPr="0008705C">
        <w:rPr>
          <w:rFonts w:ascii="Times New Roman" w:hAnsi="Times New Roman"/>
          <w:sz w:val="22"/>
          <w:szCs w:val="22"/>
        </w:rPr>
        <w:t>recognis</w:t>
      </w:r>
      <w:r w:rsidRPr="0008705C">
        <w:rPr>
          <w:rFonts w:ascii="Times New Roman" w:hAnsi="Times New Roman"/>
          <w:sz w:val="22"/>
          <w:szCs w:val="22"/>
        </w:rPr>
        <w:t>ed</w:t>
      </w:r>
      <w:proofErr w:type="spellEnd"/>
      <w:r w:rsidRPr="0008705C">
        <w:rPr>
          <w:rFonts w:ascii="Times New Roman" w:hAnsi="Times New Roman"/>
          <w:sz w:val="22"/>
          <w:szCs w:val="22"/>
        </w:rPr>
        <w:t xml:space="preserve"> as income by straight</w:t>
      </w:r>
      <w:r w:rsidR="0049379B">
        <w:rPr>
          <w:rFonts w:ascii="Times New Roman" w:hAnsi="Times New Roman"/>
          <w:sz w:val="22"/>
          <w:szCs w:val="22"/>
        </w:rPr>
        <w:t xml:space="preserve"> </w:t>
      </w:r>
      <w:r w:rsidRPr="0008705C">
        <w:rPr>
          <w:rFonts w:ascii="Times New Roman" w:hAnsi="Times New Roman"/>
          <w:sz w:val="22"/>
          <w:szCs w:val="22"/>
        </w:rPr>
        <w:t>line method over the useful lives</w:t>
      </w:r>
      <w:r w:rsidRPr="0050294F">
        <w:rPr>
          <w:rFonts w:ascii="Times New Roman" w:hAnsi="Times New Roman"/>
          <w:spacing w:val="-4"/>
          <w:sz w:val="22"/>
          <w:szCs w:val="22"/>
        </w:rPr>
        <w:t xml:space="preserve"> of assets.</w:t>
      </w:r>
    </w:p>
    <w:p w14:paraId="7FCFB83E" w14:textId="191287BB" w:rsidR="00C010C2" w:rsidRDefault="00C01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5EDC2486" w14:textId="77777777" w:rsidR="005450D5" w:rsidRDefault="005450D5" w:rsidP="00274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0" w:firstLine="270"/>
        <w:jc w:val="thaiDistribute"/>
        <w:rPr>
          <w:rFonts w:ascii="Times New Roman" w:hAnsi="Times New Roman"/>
          <w:sz w:val="22"/>
          <w:szCs w:val="22"/>
        </w:rPr>
      </w:pPr>
      <w:r w:rsidRPr="00D675DD">
        <w:rPr>
          <w:rFonts w:ascii="Times New Roman" w:hAnsi="Times New Roman"/>
          <w:sz w:val="22"/>
          <w:szCs w:val="22"/>
        </w:rPr>
        <w:t>Deferred income from government grants were as follows:</w:t>
      </w:r>
    </w:p>
    <w:p w14:paraId="3E720837" w14:textId="77777777" w:rsidR="00F43F33" w:rsidRDefault="00F43F33" w:rsidP="00545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tbl>
      <w:tblPr>
        <w:tblW w:w="9180" w:type="dxa"/>
        <w:tblInd w:w="450" w:type="dxa"/>
        <w:tblLayout w:type="fixed"/>
        <w:tblLook w:val="0000" w:firstRow="0" w:lastRow="0" w:firstColumn="0" w:lastColumn="0" w:noHBand="0" w:noVBand="0"/>
      </w:tblPr>
      <w:tblGrid>
        <w:gridCol w:w="3060"/>
        <w:gridCol w:w="1440"/>
        <w:gridCol w:w="270"/>
        <w:gridCol w:w="1350"/>
        <w:gridCol w:w="236"/>
        <w:gridCol w:w="1294"/>
        <w:gridCol w:w="236"/>
        <w:gridCol w:w="1294"/>
      </w:tblGrid>
      <w:tr w:rsidR="006D47FD" w:rsidRPr="00E24A92" w14:paraId="2598DC28" w14:textId="77777777" w:rsidTr="00C220BE">
        <w:trPr>
          <w:trHeight w:val="80"/>
        </w:trPr>
        <w:tc>
          <w:tcPr>
            <w:tcW w:w="3060" w:type="dxa"/>
          </w:tcPr>
          <w:p w14:paraId="37B1F029" w14:textId="77777777" w:rsidR="006D47FD" w:rsidRPr="00E9578E" w:rsidRDefault="006D47FD" w:rsidP="006D4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440" w:type="dxa"/>
          </w:tcPr>
          <w:p w14:paraId="405727FE" w14:textId="77777777" w:rsidR="006D47FD" w:rsidRPr="00EE2B3C" w:rsidRDefault="006D47FD" w:rsidP="006D4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p>
        </w:tc>
        <w:tc>
          <w:tcPr>
            <w:tcW w:w="270" w:type="dxa"/>
          </w:tcPr>
          <w:p w14:paraId="6AA5FF9B" w14:textId="77777777" w:rsidR="006D47FD" w:rsidRPr="00CB24E1" w:rsidRDefault="006D47FD" w:rsidP="006D4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p>
        </w:tc>
        <w:tc>
          <w:tcPr>
            <w:tcW w:w="1350" w:type="dxa"/>
          </w:tcPr>
          <w:p w14:paraId="7D4BD052" w14:textId="77777777" w:rsidR="006D47FD" w:rsidRPr="00EE2B3C" w:rsidRDefault="006D47FD" w:rsidP="006D4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EE2B3C">
              <w:rPr>
                <w:rFonts w:ascii="Times New Roman" w:hAnsi="Times New Roman" w:cs="Times New Roman"/>
                <w:b/>
                <w:bCs/>
                <w:sz w:val="22"/>
                <w:szCs w:val="22"/>
              </w:rPr>
              <w:t>Financial</w:t>
            </w:r>
          </w:p>
        </w:tc>
        <w:tc>
          <w:tcPr>
            <w:tcW w:w="236" w:type="dxa"/>
          </w:tcPr>
          <w:p w14:paraId="6083D305" w14:textId="77777777" w:rsidR="006D47FD" w:rsidRPr="00E9578E" w:rsidRDefault="006D47FD" w:rsidP="006D47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i/>
                <w:iCs/>
              </w:rPr>
            </w:pPr>
          </w:p>
        </w:tc>
        <w:tc>
          <w:tcPr>
            <w:tcW w:w="1294" w:type="dxa"/>
          </w:tcPr>
          <w:p w14:paraId="3C43631F" w14:textId="77777777" w:rsidR="006D47FD" w:rsidRDefault="006D47FD" w:rsidP="006D4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p>
        </w:tc>
        <w:tc>
          <w:tcPr>
            <w:tcW w:w="236" w:type="dxa"/>
          </w:tcPr>
          <w:p w14:paraId="003E8338" w14:textId="77777777" w:rsidR="006D47FD" w:rsidRPr="00CB24E1" w:rsidRDefault="006D47FD" w:rsidP="006D4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p>
        </w:tc>
        <w:tc>
          <w:tcPr>
            <w:tcW w:w="1294" w:type="dxa"/>
          </w:tcPr>
          <w:p w14:paraId="793C9E7B" w14:textId="77777777" w:rsidR="006D47FD" w:rsidRPr="00CB24E1" w:rsidRDefault="006D47FD" w:rsidP="006D4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p>
        </w:tc>
      </w:tr>
      <w:tr w:rsidR="006D47FD" w:rsidRPr="00E24A92" w14:paraId="7701EF13" w14:textId="77777777" w:rsidTr="00C220BE">
        <w:trPr>
          <w:trHeight w:val="80"/>
        </w:trPr>
        <w:tc>
          <w:tcPr>
            <w:tcW w:w="3060" w:type="dxa"/>
          </w:tcPr>
          <w:p w14:paraId="7442BBFA" w14:textId="77777777" w:rsidR="006D47FD" w:rsidRPr="00E9578E" w:rsidRDefault="006D47FD" w:rsidP="006D4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440" w:type="dxa"/>
          </w:tcPr>
          <w:p w14:paraId="3F3250AB" w14:textId="77777777" w:rsidR="006D47FD" w:rsidRPr="00EE2B3C" w:rsidRDefault="006D47FD" w:rsidP="006D4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p>
        </w:tc>
        <w:tc>
          <w:tcPr>
            <w:tcW w:w="270" w:type="dxa"/>
          </w:tcPr>
          <w:p w14:paraId="084D8ADD" w14:textId="77777777" w:rsidR="006D47FD" w:rsidRPr="00CB24E1" w:rsidRDefault="006D47FD" w:rsidP="006D4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p>
        </w:tc>
        <w:tc>
          <w:tcPr>
            <w:tcW w:w="1350" w:type="dxa"/>
          </w:tcPr>
          <w:p w14:paraId="21D4F27D" w14:textId="77777777" w:rsidR="006D47FD" w:rsidRPr="00EE2B3C" w:rsidRDefault="006D47FD" w:rsidP="006D4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EE2B3C">
              <w:rPr>
                <w:rFonts w:ascii="Times New Roman" w:hAnsi="Times New Roman" w:cs="Times New Roman"/>
                <w:b/>
                <w:bCs/>
                <w:sz w:val="22"/>
                <w:szCs w:val="22"/>
              </w:rPr>
              <w:t>statements</w:t>
            </w:r>
          </w:p>
        </w:tc>
        <w:tc>
          <w:tcPr>
            <w:tcW w:w="236" w:type="dxa"/>
          </w:tcPr>
          <w:p w14:paraId="016773B7" w14:textId="77777777" w:rsidR="006D47FD" w:rsidRPr="00E9578E" w:rsidRDefault="006D47FD" w:rsidP="006D47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i/>
                <w:iCs/>
              </w:rPr>
            </w:pPr>
          </w:p>
        </w:tc>
        <w:tc>
          <w:tcPr>
            <w:tcW w:w="1294" w:type="dxa"/>
          </w:tcPr>
          <w:p w14:paraId="78CEDFD6" w14:textId="77777777" w:rsidR="006D47FD" w:rsidRDefault="006D47FD" w:rsidP="006D4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p>
        </w:tc>
        <w:tc>
          <w:tcPr>
            <w:tcW w:w="236" w:type="dxa"/>
          </w:tcPr>
          <w:p w14:paraId="336E02F7" w14:textId="77777777" w:rsidR="006D47FD" w:rsidRPr="00CB24E1" w:rsidRDefault="006D47FD" w:rsidP="006D4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p>
        </w:tc>
        <w:tc>
          <w:tcPr>
            <w:tcW w:w="1294" w:type="dxa"/>
          </w:tcPr>
          <w:p w14:paraId="1E74843E" w14:textId="77777777" w:rsidR="006D47FD" w:rsidRPr="00CB24E1" w:rsidRDefault="006D47FD" w:rsidP="006D4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p>
        </w:tc>
      </w:tr>
      <w:tr w:rsidR="006D47FD" w:rsidRPr="00E24A92" w14:paraId="166292CB" w14:textId="77777777" w:rsidTr="00C220BE">
        <w:trPr>
          <w:trHeight w:val="80"/>
        </w:trPr>
        <w:tc>
          <w:tcPr>
            <w:tcW w:w="3060" w:type="dxa"/>
          </w:tcPr>
          <w:p w14:paraId="203DA0B8" w14:textId="77777777" w:rsidR="006D47FD" w:rsidRPr="00E9578E" w:rsidRDefault="006D47FD" w:rsidP="006D4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440" w:type="dxa"/>
          </w:tcPr>
          <w:p w14:paraId="774B6D36" w14:textId="77777777" w:rsidR="006D47FD" w:rsidRPr="00EE2B3C" w:rsidRDefault="006D47FD" w:rsidP="006D4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Pr>
                <w:rFonts w:ascii="Times New Roman" w:hAnsi="Times New Roman" w:cs="Times New Roman"/>
                <w:b/>
                <w:bCs/>
                <w:sz w:val="22"/>
                <w:szCs w:val="22"/>
              </w:rPr>
              <w:t>Consolidated</w:t>
            </w:r>
          </w:p>
        </w:tc>
        <w:tc>
          <w:tcPr>
            <w:tcW w:w="270" w:type="dxa"/>
          </w:tcPr>
          <w:p w14:paraId="23A99D91" w14:textId="77777777" w:rsidR="006D47FD" w:rsidRPr="00CB24E1" w:rsidRDefault="006D47FD" w:rsidP="006D4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p>
        </w:tc>
        <w:tc>
          <w:tcPr>
            <w:tcW w:w="1350" w:type="dxa"/>
          </w:tcPr>
          <w:p w14:paraId="3D0E7B59" w14:textId="77777777" w:rsidR="006D47FD" w:rsidRPr="00EE2B3C" w:rsidRDefault="006D47FD" w:rsidP="006D4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EE2B3C">
              <w:rPr>
                <w:rFonts w:ascii="Times New Roman" w:hAnsi="Times New Roman" w:cs="Times New Roman"/>
                <w:b/>
                <w:bCs/>
                <w:sz w:val="22"/>
                <w:szCs w:val="22"/>
              </w:rPr>
              <w:t>in which</w:t>
            </w:r>
            <w:r>
              <w:rPr>
                <w:rFonts w:ascii="Times New Roman" w:hAnsi="Times New Roman" w:cs="Times New Roman"/>
                <w:b/>
                <w:bCs/>
                <w:sz w:val="22"/>
                <w:szCs w:val="22"/>
              </w:rPr>
              <w:t xml:space="preserve"> the</w:t>
            </w:r>
          </w:p>
        </w:tc>
        <w:tc>
          <w:tcPr>
            <w:tcW w:w="236" w:type="dxa"/>
          </w:tcPr>
          <w:p w14:paraId="6F9EDD98" w14:textId="77777777" w:rsidR="006D47FD" w:rsidRPr="00E9578E" w:rsidRDefault="006D47FD" w:rsidP="006D47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i/>
                <w:iCs/>
              </w:rPr>
            </w:pPr>
          </w:p>
        </w:tc>
        <w:tc>
          <w:tcPr>
            <w:tcW w:w="2824" w:type="dxa"/>
            <w:gridSpan w:val="3"/>
          </w:tcPr>
          <w:p w14:paraId="3CA80F5F" w14:textId="77777777" w:rsidR="006D47FD" w:rsidRPr="00CB24E1" w:rsidRDefault="006D47FD" w:rsidP="006D4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p>
        </w:tc>
      </w:tr>
      <w:tr w:rsidR="006D47FD" w:rsidRPr="00E24A92" w14:paraId="211F541A" w14:textId="77777777" w:rsidTr="00C220BE">
        <w:trPr>
          <w:trHeight w:val="80"/>
        </w:trPr>
        <w:tc>
          <w:tcPr>
            <w:tcW w:w="3060" w:type="dxa"/>
          </w:tcPr>
          <w:p w14:paraId="5EA64312" w14:textId="77777777" w:rsidR="006D47FD" w:rsidRPr="00E9578E" w:rsidRDefault="006D47FD" w:rsidP="006D4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440" w:type="dxa"/>
          </w:tcPr>
          <w:p w14:paraId="2B67F4C3" w14:textId="77777777" w:rsidR="006D47FD" w:rsidRPr="00EE2B3C" w:rsidRDefault="006D47FD" w:rsidP="006D4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Pr>
                <w:rFonts w:ascii="Times New Roman" w:hAnsi="Times New Roman" w:cs="Times New Roman"/>
                <w:b/>
                <w:bCs/>
                <w:sz w:val="22"/>
                <w:szCs w:val="22"/>
              </w:rPr>
              <w:t>financial</w:t>
            </w:r>
          </w:p>
        </w:tc>
        <w:tc>
          <w:tcPr>
            <w:tcW w:w="270" w:type="dxa"/>
          </w:tcPr>
          <w:p w14:paraId="4E25B3E8" w14:textId="77777777" w:rsidR="006D47FD" w:rsidRPr="00CB24E1" w:rsidRDefault="006D47FD" w:rsidP="006D4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p>
        </w:tc>
        <w:tc>
          <w:tcPr>
            <w:tcW w:w="1350" w:type="dxa"/>
          </w:tcPr>
          <w:p w14:paraId="1773A7AC" w14:textId="77777777" w:rsidR="006D47FD" w:rsidRPr="00EE2B3C" w:rsidRDefault="006D47FD" w:rsidP="006D4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EE2B3C">
              <w:rPr>
                <w:rFonts w:ascii="Times New Roman" w:hAnsi="Times New Roman" w:cs="Times New Roman"/>
                <w:b/>
                <w:bCs/>
                <w:sz w:val="22"/>
                <w:szCs w:val="22"/>
              </w:rPr>
              <w:t>equity method</w:t>
            </w:r>
          </w:p>
        </w:tc>
        <w:tc>
          <w:tcPr>
            <w:tcW w:w="236" w:type="dxa"/>
          </w:tcPr>
          <w:p w14:paraId="4AF42389" w14:textId="77777777" w:rsidR="006D47FD" w:rsidRPr="00E9578E" w:rsidRDefault="006D47FD" w:rsidP="006D47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i/>
                <w:iCs/>
              </w:rPr>
            </w:pPr>
          </w:p>
        </w:tc>
        <w:tc>
          <w:tcPr>
            <w:tcW w:w="2824" w:type="dxa"/>
            <w:gridSpan w:val="3"/>
          </w:tcPr>
          <w:p w14:paraId="13042580" w14:textId="77777777" w:rsidR="006D47FD" w:rsidRDefault="006D47FD" w:rsidP="006D4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Pr>
                <w:rFonts w:ascii="Times New Roman" w:hAnsi="Times New Roman" w:cs="Times New Roman"/>
                <w:b/>
                <w:bCs/>
                <w:sz w:val="22"/>
                <w:szCs w:val="22"/>
              </w:rPr>
              <w:t>Separate</w:t>
            </w:r>
          </w:p>
        </w:tc>
      </w:tr>
      <w:tr w:rsidR="006D47FD" w:rsidRPr="00E24A92" w14:paraId="290B23A2" w14:textId="77777777" w:rsidTr="00C220BE">
        <w:trPr>
          <w:trHeight w:val="80"/>
        </w:trPr>
        <w:tc>
          <w:tcPr>
            <w:tcW w:w="3060" w:type="dxa"/>
          </w:tcPr>
          <w:p w14:paraId="49EA308D" w14:textId="77777777" w:rsidR="006D47FD" w:rsidRPr="00E9578E" w:rsidRDefault="006D47FD" w:rsidP="006D4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440" w:type="dxa"/>
          </w:tcPr>
          <w:p w14:paraId="38557986" w14:textId="77777777" w:rsidR="006D47FD" w:rsidRPr="00EE2B3C" w:rsidRDefault="006D47FD" w:rsidP="006D4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Pr>
                <w:rFonts w:ascii="Times New Roman" w:hAnsi="Times New Roman" w:cs="Times New Roman"/>
                <w:b/>
                <w:bCs/>
                <w:sz w:val="22"/>
                <w:szCs w:val="22"/>
              </w:rPr>
              <w:t>statements</w:t>
            </w:r>
          </w:p>
        </w:tc>
        <w:tc>
          <w:tcPr>
            <w:tcW w:w="270" w:type="dxa"/>
          </w:tcPr>
          <w:p w14:paraId="4223DD86" w14:textId="77777777" w:rsidR="006D47FD" w:rsidRPr="00CB24E1" w:rsidRDefault="006D47FD" w:rsidP="006D4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p>
        </w:tc>
        <w:tc>
          <w:tcPr>
            <w:tcW w:w="1350" w:type="dxa"/>
          </w:tcPr>
          <w:p w14:paraId="74F64155" w14:textId="77777777" w:rsidR="006D47FD" w:rsidRPr="00EE2B3C" w:rsidRDefault="006D47FD" w:rsidP="006D4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EE2B3C">
              <w:rPr>
                <w:rFonts w:ascii="Times New Roman" w:hAnsi="Times New Roman" w:cs="Times New Roman"/>
                <w:b/>
                <w:bCs/>
                <w:sz w:val="22"/>
                <w:szCs w:val="22"/>
              </w:rPr>
              <w:t>is applied</w:t>
            </w:r>
          </w:p>
        </w:tc>
        <w:tc>
          <w:tcPr>
            <w:tcW w:w="236" w:type="dxa"/>
          </w:tcPr>
          <w:p w14:paraId="26354A0C" w14:textId="77777777" w:rsidR="006D47FD" w:rsidRPr="00E9578E" w:rsidRDefault="006D47FD" w:rsidP="006D47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i/>
                <w:iCs/>
              </w:rPr>
            </w:pPr>
          </w:p>
        </w:tc>
        <w:tc>
          <w:tcPr>
            <w:tcW w:w="2824" w:type="dxa"/>
            <w:gridSpan w:val="3"/>
          </w:tcPr>
          <w:p w14:paraId="6566850D" w14:textId="77777777" w:rsidR="006D47FD" w:rsidRPr="00CB24E1" w:rsidRDefault="006D47FD" w:rsidP="006D4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r w:rsidRPr="00602D19">
              <w:rPr>
                <w:rFonts w:ascii="Times New Roman" w:hAnsi="Times New Roman" w:cs="Times New Roman"/>
                <w:b/>
                <w:bCs/>
                <w:sz w:val="22"/>
                <w:szCs w:val="22"/>
              </w:rPr>
              <w:t>financial statements</w:t>
            </w:r>
          </w:p>
        </w:tc>
      </w:tr>
      <w:tr w:rsidR="005C2F8E" w:rsidRPr="00E24A92" w14:paraId="2BD4F680" w14:textId="77777777" w:rsidTr="00C220BE">
        <w:trPr>
          <w:trHeight w:val="80"/>
        </w:trPr>
        <w:tc>
          <w:tcPr>
            <w:tcW w:w="3060" w:type="dxa"/>
          </w:tcPr>
          <w:p w14:paraId="2B62C483" w14:textId="77777777" w:rsidR="005C2F8E" w:rsidRPr="00E9578E" w:rsidRDefault="005C2F8E" w:rsidP="005C2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440" w:type="dxa"/>
          </w:tcPr>
          <w:p w14:paraId="07199415" w14:textId="77777777" w:rsidR="005C2F8E" w:rsidRPr="00CB24E1" w:rsidRDefault="005C2F8E" w:rsidP="005C2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r>
              <w:rPr>
                <w:rFonts w:ascii="Times New Roman" w:hAnsi="Times New Roman" w:cs="Times New Roman"/>
                <w:sz w:val="22"/>
                <w:szCs w:val="22"/>
              </w:rPr>
              <w:t>31 March</w:t>
            </w:r>
          </w:p>
        </w:tc>
        <w:tc>
          <w:tcPr>
            <w:tcW w:w="270" w:type="dxa"/>
          </w:tcPr>
          <w:p w14:paraId="7B52AFD5" w14:textId="77777777" w:rsidR="005C2F8E" w:rsidRPr="00CB24E1" w:rsidRDefault="005C2F8E" w:rsidP="005C2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p>
        </w:tc>
        <w:tc>
          <w:tcPr>
            <w:tcW w:w="1350" w:type="dxa"/>
          </w:tcPr>
          <w:p w14:paraId="2E308626" w14:textId="77777777" w:rsidR="005C2F8E" w:rsidRPr="00CB24E1" w:rsidRDefault="005C2F8E" w:rsidP="005C2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r w:rsidRPr="00CB24E1">
              <w:rPr>
                <w:rFonts w:ascii="Times New Roman" w:hAnsi="Times New Roman" w:cs="Times New Roman"/>
                <w:sz w:val="22"/>
                <w:szCs w:val="22"/>
              </w:rPr>
              <w:t>31 December</w:t>
            </w:r>
          </w:p>
        </w:tc>
        <w:tc>
          <w:tcPr>
            <w:tcW w:w="236" w:type="dxa"/>
          </w:tcPr>
          <w:p w14:paraId="16973EBE" w14:textId="77777777" w:rsidR="005C2F8E" w:rsidRPr="00E9578E" w:rsidRDefault="005C2F8E" w:rsidP="005C2F8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i/>
                <w:iCs/>
              </w:rPr>
            </w:pPr>
          </w:p>
        </w:tc>
        <w:tc>
          <w:tcPr>
            <w:tcW w:w="1294" w:type="dxa"/>
          </w:tcPr>
          <w:p w14:paraId="434EB7D2" w14:textId="77777777" w:rsidR="005C2F8E" w:rsidRPr="00CB24E1" w:rsidRDefault="005C2F8E" w:rsidP="005C2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r>
              <w:rPr>
                <w:rFonts w:ascii="Times New Roman" w:hAnsi="Times New Roman" w:cs="Times New Roman"/>
                <w:sz w:val="22"/>
                <w:szCs w:val="22"/>
              </w:rPr>
              <w:t>31 March</w:t>
            </w:r>
          </w:p>
        </w:tc>
        <w:tc>
          <w:tcPr>
            <w:tcW w:w="236" w:type="dxa"/>
          </w:tcPr>
          <w:p w14:paraId="3DEEC0FD" w14:textId="77777777" w:rsidR="005C2F8E" w:rsidRPr="00CB24E1" w:rsidRDefault="005C2F8E" w:rsidP="005C2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p>
        </w:tc>
        <w:tc>
          <w:tcPr>
            <w:tcW w:w="1294" w:type="dxa"/>
          </w:tcPr>
          <w:p w14:paraId="0B6E919D" w14:textId="77777777" w:rsidR="005C2F8E" w:rsidRPr="00CB24E1" w:rsidRDefault="005C2F8E" w:rsidP="005C2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r w:rsidRPr="00CB24E1">
              <w:rPr>
                <w:rFonts w:ascii="Times New Roman" w:hAnsi="Times New Roman" w:cs="Times New Roman"/>
                <w:sz w:val="22"/>
                <w:szCs w:val="22"/>
              </w:rPr>
              <w:t>31 December</w:t>
            </w:r>
          </w:p>
        </w:tc>
      </w:tr>
      <w:tr w:rsidR="005C2F8E" w:rsidRPr="00E24A92" w14:paraId="3068509D" w14:textId="77777777" w:rsidTr="00C220BE">
        <w:trPr>
          <w:trHeight w:val="80"/>
        </w:trPr>
        <w:tc>
          <w:tcPr>
            <w:tcW w:w="3060" w:type="dxa"/>
          </w:tcPr>
          <w:p w14:paraId="24014466" w14:textId="77777777" w:rsidR="005C2F8E" w:rsidRPr="00E9578E" w:rsidRDefault="005C2F8E" w:rsidP="005C2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440" w:type="dxa"/>
          </w:tcPr>
          <w:p w14:paraId="5FA9C3DC" w14:textId="77777777" w:rsidR="005C2F8E" w:rsidRPr="00CB24E1" w:rsidRDefault="005C2F8E" w:rsidP="005C2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r w:rsidRPr="00CB24E1">
              <w:rPr>
                <w:rFonts w:ascii="Times New Roman" w:hAnsi="Times New Roman" w:cs="Times New Roman"/>
                <w:sz w:val="22"/>
                <w:szCs w:val="22"/>
              </w:rPr>
              <w:t>20</w:t>
            </w:r>
            <w:r>
              <w:rPr>
                <w:rFonts w:ascii="Times New Roman" w:hAnsi="Times New Roman" w:cs="Times New Roman"/>
                <w:sz w:val="22"/>
                <w:szCs w:val="22"/>
              </w:rPr>
              <w:t>21</w:t>
            </w:r>
          </w:p>
        </w:tc>
        <w:tc>
          <w:tcPr>
            <w:tcW w:w="270" w:type="dxa"/>
          </w:tcPr>
          <w:p w14:paraId="0ECBC1B7" w14:textId="77777777" w:rsidR="005C2F8E" w:rsidRPr="00CB24E1" w:rsidRDefault="005C2F8E" w:rsidP="005C2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p>
        </w:tc>
        <w:tc>
          <w:tcPr>
            <w:tcW w:w="1350" w:type="dxa"/>
          </w:tcPr>
          <w:p w14:paraId="39D34772" w14:textId="77777777" w:rsidR="005C2F8E" w:rsidRPr="00CB24E1" w:rsidRDefault="005C2F8E" w:rsidP="005C2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236" w:type="dxa"/>
          </w:tcPr>
          <w:p w14:paraId="7968C291" w14:textId="77777777" w:rsidR="005C2F8E" w:rsidRPr="00E9578E" w:rsidRDefault="005C2F8E" w:rsidP="005C2F8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i/>
                <w:iCs/>
              </w:rPr>
            </w:pPr>
          </w:p>
        </w:tc>
        <w:tc>
          <w:tcPr>
            <w:tcW w:w="1294" w:type="dxa"/>
          </w:tcPr>
          <w:p w14:paraId="42FD32EE" w14:textId="77777777" w:rsidR="005C2F8E" w:rsidRPr="00CB24E1" w:rsidRDefault="005C2F8E" w:rsidP="005C2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r w:rsidRPr="00CB24E1">
              <w:rPr>
                <w:rFonts w:ascii="Times New Roman" w:hAnsi="Times New Roman" w:cs="Times New Roman"/>
                <w:sz w:val="22"/>
                <w:szCs w:val="22"/>
              </w:rPr>
              <w:t>20</w:t>
            </w:r>
            <w:r>
              <w:rPr>
                <w:rFonts w:ascii="Times New Roman" w:hAnsi="Times New Roman" w:cs="Times New Roman"/>
                <w:sz w:val="22"/>
                <w:szCs w:val="22"/>
              </w:rPr>
              <w:t>21</w:t>
            </w:r>
          </w:p>
        </w:tc>
        <w:tc>
          <w:tcPr>
            <w:tcW w:w="236" w:type="dxa"/>
          </w:tcPr>
          <w:p w14:paraId="0697B0DA" w14:textId="77777777" w:rsidR="005C2F8E" w:rsidRPr="00CB24E1" w:rsidRDefault="005C2F8E" w:rsidP="005C2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p>
        </w:tc>
        <w:tc>
          <w:tcPr>
            <w:tcW w:w="1294" w:type="dxa"/>
          </w:tcPr>
          <w:p w14:paraId="04684D40" w14:textId="77777777" w:rsidR="005C2F8E" w:rsidRPr="00CB24E1" w:rsidRDefault="005C2F8E" w:rsidP="005C2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r>
              <w:rPr>
                <w:rFonts w:ascii="Times New Roman" w:hAnsi="Times New Roman" w:cs="Times New Roman"/>
                <w:sz w:val="22"/>
                <w:szCs w:val="22"/>
              </w:rPr>
              <w:t>2020</w:t>
            </w:r>
          </w:p>
        </w:tc>
      </w:tr>
      <w:tr w:rsidR="006D47FD" w:rsidRPr="000D3097" w14:paraId="7EB3C11B" w14:textId="77777777" w:rsidTr="00C220BE">
        <w:trPr>
          <w:trHeight w:val="80"/>
        </w:trPr>
        <w:tc>
          <w:tcPr>
            <w:tcW w:w="3060" w:type="dxa"/>
          </w:tcPr>
          <w:p w14:paraId="2CE97200" w14:textId="77777777" w:rsidR="006D47FD" w:rsidRPr="00E9578E" w:rsidRDefault="006D47FD" w:rsidP="006D4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p>
        </w:tc>
        <w:tc>
          <w:tcPr>
            <w:tcW w:w="6120" w:type="dxa"/>
            <w:gridSpan w:val="7"/>
          </w:tcPr>
          <w:p w14:paraId="12C7311C" w14:textId="77777777" w:rsidR="006D47FD" w:rsidRPr="000D3097" w:rsidRDefault="006D47FD" w:rsidP="006D4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r>
              <w:rPr>
                <w:rFonts w:ascii="Times New Roman" w:hAnsi="Times New Roman" w:cs="Times New Roman"/>
                <w:i/>
                <w:iCs/>
                <w:sz w:val="22"/>
                <w:szCs w:val="22"/>
              </w:rPr>
              <w:t>(in thousand Baht)</w:t>
            </w:r>
          </w:p>
        </w:tc>
      </w:tr>
      <w:tr w:rsidR="006D47FD" w:rsidRPr="000D3097" w14:paraId="369EBFD9" w14:textId="77777777" w:rsidTr="00C220BE">
        <w:trPr>
          <w:trHeight w:val="80"/>
        </w:trPr>
        <w:tc>
          <w:tcPr>
            <w:tcW w:w="3060" w:type="dxa"/>
          </w:tcPr>
          <w:p w14:paraId="51042304" w14:textId="77777777" w:rsidR="006D47FD" w:rsidRPr="00E9578E" w:rsidRDefault="006D47FD" w:rsidP="006D4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p>
        </w:tc>
        <w:tc>
          <w:tcPr>
            <w:tcW w:w="6120" w:type="dxa"/>
            <w:gridSpan w:val="7"/>
          </w:tcPr>
          <w:p w14:paraId="26C0342F" w14:textId="77777777" w:rsidR="006D47FD" w:rsidRDefault="006D47FD" w:rsidP="006D4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r>
      <w:tr w:rsidR="006D47FD" w:rsidRPr="000D3097" w14:paraId="762B1D41" w14:textId="77777777" w:rsidTr="00C220BE">
        <w:trPr>
          <w:trHeight w:val="80"/>
        </w:trPr>
        <w:tc>
          <w:tcPr>
            <w:tcW w:w="3060" w:type="dxa"/>
          </w:tcPr>
          <w:p w14:paraId="0332BA55" w14:textId="77777777" w:rsidR="006D47FD" w:rsidRPr="00402546" w:rsidRDefault="006D47FD" w:rsidP="006D47FD">
            <w:pPr>
              <w:pStyle w:val="acctfourfigures"/>
              <w:tabs>
                <w:tab w:val="clear" w:pos="765"/>
              </w:tabs>
              <w:spacing w:line="240" w:lineRule="atLeast"/>
              <w:rPr>
                <w:szCs w:val="22"/>
              </w:rPr>
            </w:pPr>
            <w:r w:rsidRPr="00402546">
              <w:rPr>
                <w:szCs w:val="22"/>
              </w:rPr>
              <w:t>At 1 January</w:t>
            </w:r>
          </w:p>
        </w:tc>
        <w:tc>
          <w:tcPr>
            <w:tcW w:w="1440" w:type="dxa"/>
          </w:tcPr>
          <w:p w14:paraId="4C2301D4" w14:textId="0639A907" w:rsidR="006D47FD" w:rsidRPr="004B1AE7" w:rsidRDefault="002E1807" w:rsidP="006D47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tLeast"/>
              <w:ind w:left="-18" w:right="-108"/>
              <w:rPr>
                <w:rFonts w:cs="Times New Roman"/>
              </w:rPr>
            </w:pPr>
            <w:r>
              <w:rPr>
                <w:rFonts w:cs="Times New Roman"/>
              </w:rPr>
              <w:t>280,209</w:t>
            </w:r>
          </w:p>
        </w:tc>
        <w:tc>
          <w:tcPr>
            <w:tcW w:w="270" w:type="dxa"/>
          </w:tcPr>
          <w:p w14:paraId="760A0FA3" w14:textId="77777777" w:rsidR="006D47FD" w:rsidRPr="00B1175B" w:rsidRDefault="006D47FD" w:rsidP="006D47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1008"/>
              </w:tabs>
              <w:spacing w:line="240" w:lineRule="atLeast"/>
              <w:ind w:left="-18" w:right="-108"/>
              <w:rPr>
                <w:rFonts w:cs="Times New Roman"/>
              </w:rPr>
            </w:pPr>
          </w:p>
        </w:tc>
        <w:tc>
          <w:tcPr>
            <w:tcW w:w="1350" w:type="dxa"/>
          </w:tcPr>
          <w:p w14:paraId="7B06C717" w14:textId="77777777" w:rsidR="006D47FD" w:rsidRPr="00D0497B" w:rsidRDefault="005C2F8E" w:rsidP="006D4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 w:val="decimal" w:pos="1065"/>
              </w:tabs>
              <w:ind w:left="285" w:right="35"/>
              <w:rPr>
                <w:rFonts w:ascii="Times New Roman" w:hAnsi="Times New Roman" w:cs="Times New Roman"/>
                <w:sz w:val="22"/>
                <w:szCs w:val="22"/>
              </w:rPr>
            </w:pPr>
            <w:r>
              <w:rPr>
                <w:rFonts w:ascii="Times New Roman" w:hAnsi="Times New Roman" w:cs="Times New Roman"/>
                <w:sz w:val="22"/>
                <w:szCs w:val="22"/>
              </w:rPr>
              <w:t>304,853</w:t>
            </w:r>
          </w:p>
        </w:tc>
        <w:tc>
          <w:tcPr>
            <w:tcW w:w="236" w:type="dxa"/>
          </w:tcPr>
          <w:p w14:paraId="4E10A654" w14:textId="77777777" w:rsidR="006D47FD" w:rsidRPr="000D3097" w:rsidRDefault="006D47FD" w:rsidP="006D47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p>
        </w:tc>
        <w:tc>
          <w:tcPr>
            <w:tcW w:w="1294" w:type="dxa"/>
          </w:tcPr>
          <w:p w14:paraId="6FC9D0C9" w14:textId="73A5B455" w:rsidR="006D47FD" w:rsidRPr="00C74D4A" w:rsidRDefault="002E1807" w:rsidP="006D47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rPr>
            </w:pPr>
            <w:r>
              <w:rPr>
                <w:rFonts w:cs="Times New Roman"/>
              </w:rPr>
              <w:t>280,209</w:t>
            </w:r>
          </w:p>
        </w:tc>
        <w:tc>
          <w:tcPr>
            <w:tcW w:w="236" w:type="dxa"/>
          </w:tcPr>
          <w:p w14:paraId="2C5B9AEB" w14:textId="77777777" w:rsidR="006D47FD" w:rsidRPr="00B1175B" w:rsidRDefault="006D47FD" w:rsidP="006D47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8" w:right="-108"/>
              <w:rPr>
                <w:rFonts w:cs="Times New Roman"/>
              </w:rPr>
            </w:pPr>
          </w:p>
        </w:tc>
        <w:tc>
          <w:tcPr>
            <w:tcW w:w="1294" w:type="dxa"/>
          </w:tcPr>
          <w:p w14:paraId="5152F26D" w14:textId="77777777" w:rsidR="006D47FD" w:rsidRPr="00C74D4A" w:rsidRDefault="005C2F8E" w:rsidP="006D47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tLeast"/>
              <w:ind w:left="-18" w:right="-108"/>
              <w:rPr>
                <w:rFonts w:cs="Times New Roman"/>
              </w:rPr>
            </w:pPr>
            <w:r>
              <w:rPr>
                <w:rFonts w:cs="Times New Roman"/>
              </w:rPr>
              <w:t>304,853</w:t>
            </w:r>
          </w:p>
        </w:tc>
      </w:tr>
      <w:tr w:rsidR="006D47FD" w:rsidRPr="00E9578E" w14:paraId="0274E1FD" w14:textId="77777777" w:rsidTr="00C220BE">
        <w:trPr>
          <w:trHeight w:val="80"/>
        </w:trPr>
        <w:tc>
          <w:tcPr>
            <w:tcW w:w="3060" w:type="dxa"/>
          </w:tcPr>
          <w:p w14:paraId="6F0E48C3" w14:textId="77777777" w:rsidR="006D47FD" w:rsidRPr="00BE1BA4" w:rsidRDefault="006D47FD" w:rsidP="006D47FD">
            <w:pPr>
              <w:pStyle w:val="acctfourfigures"/>
              <w:tabs>
                <w:tab w:val="clear" w:pos="765"/>
              </w:tabs>
              <w:spacing w:line="240" w:lineRule="atLeast"/>
              <w:rPr>
                <w:szCs w:val="22"/>
              </w:rPr>
            </w:pPr>
            <w:r w:rsidRPr="00BE1BA4">
              <w:rPr>
                <w:szCs w:val="22"/>
              </w:rPr>
              <w:t>Recognised as income</w:t>
            </w:r>
          </w:p>
        </w:tc>
        <w:tc>
          <w:tcPr>
            <w:tcW w:w="1440" w:type="dxa"/>
            <w:vAlign w:val="bottom"/>
          </w:tcPr>
          <w:p w14:paraId="120A4E50" w14:textId="77777777" w:rsidR="006D47FD" w:rsidRPr="004B1AE7" w:rsidRDefault="006D47FD" w:rsidP="006D47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rPr>
            </w:pPr>
          </w:p>
        </w:tc>
        <w:tc>
          <w:tcPr>
            <w:tcW w:w="270" w:type="dxa"/>
          </w:tcPr>
          <w:p w14:paraId="306B1513" w14:textId="77777777" w:rsidR="006D47FD" w:rsidRPr="000D3097" w:rsidRDefault="006D47FD" w:rsidP="006D47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rPr>
            </w:pPr>
          </w:p>
        </w:tc>
        <w:tc>
          <w:tcPr>
            <w:tcW w:w="1350" w:type="dxa"/>
            <w:vAlign w:val="bottom"/>
          </w:tcPr>
          <w:p w14:paraId="171454B8" w14:textId="77777777" w:rsidR="006D47FD" w:rsidRPr="00D0497B" w:rsidRDefault="006D47FD" w:rsidP="006D47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rPr>
            </w:pPr>
          </w:p>
        </w:tc>
        <w:tc>
          <w:tcPr>
            <w:tcW w:w="236" w:type="dxa"/>
          </w:tcPr>
          <w:p w14:paraId="0202D005" w14:textId="77777777" w:rsidR="006D47FD" w:rsidRPr="000D3097" w:rsidRDefault="006D47FD" w:rsidP="006D47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p>
        </w:tc>
        <w:tc>
          <w:tcPr>
            <w:tcW w:w="1294" w:type="dxa"/>
            <w:vAlign w:val="bottom"/>
          </w:tcPr>
          <w:p w14:paraId="40F2F3A2" w14:textId="77777777" w:rsidR="006D47FD" w:rsidRPr="00E9578E" w:rsidRDefault="006D47FD" w:rsidP="006D4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79"/>
              <w:rPr>
                <w:rFonts w:ascii="Times New Roman" w:hAnsi="Times New Roman"/>
                <w:sz w:val="22"/>
                <w:szCs w:val="22"/>
              </w:rPr>
            </w:pPr>
          </w:p>
        </w:tc>
        <w:tc>
          <w:tcPr>
            <w:tcW w:w="236" w:type="dxa"/>
          </w:tcPr>
          <w:p w14:paraId="437960F3" w14:textId="77777777" w:rsidR="006D47FD" w:rsidRPr="000D3097" w:rsidRDefault="006D47FD" w:rsidP="006D4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8" w:right="-108"/>
              <w:rPr>
                <w:rFonts w:ascii="Times New Roman" w:hAnsi="Times New Roman" w:cs="Times New Roman"/>
                <w:sz w:val="22"/>
                <w:szCs w:val="22"/>
              </w:rPr>
            </w:pPr>
          </w:p>
        </w:tc>
        <w:tc>
          <w:tcPr>
            <w:tcW w:w="1294" w:type="dxa"/>
            <w:vAlign w:val="bottom"/>
          </w:tcPr>
          <w:p w14:paraId="2289259E" w14:textId="77777777" w:rsidR="006D47FD" w:rsidRPr="00E9578E" w:rsidRDefault="006D47FD" w:rsidP="006D4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79"/>
              <w:rPr>
                <w:rFonts w:ascii="Times New Roman" w:hAnsi="Times New Roman"/>
                <w:sz w:val="22"/>
                <w:szCs w:val="22"/>
              </w:rPr>
            </w:pPr>
          </w:p>
        </w:tc>
      </w:tr>
      <w:tr w:rsidR="006D47FD" w:rsidRPr="00E9578E" w14:paraId="4408DFDA" w14:textId="77777777" w:rsidTr="00C220BE">
        <w:trPr>
          <w:trHeight w:val="80"/>
        </w:trPr>
        <w:tc>
          <w:tcPr>
            <w:tcW w:w="3060" w:type="dxa"/>
          </w:tcPr>
          <w:p w14:paraId="590E543E" w14:textId="77777777" w:rsidR="006D47FD" w:rsidRPr="00BE1BA4" w:rsidRDefault="006D47FD" w:rsidP="006D47FD">
            <w:pPr>
              <w:pStyle w:val="acctfourfigures"/>
              <w:tabs>
                <w:tab w:val="clear" w:pos="765"/>
              </w:tabs>
              <w:spacing w:line="240" w:lineRule="atLeast"/>
              <w:rPr>
                <w:szCs w:val="22"/>
              </w:rPr>
            </w:pPr>
            <w:r w:rsidRPr="00BE1BA4">
              <w:rPr>
                <w:szCs w:val="22"/>
              </w:rPr>
              <w:t xml:space="preserve">   during the period/year</w:t>
            </w:r>
          </w:p>
        </w:tc>
        <w:tc>
          <w:tcPr>
            <w:tcW w:w="1440" w:type="dxa"/>
            <w:tcBorders>
              <w:bottom w:val="single" w:sz="4" w:space="0" w:color="auto"/>
            </w:tcBorders>
            <w:vAlign w:val="bottom"/>
          </w:tcPr>
          <w:p w14:paraId="15C2A43F" w14:textId="728D8E98" w:rsidR="006D47FD" w:rsidRPr="004B1AE7" w:rsidRDefault="002E1807" w:rsidP="006D47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tLeast"/>
              <w:ind w:left="-18" w:right="-108"/>
              <w:rPr>
                <w:rFonts w:cs="Times New Roman"/>
              </w:rPr>
            </w:pPr>
            <w:r>
              <w:rPr>
                <w:rFonts w:cs="Times New Roman"/>
              </w:rPr>
              <w:t>(6,076)</w:t>
            </w:r>
          </w:p>
        </w:tc>
        <w:tc>
          <w:tcPr>
            <w:tcW w:w="270" w:type="dxa"/>
          </w:tcPr>
          <w:p w14:paraId="6723C792" w14:textId="77777777" w:rsidR="006D47FD" w:rsidRPr="000D3097" w:rsidRDefault="006D47FD" w:rsidP="006D47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rPr>
            </w:pPr>
          </w:p>
        </w:tc>
        <w:tc>
          <w:tcPr>
            <w:tcW w:w="1350" w:type="dxa"/>
            <w:tcBorders>
              <w:bottom w:val="single" w:sz="4" w:space="0" w:color="auto"/>
            </w:tcBorders>
            <w:vAlign w:val="bottom"/>
          </w:tcPr>
          <w:p w14:paraId="62AC1F34" w14:textId="77777777" w:rsidR="006D47FD" w:rsidRPr="00D0497B" w:rsidRDefault="005C2F8E" w:rsidP="006D47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rPr>
            </w:pPr>
            <w:r>
              <w:rPr>
                <w:rFonts w:cs="Times New Roman"/>
              </w:rPr>
              <w:t>(24,644)</w:t>
            </w:r>
          </w:p>
        </w:tc>
        <w:tc>
          <w:tcPr>
            <w:tcW w:w="236" w:type="dxa"/>
          </w:tcPr>
          <w:p w14:paraId="0035EEB4" w14:textId="77777777" w:rsidR="006D47FD" w:rsidRPr="000D3097" w:rsidRDefault="006D47FD" w:rsidP="006D47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p>
        </w:tc>
        <w:tc>
          <w:tcPr>
            <w:tcW w:w="1294" w:type="dxa"/>
            <w:tcBorders>
              <w:bottom w:val="single" w:sz="4" w:space="0" w:color="auto"/>
            </w:tcBorders>
            <w:vAlign w:val="bottom"/>
          </w:tcPr>
          <w:p w14:paraId="30131694" w14:textId="5CEF067B" w:rsidR="006D47FD" w:rsidRPr="004B1AE7" w:rsidRDefault="002E1807" w:rsidP="006D47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rPr>
            </w:pPr>
            <w:r>
              <w:rPr>
                <w:rFonts w:cs="Times New Roman"/>
              </w:rPr>
              <w:t>(6,076)</w:t>
            </w:r>
          </w:p>
        </w:tc>
        <w:tc>
          <w:tcPr>
            <w:tcW w:w="236" w:type="dxa"/>
          </w:tcPr>
          <w:p w14:paraId="67560587" w14:textId="77777777" w:rsidR="006D47FD" w:rsidRPr="000D3097" w:rsidRDefault="006D47FD" w:rsidP="006D4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8" w:right="-108"/>
              <w:rPr>
                <w:rFonts w:ascii="Times New Roman" w:hAnsi="Times New Roman" w:cs="Times New Roman"/>
                <w:sz w:val="22"/>
                <w:szCs w:val="22"/>
              </w:rPr>
            </w:pPr>
          </w:p>
        </w:tc>
        <w:tc>
          <w:tcPr>
            <w:tcW w:w="1294" w:type="dxa"/>
            <w:tcBorders>
              <w:bottom w:val="single" w:sz="4" w:space="0" w:color="auto"/>
            </w:tcBorders>
            <w:vAlign w:val="bottom"/>
          </w:tcPr>
          <w:p w14:paraId="6A1F0B7E" w14:textId="77777777" w:rsidR="006D47FD" w:rsidRPr="00E9578E" w:rsidRDefault="005C2F8E" w:rsidP="006D4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79"/>
              <w:rPr>
                <w:rFonts w:ascii="Times New Roman" w:hAnsi="Times New Roman"/>
                <w:sz w:val="22"/>
                <w:szCs w:val="22"/>
              </w:rPr>
            </w:pPr>
            <w:r>
              <w:rPr>
                <w:rFonts w:ascii="Times New Roman" w:hAnsi="Times New Roman"/>
                <w:sz w:val="22"/>
                <w:szCs w:val="22"/>
              </w:rPr>
              <w:t>(24,644)</w:t>
            </w:r>
          </w:p>
        </w:tc>
      </w:tr>
      <w:tr w:rsidR="006D47FD" w14:paraId="2268837D" w14:textId="77777777" w:rsidTr="00C220BE">
        <w:trPr>
          <w:trHeight w:val="80"/>
        </w:trPr>
        <w:tc>
          <w:tcPr>
            <w:tcW w:w="3060" w:type="dxa"/>
          </w:tcPr>
          <w:p w14:paraId="23808A6F" w14:textId="77777777" w:rsidR="006D47FD" w:rsidRPr="00CF07BA" w:rsidRDefault="006D47FD" w:rsidP="006D47F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290"/>
              <w:rPr>
                <w:rFonts w:ascii="Times New Roman" w:hAnsi="Times New Roman" w:cs="Times New Roman"/>
                <w:sz w:val="22"/>
                <w:szCs w:val="22"/>
              </w:rPr>
            </w:pPr>
            <w:bookmarkStart w:id="2" w:name="_Hlk8143851"/>
            <w:r w:rsidRPr="00CF07BA">
              <w:rPr>
                <w:rFonts w:ascii="Times New Roman" w:hAnsi="Times New Roman" w:cs="Times New Roman"/>
                <w:b/>
                <w:bCs/>
                <w:sz w:val="22"/>
                <w:szCs w:val="22"/>
              </w:rPr>
              <w:t xml:space="preserve">At </w:t>
            </w:r>
            <w:r w:rsidRPr="004E63B8">
              <w:rPr>
                <w:rFonts w:ascii="Times New Roman" w:hAnsi="Times New Roman" w:cs="Times New Roman"/>
                <w:b/>
                <w:bCs/>
                <w:sz w:val="22"/>
                <w:szCs w:val="22"/>
              </w:rPr>
              <w:t>3</w:t>
            </w:r>
            <w:r w:rsidR="005C2F8E">
              <w:rPr>
                <w:rFonts w:ascii="Times New Roman" w:hAnsi="Times New Roman" w:cs="Times New Roman"/>
                <w:b/>
                <w:bCs/>
                <w:sz w:val="22"/>
                <w:szCs w:val="22"/>
              </w:rPr>
              <w:t>1 March</w:t>
            </w:r>
            <w:r>
              <w:rPr>
                <w:rFonts w:ascii="Times New Roman" w:hAnsi="Times New Roman" w:cs="Times New Roman"/>
                <w:b/>
                <w:bCs/>
                <w:sz w:val="22"/>
                <w:szCs w:val="22"/>
              </w:rPr>
              <w:t>/31 December</w:t>
            </w:r>
          </w:p>
        </w:tc>
        <w:tc>
          <w:tcPr>
            <w:tcW w:w="1440" w:type="dxa"/>
            <w:tcBorders>
              <w:top w:val="single" w:sz="4" w:space="0" w:color="auto"/>
              <w:bottom w:val="double" w:sz="4" w:space="0" w:color="auto"/>
            </w:tcBorders>
            <w:vAlign w:val="bottom"/>
          </w:tcPr>
          <w:p w14:paraId="154B8ECE" w14:textId="3A90182A" w:rsidR="006D47FD" w:rsidRPr="00C010C2" w:rsidRDefault="002E1807" w:rsidP="006D47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tLeast"/>
              <w:ind w:left="-18" w:right="-108"/>
              <w:rPr>
                <w:rFonts w:cs="Times New Roman"/>
                <w:b/>
                <w:bCs/>
              </w:rPr>
            </w:pPr>
            <w:r>
              <w:rPr>
                <w:rFonts w:cs="Times New Roman"/>
                <w:b/>
                <w:bCs/>
              </w:rPr>
              <w:t>274,133</w:t>
            </w:r>
          </w:p>
        </w:tc>
        <w:tc>
          <w:tcPr>
            <w:tcW w:w="270" w:type="dxa"/>
          </w:tcPr>
          <w:p w14:paraId="0EB23D72" w14:textId="77777777" w:rsidR="006D47FD" w:rsidRPr="00CB24E1" w:rsidRDefault="006D47FD" w:rsidP="006D47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rPr>
            </w:pPr>
          </w:p>
        </w:tc>
        <w:tc>
          <w:tcPr>
            <w:tcW w:w="1350" w:type="dxa"/>
            <w:tcBorders>
              <w:top w:val="single" w:sz="4" w:space="0" w:color="auto"/>
              <w:bottom w:val="double" w:sz="4" w:space="0" w:color="auto"/>
            </w:tcBorders>
            <w:vAlign w:val="bottom"/>
          </w:tcPr>
          <w:p w14:paraId="66EBF243" w14:textId="77777777" w:rsidR="006D47FD" w:rsidRPr="00CB24E1" w:rsidRDefault="005C2F8E" w:rsidP="006D47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b/>
                <w:bCs/>
              </w:rPr>
            </w:pPr>
            <w:r>
              <w:rPr>
                <w:rFonts w:cs="Times New Roman"/>
                <w:b/>
                <w:bCs/>
              </w:rPr>
              <w:t>280,209</w:t>
            </w:r>
          </w:p>
        </w:tc>
        <w:tc>
          <w:tcPr>
            <w:tcW w:w="236" w:type="dxa"/>
          </w:tcPr>
          <w:p w14:paraId="04B9E8DB" w14:textId="77777777" w:rsidR="006D47FD" w:rsidRPr="000D3097" w:rsidRDefault="006D47FD" w:rsidP="006D47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p>
        </w:tc>
        <w:tc>
          <w:tcPr>
            <w:tcW w:w="1294" w:type="dxa"/>
            <w:tcBorders>
              <w:top w:val="single" w:sz="4" w:space="0" w:color="auto"/>
              <w:bottom w:val="double" w:sz="4" w:space="0" w:color="auto"/>
            </w:tcBorders>
            <w:vAlign w:val="bottom"/>
          </w:tcPr>
          <w:p w14:paraId="6B26DE57" w14:textId="0B4203AD" w:rsidR="006D47FD" w:rsidRPr="00C010C2" w:rsidRDefault="002E1807" w:rsidP="006D47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b/>
                <w:bCs/>
              </w:rPr>
            </w:pPr>
            <w:r>
              <w:rPr>
                <w:rFonts w:cs="Times New Roman"/>
                <w:b/>
                <w:bCs/>
              </w:rPr>
              <w:t>274,133</w:t>
            </w:r>
          </w:p>
        </w:tc>
        <w:tc>
          <w:tcPr>
            <w:tcW w:w="236" w:type="dxa"/>
          </w:tcPr>
          <w:p w14:paraId="4D2CA611" w14:textId="77777777" w:rsidR="006D47FD" w:rsidRPr="00ED1AF3" w:rsidRDefault="006D47FD" w:rsidP="006D4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8" w:right="-108"/>
              <w:rPr>
                <w:rFonts w:ascii="Times New Roman" w:hAnsi="Times New Roman"/>
                <w:sz w:val="22"/>
                <w:szCs w:val="22"/>
              </w:rPr>
            </w:pPr>
          </w:p>
        </w:tc>
        <w:tc>
          <w:tcPr>
            <w:tcW w:w="1294" w:type="dxa"/>
            <w:tcBorders>
              <w:top w:val="single" w:sz="4" w:space="0" w:color="auto"/>
              <w:bottom w:val="double" w:sz="4" w:space="0" w:color="auto"/>
            </w:tcBorders>
            <w:vAlign w:val="bottom"/>
          </w:tcPr>
          <w:p w14:paraId="44EBBAC2" w14:textId="77777777" w:rsidR="006D47FD" w:rsidRPr="00602D19" w:rsidRDefault="005C2F8E" w:rsidP="006D4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79"/>
              <w:rPr>
                <w:rFonts w:ascii="Times New Roman" w:hAnsi="Times New Roman"/>
                <w:b/>
                <w:bCs/>
                <w:sz w:val="22"/>
                <w:szCs w:val="22"/>
              </w:rPr>
            </w:pPr>
            <w:r>
              <w:rPr>
                <w:rFonts w:ascii="Times New Roman" w:hAnsi="Times New Roman"/>
                <w:b/>
                <w:bCs/>
                <w:sz w:val="22"/>
                <w:szCs w:val="22"/>
              </w:rPr>
              <w:t>280,209</w:t>
            </w:r>
          </w:p>
        </w:tc>
      </w:tr>
      <w:bookmarkEnd w:id="2"/>
      <w:tr w:rsidR="006D47FD" w14:paraId="639D3707" w14:textId="77777777" w:rsidTr="00C220BE">
        <w:trPr>
          <w:trHeight w:val="80"/>
        </w:trPr>
        <w:tc>
          <w:tcPr>
            <w:tcW w:w="3060" w:type="dxa"/>
          </w:tcPr>
          <w:p w14:paraId="1E89122D" w14:textId="77777777" w:rsidR="006D47FD" w:rsidRPr="00CF07BA" w:rsidRDefault="006D47FD" w:rsidP="006D47F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2"/>
                <w:szCs w:val="22"/>
              </w:rPr>
            </w:pPr>
          </w:p>
        </w:tc>
        <w:tc>
          <w:tcPr>
            <w:tcW w:w="1440" w:type="dxa"/>
            <w:tcBorders>
              <w:top w:val="single" w:sz="4" w:space="0" w:color="auto"/>
            </w:tcBorders>
            <w:vAlign w:val="bottom"/>
          </w:tcPr>
          <w:p w14:paraId="0B8B11EE" w14:textId="77777777" w:rsidR="006D47FD" w:rsidRPr="00CB24E1" w:rsidRDefault="006D47FD" w:rsidP="006D47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rPr>
            </w:pPr>
          </w:p>
        </w:tc>
        <w:tc>
          <w:tcPr>
            <w:tcW w:w="270" w:type="dxa"/>
          </w:tcPr>
          <w:p w14:paraId="713B992C" w14:textId="77777777" w:rsidR="006D47FD" w:rsidRPr="00CB24E1" w:rsidRDefault="006D47FD" w:rsidP="006D47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rPr>
            </w:pPr>
          </w:p>
        </w:tc>
        <w:tc>
          <w:tcPr>
            <w:tcW w:w="1350" w:type="dxa"/>
            <w:tcBorders>
              <w:top w:val="single" w:sz="4" w:space="0" w:color="auto"/>
            </w:tcBorders>
            <w:vAlign w:val="bottom"/>
          </w:tcPr>
          <w:p w14:paraId="1670124A" w14:textId="77777777" w:rsidR="006D47FD" w:rsidRPr="00D0497B" w:rsidRDefault="006D47FD" w:rsidP="006D47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rPr>
            </w:pPr>
          </w:p>
        </w:tc>
        <w:tc>
          <w:tcPr>
            <w:tcW w:w="236" w:type="dxa"/>
          </w:tcPr>
          <w:p w14:paraId="647A6A89" w14:textId="77777777" w:rsidR="006D47FD" w:rsidRPr="000D3097" w:rsidRDefault="006D47FD" w:rsidP="006D47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p>
        </w:tc>
        <w:tc>
          <w:tcPr>
            <w:tcW w:w="1294" w:type="dxa"/>
            <w:tcBorders>
              <w:top w:val="single" w:sz="4" w:space="0" w:color="auto"/>
            </w:tcBorders>
            <w:vAlign w:val="bottom"/>
          </w:tcPr>
          <w:p w14:paraId="4755F8D0" w14:textId="77777777" w:rsidR="006D47FD" w:rsidRDefault="006D47FD" w:rsidP="006D4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79"/>
              <w:rPr>
                <w:rFonts w:ascii="Times New Roman" w:hAnsi="Times New Roman"/>
                <w:b/>
                <w:bCs/>
                <w:sz w:val="22"/>
                <w:szCs w:val="22"/>
              </w:rPr>
            </w:pPr>
          </w:p>
        </w:tc>
        <w:tc>
          <w:tcPr>
            <w:tcW w:w="236" w:type="dxa"/>
          </w:tcPr>
          <w:p w14:paraId="483724BF" w14:textId="77777777" w:rsidR="006D47FD" w:rsidRPr="00ED1AF3" w:rsidRDefault="006D47FD" w:rsidP="006D4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8" w:right="-108"/>
              <w:rPr>
                <w:rFonts w:ascii="Times New Roman" w:hAnsi="Times New Roman"/>
                <w:sz w:val="22"/>
                <w:szCs w:val="22"/>
              </w:rPr>
            </w:pPr>
          </w:p>
        </w:tc>
        <w:tc>
          <w:tcPr>
            <w:tcW w:w="1294" w:type="dxa"/>
            <w:tcBorders>
              <w:top w:val="single" w:sz="4" w:space="0" w:color="auto"/>
            </w:tcBorders>
            <w:vAlign w:val="bottom"/>
          </w:tcPr>
          <w:p w14:paraId="06897D6B" w14:textId="77777777" w:rsidR="006D47FD" w:rsidRPr="00602D19" w:rsidRDefault="006D47FD" w:rsidP="006D4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79"/>
              <w:rPr>
                <w:rFonts w:ascii="Times New Roman" w:hAnsi="Times New Roman"/>
                <w:b/>
                <w:bCs/>
                <w:sz w:val="22"/>
                <w:szCs w:val="22"/>
              </w:rPr>
            </w:pPr>
          </w:p>
        </w:tc>
      </w:tr>
      <w:tr w:rsidR="006D47FD" w:rsidRPr="007525EC" w14:paraId="23D289BD" w14:textId="77777777" w:rsidTr="00C220BE">
        <w:trPr>
          <w:trHeight w:val="80"/>
        </w:trPr>
        <w:tc>
          <w:tcPr>
            <w:tcW w:w="3060" w:type="dxa"/>
          </w:tcPr>
          <w:p w14:paraId="2154FA7C" w14:textId="77777777" w:rsidR="006D47FD" w:rsidRPr="0025545C" w:rsidRDefault="006D47FD" w:rsidP="006D47FD">
            <w:pPr>
              <w:rPr>
                <w:rFonts w:ascii="Times New Roman" w:hAnsi="Times New Roman"/>
                <w:sz w:val="22"/>
                <w:szCs w:val="22"/>
              </w:rPr>
            </w:pPr>
            <w:r>
              <w:rPr>
                <w:rFonts w:ascii="Times New Roman" w:hAnsi="Times New Roman"/>
                <w:sz w:val="22"/>
                <w:szCs w:val="22"/>
              </w:rPr>
              <w:t>-</w:t>
            </w:r>
            <w:r w:rsidRPr="00D66752">
              <w:rPr>
                <w:rFonts w:ascii="Times New Roman" w:hAnsi="Times New Roman"/>
                <w:color w:val="FFFFFF"/>
                <w:sz w:val="22"/>
                <w:szCs w:val="22"/>
              </w:rPr>
              <w:t>‘</w:t>
            </w:r>
            <w:r w:rsidRPr="0025545C">
              <w:rPr>
                <w:rFonts w:ascii="Times New Roman" w:hAnsi="Times New Roman"/>
                <w:sz w:val="22"/>
                <w:szCs w:val="22"/>
              </w:rPr>
              <w:t xml:space="preserve">current </w:t>
            </w:r>
          </w:p>
        </w:tc>
        <w:tc>
          <w:tcPr>
            <w:tcW w:w="1440" w:type="dxa"/>
          </w:tcPr>
          <w:p w14:paraId="541A32F3" w14:textId="1E7E6FB7" w:rsidR="006D47FD" w:rsidRPr="00CB24E1" w:rsidRDefault="002E1807" w:rsidP="006D47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tLeast"/>
              <w:ind w:left="-18" w:right="-108"/>
              <w:rPr>
                <w:rFonts w:cs="Times New Roman"/>
              </w:rPr>
            </w:pPr>
            <w:r>
              <w:rPr>
                <w:rFonts w:cs="Times New Roman"/>
              </w:rPr>
              <w:t>24,643</w:t>
            </w:r>
          </w:p>
        </w:tc>
        <w:tc>
          <w:tcPr>
            <w:tcW w:w="270" w:type="dxa"/>
          </w:tcPr>
          <w:p w14:paraId="0C216E32" w14:textId="77777777" w:rsidR="006D47FD" w:rsidRPr="00CB24E1" w:rsidRDefault="006D47FD" w:rsidP="006D47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rPr>
            </w:pPr>
          </w:p>
        </w:tc>
        <w:tc>
          <w:tcPr>
            <w:tcW w:w="1350" w:type="dxa"/>
          </w:tcPr>
          <w:p w14:paraId="798D2670" w14:textId="77777777" w:rsidR="006D47FD" w:rsidRPr="00D0497B" w:rsidRDefault="005C2F8E" w:rsidP="006D47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rPr>
            </w:pPr>
            <w:r>
              <w:rPr>
                <w:rFonts w:cs="Times New Roman"/>
              </w:rPr>
              <w:t>24,643</w:t>
            </w:r>
          </w:p>
        </w:tc>
        <w:tc>
          <w:tcPr>
            <w:tcW w:w="236" w:type="dxa"/>
          </w:tcPr>
          <w:p w14:paraId="37089252" w14:textId="77777777" w:rsidR="006D47FD" w:rsidRPr="000D3097" w:rsidRDefault="006D47FD" w:rsidP="006D47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p>
        </w:tc>
        <w:tc>
          <w:tcPr>
            <w:tcW w:w="1294" w:type="dxa"/>
          </w:tcPr>
          <w:p w14:paraId="5EE2228A" w14:textId="0ABAB583" w:rsidR="006D47FD" w:rsidRPr="00CB24E1" w:rsidRDefault="002E1807" w:rsidP="006D47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rPr>
            </w:pPr>
            <w:r>
              <w:rPr>
                <w:rFonts w:cs="Times New Roman"/>
              </w:rPr>
              <w:t>24,643</w:t>
            </w:r>
          </w:p>
        </w:tc>
        <w:tc>
          <w:tcPr>
            <w:tcW w:w="236" w:type="dxa"/>
          </w:tcPr>
          <w:p w14:paraId="2453DE4D" w14:textId="77777777" w:rsidR="006D47FD" w:rsidRPr="00ED1AF3" w:rsidRDefault="006D47FD" w:rsidP="006D4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8" w:right="-108"/>
              <w:rPr>
                <w:rFonts w:ascii="Times New Roman" w:hAnsi="Times New Roman"/>
                <w:sz w:val="22"/>
                <w:szCs w:val="22"/>
              </w:rPr>
            </w:pPr>
          </w:p>
        </w:tc>
        <w:tc>
          <w:tcPr>
            <w:tcW w:w="1294" w:type="dxa"/>
          </w:tcPr>
          <w:p w14:paraId="40840577" w14:textId="77777777" w:rsidR="006D47FD" w:rsidRPr="007525EC" w:rsidRDefault="005C2F8E" w:rsidP="006D4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79"/>
              <w:rPr>
                <w:rFonts w:ascii="Times New Roman" w:hAnsi="Times New Roman"/>
                <w:sz w:val="22"/>
                <w:szCs w:val="22"/>
              </w:rPr>
            </w:pPr>
            <w:r>
              <w:rPr>
                <w:rFonts w:ascii="Times New Roman" w:hAnsi="Times New Roman"/>
                <w:sz w:val="22"/>
                <w:szCs w:val="22"/>
              </w:rPr>
              <w:t>24,643</w:t>
            </w:r>
          </w:p>
        </w:tc>
      </w:tr>
      <w:tr w:rsidR="006D47FD" w:rsidRPr="007525EC" w14:paraId="49F996CB" w14:textId="77777777" w:rsidTr="00C220BE">
        <w:trPr>
          <w:trHeight w:val="80"/>
        </w:trPr>
        <w:tc>
          <w:tcPr>
            <w:tcW w:w="3060" w:type="dxa"/>
          </w:tcPr>
          <w:p w14:paraId="5EFAD387" w14:textId="77777777" w:rsidR="006D47FD" w:rsidRPr="0025545C" w:rsidRDefault="006D47FD" w:rsidP="006D47FD">
            <w:pPr>
              <w:tabs>
                <w:tab w:val="decimal" w:pos="156"/>
              </w:tabs>
              <w:rPr>
                <w:rFonts w:ascii="Times New Roman" w:hAnsi="Times New Roman"/>
                <w:sz w:val="22"/>
                <w:szCs w:val="22"/>
              </w:rPr>
            </w:pPr>
            <w:r>
              <w:rPr>
                <w:rFonts w:ascii="Times New Roman" w:hAnsi="Times New Roman"/>
                <w:sz w:val="22"/>
                <w:szCs w:val="22"/>
              </w:rPr>
              <w:t xml:space="preserve">- </w:t>
            </w:r>
            <w:r w:rsidRPr="0025545C">
              <w:rPr>
                <w:rFonts w:ascii="Times New Roman" w:hAnsi="Times New Roman"/>
                <w:sz w:val="22"/>
                <w:szCs w:val="22"/>
              </w:rPr>
              <w:t>non</w:t>
            </w:r>
            <w:r>
              <w:rPr>
                <w:rFonts w:ascii="Times New Roman" w:hAnsi="Times New Roman"/>
                <w:sz w:val="22"/>
                <w:szCs w:val="22"/>
              </w:rPr>
              <w:t>-</w:t>
            </w:r>
            <w:r w:rsidRPr="0025545C">
              <w:rPr>
                <w:rFonts w:ascii="Times New Roman" w:hAnsi="Times New Roman"/>
                <w:sz w:val="22"/>
                <w:szCs w:val="22"/>
              </w:rPr>
              <w:t>current</w:t>
            </w:r>
          </w:p>
        </w:tc>
        <w:tc>
          <w:tcPr>
            <w:tcW w:w="1440" w:type="dxa"/>
          </w:tcPr>
          <w:p w14:paraId="5791C0E7" w14:textId="6858D821" w:rsidR="006D47FD" w:rsidRPr="00CB24E1" w:rsidRDefault="002E1807" w:rsidP="006D47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tLeast"/>
              <w:ind w:left="-18" w:right="-108"/>
              <w:rPr>
                <w:rFonts w:cs="Times New Roman"/>
              </w:rPr>
            </w:pPr>
            <w:r>
              <w:rPr>
                <w:rFonts w:cs="Times New Roman"/>
              </w:rPr>
              <w:t>249,490</w:t>
            </w:r>
          </w:p>
        </w:tc>
        <w:tc>
          <w:tcPr>
            <w:tcW w:w="270" w:type="dxa"/>
          </w:tcPr>
          <w:p w14:paraId="0DA2361D" w14:textId="77777777" w:rsidR="006D47FD" w:rsidRPr="00CB24E1" w:rsidRDefault="006D47FD" w:rsidP="006D47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rPr>
            </w:pPr>
          </w:p>
        </w:tc>
        <w:tc>
          <w:tcPr>
            <w:tcW w:w="1350" w:type="dxa"/>
          </w:tcPr>
          <w:p w14:paraId="2302A1FF" w14:textId="77777777" w:rsidR="006D47FD" w:rsidRPr="00D0497B" w:rsidRDefault="005C2F8E" w:rsidP="006D47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rPr>
            </w:pPr>
            <w:r>
              <w:rPr>
                <w:rFonts w:cs="Times New Roman"/>
              </w:rPr>
              <w:t>255,566</w:t>
            </w:r>
          </w:p>
        </w:tc>
        <w:tc>
          <w:tcPr>
            <w:tcW w:w="236" w:type="dxa"/>
          </w:tcPr>
          <w:p w14:paraId="370D749A" w14:textId="77777777" w:rsidR="006D47FD" w:rsidRPr="000D3097" w:rsidRDefault="006D47FD" w:rsidP="006D47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p>
        </w:tc>
        <w:tc>
          <w:tcPr>
            <w:tcW w:w="1294" w:type="dxa"/>
          </w:tcPr>
          <w:p w14:paraId="1A3EFDEE" w14:textId="4A27FC59" w:rsidR="006D47FD" w:rsidRPr="00CB24E1" w:rsidRDefault="002E1807" w:rsidP="006D47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rPr>
            </w:pPr>
            <w:r>
              <w:rPr>
                <w:rFonts w:cs="Times New Roman"/>
              </w:rPr>
              <w:t>249,490</w:t>
            </w:r>
          </w:p>
        </w:tc>
        <w:tc>
          <w:tcPr>
            <w:tcW w:w="236" w:type="dxa"/>
          </w:tcPr>
          <w:p w14:paraId="7DA05FF6" w14:textId="77777777" w:rsidR="006D47FD" w:rsidRPr="00ED1AF3" w:rsidRDefault="006D47FD" w:rsidP="006D4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8" w:right="-108"/>
              <w:rPr>
                <w:rFonts w:ascii="Times New Roman" w:hAnsi="Times New Roman"/>
                <w:sz w:val="22"/>
                <w:szCs w:val="22"/>
              </w:rPr>
            </w:pPr>
          </w:p>
        </w:tc>
        <w:tc>
          <w:tcPr>
            <w:tcW w:w="1294" w:type="dxa"/>
          </w:tcPr>
          <w:p w14:paraId="0C8E4BAB" w14:textId="77777777" w:rsidR="006D47FD" w:rsidRPr="007525EC" w:rsidRDefault="005C2F8E" w:rsidP="006D4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79"/>
              <w:rPr>
                <w:rFonts w:ascii="Times New Roman" w:hAnsi="Times New Roman"/>
                <w:sz w:val="22"/>
                <w:szCs w:val="22"/>
              </w:rPr>
            </w:pPr>
            <w:r>
              <w:rPr>
                <w:rFonts w:ascii="Times New Roman" w:hAnsi="Times New Roman"/>
                <w:sz w:val="22"/>
                <w:szCs w:val="22"/>
              </w:rPr>
              <w:t>255,566</w:t>
            </w:r>
          </w:p>
        </w:tc>
      </w:tr>
      <w:tr w:rsidR="006D47FD" w:rsidRPr="007525EC" w14:paraId="079B2729" w14:textId="77777777" w:rsidTr="00C220BE">
        <w:trPr>
          <w:trHeight w:val="80"/>
        </w:trPr>
        <w:tc>
          <w:tcPr>
            <w:tcW w:w="3060" w:type="dxa"/>
          </w:tcPr>
          <w:p w14:paraId="071AC204" w14:textId="77777777" w:rsidR="006D47FD" w:rsidRPr="005D26E7" w:rsidRDefault="006D47FD" w:rsidP="006D47FD">
            <w:pPr>
              <w:rPr>
                <w:rFonts w:ascii="Times New Roman" w:hAnsi="Times New Roman"/>
                <w:b/>
                <w:bCs/>
                <w:sz w:val="22"/>
                <w:szCs w:val="22"/>
              </w:rPr>
            </w:pPr>
            <w:r w:rsidRPr="005D26E7">
              <w:rPr>
                <w:rFonts w:ascii="Times New Roman" w:hAnsi="Times New Roman"/>
                <w:b/>
                <w:bCs/>
                <w:sz w:val="22"/>
                <w:szCs w:val="22"/>
              </w:rPr>
              <w:t>Total</w:t>
            </w:r>
          </w:p>
        </w:tc>
        <w:tc>
          <w:tcPr>
            <w:tcW w:w="1440" w:type="dxa"/>
            <w:tcBorders>
              <w:top w:val="single" w:sz="4" w:space="0" w:color="auto"/>
              <w:bottom w:val="double" w:sz="4" w:space="0" w:color="auto"/>
            </w:tcBorders>
            <w:vAlign w:val="bottom"/>
          </w:tcPr>
          <w:p w14:paraId="2891C5E2" w14:textId="51250639" w:rsidR="006D47FD" w:rsidRPr="00CE39E1" w:rsidRDefault="002E1807" w:rsidP="006D47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tLeast"/>
              <w:ind w:left="-18" w:right="-108"/>
              <w:rPr>
                <w:rFonts w:cs="Times New Roman"/>
                <w:b/>
                <w:bCs/>
              </w:rPr>
            </w:pPr>
            <w:r>
              <w:rPr>
                <w:rFonts w:cs="Times New Roman"/>
                <w:b/>
                <w:bCs/>
              </w:rPr>
              <w:t>274,133</w:t>
            </w:r>
          </w:p>
        </w:tc>
        <w:tc>
          <w:tcPr>
            <w:tcW w:w="270" w:type="dxa"/>
          </w:tcPr>
          <w:p w14:paraId="7B612BF1" w14:textId="77777777" w:rsidR="006D47FD" w:rsidRPr="00CB24E1" w:rsidRDefault="006D47FD" w:rsidP="006D47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rPr>
            </w:pPr>
          </w:p>
        </w:tc>
        <w:tc>
          <w:tcPr>
            <w:tcW w:w="1350" w:type="dxa"/>
            <w:tcBorders>
              <w:top w:val="single" w:sz="4" w:space="0" w:color="auto"/>
              <w:bottom w:val="double" w:sz="4" w:space="0" w:color="auto"/>
            </w:tcBorders>
            <w:vAlign w:val="bottom"/>
          </w:tcPr>
          <w:p w14:paraId="59DFA945" w14:textId="77777777" w:rsidR="006D47FD" w:rsidRPr="00CB24E1" w:rsidRDefault="005C2F8E" w:rsidP="006D47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b/>
                <w:bCs/>
              </w:rPr>
            </w:pPr>
            <w:r>
              <w:rPr>
                <w:rFonts w:cs="Times New Roman"/>
                <w:b/>
                <w:bCs/>
              </w:rPr>
              <w:t>280,209</w:t>
            </w:r>
          </w:p>
        </w:tc>
        <w:tc>
          <w:tcPr>
            <w:tcW w:w="236" w:type="dxa"/>
          </w:tcPr>
          <w:p w14:paraId="746DAB7B" w14:textId="77777777" w:rsidR="006D47FD" w:rsidRPr="005D26E7" w:rsidRDefault="006D47FD" w:rsidP="006D47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294" w:type="dxa"/>
            <w:tcBorders>
              <w:top w:val="single" w:sz="4" w:space="0" w:color="auto"/>
              <w:bottom w:val="double" w:sz="4" w:space="0" w:color="auto"/>
            </w:tcBorders>
            <w:vAlign w:val="bottom"/>
          </w:tcPr>
          <w:p w14:paraId="2E5891B5" w14:textId="4506530F" w:rsidR="006D47FD" w:rsidRPr="00CE39E1" w:rsidRDefault="002E1807" w:rsidP="006D47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b/>
                <w:bCs/>
              </w:rPr>
            </w:pPr>
            <w:r>
              <w:rPr>
                <w:rFonts w:cs="Times New Roman"/>
                <w:b/>
                <w:bCs/>
              </w:rPr>
              <w:t>274,133</w:t>
            </w:r>
          </w:p>
        </w:tc>
        <w:tc>
          <w:tcPr>
            <w:tcW w:w="236" w:type="dxa"/>
          </w:tcPr>
          <w:p w14:paraId="16DAA8B2" w14:textId="77777777" w:rsidR="006D47FD" w:rsidRPr="005D26E7" w:rsidRDefault="006D47FD" w:rsidP="006D4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8" w:right="-108"/>
              <w:rPr>
                <w:rFonts w:ascii="Times New Roman" w:hAnsi="Times New Roman"/>
                <w:b/>
                <w:bCs/>
                <w:sz w:val="22"/>
                <w:szCs w:val="22"/>
              </w:rPr>
            </w:pPr>
          </w:p>
        </w:tc>
        <w:tc>
          <w:tcPr>
            <w:tcW w:w="1294" w:type="dxa"/>
            <w:tcBorders>
              <w:top w:val="single" w:sz="4" w:space="0" w:color="auto"/>
              <w:bottom w:val="double" w:sz="4" w:space="0" w:color="auto"/>
            </w:tcBorders>
            <w:vAlign w:val="bottom"/>
          </w:tcPr>
          <w:p w14:paraId="5D866345" w14:textId="77777777" w:rsidR="006D47FD" w:rsidRPr="005D26E7" w:rsidRDefault="005C2F8E" w:rsidP="006D4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79"/>
              <w:rPr>
                <w:rFonts w:ascii="Times New Roman" w:hAnsi="Times New Roman"/>
                <w:b/>
                <w:bCs/>
                <w:sz w:val="22"/>
                <w:szCs w:val="22"/>
              </w:rPr>
            </w:pPr>
            <w:r>
              <w:rPr>
                <w:rFonts w:ascii="Times New Roman" w:hAnsi="Times New Roman"/>
                <w:b/>
                <w:bCs/>
                <w:sz w:val="22"/>
                <w:szCs w:val="22"/>
              </w:rPr>
              <w:t>280,209</w:t>
            </w:r>
          </w:p>
        </w:tc>
      </w:tr>
    </w:tbl>
    <w:p w14:paraId="663A023F" w14:textId="77777777" w:rsidR="0025264B" w:rsidRPr="002C665F" w:rsidRDefault="0025264B" w:rsidP="00FB0545">
      <w:pPr>
        <w:pStyle w:val="Heading1"/>
        <w:keepLines/>
        <w:numPr>
          <w:ilvl w:val="0"/>
          <w:numId w:val="0"/>
        </w:numPr>
        <w:shd w:val="clear" w:color="auto" w:fill="auto"/>
        <w:tabs>
          <w:tab w:val="left" w:pos="540"/>
        </w:tabs>
        <w:ind w:left="540" w:hanging="540"/>
        <w:jc w:val="thaiDistribute"/>
        <w:rPr>
          <w:rFonts w:ascii="Times New Roman" w:hAnsi="Times New Roman"/>
          <w:i w:val="0"/>
          <w:iCs w:val="0"/>
          <w:sz w:val="22"/>
          <w:szCs w:val="22"/>
          <w:u w:val="none"/>
        </w:rPr>
      </w:pPr>
    </w:p>
    <w:p w14:paraId="6AF49433" w14:textId="77777777" w:rsidR="002951A3" w:rsidRPr="00524461" w:rsidRDefault="002951A3" w:rsidP="00FB0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sectPr w:rsidR="002951A3" w:rsidRPr="00524461" w:rsidSect="00E04E39">
          <w:pgSz w:w="11909" w:h="16834" w:code="9"/>
          <w:pgMar w:top="691" w:right="1152" w:bottom="576" w:left="1152" w:header="720" w:footer="720" w:gutter="0"/>
          <w:cols w:space="720"/>
          <w:docGrid w:linePitch="245"/>
        </w:sectPr>
      </w:pPr>
    </w:p>
    <w:p w14:paraId="43E666EE" w14:textId="7A28BDBA" w:rsidR="005450D5" w:rsidRPr="009A607C" w:rsidRDefault="00E80BE7" w:rsidP="004E5529">
      <w:pPr>
        <w:pStyle w:val="Heading1"/>
        <w:keepLines/>
        <w:numPr>
          <w:ilvl w:val="0"/>
          <w:numId w:val="0"/>
        </w:numPr>
        <w:shd w:val="clear" w:color="auto" w:fill="auto"/>
        <w:tabs>
          <w:tab w:val="left" w:pos="540"/>
          <w:tab w:val="left" w:pos="1080"/>
        </w:tabs>
        <w:rPr>
          <w:rFonts w:ascii="Times New Roman" w:hAnsi="Times New Roman"/>
          <w:i w:val="0"/>
          <w:iCs w:val="0"/>
          <w:sz w:val="24"/>
          <w:szCs w:val="24"/>
          <w:u w:val="none"/>
        </w:rPr>
      </w:pPr>
      <w:r>
        <w:rPr>
          <w:rFonts w:ascii="Times New Roman" w:hAnsi="Times New Roman"/>
          <w:i w:val="0"/>
          <w:iCs w:val="0"/>
          <w:sz w:val="24"/>
          <w:szCs w:val="24"/>
          <w:u w:val="none"/>
        </w:rPr>
        <w:lastRenderedPageBreak/>
        <w:t>8</w:t>
      </w:r>
      <w:r w:rsidR="005450D5" w:rsidRPr="009A607C">
        <w:rPr>
          <w:rFonts w:ascii="Times New Roman" w:hAnsi="Times New Roman"/>
          <w:i w:val="0"/>
          <w:iCs w:val="0"/>
          <w:sz w:val="24"/>
          <w:szCs w:val="24"/>
          <w:u w:val="none"/>
        </w:rPr>
        <w:tab/>
      </w:r>
      <w:r w:rsidR="001F0EBE">
        <w:rPr>
          <w:rFonts w:ascii="Times New Roman" w:hAnsi="Times New Roman"/>
          <w:i w:val="0"/>
          <w:iCs w:val="0"/>
          <w:sz w:val="24"/>
          <w:szCs w:val="24"/>
          <w:u w:val="none"/>
        </w:rPr>
        <w:t>S</w:t>
      </w:r>
      <w:r w:rsidR="005450D5" w:rsidRPr="00587A4B">
        <w:rPr>
          <w:rFonts w:ascii="Times New Roman" w:hAnsi="Times New Roman"/>
          <w:i w:val="0"/>
          <w:iCs w:val="0"/>
          <w:sz w:val="24"/>
          <w:szCs w:val="24"/>
          <w:u w:val="none"/>
        </w:rPr>
        <w:t>egment information</w:t>
      </w:r>
      <w:r w:rsidR="001F0EBE">
        <w:rPr>
          <w:rFonts w:ascii="Times New Roman" w:hAnsi="Times New Roman"/>
          <w:i w:val="0"/>
          <w:iCs w:val="0"/>
          <w:sz w:val="24"/>
          <w:szCs w:val="24"/>
          <w:u w:val="none"/>
        </w:rPr>
        <w:t xml:space="preserve"> and disaggregation of revenue</w:t>
      </w:r>
    </w:p>
    <w:p w14:paraId="7907A2C8" w14:textId="77777777" w:rsidR="005450D5" w:rsidRPr="00D675DD" w:rsidRDefault="005450D5" w:rsidP="004E5529">
      <w:pPr>
        <w:pStyle w:val="block"/>
        <w:spacing w:after="0" w:line="240" w:lineRule="atLeast"/>
        <w:ind w:left="0"/>
        <w:jc w:val="both"/>
        <w:rPr>
          <w:szCs w:val="22"/>
        </w:rPr>
      </w:pPr>
    </w:p>
    <w:p w14:paraId="34FCC932" w14:textId="571CFAAC" w:rsidR="00162790" w:rsidRDefault="00162790" w:rsidP="0016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57"/>
        <w:jc w:val="both"/>
        <w:rPr>
          <w:rFonts w:ascii="Times New Roman" w:hAnsi="Times New Roman"/>
          <w:sz w:val="22"/>
          <w:szCs w:val="22"/>
        </w:rPr>
      </w:pPr>
      <w:r w:rsidRPr="009F7E40">
        <w:rPr>
          <w:rFonts w:ascii="Times New Roman" w:hAnsi="Times New Roman"/>
          <w:spacing w:val="-4"/>
          <w:sz w:val="22"/>
          <w:szCs w:val="22"/>
        </w:rPr>
        <w:t>Disaggregation of revenues, results and timing of revenue recognition, based on reportable segments, for the three-month period</w:t>
      </w:r>
      <w:r w:rsidR="00F23FB9">
        <w:rPr>
          <w:rFonts w:ascii="Times New Roman" w:hAnsi="Times New Roman"/>
          <w:spacing w:val="-4"/>
          <w:sz w:val="22"/>
          <w:szCs w:val="22"/>
        </w:rPr>
        <w:t>s</w:t>
      </w:r>
      <w:r w:rsidRPr="009F7E40">
        <w:rPr>
          <w:rFonts w:ascii="Times New Roman" w:hAnsi="Times New Roman"/>
          <w:spacing w:val="-4"/>
          <w:sz w:val="22"/>
          <w:szCs w:val="22"/>
        </w:rPr>
        <w:t xml:space="preserve"> ended</w:t>
      </w:r>
      <w:r w:rsidR="00A82F7B" w:rsidRPr="009F7E40">
        <w:rPr>
          <w:rFonts w:ascii="Times New Roman" w:hAnsi="Times New Roman"/>
          <w:spacing w:val="-4"/>
          <w:sz w:val="22"/>
          <w:szCs w:val="22"/>
        </w:rPr>
        <w:t xml:space="preserve"> 31 March 2021</w:t>
      </w:r>
      <w:r w:rsidRPr="009F7E40">
        <w:rPr>
          <w:rFonts w:ascii="Times New Roman" w:hAnsi="Times New Roman"/>
          <w:spacing w:val="-4"/>
          <w:sz w:val="22"/>
          <w:szCs w:val="22"/>
        </w:rPr>
        <w:t xml:space="preserve"> and 20</w:t>
      </w:r>
      <w:r w:rsidR="00A82F7B" w:rsidRPr="009F7E40">
        <w:rPr>
          <w:rFonts w:ascii="Times New Roman" w:hAnsi="Times New Roman"/>
          <w:spacing w:val="-4"/>
          <w:sz w:val="22"/>
          <w:szCs w:val="22"/>
        </w:rPr>
        <w:t>20</w:t>
      </w:r>
      <w:r>
        <w:rPr>
          <w:rFonts w:ascii="Times New Roman" w:hAnsi="Times New Roman"/>
          <w:sz w:val="22"/>
          <w:szCs w:val="22"/>
        </w:rPr>
        <w:t xml:space="preserve"> were as follows:</w:t>
      </w:r>
    </w:p>
    <w:p w14:paraId="60BF446D" w14:textId="77777777" w:rsidR="00553AF3" w:rsidRDefault="00553AF3" w:rsidP="0016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57"/>
        <w:jc w:val="both"/>
        <w:rPr>
          <w:rFonts w:ascii="Times New Roman" w:hAnsi="Times New Roman"/>
          <w:sz w:val="22"/>
          <w:szCs w:val="22"/>
        </w:rPr>
      </w:pPr>
    </w:p>
    <w:tbl>
      <w:tblPr>
        <w:tblW w:w="14438" w:type="dxa"/>
        <w:tblInd w:w="450" w:type="dxa"/>
        <w:tblBorders>
          <w:top w:val="single" w:sz="4" w:space="0" w:color="auto"/>
          <w:bottom w:val="double" w:sz="4" w:space="0" w:color="auto"/>
        </w:tblBorders>
        <w:tblLayout w:type="fixed"/>
        <w:tblCellMar>
          <w:left w:w="79" w:type="dxa"/>
          <w:right w:w="79" w:type="dxa"/>
        </w:tblCellMar>
        <w:tblLook w:val="0000" w:firstRow="0" w:lastRow="0" w:firstColumn="0" w:lastColumn="0" w:noHBand="0" w:noVBand="0"/>
      </w:tblPr>
      <w:tblGrid>
        <w:gridCol w:w="3510"/>
        <w:gridCol w:w="1350"/>
        <w:gridCol w:w="258"/>
        <w:gridCol w:w="1172"/>
        <w:gridCol w:w="181"/>
        <w:gridCol w:w="1089"/>
        <w:gridCol w:w="184"/>
        <w:gridCol w:w="1166"/>
        <w:gridCol w:w="187"/>
        <w:gridCol w:w="1073"/>
        <w:gridCol w:w="204"/>
        <w:gridCol w:w="1211"/>
        <w:gridCol w:w="192"/>
        <w:gridCol w:w="1209"/>
        <w:gridCol w:w="243"/>
        <w:gridCol w:w="1209"/>
      </w:tblGrid>
      <w:tr w:rsidR="00553AF3" w:rsidRPr="00A27B59" w14:paraId="349F121D" w14:textId="77777777" w:rsidTr="00AE08EB">
        <w:trPr>
          <w:cantSplit/>
          <w:tblHeader/>
        </w:trPr>
        <w:tc>
          <w:tcPr>
            <w:tcW w:w="3510" w:type="dxa"/>
            <w:tcBorders>
              <w:top w:val="nil"/>
              <w:bottom w:val="nil"/>
            </w:tcBorders>
          </w:tcPr>
          <w:p w14:paraId="24B0EB75" w14:textId="77777777" w:rsidR="00553AF3" w:rsidRDefault="00553AF3" w:rsidP="00AE08EB">
            <w:pPr>
              <w:pStyle w:val="acctfourfigures"/>
              <w:shd w:val="clear" w:color="auto" w:fill="FFFFFF"/>
              <w:tabs>
                <w:tab w:val="clear" w:pos="765"/>
              </w:tabs>
              <w:spacing w:line="240" w:lineRule="atLeast"/>
              <w:ind w:right="-79"/>
              <w:rPr>
                <w:b/>
                <w:bCs/>
                <w:i/>
                <w:iCs/>
                <w:szCs w:val="22"/>
              </w:rPr>
            </w:pPr>
          </w:p>
        </w:tc>
        <w:tc>
          <w:tcPr>
            <w:tcW w:w="10928" w:type="dxa"/>
            <w:gridSpan w:val="15"/>
            <w:tcBorders>
              <w:top w:val="nil"/>
              <w:bottom w:val="nil"/>
            </w:tcBorders>
          </w:tcPr>
          <w:p w14:paraId="3245A386" w14:textId="77777777" w:rsidR="00553AF3" w:rsidRPr="00A27B59" w:rsidRDefault="00A82F7B" w:rsidP="00AE08EB">
            <w:pPr>
              <w:pStyle w:val="acctmergecolhdg"/>
              <w:shd w:val="clear" w:color="auto" w:fill="FFFFFF"/>
              <w:spacing w:line="240" w:lineRule="atLeast"/>
              <w:rPr>
                <w:szCs w:val="22"/>
              </w:rPr>
            </w:pPr>
            <w:r>
              <w:rPr>
                <w:szCs w:val="22"/>
              </w:rPr>
              <w:t>Consolidated financial statements/</w:t>
            </w:r>
            <w:r w:rsidR="00553AF3">
              <w:rPr>
                <w:szCs w:val="22"/>
              </w:rPr>
              <w:t>Financial statements in which the equity method is applied</w:t>
            </w:r>
          </w:p>
        </w:tc>
      </w:tr>
      <w:tr w:rsidR="00553AF3" w:rsidRPr="00A27B59" w14:paraId="0502BAAF" w14:textId="77777777" w:rsidTr="00AE08EB">
        <w:trPr>
          <w:cantSplit/>
          <w:tblHeader/>
        </w:trPr>
        <w:tc>
          <w:tcPr>
            <w:tcW w:w="3510" w:type="dxa"/>
            <w:tcBorders>
              <w:top w:val="nil"/>
              <w:bottom w:val="nil"/>
            </w:tcBorders>
          </w:tcPr>
          <w:p w14:paraId="5586B27C" w14:textId="77777777" w:rsidR="00553AF3" w:rsidRDefault="00553AF3" w:rsidP="00AE08EB">
            <w:pPr>
              <w:pStyle w:val="acctfourfigures"/>
              <w:shd w:val="clear" w:color="auto" w:fill="FFFFFF"/>
              <w:tabs>
                <w:tab w:val="clear" w:pos="765"/>
              </w:tabs>
              <w:spacing w:line="240" w:lineRule="atLeast"/>
              <w:ind w:left="-76" w:right="-79"/>
              <w:rPr>
                <w:b/>
                <w:bCs/>
                <w:i/>
                <w:iCs/>
                <w:szCs w:val="22"/>
              </w:rPr>
            </w:pPr>
          </w:p>
        </w:tc>
        <w:tc>
          <w:tcPr>
            <w:tcW w:w="10928" w:type="dxa"/>
            <w:gridSpan w:val="15"/>
            <w:tcBorders>
              <w:top w:val="nil"/>
              <w:bottom w:val="nil"/>
            </w:tcBorders>
          </w:tcPr>
          <w:p w14:paraId="2B7A119F" w14:textId="77777777" w:rsidR="00553AF3" w:rsidRDefault="00553AF3" w:rsidP="00AE08EB">
            <w:pPr>
              <w:pStyle w:val="acctmergecolhdg"/>
              <w:shd w:val="clear" w:color="auto" w:fill="FFFFFF"/>
              <w:spacing w:line="240" w:lineRule="atLeast"/>
              <w:rPr>
                <w:szCs w:val="22"/>
              </w:rPr>
            </w:pPr>
          </w:p>
        </w:tc>
      </w:tr>
      <w:tr w:rsidR="00553AF3" w:rsidRPr="00A27B59" w14:paraId="77FF3CE8" w14:textId="77777777" w:rsidTr="00AE08EB">
        <w:trPr>
          <w:cantSplit/>
          <w:tblHeader/>
        </w:trPr>
        <w:tc>
          <w:tcPr>
            <w:tcW w:w="3510" w:type="dxa"/>
            <w:vMerge w:val="restart"/>
            <w:tcBorders>
              <w:top w:val="nil"/>
              <w:bottom w:val="nil"/>
            </w:tcBorders>
          </w:tcPr>
          <w:p w14:paraId="54C08EB6" w14:textId="77777777" w:rsidR="00553AF3" w:rsidRDefault="00553AF3" w:rsidP="00AE08EB">
            <w:pPr>
              <w:pStyle w:val="acctfourfigures"/>
              <w:shd w:val="clear" w:color="auto" w:fill="FFFFFF"/>
              <w:tabs>
                <w:tab w:val="clear" w:pos="765"/>
              </w:tabs>
              <w:spacing w:line="240" w:lineRule="atLeast"/>
              <w:ind w:right="-79"/>
              <w:rPr>
                <w:b/>
                <w:bCs/>
                <w:i/>
                <w:iCs/>
                <w:szCs w:val="22"/>
              </w:rPr>
            </w:pPr>
          </w:p>
          <w:p w14:paraId="7A2FAC5D" w14:textId="77777777" w:rsidR="00553AF3" w:rsidRDefault="00553AF3" w:rsidP="00AE08EB">
            <w:pPr>
              <w:pStyle w:val="acctfourfigures"/>
              <w:shd w:val="clear" w:color="auto" w:fill="FFFFFF"/>
              <w:tabs>
                <w:tab w:val="clear" w:pos="765"/>
              </w:tabs>
              <w:spacing w:line="240" w:lineRule="atLeast"/>
              <w:ind w:right="-79"/>
              <w:rPr>
                <w:b/>
                <w:bCs/>
                <w:i/>
                <w:iCs/>
                <w:szCs w:val="22"/>
              </w:rPr>
            </w:pPr>
          </w:p>
          <w:p w14:paraId="11F45A3C" w14:textId="77777777" w:rsidR="00553AF3" w:rsidRPr="00A27B59" w:rsidRDefault="00553AF3" w:rsidP="00AE08EB">
            <w:pPr>
              <w:pStyle w:val="acctfourfigures"/>
              <w:shd w:val="clear" w:color="auto" w:fill="FFFFFF"/>
              <w:tabs>
                <w:tab w:val="clear" w:pos="765"/>
              </w:tabs>
              <w:spacing w:line="240" w:lineRule="atLeast"/>
              <w:ind w:right="-79"/>
              <w:rPr>
                <w:b/>
                <w:bCs/>
                <w:i/>
                <w:iCs/>
                <w:szCs w:val="22"/>
              </w:rPr>
            </w:pPr>
            <w:r>
              <w:rPr>
                <w:b/>
                <w:bCs/>
                <w:i/>
                <w:iCs/>
                <w:szCs w:val="22"/>
              </w:rPr>
              <w:t>For the t</w:t>
            </w:r>
            <w:r w:rsidRPr="00A27B59">
              <w:rPr>
                <w:b/>
                <w:bCs/>
                <w:i/>
                <w:iCs/>
                <w:szCs w:val="22"/>
              </w:rPr>
              <w:t xml:space="preserve">hree-month period ended  </w:t>
            </w:r>
          </w:p>
          <w:p w14:paraId="66365961" w14:textId="77777777" w:rsidR="00553AF3" w:rsidRPr="00A27B59" w:rsidRDefault="00553AF3" w:rsidP="00AE08EB">
            <w:pPr>
              <w:pStyle w:val="acctfourfigures"/>
              <w:shd w:val="clear" w:color="auto" w:fill="FFFFFF"/>
              <w:tabs>
                <w:tab w:val="clear" w:pos="765"/>
              </w:tabs>
              <w:spacing w:line="240" w:lineRule="atLeast"/>
              <w:ind w:right="-79"/>
              <w:rPr>
                <w:szCs w:val="22"/>
              </w:rPr>
            </w:pPr>
            <w:r w:rsidRPr="00A27B59">
              <w:rPr>
                <w:b/>
                <w:bCs/>
                <w:i/>
                <w:iCs/>
                <w:szCs w:val="22"/>
              </w:rPr>
              <w:t xml:space="preserve">   3</w:t>
            </w:r>
            <w:r w:rsidR="00756E4A">
              <w:rPr>
                <w:b/>
                <w:bCs/>
                <w:i/>
                <w:iCs/>
                <w:szCs w:val="22"/>
              </w:rPr>
              <w:t>1</w:t>
            </w:r>
            <w:r w:rsidRPr="00A27B59">
              <w:rPr>
                <w:b/>
                <w:bCs/>
                <w:i/>
                <w:iCs/>
                <w:szCs w:val="22"/>
              </w:rPr>
              <w:t xml:space="preserve"> </w:t>
            </w:r>
            <w:r w:rsidR="00756E4A">
              <w:rPr>
                <w:b/>
                <w:bCs/>
                <w:i/>
                <w:iCs/>
                <w:szCs w:val="22"/>
              </w:rPr>
              <w:t>March</w:t>
            </w:r>
          </w:p>
        </w:tc>
        <w:tc>
          <w:tcPr>
            <w:tcW w:w="2780" w:type="dxa"/>
            <w:gridSpan w:val="3"/>
            <w:tcBorders>
              <w:top w:val="nil"/>
              <w:bottom w:val="nil"/>
            </w:tcBorders>
          </w:tcPr>
          <w:p w14:paraId="4E0FD72C" w14:textId="77777777" w:rsidR="00553AF3" w:rsidRDefault="00553AF3" w:rsidP="00AE08EB">
            <w:pPr>
              <w:pStyle w:val="acctmergecolhdg"/>
              <w:shd w:val="clear" w:color="auto" w:fill="FFFFFF"/>
              <w:spacing w:line="240" w:lineRule="atLeast"/>
              <w:rPr>
                <w:szCs w:val="22"/>
              </w:rPr>
            </w:pPr>
            <w:r w:rsidRPr="00A27B59">
              <w:rPr>
                <w:szCs w:val="22"/>
              </w:rPr>
              <w:t>Real estate</w:t>
            </w:r>
          </w:p>
          <w:p w14:paraId="50BE9344" w14:textId="77777777" w:rsidR="00553AF3" w:rsidRPr="00A27B59" w:rsidRDefault="00553AF3" w:rsidP="00AE08EB">
            <w:pPr>
              <w:pStyle w:val="acctmergecolhdg"/>
              <w:shd w:val="clear" w:color="auto" w:fill="FFFFFF"/>
              <w:spacing w:line="240" w:lineRule="atLeast"/>
              <w:rPr>
                <w:szCs w:val="22"/>
              </w:rPr>
            </w:pPr>
            <w:r>
              <w:rPr>
                <w:szCs w:val="22"/>
              </w:rPr>
              <w:t>business</w:t>
            </w:r>
          </w:p>
        </w:tc>
        <w:tc>
          <w:tcPr>
            <w:tcW w:w="181" w:type="dxa"/>
            <w:tcBorders>
              <w:top w:val="nil"/>
              <w:bottom w:val="nil"/>
            </w:tcBorders>
          </w:tcPr>
          <w:p w14:paraId="3A248134" w14:textId="77777777" w:rsidR="00553AF3" w:rsidRPr="00A27B59" w:rsidRDefault="00553AF3" w:rsidP="00AE08EB">
            <w:pPr>
              <w:pStyle w:val="acctmergecolhdg"/>
              <w:shd w:val="clear" w:color="auto" w:fill="FFFFFF"/>
              <w:spacing w:line="240" w:lineRule="atLeast"/>
              <w:rPr>
                <w:szCs w:val="22"/>
              </w:rPr>
            </w:pPr>
          </w:p>
        </w:tc>
        <w:tc>
          <w:tcPr>
            <w:tcW w:w="2439" w:type="dxa"/>
            <w:gridSpan w:val="3"/>
            <w:tcBorders>
              <w:top w:val="nil"/>
              <w:bottom w:val="nil"/>
            </w:tcBorders>
          </w:tcPr>
          <w:p w14:paraId="257D7824" w14:textId="77777777" w:rsidR="00553AF3" w:rsidRDefault="00553AF3" w:rsidP="00AE08EB">
            <w:pPr>
              <w:pStyle w:val="acctmergecolhdg"/>
              <w:shd w:val="clear" w:color="auto" w:fill="FFFFFF"/>
              <w:spacing w:line="240" w:lineRule="atLeast"/>
              <w:rPr>
                <w:szCs w:val="22"/>
              </w:rPr>
            </w:pPr>
            <w:r w:rsidRPr="00A27B59">
              <w:rPr>
                <w:szCs w:val="22"/>
              </w:rPr>
              <w:t>Utilities service</w:t>
            </w:r>
          </w:p>
          <w:p w14:paraId="5976C528" w14:textId="77777777" w:rsidR="00553AF3" w:rsidRPr="00A27B59" w:rsidRDefault="00553AF3" w:rsidP="00AE08EB">
            <w:pPr>
              <w:pStyle w:val="acctmergecolhdg"/>
              <w:shd w:val="clear" w:color="auto" w:fill="FFFFFF"/>
              <w:spacing w:line="240" w:lineRule="atLeast"/>
              <w:rPr>
                <w:szCs w:val="22"/>
              </w:rPr>
            </w:pPr>
            <w:r>
              <w:rPr>
                <w:szCs w:val="22"/>
              </w:rPr>
              <w:t>business</w:t>
            </w:r>
          </w:p>
        </w:tc>
        <w:tc>
          <w:tcPr>
            <w:tcW w:w="187" w:type="dxa"/>
            <w:tcBorders>
              <w:top w:val="nil"/>
              <w:bottom w:val="nil"/>
            </w:tcBorders>
          </w:tcPr>
          <w:p w14:paraId="3C7685B2" w14:textId="77777777" w:rsidR="00553AF3" w:rsidRPr="00A27B59" w:rsidRDefault="00553AF3" w:rsidP="00AE08EB">
            <w:pPr>
              <w:pStyle w:val="acctmergecolhdg"/>
              <w:shd w:val="clear" w:color="auto" w:fill="FFFFFF"/>
              <w:spacing w:line="240" w:lineRule="atLeast"/>
              <w:rPr>
                <w:szCs w:val="22"/>
              </w:rPr>
            </w:pPr>
          </w:p>
        </w:tc>
        <w:tc>
          <w:tcPr>
            <w:tcW w:w="2488" w:type="dxa"/>
            <w:gridSpan w:val="3"/>
            <w:tcBorders>
              <w:top w:val="nil"/>
              <w:bottom w:val="nil"/>
            </w:tcBorders>
          </w:tcPr>
          <w:p w14:paraId="29F3C24D" w14:textId="77777777" w:rsidR="00553AF3" w:rsidRPr="00A27B59" w:rsidRDefault="00553AF3" w:rsidP="00AE08EB">
            <w:pPr>
              <w:pStyle w:val="acctmergecolhdg"/>
              <w:shd w:val="clear" w:color="auto" w:fill="FFFFFF"/>
              <w:spacing w:line="240" w:lineRule="atLeast"/>
              <w:rPr>
                <w:szCs w:val="22"/>
              </w:rPr>
            </w:pPr>
          </w:p>
          <w:p w14:paraId="0771C623" w14:textId="77777777" w:rsidR="00553AF3" w:rsidRPr="00A27B59" w:rsidRDefault="00553AF3" w:rsidP="00AE08EB">
            <w:pPr>
              <w:pStyle w:val="acctmergecolhdg"/>
              <w:shd w:val="clear" w:color="auto" w:fill="FFFFFF"/>
              <w:spacing w:line="240" w:lineRule="atLeast"/>
              <w:rPr>
                <w:szCs w:val="22"/>
              </w:rPr>
            </w:pPr>
            <w:r w:rsidRPr="00A27B59">
              <w:rPr>
                <w:szCs w:val="22"/>
              </w:rPr>
              <w:t>Others</w:t>
            </w:r>
          </w:p>
        </w:tc>
        <w:tc>
          <w:tcPr>
            <w:tcW w:w="192" w:type="dxa"/>
            <w:tcBorders>
              <w:top w:val="nil"/>
              <w:bottom w:val="nil"/>
            </w:tcBorders>
          </w:tcPr>
          <w:p w14:paraId="32CAEF1A" w14:textId="77777777" w:rsidR="00553AF3" w:rsidRPr="00A27B59" w:rsidRDefault="00553AF3" w:rsidP="00AE08EB">
            <w:pPr>
              <w:pStyle w:val="acctmergecolhdg"/>
              <w:shd w:val="clear" w:color="auto" w:fill="FFFFFF"/>
              <w:spacing w:line="240" w:lineRule="atLeast"/>
              <w:rPr>
                <w:szCs w:val="22"/>
              </w:rPr>
            </w:pPr>
          </w:p>
        </w:tc>
        <w:tc>
          <w:tcPr>
            <w:tcW w:w="2661" w:type="dxa"/>
            <w:gridSpan w:val="3"/>
            <w:tcBorders>
              <w:top w:val="nil"/>
              <w:bottom w:val="nil"/>
            </w:tcBorders>
          </w:tcPr>
          <w:p w14:paraId="2E438FBD" w14:textId="77777777" w:rsidR="00553AF3" w:rsidRPr="00A27B59" w:rsidRDefault="00553AF3" w:rsidP="00AE08EB">
            <w:pPr>
              <w:pStyle w:val="acctmergecolhdg"/>
              <w:shd w:val="clear" w:color="auto" w:fill="FFFFFF"/>
              <w:spacing w:line="240" w:lineRule="atLeast"/>
              <w:rPr>
                <w:szCs w:val="22"/>
              </w:rPr>
            </w:pPr>
          </w:p>
          <w:p w14:paraId="70EE1096" w14:textId="77777777" w:rsidR="00553AF3" w:rsidRPr="00A27B59" w:rsidRDefault="00553AF3" w:rsidP="00AE08EB">
            <w:pPr>
              <w:pStyle w:val="acctmergecolhdg"/>
              <w:shd w:val="clear" w:color="auto" w:fill="FFFFFF"/>
              <w:spacing w:line="240" w:lineRule="atLeast"/>
              <w:rPr>
                <w:szCs w:val="22"/>
              </w:rPr>
            </w:pPr>
            <w:r w:rsidRPr="00A27B59">
              <w:rPr>
                <w:szCs w:val="22"/>
              </w:rPr>
              <w:t xml:space="preserve">Total </w:t>
            </w:r>
          </w:p>
        </w:tc>
      </w:tr>
      <w:tr w:rsidR="005B1540" w:rsidRPr="00A27B59" w14:paraId="419B63D7" w14:textId="77777777" w:rsidTr="00AE08EB">
        <w:trPr>
          <w:cantSplit/>
          <w:tblHeader/>
        </w:trPr>
        <w:tc>
          <w:tcPr>
            <w:tcW w:w="3510" w:type="dxa"/>
            <w:vMerge/>
            <w:tcBorders>
              <w:top w:val="nil"/>
              <w:bottom w:val="nil"/>
            </w:tcBorders>
          </w:tcPr>
          <w:p w14:paraId="15D07836" w14:textId="77777777" w:rsidR="005B1540" w:rsidRPr="00A27B59" w:rsidRDefault="005B1540" w:rsidP="005B1540">
            <w:pPr>
              <w:pStyle w:val="acctfourfigures"/>
              <w:shd w:val="clear" w:color="auto" w:fill="FFFFFF"/>
              <w:tabs>
                <w:tab w:val="clear" w:pos="765"/>
              </w:tabs>
              <w:spacing w:line="240" w:lineRule="atLeast"/>
              <w:ind w:right="-79"/>
              <w:rPr>
                <w:szCs w:val="22"/>
              </w:rPr>
            </w:pPr>
          </w:p>
        </w:tc>
        <w:tc>
          <w:tcPr>
            <w:tcW w:w="1350" w:type="dxa"/>
            <w:tcBorders>
              <w:top w:val="nil"/>
            </w:tcBorders>
            <w:shd w:val="clear" w:color="auto" w:fill="auto"/>
          </w:tcPr>
          <w:p w14:paraId="79A060B1" w14:textId="77777777" w:rsidR="005B1540" w:rsidRDefault="005B1540" w:rsidP="005B1540">
            <w:pPr>
              <w:pStyle w:val="acctmergecolhdg"/>
              <w:spacing w:line="240" w:lineRule="atLeast"/>
              <w:rPr>
                <w:b w:val="0"/>
                <w:bCs/>
                <w:szCs w:val="22"/>
              </w:rPr>
            </w:pPr>
          </w:p>
          <w:p w14:paraId="18AA6588" w14:textId="77777777" w:rsidR="005B1540" w:rsidRPr="00A27B59" w:rsidRDefault="005B1540" w:rsidP="005B1540">
            <w:pPr>
              <w:pStyle w:val="acctmergecolhdg"/>
              <w:spacing w:line="240" w:lineRule="atLeast"/>
              <w:rPr>
                <w:b w:val="0"/>
                <w:bCs/>
                <w:szCs w:val="22"/>
              </w:rPr>
            </w:pPr>
            <w:r>
              <w:rPr>
                <w:b w:val="0"/>
                <w:bCs/>
                <w:szCs w:val="22"/>
              </w:rPr>
              <w:t>202</w:t>
            </w:r>
            <w:r w:rsidR="00756E4A">
              <w:rPr>
                <w:b w:val="0"/>
                <w:bCs/>
                <w:szCs w:val="22"/>
              </w:rPr>
              <w:t>1</w:t>
            </w:r>
          </w:p>
        </w:tc>
        <w:tc>
          <w:tcPr>
            <w:tcW w:w="258" w:type="dxa"/>
            <w:tcBorders>
              <w:top w:val="nil"/>
            </w:tcBorders>
          </w:tcPr>
          <w:p w14:paraId="5C05D65D" w14:textId="77777777" w:rsidR="005B1540" w:rsidRPr="00A27B59" w:rsidRDefault="005B1540" w:rsidP="005B1540">
            <w:pPr>
              <w:pStyle w:val="acctmergecolhdg"/>
              <w:spacing w:line="240" w:lineRule="atLeast"/>
              <w:rPr>
                <w:b w:val="0"/>
                <w:bCs/>
                <w:szCs w:val="22"/>
              </w:rPr>
            </w:pPr>
          </w:p>
        </w:tc>
        <w:tc>
          <w:tcPr>
            <w:tcW w:w="1172" w:type="dxa"/>
            <w:tcBorders>
              <w:top w:val="nil"/>
            </w:tcBorders>
          </w:tcPr>
          <w:p w14:paraId="66FDA452" w14:textId="77777777" w:rsidR="005B1540" w:rsidRDefault="005B1540" w:rsidP="005B1540">
            <w:pPr>
              <w:pStyle w:val="acctmergecolhdg"/>
              <w:spacing w:line="240" w:lineRule="atLeast"/>
              <w:rPr>
                <w:b w:val="0"/>
                <w:bCs/>
                <w:szCs w:val="22"/>
              </w:rPr>
            </w:pPr>
          </w:p>
          <w:p w14:paraId="2B95C544" w14:textId="77777777" w:rsidR="005B1540" w:rsidRPr="00A27B59" w:rsidRDefault="005B1540" w:rsidP="005B1540">
            <w:pPr>
              <w:pStyle w:val="acctmergecolhdg"/>
              <w:spacing w:line="240" w:lineRule="atLeast"/>
              <w:rPr>
                <w:b w:val="0"/>
                <w:bCs/>
                <w:szCs w:val="22"/>
              </w:rPr>
            </w:pPr>
            <w:r>
              <w:rPr>
                <w:b w:val="0"/>
                <w:bCs/>
                <w:szCs w:val="22"/>
              </w:rPr>
              <w:t>20</w:t>
            </w:r>
            <w:r w:rsidR="00756E4A">
              <w:rPr>
                <w:b w:val="0"/>
                <w:bCs/>
                <w:szCs w:val="22"/>
              </w:rPr>
              <w:t>20</w:t>
            </w:r>
          </w:p>
        </w:tc>
        <w:tc>
          <w:tcPr>
            <w:tcW w:w="181" w:type="dxa"/>
            <w:tcBorders>
              <w:top w:val="nil"/>
            </w:tcBorders>
          </w:tcPr>
          <w:p w14:paraId="2BBD95A0" w14:textId="77777777" w:rsidR="005B1540" w:rsidRPr="00A27B59" w:rsidRDefault="005B1540" w:rsidP="005B1540">
            <w:pPr>
              <w:pStyle w:val="acctmergecolhdg"/>
              <w:spacing w:line="240" w:lineRule="atLeast"/>
              <w:rPr>
                <w:b w:val="0"/>
                <w:bCs/>
                <w:szCs w:val="22"/>
              </w:rPr>
            </w:pPr>
          </w:p>
        </w:tc>
        <w:tc>
          <w:tcPr>
            <w:tcW w:w="1089" w:type="dxa"/>
            <w:tcBorders>
              <w:top w:val="nil"/>
            </w:tcBorders>
          </w:tcPr>
          <w:p w14:paraId="2321DF63" w14:textId="77777777" w:rsidR="005B1540" w:rsidRDefault="005B1540" w:rsidP="005B1540">
            <w:pPr>
              <w:pStyle w:val="acctmergecolhdg"/>
              <w:spacing w:line="240" w:lineRule="atLeast"/>
              <w:rPr>
                <w:b w:val="0"/>
                <w:bCs/>
                <w:szCs w:val="22"/>
              </w:rPr>
            </w:pPr>
          </w:p>
          <w:p w14:paraId="65839EA5" w14:textId="77777777" w:rsidR="005B1540" w:rsidRPr="00A27B59" w:rsidRDefault="005B1540" w:rsidP="005B1540">
            <w:pPr>
              <w:pStyle w:val="acctmergecolhdg"/>
              <w:spacing w:line="240" w:lineRule="atLeast"/>
              <w:rPr>
                <w:b w:val="0"/>
                <w:bCs/>
                <w:szCs w:val="22"/>
              </w:rPr>
            </w:pPr>
            <w:r>
              <w:rPr>
                <w:b w:val="0"/>
                <w:bCs/>
                <w:szCs w:val="22"/>
              </w:rPr>
              <w:t>202</w:t>
            </w:r>
            <w:r w:rsidR="00756E4A">
              <w:rPr>
                <w:b w:val="0"/>
                <w:bCs/>
                <w:szCs w:val="22"/>
              </w:rPr>
              <w:t>1</w:t>
            </w:r>
          </w:p>
        </w:tc>
        <w:tc>
          <w:tcPr>
            <w:tcW w:w="184" w:type="dxa"/>
            <w:tcBorders>
              <w:top w:val="nil"/>
            </w:tcBorders>
          </w:tcPr>
          <w:p w14:paraId="056A1D4D" w14:textId="77777777" w:rsidR="005B1540" w:rsidRPr="00A27B59" w:rsidRDefault="005B1540" w:rsidP="005B1540">
            <w:pPr>
              <w:pStyle w:val="acctmergecolhdg"/>
              <w:spacing w:line="240" w:lineRule="atLeast"/>
              <w:rPr>
                <w:b w:val="0"/>
                <w:bCs/>
                <w:szCs w:val="22"/>
              </w:rPr>
            </w:pPr>
          </w:p>
        </w:tc>
        <w:tc>
          <w:tcPr>
            <w:tcW w:w="1166" w:type="dxa"/>
            <w:tcBorders>
              <w:top w:val="nil"/>
            </w:tcBorders>
          </w:tcPr>
          <w:p w14:paraId="52F2C207" w14:textId="77777777" w:rsidR="005B1540" w:rsidRDefault="005B1540" w:rsidP="005B1540">
            <w:pPr>
              <w:pStyle w:val="acctmergecolhdg"/>
              <w:spacing w:line="240" w:lineRule="atLeast"/>
              <w:rPr>
                <w:b w:val="0"/>
                <w:bCs/>
                <w:szCs w:val="22"/>
              </w:rPr>
            </w:pPr>
          </w:p>
          <w:p w14:paraId="460A6314" w14:textId="77777777" w:rsidR="005B1540" w:rsidRPr="00A27B59" w:rsidRDefault="005B1540" w:rsidP="005B1540">
            <w:pPr>
              <w:pStyle w:val="acctmergecolhdg"/>
              <w:spacing w:line="240" w:lineRule="atLeast"/>
              <w:rPr>
                <w:b w:val="0"/>
                <w:bCs/>
                <w:szCs w:val="22"/>
              </w:rPr>
            </w:pPr>
            <w:r>
              <w:rPr>
                <w:b w:val="0"/>
                <w:bCs/>
                <w:szCs w:val="22"/>
              </w:rPr>
              <w:t>20</w:t>
            </w:r>
            <w:r w:rsidR="00756E4A">
              <w:rPr>
                <w:b w:val="0"/>
                <w:bCs/>
                <w:szCs w:val="22"/>
              </w:rPr>
              <w:t>20</w:t>
            </w:r>
          </w:p>
        </w:tc>
        <w:tc>
          <w:tcPr>
            <w:tcW w:w="187" w:type="dxa"/>
            <w:tcBorders>
              <w:top w:val="nil"/>
            </w:tcBorders>
          </w:tcPr>
          <w:p w14:paraId="1787DC9F" w14:textId="77777777" w:rsidR="005B1540" w:rsidRPr="00A27B59" w:rsidRDefault="005B1540" w:rsidP="005B1540">
            <w:pPr>
              <w:pStyle w:val="acctfourfigures"/>
              <w:shd w:val="clear" w:color="auto" w:fill="FFFFFF"/>
              <w:tabs>
                <w:tab w:val="clear" w:pos="765"/>
                <w:tab w:val="decimal" w:pos="374"/>
              </w:tabs>
              <w:spacing w:line="240" w:lineRule="atLeast"/>
              <w:ind w:right="-79"/>
              <w:jc w:val="center"/>
              <w:rPr>
                <w:szCs w:val="22"/>
              </w:rPr>
            </w:pPr>
          </w:p>
        </w:tc>
        <w:tc>
          <w:tcPr>
            <w:tcW w:w="1073" w:type="dxa"/>
            <w:tcBorders>
              <w:top w:val="nil"/>
            </w:tcBorders>
          </w:tcPr>
          <w:p w14:paraId="522777E2" w14:textId="77777777" w:rsidR="005B1540" w:rsidRDefault="005B1540" w:rsidP="005B1540">
            <w:pPr>
              <w:pStyle w:val="acctmergecolhdg"/>
              <w:spacing w:line="240" w:lineRule="atLeast"/>
              <w:rPr>
                <w:b w:val="0"/>
                <w:bCs/>
                <w:szCs w:val="22"/>
              </w:rPr>
            </w:pPr>
          </w:p>
          <w:p w14:paraId="4F2EF4D0" w14:textId="77777777" w:rsidR="005B1540" w:rsidRPr="00A27B59" w:rsidRDefault="005B1540" w:rsidP="005B1540">
            <w:pPr>
              <w:pStyle w:val="acctmergecolhdg"/>
              <w:spacing w:line="240" w:lineRule="atLeast"/>
              <w:rPr>
                <w:b w:val="0"/>
                <w:bCs/>
                <w:szCs w:val="22"/>
              </w:rPr>
            </w:pPr>
            <w:r>
              <w:rPr>
                <w:b w:val="0"/>
                <w:bCs/>
                <w:szCs w:val="22"/>
              </w:rPr>
              <w:t>202</w:t>
            </w:r>
            <w:r w:rsidR="00756E4A">
              <w:rPr>
                <w:b w:val="0"/>
                <w:bCs/>
                <w:szCs w:val="22"/>
              </w:rPr>
              <w:t>1</w:t>
            </w:r>
          </w:p>
        </w:tc>
        <w:tc>
          <w:tcPr>
            <w:tcW w:w="204" w:type="dxa"/>
            <w:tcBorders>
              <w:top w:val="nil"/>
            </w:tcBorders>
          </w:tcPr>
          <w:p w14:paraId="5772B5FD" w14:textId="77777777" w:rsidR="005B1540" w:rsidRPr="00A27B59" w:rsidRDefault="005B1540" w:rsidP="005B1540">
            <w:pPr>
              <w:pStyle w:val="acctmergecolhdg"/>
              <w:spacing w:line="240" w:lineRule="atLeast"/>
              <w:rPr>
                <w:b w:val="0"/>
                <w:bCs/>
                <w:szCs w:val="22"/>
              </w:rPr>
            </w:pPr>
          </w:p>
        </w:tc>
        <w:tc>
          <w:tcPr>
            <w:tcW w:w="1211" w:type="dxa"/>
            <w:tcBorders>
              <w:top w:val="nil"/>
            </w:tcBorders>
          </w:tcPr>
          <w:p w14:paraId="66BC905C" w14:textId="77777777" w:rsidR="005B1540" w:rsidRDefault="005B1540" w:rsidP="005B1540">
            <w:pPr>
              <w:pStyle w:val="acctmergecolhdg"/>
              <w:spacing w:line="240" w:lineRule="atLeast"/>
              <w:rPr>
                <w:b w:val="0"/>
                <w:bCs/>
                <w:szCs w:val="22"/>
              </w:rPr>
            </w:pPr>
          </w:p>
          <w:p w14:paraId="6AFB1760" w14:textId="77777777" w:rsidR="005B1540" w:rsidRPr="00A27B59" w:rsidRDefault="005B1540" w:rsidP="005B1540">
            <w:pPr>
              <w:pStyle w:val="acctmergecolhdg"/>
              <w:spacing w:line="240" w:lineRule="atLeast"/>
              <w:rPr>
                <w:b w:val="0"/>
                <w:bCs/>
                <w:szCs w:val="22"/>
              </w:rPr>
            </w:pPr>
            <w:r>
              <w:rPr>
                <w:b w:val="0"/>
                <w:bCs/>
                <w:szCs w:val="22"/>
              </w:rPr>
              <w:t>20</w:t>
            </w:r>
            <w:r w:rsidR="00756E4A">
              <w:rPr>
                <w:b w:val="0"/>
                <w:bCs/>
                <w:szCs w:val="22"/>
              </w:rPr>
              <w:t>20</w:t>
            </w:r>
          </w:p>
        </w:tc>
        <w:tc>
          <w:tcPr>
            <w:tcW w:w="192" w:type="dxa"/>
            <w:tcBorders>
              <w:top w:val="nil"/>
            </w:tcBorders>
          </w:tcPr>
          <w:p w14:paraId="3DBCA4AD" w14:textId="77777777" w:rsidR="005B1540" w:rsidRPr="00A27B59" w:rsidRDefault="005B1540" w:rsidP="005B1540">
            <w:pPr>
              <w:pStyle w:val="acctmergecolhdg"/>
              <w:spacing w:line="240" w:lineRule="atLeast"/>
              <w:rPr>
                <w:b w:val="0"/>
                <w:bCs/>
                <w:szCs w:val="22"/>
              </w:rPr>
            </w:pPr>
          </w:p>
        </w:tc>
        <w:tc>
          <w:tcPr>
            <w:tcW w:w="1209" w:type="dxa"/>
            <w:tcBorders>
              <w:top w:val="nil"/>
            </w:tcBorders>
          </w:tcPr>
          <w:p w14:paraId="090662C8" w14:textId="77777777" w:rsidR="005B1540" w:rsidRDefault="005B1540" w:rsidP="005B1540">
            <w:pPr>
              <w:pStyle w:val="acctmergecolhdg"/>
              <w:spacing w:line="240" w:lineRule="atLeast"/>
              <w:rPr>
                <w:b w:val="0"/>
                <w:bCs/>
                <w:szCs w:val="22"/>
              </w:rPr>
            </w:pPr>
          </w:p>
          <w:p w14:paraId="550855A4" w14:textId="77777777" w:rsidR="005B1540" w:rsidRPr="00A27B59" w:rsidRDefault="005B1540" w:rsidP="005B1540">
            <w:pPr>
              <w:pStyle w:val="acctmergecolhdg"/>
              <w:spacing w:line="240" w:lineRule="atLeast"/>
              <w:rPr>
                <w:b w:val="0"/>
                <w:bCs/>
                <w:szCs w:val="22"/>
              </w:rPr>
            </w:pPr>
            <w:r>
              <w:rPr>
                <w:b w:val="0"/>
                <w:bCs/>
                <w:szCs w:val="22"/>
              </w:rPr>
              <w:t>202</w:t>
            </w:r>
            <w:r w:rsidR="00756E4A">
              <w:rPr>
                <w:b w:val="0"/>
                <w:bCs/>
                <w:szCs w:val="22"/>
              </w:rPr>
              <w:t>1</w:t>
            </w:r>
          </w:p>
        </w:tc>
        <w:tc>
          <w:tcPr>
            <w:tcW w:w="243" w:type="dxa"/>
            <w:tcBorders>
              <w:top w:val="nil"/>
            </w:tcBorders>
          </w:tcPr>
          <w:p w14:paraId="3BCA5D41" w14:textId="77777777" w:rsidR="005B1540" w:rsidRPr="00A27B59" w:rsidRDefault="005B1540" w:rsidP="005B1540">
            <w:pPr>
              <w:pStyle w:val="acctmergecolhdg"/>
              <w:spacing w:line="240" w:lineRule="atLeast"/>
              <w:rPr>
                <w:b w:val="0"/>
                <w:bCs/>
                <w:szCs w:val="22"/>
              </w:rPr>
            </w:pPr>
          </w:p>
        </w:tc>
        <w:tc>
          <w:tcPr>
            <w:tcW w:w="1209" w:type="dxa"/>
            <w:tcBorders>
              <w:top w:val="nil"/>
            </w:tcBorders>
          </w:tcPr>
          <w:p w14:paraId="5D6856EF" w14:textId="77777777" w:rsidR="005B1540" w:rsidRDefault="005B1540" w:rsidP="005B1540">
            <w:pPr>
              <w:pStyle w:val="acctmergecolhdg"/>
              <w:spacing w:line="240" w:lineRule="atLeast"/>
              <w:rPr>
                <w:b w:val="0"/>
                <w:bCs/>
                <w:szCs w:val="22"/>
              </w:rPr>
            </w:pPr>
          </w:p>
          <w:p w14:paraId="06DC043E" w14:textId="77777777" w:rsidR="005B1540" w:rsidRPr="00A27B59" w:rsidRDefault="005B1540" w:rsidP="005B1540">
            <w:pPr>
              <w:pStyle w:val="acctmergecolhdg"/>
              <w:spacing w:line="240" w:lineRule="atLeast"/>
              <w:rPr>
                <w:b w:val="0"/>
                <w:bCs/>
                <w:szCs w:val="22"/>
              </w:rPr>
            </w:pPr>
            <w:r>
              <w:rPr>
                <w:b w:val="0"/>
                <w:bCs/>
                <w:szCs w:val="22"/>
              </w:rPr>
              <w:t>20</w:t>
            </w:r>
            <w:r w:rsidR="00756E4A">
              <w:rPr>
                <w:b w:val="0"/>
                <w:bCs/>
                <w:szCs w:val="22"/>
              </w:rPr>
              <w:t>20</w:t>
            </w:r>
          </w:p>
        </w:tc>
      </w:tr>
      <w:tr w:rsidR="00553AF3" w:rsidRPr="00A27B59" w14:paraId="15EF3F48" w14:textId="77777777" w:rsidTr="00AE08EB">
        <w:trPr>
          <w:cantSplit/>
          <w:trHeight w:val="83"/>
          <w:tblHeader/>
        </w:trPr>
        <w:tc>
          <w:tcPr>
            <w:tcW w:w="3510" w:type="dxa"/>
            <w:tcBorders>
              <w:top w:val="nil"/>
            </w:tcBorders>
          </w:tcPr>
          <w:p w14:paraId="0151F41E" w14:textId="77777777" w:rsidR="00553AF3" w:rsidRPr="00A27B59" w:rsidRDefault="00553AF3" w:rsidP="00AE08EB">
            <w:pPr>
              <w:pStyle w:val="acctfourfigures"/>
              <w:shd w:val="clear" w:color="auto" w:fill="FFFFFF"/>
              <w:tabs>
                <w:tab w:val="clear" w:pos="765"/>
              </w:tabs>
              <w:spacing w:line="240" w:lineRule="atLeast"/>
              <w:ind w:right="-79"/>
              <w:rPr>
                <w:b/>
                <w:bCs/>
                <w:i/>
                <w:iCs/>
                <w:szCs w:val="22"/>
              </w:rPr>
            </w:pPr>
          </w:p>
        </w:tc>
        <w:tc>
          <w:tcPr>
            <w:tcW w:w="10928" w:type="dxa"/>
            <w:gridSpan w:val="15"/>
            <w:shd w:val="clear" w:color="auto" w:fill="auto"/>
          </w:tcPr>
          <w:p w14:paraId="400EE18A" w14:textId="77777777" w:rsidR="00553AF3" w:rsidRPr="00A27B59" w:rsidRDefault="00553AF3" w:rsidP="00AE08EB">
            <w:pPr>
              <w:pStyle w:val="acctmergecolhdg"/>
              <w:spacing w:line="240" w:lineRule="atLeast"/>
              <w:rPr>
                <w:b w:val="0"/>
                <w:bCs/>
                <w:szCs w:val="22"/>
              </w:rPr>
            </w:pPr>
            <w:r w:rsidRPr="00622903">
              <w:rPr>
                <w:b w:val="0"/>
                <w:bCs/>
                <w:i/>
                <w:iCs/>
                <w:szCs w:val="22"/>
              </w:rPr>
              <w:t>(</w:t>
            </w:r>
            <w:r>
              <w:rPr>
                <w:b w:val="0"/>
                <w:bCs/>
                <w:i/>
                <w:iCs/>
                <w:szCs w:val="22"/>
              </w:rPr>
              <w:t>in thousand B</w:t>
            </w:r>
            <w:r w:rsidRPr="00622903">
              <w:rPr>
                <w:b w:val="0"/>
                <w:bCs/>
                <w:i/>
                <w:iCs/>
                <w:szCs w:val="22"/>
              </w:rPr>
              <w:t>aht)</w:t>
            </w:r>
          </w:p>
        </w:tc>
      </w:tr>
      <w:tr w:rsidR="00553AF3" w:rsidRPr="00A27B59" w14:paraId="24649654" w14:textId="77777777" w:rsidTr="00AE08EB">
        <w:trPr>
          <w:cantSplit/>
          <w:trHeight w:val="83"/>
          <w:tblHeader/>
        </w:trPr>
        <w:tc>
          <w:tcPr>
            <w:tcW w:w="3510" w:type="dxa"/>
            <w:tcBorders>
              <w:top w:val="nil"/>
            </w:tcBorders>
          </w:tcPr>
          <w:p w14:paraId="165B6B6D" w14:textId="77777777" w:rsidR="00553AF3" w:rsidRPr="00A27B59" w:rsidRDefault="00553AF3" w:rsidP="00AE08EB">
            <w:pPr>
              <w:pStyle w:val="acctfourfigures"/>
              <w:shd w:val="clear" w:color="auto" w:fill="FFFFFF"/>
              <w:tabs>
                <w:tab w:val="clear" w:pos="765"/>
              </w:tabs>
              <w:spacing w:line="240" w:lineRule="atLeast"/>
              <w:ind w:right="-79"/>
              <w:rPr>
                <w:b/>
                <w:bCs/>
                <w:i/>
                <w:iCs/>
                <w:szCs w:val="22"/>
              </w:rPr>
            </w:pPr>
          </w:p>
        </w:tc>
        <w:tc>
          <w:tcPr>
            <w:tcW w:w="10928" w:type="dxa"/>
            <w:gridSpan w:val="15"/>
            <w:shd w:val="clear" w:color="auto" w:fill="auto"/>
          </w:tcPr>
          <w:p w14:paraId="4C34E5E6" w14:textId="77777777" w:rsidR="00553AF3" w:rsidRPr="00622903" w:rsidRDefault="00553AF3" w:rsidP="00AE08EB">
            <w:pPr>
              <w:pStyle w:val="acctmergecolhdg"/>
              <w:spacing w:line="240" w:lineRule="atLeast"/>
              <w:rPr>
                <w:b w:val="0"/>
                <w:bCs/>
                <w:i/>
                <w:iCs/>
                <w:szCs w:val="22"/>
              </w:rPr>
            </w:pPr>
          </w:p>
        </w:tc>
      </w:tr>
      <w:tr w:rsidR="005B1540" w:rsidRPr="00A27B59" w14:paraId="48CD6DC7" w14:textId="77777777" w:rsidTr="00AE08EB">
        <w:trPr>
          <w:cantSplit/>
        </w:trPr>
        <w:tc>
          <w:tcPr>
            <w:tcW w:w="3510" w:type="dxa"/>
          </w:tcPr>
          <w:p w14:paraId="41E7CBF6" w14:textId="77777777" w:rsidR="005B1540" w:rsidRPr="00EA5D65" w:rsidRDefault="005B1540" w:rsidP="005B1540">
            <w:pPr>
              <w:shd w:val="clear" w:color="auto" w:fill="FFFFFF"/>
              <w:ind w:right="-79"/>
              <w:rPr>
                <w:rFonts w:ascii="Times New Roman" w:hAnsi="Times New Roman" w:cs="Times New Roman"/>
                <w:b/>
                <w:bCs/>
                <w:sz w:val="22"/>
                <w:szCs w:val="22"/>
              </w:rPr>
            </w:pPr>
            <w:r w:rsidRPr="00EA5D65">
              <w:rPr>
                <w:rFonts w:ascii="Times New Roman" w:hAnsi="Times New Roman" w:cs="Times New Roman"/>
                <w:b/>
                <w:bCs/>
                <w:sz w:val="22"/>
                <w:szCs w:val="22"/>
              </w:rPr>
              <w:t>External revenue</w:t>
            </w:r>
          </w:p>
        </w:tc>
        <w:tc>
          <w:tcPr>
            <w:tcW w:w="1350" w:type="dxa"/>
            <w:tcBorders>
              <w:bottom w:val="double" w:sz="4" w:space="0" w:color="auto"/>
            </w:tcBorders>
            <w:vAlign w:val="bottom"/>
          </w:tcPr>
          <w:p w14:paraId="74888617" w14:textId="50CDEDD3" w:rsidR="005B1540" w:rsidRPr="00EA5D65" w:rsidRDefault="00305D18" w:rsidP="00BF492D">
            <w:pPr>
              <w:pStyle w:val="acctfourfigures"/>
              <w:shd w:val="clear" w:color="auto" w:fill="FFFFFF"/>
              <w:tabs>
                <w:tab w:val="clear" w:pos="765"/>
                <w:tab w:val="decimal" w:pos="1090"/>
              </w:tabs>
              <w:spacing w:line="240" w:lineRule="atLeast"/>
              <w:ind w:right="-79"/>
              <w:rPr>
                <w:b/>
                <w:bCs/>
                <w:szCs w:val="22"/>
              </w:rPr>
            </w:pPr>
            <w:r>
              <w:rPr>
                <w:b/>
                <w:bCs/>
                <w:szCs w:val="22"/>
              </w:rPr>
              <w:t>20,529</w:t>
            </w:r>
          </w:p>
        </w:tc>
        <w:tc>
          <w:tcPr>
            <w:tcW w:w="258" w:type="dxa"/>
            <w:tcBorders>
              <w:bottom w:val="nil"/>
            </w:tcBorders>
            <w:vAlign w:val="bottom"/>
          </w:tcPr>
          <w:p w14:paraId="348D0582" w14:textId="77777777" w:rsidR="005B1540" w:rsidRPr="00EA5D65" w:rsidRDefault="005B1540" w:rsidP="005B1540">
            <w:pPr>
              <w:pStyle w:val="acctfourfigures"/>
              <w:shd w:val="clear" w:color="auto" w:fill="FFFFFF"/>
              <w:tabs>
                <w:tab w:val="decimal" w:pos="950"/>
              </w:tabs>
              <w:spacing w:line="240" w:lineRule="atLeast"/>
              <w:ind w:right="-79"/>
              <w:rPr>
                <w:b/>
                <w:bCs/>
                <w:szCs w:val="22"/>
              </w:rPr>
            </w:pPr>
          </w:p>
        </w:tc>
        <w:tc>
          <w:tcPr>
            <w:tcW w:w="1172" w:type="dxa"/>
            <w:tcBorders>
              <w:bottom w:val="double" w:sz="4" w:space="0" w:color="auto"/>
            </w:tcBorders>
            <w:vAlign w:val="bottom"/>
          </w:tcPr>
          <w:p w14:paraId="21192E76" w14:textId="77777777" w:rsidR="005B1540" w:rsidRPr="00EA5D65" w:rsidRDefault="0034013F" w:rsidP="005B1540">
            <w:pPr>
              <w:pStyle w:val="acctfourfigures"/>
              <w:shd w:val="clear" w:color="auto" w:fill="FFFFFF"/>
              <w:tabs>
                <w:tab w:val="clear" w:pos="765"/>
                <w:tab w:val="decimal" w:pos="950"/>
              </w:tabs>
              <w:spacing w:line="240" w:lineRule="atLeast"/>
              <w:ind w:right="-79"/>
              <w:rPr>
                <w:b/>
                <w:bCs/>
                <w:szCs w:val="22"/>
              </w:rPr>
            </w:pPr>
            <w:r>
              <w:rPr>
                <w:b/>
                <w:bCs/>
                <w:szCs w:val="22"/>
              </w:rPr>
              <w:t>-</w:t>
            </w:r>
          </w:p>
        </w:tc>
        <w:tc>
          <w:tcPr>
            <w:tcW w:w="181" w:type="dxa"/>
            <w:tcBorders>
              <w:bottom w:val="nil"/>
            </w:tcBorders>
            <w:vAlign w:val="bottom"/>
          </w:tcPr>
          <w:p w14:paraId="5E181D5D" w14:textId="77777777" w:rsidR="005B1540" w:rsidRPr="00EA5D65" w:rsidRDefault="005B1540" w:rsidP="005B1540">
            <w:pPr>
              <w:pStyle w:val="acctfourfigures"/>
              <w:shd w:val="clear" w:color="auto" w:fill="FFFFFF"/>
              <w:tabs>
                <w:tab w:val="clear" w:pos="765"/>
                <w:tab w:val="decimal" w:pos="641"/>
                <w:tab w:val="decimal" w:pos="950"/>
              </w:tabs>
              <w:spacing w:line="240" w:lineRule="atLeast"/>
              <w:ind w:right="-79"/>
              <w:rPr>
                <w:b/>
                <w:bCs/>
                <w:szCs w:val="22"/>
              </w:rPr>
            </w:pPr>
          </w:p>
        </w:tc>
        <w:tc>
          <w:tcPr>
            <w:tcW w:w="1089" w:type="dxa"/>
            <w:tcBorders>
              <w:bottom w:val="double" w:sz="4" w:space="0" w:color="auto"/>
            </w:tcBorders>
            <w:vAlign w:val="bottom"/>
          </w:tcPr>
          <w:p w14:paraId="5E2B50F9" w14:textId="302418DE" w:rsidR="005B1540" w:rsidRPr="00EA5D65" w:rsidRDefault="00803A45" w:rsidP="005B1540">
            <w:pPr>
              <w:pStyle w:val="acctfourfigures"/>
              <w:shd w:val="clear" w:color="auto" w:fill="FFFFFF"/>
              <w:tabs>
                <w:tab w:val="clear" w:pos="765"/>
                <w:tab w:val="decimal" w:pos="830"/>
              </w:tabs>
              <w:spacing w:line="240" w:lineRule="atLeast"/>
              <w:ind w:right="-79"/>
              <w:rPr>
                <w:b/>
                <w:bCs/>
                <w:szCs w:val="22"/>
              </w:rPr>
            </w:pPr>
            <w:r>
              <w:rPr>
                <w:b/>
                <w:bCs/>
                <w:szCs w:val="22"/>
              </w:rPr>
              <w:t>163,812</w:t>
            </w:r>
          </w:p>
        </w:tc>
        <w:tc>
          <w:tcPr>
            <w:tcW w:w="184" w:type="dxa"/>
            <w:tcBorders>
              <w:bottom w:val="nil"/>
            </w:tcBorders>
            <w:vAlign w:val="bottom"/>
          </w:tcPr>
          <w:p w14:paraId="3ECE58A4" w14:textId="77777777" w:rsidR="005B1540" w:rsidRPr="00EA5D65" w:rsidRDefault="005B1540" w:rsidP="005B1540">
            <w:pPr>
              <w:pStyle w:val="acctfourfigures"/>
              <w:shd w:val="clear" w:color="auto" w:fill="FFFFFF"/>
              <w:tabs>
                <w:tab w:val="decimal" w:pos="950"/>
              </w:tabs>
              <w:spacing w:line="240" w:lineRule="atLeast"/>
              <w:ind w:right="-79"/>
              <w:rPr>
                <w:b/>
                <w:bCs/>
                <w:szCs w:val="22"/>
              </w:rPr>
            </w:pPr>
          </w:p>
        </w:tc>
        <w:tc>
          <w:tcPr>
            <w:tcW w:w="1166" w:type="dxa"/>
            <w:tcBorders>
              <w:bottom w:val="double" w:sz="4" w:space="0" w:color="auto"/>
            </w:tcBorders>
            <w:vAlign w:val="bottom"/>
          </w:tcPr>
          <w:p w14:paraId="0D2B72E8" w14:textId="77777777" w:rsidR="005B1540" w:rsidRPr="00EA5D65" w:rsidRDefault="0034013F" w:rsidP="005B1540">
            <w:pPr>
              <w:pStyle w:val="acctfourfigures"/>
              <w:shd w:val="clear" w:color="auto" w:fill="FFFFFF"/>
              <w:tabs>
                <w:tab w:val="clear" w:pos="765"/>
                <w:tab w:val="decimal" w:pos="941"/>
              </w:tabs>
              <w:spacing w:line="240" w:lineRule="atLeast"/>
              <w:ind w:right="-79"/>
              <w:rPr>
                <w:b/>
                <w:bCs/>
                <w:szCs w:val="22"/>
              </w:rPr>
            </w:pPr>
            <w:r>
              <w:rPr>
                <w:b/>
                <w:bCs/>
                <w:szCs w:val="22"/>
              </w:rPr>
              <w:t>157,105</w:t>
            </w:r>
          </w:p>
        </w:tc>
        <w:tc>
          <w:tcPr>
            <w:tcW w:w="187" w:type="dxa"/>
            <w:tcBorders>
              <w:bottom w:val="nil"/>
            </w:tcBorders>
            <w:vAlign w:val="bottom"/>
          </w:tcPr>
          <w:p w14:paraId="56E3F443" w14:textId="77777777" w:rsidR="005B1540" w:rsidRPr="00EA5D65" w:rsidRDefault="005B1540" w:rsidP="005B1540">
            <w:pPr>
              <w:pStyle w:val="acctfourfigures"/>
              <w:shd w:val="clear" w:color="auto" w:fill="FFFFFF"/>
              <w:tabs>
                <w:tab w:val="clear" w:pos="765"/>
                <w:tab w:val="decimal" w:pos="641"/>
                <w:tab w:val="decimal" w:pos="950"/>
              </w:tabs>
              <w:spacing w:line="240" w:lineRule="atLeast"/>
              <w:ind w:right="-79"/>
              <w:rPr>
                <w:b/>
                <w:bCs/>
                <w:szCs w:val="22"/>
              </w:rPr>
            </w:pPr>
          </w:p>
        </w:tc>
        <w:tc>
          <w:tcPr>
            <w:tcW w:w="1073" w:type="dxa"/>
            <w:tcBorders>
              <w:bottom w:val="double" w:sz="4" w:space="0" w:color="auto"/>
            </w:tcBorders>
            <w:vAlign w:val="bottom"/>
          </w:tcPr>
          <w:p w14:paraId="021EA136" w14:textId="2AF87E10" w:rsidR="005B1540" w:rsidRPr="00EA5D65" w:rsidRDefault="00994646" w:rsidP="005B1540">
            <w:pPr>
              <w:pStyle w:val="acctfourfigures"/>
              <w:shd w:val="clear" w:color="auto" w:fill="FFFFFF"/>
              <w:tabs>
                <w:tab w:val="clear" w:pos="765"/>
                <w:tab w:val="decimal" w:pos="814"/>
              </w:tabs>
              <w:spacing w:line="240" w:lineRule="atLeast"/>
              <w:ind w:right="-79"/>
              <w:rPr>
                <w:b/>
                <w:bCs/>
                <w:szCs w:val="22"/>
              </w:rPr>
            </w:pPr>
            <w:r>
              <w:rPr>
                <w:b/>
                <w:bCs/>
                <w:szCs w:val="22"/>
              </w:rPr>
              <w:t>8,811</w:t>
            </w:r>
          </w:p>
        </w:tc>
        <w:tc>
          <w:tcPr>
            <w:tcW w:w="204" w:type="dxa"/>
            <w:tcBorders>
              <w:bottom w:val="nil"/>
            </w:tcBorders>
            <w:vAlign w:val="bottom"/>
          </w:tcPr>
          <w:p w14:paraId="6C1B3330" w14:textId="77777777" w:rsidR="005B1540" w:rsidRPr="00EA5D65" w:rsidRDefault="005B1540" w:rsidP="005B1540">
            <w:pPr>
              <w:pStyle w:val="acctfourfigures"/>
              <w:shd w:val="clear" w:color="auto" w:fill="FFFFFF"/>
              <w:tabs>
                <w:tab w:val="decimal" w:pos="950"/>
              </w:tabs>
              <w:spacing w:line="240" w:lineRule="atLeast"/>
              <w:ind w:right="-79"/>
              <w:rPr>
                <w:b/>
                <w:bCs/>
                <w:szCs w:val="22"/>
              </w:rPr>
            </w:pPr>
          </w:p>
        </w:tc>
        <w:tc>
          <w:tcPr>
            <w:tcW w:w="1211" w:type="dxa"/>
            <w:tcBorders>
              <w:bottom w:val="double" w:sz="4" w:space="0" w:color="auto"/>
            </w:tcBorders>
            <w:vAlign w:val="bottom"/>
          </w:tcPr>
          <w:p w14:paraId="6A879679" w14:textId="77777777" w:rsidR="005B1540" w:rsidRPr="00EA5D65" w:rsidRDefault="0034013F" w:rsidP="005B1540">
            <w:pPr>
              <w:pStyle w:val="acctfourfigures"/>
              <w:shd w:val="clear" w:color="auto" w:fill="FFFFFF"/>
              <w:tabs>
                <w:tab w:val="clear" w:pos="765"/>
                <w:tab w:val="decimal" w:pos="971"/>
              </w:tabs>
              <w:spacing w:line="240" w:lineRule="atLeast"/>
              <w:ind w:right="-79"/>
              <w:rPr>
                <w:b/>
                <w:bCs/>
                <w:szCs w:val="22"/>
              </w:rPr>
            </w:pPr>
            <w:r>
              <w:rPr>
                <w:b/>
                <w:bCs/>
                <w:szCs w:val="22"/>
              </w:rPr>
              <w:t>7,394</w:t>
            </w:r>
          </w:p>
        </w:tc>
        <w:tc>
          <w:tcPr>
            <w:tcW w:w="192" w:type="dxa"/>
            <w:tcBorders>
              <w:bottom w:val="nil"/>
            </w:tcBorders>
          </w:tcPr>
          <w:p w14:paraId="6EA48F39" w14:textId="77777777" w:rsidR="005B1540" w:rsidRPr="00EA5D65" w:rsidRDefault="005B1540" w:rsidP="005B1540">
            <w:pPr>
              <w:pStyle w:val="acctfourfigures"/>
              <w:shd w:val="clear" w:color="auto" w:fill="FFFFFF"/>
              <w:tabs>
                <w:tab w:val="clear" w:pos="765"/>
                <w:tab w:val="decimal" w:pos="459"/>
              </w:tabs>
              <w:spacing w:line="240" w:lineRule="atLeast"/>
              <w:ind w:right="-79"/>
              <w:rPr>
                <w:b/>
                <w:bCs/>
                <w:szCs w:val="22"/>
              </w:rPr>
            </w:pPr>
          </w:p>
        </w:tc>
        <w:tc>
          <w:tcPr>
            <w:tcW w:w="1209" w:type="dxa"/>
            <w:tcBorders>
              <w:bottom w:val="double" w:sz="4" w:space="0" w:color="auto"/>
            </w:tcBorders>
            <w:vAlign w:val="bottom"/>
          </w:tcPr>
          <w:p w14:paraId="3A1773CB" w14:textId="1913B06D" w:rsidR="005B1540" w:rsidRPr="00EA5D65" w:rsidRDefault="00D0442C" w:rsidP="005B1540">
            <w:pPr>
              <w:pStyle w:val="acctfourfigures"/>
              <w:shd w:val="clear" w:color="auto" w:fill="FFFFFF"/>
              <w:tabs>
                <w:tab w:val="clear" w:pos="765"/>
                <w:tab w:val="decimal" w:pos="950"/>
              </w:tabs>
              <w:spacing w:line="240" w:lineRule="atLeast"/>
              <w:ind w:right="-79"/>
              <w:rPr>
                <w:b/>
                <w:bCs/>
                <w:szCs w:val="22"/>
              </w:rPr>
            </w:pPr>
            <w:r>
              <w:rPr>
                <w:b/>
                <w:bCs/>
                <w:szCs w:val="22"/>
              </w:rPr>
              <w:t>193,152</w:t>
            </w:r>
          </w:p>
        </w:tc>
        <w:tc>
          <w:tcPr>
            <w:tcW w:w="243" w:type="dxa"/>
            <w:tcBorders>
              <w:bottom w:val="nil"/>
            </w:tcBorders>
            <w:vAlign w:val="bottom"/>
          </w:tcPr>
          <w:p w14:paraId="30C216C7" w14:textId="77777777" w:rsidR="005B1540" w:rsidRPr="00EA5D65" w:rsidRDefault="005B1540" w:rsidP="005B1540">
            <w:pPr>
              <w:pStyle w:val="acctfourfigures"/>
              <w:shd w:val="clear" w:color="auto" w:fill="FFFFFF"/>
              <w:spacing w:line="240" w:lineRule="atLeast"/>
              <w:ind w:right="-79"/>
              <w:rPr>
                <w:b/>
                <w:bCs/>
                <w:szCs w:val="22"/>
              </w:rPr>
            </w:pPr>
          </w:p>
        </w:tc>
        <w:tc>
          <w:tcPr>
            <w:tcW w:w="1209" w:type="dxa"/>
            <w:tcBorders>
              <w:bottom w:val="double" w:sz="4" w:space="0" w:color="auto"/>
            </w:tcBorders>
            <w:vAlign w:val="bottom"/>
          </w:tcPr>
          <w:p w14:paraId="20F09694" w14:textId="77777777" w:rsidR="005B1540" w:rsidRPr="00EA5D65" w:rsidRDefault="0034013F" w:rsidP="005B1540">
            <w:pPr>
              <w:pStyle w:val="acctfourfigures"/>
              <w:shd w:val="clear" w:color="auto" w:fill="FFFFFF"/>
              <w:tabs>
                <w:tab w:val="clear" w:pos="765"/>
                <w:tab w:val="decimal" w:pos="950"/>
              </w:tabs>
              <w:spacing w:line="240" w:lineRule="atLeast"/>
              <w:ind w:right="-79"/>
              <w:rPr>
                <w:b/>
                <w:bCs/>
                <w:szCs w:val="22"/>
              </w:rPr>
            </w:pPr>
            <w:r>
              <w:rPr>
                <w:b/>
                <w:bCs/>
                <w:szCs w:val="22"/>
              </w:rPr>
              <w:t>164,499</w:t>
            </w:r>
          </w:p>
        </w:tc>
      </w:tr>
      <w:tr w:rsidR="005B1540" w:rsidRPr="00A27B59" w14:paraId="01C44F75" w14:textId="77777777" w:rsidTr="00AE08EB">
        <w:trPr>
          <w:cantSplit/>
        </w:trPr>
        <w:tc>
          <w:tcPr>
            <w:tcW w:w="3510" w:type="dxa"/>
          </w:tcPr>
          <w:p w14:paraId="0BF9461C" w14:textId="77777777" w:rsidR="005B1540" w:rsidRPr="00A27B59" w:rsidRDefault="005B1540" w:rsidP="005B1540">
            <w:pPr>
              <w:shd w:val="clear" w:color="auto" w:fill="FFFFFF"/>
              <w:ind w:right="-79"/>
              <w:rPr>
                <w:rFonts w:ascii="Times New Roman" w:hAnsi="Times New Roman" w:cs="Times New Roman"/>
                <w:b/>
                <w:bCs/>
                <w:sz w:val="22"/>
                <w:szCs w:val="22"/>
              </w:rPr>
            </w:pPr>
            <w:r w:rsidRPr="00A27B59">
              <w:rPr>
                <w:rFonts w:ascii="Times New Roman" w:hAnsi="Times New Roman" w:cs="Times New Roman"/>
                <w:b/>
                <w:bCs/>
                <w:sz w:val="22"/>
                <w:szCs w:val="22"/>
              </w:rPr>
              <w:t>Total revenue</w:t>
            </w:r>
          </w:p>
        </w:tc>
        <w:tc>
          <w:tcPr>
            <w:tcW w:w="1350" w:type="dxa"/>
            <w:tcBorders>
              <w:top w:val="double" w:sz="4" w:space="0" w:color="auto"/>
              <w:bottom w:val="double" w:sz="4" w:space="0" w:color="auto"/>
            </w:tcBorders>
            <w:vAlign w:val="bottom"/>
          </w:tcPr>
          <w:p w14:paraId="75035957" w14:textId="6267C552" w:rsidR="005B1540" w:rsidRPr="00A27B59" w:rsidRDefault="00305D18" w:rsidP="00BF492D">
            <w:pPr>
              <w:pStyle w:val="acctfourfigures"/>
              <w:shd w:val="clear" w:color="auto" w:fill="FFFFFF"/>
              <w:tabs>
                <w:tab w:val="clear" w:pos="765"/>
                <w:tab w:val="decimal" w:pos="1090"/>
              </w:tabs>
              <w:spacing w:line="240" w:lineRule="atLeast"/>
              <w:ind w:right="-79"/>
              <w:rPr>
                <w:b/>
                <w:bCs/>
                <w:szCs w:val="22"/>
              </w:rPr>
            </w:pPr>
            <w:r>
              <w:rPr>
                <w:b/>
                <w:bCs/>
                <w:szCs w:val="22"/>
              </w:rPr>
              <w:t>20,529</w:t>
            </w:r>
          </w:p>
        </w:tc>
        <w:tc>
          <w:tcPr>
            <w:tcW w:w="258" w:type="dxa"/>
            <w:tcBorders>
              <w:top w:val="nil"/>
              <w:bottom w:val="nil"/>
            </w:tcBorders>
            <w:vAlign w:val="bottom"/>
          </w:tcPr>
          <w:p w14:paraId="1C874F26" w14:textId="77777777" w:rsidR="005B1540" w:rsidRPr="00A27B59" w:rsidRDefault="005B1540" w:rsidP="005B1540">
            <w:pPr>
              <w:pStyle w:val="acctfourfigures"/>
              <w:shd w:val="clear" w:color="auto" w:fill="FFFFFF"/>
              <w:tabs>
                <w:tab w:val="decimal" w:pos="950"/>
              </w:tabs>
              <w:spacing w:line="240" w:lineRule="atLeast"/>
              <w:ind w:right="-79"/>
              <w:rPr>
                <w:b/>
                <w:bCs/>
                <w:szCs w:val="22"/>
              </w:rPr>
            </w:pPr>
          </w:p>
        </w:tc>
        <w:tc>
          <w:tcPr>
            <w:tcW w:w="1172" w:type="dxa"/>
            <w:tcBorders>
              <w:top w:val="double" w:sz="4" w:space="0" w:color="auto"/>
              <w:bottom w:val="double" w:sz="4" w:space="0" w:color="auto"/>
            </w:tcBorders>
            <w:vAlign w:val="bottom"/>
          </w:tcPr>
          <w:p w14:paraId="0DF4380E" w14:textId="77777777" w:rsidR="005B1540" w:rsidRPr="00A27B59" w:rsidRDefault="0034013F" w:rsidP="005B1540">
            <w:pPr>
              <w:pStyle w:val="acctfourfigures"/>
              <w:shd w:val="clear" w:color="auto" w:fill="FFFFFF"/>
              <w:tabs>
                <w:tab w:val="clear" w:pos="765"/>
                <w:tab w:val="decimal" w:pos="950"/>
              </w:tabs>
              <w:spacing w:line="240" w:lineRule="atLeast"/>
              <w:ind w:right="-79"/>
              <w:rPr>
                <w:b/>
                <w:bCs/>
                <w:szCs w:val="22"/>
              </w:rPr>
            </w:pPr>
            <w:r>
              <w:rPr>
                <w:b/>
                <w:bCs/>
                <w:szCs w:val="22"/>
              </w:rPr>
              <w:t>-</w:t>
            </w:r>
          </w:p>
        </w:tc>
        <w:tc>
          <w:tcPr>
            <w:tcW w:w="181" w:type="dxa"/>
            <w:tcBorders>
              <w:top w:val="nil"/>
              <w:bottom w:val="nil"/>
            </w:tcBorders>
            <w:vAlign w:val="bottom"/>
          </w:tcPr>
          <w:p w14:paraId="6D171CFE" w14:textId="77777777" w:rsidR="005B1540" w:rsidRPr="00A27B59" w:rsidRDefault="005B1540" w:rsidP="005B1540">
            <w:pPr>
              <w:pStyle w:val="acctfourfigures"/>
              <w:shd w:val="clear" w:color="auto" w:fill="FFFFFF"/>
              <w:tabs>
                <w:tab w:val="clear" w:pos="765"/>
                <w:tab w:val="decimal" w:pos="641"/>
                <w:tab w:val="decimal" w:pos="950"/>
              </w:tabs>
              <w:spacing w:line="240" w:lineRule="atLeast"/>
              <w:ind w:right="-79"/>
              <w:rPr>
                <w:b/>
                <w:bCs/>
                <w:szCs w:val="22"/>
              </w:rPr>
            </w:pPr>
          </w:p>
        </w:tc>
        <w:tc>
          <w:tcPr>
            <w:tcW w:w="1089" w:type="dxa"/>
            <w:tcBorders>
              <w:top w:val="double" w:sz="4" w:space="0" w:color="auto"/>
              <w:bottom w:val="double" w:sz="4" w:space="0" w:color="auto"/>
            </w:tcBorders>
            <w:vAlign w:val="bottom"/>
          </w:tcPr>
          <w:p w14:paraId="2AC0270C" w14:textId="1DF5D2CE" w:rsidR="005B1540" w:rsidRPr="00A27B59" w:rsidRDefault="00803A45" w:rsidP="005B1540">
            <w:pPr>
              <w:pStyle w:val="acctfourfigures"/>
              <w:shd w:val="clear" w:color="auto" w:fill="FFFFFF"/>
              <w:tabs>
                <w:tab w:val="clear" w:pos="765"/>
                <w:tab w:val="decimal" w:pos="830"/>
              </w:tabs>
              <w:spacing w:line="240" w:lineRule="atLeast"/>
              <w:ind w:right="-79"/>
              <w:rPr>
                <w:b/>
                <w:bCs/>
                <w:szCs w:val="22"/>
              </w:rPr>
            </w:pPr>
            <w:r>
              <w:rPr>
                <w:b/>
                <w:bCs/>
                <w:szCs w:val="22"/>
              </w:rPr>
              <w:t>163,812</w:t>
            </w:r>
          </w:p>
        </w:tc>
        <w:tc>
          <w:tcPr>
            <w:tcW w:w="184" w:type="dxa"/>
            <w:tcBorders>
              <w:top w:val="nil"/>
              <w:bottom w:val="nil"/>
            </w:tcBorders>
            <w:vAlign w:val="bottom"/>
          </w:tcPr>
          <w:p w14:paraId="28A6CB0E" w14:textId="77777777" w:rsidR="005B1540" w:rsidRPr="00A27B59" w:rsidRDefault="005B1540" w:rsidP="005B1540">
            <w:pPr>
              <w:pStyle w:val="acctfourfigures"/>
              <w:shd w:val="clear" w:color="auto" w:fill="FFFFFF"/>
              <w:tabs>
                <w:tab w:val="decimal" w:pos="950"/>
              </w:tabs>
              <w:spacing w:line="240" w:lineRule="atLeast"/>
              <w:ind w:right="-79"/>
              <w:rPr>
                <w:b/>
                <w:bCs/>
                <w:szCs w:val="22"/>
              </w:rPr>
            </w:pPr>
          </w:p>
        </w:tc>
        <w:tc>
          <w:tcPr>
            <w:tcW w:w="1166" w:type="dxa"/>
            <w:tcBorders>
              <w:top w:val="double" w:sz="4" w:space="0" w:color="auto"/>
              <w:bottom w:val="double" w:sz="4" w:space="0" w:color="auto"/>
            </w:tcBorders>
            <w:vAlign w:val="bottom"/>
          </w:tcPr>
          <w:p w14:paraId="21C8ADCE" w14:textId="77777777" w:rsidR="005B1540" w:rsidRPr="00A27B59" w:rsidRDefault="0034013F" w:rsidP="005B1540">
            <w:pPr>
              <w:pStyle w:val="acctfourfigures"/>
              <w:shd w:val="clear" w:color="auto" w:fill="FFFFFF"/>
              <w:tabs>
                <w:tab w:val="clear" w:pos="765"/>
                <w:tab w:val="decimal" w:pos="941"/>
              </w:tabs>
              <w:spacing w:line="240" w:lineRule="atLeast"/>
              <w:ind w:right="-79"/>
              <w:rPr>
                <w:b/>
                <w:bCs/>
                <w:szCs w:val="22"/>
              </w:rPr>
            </w:pPr>
            <w:r>
              <w:rPr>
                <w:b/>
                <w:bCs/>
                <w:szCs w:val="22"/>
              </w:rPr>
              <w:t>157,105</w:t>
            </w:r>
          </w:p>
        </w:tc>
        <w:tc>
          <w:tcPr>
            <w:tcW w:w="187" w:type="dxa"/>
            <w:tcBorders>
              <w:top w:val="nil"/>
              <w:bottom w:val="nil"/>
            </w:tcBorders>
            <w:vAlign w:val="bottom"/>
          </w:tcPr>
          <w:p w14:paraId="2AC089E2" w14:textId="77777777" w:rsidR="005B1540" w:rsidRPr="00A27B59" w:rsidRDefault="005B1540" w:rsidP="005B1540">
            <w:pPr>
              <w:pStyle w:val="acctfourfigures"/>
              <w:shd w:val="clear" w:color="auto" w:fill="FFFFFF"/>
              <w:tabs>
                <w:tab w:val="clear" w:pos="765"/>
                <w:tab w:val="decimal" w:pos="641"/>
                <w:tab w:val="decimal" w:pos="950"/>
              </w:tabs>
              <w:spacing w:line="240" w:lineRule="atLeast"/>
              <w:ind w:right="-79"/>
              <w:rPr>
                <w:b/>
                <w:bCs/>
                <w:szCs w:val="22"/>
              </w:rPr>
            </w:pPr>
          </w:p>
        </w:tc>
        <w:tc>
          <w:tcPr>
            <w:tcW w:w="1073" w:type="dxa"/>
            <w:tcBorders>
              <w:top w:val="double" w:sz="4" w:space="0" w:color="auto"/>
              <w:bottom w:val="double" w:sz="4" w:space="0" w:color="auto"/>
            </w:tcBorders>
            <w:vAlign w:val="bottom"/>
          </w:tcPr>
          <w:p w14:paraId="377678F8" w14:textId="44624BF3" w:rsidR="005B1540" w:rsidRPr="00A27B59" w:rsidRDefault="00994646" w:rsidP="005B1540">
            <w:pPr>
              <w:pStyle w:val="acctfourfigures"/>
              <w:shd w:val="clear" w:color="auto" w:fill="FFFFFF"/>
              <w:tabs>
                <w:tab w:val="clear" w:pos="765"/>
                <w:tab w:val="decimal" w:pos="814"/>
              </w:tabs>
              <w:spacing w:line="240" w:lineRule="atLeast"/>
              <w:ind w:right="-79"/>
              <w:rPr>
                <w:b/>
                <w:bCs/>
                <w:szCs w:val="22"/>
              </w:rPr>
            </w:pPr>
            <w:r>
              <w:rPr>
                <w:b/>
                <w:bCs/>
                <w:szCs w:val="22"/>
              </w:rPr>
              <w:t>35,577</w:t>
            </w:r>
          </w:p>
        </w:tc>
        <w:tc>
          <w:tcPr>
            <w:tcW w:w="204" w:type="dxa"/>
            <w:tcBorders>
              <w:top w:val="nil"/>
              <w:bottom w:val="nil"/>
            </w:tcBorders>
            <w:vAlign w:val="bottom"/>
          </w:tcPr>
          <w:p w14:paraId="570BA213" w14:textId="77777777" w:rsidR="005B1540" w:rsidRPr="00A27B59" w:rsidRDefault="005B1540" w:rsidP="005B1540">
            <w:pPr>
              <w:pStyle w:val="acctfourfigures"/>
              <w:shd w:val="clear" w:color="auto" w:fill="FFFFFF"/>
              <w:tabs>
                <w:tab w:val="decimal" w:pos="950"/>
              </w:tabs>
              <w:spacing w:line="240" w:lineRule="atLeast"/>
              <w:ind w:right="-79"/>
              <w:rPr>
                <w:b/>
                <w:bCs/>
                <w:szCs w:val="22"/>
              </w:rPr>
            </w:pPr>
          </w:p>
        </w:tc>
        <w:tc>
          <w:tcPr>
            <w:tcW w:w="1211" w:type="dxa"/>
            <w:tcBorders>
              <w:top w:val="double" w:sz="4" w:space="0" w:color="auto"/>
              <w:bottom w:val="double" w:sz="4" w:space="0" w:color="auto"/>
            </w:tcBorders>
            <w:vAlign w:val="bottom"/>
          </w:tcPr>
          <w:p w14:paraId="7455A6E3" w14:textId="77777777" w:rsidR="005B1540" w:rsidRPr="00A27B59" w:rsidRDefault="0034013F" w:rsidP="005B1540">
            <w:pPr>
              <w:pStyle w:val="acctfourfigures"/>
              <w:shd w:val="clear" w:color="auto" w:fill="FFFFFF"/>
              <w:tabs>
                <w:tab w:val="clear" w:pos="765"/>
                <w:tab w:val="decimal" w:pos="971"/>
              </w:tabs>
              <w:spacing w:line="240" w:lineRule="atLeast"/>
              <w:ind w:right="-79"/>
              <w:rPr>
                <w:b/>
                <w:bCs/>
                <w:szCs w:val="22"/>
              </w:rPr>
            </w:pPr>
            <w:r>
              <w:rPr>
                <w:b/>
                <w:bCs/>
                <w:szCs w:val="22"/>
              </w:rPr>
              <w:t>33,567</w:t>
            </w:r>
          </w:p>
        </w:tc>
        <w:tc>
          <w:tcPr>
            <w:tcW w:w="192" w:type="dxa"/>
            <w:tcBorders>
              <w:top w:val="nil"/>
              <w:bottom w:val="nil"/>
            </w:tcBorders>
          </w:tcPr>
          <w:p w14:paraId="14F05990" w14:textId="77777777" w:rsidR="005B1540" w:rsidRPr="00A27B59" w:rsidRDefault="005B1540" w:rsidP="005B1540">
            <w:pPr>
              <w:pStyle w:val="acctfourfigures"/>
              <w:shd w:val="clear" w:color="auto" w:fill="FFFFFF"/>
              <w:tabs>
                <w:tab w:val="clear" w:pos="765"/>
                <w:tab w:val="decimal" w:pos="950"/>
              </w:tabs>
              <w:spacing w:line="240" w:lineRule="atLeast"/>
              <w:ind w:right="-79"/>
              <w:rPr>
                <w:b/>
                <w:bCs/>
                <w:szCs w:val="22"/>
              </w:rPr>
            </w:pPr>
          </w:p>
        </w:tc>
        <w:tc>
          <w:tcPr>
            <w:tcW w:w="1209" w:type="dxa"/>
            <w:tcBorders>
              <w:top w:val="double" w:sz="4" w:space="0" w:color="auto"/>
              <w:bottom w:val="double" w:sz="4" w:space="0" w:color="auto"/>
            </w:tcBorders>
            <w:vAlign w:val="bottom"/>
          </w:tcPr>
          <w:p w14:paraId="63A8AFF8" w14:textId="5303EBD8" w:rsidR="005B1540" w:rsidRPr="00252681" w:rsidRDefault="00D0442C" w:rsidP="005B1540">
            <w:pPr>
              <w:pStyle w:val="acctfourfigures"/>
              <w:shd w:val="clear" w:color="auto" w:fill="FFFFFF"/>
              <w:tabs>
                <w:tab w:val="clear" w:pos="765"/>
                <w:tab w:val="decimal" w:pos="950"/>
              </w:tabs>
              <w:spacing w:line="240" w:lineRule="atLeast"/>
              <w:ind w:right="-79"/>
              <w:rPr>
                <w:rFonts w:cs="Angsana New"/>
                <w:b/>
                <w:bCs/>
                <w:szCs w:val="28"/>
                <w:lang w:val="en-US" w:bidi="th-TH"/>
              </w:rPr>
            </w:pPr>
            <w:r>
              <w:rPr>
                <w:rFonts w:cs="Angsana New"/>
                <w:b/>
                <w:bCs/>
                <w:szCs w:val="28"/>
                <w:lang w:val="en-US" w:bidi="th-TH"/>
              </w:rPr>
              <w:t>219,918</w:t>
            </w:r>
          </w:p>
        </w:tc>
        <w:tc>
          <w:tcPr>
            <w:tcW w:w="243" w:type="dxa"/>
            <w:tcBorders>
              <w:top w:val="nil"/>
              <w:bottom w:val="nil"/>
            </w:tcBorders>
            <w:vAlign w:val="bottom"/>
          </w:tcPr>
          <w:p w14:paraId="5973A1F2" w14:textId="77777777" w:rsidR="005B1540" w:rsidRPr="00A27B59" w:rsidRDefault="005B1540" w:rsidP="005B1540">
            <w:pPr>
              <w:pStyle w:val="acctfourfigures"/>
              <w:shd w:val="clear" w:color="auto" w:fill="FFFFFF"/>
              <w:spacing w:line="240" w:lineRule="atLeast"/>
              <w:ind w:right="-79"/>
              <w:rPr>
                <w:b/>
                <w:bCs/>
                <w:szCs w:val="22"/>
              </w:rPr>
            </w:pPr>
          </w:p>
        </w:tc>
        <w:tc>
          <w:tcPr>
            <w:tcW w:w="1209" w:type="dxa"/>
            <w:tcBorders>
              <w:top w:val="double" w:sz="4" w:space="0" w:color="auto"/>
              <w:bottom w:val="double" w:sz="4" w:space="0" w:color="auto"/>
            </w:tcBorders>
            <w:vAlign w:val="bottom"/>
          </w:tcPr>
          <w:p w14:paraId="4418AD7C" w14:textId="77777777" w:rsidR="005B1540" w:rsidRPr="00A27B59" w:rsidRDefault="0034013F" w:rsidP="005B1540">
            <w:pPr>
              <w:pStyle w:val="acctfourfigures"/>
              <w:shd w:val="clear" w:color="auto" w:fill="FFFFFF"/>
              <w:tabs>
                <w:tab w:val="clear" w:pos="765"/>
                <w:tab w:val="decimal" w:pos="950"/>
              </w:tabs>
              <w:spacing w:line="240" w:lineRule="atLeast"/>
              <w:ind w:right="-79"/>
              <w:rPr>
                <w:b/>
                <w:bCs/>
                <w:szCs w:val="22"/>
              </w:rPr>
            </w:pPr>
            <w:r>
              <w:rPr>
                <w:b/>
                <w:bCs/>
                <w:szCs w:val="22"/>
              </w:rPr>
              <w:t>190,672</w:t>
            </w:r>
          </w:p>
        </w:tc>
      </w:tr>
      <w:tr w:rsidR="005B1540" w:rsidRPr="008342D5" w14:paraId="27EF7C14" w14:textId="77777777" w:rsidTr="00AE08EB">
        <w:trPr>
          <w:cantSplit/>
        </w:trPr>
        <w:tc>
          <w:tcPr>
            <w:tcW w:w="3510" w:type="dxa"/>
          </w:tcPr>
          <w:p w14:paraId="6328F413" w14:textId="77777777" w:rsidR="005B1540" w:rsidRPr="00A27B59" w:rsidRDefault="005B1540" w:rsidP="005B1540">
            <w:pPr>
              <w:shd w:val="clear" w:color="auto" w:fill="FFFFFF"/>
              <w:ind w:right="-79"/>
              <w:rPr>
                <w:rFonts w:ascii="Times New Roman" w:hAnsi="Times New Roman" w:cs="Times New Roman"/>
                <w:sz w:val="22"/>
                <w:szCs w:val="22"/>
              </w:rPr>
            </w:pPr>
          </w:p>
          <w:p w14:paraId="35285C11" w14:textId="77777777" w:rsidR="005B1540" w:rsidRPr="00A27B59" w:rsidRDefault="005B1540" w:rsidP="005B1540">
            <w:pPr>
              <w:shd w:val="clear" w:color="auto" w:fill="FFFFFF"/>
              <w:ind w:right="-79"/>
              <w:rPr>
                <w:rFonts w:ascii="Times New Roman" w:hAnsi="Times New Roman" w:cs="Times New Roman"/>
                <w:sz w:val="22"/>
                <w:szCs w:val="22"/>
              </w:rPr>
            </w:pPr>
            <w:r>
              <w:rPr>
                <w:rFonts w:ascii="Times New Roman" w:hAnsi="Times New Roman" w:cs="Times New Roman"/>
                <w:b/>
                <w:bCs/>
                <w:sz w:val="22"/>
                <w:szCs w:val="22"/>
              </w:rPr>
              <w:t>S</w:t>
            </w:r>
            <w:r w:rsidRPr="008342D5">
              <w:rPr>
                <w:rFonts w:ascii="Times New Roman" w:hAnsi="Times New Roman" w:cs="Times New Roman"/>
                <w:b/>
                <w:bCs/>
                <w:sz w:val="22"/>
                <w:szCs w:val="22"/>
              </w:rPr>
              <w:t>egment</w:t>
            </w:r>
            <w:r>
              <w:rPr>
                <w:rFonts w:ascii="Times New Roman" w:hAnsi="Times New Roman" w:cs="Times New Roman"/>
                <w:b/>
                <w:bCs/>
                <w:sz w:val="22"/>
                <w:szCs w:val="22"/>
              </w:rPr>
              <w:t xml:space="preserve"> results</w:t>
            </w:r>
          </w:p>
        </w:tc>
        <w:tc>
          <w:tcPr>
            <w:tcW w:w="1350" w:type="dxa"/>
            <w:tcBorders>
              <w:top w:val="double" w:sz="4" w:space="0" w:color="auto"/>
              <w:bottom w:val="double" w:sz="4" w:space="0" w:color="auto"/>
            </w:tcBorders>
            <w:vAlign w:val="bottom"/>
          </w:tcPr>
          <w:p w14:paraId="6860B684" w14:textId="42006AE5" w:rsidR="005B1540" w:rsidRPr="008342D5" w:rsidRDefault="00305D18" w:rsidP="00BF492D">
            <w:pPr>
              <w:pStyle w:val="acctfourfigures"/>
              <w:shd w:val="clear" w:color="auto" w:fill="FFFFFF"/>
              <w:tabs>
                <w:tab w:val="clear" w:pos="765"/>
                <w:tab w:val="decimal" w:pos="1090"/>
              </w:tabs>
              <w:spacing w:line="240" w:lineRule="atLeast"/>
              <w:ind w:right="-79"/>
              <w:rPr>
                <w:b/>
                <w:bCs/>
                <w:szCs w:val="22"/>
              </w:rPr>
            </w:pPr>
            <w:r>
              <w:rPr>
                <w:b/>
                <w:bCs/>
                <w:szCs w:val="22"/>
              </w:rPr>
              <w:t>3,863</w:t>
            </w:r>
          </w:p>
        </w:tc>
        <w:tc>
          <w:tcPr>
            <w:tcW w:w="258" w:type="dxa"/>
            <w:tcBorders>
              <w:top w:val="nil"/>
            </w:tcBorders>
            <w:vAlign w:val="bottom"/>
          </w:tcPr>
          <w:p w14:paraId="6146C496" w14:textId="77777777" w:rsidR="005B1540" w:rsidRPr="008342D5" w:rsidRDefault="005B1540" w:rsidP="005B1540">
            <w:pPr>
              <w:pStyle w:val="acctfourfigures"/>
              <w:shd w:val="clear" w:color="auto" w:fill="FFFFFF"/>
              <w:tabs>
                <w:tab w:val="decimal" w:pos="950"/>
              </w:tabs>
              <w:spacing w:line="240" w:lineRule="atLeast"/>
              <w:ind w:right="-79"/>
              <w:rPr>
                <w:b/>
                <w:bCs/>
                <w:szCs w:val="22"/>
              </w:rPr>
            </w:pPr>
          </w:p>
        </w:tc>
        <w:tc>
          <w:tcPr>
            <w:tcW w:w="1172" w:type="dxa"/>
            <w:tcBorders>
              <w:top w:val="double" w:sz="4" w:space="0" w:color="auto"/>
              <w:bottom w:val="double" w:sz="4" w:space="0" w:color="auto"/>
            </w:tcBorders>
            <w:vAlign w:val="bottom"/>
          </w:tcPr>
          <w:p w14:paraId="72F09823" w14:textId="77777777" w:rsidR="005B1540" w:rsidRPr="008342D5" w:rsidRDefault="0034013F" w:rsidP="005B1540">
            <w:pPr>
              <w:pStyle w:val="acctfourfigures"/>
              <w:shd w:val="clear" w:color="auto" w:fill="FFFFFF"/>
              <w:tabs>
                <w:tab w:val="clear" w:pos="765"/>
                <w:tab w:val="decimal" w:pos="950"/>
              </w:tabs>
              <w:spacing w:line="240" w:lineRule="atLeast"/>
              <w:ind w:right="-79"/>
              <w:rPr>
                <w:b/>
                <w:bCs/>
                <w:szCs w:val="22"/>
              </w:rPr>
            </w:pPr>
            <w:r>
              <w:rPr>
                <w:b/>
                <w:bCs/>
                <w:szCs w:val="22"/>
              </w:rPr>
              <w:t>-</w:t>
            </w:r>
          </w:p>
        </w:tc>
        <w:tc>
          <w:tcPr>
            <w:tcW w:w="181" w:type="dxa"/>
            <w:tcBorders>
              <w:top w:val="nil"/>
            </w:tcBorders>
            <w:vAlign w:val="bottom"/>
          </w:tcPr>
          <w:p w14:paraId="13097B44" w14:textId="77777777" w:rsidR="005B1540" w:rsidRPr="008342D5" w:rsidRDefault="005B1540" w:rsidP="005B1540">
            <w:pPr>
              <w:pStyle w:val="acctfourfigures"/>
              <w:shd w:val="clear" w:color="auto" w:fill="FFFFFF"/>
              <w:tabs>
                <w:tab w:val="clear" w:pos="765"/>
                <w:tab w:val="decimal" w:pos="641"/>
                <w:tab w:val="decimal" w:pos="950"/>
              </w:tabs>
              <w:spacing w:line="240" w:lineRule="atLeast"/>
              <w:ind w:right="-79"/>
              <w:rPr>
                <w:b/>
                <w:bCs/>
                <w:szCs w:val="22"/>
              </w:rPr>
            </w:pPr>
          </w:p>
        </w:tc>
        <w:tc>
          <w:tcPr>
            <w:tcW w:w="1089" w:type="dxa"/>
            <w:tcBorders>
              <w:top w:val="double" w:sz="4" w:space="0" w:color="auto"/>
              <w:bottom w:val="double" w:sz="4" w:space="0" w:color="auto"/>
            </w:tcBorders>
            <w:vAlign w:val="bottom"/>
          </w:tcPr>
          <w:p w14:paraId="6DCA9F9D" w14:textId="7DEFC0F1" w:rsidR="005B1540" w:rsidRPr="008342D5" w:rsidRDefault="00305D18" w:rsidP="005B1540">
            <w:pPr>
              <w:pStyle w:val="acctfourfigures"/>
              <w:shd w:val="clear" w:color="auto" w:fill="FFFFFF"/>
              <w:tabs>
                <w:tab w:val="clear" w:pos="765"/>
                <w:tab w:val="decimal" w:pos="830"/>
              </w:tabs>
              <w:spacing w:line="240" w:lineRule="atLeast"/>
              <w:ind w:right="-79"/>
              <w:rPr>
                <w:b/>
                <w:bCs/>
                <w:szCs w:val="22"/>
              </w:rPr>
            </w:pPr>
            <w:r>
              <w:rPr>
                <w:b/>
                <w:bCs/>
                <w:szCs w:val="22"/>
              </w:rPr>
              <w:t>88,811</w:t>
            </w:r>
          </w:p>
        </w:tc>
        <w:tc>
          <w:tcPr>
            <w:tcW w:w="184" w:type="dxa"/>
            <w:tcBorders>
              <w:top w:val="nil"/>
            </w:tcBorders>
            <w:vAlign w:val="bottom"/>
          </w:tcPr>
          <w:p w14:paraId="115A47EB" w14:textId="77777777" w:rsidR="005B1540" w:rsidRPr="008342D5" w:rsidRDefault="005B1540" w:rsidP="005B1540">
            <w:pPr>
              <w:pStyle w:val="acctfourfigures"/>
              <w:shd w:val="clear" w:color="auto" w:fill="FFFFFF"/>
              <w:tabs>
                <w:tab w:val="decimal" w:pos="950"/>
              </w:tabs>
              <w:spacing w:line="240" w:lineRule="atLeast"/>
              <w:ind w:right="-79"/>
              <w:rPr>
                <w:b/>
                <w:bCs/>
                <w:szCs w:val="22"/>
              </w:rPr>
            </w:pPr>
          </w:p>
        </w:tc>
        <w:tc>
          <w:tcPr>
            <w:tcW w:w="1166" w:type="dxa"/>
            <w:tcBorders>
              <w:top w:val="double" w:sz="4" w:space="0" w:color="auto"/>
              <w:bottom w:val="double" w:sz="4" w:space="0" w:color="auto"/>
            </w:tcBorders>
            <w:vAlign w:val="bottom"/>
          </w:tcPr>
          <w:p w14:paraId="4F85BBD7" w14:textId="77777777" w:rsidR="005B1540" w:rsidRPr="008342D5" w:rsidRDefault="0034013F" w:rsidP="005B1540">
            <w:pPr>
              <w:pStyle w:val="acctfourfigures"/>
              <w:shd w:val="clear" w:color="auto" w:fill="FFFFFF"/>
              <w:tabs>
                <w:tab w:val="clear" w:pos="765"/>
                <w:tab w:val="decimal" w:pos="941"/>
              </w:tabs>
              <w:spacing w:line="240" w:lineRule="atLeast"/>
              <w:ind w:right="-79"/>
              <w:rPr>
                <w:b/>
                <w:bCs/>
                <w:szCs w:val="22"/>
              </w:rPr>
            </w:pPr>
            <w:r>
              <w:rPr>
                <w:b/>
                <w:bCs/>
                <w:szCs w:val="22"/>
              </w:rPr>
              <w:t>81,146</w:t>
            </w:r>
          </w:p>
        </w:tc>
        <w:tc>
          <w:tcPr>
            <w:tcW w:w="187" w:type="dxa"/>
            <w:tcBorders>
              <w:top w:val="nil"/>
            </w:tcBorders>
            <w:vAlign w:val="bottom"/>
          </w:tcPr>
          <w:p w14:paraId="58840D28" w14:textId="77777777" w:rsidR="005B1540" w:rsidRPr="008342D5" w:rsidRDefault="005B1540" w:rsidP="005B1540">
            <w:pPr>
              <w:pStyle w:val="acctfourfigures"/>
              <w:shd w:val="clear" w:color="auto" w:fill="FFFFFF"/>
              <w:tabs>
                <w:tab w:val="clear" w:pos="765"/>
                <w:tab w:val="decimal" w:pos="641"/>
                <w:tab w:val="decimal" w:pos="950"/>
              </w:tabs>
              <w:spacing w:line="240" w:lineRule="atLeast"/>
              <w:ind w:right="-79"/>
              <w:rPr>
                <w:b/>
                <w:bCs/>
                <w:szCs w:val="22"/>
              </w:rPr>
            </w:pPr>
          </w:p>
        </w:tc>
        <w:tc>
          <w:tcPr>
            <w:tcW w:w="1073" w:type="dxa"/>
            <w:tcBorders>
              <w:top w:val="double" w:sz="4" w:space="0" w:color="auto"/>
              <w:bottom w:val="double" w:sz="4" w:space="0" w:color="auto"/>
            </w:tcBorders>
            <w:vAlign w:val="bottom"/>
          </w:tcPr>
          <w:p w14:paraId="5CF9A081" w14:textId="20EDDBAF" w:rsidR="005B1540" w:rsidRPr="008342D5" w:rsidRDefault="00305D18" w:rsidP="005B1540">
            <w:pPr>
              <w:pStyle w:val="acctfourfigures"/>
              <w:shd w:val="clear" w:color="auto" w:fill="FFFFFF"/>
              <w:tabs>
                <w:tab w:val="clear" w:pos="765"/>
                <w:tab w:val="decimal" w:pos="814"/>
              </w:tabs>
              <w:spacing w:line="240" w:lineRule="atLeast"/>
              <w:ind w:right="-79"/>
              <w:rPr>
                <w:b/>
                <w:bCs/>
                <w:szCs w:val="22"/>
              </w:rPr>
            </w:pPr>
            <w:r>
              <w:rPr>
                <w:b/>
                <w:bCs/>
                <w:szCs w:val="22"/>
              </w:rPr>
              <w:t>-</w:t>
            </w:r>
          </w:p>
        </w:tc>
        <w:tc>
          <w:tcPr>
            <w:tcW w:w="204" w:type="dxa"/>
            <w:tcBorders>
              <w:top w:val="nil"/>
            </w:tcBorders>
          </w:tcPr>
          <w:p w14:paraId="6F8F610F" w14:textId="77777777" w:rsidR="005B1540" w:rsidRPr="008342D5" w:rsidRDefault="005B1540" w:rsidP="005B1540">
            <w:pPr>
              <w:pStyle w:val="acctfourfigures"/>
              <w:shd w:val="clear" w:color="auto" w:fill="FFFFFF"/>
              <w:tabs>
                <w:tab w:val="clear" w:pos="765"/>
                <w:tab w:val="decimal" w:pos="950"/>
              </w:tabs>
              <w:spacing w:line="240" w:lineRule="atLeast"/>
              <w:ind w:right="-79"/>
              <w:rPr>
                <w:b/>
                <w:bCs/>
                <w:szCs w:val="22"/>
              </w:rPr>
            </w:pPr>
          </w:p>
        </w:tc>
        <w:tc>
          <w:tcPr>
            <w:tcW w:w="1211" w:type="dxa"/>
            <w:tcBorders>
              <w:top w:val="double" w:sz="4" w:space="0" w:color="auto"/>
              <w:bottom w:val="double" w:sz="4" w:space="0" w:color="auto"/>
            </w:tcBorders>
            <w:vAlign w:val="bottom"/>
          </w:tcPr>
          <w:p w14:paraId="6A8B6160" w14:textId="77777777" w:rsidR="005B1540" w:rsidRPr="008342D5" w:rsidRDefault="0034013F" w:rsidP="005B1540">
            <w:pPr>
              <w:pStyle w:val="acctfourfigures"/>
              <w:shd w:val="clear" w:color="auto" w:fill="FFFFFF"/>
              <w:tabs>
                <w:tab w:val="clear" w:pos="765"/>
                <w:tab w:val="decimal" w:pos="971"/>
              </w:tabs>
              <w:spacing w:line="240" w:lineRule="atLeast"/>
              <w:ind w:right="-79"/>
              <w:rPr>
                <w:b/>
                <w:bCs/>
                <w:szCs w:val="22"/>
              </w:rPr>
            </w:pPr>
            <w:r>
              <w:rPr>
                <w:b/>
                <w:bCs/>
                <w:szCs w:val="22"/>
              </w:rPr>
              <w:t>-</w:t>
            </w:r>
          </w:p>
        </w:tc>
        <w:tc>
          <w:tcPr>
            <w:tcW w:w="192" w:type="dxa"/>
            <w:tcBorders>
              <w:top w:val="nil"/>
            </w:tcBorders>
          </w:tcPr>
          <w:p w14:paraId="0023937E" w14:textId="77777777" w:rsidR="005B1540" w:rsidRPr="008342D5" w:rsidRDefault="005B1540" w:rsidP="005B1540">
            <w:pPr>
              <w:pStyle w:val="acctfourfigures"/>
              <w:shd w:val="clear" w:color="auto" w:fill="FFFFFF"/>
              <w:tabs>
                <w:tab w:val="clear" w:pos="765"/>
                <w:tab w:val="decimal" w:pos="950"/>
              </w:tabs>
              <w:spacing w:line="240" w:lineRule="atLeast"/>
              <w:ind w:right="-79"/>
              <w:rPr>
                <w:b/>
                <w:bCs/>
                <w:szCs w:val="22"/>
              </w:rPr>
            </w:pPr>
          </w:p>
        </w:tc>
        <w:tc>
          <w:tcPr>
            <w:tcW w:w="1209" w:type="dxa"/>
            <w:tcBorders>
              <w:top w:val="double" w:sz="4" w:space="0" w:color="auto"/>
            </w:tcBorders>
            <w:vAlign w:val="bottom"/>
          </w:tcPr>
          <w:p w14:paraId="6FDE06A9" w14:textId="0B6F897B" w:rsidR="005B1540" w:rsidRPr="008342D5" w:rsidRDefault="00D0442C" w:rsidP="005B1540">
            <w:pPr>
              <w:pStyle w:val="acctfourfigures"/>
              <w:shd w:val="clear" w:color="auto" w:fill="FFFFFF"/>
              <w:tabs>
                <w:tab w:val="clear" w:pos="765"/>
                <w:tab w:val="decimal" w:pos="950"/>
              </w:tabs>
              <w:spacing w:line="240" w:lineRule="atLeast"/>
              <w:ind w:right="-79"/>
              <w:rPr>
                <w:b/>
                <w:bCs/>
                <w:szCs w:val="22"/>
              </w:rPr>
            </w:pPr>
            <w:r>
              <w:rPr>
                <w:b/>
                <w:bCs/>
                <w:szCs w:val="22"/>
              </w:rPr>
              <w:t>92,674</w:t>
            </w:r>
          </w:p>
        </w:tc>
        <w:tc>
          <w:tcPr>
            <w:tcW w:w="243" w:type="dxa"/>
            <w:tcBorders>
              <w:top w:val="nil"/>
            </w:tcBorders>
            <w:vAlign w:val="bottom"/>
          </w:tcPr>
          <w:p w14:paraId="33B282F3" w14:textId="77777777" w:rsidR="005B1540" w:rsidRPr="008342D5" w:rsidRDefault="005B1540" w:rsidP="005B1540">
            <w:pPr>
              <w:pStyle w:val="acctfourfigures"/>
              <w:shd w:val="clear" w:color="auto" w:fill="FFFFFF"/>
              <w:spacing w:line="240" w:lineRule="atLeast"/>
              <w:ind w:right="-79"/>
              <w:rPr>
                <w:b/>
                <w:bCs/>
                <w:szCs w:val="22"/>
              </w:rPr>
            </w:pPr>
          </w:p>
        </w:tc>
        <w:tc>
          <w:tcPr>
            <w:tcW w:w="1209" w:type="dxa"/>
            <w:tcBorders>
              <w:top w:val="double" w:sz="4" w:space="0" w:color="auto"/>
            </w:tcBorders>
            <w:vAlign w:val="bottom"/>
          </w:tcPr>
          <w:p w14:paraId="62566863" w14:textId="77777777" w:rsidR="005B1540" w:rsidRPr="008342D5" w:rsidRDefault="0034013F" w:rsidP="005B1540">
            <w:pPr>
              <w:pStyle w:val="acctfourfigures"/>
              <w:shd w:val="clear" w:color="auto" w:fill="FFFFFF"/>
              <w:tabs>
                <w:tab w:val="clear" w:pos="765"/>
                <w:tab w:val="decimal" w:pos="950"/>
              </w:tabs>
              <w:spacing w:line="240" w:lineRule="atLeast"/>
              <w:ind w:right="-79"/>
              <w:rPr>
                <w:b/>
                <w:bCs/>
                <w:szCs w:val="22"/>
              </w:rPr>
            </w:pPr>
            <w:r>
              <w:rPr>
                <w:b/>
                <w:bCs/>
                <w:szCs w:val="22"/>
              </w:rPr>
              <w:t>81,146</w:t>
            </w:r>
          </w:p>
        </w:tc>
      </w:tr>
      <w:tr w:rsidR="005B1540" w:rsidRPr="00A005EE" w14:paraId="4F198942" w14:textId="77777777" w:rsidTr="00AE08EB">
        <w:trPr>
          <w:cantSplit/>
        </w:trPr>
        <w:tc>
          <w:tcPr>
            <w:tcW w:w="3510" w:type="dxa"/>
          </w:tcPr>
          <w:p w14:paraId="2977C423" w14:textId="77777777" w:rsidR="005B1540" w:rsidRPr="00A27B59" w:rsidRDefault="005B1540" w:rsidP="005B1540">
            <w:pPr>
              <w:shd w:val="clear" w:color="auto" w:fill="FFFFFF"/>
              <w:ind w:right="-79"/>
              <w:rPr>
                <w:rFonts w:ascii="Times New Roman" w:hAnsi="Times New Roman" w:cs="Times New Roman"/>
                <w:sz w:val="22"/>
                <w:szCs w:val="22"/>
              </w:rPr>
            </w:pPr>
            <w:r>
              <w:rPr>
                <w:rFonts w:ascii="Times New Roman" w:hAnsi="Times New Roman" w:cs="Times New Roman"/>
                <w:sz w:val="22"/>
                <w:szCs w:val="22"/>
              </w:rPr>
              <w:t>Unallocated expenses</w:t>
            </w:r>
          </w:p>
        </w:tc>
        <w:tc>
          <w:tcPr>
            <w:tcW w:w="1350" w:type="dxa"/>
            <w:vAlign w:val="bottom"/>
          </w:tcPr>
          <w:p w14:paraId="72AC4762" w14:textId="77777777" w:rsidR="005B1540" w:rsidRPr="007D41B5" w:rsidRDefault="005B1540" w:rsidP="005B1540">
            <w:pPr>
              <w:pStyle w:val="acctfourfigures"/>
              <w:shd w:val="clear" w:color="auto" w:fill="FFFFFF"/>
              <w:tabs>
                <w:tab w:val="clear" w:pos="765"/>
                <w:tab w:val="decimal" w:pos="950"/>
              </w:tabs>
              <w:spacing w:line="240" w:lineRule="atLeast"/>
              <w:ind w:right="-79"/>
              <w:rPr>
                <w:b/>
                <w:bCs/>
                <w:szCs w:val="22"/>
              </w:rPr>
            </w:pPr>
          </w:p>
        </w:tc>
        <w:tc>
          <w:tcPr>
            <w:tcW w:w="258" w:type="dxa"/>
            <w:vAlign w:val="bottom"/>
          </w:tcPr>
          <w:p w14:paraId="563B5E2E" w14:textId="77777777" w:rsidR="005B1540" w:rsidRPr="00A27B59" w:rsidRDefault="005B1540" w:rsidP="005B1540">
            <w:pPr>
              <w:pStyle w:val="acctfourfigures"/>
              <w:shd w:val="clear" w:color="auto" w:fill="FFFFFF"/>
              <w:spacing w:line="240" w:lineRule="atLeast"/>
              <w:ind w:right="-79"/>
              <w:rPr>
                <w:szCs w:val="22"/>
              </w:rPr>
            </w:pPr>
          </w:p>
        </w:tc>
        <w:tc>
          <w:tcPr>
            <w:tcW w:w="1172" w:type="dxa"/>
            <w:vAlign w:val="bottom"/>
          </w:tcPr>
          <w:p w14:paraId="3E98F3FC" w14:textId="77777777" w:rsidR="005B1540" w:rsidRPr="00A27B59" w:rsidRDefault="005B1540" w:rsidP="005B1540">
            <w:pPr>
              <w:pStyle w:val="acctfourfigures"/>
              <w:shd w:val="clear" w:color="auto" w:fill="FFFFFF"/>
              <w:tabs>
                <w:tab w:val="clear" w:pos="765"/>
                <w:tab w:val="decimal" w:pos="461"/>
              </w:tabs>
              <w:spacing w:line="240" w:lineRule="atLeast"/>
              <w:ind w:right="-79"/>
              <w:rPr>
                <w:szCs w:val="22"/>
              </w:rPr>
            </w:pPr>
          </w:p>
        </w:tc>
        <w:tc>
          <w:tcPr>
            <w:tcW w:w="181" w:type="dxa"/>
            <w:vAlign w:val="bottom"/>
          </w:tcPr>
          <w:p w14:paraId="0CD4EC42" w14:textId="77777777" w:rsidR="005B1540" w:rsidRPr="00A27B59" w:rsidRDefault="005B1540" w:rsidP="005B1540">
            <w:pPr>
              <w:pStyle w:val="acctfourfigures"/>
              <w:shd w:val="clear" w:color="auto" w:fill="FFFFFF"/>
              <w:tabs>
                <w:tab w:val="clear" w:pos="765"/>
                <w:tab w:val="decimal" w:pos="641"/>
              </w:tabs>
              <w:spacing w:line="240" w:lineRule="atLeast"/>
              <w:ind w:right="-79"/>
              <w:rPr>
                <w:szCs w:val="22"/>
              </w:rPr>
            </w:pPr>
          </w:p>
        </w:tc>
        <w:tc>
          <w:tcPr>
            <w:tcW w:w="1089" w:type="dxa"/>
            <w:vAlign w:val="bottom"/>
          </w:tcPr>
          <w:p w14:paraId="5F784E0E" w14:textId="77777777" w:rsidR="005B1540" w:rsidRPr="00A27B59" w:rsidRDefault="005B1540" w:rsidP="005B1540">
            <w:pPr>
              <w:pStyle w:val="acctfourfigures"/>
              <w:shd w:val="clear" w:color="auto" w:fill="FFFFFF"/>
              <w:tabs>
                <w:tab w:val="clear" w:pos="765"/>
                <w:tab w:val="decimal" w:pos="465"/>
              </w:tabs>
              <w:spacing w:line="240" w:lineRule="atLeast"/>
              <w:ind w:right="-79"/>
              <w:rPr>
                <w:szCs w:val="22"/>
              </w:rPr>
            </w:pPr>
          </w:p>
        </w:tc>
        <w:tc>
          <w:tcPr>
            <w:tcW w:w="184" w:type="dxa"/>
            <w:vAlign w:val="bottom"/>
          </w:tcPr>
          <w:p w14:paraId="25576420" w14:textId="77777777" w:rsidR="005B1540" w:rsidRPr="00A27B59" w:rsidRDefault="005B1540" w:rsidP="005B1540">
            <w:pPr>
              <w:pStyle w:val="acctfourfigures"/>
              <w:shd w:val="clear" w:color="auto" w:fill="FFFFFF"/>
              <w:spacing w:line="240" w:lineRule="atLeast"/>
              <w:ind w:right="-79"/>
              <w:rPr>
                <w:szCs w:val="22"/>
              </w:rPr>
            </w:pPr>
          </w:p>
        </w:tc>
        <w:tc>
          <w:tcPr>
            <w:tcW w:w="1166" w:type="dxa"/>
            <w:vAlign w:val="bottom"/>
          </w:tcPr>
          <w:p w14:paraId="24A8EED4" w14:textId="77777777" w:rsidR="005B1540" w:rsidRPr="00A27B59" w:rsidRDefault="005B1540" w:rsidP="005B1540">
            <w:pPr>
              <w:pStyle w:val="acctfourfigures"/>
              <w:shd w:val="clear" w:color="auto" w:fill="FFFFFF"/>
              <w:tabs>
                <w:tab w:val="clear" w:pos="765"/>
                <w:tab w:val="decimal" w:pos="465"/>
                <w:tab w:val="decimal" w:pos="941"/>
              </w:tabs>
              <w:spacing w:line="240" w:lineRule="atLeast"/>
              <w:ind w:right="-79"/>
              <w:rPr>
                <w:szCs w:val="22"/>
              </w:rPr>
            </w:pPr>
          </w:p>
        </w:tc>
        <w:tc>
          <w:tcPr>
            <w:tcW w:w="187" w:type="dxa"/>
            <w:vAlign w:val="bottom"/>
          </w:tcPr>
          <w:p w14:paraId="7FDEEE43" w14:textId="77777777" w:rsidR="005B1540" w:rsidRPr="00A27B59" w:rsidRDefault="005B1540" w:rsidP="005B1540">
            <w:pPr>
              <w:pStyle w:val="acctfourfigures"/>
              <w:shd w:val="clear" w:color="auto" w:fill="FFFFFF"/>
              <w:tabs>
                <w:tab w:val="clear" w:pos="765"/>
                <w:tab w:val="decimal" w:pos="641"/>
              </w:tabs>
              <w:spacing w:line="240" w:lineRule="atLeast"/>
              <w:ind w:right="-79"/>
              <w:rPr>
                <w:szCs w:val="22"/>
              </w:rPr>
            </w:pPr>
          </w:p>
        </w:tc>
        <w:tc>
          <w:tcPr>
            <w:tcW w:w="1073" w:type="dxa"/>
            <w:vAlign w:val="bottom"/>
          </w:tcPr>
          <w:p w14:paraId="266789D6" w14:textId="77777777" w:rsidR="005B1540" w:rsidRPr="00A27B59" w:rsidRDefault="005B1540" w:rsidP="005B1540">
            <w:pPr>
              <w:pStyle w:val="acctfourfigures"/>
              <w:shd w:val="clear" w:color="auto" w:fill="FFFFFF"/>
              <w:tabs>
                <w:tab w:val="clear" w:pos="765"/>
                <w:tab w:val="decimal" w:pos="463"/>
              </w:tabs>
              <w:spacing w:line="240" w:lineRule="atLeast"/>
              <w:ind w:right="-79"/>
              <w:rPr>
                <w:szCs w:val="22"/>
              </w:rPr>
            </w:pPr>
          </w:p>
        </w:tc>
        <w:tc>
          <w:tcPr>
            <w:tcW w:w="204" w:type="dxa"/>
            <w:vAlign w:val="bottom"/>
          </w:tcPr>
          <w:p w14:paraId="6D1F9634" w14:textId="77777777" w:rsidR="005B1540" w:rsidRPr="00A27B59" w:rsidRDefault="005B1540" w:rsidP="005B1540">
            <w:pPr>
              <w:pStyle w:val="acctfourfigures"/>
              <w:shd w:val="clear" w:color="auto" w:fill="FFFFFF"/>
              <w:spacing w:line="240" w:lineRule="atLeast"/>
              <w:ind w:right="-79"/>
              <w:rPr>
                <w:szCs w:val="22"/>
              </w:rPr>
            </w:pPr>
          </w:p>
        </w:tc>
        <w:tc>
          <w:tcPr>
            <w:tcW w:w="1211" w:type="dxa"/>
            <w:vAlign w:val="bottom"/>
          </w:tcPr>
          <w:p w14:paraId="6FD24352" w14:textId="77777777" w:rsidR="005B1540" w:rsidRPr="00A27B59" w:rsidRDefault="005B1540" w:rsidP="005B1540">
            <w:pPr>
              <w:pStyle w:val="acctfourfigures"/>
              <w:shd w:val="clear" w:color="auto" w:fill="FFFFFF"/>
              <w:tabs>
                <w:tab w:val="clear" w:pos="765"/>
                <w:tab w:val="decimal" w:pos="463"/>
                <w:tab w:val="decimal" w:pos="971"/>
              </w:tabs>
              <w:spacing w:line="240" w:lineRule="atLeast"/>
              <w:ind w:right="-79"/>
              <w:rPr>
                <w:szCs w:val="22"/>
              </w:rPr>
            </w:pPr>
          </w:p>
        </w:tc>
        <w:tc>
          <w:tcPr>
            <w:tcW w:w="192" w:type="dxa"/>
          </w:tcPr>
          <w:p w14:paraId="706D997F" w14:textId="77777777" w:rsidR="005B1540" w:rsidRPr="00A27B59" w:rsidRDefault="005B1540" w:rsidP="005B1540">
            <w:pPr>
              <w:pStyle w:val="acctfourfigures"/>
              <w:shd w:val="clear" w:color="auto" w:fill="FFFFFF"/>
              <w:tabs>
                <w:tab w:val="clear" w:pos="765"/>
                <w:tab w:val="decimal" w:pos="459"/>
              </w:tabs>
              <w:spacing w:line="240" w:lineRule="atLeast"/>
              <w:ind w:right="-79"/>
              <w:rPr>
                <w:szCs w:val="22"/>
              </w:rPr>
            </w:pPr>
          </w:p>
        </w:tc>
        <w:tc>
          <w:tcPr>
            <w:tcW w:w="1209" w:type="dxa"/>
            <w:vAlign w:val="bottom"/>
          </w:tcPr>
          <w:p w14:paraId="37A68EF4" w14:textId="017AAA84" w:rsidR="005B1540" w:rsidRPr="00A005EE" w:rsidRDefault="00D0442C" w:rsidP="005B1540">
            <w:pPr>
              <w:pStyle w:val="acctfourfigures"/>
              <w:shd w:val="clear" w:color="auto" w:fill="FFFFFF"/>
              <w:tabs>
                <w:tab w:val="clear" w:pos="765"/>
                <w:tab w:val="decimal" w:pos="950"/>
              </w:tabs>
              <w:spacing w:line="240" w:lineRule="atLeast"/>
              <w:ind w:right="-79"/>
              <w:rPr>
                <w:szCs w:val="22"/>
              </w:rPr>
            </w:pPr>
            <w:r>
              <w:rPr>
                <w:szCs w:val="22"/>
              </w:rPr>
              <w:t>(20,602)</w:t>
            </w:r>
          </w:p>
        </w:tc>
        <w:tc>
          <w:tcPr>
            <w:tcW w:w="243" w:type="dxa"/>
            <w:vAlign w:val="bottom"/>
          </w:tcPr>
          <w:p w14:paraId="0BC6FD30" w14:textId="77777777" w:rsidR="005B1540" w:rsidRPr="00A005EE" w:rsidRDefault="005B1540" w:rsidP="005B1540">
            <w:pPr>
              <w:pStyle w:val="acctfourfigures"/>
              <w:shd w:val="clear" w:color="auto" w:fill="FFFFFF"/>
              <w:tabs>
                <w:tab w:val="decimal" w:pos="950"/>
              </w:tabs>
              <w:spacing w:line="240" w:lineRule="atLeast"/>
              <w:ind w:right="-79"/>
              <w:rPr>
                <w:szCs w:val="22"/>
              </w:rPr>
            </w:pPr>
          </w:p>
        </w:tc>
        <w:tc>
          <w:tcPr>
            <w:tcW w:w="1209" w:type="dxa"/>
            <w:vAlign w:val="bottom"/>
          </w:tcPr>
          <w:p w14:paraId="6BEBC60B" w14:textId="77777777" w:rsidR="005B1540" w:rsidRPr="00A005EE" w:rsidRDefault="0034013F" w:rsidP="005B1540">
            <w:pPr>
              <w:pStyle w:val="acctfourfigures"/>
              <w:shd w:val="clear" w:color="auto" w:fill="FFFFFF"/>
              <w:tabs>
                <w:tab w:val="clear" w:pos="765"/>
                <w:tab w:val="decimal" w:pos="950"/>
              </w:tabs>
              <w:spacing w:line="240" w:lineRule="atLeast"/>
              <w:ind w:right="-79"/>
              <w:rPr>
                <w:szCs w:val="22"/>
              </w:rPr>
            </w:pPr>
            <w:r>
              <w:rPr>
                <w:szCs w:val="22"/>
              </w:rPr>
              <w:t>(19,189)</w:t>
            </w:r>
          </w:p>
        </w:tc>
      </w:tr>
      <w:tr w:rsidR="00D969BD" w:rsidRPr="00A005EE" w14:paraId="4A1501B4" w14:textId="77777777" w:rsidTr="00AE08EB">
        <w:trPr>
          <w:cantSplit/>
        </w:trPr>
        <w:tc>
          <w:tcPr>
            <w:tcW w:w="3510" w:type="dxa"/>
          </w:tcPr>
          <w:p w14:paraId="21B38D28" w14:textId="77777777" w:rsidR="00D969BD" w:rsidRDefault="00D969BD" w:rsidP="00D969BD">
            <w:pPr>
              <w:shd w:val="clear" w:color="auto" w:fill="FFFFFF"/>
              <w:ind w:left="180" w:right="-79" w:hanging="180"/>
              <w:rPr>
                <w:rFonts w:ascii="Times New Roman" w:hAnsi="Times New Roman" w:cs="Times New Roman"/>
                <w:sz w:val="22"/>
                <w:szCs w:val="22"/>
              </w:rPr>
            </w:pPr>
            <w:r w:rsidRPr="00503FC6">
              <w:rPr>
                <w:rFonts w:ascii="Times New Roman" w:hAnsi="Times New Roman" w:cs="Times New Roman"/>
                <w:sz w:val="22"/>
                <w:szCs w:val="22"/>
              </w:rPr>
              <w:t>S</w:t>
            </w:r>
            <w:r>
              <w:rPr>
                <w:rFonts w:ascii="Times New Roman" w:hAnsi="Times New Roman" w:cs="Times New Roman"/>
                <w:sz w:val="22"/>
                <w:szCs w:val="22"/>
              </w:rPr>
              <w:t xml:space="preserve">hare of profit of joint ventures </w:t>
            </w:r>
          </w:p>
        </w:tc>
        <w:tc>
          <w:tcPr>
            <w:tcW w:w="1350" w:type="dxa"/>
            <w:vAlign w:val="bottom"/>
          </w:tcPr>
          <w:p w14:paraId="003B0BC1" w14:textId="77777777" w:rsidR="00D969BD" w:rsidRPr="007D41B5" w:rsidRDefault="00D969BD" w:rsidP="00D969BD">
            <w:pPr>
              <w:pStyle w:val="acctfourfigures"/>
              <w:shd w:val="clear" w:color="auto" w:fill="FFFFFF"/>
              <w:tabs>
                <w:tab w:val="clear" w:pos="765"/>
                <w:tab w:val="decimal" w:pos="950"/>
              </w:tabs>
              <w:spacing w:line="240" w:lineRule="atLeast"/>
              <w:ind w:right="-79"/>
              <w:rPr>
                <w:b/>
                <w:bCs/>
                <w:szCs w:val="22"/>
              </w:rPr>
            </w:pPr>
          </w:p>
        </w:tc>
        <w:tc>
          <w:tcPr>
            <w:tcW w:w="258" w:type="dxa"/>
            <w:vAlign w:val="bottom"/>
          </w:tcPr>
          <w:p w14:paraId="743EA4E1" w14:textId="77777777" w:rsidR="00D969BD" w:rsidRPr="00A27B59" w:rsidRDefault="00D969BD" w:rsidP="00D969BD">
            <w:pPr>
              <w:pStyle w:val="acctfourfigures"/>
              <w:shd w:val="clear" w:color="auto" w:fill="FFFFFF"/>
              <w:spacing w:line="240" w:lineRule="atLeast"/>
              <w:ind w:right="-79"/>
              <w:rPr>
                <w:szCs w:val="22"/>
              </w:rPr>
            </w:pPr>
          </w:p>
        </w:tc>
        <w:tc>
          <w:tcPr>
            <w:tcW w:w="1172" w:type="dxa"/>
            <w:vAlign w:val="bottom"/>
          </w:tcPr>
          <w:p w14:paraId="22484DAB" w14:textId="77777777" w:rsidR="00D969BD" w:rsidRPr="00A27B59" w:rsidRDefault="00D969BD" w:rsidP="00D969BD">
            <w:pPr>
              <w:pStyle w:val="acctfourfigures"/>
              <w:shd w:val="clear" w:color="auto" w:fill="FFFFFF"/>
              <w:tabs>
                <w:tab w:val="clear" w:pos="765"/>
                <w:tab w:val="decimal" w:pos="461"/>
              </w:tabs>
              <w:spacing w:line="240" w:lineRule="atLeast"/>
              <w:ind w:right="-79"/>
              <w:rPr>
                <w:szCs w:val="22"/>
              </w:rPr>
            </w:pPr>
          </w:p>
        </w:tc>
        <w:tc>
          <w:tcPr>
            <w:tcW w:w="181" w:type="dxa"/>
            <w:vAlign w:val="bottom"/>
          </w:tcPr>
          <w:p w14:paraId="4AD859A2" w14:textId="77777777" w:rsidR="00D969BD" w:rsidRPr="00A27B59" w:rsidRDefault="00D969BD" w:rsidP="00D969BD">
            <w:pPr>
              <w:pStyle w:val="acctfourfigures"/>
              <w:shd w:val="clear" w:color="auto" w:fill="FFFFFF"/>
              <w:tabs>
                <w:tab w:val="clear" w:pos="765"/>
                <w:tab w:val="decimal" w:pos="641"/>
              </w:tabs>
              <w:spacing w:line="240" w:lineRule="atLeast"/>
              <w:ind w:right="-79"/>
              <w:rPr>
                <w:szCs w:val="22"/>
              </w:rPr>
            </w:pPr>
          </w:p>
        </w:tc>
        <w:tc>
          <w:tcPr>
            <w:tcW w:w="1089" w:type="dxa"/>
            <w:vAlign w:val="bottom"/>
          </w:tcPr>
          <w:p w14:paraId="68F384C0" w14:textId="77777777" w:rsidR="00D969BD" w:rsidRPr="00A27B59" w:rsidRDefault="00D969BD" w:rsidP="00D969BD">
            <w:pPr>
              <w:pStyle w:val="acctfourfigures"/>
              <w:shd w:val="clear" w:color="auto" w:fill="FFFFFF"/>
              <w:tabs>
                <w:tab w:val="clear" w:pos="765"/>
                <w:tab w:val="decimal" w:pos="465"/>
              </w:tabs>
              <w:spacing w:line="240" w:lineRule="atLeast"/>
              <w:ind w:right="-79"/>
              <w:rPr>
                <w:szCs w:val="22"/>
              </w:rPr>
            </w:pPr>
          </w:p>
        </w:tc>
        <w:tc>
          <w:tcPr>
            <w:tcW w:w="184" w:type="dxa"/>
            <w:vAlign w:val="bottom"/>
          </w:tcPr>
          <w:p w14:paraId="61389EFA" w14:textId="77777777" w:rsidR="00D969BD" w:rsidRPr="00A27B59" w:rsidRDefault="00D969BD" w:rsidP="00D969BD">
            <w:pPr>
              <w:pStyle w:val="acctfourfigures"/>
              <w:shd w:val="clear" w:color="auto" w:fill="FFFFFF"/>
              <w:spacing w:line="240" w:lineRule="atLeast"/>
              <w:ind w:right="-79"/>
              <w:rPr>
                <w:szCs w:val="22"/>
              </w:rPr>
            </w:pPr>
          </w:p>
        </w:tc>
        <w:tc>
          <w:tcPr>
            <w:tcW w:w="1166" w:type="dxa"/>
            <w:vAlign w:val="bottom"/>
          </w:tcPr>
          <w:p w14:paraId="5437C5DE" w14:textId="77777777" w:rsidR="00D969BD" w:rsidRPr="00A27B59" w:rsidRDefault="00D969BD" w:rsidP="00D969BD">
            <w:pPr>
              <w:pStyle w:val="acctfourfigures"/>
              <w:shd w:val="clear" w:color="auto" w:fill="FFFFFF"/>
              <w:tabs>
                <w:tab w:val="clear" w:pos="765"/>
                <w:tab w:val="decimal" w:pos="465"/>
                <w:tab w:val="decimal" w:pos="941"/>
              </w:tabs>
              <w:spacing w:line="240" w:lineRule="atLeast"/>
              <w:ind w:right="-79"/>
              <w:rPr>
                <w:szCs w:val="22"/>
              </w:rPr>
            </w:pPr>
          </w:p>
        </w:tc>
        <w:tc>
          <w:tcPr>
            <w:tcW w:w="187" w:type="dxa"/>
            <w:vAlign w:val="bottom"/>
          </w:tcPr>
          <w:p w14:paraId="7AAEC8CF" w14:textId="77777777" w:rsidR="00D969BD" w:rsidRPr="00A27B59" w:rsidRDefault="00D969BD" w:rsidP="00D969BD">
            <w:pPr>
              <w:pStyle w:val="acctfourfigures"/>
              <w:shd w:val="clear" w:color="auto" w:fill="FFFFFF"/>
              <w:tabs>
                <w:tab w:val="clear" w:pos="765"/>
                <w:tab w:val="decimal" w:pos="641"/>
              </w:tabs>
              <w:spacing w:line="240" w:lineRule="atLeast"/>
              <w:ind w:right="-79"/>
              <w:rPr>
                <w:szCs w:val="22"/>
              </w:rPr>
            </w:pPr>
          </w:p>
        </w:tc>
        <w:tc>
          <w:tcPr>
            <w:tcW w:w="1073" w:type="dxa"/>
            <w:vAlign w:val="bottom"/>
          </w:tcPr>
          <w:p w14:paraId="1E5AB45F" w14:textId="77777777" w:rsidR="00D969BD" w:rsidRPr="00A27B59" w:rsidRDefault="00D969BD" w:rsidP="00D969BD">
            <w:pPr>
              <w:pStyle w:val="acctfourfigures"/>
              <w:shd w:val="clear" w:color="auto" w:fill="FFFFFF"/>
              <w:tabs>
                <w:tab w:val="clear" w:pos="765"/>
                <w:tab w:val="decimal" w:pos="463"/>
              </w:tabs>
              <w:spacing w:line="240" w:lineRule="atLeast"/>
              <w:ind w:right="-79"/>
              <w:rPr>
                <w:szCs w:val="22"/>
              </w:rPr>
            </w:pPr>
          </w:p>
        </w:tc>
        <w:tc>
          <w:tcPr>
            <w:tcW w:w="204" w:type="dxa"/>
            <w:vAlign w:val="bottom"/>
          </w:tcPr>
          <w:p w14:paraId="18C66E11" w14:textId="77777777" w:rsidR="00D969BD" w:rsidRPr="00A27B59" w:rsidRDefault="00D969BD" w:rsidP="00D969BD">
            <w:pPr>
              <w:pStyle w:val="acctfourfigures"/>
              <w:shd w:val="clear" w:color="auto" w:fill="FFFFFF"/>
              <w:spacing w:line="240" w:lineRule="atLeast"/>
              <w:ind w:right="-79"/>
              <w:rPr>
                <w:szCs w:val="22"/>
              </w:rPr>
            </w:pPr>
          </w:p>
        </w:tc>
        <w:tc>
          <w:tcPr>
            <w:tcW w:w="1211" w:type="dxa"/>
            <w:vAlign w:val="bottom"/>
          </w:tcPr>
          <w:p w14:paraId="0F793594" w14:textId="77777777" w:rsidR="00D969BD" w:rsidRPr="00A27B59" w:rsidRDefault="00D969BD" w:rsidP="00D969BD">
            <w:pPr>
              <w:pStyle w:val="acctfourfigures"/>
              <w:shd w:val="clear" w:color="auto" w:fill="FFFFFF"/>
              <w:tabs>
                <w:tab w:val="clear" w:pos="765"/>
                <w:tab w:val="decimal" w:pos="463"/>
                <w:tab w:val="decimal" w:pos="971"/>
              </w:tabs>
              <w:spacing w:line="240" w:lineRule="atLeast"/>
              <w:ind w:right="-79"/>
              <w:rPr>
                <w:szCs w:val="22"/>
              </w:rPr>
            </w:pPr>
          </w:p>
        </w:tc>
        <w:tc>
          <w:tcPr>
            <w:tcW w:w="192" w:type="dxa"/>
          </w:tcPr>
          <w:p w14:paraId="38093978" w14:textId="77777777" w:rsidR="00D969BD" w:rsidRPr="00A27B59" w:rsidRDefault="00D969BD" w:rsidP="00D969BD">
            <w:pPr>
              <w:pStyle w:val="acctfourfigures"/>
              <w:shd w:val="clear" w:color="auto" w:fill="FFFFFF"/>
              <w:tabs>
                <w:tab w:val="clear" w:pos="765"/>
                <w:tab w:val="decimal" w:pos="459"/>
              </w:tabs>
              <w:spacing w:line="240" w:lineRule="atLeast"/>
              <w:ind w:right="-79"/>
              <w:rPr>
                <w:szCs w:val="22"/>
              </w:rPr>
            </w:pPr>
          </w:p>
        </w:tc>
        <w:tc>
          <w:tcPr>
            <w:tcW w:w="1209" w:type="dxa"/>
            <w:vAlign w:val="bottom"/>
          </w:tcPr>
          <w:p w14:paraId="54EE8E1A" w14:textId="77777777" w:rsidR="00D969BD" w:rsidRPr="00A005EE" w:rsidRDefault="00D969BD" w:rsidP="00D969BD">
            <w:pPr>
              <w:pStyle w:val="acctfourfigures"/>
              <w:shd w:val="clear" w:color="auto" w:fill="FFFFFF"/>
              <w:tabs>
                <w:tab w:val="clear" w:pos="765"/>
                <w:tab w:val="decimal" w:pos="950"/>
              </w:tabs>
              <w:spacing w:line="240" w:lineRule="atLeast"/>
              <w:ind w:right="-79"/>
              <w:rPr>
                <w:szCs w:val="22"/>
              </w:rPr>
            </w:pPr>
          </w:p>
        </w:tc>
        <w:tc>
          <w:tcPr>
            <w:tcW w:w="243" w:type="dxa"/>
            <w:vAlign w:val="bottom"/>
          </w:tcPr>
          <w:p w14:paraId="5ECE6FA8" w14:textId="77777777" w:rsidR="00D969BD" w:rsidRPr="00A005EE" w:rsidRDefault="00D969BD" w:rsidP="00D969BD">
            <w:pPr>
              <w:pStyle w:val="acctfourfigures"/>
              <w:shd w:val="clear" w:color="auto" w:fill="FFFFFF"/>
              <w:tabs>
                <w:tab w:val="decimal" w:pos="950"/>
              </w:tabs>
              <w:spacing w:line="240" w:lineRule="atLeast"/>
              <w:ind w:right="-79"/>
              <w:rPr>
                <w:szCs w:val="22"/>
              </w:rPr>
            </w:pPr>
          </w:p>
        </w:tc>
        <w:tc>
          <w:tcPr>
            <w:tcW w:w="1209" w:type="dxa"/>
            <w:vAlign w:val="bottom"/>
          </w:tcPr>
          <w:p w14:paraId="309E75AC" w14:textId="77777777" w:rsidR="00D969BD" w:rsidRPr="00A005EE" w:rsidRDefault="00D969BD" w:rsidP="00D969BD">
            <w:pPr>
              <w:pStyle w:val="acctfourfigures"/>
              <w:shd w:val="clear" w:color="auto" w:fill="FFFFFF"/>
              <w:tabs>
                <w:tab w:val="clear" w:pos="765"/>
                <w:tab w:val="decimal" w:pos="950"/>
              </w:tabs>
              <w:spacing w:line="240" w:lineRule="atLeast"/>
              <w:ind w:right="-79"/>
              <w:rPr>
                <w:szCs w:val="22"/>
              </w:rPr>
            </w:pPr>
          </w:p>
        </w:tc>
      </w:tr>
      <w:tr w:rsidR="00D969BD" w:rsidRPr="00503FC6" w14:paraId="636D7D0C" w14:textId="77777777" w:rsidTr="00AE08EB">
        <w:trPr>
          <w:cantSplit/>
        </w:trPr>
        <w:tc>
          <w:tcPr>
            <w:tcW w:w="3510" w:type="dxa"/>
          </w:tcPr>
          <w:p w14:paraId="22EF3567" w14:textId="77777777" w:rsidR="00D969BD" w:rsidRPr="00A27B59" w:rsidRDefault="00D969BD" w:rsidP="00D969BD">
            <w:pPr>
              <w:shd w:val="clear" w:color="auto" w:fill="FFFFFF"/>
              <w:ind w:left="180" w:right="-79" w:hanging="180"/>
              <w:rPr>
                <w:rFonts w:ascii="Times New Roman" w:hAnsi="Times New Roman" w:cs="Times New Roman"/>
                <w:sz w:val="22"/>
                <w:szCs w:val="22"/>
              </w:rPr>
            </w:pPr>
            <w:r>
              <w:rPr>
                <w:rFonts w:ascii="Times New Roman" w:hAnsi="Times New Roman" w:cs="Times New Roman"/>
                <w:sz w:val="22"/>
                <w:szCs w:val="22"/>
              </w:rPr>
              <w:t xml:space="preserve">   accounted for using equity method</w:t>
            </w:r>
          </w:p>
        </w:tc>
        <w:tc>
          <w:tcPr>
            <w:tcW w:w="1350" w:type="dxa"/>
            <w:vAlign w:val="bottom"/>
          </w:tcPr>
          <w:p w14:paraId="4DE0702E" w14:textId="77777777" w:rsidR="00D969BD" w:rsidRPr="007D41B5" w:rsidRDefault="00D969BD" w:rsidP="00D969BD">
            <w:pPr>
              <w:pStyle w:val="acctfourfigures"/>
              <w:shd w:val="clear" w:color="auto" w:fill="FFFFFF"/>
              <w:tabs>
                <w:tab w:val="clear" w:pos="765"/>
                <w:tab w:val="decimal" w:pos="950"/>
              </w:tabs>
              <w:spacing w:line="240" w:lineRule="atLeast"/>
              <w:ind w:right="-79"/>
              <w:rPr>
                <w:b/>
                <w:bCs/>
                <w:szCs w:val="22"/>
              </w:rPr>
            </w:pPr>
          </w:p>
        </w:tc>
        <w:tc>
          <w:tcPr>
            <w:tcW w:w="258" w:type="dxa"/>
            <w:vAlign w:val="bottom"/>
          </w:tcPr>
          <w:p w14:paraId="363C84A8" w14:textId="77777777" w:rsidR="00D969BD" w:rsidRPr="00A27B59" w:rsidRDefault="00D969BD" w:rsidP="00D969BD">
            <w:pPr>
              <w:pStyle w:val="acctfourfigures"/>
              <w:shd w:val="clear" w:color="auto" w:fill="FFFFFF"/>
              <w:spacing w:line="240" w:lineRule="atLeast"/>
              <w:ind w:right="-79"/>
              <w:rPr>
                <w:szCs w:val="22"/>
              </w:rPr>
            </w:pPr>
          </w:p>
        </w:tc>
        <w:tc>
          <w:tcPr>
            <w:tcW w:w="1172" w:type="dxa"/>
            <w:vAlign w:val="bottom"/>
          </w:tcPr>
          <w:p w14:paraId="4AB9E2BE" w14:textId="77777777" w:rsidR="00D969BD" w:rsidRPr="00A27B59" w:rsidRDefault="00D969BD" w:rsidP="00D969BD">
            <w:pPr>
              <w:pStyle w:val="acctfourfigures"/>
              <w:shd w:val="clear" w:color="auto" w:fill="FFFFFF"/>
              <w:tabs>
                <w:tab w:val="clear" w:pos="765"/>
                <w:tab w:val="decimal" w:pos="461"/>
              </w:tabs>
              <w:spacing w:line="240" w:lineRule="atLeast"/>
              <w:ind w:right="-79"/>
              <w:rPr>
                <w:szCs w:val="22"/>
              </w:rPr>
            </w:pPr>
          </w:p>
        </w:tc>
        <w:tc>
          <w:tcPr>
            <w:tcW w:w="181" w:type="dxa"/>
            <w:vAlign w:val="bottom"/>
          </w:tcPr>
          <w:p w14:paraId="583C7853" w14:textId="77777777" w:rsidR="00D969BD" w:rsidRPr="00A27B59" w:rsidRDefault="00D969BD" w:rsidP="00D969BD">
            <w:pPr>
              <w:pStyle w:val="acctfourfigures"/>
              <w:shd w:val="clear" w:color="auto" w:fill="FFFFFF"/>
              <w:tabs>
                <w:tab w:val="clear" w:pos="765"/>
                <w:tab w:val="decimal" w:pos="641"/>
              </w:tabs>
              <w:spacing w:line="240" w:lineRule="atLeast"/>
              <w:ind w:right="-79"/>
              <w:rPr>
                <w:szCs w:val="22"/>
              </w:rPr>
            </w:pPr>
          </w:p>
        </w:tc>
        <w:tc>
          <w:tcPr>
            <w:tcW w:w="1089" w:type="dxa"/>
            <w:vAlign w:val="bottom"/>
          </w:tcPr>
          <w:p w14:paraId="22E0F82C" w14:textId="77777777" w:rsidR="00D969BD" w:rsidRPr="00A27B59" w:rsidRDefault="00D969BD" w:rsidP="00D969BD">
            <w:pPr>
              <w:pStyle w:val="acctfourfigures"/>
              <w:shd w:val="clear" w:color="auto" w:fill="FFFFFF"/>
              <w:tabs>
                <w:tab w:val="clear" w:pos="765"/>
                <w:tab w:val="decimal" w:pos="465"/>
              </w:tabs>
              <w:spacing w:line="240" w:lineRule="atLeast"/>
              <w:ind w:right="-79"/>
              <w:rPr>
                <w:szCs w:val="22"/>
              </w:rPr>
            </w:pPr>
          </w:p>
        </w:tc>
        <w:tc>
          <w:tcPr>
            <w:tcW w:w="184" w:type="dxa"/>
            <w:vAlign w:val="bottom"/>
          </w:tcPr>
          <w:p w14:paraId="2B9D78AB" w14:textId="77777777" w:rsidR="00D969BD" w:rsidRPr="00A27B59" w:rsidRDefault="00D969BD" w:rsidP="00D969BD">
            <w:pPr>
              <w:pStyle w:val="acctfourfigures"/>
              <w:shd w:val="clear" w:color="auto" w:fill="FFFFFF"/>
              <w:spacing w:line="240" w:lineRule="atLeast"/>
              <w:ind w:right="-79"/>
              <w:rPr>
                <w:szCs w:val="22"/>
              </w:rPr>
            </w:pPr>
          </w:p>
        </w:tc>
        <w:tc>
          <w:tcPr>
            <w:tcW w:w="1166" w:type="dxa"/>
            <w:vAlign w:val="bottom"/>
          </w:tcPr>
          <w:p w14:paraId="532AF2F0" w14:textId="77777777" w:rsidR="00D969BD" w:rsidRPr="00A27B59" w:rsidRDefault="00D969BD" w:rsidP="00D969BD">
            <w:pPr>
              <w:pStyle w:val="acctfourfigures"/>
              <w:shd w:val="clear" w:color="auto" w:fill="FFFFFF"/>
              <w:tabs>
                <w:tab w:val="clear" w:pos="765"/>
                <w:tab w:val="decimal" w:pos="465"/>
                <w:tab w:val="decimal" w:pos="941"/>
              </w:tabs>
              <w:spacing w:line="240" w:lineRule="atLeast"/>
              <w:ind w:right="-79"/>
              <w:rPr>
                <w:szCs w:val="22"/>
              </w:rPr>
            </w:pPr>
          </w:p>
        </w:tc>
        <w:tc>
          <w:tcPr>
            <w:tcW w:w="187" w:type="dxa"/>
            <w:vAlign w:val="bottom"/>
          </w:tcPr>
          <w:p w14:paraId="31B6D195" w14:textId="77777777" w:rsidR="00D969BD" w:rsidRPr="00A27B59" w:rsidRDefault="00D969BD" w:rsidP="00D969BD">
            <w:pPr>
              <w:pStyle w:val="acctfourfigures"/>
              <w:shd w:val="clear" w:color="auto" w:fill="FFFFFF"/>
              <w:tabs>
                <w:tab w:val="clear" w:pos="765"/>
                <w:tab w:val="decimal" w:pos="641"/>
              </w:tabs>
              <w:spacing w:line="240" w:lineRule="atLeast"/>
              <w:ind w:right="-79"/>
              <w:rPr>
                <w:szCs w:val="22"/>
              </w:rPr>
            </w:pPr>
          </w:p>
        </w:tc>
        <w:tc>
          <w:tcPr>
            <w:tcW w:w="1073" w:type="dxa"/>
            <w:vAlign w:val="bottom"/>
          </w:tcPr>
          <w:p w14:paraId="4D93064A" w14:textId="77777777" w:rsidR="00D969BD" w:rsidRPr="00A27B59" w:rsidRDefault="00D969BD" w:rsidP="00D969BD">
            <w:pPr>
              <w:pStyle w:val="acctfourfigures"/>
              <w:shd w:val="clear" w:color="auto" w:fill="FFFFFF"/>
              <w:tabs>
                <w:tab w:val="clear" w:pos="765"/>
                <w:tab w:val="decimal" w:pos="463"/>
              </w:tabs>
              <w:spacing w:line="240" w:lineRule="atLeast"/>
              <w:ind w:right="-79"/>
              <w:rPr>
                <w:szCs w:val="22"/>
              </w:rPr>
            </w:pPr>
          </w:p>
        </w:tc>
        <w:tc>
          <w:tcPr>
            <w:tcW w:w="204" w:type="dxa"/>
            <w:vAlign w:val="bottom"/>
          </w:tcPr>
          <w:p w14:paraId="1C651176" w14:textId="77777777" w:rsidR="00D969BD" w:rsidRPr="00A27B59" w:rsidRDefault="00D969BD" w:rsidP="00D969BD">
            <w:pPr>
              <w:pStyle w:val="acctfourfigures"/>
              <w:shd w:val="clear" w:color="auto" w:fill="FFFFFF"/>
              <w:spacing w:line="240" w:lineRule="atLeast"/>
              <w:ind w:right="-79"/>
              <w:rPr>
                <w:szCs w:val="22"/>
              </w:rPr>
            </w:pPr>
          </w:p>
        </w:tc>
        <w:tc>
          <w:tcPr>
            <w:tcW w:w="1211" w:type="dxa"/>
            <w:vAlign w:val="bottom"/>
          </w:tcPr>
          <w:p w14:paraId="6C5BA7C4" w14:textId="77777777" w:rsidR="00D969BD" w:rsidRPr="00A27B59" w:rsidRDefault="00D969BD" w:rsidP="00D969BD">
            <w:pPr>
              <w:pStyle w:val="acctfourfigures"/>
              <w:shd w:val="clear" w:color="auto" w:fill="FFFFFF"/>
              <w:tabs>
                <w:tab w:val="clear" w:pos="765"/>
                <w:tab w:val="decimal" w:pos="463"/>
                <w:tab w:val="decimal" w:pos="971"/>
              </w:tabs>
              <w:spacing w:line="240" w:lineRule="atLeast"/>
              <w:ind w:right="-79"/>
              <w:rPr>
                <w:szCs w:val="22"/>
              </w:rPr>
            </w:pPr>
          </w:p>
        </w:tc>
        <w:tc>
          <w:tcPr>
            <w:tcW w:w="192" w:type="dxa"/>
          </w:tcPr>
          <w:p w14:paraId="13400A7C" w14:textId="77777777" w:rsidR="00D969BD" w:rsidRPr="00A27B59" w:rsidRDefault="00D969BD" w:rsidP="00D969BD">
            <w:pPr>
              <w:pStyle w:val="acctfourfigures"/>
              <w:shd w:val="clear" w:color="auto" w:fill="FFFFFF"/>
              <w:tabs>
                <w:tab w:val="clear" w:pos="765"/>
                <w:tab w:val="decimal" w:pos="459"/>
              </w:tabs>
              <w:spacing w:line="240" w:lineRule="atLeast"/>
              <w:ind w:right="-79"/>
              <w:rPr>
                <w:szCs w:val="22"/>
              </w:rPr>
            </w:pPr>
          </w:p>
        </w:tc>
        <w:tc>
          <w:tcPr>
            <w:tcW w:w="1209" w:type="dxa"/>
            <w:vAlign w:val="bottom"/>
          </w:tcPr>
          <w:p w14:paraId="1ADEE954" w14:textId="3725338E" w:rsidR="00D969BD" w:rsidRDefault="00D0442C" w:rsidP="00D969BD">
            <w:pPr>
              <w:pStyle w:val="acctfourfigures"/>
              <w:shd w:val="clear" w:color="auto" w:fill="FFFFFF"/>
              <w:tabs>
                <w:tab w:val="clear" w:pos="765"/>
                <w:tab w:val="decimal" w:pos="950"/>
              </w:tabs>
              <w:spacing w:line="240" w:lineRule="atLeast"/>
              <w:ind w:right="-79"/>
              <w:rPr>
                <w:szCs w:val="22"/>
              </w:rPr>
            </w:pPr>
            <w:r>
              <w:rPr>
                <w:szCs w:val="22"/>
              </w:rPr>
              <w:t>40,859</w:t>
            </w:r>
          </w:p>
        </w:tc>
        <w:tc>
          <w:tcPr>
            <w:tcW w:w="243" w:type="dxa"/>
            <w:vAlign w:val="bottom"/>
          </w:tcPr>
          <w:p w14:paraId="74A9EA6B" w14:textId="77777777" w:rsidR="00D969BD" w:rsidRPr="00503FC6" w:rsidRDefault="00D969BD" w:rsidP="00D969BD">
            <w:pPr>
              <w:pStyle w:val="acctfourfigures"/>
              <w:shd w:val="clear" w:color="auto" w:fill="FFFFFF"/>
              <w:tabs>
                <w:tab w:val="decimal" w:pos="950"/>
              </w:tabs>
              <w:spacing w:line="240" w:lineRule="atLeast"/>
              <w:ind w:right="-79"/>
              <w:rPr>
                <w:szCs w:val="22"/>
              </w:rPr>
            </w:pPr>
          </w:p>
        </w:tc>
        <w:tc>
          <w:tcPr>
            <w:tcW w:w="1209" w:type="dxa"/>
            <w:vAlign w:val="bottom"/>
          </w:tcPr>
          <w:p w14:paraId="3592FFD6" w14:textId="77777777" w:rsidR="00D969BD" w:rsidRDefault="0034013F" w:rsidP="00FA347B">
            <w:pPr>
              <w:pStyle w:val="acctfourfigures"/>
              <w:shd w:val="clear" w:color="auto" w:fill="FFFFFF"/>
              <w:tabs>
                <w:tab w:val="clear" w:pos="765"/>
                <w:tab w:val="decimal" w:pos="950"/>
              </w:tabs>
              <w:spacing w:line="240" w:lineRule="atLeast"/>
              <w:ind w:right="-79"/>
              <w:rPr>
                <w:szCs w:val="22"/>
              </w:rPr>
            </w:pPr>
            <w:r>
              <w:rPr>
                <w:szCs w:val="22"/>
              </w:rPr>
              <w:t>31,507</w:t>
            </w:r>
          </w:p>
        </w:tc>
      </w:tr>
      <w:tr w:rsidR="005B1540" w:rsidRPr="00503FC6" w14:paraId="230F2C4F" w14:textId="77777777" w:rsidTr="00AE08EB">
        <w:trPr>
          <w:cantSplit/>
        </w:trPr>
        <w:tc>
          <w:tcPr>
            <w:tcW w:w="3510" w:type="dxa"/>
          </w:tcPr>
          <w:p w14:paraId="7A631A0F" w14:textId="77777777" w:rsidR="005B1540" w:rsidRPr="00A27B59" w:rsidRDefault="005B1540" w:rsidP="005B1540">
            <w:pPr>
              <w:shd w:val="clear" w:color="auto" w:fill="FFFFFF"/>
              <w:ind w:right="-79"/>
              <w:rPr>
                <w:rFonts w:ascii="Times New Roman" w:hAnsi="Times New Roman" w:cs="Times New Roman"/>
                <w:sz w:val="22"/>
                <w:szCs w:val="22"/>
              </w:rPr>
            </w:pPr>
            <w:r>
              <w:rPr>
                <w:rFonts w:ascii="Times New Roman" w:hAnsi="Times New Roman" w:cs="Times New Roman"/>
                <w:sz w:val="22"/>
                <w:szCs w:val="22"/>
              </w:rPr>
              <w:t>Income tax expense</w:t>
            </w:r>
          </w:p>
        </w:tc>
        <w:tc>
          <w:tcPr>
            <w:tcW w:w="1350" w:type="dxa"/>
            <w:vAlign w:val="bottom"/>
          </w:tcPr>
          <w:p w14:paraId="46EBB672" w14:textId="77777777" w:rsidR="005B1540" w:rsidRPr="007D41B5" w:rsidRDefault="005B1540" w:rsidP="005B1540">
            <w:pPr>
              <w:pStyle w:val="acctfourfigures"/>
              <w:shd w:val="clear" w:color="auto" w:fill="FFFFFF"/>
              <w:tabs>
                <w:tab w:val="clear" w:pos="765"/>
                <w:tab w:val="decimal" w:pos="950"/>
              </w:tabs>
              <w:spacing w:line="240" w:lineRule="atLeast"/>
              <w:ind w:right="-79"/>
              <w:rPr>
                <w:b/>
                <w:bCs/>
                <w:szCs w:val="22"/>
              </w:rPr>
            </w:pPr>
          </w:p>
        </w:tc>
        <w:tc>
          <w:tcPr>
            <w:tcW w:w="258" w:type="dxa"/>
            <w:vAlign w:val="bottom"/>
          </w:tcPr>
          <w:p w14:paraId="5BC31D23" w14:textId="77777777" w:rsidR="005B1540" w:rsidRPr="00A27B59" w:rsidRDefault="005B1540" w:rsidP="005B1540">
            <w:pPr>
              <w:pStyle w:val="acctfourfigures"/>
              <w:shd w:val="clear" w:color="auto" w:fill="FFFFFF"/>
              <w:spacing w:line="240" w:lineRule="atLeast"/>
              <w:ind w:right="-79"/>
              <w:rPr>
                <w:szCs w:val="22"/>
              </w:rPr>
            </w:pPr>
          </w:p>
        </w:tc>
        <w:tc>
          <w:tcPr>
            <w:tcW w:w="1172" w:type="dxa"/>
            <w:vAlign w:val="bottom"/>
          </w:tcPr>
          <w:p w14:paraId="6741ACDE" w14:textId="77777777" w:rsidR="005B1540" w:rsidRPr="00A27B59" w:rsidRDefault="005B1540" w:rsidP="005B1540">
            <w:pPr>
              <w:pStyle w:val="acctfourfigures"/>
              <w:shd w:val="clear" w:color="auto" w:fill="FFFFFF"/>
              <w:tabs>
                <w:tab w:val="clear" w:pos="765"/>
                <w:tab w:val="decimal" w:pos="461"/>
              </w:tabs>
              <w:spacing w:line="240" w:lineRule="atLeast"/>
              <w:ind w:right="-79"/>
              <w:rPr>
                <w:szCs w:val="22"/>
              </w:rPr>
            </w:pPr>
          </w:p>
        </w:tc>
        <w:tc>
          <w:tcPr>
            <w:tcW w:w="181" w:type="dxa"/>
            <w:vAlign w:val="bottom"/>
          </w:tcPr>
          <w:p w14:paraId="5D91A2BA" w14:textId="77777777" w:rsidR="005B1540" w:rsidRPr="00A27B59" w:rsidRDefault="005B1540" w:rsidP="005B1540">
            <w:pPr>
              <w:pStyle w:val="acctfourfigures"/>
              <w:shd w:val="clear" w:color="auto" w:fill="FFFFFF"/>
              <w:tabs>
                <w:tab w:val="clear" w:pos="765"/>
                <w:tab w:val="decimal" w:pos="641"/>
              </w:tabs>
              <w:spacing w:line="240" w:lineRule="atLeast"/>
              <w:ind w:right="-79"/>
              <w:rPr>
                <w:szCs w:val="22"/>
              </w:rPr>
            </w:pPr>
          </w:p>
        </w:tc>
        <w:tc>
          <w:tcPr>
            <w:tcW w:w="1089" w:type="dxa"/>
            <w:vAlign w:val="bottom"/>
          </w:tcPr>
          <w:p w14:paraId="371CB0DB" w14:textId="77777777" w:rsidR="005B1540" w:rsidRPr="00A27B59" w:rsidRDefault="005B1540" w:rsidP="005B1540">
            <w:pPr>
              <w:pStyle w:val="acctfourfigures"/>
              <w:shd w:val="clear" w:color="auto" w:fill="FFFFFF"/>
              <w:tabs>
                <w:tab w:val="clear" w:pos="765"/>
                <w:tab w:val="decimal" w:pos="465"/>
              </w:tabs>
              <w:spacing w:line="240" w:lineRule="atLeast"/>
              <w:ind w:right="-79"/>
              <w:rPr>
                <w:szCs w:val="22"/>
              </w:rPr>
            </w:pPr>
          </w:p>
        </w:tc>
        <w:tc>
          <w:tcPr>
            <w:tcW w:w="184" w:type="dxa"/>
            <w:vAlign w:val="bottom"/>
          </w:tcPr>
          <w:p w14:paraId="62B9A1FD" w14:textId="77777777" w:rsidR="005B1540" w:rsidRPr="00A27B59" w:rsidRDefault="005B1540" w:rsidP="005B1540">
            <w:pPr>
              <w:pStyle w:val="acctfourfigures"/>
              <w:shd w:val="clear" w:color="auto" w:fill="FFFFFF"/>
              <w:spacing w:line="240" w:lineRule="atLeast"/>
              <w:ind w:right="-79"/>
              <w:rPr>
                <w:szCs w:val="22"/>
              </w:rPr>
            </w:pPr>
          </w:p>
        </w:tc>
        <w:tc>
          <w:tcPr>
            <w:tcW w:w="1166" w:type="dxa"/>
            <w:vAlign w:val="bottom"/>
          </w:tcPr>
          <w:p w14:paraId="06885E5A" w14:textId="77777777" w:rsidR="005B1540" w:rsidRPr="00A27B59" w:rsidRDefault="005B1540" w:rsidP="005B1540">
            <w:pPr>
              <w:pStyle w:val="acctfourfigures"/>
              <w:shd w:val="clear" w:color="auto" w:fill="FFFFFF"/>
              <w:tabs>
                <w:tab w:val="clear" w:pos="765"/>
                <w:tab w:val="decimal" w:pos="465"/>
                <w:tab w:val="decimal" w:pos="941"/>
              </w:tabs>
              <w:spacing w:line="240" w:lineRule="atLeast"/>
              <w:ind w:right="-79"/>
              <w:rPr>
                <w:szCs w:val="22"/>
              </w:rPr>
            </w:pPr>
          </w:p>
        </w:tc>
        <w:tc>
          <w:tcPr>
            <w:tcW w:w="187" w:type="dxa"/>
            <w:vAlign w:val="bottom"/>
          </w:tcPr>
          <w:p w14:paraId="38984457" w14:textId="77777777" w:rsidR="005B1540" w:rsidRPr="00A27B59" w:rsidRDefault="005B1540" w:rsidP="005B1540">
            <w:pPr>
              <w:pStyle w:val="acctfourfigures"/>
              <w:shd w:val="clear" w:color="auto" w:fill="FFFFFF"/>
              <w:tabs>
                <w:tab w:val="clear" w:pos="765"/>
                <w:tab w:val="decimal" w:pos="641"/>
              </w:tabs>
              <w:spacing w:line="240" w:lineRule="atLeast"/>
              <w:ind w:right="-79"/>
              <w:rPr>
                <w:szCs w:val="22"/>
              </w:rPr>
            </w:pPr>
          </w:p>
        </w:tc>
        <w:tc>
          <w:tcPr>
            <w:tcW w:w="1073" w:type="dxa"/>
            <w:vAlign w:val="bottom"/>
          </w:tcPr>
          <w:p w14:paraId="44828670" w14:textId="77777777" w:rsidR="005B1540" w:rsidRPr="00A27B59" w:rsidRDefault="005B1540" w:rsidP="005B1540">
            <w:pPr>
              <w:pStyle w:val="acctfourfigures"/>
              <w:shd w:val="clear" w:color="auto" w:fill="FFFFFF"/>
              <w:tabs>
                <w:tab w:val="clear" w:pos="765"/>
                <w:tab w:val="decimal" w:pos="463"/>
              </w:tabs>
              <w:spacing w:line="240" w:lineRule="atLeast"/>
              <w:ind w:right="-79"/>
              <w:rPr>
                <w:szCs w:val="22"/>
              </w:rPr>
            </w:pPr>
          </w:p>
        </w:tc>
        <w:tc>
          <w:tcPr>
            <w:tcW w:w="204" w:type="dxa"/>
            <w:vAlign w:val="bottom"/>
          </w:tcPr>
          <w:p w14:paraId="5E6C3F71" w14:textId="77777777" w:rsidR="005B1540" w:rsidRPr="00A27B59" w:rsidRDefault="005B1540" w:rsidP="005B1540">
            <w:pPr>
              <w:pStyle w:val="acctfourfigures"/>
              <w:shd w:val="clear" w:color="auto" w:fill="FFFFFF"/>
              <w:spacing w:line="240" w:lineRule="atLeast"/>
              <w:ind w:right="-79"/>
              <w:rPr>
                <w:szCs w:val="22"/>
              </w:rPr>
            </w:pPr>
          </w:p>
        </w:tc>
        <w:tc>
          <w:tcPr>
            <w:tcW w:w="1211" w:type="dxa"/>
            <w:vAlign w:val="bottom"/>
          </w:tcPr>
          <w:p w14:paraId="79CABA33" w14:textId="77777777" w:rsidR="005B1540" w:rsidRPr="00A27B59" w:rsidRDefault="005B1540" w:rsidP="005B1540">
            <w:pPr>
              <w:pStyle w:val="acctfourfigures"/>
              <w:shd w:val="clear" w:color="auto" w:fill="FFFFFF"/>
              <w:tabs>
                <w:tab w:val="clear" w:pos="765"/>
                <w:tab w:val="decimal" w:pos="463"/>
                <w:tab w:val="decimal" w:pos="971"/>
              </w:tabs>
              <w:spacing w:line="240" w:lineRule="atLeast"/>
              <w:ind w:right="-79"/>
              <w:rPr>
                <w:szCs w:val="22"/>
              </w:rPr>
            </w:pPr>
          </w:p>
        </w:tc>
        <w:tc>
          <w:tcPr>
            <w:tcW w:w="192" w:type="dxa"/>
          </w:tcPr>
          <w:p w14:paraId="715622CC" w14:textId="77777777" w:rsidR="005B1540" w:rsidRPr="00A27B59" w:rsidRDefault="005B1540" w:rsidP="005B1540">
            <w:pPr>
              <w:pStyle w:val="acctfourfigures"/>
              <w:shd w:val="clear" w:color="auto" w:fill="FFFFFF"/>
              <w:tabs>
                <w:tab w:val="clear" w:pos="765"/>
                <w:tab w:val="decimal" w:pos="459"/>
              </w:tabs>
              <w:spacing w:line="240" w:lineRule="atLeast"/>
              <w:ind w:right="-79"/>
              <w:rPr>
                <w:szCs w:val="22"/>
              </w:rPr>
            </w:pPr>
          </w:p>
        </w:tc>
        <w:tc>
          <w:tcPr>
            <w:tcW w:w="1209" w:type="dxa"/>
            <w:tcBorders>
              <w:bottom w:val="single" w:sz="4" w:space="0" w:color="auto"/>
            </w:tcBorders>
            <w:vAlign w:val="bottom"/>
          </w:tcPr>
          <w:p w14:paraId="1081D816" w14:textId="075BBCD7" w:rsidR="005B1540" w:rsidRPr="00503FC6" w:rsidRDefault="00D0442C" w:rsidP="005B1540">
            <w:pPr>
              <w:pStyle w:val="acctfourfigures"/>
              <w:shd w:val="clear" w:color="auto" w:fill="FFFFFF"/>
              <w:tabs>
                <w:tab w:val="clear" w:pos="765"/>
                <w:tab w:val="decimal" w:pos="950"/>
              </w:tabs>
              <w:spacing w:line="240" w:lineRule="atLeast"/>
              <w:ind w:right="-79"/>
              <w:rPr>
                <w:szCs w:val="22"/>
              </w:rPr>
            </w:pPr>
            <w:r>
              <w:rPr>
                <w:szCs w:val="22"/>
              </w:rPr>
              <w:t>(4,090)</w:t>
            </w:r>
          </w:p>
        </w:tc>
        <w:tc>
          <w:tcPr>
            <w:tcW w:w="243" w:type="dxa"/>
            <w:vAlign w:val="bottom"/>
          </w:tcPr>
          <w:p w14:paraId="604B6DBA" w14:textId="77777777" w:rsidR="005B1540" w:rsidRPr="00503FC6" w:rsidRDefault="005B1540" w:rsidP="005B1540">
            <w:pPr>
              <w:pStyle w:val="acctfourfigures"/>
              <w:shd w:val="clear" w:color="auto" w:fill="FFFFFF"/>
              <w:tabs>
                <w:tab w:val="decimal" w:pos="506"/>
                <w:tab w:val="decimal" w:pos="652"/>
                <w:tab w:val="decimal" w:pos="950"/>
              </w:tabs>
              <w:spacing w:line="240" w:lineRule="atLeast"/>
              <w:ind w:right="-79"/>
              <w:rPr>
                <w:szCs w:val="22"/>
              </w:rPr>
            </w:pPr>
          </w:p>
        </w:tc>
        <w:tc>
          <w:tcPr>
            <w:tcW w:w="1209" w:type="dxa"/>
            <w:tcBorders>
              <w:bottom w:val="single" w:sz="4" w:space="0" w:color="auto"/>
            </w:tcBorders>
            <w:vAlign w:val="bottom"/>
          </w:tcPr>
          <w:p w14:paraId="48BD5914" w14:textId="77777777" w:rsidR="005B1540" w:rsidRPr="00503FC6" w:rsidRDefault="0034013F" w:rsidP="005B1540">
            <w:pPr>
              <w:pStyle w:val="acctfourfigures"/>
              <w:shd w:val="clear" w:color="auto" w:fill="FFFFFF"/>
              <w:tabs>
                <w:tab w:val="clear" w:pos="765"/>
                <w:tab w:val="decimal" w:pos="950"/>
              </w:tabs>
              <w:spacing w:line="240" w:lineRule="atLeast"/>
              <w:ind w:right="-79"/>
              <w:rPr>
                <w:szCs w:val="22"/>
              </w:rPr>
            </w:pPr>
            <w:r>
              <w:rPr>
                <w:szCs w:val="22"/>
              </w:rPr>
              <w:t>(2,171)</w:t>
            </w:r>
          </w:p>
        </w:tc>
      </w:tr>
      <w:tr w:rsidR="005B1540" w:rsidRPr="00503FC6" w14:paraId="44CC4836" w14:textId="77777777" w:rsidTr="00AE08EB">
        <w:trPr>
          <w:cantSplit/>
        </w:trPr>
        <w:tc>
          <w:tcPr>
            <w:tcW w:w="3510" w:type="dxa"/>
          </w:tcPr>
          <w:p w14:paraId="18239696" w14:textId="77777777" w:rsidR="005B1540" w:rsidRPr="00503FC6" w:rsidRDefault="005B1540" w:rsidP="005B1540">
            <w:pPr>
              <w:shd w:val="clear" w:color="auto" w:fill="FFFFFF"/>
              <w:ind w:right="-79"/>
              <w:rPr>
                <w:rFonts w:ascii="Times New Roman" w:hAnsi="Times New Roman" w:cs="Times New Roman"/>
                <w:b/>
                <w:bCs/>
                <w:sz w:val="22"/>
                <w:szCs w:val="22"/>
              </w:rPr>
            </w:pPr>
            <w:r w:rsidRPr="00503FC6">
              <w:rPr>
                <w:rFonts w:ascii="Times New Roman" w:hAnsi="Times New Roman" w:cs="Times New Roman"/>
                <w:b/>
                <w:bCs/>
                <w:sz w:val="22"/>
                <w:szCs w:val="22"/>
              </w:rPr>
              <w:t>Profit for the period</w:t>
            </w:r>
          </w:p>
        </w:tc>
        <w:tc>
          <w:tcPr>
            <w:tcW w:w="1350" w:type="dxa"/>
            <w:vAlign w:val="bottom"/>
          </w:tcPr>
          <w:p w14:paraId="2854C1B3" w14:textId="77777777" w:rsidR="005B1540" w:rsidRPr="007D41B5" w:rsidRDefault="005B1540" w:rsidP="005B1540">
            <w:pPr>
              <w:pStyle w:val="acctfourfigures"/>
              <w:shd w:val="clear" w:color="auto" w:fill="FFFFFF"/>
              <w:tabs>
                <w:tab w:val="clear" w:pos="765"/>
                <w:tab w:val="decimal" w:pos="950"/>
              </w:tabs>
              <w:spacing w:line="240" w:lineRule="atLeast"/>
              <w:ind w:right="-79"/>
              <w:rPr>
                <w:b/>
                <w:bCs/>
                <w:szCs w:val="22"/>
              </w:rPr>
            </w:pPr>
          </w:p>
        </w:tc>
        <w:tc>
          <w:tcPr>
            <w:tcW w:w="258" w:type="dxa"/>
            <w:vAlign w:val="bottom"/>
          </w:tcPr>
          <w:p w14:paraId="5697B543" w14:textId="77777777" w:rsidR="005B1540" w:rsidRPr="00A27B59" w:rsidRDefault="005B1540" w:rsidP="005B1540">
            <w:pPr>
              <w:pStyle w:val="acctfourfigures"/>
              <w:shd w:val="clear" w:color="auto" w:fill="FFFFFF"/>
              <w:spacing w:line="240" w:lineRule="atLeast"/>
              <w:ind w:right="-79"/>
              <w:rPr>
                <w:szCs w:val="22"/>
              </w:rPr>
            </w:pPr>
          </w:p>
        </w:tc>
        <w:tc>
          <w:tcPr>
            <w:tcW w:w="1172" w:type="dxa"/>
            <w:vAlign w:val="bottom"/>
          </w:tcPr>
          <w:p w14:paraId="15119EE3" w14:textId="77777777" w:rsidR="005B1540" w:rsidRPr="00A27B59" w:rsidRDefault="005B1540" w:rsidP="005B1540">
            <w:pPr>
              <w:pStyle w:val="acctfourfigures"/>
              <w:shd w:val="clear" w:color="auto" w:fill="FFFFFF"/>
              <w:tabs>
                <w:tab w:val="clear" w:pos="765"/>
                <w:tab w:val="decimal" w:pos="461"/>
              </w:tabs>
              <w:spacing w:line="240" w:lineRule="atLeast"/>
              <w:ind w:right="-79"/>
              <w:rPr>
                <w:szCs w:val="22"/>
              </w:rPr>
            </w:pPr>
          </w:p>
        </w:tc>
        <w:tc>
          <w:tcPr>
            <w:tcW w:w="181" w:type="dxa"/>
            <w:vAlign w:val="bottom"/>
          </w:tcPr>
          <w:p w14:paraId="6009323F" w14:textId="77777777" w:rsidR="005B1540" w:rsidRPr="00A27B59" w:rsidRDefault="005B1540" w:rsidP="005B1540">
            <w:pPr>
              <w:pStyle w:val="acctfourfigures"/>
              <w:shd w:val="clear" w:color="auto" w:fill="FFFFFF"/>
              <w:tabs>
                <w:tab w:val="clear" w:pos="765"/>
                <w:tab w:val="decimal" w:pos="641"/>
              </w:tabs>
              <w:spacing w:line="240" w:lineRule="atLeast"/>
              <w:ind w:right="-79"/>
              <w:rPr>
                <w:szCs w:val="22"/>
              </w:rPr>
            </w:pPr>
          </w:p>
        </w:tc>
        <w:tc>
          <w:tcPr>
            <w:tcW w:w="1089" w:type="dxa"/>
            <w:vAlign w:val="bottom"/>
          </w:tcPr>
          <w:p w14:paraId="5BD9752D" w14:textId="77777777" w:rsidR="005B1540" w:rsidRPr="00A27B59" w:rsidRDefault="005B1540" w:rsidP="005B1540">
            <w:pPr>
              <w:pStyle w:val="acctfourfigures"/>
              <w:shd w:val="clear" w:color="auto" w:fill="FFFFFF"/>
              <w:tabs>
                <w:tab w:val="clear" w:pos="765"/>
                <w:tab w:val="decimal" w:pos="465"/>
              </w:tabs>
              <w:spacing w:line="240" w:lineRule="atLeast"/>
              <w:ind w:right="-79"/>
              <w:rPr>
                <w:szCs w:val="22"/>
              </w:rPr>
            </w:pPr>
          </w:p>
        </w:tc>
        <w:tc>
          <w:tcPr>
            <w:tcW w:w="184" w:type="dxa"/>
            <w:vAlign w:val="bottom"/>
          </w:tcPr>
          <w:p w14:paraId="40711477" w14:textId="77777777" w:rsidR="005B1540" w:rsidRPr="00A27B59" w:rsidRDefault="005B1540" w:rsidP="005B1540">
            <w:pPr>
              <w:pStyle w:val="acctfourfigures"/>
              <w:shd w:val="clear" w:color="auto" w:fill="FFFFFF"/>
              <w:spacing w:line="240" w:lineRule="atLeast"/>
              <w:ind w:right="-79"/>
              <w:rPr>
                <w:szCs w:val="22"/>
              </w:rPr>
            </w:pPr>
          </w:p>
        </w:tc>
        <w:tc>
          <w:tcPr>
            <w:tcW w:w="1166" w:type="dxa"/>
            <w:vAlign w:val="bottom"/>
          </w:tcPr>
          <w:p w14:paraId="4D2B0042" w14:textId="77777777" w:rsidR="005B1540" w:rsidRPr="00A27B59" w:rsidRDefault="005B1540" w:rsidP="005B1540">
            <w:pPr>
              <w:pStyle w:val="acctfourfigures"/>
              <w:shd w:val="clear" w:color="auto" w:fill="FFFFFF"/>
              <w:tabs>
                <w:tab w:val="clear" w:pos="765"/>
                <w:tab w:val="decimal" w:pos="465"/>
                <w:tab w:val="decimal" w:pos="941"/>
              </w:tabs>
              <w:spacing w:line="240" w:lineRule="atLeast"/>
              <w:ind w:right="-79"/>
              <w:rPr>
                <w:szCs w:val="22"/>
              </w:rPr>
            </w:pPr>
          </w:p>
        </w:tc>
        <w:tc>
          <w:tcPr>
            <w:tcW w:w="187" w:type="dxa"/>
            <w:vAlign w:val="bottom"/>
          </w:tcPr>
          <w:p w14:paraId="05B5B474" w14:textId="77777777" w:rsidR="005B1540" w:rsidRPr="00A27B59" w:rsidRDefault="005B1540" w:rsidP="005B1540">
            <w:pPr>
              <w:pStyle w:val="acctfourfigures"/>
              <w:shd w:val="clear" w:color="auto" w:fill="FFFFFF"/>
              <w:tabs>
                <w:tab w:val="clear" w:pos="765"/>
                <w:tab w:val="decimal" w:pos="641"/>
              </w:tabs>
              <w:spacing w:line="240" w:lineRule="atLeast"/>
              <w:ind w:right="-79"/>
              <w:rPr>
                <w:szCs w:val="22"/>
              </w:rPr>
            </w:pPr>
          </w:p>
        </w:tc>
        <w:tc>
          <w:tcPr>
            <w:tcW w:w="1073" w:type="dxa"/>
            <w:vAlign w:val="bottom"/>
          </w:tcPr>
          <w:p w14:paraId="26D87CC4" w14:textId="77777777" w:rsidR="005B1540" w:rsidRPr="00A27B59" w:rsidRDefault="005B1540" w:rsidP="005B1540">
            <w:pPr>
              <w:pStyle w:val="acctfourfigures"/>
              <w:shd w:val="clear" w:color="auto" w:fill="FFFFFF"/>
              <w:tabs>
                <w:tab w:val="clear" w:pos="765"/>
                <w:tab w:val="decimal" w:pos="463"/>
              </w:tabs>
              <w:spacing w:line="240" w:lineRule="atLeast"/>
              <w:ind w:right="-79"/>
              <w:rPr>
                <w:szCs w:val="22"/>
              </w:rPr>
            </w:pPr>
          </w:p>
        </w:tc>
        <w:tc>
          <w:tcPr>
            <w:tcW w:w="204" w:type="dxa"/>
            <w:vAlign w:val="bottom"/>
          </w:tcPr>
          <w:p w14:paraId="5A372EA3" w14:textId="77777777" w:rsidR="005B1540" w:rsidRPr="00A27B59" w:rsidRDefault="005B1540" w:rsidP="005B1540">
            <w:pPr>
              <w:pStyle w:val="acctfourfigures"/>
              <w:shd w:val="clear" w:color="auto" w:fill="FFFFFF"/>
              <w:spacing w:line="240" w:lineRule="atLeast"/>
              <w:ind w:right="-79"/>
              <w:rPr>
                <w:szCs w:val="22"/>
              </w:rPr>
            </w:pPr>
          </w:p>
        </w:tc>
        <w:tc>
          <w:tcPr>
            <w:tcW w:w="1211" w:type="dxa"/>
            <w:vAlign w:val="bottom"/>
          </w:tcPr>
          <w:p w14:paraId="12050F57" w14:textId="77777777" w:rsidR="005B1540" w:rsidRPr="00A27B59" w:rsidRDefault="005B1540" w:rsidP="005B1540">
            <w:pPr>
              <w:pStyle w:val="acctfourfigures"/>
              <w:shd w:val="clear" w:color="auto" w:fill="FFFFFF"/>
              <w:tabs>
                <w:tab w:val="clear" w:pos="765"/>
                <w:tab w:val="decimal" w:pos="463"/>
                <w:tab w:val="decimal" w:pos="971"/>
              </w:tabs>
              <w:spacing w:line="240" w:lineRule="atLeast"/>
              <w:ind w:right="-79"/>
              <w:rPr>
                <w:szCs w:val="22"/>
              </w:rPr>
            </w:pPr>
          </w:p>
        </w:tc>
        <w:tc>
          <w:tcPr>
            <w:tcW w:w="192" w:type="dxa"/>
          </w:tcPr>
          <w:p w14:paraId="672A3433" w14:textId="77777777" w:rsidR="005B1540" w:rsidRPr="00A27B59" w:rsidRDefault="005B1540" w:rsidP="005B1540">
            <w:pPr>
              <w:pStyle w:val="acctfourfigures"/>
              <w:shd w:val="clear" w:color="auto" w:fill="FFFFFF"/>
              <w:tabs>
                <w:tab w:val="clear" w:pos="765"/>
                <w:tab w:val="decimal" w:pos="459"/>
              </w:tabs>
              <w:spacing w:line="240" w:lineRule="atLeast"/>
              <w:ind w:right="-79"/>
              <w:rPr>
                <w:szCs w:val="22"/>
              </w:rPr>
            </w:pPr>
          </w:p>
        </w:tc>
        <w:tc>
          <w:tcPr>
            <w:tcW w:w="1209" w:type="dxa"/>
            <w:tcBorders>
              <w:top w:val="single" w:sz="4" w:space="0" w:color="auto"/>
              <w:bottom w:val="double" w:sz="4" w:space="0" w:color="auto"/>
            </w:tcBorders>
            <w:vAlign w:val="bottom"/>
          </w:tcPr>
          <w:p w14:paraId="59218030" w14:textId="5FB8BC3B" w:rsidR="005B1540" w:rsidRPr="00503FC6" w:rsidRDefault="00D0442C" w:rsidP="005B1540">
            <w:pPr>
              <w:pStyle w:val="acctfourfigures"/>
              <w:shd w:val="clear" w:color="auto" w:fill="FFFFFF"/>
              <w:tabs>
                <w:tab w:val="clear" w:pos="765"/>
                <w:tab w:val="decimal" w:pos="950"/>
              </w:tabs>
              <w:spacing w:line="240" w:lineRule="atLeast"/>
              <w:ind w:right="-79"/>
              <w:rPr>
                <w:b/>
                <w:bCs/>
                <w:szCs w:val="22"/>
              </w:rPr>
            </w:pPr>
            <w:r>
              <w:rPr>
                <w:b/>
                <w:bCs/>
                <w:szCs w:val="22"/>
              </w:rPr>
              <w:t>108,841</w:t>
            </w:r>
          </w:p>
        </w:tc>
        <w:tc>
          <w:tcPr>
            <w:tcW w:w="243" w:type="dxa"/>
            <w:vAlign w:val="bottom"/>
          </w:tcPr>
          <w:p w14:paraId="753F8E58" w14:textId="77777777" w:rsidR="005B1540" w:rsidRPr="00503FC6" w:rsidRDefault="005B1540" w:rsidP="005B1540">
            <w:pPr>
              <w:pStyle w:val="acctfourfigures"/>
              <w:shd w:val="clear" w:color="auto" w:fill="FFFFFF"/>
              <w:tabs>
                <w:tab w:val="decimal" w:pos="506"/>
                <w:tab w:val="decimal" w:pos="652"/>
                <w:tab w:val="decimal" w:pos="950"/>
              </w:tabs>
              <w:spacing w:line="240" w:lineRule="atLeast"/>
              <w:ind w:right="-79"/>
              <w:rPr>
                <w:b/>
                <w:bCs/>
                <w:szCs w:val="22"/>
              </w:rPr>
            </w:pPr>
          </w:p>
        </w:tc>
        <w:tc>
          <w:tcPr>
            <w:tcW w:w="1209" w:type="dxa"/>
            <w:tcBorders>
              <w:top w:val="single" w:sz="4" w:space="0" w:color="auto"/>
              <w:bottom w:val="double" w:sz="4" w:space="0" w:color="auto"/>
            </w:tcBorders>
            <w:vAlign w:val="bottom"/>
          </w:tcPr>
          <w:p w14:paraId="2244CF2A" w14:textId="77777777" w:rsidR="005B1540" w:rsidRPr="00503FC6" w:rsidRDefault="0034013F" w:rsidP="005B1540">
            <w:pPr>
              <w:pStyle w:val="acctfourfigures"/>
              <w:shd w:val="clear" w:color="auto" w:fill="FFFFFF"/>
              <w:tabs>
                <w:tab w:val="clear" w:pos="765"/>
                <w:tab w:val="decimal" w:pos="950"/>
              </w:tabs>
              <w:spacing w:line="240" w:lineRule="atLeast"/>
              <w:ind w:right="-79"/>
              <w:rPr>
                <w:b/>
                <w:bCs/>
                <w:szCs w:val="22"/>
              </w:rPr>
            </w:pPr>
            <w:r>
              <w:rPr>
                <w:b/>
                <w:bCs/>
                <w:szCs w:val="22"/>
              </w:rPr>
              <w:t>91,293</w:t>
            </w:r>
          </w:p>
        </w:tc>
      </w:tr>
      <w:tr w:rsidR="005B1540" w:rsidRPr="00503FC6" w14:paraId="0A33473D" w14:textId="77777777" w:rsidTr="00AE08EB">
        <w:trPr>
          <w:cantSplit/>
        </w:trPr>
        <w:tc>
          <w:tcPr>
            <w:tcW w:w="3510" w:type="dxa"/>
          </w:tcPr>
          <w:p w14:paraId="6BFB242B" w14:textId="77777777" w:rsidR="005B1540" w:rsidRPr="00503FC6" w:rsidRDefault="005B1540" w:rsidP="005B1540">
            <w:pPr>
              <w:shd w:val="clear" w:color="auto" w:fill="FFFFFF"/>
              <w:ind w:right="-79"/>
              <w:rPr>
                <w:rFonts w:ascii="Times New Roman" w:hAnsi="Times New Roman" w:cs="Times New Roman"/>
                <w:b/>
                <w:bCs/>
                <w:sz w:val="22"/>
                <w:szCs w:val="22"/>
              </w:rPr>
            </w:pPr>
          </w:p>
        </w:tc>
        <w:tc>
          <w:tcPr>
            <w:tcW w:w="1350" w:type="dxa"/>
            <w:vAlign w:val="bottom"/>
          </w:tcPr>
          <w:p w14:paraId="1CA77CAF" w14:textId="77777777" w:rsidR="005B1540" w:rsidRPr="007D41B5" w:rsidRDefault="005B1540" w:rsidP="005B1540">
            <w:pPr>
              <w:pStyle w:val="acctfourfigures"/>
              <w:shd w:val="clear" w:color="auto" w:fill="FFFFFF"/>
              <w:tabs>
                <w:tab w:val="clear" w:pos="765"/>
                <w:tab w:val="decimal" w:pos="950"/>
              </w:tabs>
              <w:spacing w:line="240" w:lineRule="atLeast"/>
              <w:ind w:right="-79"/>
              <w:rPr>
                <w:b/>
                <w:bCs/>
                <w:szCs w:val="22"/>
              </w:rPr>
            </w:pPr>
          </w:p>
        </w:tc>
        <w:tc>
          <w:tcPr>
            <w:tcW w:w="258" w:type="dxa"/>
            <w:vAlign w:val="bottom"/>
          </w:tcPr>
          <w:p w14:paraId="6067112D" w14:textId="77777777" w:rsidR="005B1540" w:rsidRPr="00A27B59" w:rsidRDefault="005B1540" w:rsidP="005B1540">
            <w:pPr>
              <w:pStyle w:val="acctfourfigures"/>
              <w:shd w:val="clear" w:color="auto" w:fill="FFFFFF"/>
              <w:spacing w:line="240" w:lineRule="atLeast"/>
              <w:ind w:right="-79"/>
              <w:rPr>
                <w:szCs w:val="22"/>
              </w:rPr>
            </w:pPr>
          </w:p>
        </w:tc>
        <w:tc>
          <w:tcPr>
            <w:tcW w:w="1172" w:type="dxa"/>
            <w:vAlign w:val="bottom"/>
          </w:tcPr>
          <w:p w14:paraId="6D0ACFC0" w14:textId="77777777" w:rsidR="005B1540" w:rsidRPr="00A27B59" w:rsidRDefault="005B1540" w:rsidP="005B1540">
            <w:pPr>
              <w:pStyle w:val="acctfourfigures"/>
              <w:shd w:val="clear" w:color="auto" w:fill="FFFFFF"/>
              <w:tabs>
                <w:tab w:val="clear" w:pos="765"/>
                <w:tab w:val="decimal" w:pos="461"/>
              </w:tabs>
              <w:spacing w:line="240" w:lineRule="atLeast"/>
              <w:ind w:right="-79"/>
              <w:rPr>
                <w:szCs w:val="22"/>
              </w:rPr>
            </w:pPr>
          </w:p>
        </w:tc>
        <w:tc>
          <w:tcPr>
            <w:tcW w:w="181" w:type="dxa"/>
            <w:vAlign w:val="bottom"/>
          </w:tcPr>
          <w:p w14:paraId="52D0E1E0" w14:textId="77777777" w:rsidR="005B1540" w:rsidRPr="00A27B59" w:rsidRDefault="005B1540" w:rsidP="005B1540">
            <w:pPr>
              <w:pStyle w:val="acctfourfigures"/>
              <w:shd w:val="clear" w:color="auto" w:fill="FFFFFF"/>
              <w:tabs>
                <w:tab w:val="clear" w:pos="765"/>
                <w:tab w:val="decimal" w:pos="641"/>
              </w:tabs>
              <w:spacing w:line="240" w:lineRule="atLeast"/>
              <w:ind w:right="-79"/>
              <w:rPr>
                <w:szCs w:val="22"/>
              </w:rPr>
            </w:pPr>
          </w:p>
        </w:tc>
        <w:tc>
          <w:tcPr>
            <w:tcW w:w="1089" w:type="dxa"/>
            <w:vAlign w:val="bottom"/>
          </w:tcPr>
          <w:p w14:paraId="32762239" w14:textId="77777777" w:rsidR="005B1540" w:rsidRPr="00A27B59" w:rsidRDefault="005B1540" w:rsidP="005B1540">
            <w:pPr>
              <w:pStyle w:val="acctfourfigures"/>
              <w:shd w:val="clear" w:color="auto" w:fill="FFFFFF"/>
              <w:tabs>
                <w:tab w:val="clear" w:pos="765"/>
                <w:tab w:val="decimal" w:pos="465"/>
              </w:tabs>
              <w:spacing w:line="240" w:lineRule="atLeast"/>
              <w:ind w:right="-79"/>
              <w:rPr>
                <w:szCs w:val="22"/>
              </w:rPr>
            </w:pPr>
          </w:p>
        </w:tc>
        <w:tc>
          <w:tcPr>
            <w:tcW w:w="184" w:type="dxa"/>
            <w:vAlign w:val="bottom"/>
          </w:tcPr>
          <w:p w14:paraId="790BA1FF" w14:textId="77777777" w:rsidR="005B1540" w:rsidRPr="00A27B59" w:rsidRDefault="005B1540" w:rsidP="005B1540">
            <w:pPr>
              <w:pStyle w:val="acctfourfigures"/>
              <w:shd w:val="clear" w:color="auto" w:fill="FFFFFF"/>
              <w:spacing w:line="240" w:lineRule="atLeast"/>
              <w:ind w:right="-79"/>
              <w:rPr>
                <w:szCs w:val="22"/>
              </w:rPr>
            </w:pPr>
          </w:p>
        </w:tc>
        <w:tc>
          <w:tcPr>
            <w:tcW w:w="1166" w:type="dxa"/>
            <w:vAlign w:val="bottom"/>
          </w:tcPr>
          <w:p w14:paraId="4E52A3CE" w14:textId="77777777" w:rsidR="005B1540" w:rsidRPr="00A27B59" w:rsidRDefault="005B1540" w:rsidP="005B1540">
            <w:pPr>
              <w:pStyle w:val="acctfourfigures"/>
              <w:shd w:val="clear" w:color="auto" w:fill="FFFFFF"/>
              <w:tabs>
                <w:tab w:val="clear" w:pos="765"/>
                <w:tab w:val="decimal" w:pos="465"/>
                <w:tab w:val="decimal" w:pos="941"/>
              </w:tabs>
              <w:spacing w:line="240" w:lineRule="atLeast"/>
              <w:ind w:right="-79"/>
              <w:rPr>
                <w:szCs w:val="22"/>
              </w:rPr>
            </w:pPr>
          </w:p>
        </w:tc>
        <w:tc>
          <w:tcPr>
            <w:tcW w:w="187" w:type="dxa"/>
            <w:vAlign w:val="bottom"/>
          </w:tcPr>
          <w:p w14:paraId="5362EC87" w14:textId="77777777" w:rsidR="005B1540" w:rsidRPr="00A27B59" w:rsidRDefault="005B1540" w:rsidP="005B1540">
            <w:pPr>
              <w:pStyle w:val="acctfourfigures"/>
              <w:shd w:val="clear" w:color="auto" w:fill="FFFFFF"/>
              <w:tabs>
                <w:tab w:val="clear" w:pos="765"/>
                <w:tab w:val="decimal" w:pos="641"/>
              </w:tabs>
              <w:spacing w:line="240" w:lineRule="atLeast"/>
              <w:ind w:right="-79"/>
              <w:rPr>
                <w:szCs w:val="22"/>
              </w:rPr>
            </w:pPr>
          </w:p>
        </w:tc>
        <w:tc>
          <w:tcPr>
            <w:tcW w:w="1073" w:type="dxa"/>
            <w:vAlign w:val="bottom"/>
          </w:tcPr>
          <w:p w14:paraId="1518D6F4" w14:textId="77777777" w:rsidR="005B1540" w:rsidRPr="00A27B59" w:rsidRDefault="005B1540" w:rsidP="005B1540">
            <w:pPr>
              <w:pStyle w:val="acctfourfigures"/>
              <w:shd w:val="clear" w:color="auto" w:fill="FFFFFF"/>
              <w:tabs>
                <w:tab w:val="clear" w:pos="765"/>
                <w:tab w:val="decimal" w:pos="463"/>
              </w:tabs>
              <w:spacing w:line="240" w:lineRule="atLeast"/>
              <w:ind w:right="-79"/>
              <w:rPr>
                <w:szCs w:val="22"/>
              </w:rPr>
            </w:pPr>
          </w:p>
        </w:tc>
        <w:tc>
          <w:tcPr>
            <w:tcW w:w="204" w:type="dxa"/>
            <w:vAlign w:val="bottom"/>
          </w:tcPr>
          <w:p w14:paraId="74FB154C" w14:textId="77777777" w:rsidR="005B1540" w:rsidRPr="00A27B59" w:rsidRDefault="005B1540" w:rsidP="005B1540">
            <w:pPr>
              <w:pStyle w:val="acctfourfigures"/>
              <w:shd w:val="clear" w:color="auto" w:fill="FFFFFF"/>
              <w:spacing w:line="240" w:lineRule="atLeast"/>
              <w:ind w:right="-79"/>
              <w:rPr>
                <w:szCs w:val="22"/>
              </w:rPr>
            </w:pPr>
          </w:p>
        </w:tc>
        <w:tc>
          <w:tcPr>
            <w:tcW w:w="1211" w:type="dxa"/>
            <w:vAlign w:val="bottom"/>
          </w:tcPr>
          <w:p w14:paraId="5F6CE976" w14:textId="77777777" w:rsidR="005B1540" w:rsidRPr="00A27B59" w:rsidRDefault="005B1540" w:rsidP="005B1540">
            <w:pPr>
              <w:pStyle w:val="acctfourfigures"/>
              <w:shd w:val="clear" w:color="auto" w:fill="FFFFFF"/>
              <w:tabs>
                <w:tab w:val="clear" w:pos="765"/>
                <w:tab w:val="decimal" w:pos="463"/>
                <w:tab w:val="decimal" w:pos="971"/>
              </w:tabs>
              <w:spacing w:line="240" w:lineRule="atLeast"/>
              <w:ind w:right="-79"/>
              <w:rPr>
                <w:szCs w:val="22"/>
              </w:rPr>
            </w:pPr>
          </w:p>
        </w:tc>
        <w:tc>
          <w:tcPr>
            <w:tcW w:w="192" w:type="dxa"/>
          </w:tcPr>
          <w:p w14:paraId="70454096" w14:textId="77777777" w:rsidR="005B1540" w:rsidRPr="00A27B59" w:rsidRDefault="005B1540" w:rsidP="005B1540">
            <w:pPr>
              <w:pStyle w:val="acctfourfigures"/>
              <w:shd w:val="clear" w:color="auto" w:fill="FFFFFF"/>
              <w:tabs>
                <w:tab w:val="clear" w:pos="765"/>
                <w:tab w:val="decimal" w:pos="459"/>
              </w:tabs>
              <w:spacing w:line="240" w:lineRule="atLeast"/>
              <w:ind w:right="-79"/>
              <w:rPr>
                <w:szCs w:val="22"/>
              </w:rPr>
            </w:pPr>
          </w:p>
        </w:tc>
        <w:tc>
          <w:tcPr>
            <w:tcW w:w="1209" w:type="dxa"/>
            <w:tcBorders>
              <w:top w:val="double" w:sz="4" w:space="0" w:color="auto"/>
            </w:tcBorders>
            <w:vAlign w:val="bottom"/>
          </w:tcPr>
          <w:p w14:paraId="2BCBA9D6" w14:textId="77777777" w:rsidR="005B1540" w:rsidRDefault="005B1540" w:rsidP="005B1540">
            <w:pPr>
              <w:pStyle w:val="acctfourfigures"/>
              <w:shd w:val="clear" w:color="auto" w:fill="FFFFFF"/>
              <w:tabs>
                <w:tab w:val="clear" w:pos="765"/>
                <w:tab w:val="decimal" w:pos="950"/>
              </w:tabs>
              <w:spacing w:line="240" w:lineRule="atLeast"/>
              <w:ind w:right="-79"/>
              <w:rPr>
                <w:b/>
                <w:bCs/>
                <w:szCs w:val="22"/>
              </w:rPr>
            </w:pPr>
          </w:p>
        </w:tc>
        <w:tc>
          <w:tcPr>
            <w:tcW w:w="243" w:type="dxa"/>
            <w:vAlign w:val="bottom"/>
          </w:tcPr>
          <w:p w14:paraId="3F3F4D96" w14:textId="77777777" w:rsidR="005B1540" w:rsidRPr="00503FC6" w:rsidRDefault="005B1540" w:rsidP="005B1540">
            <w:pPr>
              <w:pStyle w:val="acctfourfigures"/>
              <w:shd w:val="clear" w:color="auto" w:fill="FFFFFF"/>
              <w:tabs>
                <w:tab w:val="decimal" w:pos="506"/>
                <w:tab w:val="decimal" w:pos="652"/>
                <w:tab w:val="decimal" w:pos="950"/>
              </w:tabs>
              <w:spacing w:line="240" w:lineRule="atLeast"/>
              <w:ind w:right="-79"/>
              <w:rPr>
                <w:b/>
                <w:bCs/>
                <w:szCs w:val="22"/>
              </w:rPr>
            </w:pPr>
          </w:p>
        </w:tc>
        <w:tc>
          <w:tcPr>
            <w:tcW w:w="1209" w:type="dxa"/>
            <w:tcBorders>
              <w:top w:val="double" w:sz="4" w:space="0" w:color="auto"/>
            </w:tcBorders>
            <w:vAlign w:val="bottom"/>
          </w:tcPr>
          <w:p w14:paraId="7A903AF8" w14:textId="77777777" w:rsidR="005B1540" w:rsidRDefault="005B1540" w:rsidP="005B1540">
            <w:pPr>
              <w:pStyle w:val="acctfourfigures"/>
              <w:shd w:val="clear" w:color="auto" w:fill="FFFFFF"/>
              <w:tabs>
                <w:tab w:val="clear" w:pos="765"/>
                <w:tab w:val="decimal" w:pos="950"/>
              </w:tabs>
              <w:spacing w:line="240" w:lineRule="atLeast"/>
              <w:ind w:right="-79"/>
              <w:rPr>
                <w:b/>
                <w:bCs/>
                <w:szCs w:val="22"/>
              </w:rPr>
            </w:pPr>
          </w:p>
        </w:tc>
      </w:tr>
      <w:tr w:rsidR="005B1540" w:rsidRPr="00503FC6" w14:paraId="72A8EF40" w14:textId="77777777" w:rsidTr="00AE08EB">
        <w:trPr>
          <w:cantSplit/>
        </w:trPr>
        <w:tc>
          <w:tcPr>
            <w:tcW w:w="3510" w:type="dxa"/>
          </w:tcPr>
          <w:p w14:paraId="6C40AE79" w14:textId="77777777" w:rsidR="005B1540" w:rsidRPr="00503FC6" w:rsidRDefault="005B1540" w:rsidP="005B1540">
            <w:pPr>
              <w:shd w:val="clear" w:color="auto" w:fill="FFFFFF"/>
              <w:ind w:right="-79"/>
              <w:rPr>
                <w:rFonts w:ascii="Times New Roman" w:hAnsi="Times New Roman" w:cs="Times New Roman"/>
                <w:b/>
                <w:bCs/>
                <w:sz w:val="22"/>
                <w:szCs w:val="22"/>
              </w:rPr>
            </w:pPr>
            <w:r>
              <w:rPr>
                <w:rFonts w:ascii="Times New Roman" w:hAnsi="Times New Roman" w:cs="Times New Roman"/>
                <w:b/>
                <w:bCs/>
                <w:sz w:val="22"/>
                <w:szCs w:val="22"/>
              </w:rPr>
              <w:t>Timing of revenue recognition</w:t>
            </w:r>
          </w:p>
        </w:tc>
        <w:tc>
          <w:tcPr>
            <w:tcW w:w="1350" w:type="dxa"/>
            <w:vAlign w:val="bottom"/>
          </w:tcPr>
          <w:p w14:paraId="08724475" w14:textId="77777777" w:rsidR="005B1540" w:rsidRPr="007D41B5" w:rsidRDefault="005B1540" w:rsidP="005B1540">
            <w:pPr>
              <w:pStyle w:val="acctfourfigures"/>
              <w:shd w:val="clear" w:color="auto" w:fill="FFFFFF"/>
              <w:tabs>
                <w:tab w:val="clear" w:pos="765"/>
                <w:tab w:val="decimal" w:pos="950"/>
              </w:tabs>
              <w:spacing w:line="240" w:lineRule="atLeast"/>
              <w:ind w:right="-79"/>
              <w:rPr>
                <w:b/>
                <w:bCs/>
                <w:szCs w:val="22"/>
              </w:rPr>
            </w:pPr>
          </w:p>
        </w:tc>
        <w:tc>
          <w:tcPr>
            <w:tcW w:w="258" w:type="dxa"/>
            <w:vAlign w:val="bottom"/>
          </w:tcPr>
          <w:p w14:paraId="22B8F095" w14:textId="77777777" w:rsidR="005B1540" w:rsidRPr="00A27B59" w:rsidRDefault="005B1540" w:rsidP="005B1540">
            <w:pPr>
              <w:pStyle w:val="acctfourfigures"/>
              <w:shd w:val="clear" w:color="auto" w:fill="FFFFFF"/>
              <w:spacing w:line="240" w:lineRule="atLeast"/>
              <w:ind w:right="-79"/>
              <w:rPr>
                <w:szCs w:val="22"/>
              </w:rPr>
            </w:pPr>
          </w:p>
        </w:tc>
        <w:tc>
          <w:tcPr>
            <w:tcW w:w="1172" w:type="dxa"/>
            <w:vAlign w:val="bottom"/>
          </w:tcPr>
          <w:p w14:paraId="2BF240D3" w14:textId="77777777" w:rsidR="005B1540" w:rsidRPr="00A27B59" w:rsidRDefault="005B1540" w:rsidP="005B1540">
            <w:pPr>
              <w:pStyle w:val="acctfourfigures"/>
              <w:shd w:val="clear" w:color="auto" w:fill="FFFFFF"/>
              <w:tabs>
                <w:tab w:val="clear" w:pos="765"/>
                <w:tab w:val="decimal" w:pos="461"/>
              </w:tabs>
              <w:spacing w:line="240" w:lineRule="atLeast"/>
              <w:ind w:right="-79"/>
              <w:rPr>
                <w:szCs w:val="22"/>
              </w:rPr>
            </w:pPr>
          </w:p>
        </w:tc>
        <w:tc>
          <w:tcPr>
            <w:tcW w:w="181" w:type="dxa"/>
            <w:vAlign w:val="bottom"/>
          </w:tcPr>
          <w:p w14:paraId="07AD9714" w14:textId="77777777" w:rsidR="005B1540" w:rsidRPr="00A27B59" w:rsidRDefault="005B1540" w:rsidP="005B1540">
            <w:pPr>
              <w:pStyle w:val="acctfourfigures"/>
              <w:shd w:val="clear" w:color="auto" w:fill="FFFFFF"/>
              <w:tabs>
                <w:tab w:val="clear" w:pos="765"/>
                <w:tab w:val="decimal" w:pos="641"/>
              </w:tabs>
              <w:spacing w:line="240" w:lineRule="atLeast"/>
              <w:ind w:right="-79"/>
              <w:rPr>
                <w:szCs w:val="22"/>
              </w:rPr>
            </w:pPr>
          </w:p>
        </w:tc>
        <w:tc>
          <w:tcPr>
            <w:tcW w:w="1089" w:type="dxa"/>
            <w:vAlign w:val="bottom"/>
          </w:tcPr>
          <w:p w14:paraId="29898520" w14:textId="77777777" w:rsidR="005B1540" w:rsidRPr="00A27B59" w:rsidRDefault="005B1540" w:rsidP="005B1540">
            <w:pPr>
              <w:pStyle w:val="acctfourfigures"/>
              <w:shd w:val="clear" w:color="auto" w:fill="FFFFFF"/>
              <w:tabs>
                <w:tab w:val="clear" w:pos="765"/>
                <w:tab w:val="decimal" w:pos="465"/>
              </w:tabs>
              <w:spacing w:line="240" w:lineRule="atLeast"/>
              <w:ind w:right="-79"/>
              <w:rPr>
                <w:szCs w:val="22"/>
              </w:rPr>
            </w:pPr>
          </w:p>
        </w:tc>
        <w:tc>
          <w:tcPr>
            <w:tcW w:w="184" w:type="dxa"/>
            <w:vAlign w:val="bottom"/>
          </w:tcPr>
          <w:p w14:paraId="1BC4F292" w14:textId="77777777" w:rsidR="005B1540" w:rsidRPr="00A27B59" w:rsidRDefault="005B1540" w:rsidP="005B1540">
            <w:pPr>
              <w:pStyle w:val="acctfourfigures"/>
              <w:shd w:val="clear" w:color="auto" w:fill="FFFFFF"/>
              <w:spacing w:line="240" w:lineRule="atLeast"/>
              <w:ind w:right="-79"/>
              <w:rPr>
                <w:szCs w:val="22"/>
              </w:rPr>
            </w:pPr>
          </w:p>
        </w:tc>
        <w:tc>
          <w:tcPr>
            <w:tcW w:w="1166" w:type="dxa"/>
            <w:vAlign w:val="bottom"/>
          </w:tcPr>
          <w:p w14:paraId="6D9A8BA0" w14:textId="77777777" w:rsidR="005B1540" w:rsidRPr="00A27B59" w:rsidRDefault="005B1540" w:rsidP="005B1540">
            <w:pPr>
              <w:pStyle w:val="acctfourfigures"/>
              <w:shd w:val="clear" w:color="auto" w:fill="FFFFFF"/>
              <w:tabs>
                <w:tab w:val="clear" w:pos="765"/>
                <w:tab w:val="decimal" w:pos="465"/>
                <w:tab w:val="decimal" w:pos="941"/>
              </w:tabs>
              <w:spacing w:line="240" w:lineRule="atLeast"/>
              <w:ind w:right="-79"/>
              <w:rPr>
                <w:szCs w:val="22"/>
              </w:rPr>
            </w:pPr>
          </w:p>
        </w:tc>
        <w:tc>
          <w:tcPr>
            <w:tcW w:w="187" w:type="dxa"/>
            <w:vAlign w:val="bottom"/>
          </w:tcPr>
          <w:p w14:paraId="5CEB68FE" w14:textId="77777777" w:rsidR="005B1540" w:rsidRPr="00A27B59" w:rsidRDefault="005B1540" w:rsidP="005B1540">
            <w:pPr>
              <w:pStyle w:val="acctfourfigures"/>
              <w:shd w:val="clear" w:color="auto" w:fill="FFFFFF"/>
              <w:tabs>
                <w:tab w:val="clear" w:pos="765"/>
                <w:tab w:val="decimal" w:pos="641"/>
              </w:tabs>
              <w:spacing w:line="240" w:lineRule="atLeast"/>
              <w:ind w:right="-79"/>
              <w:rPr>
                <w:szCs w:val="22"/>
              </w:rPr>
            </w:pPr>
          </w:p>
        </w:tc>
        <w:tc>
          <w:tcPr>
            <w:tcW w:w="1073" w:type="dxa"/>
            <w:vAlign w:val="bottom"/>
          </w:tcPr>
          <w:p w14:paraId="4E27B974" w14:textId="77777777" w:rsidR="005B1540" w:rsidRPr="00A27B59" w:rsidRDefault="005B1540" w:rsidP="005B1540">
            <w:pPr>
              <w:pStyle w:val="acctfourfigures"/>
              <w:shd w:val="clear" w:color="auto" w:fill="FFFFFF"/>
              <w:tabs>
                <w:tab w:val="clear" w:pos="765"/>
                <w:tab w:val="decimal" w:pos="463"/>
              </w:tabs>
              <w:spacing w:line="240" w:lineRule="atLeast"/>
              <w:ind w:right="-79"/>
              <w:rPr>
                <w:szCs w:val="22"/>
              </w:rPr>
            </w:pPr>
          </w:p>
        </w:tc>
        <w:tc>
          <w:tcPr>
            <w:tcW w:w="204" w:type="dxa"/>
            <w:vAlign w:val="bottom"/>
          </w:tcPr>
          <w:p w14:paraId="65028788" w14:textId="77777777" w:rsidR="005B1540" w:rsidRPr="00A27B59" w:rsidRDefault="005B1540" w:rsidP="005B1540">
            <w:pPr>
              <w:pStyle w:val="acctfourfigures"/>
              <w:shd w:val="clear" w:color="auto" w:fill="FFFFFF"/>
              <w:spacing w:line="240" w:lineRule="atLeast"/>
              <w:ind w:right="-79"/>
              <w:rPr>
                <w:szCs w:val="22"/>
              </w:rPr>
            </w:pPr>
          </w:p>
        </w:tc>
        <w:tc>
          <w:tcPr>
            <w:tcW w:w="1211" w:type="dxa"/>
            <w:vAlign w:val="bottom"/>
          </w:tcPr>
          <w:p w14:paraId="2D1657EE" w14:textId="77777777" w:rsidR="005B1540" w:rsidRPr="00A27B59" w:rsidRDefault="005B1540" w:rsidP="005B1540">
            <w:pPr>
              <w:pStyle w:val="acctfourfigures"/>
              <w:shd w:val="clear" w:color="auto" w:fill="FFFFFF"/>
              <w:tabs>
                <w:tab w:val="clear" w:pos="765"/>
                <w:tab w:val="decimal" w:pos="463"/>
                <w:tab w:val="decimal" w:pos="971"/>
              </w:tabs>
              <w:spacing w:line="240" w:lineRule="atLeast"/>
              <w:ind w:right="-79"/>
              <w:rPr>
                <w:szCs w:val="22"/>
              </w:rPr>
            </w:pPr>
          </w:p>
        </w:tc>
        <w:tc>
          <w:tcPr>
            <w:tcW w:w="192" w:type="dxa"/>
          </w:tcPr>
          <w:p w14:paraId="4D38120A" w14:textId="77777777" w:rsidR="005B1540" w:rsidRPr="00A27B59" w:rsidRDefault="005B1540" w:rsidP="005B1540">
            <w:pPr>
              <w:pStyle w:val="acctfourfigures"/>
              <w:shd w:val="clear" w:color="auto" w:fill="FFFFFF"/>
              <w:tabs>
                <w:tab w:val="clear" w:pos="765"/>
                <w:tab w:val="decimal" w:pos="459"/>
              </w:tabs>
              <w:spacing w:line="240" w:lineRule="atLeast"/>
              <w:ind w:right="-79"/>
              <w:rPr>
                <w:szCs w:val="22"/>
              </w:rPr>
            </w:pPr>
          </w:p>
        </w:tc>
        <w:tc>
          <w:tcPr>
            <w:tcW w:w="1209" w:type="dxa"/>
            <w:vAlign w:val="bottom"/>
          </w:tcPr>
          <w:p w14:paraId="7B18D588" w14:textId="77777777" w:rsidR="005B1540" w:rsidRDefault="005B1540" w:rsidP="005B1540">
            <w:pPr>
              <w:pStyle w:val="acctfourfigures"/>
              <w:shd w:val="clear" w:color="auto" w:fill="FFFFFF"/>
              <w:tabs>
                <w:tab w:val="clear" w:pos="765"/>
                <w:tab w:val="decimal" w:pos="950"/>
              </w:tabs>
              <w:spacing w:line="240" w:lineRule="atLeast"/>
              <w:ind w:right="-79"/>
              <w:rPr>
                <w:b/>
                <w:bCs/>
                <w:szCs w:val="22"/>
              </w:rPr>
            </w:pPr>
          </w:p>
        </w:tc>
        <w:tc>
          <w:tcPr>
            <w:tcW w:w="243" w:type="dxa"/>
            <w:vAlign w:val="bottom"/>
          </w:tcPr>
          <w:p w14:paraId="02C4C2B0" w14:textId="77777777" w:rsidR="005B1540" w:rsidRPr="00503FC6" w:rsidRDefault="005B1540" w:rsidP="005B1540">
            <w:pPr>
              <w:pStyle w:val="acctfourfigures"/>
              <w:shd w:val="clear" w:color="auto" w:fill="FFFFFF"/>
              <w:tabs>
                <w:tab w:val="decimal" w:pos="506"/>
                <w:tab w:val="decimal" w:pos="652"/>
                <w:tab w:val="decimal" w:pos="950"/>
              </w:tabs>
              <w:spacing w:line="240" w:lineRule="atLeast"/>
              <w:ind w:right="-79"/>
              <w:rPr>
                <w:b/>
                <w:bCs/>
                <w:szCs w:val="22"/>
              </w:rPr>
            </w:pPr>
          </w:p>
        </w:tc>
        <w:tc>
          <w:tcPr>
            <w:tcW w:w="1209" w:type="dxa"/>
            <w:vAlign w:val="bottom"/>
          </w:tcPr>
          <w:p w14:paraId="516D8C37" w14:textId="77777777" w:rsidR="005B1540" w:rsidRDefault="005B1540" w:rsidP="005B1540">
            <w:pPr>
              <w:pStyle w:val="acctfourfigures"/>
              <w:shd w:val="clear" w:color="auto" w:fill="FFFFFF"/>
              <w:tabs>
                <w:tab w:val="clear" w:pos="765"/>
                <w:tab w:val="decimal" w:pos="950"/>
              </w:tabs>
              <w:spacing w:line="240" w:lineRule="atLeast"/>
              <w:ind w:right="-79"/>
              <w:rPr>
                <w:b/>
                <w:bCs/>
                <w:szCs w:val="22"/>
              </w:rPr>
            </w:pPr>
          </w:p>
        </w:tc>
      </w:tr>
      <w:tr w:rsidR="005B1540" w:rsidRPr="00503FC6" w14:paraId="6F7919FB" w14:textId="77777777" w:rsidTr="00AE08EB">
        <w:trPr>
          <w:cantSplit/>
        </w:trPr>
        <w:tc>
          <w:tcPr>
            <w:tcW w:w="3510" w:type="dxa"/>
          </w:tcPr>
          <w:p w14:paraId="55EF4FDA" w14:textId="77777777" w:rsidR="005B1540" w:rsidRPr="00F010AD" w:rsidRDefault="005B1540" w:rsidP="005B1540">
            <w:pPr>
              <w:shd w:val="clear" w:color="auto" w:fill="FFFFFF"/>
              <w:ind w:right="-79"/>
              <w:rPr>
                <w:rFonts w:ascii="Times New Roman" w:hAnsi="Times New Roman" w:cs="Times New Roman"/>
                <w:sz w:val="22"/>
                <w:szCs w:val="22"/>
              </w:rPr>
            </w:pPr>
            <w:r w:rsidRPr="00F010AD">
              <w:rPr>
                <w:rFonts w:ascii="Times New Roman" w:hAnsi="Times New Roman" w:cs="Times New Roman"/>
                <w:sz w:val="22"/>
                <w:szCs w:val="22"/>
              </w:rPr>
              <w:t>At a point in time</w:t>
            </w:r>
          </w:p>
        </w:tc>
        <w:tc>
          <w:tcPr>
            <w:tcW w:w="1350" w:type="dxa"/>
            <w:vAlign w:val="bottom"/>
          </w:tcPr>
          <w:p w14:paraId="58D743B9" w14:textId="5A01DE28" w:rsidR="005B1540" w:rsidRPr="00172CED" w:rsidRDefault="00667FC8" w:rsidP="00BF492D">
            <w:pPr>
              <w:pStyle w:val="acctfourfigures"/>
              <w:shd w:val="clear" w:color="auto" w:fill="FFFFFF"/>
              <w:tabs>
                <w:tab w:val="clear" w:pos="765"/>
                <w:tab w:val="decimal" w:pos="1090"/>
              </w:tabs>
              <w:spacing w:line="240" w:lineRule="atLeast"/>
              <w:ind w:right="-79"/>
              <w:rPr>
                <w:szCs w:val="22"/>
              </w:rPr>
            </w:pPr>
            <w:r>
              <w:rPr>
                <w:szCs w:val="22"/>
              </w:rPr>
              <w:t>20,529</w:t>
            </w:r>
          </w:p>
        </w:tc>
        <w:tc>
          <w:tcPr>
            <w:tcW w:w="258" w:type="dxa"/>
            <w:vAlign w:val="bottom"/>
          </w:tcPr>
          <w:p w14:paraId="554DEEC4" w14:textId="77777777" w:rsidR="005B1540" w:rsidRPr="00A27B59" w:rsidRDefault="005B1540" w:rsidP="005B1540">
            <w:pPr>
              <w:pStyle w:val="acctfourfigures"/>
              <w:shd w:val="clear" w:color="auto" w:fill="FFFFFF"/>
              <w:spacing w:line="240" w:lineRule="atLeast"/>
              <w:ind w:right="-79"/>
              <w:rPr>
                <w:szCs w:val="22"/>
              </w:rPr>
            </w:pPr>
          </w:p>
        </w:tc>
        <w:tc>
          <w:tcPr>
            <w:tcW w:w="1172" w:type="dxa"/>
            <w:vAlign w:val="bottom"/>
          </w:tcPr>
          <w:p w14:paraId="29CDB7E3" w14:textId="77777777" w:rsidR="005B1540" w:rsidRPr="00A27B59" w:rsidRDefault="0034013F" w:rsidP="005B1540">
            <w:pPr>
              <w:pStyle w:val="acctfourfigures"/>
              <w:shd w:val="clear" w:color="auto" w:fill="FFFFFF"/>
              <w:tabs>
                <w:tab w:val="clear" w:pos="765"/>
                <w:tab w:val="decimal" w:pos="950"/>
              </w:tabs>
              <w:spacing w:line="240" w:lineRule="atLeast"/>
              <w:ind w:right="-79"/>
              <w:rPr>
                <w:szCs w:val="22"/>
              </w:rPr>
            </w:pPr>
            <w:r>
              <w:rPr>
                <w:szCs w:val="22"/>
              </w:rPr>
              <w:t>-</w:t>
            </w:r>
          </w:p>
        </w:tc>
        <w:tc>
          <w:tcPr>
            <w:tcW w:w="181" w:type="dxa"/>
            <w:vAlign w:val="bottom"/>
          </w:tcPr>
          <w:p w14:paraId="54143B68" w14:textId="77777777" w:rsidR="005B1540" w:rsidRPr="00A27B59" w:rsidRDefault="005B1540" w:rsidP="005B1540">
            <w:pPr>
              <w:pStyle w:val="acctfourfigures"/>
              <w:shd w:val="clear" w:color="auto" w:fill="FFFFFF"/>
              <w:tabs>
                <w:tab w:val="clear" w:pos="765"/>
                <w:tab w:val="decimal" w:pos="641"/>
              </w:tabs>
              <w:spacing w:line="240" w:lineRule="atLeast"/>
              <w:ind w:right="-79"/>
              <w:rPr>
                <w:szCs w:val="22"/>
              </w:rPr>
            </w:pPr>
          </w:p>
        </w:tc>
        <w:tc>
          <w:tcPr>
            <w:tcW w:w="1089" w:type="dxa"/>
            <w:vAlign w:val="bottom"/>
          </w:tcPr>
          <w:p w14:paraId="2737EA9C" w14:textId="55F3DE3E" w:rsidR="005B1540" w:rsidRPr="00A27B59" w:rsidRDefault="00667FC8" w:rsidP="005B1540">
            <w:pPr>
              <w:pStyle w:val="acctfourfigures"/>
              <w:shd w:val="clear" w:color="auto" w:fill="FFFFFF"/>
              <w:tabs>
                <w:tab w:val="clear" w:pos="765"/>
                <w:tab w:val="decimal" w:pos="830"/>
              </w:tabs>
              <w:spacing w:line="240" w:lineRule="atLeast"/>
              <w:ind w:right="-79"/>
              <w:rPr>
                <w:szCs w:val="22"/>
              </w:rPr>
            </w:pPr>
            <w:r>
              <w:rPr>
                <w:szCs w:val="22"/>
              </w:rPr>
              <w:t>-</w:t>
            </w:r>
          </w:p>
        </w:tc>
        <w:tc>
          <w:tcPr>
            <w:tcW w:w="184" w:type="dxa"/>
            <w:vAlign w:val="bottom"/>
          </w:tcPr>
          <w:p w14:paraId="273036BE" w14:textId="77777777" w:rsidR="005B1540" w:rsidRPr="00A27B59" w:rsidRDefault="005B1540" w:rsidP="005B1540">
            <w:pPr>
              <w:pStyle w:val="acctfourfigures"/>
              <w:shd w:val="clear" w:color="auto" w:fill="FFFFFF"/>
              <w:spacing w:line="240" w:lineRule="atLeast"/>
              <w:ind w:right="-79"/>
              <w:rPr>
                <w:szCs w:val="22"/>
              </w:rPr>
            </w:pPr>
          </w:p>
        </w:tc>
        <w:tc>
          <w:tcPr>
            <w:tcW w:w="1166" w:type="dxa"/>
            <w:vAlign w:val="bottom"/>
          </w:tcPr>
          <w:p w14:paraId="7FB0E937" w14:textId="77777777" w:rsidR="005B1540" w:rsidRPr="00A27B59" w:rsidRDefault="0034013F" w:rsidP="005B1540">
            <w:pPr>
              <w:pStyle w:val="acctfourfigures"/>
              <w:shd w:val="clear" w:color="auto" w:fill="FFFFFF"/>
              <w:tabs>
                <w:tab w:val="clear" w:pos="765"/>
                <w:tab w:val="decimal" w:pos="941"/>
              </w:tabs>
              <w:spacing w:line="240" w:lineRule="atLeast"/>
              <w:ind w:right="-79"/>
              <w:rPr>
                <w:szCs w:val="22"/>
              </w:rPr>
            </w:pPr>
            <w:r>
              <w:rPr>
                <w:szCs w:val="22"/>
              </w:rPr>
              <w:t>-</w:t>
            </w:r>
          </w:p>
        </w:tc>
        <w:tc>
          <w:tcPr>
            <w:tcW w:w="187" w:type="dxa"/>
            <w:vAlign w:val="bottom"/>
          </w:tcPr>
          <w:p w14:paraId="40EFED26" w14:textId="77777777" w:rsidR="005B1540" w:rsidRPr="00A27B59" w:rsidRDefault="005B1540" w:rsidP="005B1540">
            <w:pPr>
              <w:pStyle w:val="acctfourfigures"/>
              <w:shd w:val="clear" w:color="auto" w:fill="FFFFFF"/>
              <w:tabs>
                <w:tab w:val="clear" w:pos="765"/>
                <w:tab w:val="decimal" w:pos="641"/>
              </w:tabs>
              <w:spacing w:line="240" w:lineRule="atLeast"/>
              <w:ind w:right="-79"/>
              <w:rPr>
                <w:szCs w:val="22"/>
              </w:rPr>
            </w:pPr>
          </w:p>
        </w:tc>
        <w:tc>
          <w:tcPr>
            <w:tcW w:w="1073" w:type="dxa"/>
            <w:vAlign w:val="bottom"/>
          </w:tcPr>
          <w:p w14:paraId="4F69A28C" w14:textId="764BD33E" w:rsidR="005B1540" w:rsidRPr="00A27B59" w:rsidRDefault="00667FC8" w:rsidP="005B1540">
            <w:pPr>
              <w:pStyle w:val="acctfourfigures"/>
              <w:shd w:val="clear" w:color="auto" w:fill="FFFFFF"/>
              <w:tabs>
                <w:tab w:val="clear" w:pos="765"/>
                <w:tab w:val="decimal" w:pos="814"/>
              </w:tabs>
              <w:spacing w:line="240" w:lineRule="atLeast"/>
              <w:ind w:right="-79"/>
              <w:rPr>
                <w:szCs w:val="22"/>
              </w:rPr>
            </w:pPr>
            <w:r>
              <w:rPr>
                <w:szCs w:val="22"/>
              </w:rPr>
              <w:t>-</w:t>
            </w:r>
          </w:p>
        </w:tc>
        <w:tc>
          <w:tcPr>
            <w:tcW w:w="204" w:type="dxa"/>
            <w:vAlign w:val="bottom"/>
          </w:tcPr>
          <w:p w14:paraId="228DA33D" w14:textId="77777777" w:rsidR="005B1540" w:rsidRPr="00A27B59" w:rsidRDefault="005B1540" w:rsidP="005B1540">
            <w:pPr>
              <w:pStyle w:val="acctfourfigures"/>
              <w:shd w:val="clear" w:color="auto" w:fill="FFFFFF"/>
              <w:tabs>
                <w:tab w:val="decimal" w:pos="950"/>
              </w:tabs>
              <w:spacing w:line="240" w:lineRule="atLeast"/>
              <w:ind w:right="-79"/>
              <w:rPr>
                <w:szCs w:val="22"/>
              </w:rPr>
            </w:pPr>
          </w:p>
        </w:tc>
        <w:tc>
          <w:tcPr>
            <w:tcW w:w="1211" w:type="dxa"/>
            <w:vAlign w:val="bottom"/>
          </w:tcPr>
          <w:p w14:paraId="2EBC0E7D" w14:textId="77777777" w:rsidR="005B1540" w:rsidRPr="00A27B59" w:rsidRDefault="0034013F" w:rsidP="005B1540">
            <w:pPr>
              <w:pStyle w:val="acctfourfigures"/>
              <w:shd w:val="clear" w:color="auto" w:fill="FFFFFF"/>
              <w:tabs>
                <w:tab w:val="clear" w:pos="765"/>
                <w:tab w:val="decimal" w:pos="971"/>
              </w:tabs>
              <w:spacing w:line="240" w:lineRule="atLeast"/>
              <w:ind w:right="-79"/>
              <w:rPr>
                <w:szCs w:val="22"/>
              </w:rPr>
            </w:pPr>
            <w:r>
              <w:rPr>
                <w:szCs w:val="22"/>
              </w:rPr>
              <w:t>-</w:t>
            </w:r>
          </w:p>
        </w:tc>
        <w:tc>
          <w:tcPr>
            <w:tcW w:w="192" w:type="dxa"/>
          </w:tcPr>
          <w:p w14:paraId="7F849524" w14:textId="77777777" w:rsidR="005B1540" w:rsidRPr="00A27B59" w:rsidRDefault="005B1540" w:rsidP="005B1540">
            <w:pPr>
              <w:pStyle w:val="acctfourfigures"/>
              <w:shd w:val="clear" w:color="auto" w:fill="FFFFFF"/>
              <w:tabs>
                <w:tab w:val="clear" w:pos="765"/>
                <w:tab w:val="decimal" w:pos="459"/>
              </w:tabs>
              <w:spacing w:line="240" w:lineRule="atLeast"/>
              <w:ind w:right="-79"/>
              <w:rPr>
                <w:szCs w:val="22"/>
              </w:rPr>
            </w:pPr>
          </w:p>
        </w:tc>
        <w:tc>
          <w:tcPr>
            <w:tcW w:w="1209" w:type="dxa"/>
            <w:vAlign w:val="bottom"/>
          </w:tcPr>
          <w:p w14:paraId="1C5A8E13" w14:textId="444001C7" w:rsidR="005B1540" w:rsidRPr="00A27B59" w:rsidRDefault="0047645C" w:rsidP="005B1540">
            <w:pPr>
              <w:pStyle w:val="acctfourfigures"/>
              <w:shd w:val="clear" w:color="auto" w:fill="FFFFFF"/>
              <w:tabs>
                <w:tab w:val="clear" w:pos="765"/>
                <w:tab w:val="decimal" w:pos="950"/>
              </w:tabs>
              <w:spacing w:line="240" w:lineRule="atLeast"/>
              <w:ind w:right="-79"/>
              <w:rPr>
                <w:szCs w:val="22"/>
              </w:rPr>
            </w:pPr>
            <w:r>
              <w:rPr>
                <w:szCs w:val="22"/>
              </w:rPr>
              <w:t>20,529</w:t>
            </w:r>
          </w:p>
        </w:tc>
        <w:tc>
          <w:tcPr>
            <w:tcW w:w="243" w:type="dxa"/>
            <w:vAlign w:val="bottom"/>
          </w:tcPr>
          <w:p w14:paraId="59093C74" w14:textId="77777777" w:rsidR="005B1540" w:rsidRPr="00A27B59" w:rsidRDefault="005B1540" w:rsidP="005B1540">
            <w:pPr>
              <w:pStyle w:val="acctfourfigures"/>
              <w:shd w:val="clear" w:color="auto" w:fill="FFFFFF"/>
              <w:spacing w:line="240" w:lineRule="atLeast"/>
              <w:ind w:right="-79"/>
              <w:rPr>
                <w:szCs w:val="22"/>
              </w:rPr>
            </w:pPr>
          </w:p>
        </w:tc>
        <w:tc>
          <w:tcPr>
            <w:tcW w:w="1209" w:type="dxa"/>
            <w:vAlign w:val="bottom"/>
          </w:tcPr>
          <w:p w14:paraId="526107E7" w14:textId="77777777" w:rsidR="005B1540" w:rsidRPr="00A27B59" w:rsidRDefault="0034013F" w:rsidP="005B1540">
            <w:pPr>
              <w:pStyle w:val="acctfourfigures"/>
              <w:shd w:val="clear" w:color="auto" w:fill="FFFFFF"/>
              <w:tabs>
                <w:tab w:val="clear" w:pos="765"/>
                <w:tab w:val="decimal" w:pos="950"/>
              </w:tabs>
              <w:spacing w:line="240" w:lineRule="atLeast"/>
              <w:ind w:right="-79"/>
              <w:rPr>
                <w:szCs w:val="22"/>
              </w:rPr>
            </w:pPr>
            <w:r>
              <w:rPr>
                <w:szCs w:val="22"/>
              </w:rPr>
              <w:t>-</w:t>
            </w:r>
          </w:p>
        </w:tc>
      </w:tr>
      <w:tr w:rsidR="005B1540" w:rsidRPr="00503FC6" w14:paraId="0428CC63" w14:textId="77777777" w:rsidTr="00AE08EB">
        <w:trPr>
          <w:cantSplit/>
        </w:trPr>
        <w:tc>
          <w:tcPr>
            <w:tcW w:w="3510" w:type="dxa"/>
          </w:tcPr>
          <w:p w14:paraId="13E6B60F" w14:textId="77777777" w:rsidR="005B1540" w:rsidRPr="00F010AD" w:rsidRDefault="005B1540" w:rsidP="005B1540">
            <w:pPr>
              <w:shd w:val="clear" w:color="auto" w:fill="FFFFFF"/>
              <w:ind w:right="-79"/>
              <w:rPr>
                <w:rFonts w:ascii="Times New Roman" w:hAnsi="Times New Roman" w:cs="Times New Roman"/>
                <w:sz w:val="22"/>
                <w:szCs w:val="22"/>
              </w:rPr>
            </w:pPr>
            <w:r>
              <w:rPr>
                <w:rFonts w:ascii="Times New Roman" w:hAnsi="Times New Roman" w:cs="Times New Roman"/>
                <w:sz w:val="22"/>
                <w:szCs w:val="22"/>
              </w:rPr>
              <w:t>Over</w:t>
            </w:r>
            <w:r w:rsidR="00236A8E">
              <w:rPr>
                <w:rFonts w:ascii="Times New Roman" w:hAnsi="Times New Roman" w:cs="Times New Roman"/>
                <w:sz w:val="22"/>
                <w:szCs w:val="22"/>
              </w:rPr>
              <w:t xml:space="preserve"> </w:t>
            </w:r>
            <w:r>
              <w:rPr>
                <w:rFonts w:ascii="Times New Roman" w:hAnsi="Times New Roman" w:cs="Times New Roman"/>
                <w:sz w:val="22"/>
                <w:szCs w:val="22"/>
              </w:rPr>
              <w:t>time</w:t>
            </w:r>
          </w:p>
        </w:tc>
        <w:tc>
          <w:tcPr>
            <w:tcW w:w="1350" w:type="dxa"/>
            <w:tcBorders>
              <w:bottom w:val="single" w:sz="4" w:space="0" w:color="auto"/>
            </w:tcBorders>
            <w:vAlign w:val="bottom"/>
          </w:tcPr>
          <w:p w14:paraId="14E32B4D" w14:textId="14B487D0" w:rsidR="005B1540" w:rsidRPr="00172CED" w:rsidRDefault="00667FC8" w:rsidP="00BF492D">
            <w:pPr>
              <w:pStyle w:val="acctfourfigures"/>
              <w:shd w:val="clear" w:color="auto" w:fill="FFFFFF"/>
              <w:tabs>
                <w:tab w:val="clear" w:pos="765"/>
                <w:tab w:val="decimal" w:pos="1090"/>
              </w:tabs>
              <w:spacing w:line="240" w:lineRule="atLeast"/>
              <w:ind w:right="-79"/>
              <w:rPr>
                <w:szCs w:val="22"/>
              </w:rPr>
            </w:pPr>
            <w:r>
              <w:rPr>
                <w:szCs w:val="22"/>
              </w:rPr>
              <w:t>-</w:t>
            </w:r>
          </w:p>
        </w:tc>
        <w:tc>
          <w:tcPr>
            <w:tcW w:w="258" w:type="dxa"/>
            <w:tcBorders>
              <w:bottom w:val="nil"/>
            </w:tcBorders>
            <w:vAlign w:val="bottom"/>
          </w:tcPr>
          <w:p w14:paraId="6A00F83F" w14:textId="77777777" w:rsidR="005B1540" w:rsidRPr="00A27B59" w:rsidRDefault="005B1540" w:rsidP="005B1540">
            <w:pPr>
              <w:pStyle w:val="acctfourfigures"/>
              <w:shd w:val="clear" w:color="auto" w:fill="FFFFFF"/>
              <w:spacing w:line="240" w:lineRule="atLeast"/>
              <w:ind w:right="-79"/>
              <w:rPr>
                <w:szCs w:val="22"/>
              </w:rPr>
            </w:pPr>
          </w:p>
        </w:tc>
        <w:tc>
          <w:tcPr>
            <w:tcW w:w="1172" w:type="dxa"/>
            <w:tcBorders>
              <w:bottom w:val="single" w:sz="4" w:space="0" w:color="auto"/>
            </w:tcBorders>
            <w:vAlign w:val="bottom"/>
          </w:tcPr>
          <w:p w14:paraId="42406978" w14:textId="77777777" w:rsidR="005B1540" w:rsidRDefault="0034013F" w:rsidP="005B1540">
            <w:pPr>
              <w:pStyle w:val="acctfourfigures"/>
              <w:shd w:val="clear" w:color="auto" w:fill="FFFFFF"/>
              <w:tabs>
                <w:tab w:val="clear" w:pos="765"/>
                <w:tab w:val="decimal" w:pos="950"/>
              </w:tabs>
              <w:spacing w:line="240" w:lineRule="atLeast"/>
              <w:ind w:right="-79"/>
              <w:rPr>
                <w:szCs w:val="22"/>
              </w:rPr>
            </w:pPr>
            <w:r>
              <w:rPr>
                <w:szCs w:val="22"/>
              </w:rPr>
              <w:t>-</w:t>
            </w:r>
          </w:p>
        </w:tc>
        <w:tc>
          <w:tcPr>
            <w:tcW w:w="181" w:type="dxa"/>
            <w:tcBorders>
              <w:bottom w:val="nil"/>
            </w:tcBorders>
            <w:vAlign w:val="bottom"/>
          </w:tcPr>
          <w:p w14:paraId="3C1AFF9A" w14:textId="77777777" w:rsidR="005B1540" w:rsidRPr="00A27B59" w:rsidRDefault="005B1540" w:rsidP="005B1540">
            <w:pPr>
              <w:pStyle w:val="acctfourfigures"/>
              <w:shd w:val="clear" w:color="auto" w:fill="FFFFFF"/>
              <w:tabs>
                <w:tab w:val="clear" w:pos="765"/>
                <w:tab w:val="decimal" w:pos="641"/>
              </w:tabs>
              <w:spacing w:line="240" w:lineRule="atLeast"/>
              <w:ind w:right="-79"/>
              <w:rPr>
                <w:szCs w:val="22"/>
              </w:rPr>
            </w:pPr>
          </w:p>
        </w:tc>
        <w:tc>
          <w:tcPr>
            <w:tcW w:w="1089" w:type="dxa"/>
            <w:tcBorders>
              <w:bottom w:val="single" w:sz="4" w:space="0" w:color="auto"/>
            </w:tcBorders>
            <w:vAlign w:val="bottom"/>
          </w:tcPr>
          <w:p w14:paraId="72CC9D12" w14:textId="164777BE" w:rsidR="005B1540" w:rsidRDefault="00345092" w:rsidP="005B1540">
            <w:pPr>
              <w:pStyle w:val="acctfourfigures"/>
              <w:shd w:val="clear" w:color="auto" w:fill="FFFFFF"/>
              <w:tabs>
                <w:tab w:val="clear" w:pos="765"/>
                <w:tab w:val="decimal" w:pos="830"/>
              </w:tabs>
              <w:spacing w:line="240" w:lineRule="atLeast"/>
              <w:ind w:right="-79"/>
              <w:rPr>
                <w:szCs w:val="22"/>
              </w:rPr>
            </w:pPr>
            <w:r>
              <w:rPr>
                <w:szCs w:val="22"/>
              </w:rPr>
              <w:t>163,812</w:t>
            </w:r>
          </w:p>
        </w:tc>
        <w:tc>
          <w:tcPr>
            <w:tcW w:w="184" w:type="dxa"/>
            <w:tcBorders>
              <w:bottom w:val="nil"/>
            </w:tcBorders>
            <w:vAlign w:val="bottom"/>
          </w:tcPr>
          <w:p w14:paraId="2EB2AB7C" w14:textId="77777777" w:rsidR="005B1540" w:rsidRPr="00A27B59" w:rsidRDefault="005B1540" w:rsidP="005B1540">
            <w:pPr>
              <w:pStyle w:val="acctfourfigures"/>
              <w:shd w:val="clear" w:color="auto" w:fill="FFFFFF"/>
              <w:spacing w:line="240" w:lineRule="atLeast"/>
              <w:ind w:right="-79"/>
              <w:rPr>
                <w:szCs w:val="22"/>
              </w:rPr>
            </w:pPr>
          </w:p>
        </w:tc>
        <w:tc>
          <w:tcPr>
            <w:tcW w:w="1166" w:type="dxa"/>
            <w:tcBorders>
              <w:bottom w:val="single" w:sz="4" w:space="0" w:color="auto"/>
            </w:tcBorders>
            <w:vAlign w:val="bottom"/>
          </w:tcPr>
          <w:p w14:paraId="176975E9" w14:textId="77777777" w:rsidR="005B1540" w:rsidRDefault="0034013F" w:rsidP="005B1540">
            <w:pPr>
              <w:pStyle w:val="acctfourfigures"/>
              <w:shd w:val="clear" w:color="auto" w:fill="FFFFFF"/>
              <w:tabs>
                <w:tab w:val="clear" w:pos="765"/>
                <w:tab w:val="decimal" w:pos="941"/>
              </w:tabs>
              <w:spacing w:line="240" w:lineRule="atLeast"/>
              <w:ind w:right="-79"/>
              <w:rPr>
                <w:szCs w:val="22"/>
              </w:rPr>
            </w:pPr>
            <w:r>
              <w:rPr>
                <w:szCs w:val="22"/>
              </w:rPr>
              <w:t>157,105</w:t>
            </w:r>
          </w:p>
        </w:tc>
        <w:tc>
          <w:tcPr>
            <w:tcW w:w="187" w:type="dxa"/>
            <w:tcBorders>
              <w:bottom w:val="nil"/>
            </w:tcBorders>
            <w:vAlign w:val="bottom"/>
          </w:tcPr>
          <w:p w14:paraId="43DD3885" w14:textId="77777777" w:rsidR="005B1540" w:rsidRPr="00A27B59" w:rsidRDefault="005B1540" w:rsidP="005B1540">
            <w:pPr>
              <w:pStyle w:val="acctfourfigures"/>
              <w:shd w:val="clear" w:color="auto" w:fill="FFFFFF"/>
              <w:tabs>
                <w:tab w:val="clear" w:pos="765"/>
                <w:tab w:val="decimal" w:pos="641"/>
              </w:tabs>
              <w:spacing w:line="240" w:lineRule="atLeast"/>
              <w:ind w:right="-79"/>
              <w:rPr>
                <w:szCs w:val="22"/>
              </w:rPr>
            </w:pPr>
          </w:p>
        </w:tc>
        <w:tc>
          <w:tcPr>
            <w:tcW w:w="1073" w:type="dxa"/>
            <w:tcBorders>
              <w:bottom w:val="single" w:sz="4" w:space="0" w:color="auto"/>
            </w:tcBorders>
            <w:vAlign w:val="bottom"/>
          </w:tcPr>
          <w:p w14:paraId="18CE2E18" w14:textId="1F02BA0E" w:rsidR="005B1540" w:rsidRDefault="000F02E9" w:rsidP="005B1540">
            <w:pPr>
              <w:pStyle w:val="acctfourfigures"/>
              <w:shd w:val="clear" w:color="auto" w:fill="FFFFFF"/>
              <w:tabs>
                <w:tab w:val="clear" w:pos="765"/>
                <w:tab w:val="decimal" w:pos="814"/>
              </w:tabs>
              <w:spacing w:line="240" w:lineRule="atLeast"/>
              <w:ind w:right="-79"/>
              <w:rPr>
                <w:szCs w:val="22"/>
              </w:rPr>
            </w:pPr>
            <w:r>
              <w:rPr>
                <w:szCs w:val="22"/>
              </w:rPr>
              <w:t>8,811</w:t>
            </w:r>
          </w:p>
        </w:tc>
        <w:tc>
          <w:tcPr>
            <w:tcW w:w="204" w:type="dxa"/>
            <w:tcBorders>
              <w:bottom w:val="nil"/>
            </w:tcBorders>
            <w:vAlign w:val="bottom"/>
          </w:tcPr>
          <w:p w14:paraId="38CB1826" w14:textId="77777777" w:rsidR="005B1540" w:rsidRPr="00A27B59" w:rsidRDefault="005B1540" w:rsidP="005B1540">
            <w:pPr>
              <w:pStyle w:val="acctfourfigures"/>
              <w:shd w:val="clear" w:color="auto" w:fill="FFFFFF"/>
              <w:tabs>
                <w:tab w:val="decimal" w:pos="950"/>
              </w:tabs>
              <w:spacing w:line="240" w:lineRule="atLeast"/>
              <w:ind w:right="-79"/>
              <w:rPr>
                <w:szCs w:val="22"/>
              </w:rPr>
            </w:pPr>
          </w:p>
        </w:tc>
        <w:tc>
          <w:tcPr>
            <w:tcW w:w="1211" w:type="dxa"/>
            <w:tcBorders>
              <w:bottom w:val="single" w:sz="4" w:space="0" w:color="auto"/>
            </w:tcBorders>
            <w:vAlign w:val="bottom"/>
          </w:tcPr>
          <w:p w14:paraId="626A43F1" w14:textId="77777777" w:rsidR="005B1540" w:rsidRDefault="0034013F" w:rsidP="005B1540">
            <w:pPr>
              <w:pStyle w:val="acctfourfigures"/>
              <w:shd w:val="clear" w:color="auto" w:fill="FFFFFF"/>
              <w:tabs>
                <w:tab w:val="clear" w:pos="765"/>
                <w:tab w:val="decimal" w:pos="971"/>
              </w:tabs>
              <w:spacing w:line="240" w:lineRule="atLeast"/>
              <w:ind w:right="-79"/>
              <w:rPr>
                <w:szCs w:val="22"/>
              </w:rPr>
            </w:pPr>
            <w:r>
              <w:rPr>
                <w:szCs w:val="22"/>
              </w:rPr>
              <w:t>7,394</w:t>
            </w:r>
          </w:p>
        </w:tc>
        <w:tc>
          <w:tcPr>
            <w:tcW w:w="192" w:type="dxa"/>
            <w:tcBorders>
              <w:bottom w:val="nil"/>
            </w:tcBorders>
          </w:tcPr>
          <w:p w14:paraId="21BD6219" w14:textId="77777777" w:rsidR="005B1540" w:rsidRPr="00A27B59" w:rsidRDefault="005B1540" w:rsidP="005B1540">
            <w:pPr>
              <w:pStyle w:val="acctfourfigures"/>
              <w:shd w:val="clear" w:color="auto" w:fill="FFFFFF"/>
              <w:tabs>
                <w:tab w:val="clear" w:pos="765"/>
                <w:tab w:val="decimal" w:pos="459"/>
              </w:tabs>
              <w:spacing w:line="240" w:lineRule="atLeast"/>
              <w:ind w:right="-79"/>
              <w:rPr>
                <w:szCs w:val="22"/>
              </w:rPr>
            </w:pPr>
          </w:p>
        </w:tc>
        <w:tc>
          <w:tcPr>
            <w:tcW w:w="1209" w:type="dxa"/>
            <w:tcBorders>
              <w:bottom w:val="single" w:sz="4" w:space="0" w:color="auto"/>
            </w:tcBorders>
            <w:vAlign w:val="bottom"/>
          </w:tcPr>
          <w:p w14:paraId="796921FC" w14:textId="67287025" w:rsidR="005B1540" w:rsidRDefault="0047645C" w:rsidP="005B1540">
            <w:pPr>
              <w:pStyle w:val="acctfourfigures"/>
              <w:shd w:val="clear" w:color="auto" w:fill="FFFFFF"/>
              <w:tabs>
                <w:tab w:val="clear" w:pos="765"/>
                <w:tab w:val="decimal" w:pos="950"/>
              </w:tabs>
              <w:spacing w:line="240" w:lineRule="atLeast"/>
              <w:ind w:right="-79"/>
              <w:rPr>
                <w:szCs w:val="22"/>
              </w:rPr>
            </w:pPr>
            <w:r>
              <w:rPr>
                <w:szCs w:val="22"/>
              </w:rPr>
              <w:t>172,263</w:t>
            </w:r>
          </w:p>
        </w:tc>
        <w:tc>
          <w:tcPr>
            <w:tcW w:w="243" w:type="dxa"/>
            <w:tcBorders>
              <w:bottom w:val="nil"/>
            </w:tcBorders>
            <w:vAlign w:val="bottom"/>
          </w:tcPr>
          <w:p w14:paraId="5149B6A2" w14:textId="77777777" w:rsidR="005B1540" w:rsidRPr="00A27B59" w:rsidRDefault="005B1540" w:rsidP="005B1540">
            <w:pPr>
              <w:pStyle w:val="acctfourfigures"/>
              <w:shd w:val="clear" w:color="auto" w:fill="FFFFFF"/>
              <w:spacing w:line="240" w:lineRule="atLeast"/>
              <w:ind w:right="-79"/>
              <w:rPr>
                <w:szCs w:val="22"/>
              </w:rPr>
            </w:pPr>
          </w:p>
        </w:tc>
        <w:tc>
          <w:tcPr>
            <w:tcW w:w="1209" w:type="dxa"/>
            <w:tcBorders>
              <w:bottom w:val="single" w:sz="4" w:space="0" w:color="auto"/>
            </w:tcBorders>
            <w:vAlign w:val="bottom"/>
          </w:tcPr>
          <w:p w14:paraId="13F048E2" w14:textId="77777777" w:rsidR="005B1540" w:rsidRDefault="0034013F" w:rsidP="005B1540">
            <w:pPr>
              <w:pStyle w:val="acctfourfigures"/>
              <w:shd w:val="clear" w:color="auto" w:fill="FFFFFF"/>
              <w:tabs>
                <w:tab w:val="clear" w:pos="765"/>
                <w:tab w:val="decimal" w:pos="950"/>
              </w:tabs>
              <w:spacing w:line="240" w:lineRule="atLeast"/>
              <w:ind w:right="-79"/>
              <w:rPr>
                <w:szCs w:val="22"/>
              </w:rPr>
            </w:pPr>
            <w:r>
              <w:rPr>
                <w:szCs w:val="22"/>
              </w:rPr>
              <w:t>164,499</w:t>
            </w:r>
          </w:p>
        </w:tc>
      </w:tr>
      <w:tr w:rsidR="005B1540" w:rsidRPr="00503FC6" w14:paraId="36CE613F" w14:textId="77777777" w:rsidTr="00AE08EB">
        <w:trPr>
          <w:cantSplit/>
        </w:trPr>
        <w:tc>
          <w:tcPr>
            <w:tcW w:w="3510" w:type="dxa"/>
          </w:tcPr>
          <w:p w14:paraId="2C35B3FA" w14:textId="77777777" w:rsidR="005B1540" w:rsidRPr="00F010AD" w:rsidRDefault="005B1540" w:rsidP="005B1540">
            <w:pPr>
              <w:shd w:val="clear" w:color="auto" w:fill="FFFFFF"/>
              <w:ind w:right="-79"/>
              <w:rPr>
                <w:rFonts w:ascii="Times New Roman" w:hAnsi="Times New Roman" w:cs="Times New Roman"/>
                <w:b/>
                <w:bCs/>
                <w:sz w:val="22"/>
                <w:szCs w:val="22"/>
              </w:rPr>
            </w:pPr>
            <w:r w:rsidRPr="00F010AD">
              <w:rPr>
                <w:rFonts w:ascii="Times New Roman" w:hAnsi="Times New Roman" w:cs="Times New Roman"/>
                <w:b/>
                <w:bCs/>
                <w:sz w:val="22"/>
                <w:szCs w:val="22"/>
              </w:rPr>
              <w:t>Total</w:t>
            </w:r>
          </w:p>
        </w:tc>
        <w:tc>
          <w:tcPr>
            <w:tcW w:w="1350" w:type="dxa"/>
            <w:tcBorders>
              <w:top w:val="single" w:sz="4" w:space="0" w:color="auto"/>
              <w:bottom w:val="double" w:sz="4" w:space="0" w:color="auto"/>
            </w:tcBorders>
            <w:vAlign w:val="bottom"/>
          </w:tcPr>
          <w:p w14:paraId="234658A3" w14:textId="4B0432EE" w:rsidR="005B1540" w:rsidRPr="0076722A" w:rsidRDefault="00667FC8" w:rsidP="00BF492D">
            <w:pPr>
              <w:pStyle w:val="acctfourfigures"/>
              <w:shd w:val="clear" w:color="auto" w:fill="FFFFFF"/>
              <w:tabs>
                <w:tab w:val="clear" w:pos="765"/>
                <w:tab w:val="decimal" w:pos="1090"/>
              </w:tabs>
              <w:spacing w:line="240" w:lineRule="atLeast"/>
              <w:ind w:right="-79"/>
              <w:rPr>
                <w:b/>
                <w:bCs/>
                <w:szCs w:val="22"/>
              </w:rPr>
            </w:pPr>
            <w:r>
              <w:rPr>
                <w:b/>
                <w:bCs/>
                <w:szCs w:val="22"/>
              </w:rPr>
              <w:t>20,529</w:t>
            </w:r>
          </w:p>
        </w:tc>
        <w:tc>
          <w:tcPr>
            <w:tcW w:w="258" w:type="dxa"/>
            <w:tcBorders>
              <w:top w:val="nil"/>
              <w:bottom w:val="nil"/>
            </w:tcBorders>
            <w:vAlign w:val="bottom"/>
          </w:tcPr>
          <w:p w14:paraId="5CC31E62" w14:textId="77777777" w:rsidR="005B1540" w:rsidRPr="00A27B59" w:rsidRDefault="005B1540" w:rsidP="005B1540">
            <w:pPr>
              <w:pStyle w:val="acctfourfigures"/>
              <w:shd w:val="clear" w:color="auto" w:fill="FFFFFF"/>
              <w:spacing w:line="240" w:lineRule="atLeast"/>
              <w:ind w:right="-79"/>
              <w:rPr>
                <w:szCs w:val="22"/>
              </w:rPr>
            </w:pPr>
          </w:p>
        </w:tc>
        <w:tc>
          <w:tcPr>
            <w:tcW w:w="1172" w:type="dxa"/>
            <w:tcBorders>
              <w:top w:val="single" w:sz="4" w:space="0" w:color="auto"/>
              <w:bottom w:val="double" w:sz="4" w:space="0" w:color="auto"/>
            </w:tcBorders>
            <w:vAlign w:val="bottom"/>
          </w:tcPr>
          <w:p w14:paraId="44718625" w14:textId="77777777" w:rsidR="005B1540" w:rsidRPr="00A27B59" w:rsidRDefault="0034013F" w:rsidP="005B1540">
            <w:pPr>
              <w:pStyle w:val="acctfourfigures"/>
              <w:shd w:val="clear" w:color="auto" w:fill="FFFFFF"/>
              <w:tabs>
                <w:tab w:val="clear" w:pos="765"/>
                <w:tab w:val="decimal" w:pos="950"/>
              </w:tabs>
              <w:spacing w:line="240" w:lineRule="atLeast"/>
              <w:ind w:right="-79"/>
              <w:rPr>
                <w:b/>
                <w:bCs/>
                <w:szCs w:val="22"/>
              </w:rPr>
            </w:pPr>
            <w:r>
              <w:rPr>
                <w:b/>
                <w:bCs/>
                <w:szCs w:val="22"/>
              </w:rPr>
              <w:t>-</w:t>
            </w:r>
          </w:p>
        </w:tc>
        <w:tc>
          <w:tcPr>
            <w:tcW w:w="181" w:type="dxa"/>
            <w:tcBorders>
              <w:top w:val="nil"/>
              <w:bottom w:val="nil"/>
            </w:tcBorders>
            <w:vAlign w:val="bottom"/>
          </w:tcPr>
          <w:p w14:paraId="52340C89" w14:textId="77777777" w:rsidR="005B1540" w:rsidRPr="00A27B59" w:rsidRDefault="005B1540" w:rsidP="005B1540">
            <w:pPr>
              <w:pStyle w:val="acctfourfigures"/>
              <w:shd w:val="clear" w:color="auto" w:fill="FFFFFF"/>
              <w:tabs>
                <w:tab w:val="clear" w:pos="765"/>
                <w:tab w:val="decimal" w:pos="641"/>
              </w:tabs>
              <w:spacing w:line="240" w:lineRule="atLeast"/>
              <w:ind w:right="-79"/>
              <w:rPr>
                <w:szCs w:val="22"/>
              </w:rPr>
            </w:pPr>
          </w:p>
        </w:tc>
        <w:tc>
          <w:tcPr>
            <w:tcW w:w="1089" w:type="dxa"/>
            <w:tcBorders>
              <w:top w:val="single" w:sz="4" w:space="0" w:color="auto"/>
              <w:bottom w:val="double" w:sz="4" w:space="0" w:color="auto"/>
            </w:tcBorders>
            <w:vAlign w:val="bottom"/>
          </w:tcPr>
          <w:p w14:paraId="31D1CE78" w14:textId="7202D665" w:rsidR="005B1540" w:rsidRPr="00A27B59" w:rsidRDefault="00345092" w:rsidP="005B1540">
            <w:pPr>
              <w:pStyle w:val="acctfourfigures"/>
              <w:shd w:val="clear" w:color="auto" w:fill="FFFFFF"/>
              <w:tabs>
                <w:tab w:val="clear" w:pos="765"/>
                <w:tab w:val="decimal" w:pos="830"/>
              </w:tabs>
              <w:spacing w:line="240" w:lineRule="atLeast"/>
              <w:ind w:right="-79"/>
              <w:rPr>
                <w:b/>
                <w:bCs/>
                <w:szCs w:val="22"/>
              </w:rPr>
            </w:pPr>
            <w:r>
              <w:rPr>
                <w:b/>
                <w:bCs/>
                <w:szCs w:val="22"/>
              </w:rPr>
              <w:t>163,812</w:t>
            </w:r>
          </w:p>
        </w:tc>
        <w:tc>
          <w:tcPr>
            <w:tcW w:w="184" w:type="dxa"/>
            <w:tcBorders>
              <w:top w:val="nil"/>
              <w:bottom w:val="nil"/>
            </w:tcBorders>
            <w:vAlign w:val="bottom"/>
          </w:tcPr>
          <w:p w14:paraId="58EA9E3F" w14:textId="77777777" w:rsidR="005B1540" w:rsidRPr="00A27B59" w:rsidRDefault="005B1540" w:rsidP="005B1540">
            <w:pPr>
              <w:pStyle w:val="acctfourfigures"/>
              <w:shd w:val="clear" w:color="auto" w:fill="FFFFFF"/>
              <w:spacing w:line="240" w:lineRule="atLeast"/>
              <w:ind w:right="-79"/>
              <w:rPr>
                <w:szCs w:val="22"/>
              </w:rPr>
            </w:pPr>
          </w:p>
        </w:tc>
        <w:tc>
          <w:tcPr>
            <w:tcW w:w="1166" w:type="dxa"/>
            <w:tcBorders>
              <w:top w:val="single" w:sz="4" w:space="0" w:color="auto"/>
              <w:bottom w:val="double" w:sz="4" w:space="0" w:color="auto"/>
            </w:tcBorders>
            <w:vAlign w:val="bottom"/>
          </w:tcPr>
          <w:p w14:paraId="3BC5A9C2" w14:textId="77777777" w:rsidR="005B1540" w:rsidRPr="00A27B59" w:rsidRDefault="0034013F" w:rsidP="005B1540">
            <w:pPr>
              <w:pStyle w:val="acctfourfigures"/>
              <w:shd w:val="clear" w:color="auto" w:fill="FFFFFF"/>
              <w:tabs>
                <w:tab w:val="clear" w:pos="765"/>
                <w:tab w:val="decimal" w:pos="941"/>
              </w:tabs>
              <w:spacing w:line="240" w:lineRule="atLeast"/>
              <w:ind w:right="-79"/>
              <w:rPr>
                <w:b/>
                <w:bCs/>
                <w:szCs w:val="22"/>
              </w:rPr>
            </w:pPr>
            <w:r>
              <w:rPr>
                <w:b/>
                <w:bCs/>
                <w:szCs w:val="22"/>
              </w:rPr>
              <w:t>157,105</w:t>
            </w:r>
          </w:p>
        </w:tc>
        <w:tc>
          <w:tcPr>
            <w:tcW w:w="187" w:type="dxa"/>
            <w:tcBorders>
              <w:top w:val="nil"/>
              <w:bottom w:val="nil"/>
            </w:tcBorders>
            <w:vAlign w:val="bottom"/>
          </w:tcPr>
          <w:p w14:paraId="290E4D45" w14:textId="77777777" w:rsidR="005B1540" w:rsidRPr="00A27B59" w:rsidRDefault="005B1540" w:rsidP="005B1540">
            <w:pPr>
              <w:pStyle w:val="acctfourfigures"/>
              <w:shd w:val="clear" w:color="auto" w:fill="FFFFFF"/>
              <w:tabs>
                <w:tab w:val="clear" w:pos="765"/>
                <w:tab w:val="decimal" w:pos="641"/>
              </w:tabs>
              <w:spacing w:line="240" w:lineRule="atLeast"/>
              <w:ind w:right="-79"/>
              <w:rPr>
                <w:szCs w:val="22"/>
              </w:rPr>
            </w:pPr>
          </w:p>
        </w:tc>
        <w:tc>
          <w:tcPr>
            <w:tcW w:w="1073" w:type="dxa"/>
            <w:tcBorders>
              <w:top w:val="single" w:sz="4" w:space="0" w:color="auto"/>
              <w:bottom w:val="double" w:sz="4" w:space="0" w:color="auto"/>
            </w:tcBorders>
            <w:vAlign w:val="bottom"/>
          </w:tcPr>
          <w:p w14:paraId="24B72915" w14:textId="4B7A767F" w:rsidR="005B1540" w:rsidRPr="00A27B59" w:rsidRDefault="000F02E9" w:rsidP="005B1540">
            <w:pPr>
              <w:pStyle w:val="acctfourfigures"/>
              <w:shd w:val="clear" w:color="auto" w:fill="FFFFFF"/>
              <w:tabs>
                <w:tab w:val="clear" w:pos="765"/>
                <w:tab w:val="decimal" w:pos="814"/>
              </w:tabs>
              <w:spacing w:line="240" w:lineRule="atLeast"/>
              <w:ind w:right="-79"/>
              <w:rPr>
                <w:b/>
                <w:bCs/>
                <w:szCs w:val="22"/>
              </w:rPr>
            </w:pPr>
            <w:r>
              <w:rPr>
                <w:b/>
                <w:bCs/>
                <w:szCs w:val="22"/>
              </w:rPr>
              <w:t>8,811</w:t>
            </w:r>
          </w:p>
        </w:tc>
        <w:tc>
          <w:tcPr>
            <w:tcW w:w="204" w:type="dxa"/>
            <w:tcBorders>
              <w:top w:val="nil"/>
              <w:bottom w:val="nil"/>
            </w:tcBorders>
            <w:vAlign w:val="bottom"/>
          </w:tcPr>
          <w:p w14:paraId="21AFDC61" w14:textId="77777777" w:rsidR="005B1540" w:rsidRPr="00A27B59" w:rsidRDefault="005B1540" w:rsidP="005B1540">
            <w:pPr>
              <w:pStyle w:val="acctfourfigures"/>
              <w:shd w:val="clear" w:color="auto" w:fill="FFFFFF"/>
              <w:tabs>
                <w:tab w:val="decimal" w:pos="950"/>
              </w:tabs>
              <w:spacing w:line="240" w:lineRule="atLeast"/>
              <w:ind w:right="-79"/>
              <w:rPr>
                <w:b/>
                <w:bCs/>
                <w:szCs w:val="22"/>
              </w:rPr>
            </w:pPr>
          </w:p>
        </w:tc>
        <w:tc>
          <w:tcPr>
            <w:tcW w:w="1211" w:type="dxa"/>
            <w:tcBorders>
              <w:top w:val="single" w:sz="4" w:space="0" w:color="auto"/>
              <w:bottom w:val="double" w:sz="4" w:space="0" w:color="auto"/>
            </w:tcBorders>
            <w:vAlign w:val="bottom"/>
          </w:tcPr>
          <w:p w14:paraId="72A62F3B" w14:textId="77777777" w:rsidR="005B1540" w:rsidRPr="00A27B59" w:rsidRDefault="0034013F" w:rsidP="005B1540">
            <w:pPr>
              <w:pStyle w:val="acctfourfigures"/>
              <w:shd w:val="clear" w:color="auto" w:fill="FFFFFF"/>
              <w:tabs>
                <w:tab w:val="clear" w:pos="765"/>
                <w:tab w:val="decimal" w:pos="971"/>
              </w:tabs>
              <w:spacing w:line="240" w:lineRule="atLeast"/>
              <w:ind w:right="-79"/>
              <w:rPr>
                <w:b/>
                <w:bCs/>
                <w:szCs w:val="22"/>
              </w:rPr>
            </w:pPr>
            <w:r>
              <w:rPr>
                <w:b/>
                <w:bCs/>
                <w:szCs w:val="22"/>
              </w:rPr>
              <w:t>7,394</w:t>
            </w:r>
          </w:p>
        </w:tc>
        <w:tc>
          <w:tcPr>
            <w:tcW w:w="192" w:type="dxa"/>
            <w:tcBorders>
              <w:top w:val="nil"/>
              <w:bottom w:val="nil"/>
            </w:tcBorders>
          </w:tcPr>
          <w:p w14:paraId="6C6EDAE6" w14:textId="77777777" w:rsidR="005B1540" w:rsidRPr="00A27B59" w:rsidRDefault="005B1540" w:rsidP="005B1540">
            <w:pPr>
              <w:pStyle w:val="acctfourfigures"/>
              <w:shd w:val="clear" w:color="auto" w:fill="FFFFFF"/>
              <w:tabs>
                <w:tab w:val="clear" w:pos="765"/>
                <w:tab w:val="decimal" w:pos="459"/>
              </w:tabs>
              <w:spacing w:line="240" w:lineRule="atLeast"/>
              <w:ind w:right="-79"/>
              <w:rPr>
                <w:szCs w:val="22"/>
              </w:rPr>
            </w:pPr>
          </w:p>
        </w:tc>
        <w:tc>
          <w:tcPr>
            <w:tcW w:w="1209" w:type="dxa"/>
            <w:tcBorders>
              <w:top w:val="single" w:sz="4" w:space="0" w:color="auto"/>
              <w:bottom w:val="double" w:sz="4" w:space="0" w:color="auto"/>
            </w:tcBorders>
            <w:vAlign w:val="bottom"/>
          </w:tcPr>
          <w:p w14:paraId="73D09C1E" w14:textId="27C75757" w:rsidR="005B1540" w:rsidRPr="00A27B59" w:rsidRDefault="007C4167" w:rsidP="005B1540">
            <w:pPr>
              <w:pStyle w:val="acctfourfigures"/>
              <w:shd w:val="clear" w:color="auto" w:fill="FFFFFF"/>
              <w:tabs>
                <w:tab w:val="clear" w:pos="765"/>
                <w:tab w:val="decimal" w:pos="950"/>
              </w:tabs>
              <w:spacing w:line="240" w:lineRule="atLeast"/>
              <w:ind w:right="-79"/>
              <w:rPr>
                <w:b/>
                <w:bCs/>
                <w:szCs w:val="22"/>
              </w:rPr>
            </w:pPr>
            <w:r>
              <w:rPr>
                <w:b/>
                <w:bCs/>
                <w:szCs w:val="22"/>
              </w:rPr>
              <w:t>193,152</w:t>
            </w:r>
          </w:p>
        </w:tc>
        <w:tc>
          <w:tcPr>
            <w:tcW w:w="243" w:type="dxa"/>
            <w:tcBorders>
              <w:top w:val="nil"/>
              <w:bottom w:val="nil"/>
            </w:tcBorders>
            <w:vAlign w:val="bottom"/>
          </w:tcPr>
          <w:p w14:paraId="250220C3" w14:textId="77777777" w:rsidR="005B1540" w:rsidRPr="00A27B59" w:rsidRDefault="005B1540" w:rsidP="005B1540">
            <w:pPr>
              <w:pStyle w:val="acctfourfigures"/>
              <w:shd w:val="clear" w:color="auto" w:fill="FFFFFF"/>
              <w:spacing w:line="240" w:lineRule="atLeast"/>
              <w:ind w:right="-79"/>
              <w:rPr>
                <w:b/>
                <w:bCs/>
                <w:szCs w:val="22"/>
              </w:rPr>
            </w:pPr>
          </w:p>
        </w:tc>
        <w:tc>
          <w:tcPr>
            <w:tcW w:w="1209" w:type="dxa"/>
            <w:tcBorders>
              <w:top w:val="single" w:sz="4" w:space="0" w:color="auto"/>
              <w:bottom w:val="double" w:sz="4" w:space="0" w:color="auto"/>
            </w:tcBorders>
            <w:vAlign w:val="bottom"/>
          </w:tcPr>
          <w:p w14:paraId="5DAFA80A" w14:textId="77777777" w:rsidR="005B1540" w:rsidRPr="00A27B59" w:rsidRDefault="0034013F" w:rsidP="005B1540">
            <w:pPr>
              <w:pStyle w:val="acctfourfigures"/>
              <w:shd w:val="clear" w:color="auto" w:fill="FFFFFF"/>
              <w:tabs>
                <w:tab w:val="clear" w:pos="765"/>
                <w:tab w:val="decimal" w:pos="950"/>
              </w:tabs>
              <w:spacing w:line="240" w:lineRule="atLeast"/>
              <w:ind w:right="-79"/>
              <w:rPr>
                <w:b/>
                <w:bCs/>
                <w:szCs w:val="22"/>
              </w:rPr>
            </w:pPr>
            <w:r>
              <w:rPr>
                <w:b/>
                <w:bCs/>
                <w:szCs w:val="22"/>
              </w:rPr>
              <w:t>164,499</w:t>
            </w:r>
          </w:p>
        </w:tc>
      </w:tr>
      <w:tr w:rsidR="005B1540" w:rsidRPr="00A27B59" w14:paraId="130264AB" w14:textId="77777777" w:rsidTr="00AE08EB">
        <w:trPr>
          <w:cantSplit/>
        </w:trPr>
        <w:tc>
          <w:tcPr>
            <w:tcW w:w="3510" w:type="dxa"/>
            <w:tcBorders>
              <w:bottom w:val="nil"/>
            </w:tcBorders>
          </w:tcPr>
          <w:p w14:paraId="26759105" w14:textId="77777777" w:rsidR="005B1540" w:rsidRPr="00A27B59" w:rsidRDefault="005B1540" w:rsidP="005B1540">
            <w:pPr>
              <w:shd w:val="clear" w:color="auto" w:fill="FFFFFF"/>
              <w:ind w:right="-79"/>
              <w:rPr>
                <w:rFonts w:ascii="Times New Roman" w:hAnsi="Times New Roman" w:cs="Times New Roman"/>
                <w:sz w:val="22"/>
                <w:szCs w:val="22"/>
              </w:rPr>
            </w:pPr>
          </w:p>
        </w:tc>
        <w:tc>
          <w:tcPr>
            <w:tcW w:w="1350" w:type="dxa"/>
            <w:tcBorders>
              <w:top w:val="double" w:sz="4" w:space="0" w:color="auto"/>
              <w:bottom w:val="nil"/>
            </w:tcBorders>
            <w:vAlign w:val="bottom"/>
          </w:tcPr>
          <w:p w14:paraId="07492C36" w14:textId="77777777" w:rsidR="005B1540" w:rsidRPr="007D41B5" w:rsidRDefault="005B1540" w:rsidP="005B1540">
            <w:pPr>
              <w:pStyle w:val="acctfourfigures"/>
              <w:shd w:val="clear" w:color="auto" w:fill="FFFFFF"/>
              <w:tabs>
                <w:tab w:val="clear" w:pos="765"/>
                <w:tab w:val="decimal" w:pos="950"/>
              </w:tabs>
              <w:spacing w:line="240" w:lineRule="atLeast"/>
              <w:ind w:right="-79"/>
              <w:rPr>
                <w:b/>
                <w:bCs/>
                <w:szCs w:val="22"/>
              </w:rPr>
            </w:pPr>
          </w:p>
        </w:tc>
        <w:tc>
          <w:tcPr>
            <w:tcW w:w="258" w:type="dxa"/>
            <w:tcBorders>
              <w:top w:val="nil"/>
              <w:bottom w:val="nil"/>
            </w:tcBorders>
            <w:vAlign w:val="bottom"/>
          </w:tcPr>
          <w:p w14:paraId="1D31BA5C" w14:textId="77777777" w:rsidR="005B1540" w:rsidRPr="00A27B59" w:rsidRDefault="005B1540" w:rsidP="005B1540">
            <w:pPr>
              <w:pStyle w:val="acctfourfigures"/>
              <w:shd w:val="clear" w:color="auto" w:fill="FFFFFF"/>
              <w:spacing w:line="240" w:lineRule="atLeast"/>
              <w:ind w:right="-79"/>
              <w:rPr>
                <w:szCs w:val="22"/>
              </w:rPr>
            </w:pPr>
          </w:p>
        </w:tc>
        <w:tc>
          <w:tcPr>
            <w:tcW w:w="1172" w:type="dxa"/>
            <w:tcBorders>
              <w:top w:val="double" w:sz="4" w:space="0" w:color="auto"/>
              <w:bottom w:val="nil"/>
            </w:tcBorders>
            <w:vAlign w:val="bottom"/>
          </w:tcPr>
          <w:p w14:paraId="17C70B61" w14:textId="77777777" w:rsidR="005B1540" w:rsidRPr="00A27B59" w:rsidRDefault="005B1540" w:rsidP="005B1540">
            <w:pPr>
              <w:pStyle w:val="acctfourfigures"/>
              <w:shd w:val="clear" w:color="auto" w:fill="FFFFFF"/>
              <w:tabs>
                <w:tab w:val="clear" w:pos="765"/>
                <w:tab w:val="decimal" w:pos="461"/>
              </w:tabs>
              <w:spacing w:line="240" w:lineRule="atLeast"/>
              <w:ind w:right="-79"/>
              <w:rPr>
                <w:szCs w:val="22"/>
              </w:rPr>
            </w:pPr>
          </w:p>
        </w:tc>
        <w:tc>
          <w:tcPr>
            <w:tcW w:w="181" w:type="dxa"/>
            <w:tcBorders>
              <w:top w:val="nil"/>
              <w:bottom w:val="nil"/>
            </w:tcBorders>
            <w:vAlign w:val="bottom"/>
          </w:tcPr>
          <w:p w14:paraId="4A0C454E" w14:textId="77777777" w:rsidR="005B1540" w:rsidRPr="00A27B59" w:rsidRDefault="005B1540" w:rsidP="005B1540">
            <w:pPr>
              <w:pStyle w:val="acctfourfigures"/>
              <w:shd w:val="clear" w:color="auto" w:fill="FFFFFF"/>
              <w:tabs>
                <w:tab w:val="clear" w:pos="765"/>
                <w:tab w:val="decimal" w:pos="641"/>
              </w:tabs>
              <w:spacing w:line="240" w:lineRule="atLeast"/>
              <w:ind w:right="-79"/>
              <w:rPr>
                <w:szCs w:val="22"/>
              </w:rPr>
            </w:pPr>
          </w:p>
        </w:tc>
        <w:tc>
          <w:tcPr>
            <w:tcW w:w="1089" w:type="dxa"/>
            <w:tcBorders>
              <w:top w:val="double" w:sz="4" w:space="0" w:color="auto"/>
              <w:bottom w:val="nil"/>
            </w:tcBorders>
            <w:vAlign w:val="bottom"/>
          </w:tcPr>
          <w:p w14:paraId="53CB9C99" w14:textId="77777777" w:rsidR="005B1540" w:rsidRPr="00A27B59" w:rsidRDefault="005B1540" w:rsidP="005B1540">
            <w:pPr>
              <w:pStyle w:val="acctfourfigures"/>
              <w:shd w:val="clear" w:color="auto" w:fill="FFFFFF"/>
              <w:tabs>
                <w:tab w:val="clear" w:pos="765"/>
                <w:tab w:val="decimal" w:pos="465"/>
              </w:tabs>
              <w:spacing w:line="240" w:lineRule="atLeast"/>
              <w:ind w:right="-79"/>
              <w:rPr>
                <w:szCs w:val="22"/>
              </w:rPr>
            </w:pPr>
          </w:p>
        </w:tc>
        <w:tc>
          <w:tcPr>
            <w:tcW w:w="184" w:type="dxa"/>
            <w:tcBorders>
              <w:top w:val="nil"/>
              <w:bottom w:val="nil"/>
            </w:tcBorders>
            <w:vAlign w:val="bottom"/>
          </w:tcPr>
          <w:p w14:paraId="45437C90" w14:textId="77777777" w:rsidR="005B1540" w:rsidRPr="00A27B59" w:rsidRDefault="005B1540" w:rsidP="005B1540">
            <w:pPr>
              <w:pStyle w:val="acctfourfigures"/>
              <w:shd w:val="clear" w:color="auto" w:fill="FFFFFF"/>
              <w:spacing w:line="240" w:lineRule="atLeast"/>
              <w:ind w:right="-79"/>
              <w:rPr>
                <w:szCs w:val="22"/>
              </w:rPr>
            </w:pPr>
          </w:p>
        </w:tc>
        <w:tc>
          <w:tcPr>
            <w:tcW w:w="1166" w:type="dxa"/>
            <w:tcBorders>
              <w:top w:val="double" w:sz="4" w:space="0" w:color="auto"/>
              <w:bottom w:val="nil"/>
            </w:tcBorders>
            <w:vAlign w:val="bottom"/>
          </w:tcPr>
          <w:p w14:paraId="490E7821" w14:textId="77777777" w:rsidR="005B1540" w:rsidRPr="00A27B59" w:rsidRDefault="005B1540" w:rsidP="005B1540">
            <w:pPr>
              <w:pStyle w:val="acctfourfigures"/>
              <w:shd w:val="clear" w:color="auto" w:fill="FFFFFF"/>
              <w:tabs>
                <w:tab w:val="clear" w:pos="765"/>
                <w:tab w:val="decimal" w:pos="465"/>
                <w:tab w:val="decimal" w:pos="906"/>
              </w:tabs>
              <w:spacing w:line="240" w:lineRule="atLeast"/>
              <w:ind w:right="-79"/>
              <w:rPr>
                <w:szCs w:val="22"/>
              </w:rPr>
            </w:pPr>
          </w:p>
        </w:tc>
        <w:tc>
          <w:tcPr>
            <w:tcW w:w="187" w:type="dxa"/>
            <w:tcBorders>
              <w:top w:val="nil"/>
              <w:bottom w:val="nil"/>
            </w:tcBorders>
            <w:vAlign w:val="bottom"/>
          </w:tcPr>
          <w:p w14:paraId="4B235F55" w14:textId="77777777" w:rsidR="005B1540" w:rsidRPr="00A27B59" w:rsidRDefault="005B1540" w:rsidP="005B1540">
            <w:pPr>
              <w:pStyle w:val="acctfourfigures"/>
              <w:shd w:val="clear" w:color="auto" w:fill="FFFFFF"/>
              <w:tabs>
                <w:tab w:val="clear" w:pos="765"/>
                <w:tab w:val="decimal" w:pos="641"/>
              </w:tabs>
              <w:spacing w:line="240" w:lineRule="atLeast"/>
              <w:ind w:right="-79"/>
              <w:rPr>
                <w:szCs w:val="22"/>
              </w:rPr>
            </w:pPr>
          </w:p>
        </w:tc>
        <w:tc>
          <w:tcPr>
            <w:tcW w:w="1073" w:type="dxa"/>
            <w:tcBorders>
              <w:top w:val="double" w:sz="4" w:space="0" w:color="auto"/>
              <w:bottom w:val="nil"/>
            </w:tcBorders>
            <w:vAlign w:val="bottom"/>
          </w:tcPr>
          <w:p w14:paraId="270D1573" w14:textId="77777777" w:rsidR="005B1540" w:rsidRPr="00A27B59" w:rsidRDefault="005B1540" w:rsidP="005B1540">
            <w:pPr>
              <w:pStyle w:val="acctfourfigures"/>
              <w:shd w:val="clear" w:color="auto" w:fill="FFFFFF"/>
              <w:tabs>
                <w:tab w:val="clear" w:pos="765"/>
                <w:tab w:val="decimal" w:pos="463"/>
              </w:tabs>
              <w:spacing w:line="240" w:lineRule="atLeast"/>
              <w:ind w:right="-79"/>
              <w:rPr>
                <w:szCs w:val="22"/>
              </w:rPr>
            </w:pPr>
          </w:p>
        </w:tc>
        <w:tc>
          <w:tcPr>
            <w:tcW w:w="204" w:type="dxa"/>
            <w:tcBorders>
              <w:top w:val="nil"/>
              <w:bottom w:val="nil"/>
            </w:tcBorders>
            <w:vAlign w:val="bottom"/>
          </w:tcPr>
          <w:p w14:paraId="3BFCA0E3" w14:textId="77777777" w:rsidR="005B1540" w:rsidRPr="00A27B59" w:rsidRDefault="005B1540" w:rsidP="005B1540">
            <w:pPr>
              <w:pStyle w:val="acctfourfigures"/>
              <w:shd w:val="clear" w:color="auto" w:fill="FFFFFF"/>
              <w:spacing w:line="240" w:lineRule="atLeast"/>
              <w:ind w:right="-79"/>
              <w:rPr>
                <w:szCs w:val="22"/>
              </w:rPr>
            </w:pPr>
          </w:p>
        </w:tc>
        <w:tc>
          <w:tcPr>
            <w:tcW w:w="1211" w:type="dxa"/>
            <w:tcBorders>
              <w:top w:val="double" w:sz="4" w:space="0" w:color="auto"/>
              <w:bottom w:val="nil"/>
            </w:tcBorders>
            <w:vAlign w:val="bottom"/>
          </w:tcPr>
          <w:p w14:paraId="65B50293" w14:textId="77777777" w:rsidR="005B1540" w:rsidRPr="00A27B59" w:rsidRDefault="005B1540" w:rsidP="005B1540">
            <w:pPr>
              <w:pStyle w:val="acctfourfigures"/>
              <w:shd w:val="clear" w:color="auto" w:fill="FFFFFF"/>
              <w:tabs>
                <w:tab w:val="clear" w:pos="765"/>
                <w:tab w:val="decimal" w:pos="463"/>
                <w:tab w:val="decimal" w:pos="971"/>
              </w:tabs>
              <w:spacing w:line="240" w:lineRule="atLeast"/>
              <w:ind w:right="-79"/>
              <w:rPr>
                <w:szCs w:val="22"/>
              </w:rPr>
            </w:pPr>
          </w:p>
        </w:tc>
        <w:tc>
          <w:tcPr>
            <w:tcW w:w="192" w:type="dxa"/>
            <w:tcBorders>
              <w:top w:val="nil"/>
              <w:bottom w:val="nil"/>
            </w:tcBorders>
          </w:tcPr>
          <w:p w14:paraId="6C30A0A2" w14:textId="77777777" w:rsidR="005B1540" w:rsidRPr="00A27B59" w:rsidRDefault="005B1540" w:rsidP="005B1540">
            <w:pPr>
              <w:pStyle w:val="acctfourfigures"/>
              <w:shd w:val="clear" w:color="auto" w:fill="FFFFFF"/>
              <w:tabs>
                <w:tab w:val="clear" w:pos="765"/>
                <w:tab w:val="decimal" w:pos="459"/>
              </w:tabs>
              <w:spacing w:line="240" w:lineRule="atLeast"/>
              <w:ind w:right="-79"/>
              <w:rPr>
                <w:szCs w:val="22"/>
              </w:rPr>
            </w:pPr>
          </w:p>
        </w:tc>
        <w:tc>
          <w:tcPr>
            <w:tcW w:w="1209" w:type="dxa"/>
            <w:tcBorders>
              <w:top w:val="double" w:sz="4" w:space="0" w:color="auto"/>
              <w:bottom w:val="nil"/>
            </w:tcBorders>
            <w:vAlign w:val="bottom"/>
          </w:tcPr>
          <w:p w14:paraId="208F61E3" w14:textId="77777777" w:rsidR="005B1540" w:rsidRPr="00A27B59" w:rsidRDefault="005B1540" w:rsidP="005B1540">
            <w:pPr>
              <w:pStyle w:val="acctfourfigures"/>
              <w:shd w:val="clear" w:color="auto" w:fill="FFFFFF"/>
              <w:tabs>
                <w:tab w:val="clear" w:pos="765"/>
                <w:tab w:val="decimal" w:pos="459"/>
              </w:tabs>
              <w:spacing w:line="240" w:lineRule="atLeast"/>
              <w:ind w:right="-79"/>
              <w:rPr>
                <w:szCs w:val="22"/>
              </w:rPr>
            </w:pPr>
          </w:p>
        </w:tc>
        <w:tc>
          <w:tcPr>
            <w:tcW w:w="243" w:type="dxa"/>
            <w:tcBorders>
              <w:top w:val="nil"/>
              <w:bottom w:val="nil"/>
            </w:tcBorders>
            <w:vAlign w:val="bottom"/>
          </w:tcPr>
          <w:p w14:paraId="37AAFED5" w14:textId="77777777" w:rsidR="005B1540" w:rsidRPr="00A27B59" w:rsidRDefault="005B1540" w:rsidP="005B1540">
            <w:pPr>
              <w:pStyle w:val="acctfourfigures"/>
              <w:shd w:val="clear" w:color="auto" w:fill="FFFFFF"/>
              <w:tabs>
                <w:tab w:val="decimal" w:pos="506"/>
                <w:tab w:val="decimal" w:pos="652"/>
              </w:tabs>
              <w:spacing w:line="240" w:lineRule="atLeast"/>
              <w:ind w:right="-79"/>
              <w:rPr>
                <w:szCs w:val="22"/>
              </w:rPr>
            </w:pPr>
          </w:p>
        </w:tc>
        <w:tc>
          <w:tcPr>
            <w:tcW w:w="1209" w:type="dxa"/>
            <w:tcBorders>
              <w:top w:val="double" w:sz="4" w:space="0" w:color="auto"/>
              <w:bottom w:val="nil"/>
            </w:tcBorders>
            <w:vAlign w:val="bottom"/>
          </w:tcPr>
          <w:p w14:paraId="35FF0227" w14:textId="77777777" w:rsidR="005B1540" w:rsidRPr="00A27B59" w:rsidRDefault="005B1540" w:rsidP="005B1540">
            <w:pPr>
              <w:pStyle w:val="acctfourfigures"/>
              <w:shd w:val="clear" w:color="auto" w:fill="FFFFFF"/>
              <w:tabs>
                <w:tab w:val="clear" w:pos="765"/>
                <w:tab w:val="decimal" w:pos="459"/>
              </w:tabs>
              <w:spacing w:line="240" w:lineRule="atLeast"/>
              <w:ind w:right="-79"/>
              <w:rPr>
                <w:szCs w:val="22"/>
              </w:rPr>
            </w:pPr>
          </w:p>
        </w:tc>
      </w:tr>
      <w:tr w:rsidR="005B1540" w:rsidRPr="00A27B59" w14:paraId="5F1BB923" w14:textId="77777777" w:rsidTr="00AE08EB">
        <w:trPr>
          <w:cantSplit/>
        </w:trPr>
        <w:tc>
          <w:tcPr>
            <w:tcW w:w="3510" w:type="dxa"/>
            <w:tcBorders>
              <w:top w:val="nil"/>
              <w:bottom w:val="nil"/>
            </w:tcBorders>
          </w:tcPr>
          <w:p w14:paraId="5DDCA712" w14:textId="77777777" w:rsidR="005B1540" w:rsidRPr="00A27B59" w:rsidRDefault="005B1540" w:rsidP="005B1540">
            <w:pPr>
              <w:shd w:val="clear" w:color="auto" w:fill="FFFFFF"/>
              <w:ind w:right="-79"/>
              <w:rPr>
                <w:rFonts w:ascii="Times New Roman" w:hAnsi="Times New Roman" w:cs="Times New Roman"/>
                <w:sz w:val="22"/>
                <w:szCs w:val="22"/>
              </w:rPr>
            </w:pPr>
          </w:p>
        </w:tc>
        <w:tc>
          <w:tcPr>
            <w:tcW w:w="1350" w:type="dxa"/>
            <w:tcBorders>
              <w:top w:val="nil"/>
              <w:bottom w:val="nil"/>
            </w:tcBorders>
            <w:vAlign w:val="bottom"/>
          </w:tcPr>
          <w:p w14:paraId="75024B28" w14:textId="77777777" w:rsidR="005B1540" w:rsidRPr="007D41B5" w:rsidRDefault="005B1540" w:rsidP="005B1540">
            <w:pPr>
              <w:pStyle w:val="acctfourfigures"/>
              <w:shd w:val="clear" w:color="auto" w:fill="FFFFFF"/>
              <w:tabs>
                <w:tab w:val="clear" w:pos="765"/>
                <w:tab w:val="decimal" w:pos="950"/>
              </w:tabs>
              <w:spacing w:line="240" w:lineRule="atLeast"/>
              <w:ind w:right="-79"/>
              <w:rPr>
                <w:b/>
                <w:bCs/>
                <w:szCs w:val="22"/>
              </w:rPr>
            </w:pPr>
          </w:p>
        </w:tc>
        <w:tc>
          <w:tcPr>
            <w:tcW w:w="258" w:type="dxa"/>
            <w:tcBorders>
              <w:top w:val="nil"/>
              <w:bottom w:val="nil"/>
            </w:tcBorders>
            <w:vAlign w:val="bottom"/>
          </w:tcPr>
          <w:p w14:paraId="740A33C4" w14:textId="77777777" w:rsidR="005B1540" w:rsidRPr="00A27B59" w:rsidRDefault="005B1540" w:rsidP="005B1540">
            <w:pPr>
              <w:pStyle w:val="acctfourfigures"/>
              <w:shd w:val="clear" w:color="auto" w:fill="FFFFFF"/>
              <w:spacing w:line="240" w:lineRule="atLeast"/>
              <w:ind w:right="-79"/>
              <w:rPr>
                <w:szCs w:val="22"/>
              </w:rPr>
            </w:pPr>
          </w:p>
        </w:tc>
        <w:tc>
          <w:tcPr>
            <w:tcW w:w="1172" w:type="dxa"/>
            <w:tcBorders>
              <w:top w:val="nil"/>
              <w:bottom w:val="nil"/>
            </w:tcBorders>
            <w:vAlign w:val="bottom"/>
          </w:tcPr>
          <w:p w14:paraId="4670D852" w14:textId="77777777" w:rsidR="005B1540" w:rsidRPr="00A27B59" w:rsidRDefault="005B1540" w:rsidP="005B1540">
            <w:pPr>
              <w:pStyle w:val="acctfourfigures"/>
              <w:shd w:val="clear" w:color="auto" w:fill="FFFFFF"/>
              <w:tabs>
                <w:tab w:val="clear" w:pos="765"/>
                <w:tab w:val="decimal" w:pos="461"/>
              </w:tabs>
              <w:spacing w:line="240" w:lineRule="atLeast"/>
              <w:ind w:right="-79"/>
              <w:rPr>
                <w:szCs w:val="22"/>
              </w:rPr>
            </w:pPr>
          </w:p>
        </w:tc>
        <w:tc>
          <w:tcPr>
            <w:tcW w:w="181" w:type="dxa"/>
            <w:tcBorders>
              <w:top w:val="nil"/>
              <w:bottom w:val="nil"/>
            </w:tcBorders>
            <w:vAlign w:val="bottom"/>
          </w:tcPr>
          <w:p w14:paraId="72278DD7" w14:textId="77777777" w:rsidR="005B1540" w:rsidRPr="00A27B59" w:rsidRDefault="005B1540" w:rsidP="005B1540">
            <w:pPr>
              <w:pStyle w:val="acctfourfigures"/>
              <w:shd w:val="clear" w:color="auto" w:fill="FFFFFF"/>
              <w:tabs>
                <w:tab w:val="clear" w:pos="765"/>
                <w:tab w:val="decimal" w:pos="641"/>
              </w:tabs>
              <w:spacing w:line="240" w:lineRule="atLeast"/>
              <w:ind w:right="-79"/>
              <w:rPr>
                <w:szCs w:val="22"/>
              </w:rPr>
            </w:pPr>
          </w:p>
        </w:tc>
        <w:tc>
          <w:tcPr>
            <w:tcW w:w="1089" w:type="dxa"/>
            <w:tcBorders>
              <w:top w:val="nil"/>
              <w:bottom w:val="nil"/>
            </w:tcBorders>
            <w:vAlign w:val="bottom"/>
          </w:tcPr>
          <w:p w14:paraId="727958F4" w14:textId="77777777" w:rsidR="005B1540" w:rsidRPr="00A27B59" w:rsidRDefault="005B1540" w:rsidP="005B1540">
            <w:pPr>
              <w:pStyle w:val="acctfourfigures"/>
              <w:shd w:val="clear" w:color="auto" w:fill="FFFFFF"/>
              <w:tabs>
                <w:tab w:val="clear" w:pos="765"/>
                <w:tab w:val="decimal" w:pos="465"/>
              </w:tabs>
              <w:spacing w:line="240" w:lineRule="atLeast"/>
              <w:ind w:right="-79"/>
              <w:rPr>
                <w:szCs w:val="22"/>
              </w:rPr>
            </w:pPr>
          </w:p>
        </w:tc>
        <w:tc>
          <w:tcPr>
            <w:tcW w:w="184" w:type="dxa"/>
            <w:tcBorders>
              <w:top w:val="nil"/>
              <w:bottom w:val="nil"/>
            </w:tcBorders>
            <w:vAlign w:val="bottom"/>
          </w:tcPr>
          <w:p w14:paraId="34567F8E" w14:textId="77777777" w:rsidR="005B1540" w:rsidRPr="00A27B59" w:rsidRDefault="005B1540" w:rsidP="005B1540">
            <w:pPr>
              <w:pStyle w:val="acctfourfigures"/>
              <w:shd w:val="clear" w:color="auto" w:fill="FFFFFF"/>
              <w:spacing w:line="240" w:lineRule="atLeast"/>
              <w:ind w:right="-79"/>
              <w:rPr>
                <w:szCs w:val="22"/>
              </w:rPr>
            </w:pPr>
          </w:p>
        </w:tc>
        <w:tc>
          <w:tcPr>
            <w:tcW w:w="1166" w:type="dxa"/>
            <w:tcBorders>
              <w:top w:val="nil"/>
              <w:bottom w:val="nil"/>
            </w:tcBorders>
            <w:vAlign w:val="bottom"/>
          </w:tcPr>
          <w:p w14:paraId="75682840" w14:textId="77777777" w:rsidR="005B1540" w:rsidRPr="00A27B59" w:rsidRDefault="005B1540" w:rsidP="005B1540">
            <w:pPr>
              <w:pStyle w:val="acctfourfigures"/>
              <w:shd w:val="clear" w:color="auto" w:fill="FFFFFF"/>
              <w:tabs>
                <w:tab w:val="clear" w:pos="765"/>
                <w:tab w:val="decimal" w:pos="465"/>
                <w:tab w:val="decimal" w:pos="906"/>
              </w:tabs>
              <w:spacing w:line="240" w:lineRule="atLeast"/>
              <w:ind w:right="-79"/>
              <w:rPr>
                <w:szCs w:val="22"/>
              </w:rPr>
            </w:pPr>
          </w:p>
        </w:tc>
        <w:tc>
          <w:tcPr>
            <w:tcW w:w="187" w:type="dxa"/>
            <w:tcBorders>
              <w:top w:val="nil"/>
              <w:bottom w:val="nil"/>
            </w:tcBorders>
            <w:vAlign w:val="bottom"/>
          </w:tcPr>
          <w:p w14:paraId="37DD0BE6" w14:textId="77777777" w:rsidR="005B1540" w:rsidRPr="00A27B59" w:rsidRDefault="005B1540" w:rsidP="005B1540">
            <w:pPr>
              <w:pStyle w:val="acctfourfigures"/>
              <w:shd w:val="clear" w:color="auto" w:fill="FFFFFF"/>
              <w:tabs>
                <w:tab w:val="clear" w:pos="765"/>
                <w:tab w:val="decimal" w:pos="641"/>
              </w:tabs>
              <w:spacing w:line="240" w:lineRule="atLeast"/>
              <w:ind w:right="-79"/>
              <w:rPr>
                <w:szCs w:val="22"/>
              </w:rPr>
            </w:pPr>
          </w:p>
        </w:tc>
        <w:tc>
          <w:tcPr>
            <w:tcW w:w="1073" w:type="dxa"/>
            <w:tcBorders>
              <w:top w:val="nil"/>
              <w:bottom w:val="nil"/>
            </w:tcBorders>
            <w:vAlign w:val="bottom"/>
          </w:tcPr>
          <w:p w14:paraId="361E38B8" w14:textId="77777777" w:rsidR="005B1540" w:rsidRPr="00A27B59" w:rsidRDefault="005B1540" w:rsidP="005B1540">
            <w:pPr>
              <w:pStyle w:val="acctfourfigures"/>
              <w:shd w:val="clear" w:color="auto" w:fill="FFFFFF"/>
              <w:tabs>
                <w:tab w:val="clear" w:pos="765"/>
                <w:tab w:val="decimal" w:pos="463"/>
              </w:tabs>
              <w:spacing w:line="240" w:lineRule="atLeast"/>
              <w:ind w:right="-79"/>
              <w:rPr>
                <w:szCs w:val="22"/>
              </w:rPr>
            </w:pPr>
          </w:p>
        </w:tc>
        <w:tc>
          <w:tcPr>
            <w:tcW w:w="204" w:type="dxa"/>
            <w:tcBorders>
              <w:top w:val="nil"/>
              <w:bottom w:val="nil"/>
            </w:tcBorders>
            <w:vAlign w:val="bottom"/>
          </w:tcPr>
          <w:p w14:paraId="4072AD3B" w14:textId="77777777" w:rsidR="005B1540" w:rsidRPr="00A27B59" w:rsidRDefault="005B1540" w:rsidP="005B1540">
            <w:pPr>
              <w:pStyle w:val="acctfourfigures"/>
              <w:shd w:val="clear" w:color="auto" w:fill="FFFFFF"/>
              <w:spacing w:line="240" w:lineRule="atLeast"/>
              <w:ind w:right="-79"/>
              <w:rPr>
                <w:szCs w:val="22"/>
              </w:rPr>
            </w:pPr>
          </w:p>
        </w:tc>
        <w:tc>
          <w:tcPr>
            <w:tcW w:w="1211" w:type="dxa"/>
            <w:tcBorders>
              <w:top w:val="nil"/>
              <w:bottom w:val="nil"/>
            </w:tcBorders>
            <w:vAlign w:val="bottom"/>
          </w:tcPr>
          <w:p w14:paraId="0A6C87BB" w14:textId="77777777" w:rsidR="005B1540" w:rsidRPr="00A27B59" w:rsidRDefault="005B1540" w:rsidP="005B1540">
            <w:pPr>
              <w:pStyle w:val="acctfourfigures"/>
              <w:shd w:val="clear" w:color="auto" w:fill="FFFFFF"/>
              <w:tabs>
                <w:tab w:val="clear" w:pos="765"/>
                <w:tab w:val="decimal" w:pos="463"/>
                <w:tab w:val="decimal" w:pos="971"/>
              </w:tabs>
              <w:spacing w:line="240" w:lineRule="atLeast"/>
              <w:ind w:right="-79"/>
              <w:rPr>
                <w:szCs w:val="22"/>
              </w:rPr>
            </w:pPr>
          </w:p>
        </w:tc>
        <w:tc>
          <w:tcPr>
            <w:tcW w:w="192" w:type="dxa"/>
            <w:tcBorders>
              <w:top w:val="nil"/>
              <w:bottom w:val="nil"/>
            </w:tcBorders>
          </w:tcPr>
          <w:p w14:paraId="009FB581" w14:textId="77777777" w:rsidR="005B1540" w:rsidRPr="00A27B59" w:rsidRDefault="005B1540" w:rsidP="005B1540">
            <w:pPr>
              <w:pStyle w:val="acctfourfigures"/>
              <w:shd w:val="clear" w:color="auto" w:fill="FFFFFF"/>
              <w:tabs>
                <w:tab w:val="clear" w:pos="765"/>
                <w:tab w:val="decimal" w:pos="459"/>
              </w:tabs>
              <w:spacing w:line="240" w:lineRule="atLeast"/>
              <w:ind w:right="-79"/>
              <w:rPr>
                <w:szCs w:val="22"/>
              </w:rPr>
            </w:pPr>
          </w:p>
        </w:tc>
        <w:tc>
          <w:tcPr>
            <w:tcW w:w="1209" w:type="dxa"/>
            <w:tcBorders>
              <w:top w:val="nil"/>
              <w:bottom w:val="nil"/>
            </w:tcBorders>
            <w:vAlign w:val="bottom"/>
          </w:tcPr>
          <w:p w14:paraId="0A02BB8E" w14:textId="77777777" w:rsidR="005B1540" w:rsidRPr="00A27B59" w:rsidRDefault="005B1540" w:rsidP="005B1540">
            <w:pPr>
              <w:pStyle w:val="acctfourfigures"/>
              <w:shd w:val="clear" w:color="auto" w:fill="FFFFFF"/>
              <w:tabs>
                <w:tab w:val="clear" w:pos="765"/>
                <w:tab w:val="decimal" w:pos="459"/>
              </w:tabs>
              <w:spacing w:line="240" w:lineRule="atLeast"/>
              <w:ind w:right="-79"/>
              <w:rPr>
                <w:szCs w:val="22"/>
              </w:rPr>
            </w:pPr>
          </w:p>
        </w:tc>
        <w:tc>
          <w:tcPr>
            <w:tcW w:w="243" w:type="dxa"/>
            <w:tcBorders>
              <w:top w:val="nil"/>
              <w:bottom w:val="nil"/>
            </w:tcBorders>
            <w:vAlign w:val="bottom"/>
          </w:tcPr>
          <w:p w14:paraId="25E1F814" w14:textId="77777777" w:rsidR="005B1540" w:rsidRPr="00A27B59" w:rsidRDefault="005B1540" w:rsidP="005B1540">
            <w:pPr>
              <w:pStyle w:val="acctfourfigures"/>
              <w:shd w:val="clear" w:color="auto" w:fill="FFFFFF"/>
              <w:tabs>
                <w:tab w:val="decimal" w:pos="506"/>
                <w:tab w:val="decimal" w:pos="652"/>
              </w:tabs>
              <w:spacing w:line="240" w:lineRule="atLeast"/>
              <w:ind w:right="-79"/>
              <w:rPr>
                <w:szCs w:val="22"/>
              </w:rPr>
            </w:pPr>
          </w:p>
        </w:tc>
        <w:tc>
          <w:tcPr>
            <w:tcW w:w="1209" w:type="dxa"/>
            <w:tcBorders>
              <w:top w:val="nil"/>
              <w:bottom w:val="nil"/>
            </w:tcBorders>
            <w:vAlign w:val="bottom"/>
          </w:tcPr>
          <w:p w14:paraId="68F6CCCD" w14:textId="77777777" w:rsidR="005B1540" w:rsidRPr="00A27B59" w:rsidRDefault="005B1540" w:rsidP="005B1540">
            <w:pPr>
              <w:pStyle w:val="acctfourfigures"/>
              <w:shd w:val="clear" w:color="auto" w:fill="FFFFFF"/>
              <w:tabs>
                <w:tab w:val="clear" w:pos="765"/>
                <w:tab w:val="decimal" w:pos="459"/>
              </w:tabs>
              <w:spacing w:line="240" w:lineRule="atLeast"/>
              <w:ind w:right="-79"/>
              <w:rPr>
                <w:szCs w:val="22"/>
              </w:rPr>
            </w:pPr>
          </w:p>
        </w:tc>
      </w:tr>
    </w:tbl>
    <w:p w14:paraId="459A6202" w14:textId="77777777" w:rsidR="00553AF3" w:rsidRDefault="00553AF3" w:rsidP="00553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360"/>
        <w:jc w:val="both"/>
        <w:rPr>
          <w:rFonts w:ascii="Times New Roman" w:hAnsi="Times New Roman" w:cs="Times New Roman"/>
          <w:sz w:val="22"/>
          <w:szCs w:val="22"/>
        </w:rPr>
      </w:pPr>
    </w:p>
    <w:p w14:paraId="4EAECEF4" w14:textId="77777777" w:rsidR="00553AF3" w:rsidRPr="00E93B09" w:rsidRDefault="00553AF3" w:rsidP="00553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23463385" w14:textId="77777777" w:rsidR="00553AF3" w:rsidRPr="00E93B09" w:rsidRDefault="00553AF3" w:rsidP="00553AF3">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
        <w:jc w:val="both"/>
        <w:outlineLvl w:val="0"/>
        <w:rPr>
          <w:rFonts w:ascii="Times New Roman" w:hAnsi="Times New Roman" w:cs="Times New Roman"/>
          <w:b/>
          <w:bCs/>
          <w:sz w:val="22"/>
          <w:szCs w:val="22"/>
        </w:rPr>
      </w:pPr>
    </w:p>
    <w:p w14:paraId="573336BA" w14:textId="77777777" w:rsidR="00553AF3" w:rsidRPr="00E93B09" w:rsidRDefault="00553AF3" w:rsidP="00553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5"/>
        </w:tabs>
      </w:pPr>
      <w:r w:rsidRPr="00E93B09">
        <w:tab/>
      </w:r>
    </w:p>
    <w:p w14:paraId="62C76D5D" w14:textId="77777777" w:rsidR="00553AF3" w:rsidRPr="00E93B09" w:rsidRDefault="00553AF3" w:rsidP="00553AF3"/>
    <w:p w14:paraId="17BB62ED" w14:textId="77777777" w:rsidR="00162790" w:rsidRDefault="00162790" w:rsidP="00162790">
      <w:pPr>
        <w:pStyle w:val="Heading1"/>
        <w:keepLines/>
        <w:numPr>
          <w:ilvl w:val="0"/>
          <w:numId w:val="0"/>
        </w:numPr>
        <w:shd w:val="clear" w:color="auto" w:fill="auto"/>
        <w:ind w:left="540" w:right="2"/>
        <w:jc w:val="both"/>
        <w:rPr>
          <w:rFonts w:ascii="Times New Roman" w:hAnsi="Times New Roman"/>
          <w:i w:val="0"/>
          <w:iCs w:val="0"/>
          <w:sz w:val="22"/>
          <w:szCs w:val="22"/>
          <w:u w:val="none"/>
        </w:rPr>
        <w:sectPr w:rsidR="00162790" w:rsidSect="00162790">
          <w:headerReference w:type="default" r:id="rId16"/>
          <w:footerReference w:type="default" r:id="rId17"/>
          <w:footerReference w:type="first" r:id="rId18"/>
          <w:pgSz w:w="16834" w:h="11909" w:orient="landscape" w:code="9"/>
          <w:pgMar w:top="691" w:right="1152" w:bottom="576" w:left="1152" w:header="720" w:footer="720" w:gutter="0"/>
          <w:cols w:space="720"/>
          <w:docGrid w:linePitch="245"/>
        </w:sectPr>
      </w:pPr>
    </w:p>
    <w:p w14:paraId="0ACEE548" w14:textId="77777777" w:rsidR="004E5529" w:rsidRPr="009922E2" w:rsidRDefault="004E5529" w:rsidP="0016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9922E2">
        <w:rPr>
          <w:rFonts w:ascii="Times New Roman" w:hAnsi="Times New Roman" w:cs="Times New Roman"/>
          <w:sz w:val="22"/>
          <w:szCs w:val="22"/>
        </w:rPr>
        <w:lastRenderedPageBreak/>
        <w:t>Detail</w:t>
      </w:r>
      <w:r w:rsidR="00DE5E9B">
        <w:rPr>
          <w:rFonts w:ascii="Times New Roman" w:hAnsi="Times New Roman" w:cs="Times New Roman"/>
          <w:sz w:val="22"/>
          <w:szCs w:val="22"/>
        </w:rPr>
        <w:t>s</w:t>
      </w:r>
      <w:r w:rsidRPr="009922E2">
        <w:rPr>
          <w:rFonts w:ascii="Times New Roman" w:hAnsi="Times New Roman" w:cs="Times New Roman"/>
          <w:sz w:val="22"/>
          <w:szCs w:val="22"/>
        </w:rPr>
        <w:t xml:space="preserve"> of assets and liabilities, based on reportable segments, as at </w:t>
      </w:r>
      <w:r w:rsidR="006B03B5">
        <w:rPr>
          <w:rFonts w:ascii="Times New Roman" w:hAnsi="Times New Roman"/>
          <w:sz w:val="22"/>
          <w:szCs w:val="22"/>
        </w:rPr>
        <w:t>31 March 2021</w:t>
      </w:r>
      <w:r w:rsidRPr="009922E2">
        <w:rPr>
          <w:rFonts w:ascii="Times New Roman" w:hAnsi="Times New Roman" w:cs="Times New Roman"/>
          <w:sz w:val="22"/>
          <w:szCs w:val="22"/>
        </w:rPr>
        <w:t xml:space="preserve"> and 31 December 20</w:t>
      </w:r>
      <w:r w:rsidR="006B03B5">
        <w:rPr>
          <w:rFonts w:ascii="Times New Roman" w:hAnsi="Times New Roman" w:cs="Times New Roman"/>
          <w:sz w:val="22"/>
          <w:szCs w:val="22"/>
        </w:rPr>
        <w:t>20</w:t>
      </w:r>
      <w:r w:rsidR="00BA2EB2">
        <w:rPr>
          <w:rFonts w:ascii="Times New Roman" w:hAnsi="Times New Roman" w:cs="Times New Roman"/>
          <w:sz w:val="22"/>
          <w:szCs w:val="22"/>
        </w:rPr>
        <w:t xml:space="preserve"> </w:t>
      </w:r>
      <w:r w:rsidRPr="009922E2">
        <w:rPr>
          <w:rFonts w:ascii="Times New Roman" w:hAnsi="Times New Roman" w:cs="Times New Roman"/>
          <w:sz w:val="22"/>
          <w:szCs w:val="22"/>
        </w:rPr>
        <w:t>were as follows:</w:t>
      </w:r>
    </w:p>
    <w:p w14:paraId="3E3EC410" w14:textId="77777777" w:rsidR="004E5529" w:rsidRDefault="004E5529" w:rsidP="004E5529"/>
    <w:tbl>
      <w:tblPr>
        <w:tblW w:w="14373" w:type="dxa"/>
        <w:tblInd w:w="450" w:type="dxa"/>
        <w:tblBorders>
          <w:top w:val="single" w:sz="4" w:space="0" w:color="auto"/>
          <w:bottom w:val="double" w:sz="4" w:space="0" w:color="auto"/>
        </w:tblBorders>
        <w:tblLayout w:type="fixed"/>
        <w:tblCellMar>
          <w:left w:w="79" w:type="dxa"/>
          <w:right w:w="79" w:type="dxa"/>
        </w:tblCellMar>
        <w:tblLook w:val="0000" w:firstRow="0" w:lastRow="0" w:firstColumn="0" w:lastColumn="0" w:noHBand="0" w:noVBand="0"/>
      </w:tblPr>
      <w:tblGrid>
        <w:gridCol w:w="2997"/>
        <w:gridCol w:w="1260"/>
        <w:gridCol w:w="180"/>
        <w:gridCol w:w="1170"/>
        <w:gridCol w:w="180"/>
        <w:gridCol w:w="1323"/>
        <w:gridCol w:w="180"/>
        <w:gridCol w:w="1170"/>
        <w:gridCol w:w="180"/>
        <w:gridCol w:w="1368"/>
        <w:gridCol w:w="180"/>
        <w:gridCol w:w="1260"/>
        <w:gridCol w:w="180"/>
        <w:gridCol w:w="1305"/>
        <w:gridCol w:w="180"/>
        <w:gridCol w:w="1260"/>
      </w:tblGrid>
      <w:tr w:rsidR="00DD6C14" w:rsidRPr="00516BBF" w14:paraId="3C9CCEC2" w14:textId="77777777" w:rsidTr="00B166BD">
        <w:trPr>
          <w:cantSplit/>
        </w:trPr>
        <w:tc>
          <w:tcPr>
            <w:tcW w:w="2997" w:type="dxa"/>
            <w:tcBorders>
              <w:top w:val="nil"/>
              <w:bottom w:val="nil"/>
            </w:tcBorders>
          </w:tcPr>
          <w:p w14:paraId="08F4698A" w14:textId="77777777" w:rsidR="00DD6C14" w:rsidRDefault="00DD6C14" w:rsidP="00DD6C14">
            <w:pPr>
              <w:pStyle w:val="acctfourfigures"/>
              <w:shd w:val="clear" w:color="auto" w:fill="FFFFFF"/>
              <w:tabs>
                <w:tab w:val="clear" w:pos="765"/>
              </w:tabs>
              <w:spacing w:line="240" w:lineRule="atLeast"/>
              <w:ind w:right="-79"/>
              <w:rPr>
                <w:b/>
                <w:bCs/>
                <w:i/>
                <w:iCs/>
                <w:szCs w:val="22"/>
              </w:rPr>
            </w:pPr>
          </w:p>
        </w:tc>
        <w:tc>
          <w:tcPr>
            <w:tcW w:w="11376" w:type="dxa"/>
            <w:gridSpan w:val="15"/>
            <w:tcBorders>
              <w:top w:val="nil"/>
              <w:bottom w:val="nil"/>
            </w:tcBorders>
          </w:tcPr>
          <w:p w14:paraId="238190CD" w14:textId="77777777" w:rsidR="00DD6C14" w:rsidRPr="00A27B59" w:rsidRDefault="00B166BD" w:rsidP="00DD6C14">
            <w:pPr>
              <w:pStyle w:val="acctmergecolhdg"/>
              <w:shd w:val="clear" w:color="auto" w:fill="FFFFFF"/>
              <w:spacing w:line="240" w:lineRule="atLeast"/>
              <w:rPr>
                <w:szCs w:val="22"/>
              </w:rPr>
            </w:pPr>
            <w:r>
              <w:rPr>
                <w:szCs w:val="22"/>
              </w:rPr>
              <w:t>Consolidated financial statements/</w:t>
            </w:r>
            <w:r w:rsidR="00DD6C14">
              <w:rPr>
                <w:szCs w:val="22"/>
              </w:rPr>
              <w:t>Financial statements in which the equity method is applied</w:t>
            </w:r>
          </w:p>
        </w:tc>
      </w:tr>
      <w:tr w:rsidR="004E5529" w:rsidRPr="00516BBF" w14:paraId="012E623F" w14:textId="77777777" w:rsidTr="00B166BD">
        <w:trPr>
          <w:cantSplit/>
        </w:trPr>
        <w:tc>
          <w:tcPr>
            <w:tcW w:w="2997" w:type="dxa"/>
            <w:tcBorders>
              <w:top w:val="nil"/>
              <w:bottom w:val="nil"/>
            </w:tcBorders>
          </w:tcPr>
          <w:p w14:paraId="66B4AA7D" w14:textId="77777777" w:rsidR="004E5529" w:rsidRDefault="004E5529" w:rsidP="00276F6F">
            <w:pPr>
              <w:pStyle w:val="acctfourfigures"/>
              <w:shd w:val="clear" w:color="auto" w:fill="FFFFFF"/>
              <w:tabs>
                <w:tab w:val="clear" w:pos="765"/>
              </w:tabs>
              <w:spacing w:line="240" w:lineRule="atLeast"/>
              <w:ind w:right="-79"/>
              <w:rPr>
                <w:b/>
                <w:bCs/>
                <w:i/>
                <w:iCs/>
                <w:szCs w:val="22"/>
              </w:rPr>
            </w:pPr>
          </w:p>
        </w:tc>
        <w:tc>
          <w:tcPr>
            <w:tcW w:w="11376" w:type="dxa"/>
            <w:gridSpan w:val="15"/>
            <w:tcBorders>
              <w:top w:val="nil"/>
              <w:bottom w:val="nil"/>
            </w:tcBorders>
          </w:tcPr>
          <w:p w14:paraId="3BFD5839" w14:textId="77777777" w:rsidR="004E5529" w:rsidRPr="001F067D" w:rsidRDefault="004E5529" w:rsidP="00276F6F">
            <w:pPr>
              <w:pStyle w:val="acctfourfigures"/>
              <w:shd w:val="clear" w:color="auto" w:fill="FFFFFF"/>
              <w:tabs>
                <w:tab w:val="clear" w:pos="765"/>
                <w:tab w:val="decimal" w:pos="950"/>
              </w:tabs>
              <w:spacing w:line="240" w:lineRule="atLeast"/>
              <w:ind w:left="-79" w:right="-79"/>
              <w:jc w:val="center"/>
              <w:rPr>
                <w:b/>
                <w:bCs/>
                <w:szCs w:val="22"/>
              </w:rPr>
            </w:pPr>
          </w:p>
        </w:tc>
      </w:tr>
      <w:tr w:rsidR="004E5529" w:rsidRPr="00516BBF" w14:paraId="31CDD79E" w14:textId="77777777" w:rsidTr="00B166BD">
        <w:trPr>
          <w:cantSplit/>
        </w:trPr>
        <w:tc>
          <w:tcPr>
            <w:tcW w:w="2997" w:type="dxa"/>
            <w:tcBorders>
              <w:top w:val="nil"/>
              <w:bottom w:val="nil"/>
            </w:tcBorders>
          </w:tcPr>
          <w:p w14:paraId="6B7BAEB3" w14:textId="77777777" w:rsidR="004E5529" w:rsidRPr="00A27B59" w:rsidRDefault="004E5529" w:rsidP="00276F6F">
            <w:pPr>
              <w:pStyle w:val="acctfourfigures"/>
              <w:shd w:val="clear" w:color="auto" w:fill="FFFFFF"/>
              <w:tabs>
                <w:tab w:val="clear" w:pos="765"/>
              </w:tabs>
              <w:spacing w:line="240" w:lineRule="atLeast"/>
              <w:ind w:right="-79"/>
              <w:rPr>
                <w:szCs w:val="22"/>
              </w:rPr>
            </w:pPr>
          </w:p>
        </w:tc>
        <w:tc>
          <w:tcPr>
            <w:tcW w:w="2610" w:type="dxa"/>
            <w:gridSpan w:val="3"/>
            <w:tcBorders>
              <w:top w:val="nil"/>
              <w:bottom w:val="nil"/>
            </w:tcBorders>
          </w:tcPr>
          <w:p w14:paraId="02EA027E" w14:textId="77777777" w:rsidR="004E5529" w:rsidRPr="001F067D" w:rsidRDefault="004E5529" w:rsidP="00276F6F">
            <w:pPr>
              <w:pStyle w:val="acctmergecolhdg"/>
              <w:shd w:val="clear" w:color="auto" w:fill="FFFFFF"/>
              <w:spacing w:line="240" w:lineRule="atLeast"/>
              <w:rPr>
                <w:szCs w:val="22"/>
              </w:rPr>
            </w:pPr>
            <w:r w:rsidRPr="001F067D">
              <w:rPr>
                <w:szCs w:val="22"/>
              </w:rPr>
              <w:t>Real estate</w:t>
            </w:r>
          </w:p>
          <w:p w14:paraId="666E455B" w14:textId="77777777" w:rsidR="004E5529" w:rsidRPr="00A27B59" w:rsidRDefault="004E5529" w:rsidP="00276F6F">
            <w:pPr>
              <w:pStyle w:val="acctmergecolhdg"/>
              <w:shd w:val="clear" w:color="auto" w:fill="FFFFFF"/>
              <w:spacing w:line="240" w:lineRule="atLeast"/>
              <w:rPr>
                <w:szCs w:val="22"/>
              </w:rPr>
            </w:pPr>
            <w:r w:rsidRPr="001F067D">
              <w:rPr>
                <w:szCs w:val="22"/>
              </w:rPr>
              <w:t>business</w:t>
            </w:r>
          </w:p>
        </w:tc>
        <w:tc>
          <w:tcPr>
            <w:tcW w:w="180" w:type="dxa"/>
            <w:tcBorders>
              <w:top w:val="nil"/>
              <w:bottom w:val="nil"/>
            </w:tcBorders>
          </w:tcPr>
          <w:p w14:paraId="2F67ACFF" w14:textId="77777777" w:rsidR="004E5529" w:rsidRPr="00A27B59" w:rsidRDefault="004E5529" w:rsidP="00276F6F">
            <w:pPr>
              <w:pStyle w:val="acctmergecolhdg"/>
              <w:shd w:val="clear" w:color="auto" w:fill="FFFFFF"/>
              <w:spacing w:line="240" w:lineRule="atLeast"/>
              <w:rPr>
                <w:szCs w:val="22"/>
              </w:rPr>
            </w:pPr>
          </w:p>
        </w:tc>
        <w:tc>
          <w:tcPr>
            <w:tcW w:w="2673" w:type="dxa"/>
            <w:gridSpan w:val="3"/>
            <w:tcBorders>
              <w:top w:val="nil"/>
              <w:bottom w:val="nil"/>
            </w:tcBorders>
          </w:tcPr>
          <w:p w14:paraId="3764838F" w14:textId="77777777" w:rsidR="004E5529" w:rsidRDefault="004E5529" w:rsidP="00276F6F">
            <w:pPr>
              <w:pStyle w:val="acctmergecolhdg"/>
              <w:shd w:val="clear" w:color="auto" w:fill="FFFFFF"/>
              <w:spacing w:line="240" w:lineRule="atLeast"/>
              <w:rPr>
                <w:szCs w:val="22"/>
              </w:rPr>
            </w:pPr>
            <w:r w:rsidRPr="00A27B59">
              <w:rPr>
                <w:szCs w:val="22"/>
              </w:rPr>
              <w:t>Utilities service</w:t>
            </w:r>
          </w:p>
          <w:p w14:paraId="2617E562" w14:textId="77777777" w:rsidR="004E5529" w:rsidRPr="00A27B59" w:rsidRDefault="004E5529" w:rsidP="00276F6F">
            <w:pPr>
              <w:pStyle w:val="acctmergecolhdg"/>
              <w:shd w:val="clear" w:color="auto" w:fill="FFFFFF"/>
              <w:spacing w:line="240" w:lineRule="atLeast"/>
              <w:rPr>
                <w:szCs w:val="22"/>
              </w:rPr>
            </w:pPr>
            <w:r>
              <w:rPr>
                <w:szCs w:val="22"/>
              </w:rPr>
              <w:t>business</w:t>
            </w:r>
          </w:p>
        </w:tc>
        <w:tc>
          <w:tcPr>
            <w:tcW w:w="180" w:type="dxa"/>
            <w:tcBorders>
              <w:top w:val="nil"/>
              <w:bottom w:val="nil"/>
            </w:tcBorders>
            <w:vAlign w:val="bottom"/>
          </w:tcPr>
          <w:p w14:paraId="7DC7B1AC" w14:textId="77777777" w:rsidR="004E5529" w:rsidRPr="00A62741" w:rsidRDefault="004E5529" w:rsidP="00276F6F">
            <w:pPr>
              <w:pStyle w:val="acctfourfigures"/>
              <w:shd w:val="clear" w:color="auto" w:fill="FFFFFF"/>
              <w:tabs>
                <w:tab w:val="clear" w:pos="765"/>
                <w:tab w:val="decimal" w:pos="551"/>
                <w:tab w:val="decimal" w:pos="950"/>
              </w:tabs>
              <w:spacing w:line="240" w:lineRule="atLeast"/>
              <w:ind w:left="-79" w:right="-79"/>
              <w:jc w:val="center"/>
              <w:rPr>
                <w:szCs w:val="22"/>
              </w:rPr>
            </w:pPr>
          </w:p>
        </w:tc>
        <w:tc>
          <w:tcPr>
            <w:tcW w:w="2808" w:type="dxa"/>
            <w:gridSpan w:val="3"/>
            <w:tcBorders>
              <w:top w:val="nil"/>
              <w:bottom w:val="nil"/>
            </w:tcBorders>
            <w:vAlign w:val="bottom"/>
          </w:tcPr>
          <w:p w14:paraId="70F801DA" w14:textId="77777777" w:rsidR="004E5529" w:rsidRPr="008108D0" w:rsidRDefault="004E5529" w:rsidP="00276F6F">
            <w:pPr>
              <w:pStyle w:val="acctfourfigures"/>
              <w:shd w:val="clear" w:color="auto" w:fill="FFFFFF"/>
              <w:tabs>
                <w:tab w:val="clear" w:pos="765"/>
                <w:tab w:val="decimal" w:pos="542"/>
              </w:tabs>
              <w:spacing w:line="240" w:lineRule="atLeast"/>
              <w:ind w:left="722" w:right="-79"/>
              <w:rPr>
                <w:b/>
                <w:bCs/>
                <w:szCs w:val="22"/>
              </w:rPr>
            </w:pPr>
            <w:r w:rsidRPr="008108D0">
              <w:rPr>
                <w:b/>
                <w:bCs/>
                <w:szCs w:val="22"/>
              </w:rPr>
              <w:t>Others</w:t>
            </w:r>
          </w:p>
        </w:tc>
        <w:tc>
          <w:tcPr>
            <w:tcW w:w="180" w:type="dxa"/>
            <w:tcBorders>
              <w:top w:val="nil"/>
              <w:bottom w:val="nil"/>
            </w:tcBorders>
          </w:tcPr>
          <w:p w14:paraId="756BF776" w14:textId="77777777" w:rsidR="004E5529" w:rsidRPr="00A62741" w:rsidRDefault="004E5529" w:rsidP="00276F6F">
            <w:pPr>
              <w:pStyle w:val="acctfourfigures"/>
              <w:shd w:val="clear" w:color="auto" w:fill="FFFFFF"/>
              <w:tabs>
                <w:tab w:val="clear" w:pos="765"/>
                <w:tab w:val="decimal" w:pos="950"/>
              </w:tabs>
              <w:spacing w:line="240" w:lineRule="atLeast"/>
              <w:ind w:left="-79" w:right="-79"/>
              <w:jc w:val="center"/>
              <w:rPr>
                <w:szCs w:val="22"/>
              </w:rPr>
            </w:pPr>
          </w:p>
        </w:tc>
        <w:tc>
          <w:tcPr>
            <w:tcW w:w="2745" w:type="dxa"/>
            <w:gridSpan w:val="3"/>
            <w:tcBorders>
              <w:top w:val="nil"/>
              <w:bottom w:val="nil"/>
            </w:tcBorders>
            <w:vAlign w:val="bottom"/>
          </w:tcPr>
          <w:p w14:paraId="4A016007" w14:textId="77777777" w:rsidR="004E5529" w:rsidRPr="001F067D" w:rsidRDefault="004E5529" w:rsidP="00276F6F">
            <w:pPr>
              <w:pStyle w:val="acctfourfigures"/>
              <w:shd w:val="clear" w:color="auto" w:fill="FFFFFF"/>
              <w:tabs>
                <w:tab w:val="clear" w:pos="765"/>
                <w:tab w:val="decimal" w:pos="833"/>
                <w:tab w:val="left" w:pos="1553"/>
              </w:tabs>
              <w:spacing w:line="240" w:lineRule="atLeast"/>
              <w:ind w:left="-877" w:right="-79" w:firstLine="798"/>
              <w:rPr>
                <w:b/>
                <w:bCs/>
                <w:szCs w:val="22"/>
              </w:rPr>
            </w:pPr>
            <w:r>
              <w:rPr>
                <w:b/>
                <w:bCs/>
                <w:szCs w:val="22"/>
              </w:rPr>
              <w:t xml:space="preserve">                   </w:t>
            </w:r>
            <w:r w:rsidRPr="001F067D">
              <w:rPr>
                <w:b/>
                <w:bCs/>
                <w:szCs w:val="22"/>
              </w:rPr>
              <w:t>Total</w:t>
            </w:r>
          </w:p>
        </w:tc>
      </w:tr>
      <w:tr w:rsidR="00B166BD" w:rsidRPr="00516BBF" w14:paraId="2C5E9A8D" w14:textId="77777777" w:rsidTr="00C769A2">
        <w:trPr>
          <w:cantSplit/>
        </w:trPr>
        <w:tc>
          <w:tcPr>
            <w:tcW w:w="2997" w:type="dxa"/>
            <w:tcBorders>
              <w:top w:val="nil"/>
              <w:bottom w:val="nil"/>
            </w:tcBorders>
          </w:tcPr>
          <w:p w14:paraId="40D59187" w14:textId="77777777" w:rsidR="00B166BD" w:rsidRPr="00A27B59" w:rsidRDefault="00B166BD" w:rsidP="00B166BD">
            <w:pPr>
              <w:pStyle w:val="acctfourfigures"/>
              <w:shd w:val="clear" w:color="auto" w:fill="FFFFFF"/>
              <w:tabs>
                <w:tab w:val="clear" w:pos="765"/>
              </w:tabs>
              <w:spacing w:line="240" w:lineRule="atLeast"/>
              <w:ind w:right="-79"/>
              <w:rPr>
                <w:szCs w:val="22"/>
              </w:rPr>
            </w:pPr>
          </w:p>
        </w:tc>
        <w:tc>
          <w:tcPr>
            <w:tcW w:w="1260" w:type="dxa"/>
            <w:tcBorders>
              <w:top w:val="nil"/>
              <w:bottom w:val="nil"/>
            </w:tcBorders>
          </w:tcPr>
          <w:p w14:paraId="5C3CCCAC" w14:textId="77777777" w:rsidR="00B166BD" w:rsidRPr="00162790" w:rsidRDefault="00B166BD" w:rsidP="00B166BD">
            <w:pPr>
              <w:pStyle w:val="acctmergecolhdg"/>
              <w:spacing w:line="240" w:lineRule="atLeast"/>
              <w:ind w:left="-78" w:right="-89"/>
              <w:rPr>
                <w:b w:val="0"/>
                <w:bCs/>
                <w:spacing w:val="-6"/>
                <w:szCs w:val="22"/>
              </w:rPr>
            </w:pPr>
            <w:r>
              <w:rPr>
                <w:b w:val="0"/>
                <w:bCs/>
                <w:szCs w:val="22"/>
              </w:rPr>
              <w:t>31 March</w:t>
            </w:r>
          </w:p>
        </w:tc>
        <w:tc>
          <w:tcPr>
            <w:tcW w:w="180" w:type="dxa"/>
            <w:tcBorders>
              <w:top w:val="nil"/>
              <w:bottom w:val="nil"/>
            </w:tcBorders>
          </w:tcPr>
          <w:p w14:paraId="2384BA27" w14:textId="77777777" w:rsidR="00B166BD" w:rsidRPr="00AF3422" w:rsidRDefault="00B166BD" w:rsidP="00B166BD">
            <w:pPr>
              <w:pStyle w:val="acctmergecolhdg"/>
              <w:spacing w:line="240" w:lineRule="atLeast"/>
              <w:ind w:left="-78" w:right="-89"/>
              <w:rPr>
                <w:b w:val="0"/>
                <w:bCs/>
                <w:spacing w:val="-6"/>
                <w:szCs w:val="22"/>
              </w:rPr>
            </w:pPr>
          </w:p>
        </w:tc>
        <w:tc>
          <w:tcPr>
            <w:tcW w:w="1170" w:type="dxa"/>
            <w:tcBorders>
              <w:top w:val="nil"/>
              <w:bottom w:val="nil"/>
            </w:tcBorders>
          </w:tcPr>
          <w:p w14:paraId="35E63193" w14:textId="77777777" w:rsidR="00B166BD" w:rsidRPr="00AF3422" w:rsidRDefault="00B166BD" w:rsidP="00B166BD">
            <w:pPr>
              <w:pStyle w:val="acctmergecolhdg"/>
              <w:spacing w:line="240" w:lineRule="atLeast"/>
              <w:ind w:left="-78" w:right="-89"/>
              <w:rPr>
                <w:b w:val="0"/>
                <w:bCs/>
                <w:spacing w:val="-6"/>
                <w:szCs w:val="22"/>
              </w:rPr>
            </w:pPr>
            <w:r w:rsidRPr="00AF3422">
              <w:rPr>
                <w:b w:val="0"/>
                <w:bCs/>
                <w:spacing w:val="-6"/>
                <w:szCs w:val="22"/>
              </w:rPr>
              <w:t xml:space="preserve">31 </w:t>
            </w:r>
            <w:r>
              <w:rPr>
                <w:b w:val="0"/>
                <w:bCs/>
                <w:spacing w:val="-6"/>
                <w:szCs w:val="22"/>
              </w:rPr>
              <w:t>December</w:t>
            </w:r>
          </w:p>
        </w:tc>
        <w:tc>
          <w:tcPr>
            <w:tcW w:w="180" w:type="dxa"/>
            <w:tcBorders>
              <w:top w:val="nil"/>
              <w:bottom w:val="nil"/>
            </w:tcBorders>
          </w:tcPr>
          <w:p w14:paraId="5B08B236" w14:textId="77777777" w:rsidR="00B166BD" w:rsidRPr="00AF3422" w:rsidRDefault="00B166BD" w:rsidP="00B166BD">
            <w:pPr>
              <w:pStyle w:val="acctmergecolhdg"/>
              <w:spacing w:line="240" w:lineRule="atLeast"/>
              <w:ind w:left="-78" w:right="-89"/>
              <w:rPr>
                <w:b w:val="0"/>
                <w:bCs/>
                <w:spacing w:val="-6"/>
                <w:szCs w:val="22"/>
              </w:rPr>
            </w:pPr>
          </w:p>
        </w:tc>
        <w:tc>
          <w:tcPr>
            <w:tcW w:w="1323" w:type="dxa"/>
            <w:tcBorders>
              <w:top w:val="nil"/>
              <w:bottom w:val="nil"/>
            </w:tcBorders>
          </w:tcPr>
          <w:p w14:paraId="77A9AB57" w14:textId="77777777" w:rsidR="00B166BD" w:rsidRPr="00162790" w:rsidRDefault="00B166BD" w:rsidP="00B166BD">
            <w:pPr>
              <w:pStyle w:val="acctmergecolhdg"/>
              <w:spacing w:line="240" w:lineRule="atLeast"/>
              <w:ind w:left="-78" w:right="-89"/>
              <w:rPr>
                <w:b w:val="0"/>
                <w:bCs/>
                <w:spacing w:val="-6"/>
                <w:szCs w:val="22"/>
              </w:rPr>
            </w:pPr>
            <w:r>
              <w:rPr>
                <w:b w:val="0"/>
                <w:bCs/>
                <w:szCs w:val="22"/>
              </w:rPr>
              <w:t>31 March</w:t>
            </w:r>
          </w:p>
        </w:tc>
        <w:tc>
          <w:tcPr>
            <w:tcW w:w="180" w:type="dxa"/>
            <w:tcBorders>
              <w:top w:val="nil"/>
              <w:bottom w:val="nil"/>
            </w:tcBorders>
          </w:tcPr>
          <w:p w14:paraId="431F0DC2" w14:textId="77777777" w:rsidR="00B166BD" w:rsidRPr="00AF3422" w:rsidRDefault="00B166BD" w:rsidP="00B166BD">
            <w:pPr>
              <w:pStyle w:val="acctmergecolhdg"/>
              <w:spacing w:line="240" w:lineRule="atLeast"/>
              <w:ind w:left="-78" w:right="-89"/>
              <w:rPr>
                <w:b w:val="0"/>
                <w:bCs/>
                <w:spacing w:val="-6"/>
                <w:szCs w:val="22"/>
              </w:rPr>
            </w:pPr>
          </w:p>
        </w:tc>
        <w:tc>
          <w:tcPr>
            <w:tcW w:w="1170" w:type="dxa"/>
            <w:tcBorders>
              <w:top w:val="nil"/>
              <w:bottom w:val="nil"/>
            </w:tcBorders>
          </w:tcPr>
          <w:p w14:paraId="195FADB6" w14:textId="77777777" w:rsidR="00B166BD" w:rsidRPr="00AF3422" w:rsidRDefault="00B166BD" w:rsidP="00B166BD">
            <w:pPr>
              <w:pStyle w:val="acctmergecolhdg"/>
              <w:spacing w:line="240" w:lineRule="atLeast"/>
              <w:ind w:left="-78" w:right="-89"/>
              <w:rPr>
                <w:b w:val="0"/>
                <w:bCs/>
                <w:spacing w:val="-6"/>
                <w:szCs w:val="22"/>
              </w:rPr>
            </w:pPr>
            <w:r w:rsidRPr="00AF3422">
              <w:rPr>
                <w:b w:val="0"/>
                <w:bCs/>
                <w:spacing w:val="-6"/>
                <w:szCs w:val="22"/>
              </w:rPr>
              <w:t xml:space="preserve">31 </w:t>
            </w:r>
            <w:r>
              <w:rPr>
                <w:b w:val="0"/>
                <w:bCs/>
                <w:spacing w:val="-6"/>
                <w:szCs w:val="22"/>
              </w:rPr>
              <w:t>December</w:t>
            </w:r>
          </w:p>
        </w:tc>
        <w:tc>
          <w:tcPr>
            <w:tcW w:w="180" w:type="dxa"/>
            <w:tcBorders>
              <w:top w:val="nil"/>
              <w:bottom w:val="nil"/>
            </w:tcBorders>
          </w:tcPr>
          <w:p w14:paraId="0697D79E" w14:textId="77777777" w:rsidR="00B166BD" w:rsidRPr="00AF3422" w:rsidRDefault="00B166BD" w:rsidP="00B166BD">
            <w:pPr>
              <w:pStyle w:val="acctfourfigures"/>
              <w:shd w:val="clear" w:color="auto" w:fill="FFFFFF"/>
              <w:tabs>
                <w:tab w:val="clear" w:pos="765"/>
                <w:tab w:val="decimal" w:pos="374"/>
              </w:tabs>
              <w:spacing w:line="240" w:lineRule="atLeast"/>
              <w:ind w:left="-78" w:right="-89"/>
              <w:jc w:val="center"/>
              <w:rPr>
                <w:spacing w:val="-6"/>
                <w:szCs w:val="22"/>
              </w:rPr>
            </w:pPr>
          </w:p>
        </w:tc>
        <w:tc>
          <w:tcPr>
            <w:tcW w:w="1368" w:type="dxa"/>
            <w:tcBorders>
              <w:top w:val="nil"/>
              <w:bottom w:val="nil"/>
            </w:tcBorders>
          </w:tcPr>
          <w:p w14:paraId="0A377A3B" w14:textId="77777777" w:rsidR="00B166BD" w:rsidRPr="00162790" w:rsidRDefault="00B166BD" w:rsidP="00B166BD">
            <w:pPr>
              <w:pStyle w:val="acctmergecolhdg"/>
              <w:spacing w:line="240" w:lineRule="atLeast"/>
              <w:ind w:left="-78" w:right="-89"/>
              <w:rPr>
                <w:b w:val="0"/>
                <w:bCs/>
                <w:spacing w:val="-6"/>
                <w:szCs w:val="22"/>
              </w:rPr>
            </w:pPr>
            <w:r>
              <w:rPr>
                <w:b w:val="0"/>
                <w:bCs/>
                <w:szCs w:val="22"/>
              </w:rPr>
              <w:t>31 March</w:t>
            </w:r>
          </w:p>
        </w:tc>
        <w:tc>
          <w:tcPr>
            <w:tcW w:w="180" w:type="dxa"/>
            <w:tcBorders>
              <w:top w:val="nil"/>
              <w:bottom w:val="nil"/>
            </w:tcBorders>
          </w:tcPr>
          <w:p w14:paraId="0D58D4E5" w14:textId="77777777" w:rsidR="00B166BD" w:rsidRPr="00AF3422" w:rsidRDefault="00B166BD" w:rsidP="00B166BD">
            <w:pPr>
              <w:pStyle w:val="acctmergecolhdg"/>
              <w:spacing w:line="240" w:lineRule="atLeast"/>
              <w:ind w:left="-78" w:right="-89"/>
              <w:rPr>
                <w:b w:val="0"/>
                <w:bCs/>
                <w:spacing w:val="-6"/>
                <w:szCs w:val="22"/>
              </w:rPr>
            </w:pPr>
          </w:p>
        </w:tc>
        <w:tc>
          <w:tcPr>
            <w:tcW w:w="1260" w:type="dxa"/>
            <w:tcBorders>
              <w:top w:val="nil"/>
              <w:bottom w:val="nil"/>
            </w:tcBorders>
          </w:tcPr>
          <w:p w14:paraId="23EC1628" w14:textId="77777777" w:rsidR="00B166BD" w:rsidRPr="00AF3422" w:rsidRDefault="00B166BD" w:rsidP="00B166BD">
            <w:pPr>
              <w:pStyle w:val="acctmergecolhdg"/>
              <w:spacing w:line="240" w:lineRule="atLeast"/>
              <w:ind w:left="-78" w:right="-89"/>
              <w:rPr>
                <w:b w:val="0"/>
                <w:bCs/>
                <w:spacing w:val="-6"/>
                <w:szCs w:val="22"/>
              </w:rPr>
            </w:pPr>
            <w:r w:rsidRPr="00AF3422">
              <w:rPr>
                <w:b w:val="0"/>
                <w:bCs/>
                <w:spacing w:val="-6"/>
                <w:szCs w:val="22"/>
              </w:rPr>
              <w:t xml:space="preserve">31 </w:t>
            </w:r>
            <w:r>
              <w:rPr>
                <w:b w:val="0"/>
                <w:bCs/>
                <w:spacing w:val="-6"/>
                <w:szCs w:val="22"/>
              </w:rPr>
              <w:t>December</w:t>
            </w:r>
          </w:p>
        </w:tc>
        <w:tc>
          <w:tcPr>
            <w:tcW w:w="180" w:type="dxa"/>
            <w:tcBorders>
              <w:top w:val="nil"/>
              <w:bottom w:val="nil"/>
            </w:tcBorders>
          </w:tcPr>
          <w:p w14:paraId="331AC284" w14:textId="77777777" w:rsidR="00B166BD" w:rsidRPr="00AF3422" w:rsidRDefault="00B166BD" w:rsidP="00B166BD">
            <w:pPr>
              <w:pStyle w:val="acctmergecolhdg"/>
              <w:spacing w:line="240" w:lineRule="atLeast"/>
              <w:ind w:left="-78" w:right="-89"/>
              <w:rPr>
                <w:b w:val="0"/>
                <w:bCs/>
                <w:spacing w:val="-6"/>
                <w:szCs w:val="22"/>
              </w:rPr>
            </w:pPr>
          </w:p>
        </w:tc>
        <w:tc>
          <w:tcPr>
            <w:tcW w:w="1305" w:type="dxa"/>
            <w:tcBorders>
              <w:top w:val="nil"/>
              <w:bottom w:val="nil"/>
            </w:tcBorders>
          </w:tcPr>
          <w:p w14:paraId="24A50E75" w14:textId="77777777" w:rsidR="00B166BD" w:rsidRPr="00162790" w:rsidRDefault="00B166BD" w:rsidP="00B166BD">
            <w:pPr>
              <w:pStyle w:val="acctmergecolhdg"/>
              <w:spacing w:line="240" w:lineRule="atLeast"/>
              <w:ind w:left="-78" w:right="-89"/>
              <w:rPr>
                <w:b w:val="0"/>
                <w:bCs/>
                <w:spacing w:val="-6"/>
                <w:szCs w:val="22"/>
              </w:rPr>
            </w:pPr>
            <w:r>
              <w:rPr>
                <w:b w:val="0"/>
                <w:bCs/>
                <w:szCs w:val="22"/>
              </w:rPr>
              <w:t>31 March</w:t>
            </w:r>
          </w:p>
        </w:tc>
        <w:tc>
          <w:tcPr>
            <w:tcW w:w="180" w:type="dxa"/>
            <w:tcBorders>
              <w:top w:val="nil"/>
              <w:bottom w:val="nil"/>
            </w:tcBorders>
          </w:tcPr>
          <w:p w14:paraId="6B286370" w14:textId="77777777" w:rsidR="00B166BD" w:rsidRPr="00AF3422" w:rsidRDefault="00B166BD" w:rsidP="00B166BD">
            <w:pPr>
              <w:pStyle w:val="acctmergecolhdg"/>
              <w:spacing w:line="240" w:lineRule="atLeast"/>
              <w:ind w:left="-78" w:right="-89"/>
              <w:rPr>
                <w:b w:val="0"/>
                <w:bCs/>
                <w:spacing w:val="-6"/>
                <w:szCs w:val="22"/>
              </w:rPr>
            </w:pPr>
          </w:p>
        </w:tc>
        <w:tc>
          <w:tcPr>
            <w:tcW w:w="1260" w:type="dxa"/>
            <w:tcBorders>
              <w:top w:val="nil"/>
              <w:bottom w:val="nil"/>
            </w:tcBorders>
          </w:tcPr>
          <w:p w14:paraId="077B9DBA" w14:textId="77777777" w:rsidR="00B166BD" w:rsidRPr="00AF3422" w:rsidRDefault="00B166BD" w:rsidP="00B166BD">
            <w:pPr>
              <w:pStyle w:val="acctmergecolhdg"/>
              <w:spacing w:line="240" w:lineRule="atLeast"/>
              <w:ind w:left="-78" w:right="-89"/>
              <w:rPr>
                <w:b w:val="0"/>
                <w:bCs/>
                <w:spacing w:val="-6"/>
                <w:szCs w:val="22"/>
              </w:rPr>
            </w:pPr>
            <w:r w:rsidRPr="00AF3422">
              <w:rPr>
                <w:b w:val="0"/>
                <w:bCs/>
                <w:spacing w:val="-6"/>
                <w:szCs w:val="22"/>
              </w:rPr>
              <w:t xml:space="preserve">31 </w:t>
            </w:r>
            <w:r>
              <w:rPr>
                <w:b w:val="0"/>
                <w:bCs/>
                <w:spacing w:val="-6"/>
                <w:szCs w:val="22"/>
              </w:rPr>
              <w:t>December</w:t>
            </w:r>
          </w:p>
        </w:tc>
      </w:tr>
      <w:tr w:rsidR="00B166BD" w:rsidRPr="00A27B59" w14:paraId="6C961C06" w14:textId="77777777" w:rsidTr="00C769A2">
        <w:trPr>
          <w:cantSplit/>
        </w:trPr>
        <w:tc>
          <w:tcPr>
            <w:tcW w:w="2997" w:type="dxa"/>
            <w:tcBorders>
              <w:top w:val="nil"/>
              <w:bottom w:val="nil"/>
            </w:tcBorders>
          </w:tcPr>
          <w:p w14:paraId="445BCC9E" w14:textId="77777777" w:rsidR="00B166BD" w:rsidRPr="00F92E17" w:rsidRDefault="00B166BD" w:rsidP="00B166BD">
            <w:pPr>
              <w:pStyle w:val="acctfourfigures"/>
              <w:shd w:val="clear" w:color="auto" w:fill="FFFFFF"/>
              <w:tabs>
                <w:tab w:val="clear" w:pos="765"/>
              </w:tabs>
              <w:ind w:right="-79"/>
              <w:rPr>
                <w:b/>
                <w:bCs/>
                <w:i/>
                <w:iCs/>
                <w:szCs w:val="22"/>
              </w:rPr>
            </w:pPr>
          </w:p>
        </w:tc>
        <w:tc>
          <w:tcPr>
            <w:tcW w:w="1260" w:type="dxa"/>
            <w:tcBorders>
              <w:top w:val="nil"/>
              <w:bottom w:val="nil"/>
            </w:tcBorders>
          </w:tcPr>
          <w:p w14:paraId="10C5A87C" w14:textId="77777777" w:rsidR="00B166BD" w:rsidRPr="00A27B59" w:rsidRDefault="00B166BD" w:rsidP="00B166BD">
            <w:pPr>
              <w:pStyle w:val="acctmergecolhdg"/>
              <w:spacing w:line="240" w:lineRule="atLeast"/>
              <w:rPr>
                <w:b w:val="0"/>
                <w:bCs/>
                <w:szCs w:val="22"/>
              </w:rPr>
            </w:pPr>
            <w:r>
              <w:rPr>
                <w:b w:val="0"/>
                <w:bCs/>
                <w:szCs w:val="22"/>
              </w:rPr>
              <w:t>2021</w:t>
            </w:r>
          </w:p>
        </w:tc>
        <w:tc>
          <w:tcPr>
            <w:tcW w:w="180" w:type="dxa"/>
            <w:tcBorders>
              <w:top w:val="nil"/>
              <w:bottom w:val="nil"/>
            </w:tcBorders>
          </w:tcPr>
          <w:p w14:paraId="09DD63C8" w14:textId="77777777" w:rsidR="00B166BD" w:rsidRPr="00A27B59" w:rsidRDefault="00B166BD" w:rsidP="00B166BD">
            <w:pPr>
              <w:pStyle w:val="acctmergecolhdg"/>
              <w:spacing w:line="240" w:lineRule="atLeast"/>
              <w:rPr>
                <w:b w:val="0"/>
                <w:bCs/>
                <w:szCs w:val="22"/>
              </w:rPr>
            </w:pPr>
          </w:p>
        </w:tc>
        <w:tc>
          <w:tcPr>
            <w:tcW w:w="1170" w:type="dxa"/>
            <w:tcBorders>
              <w:top w:val="nil"/>
              <w:bottom w:val="nil"/>
            </w:tcBorders>
          </w:tcPr>
          <w:p w14:paraId="0D49B51E" w14:textId="77777777" w:rsidR="00B166BD" w:rsidRPr="00A27B59" w:rsidRDefault="00B166BD" w:rsidP="00B166BD">
            <w:pPr>
              <w:pStyle w:val="acctmergecolhdg"/>
              <w:spacing w:line="240" w:lineRule="atLeast"/>
              <w:rPr>
                <w:b w:val="0"/>
                <w:bCs/>
                <w:szCs w:val="22"/>
              </w:rPr>
            </w:pPr>
            <w:r>
              <w:rPr>
                <w:b w:val="0"/>
                <w:bCs/>
                <w:szCs w:val="22"/>
              </w:rPr>
              <w:t>2020</w:t>
            </w:r>
          </w:p>
        </w:tc>
        <w:tc>
          <w:tcPr>
            <w:tcW w:w="180" w:type="dxa"/>
            <w:tcBorders>
              <w:top w:val="nil"/>
              <w:bottom w:val="nil"/>
            </w:tcBorders>
          </w:tcPr>
          <w:p w14:paraId="5FB601FC" w14:textId="77777777" w:rsidR="00B166BD" w:rsidRPr="00A27B59" w:rsidRDefault="00B166BD" w:rsidP="00B166BD">
            <w:pPr>
              <w:pStyle w:val="acctmergecolhdg"/>
              <w:spacing w:line="240" w:lineRule="atLeast"/>
              <w:rPr>
                <w:b w:val="0"/>
                <w:bCs/>
                <w:szCs w:val="22"/>
              </w:rPr>
            </w:pPr>
          </w:p>
        </w:tc>
        <w:tc>
          <w:tcPr>
            <w:tcW w:w="1323" w:type="dxa"/>
            <w:tcBorders>
              <w:top w:val="nil"/>
              <w:bottom w:val="nil"/>
            </w:tcBorders>
          </w:tcPr>
          <w:p w14:paraId="64770254" w14:textId="77777777" w:rsidR="00B166BD" w:rsidRPr="00A27B59" w:rsidRDefault="00B166BD" w:rsidP="00B166BD">
            <w:pPr>
              <w:pStyle w:val="acctmergecolhdg"/>
              <w:spacing w:line="240" w:lineRule="atLeast"/>
              <w:rPr>
                <w:b w:val="0"/>
                <w:bCs/>
                <w:szCs w:val="22"/>
              </w:rPr>
            </w:pPr>
            <w:r>
              <w:rPr>
                <w:b w:val="0"/>
                <w:bCs/>
                <w:szCs w:val="22"/>
              </w:rPr>
              <w:t>2021</w:t>
            </w:r>
          </w:p>
        </w:tc>
        <w:tc>
          <w:tcPr>
            <w:tcW w:w="180" w:type="dxa"/>
            <w:tcBorders>
              <w:top w:val="nil"/>
              <w:bottom w:val="nil"/>
            </w:tcBorders>
          </w:tcPr>
          <w:p w14:paraId="44A12BEE" w14:textId="77777777" w:rsidR="00B166BD" w:rsidRPr="00A27B59" w:rsidRDefault="00B166BD" w:rsidP="00B166BD">
            <w:pPr>
              <w:pStyle w:val="acctmergecolhdg"/>
              <w:spacing w:line="240" w:lineRule="atLeast"/>
              <w:rPr>
                <w:b w:val="0"/>
                <w:bCs/>
                <w:szCs w:val="22"/>
              </w:rPr>
            </w:pPr>
          </w:p>
        </w:tc>
        <w:tc>
          <w:tcPr>
            <w:tcW w:w="1170" w:type="dxa"/>
            <w:tcBorders>
              <w:top w:val="nil"/>
              <w:bottom w:val="nil"/>
            </w:tcBorders>
          </w:tcPr>
          <w:p w14:paraId="761F1403" w14:textId="77777777" w:rsidR="00B166BD" w:rsidRPr="00A27B59" w:rsidRDefault="00B166BD" w:rsidP="00B166BD">
            <w:pPr>
              <w:pStyle w:val="acctmergecolhdg"/>
              <w:spacing w:line="240" w:lineRule="atLeast"/>
              <w:rPr>
                <w:b w:val="0"/>
                <w:bCs/>
                <w:szCs w:val="22"/>
              </w:rPr>
            </w:pPr>
            <w:r>
              <w:rPr>
                <w:b w:val="0"/>
                <w:bCs/>
                <w:szCs w:val="22"/>
              </w:rPr>
              <w:t>2020</w:t>
            </w:r>
          </w:p>
        </w:tc>
        <w:tc>
          <w:tcPr>
            <w:tcW w:w="180" w:type="dxa"/>
            <w:tcBorders>
              <w:top w:val="nil"/>
              <w:bottom w:val="nil"/>
            </w:tcBorders>
          </w:tcPr>
          <w:p w14:paraId="214FAD07" w14:textId="77777777" w:rsidR="00B166BD" w:rsidRPr="00A27B59" w:rsidRDefault="00B166BD" w:rsidP="00B166BD">
            <w:pPr>
              <w:pStyle w:val="acctfourfigures"/>
              <w:shd w:val="clear" w:color="auto" w:fill="FFFFFF"/>
              <w:tabs>
                <w:tab w:val="clear" w:pos="765"/>
                <w:tab w:val="decimal" w:pos="374"/>
              </w:tabs>
              <w:spacing w:line="240" w:lineRule="atLeast"/>
              <w:ind w:left="-79" w:right="-79"/>
              <w:jc w:val="center"/>
              <w:rPr>
                <w:szCs w:val="22"/>
              </w:rPr>
            </w:pPr>
          </w:p>
        </w:tc>
        <w:tc>
          <w:tcPr>
            <w:tcW w:w="1368" w:type="dxa"/>
            <w:tcBorders>
              <w:top w:val="nil"/>
              <w:bottom w:val="nil"/>
            </w:tcBorders>
          </w:tcPr>
          <w:p w14:paraId="08ADBBCA" w14:textId="77777777" w:rsidR="00B166BD" w:rsidRPr="00A27B59" w:rsidRDefault="00B166BD" w:rsidP="00B166BD">
            <w:pPr>
              <w:pStyle w:val="acctmergecolhdg"/>
              <w:spacing w:line="240" w:lineRule="atLeast"/>
              <w:rPr>
                <w:b w:val="0"/>
                <w:bCs/>
                <w:szCs w:val="22"/>
              </w:rPr>
            </w:pPr>
            <w:r>
              <w:rPr>
                <w:b w:val="0"/>
                <w:bCs/>
                <w:szCs w:val="22"/>
              </w:rPr>
              <w:t>2021</w:t>
            </w:r>
          </w:p>
        </w:tc>
        <w:tc>
          <w:tcPr>
            <w:tcW w:w="180" w:type="dxa"/>
            <w:tcBorders>
              <w:top w:val="nil"/>
              <w:bottom w:val="nil"/>
            </w:tcBorders>
          </w:tcPr>
          <w:p w14:paraId="0C09EA7C" w14:textId="77777777" w:rsidR="00B166BD" w:rsidRPr="00A27B59" w:rsidRDefault="00B166BD" w:rsidP="00B166BD">
            <w:pPr>
              <w:pStyle w:val="acctmergecolhdg"/>
              <w:spacing w:line="240" w:lineRule="atLeast"/>
              <w:rPr>
                <w:b w:val="0"/>
                <w:bCs/>
                <w:szCs w:val="22"/>
              </w:rPr>
            </w:pPr>
          </w:p>
        </w:tc>
        <w:tc>
          <w:tcPr>
            <w:tcW w:w="1260" w:type="dxa"/>
            <w:tcBorders>
              <w:top w:val="nil"/>
              <w:bottom w:val="nil"/>
            </w:tcBorders>
          </w:tcPr>
          <w:p w14:paraId="73755011" w14:textId="77777777" w:rsidR="00B166BD" w:rsidRPr="00A27B59" w:rsidRDefault="00B166BD" w:rsidP="00B166BD">
            <w:pPr>
              <w:pStyle w:val="acctmergecolhdg"/>
              <w:spacing w:line="240" w:lineRule="atLeast"/>
              <w:rPr>
                <w:b w:val="0"/>
                <w:bCs/>
                <w:szCs w:val="22"/>
              </w:rPr>
            </w:pPr>
            <w:r>
              <w:rPr>
                <w:b w:val="0"/>
                <w:bCs/>
                <w:szCs w:val="22"/>
              </w:rPr>
              <w:t>2020</w:t>
            </w:r>
          </w:p>
        </w:tc>
        <w:tc>
          <w:tcPr>
            <w:tcW w:w="180" w:type="dxa"/>
            <w:tcBorders>
              <w:top w:val="nil"/>
              <w:bottom w:val="nil"/>
            </w:tcBorders>
          </w:tcPr>
          <w:p w14:paraId="768D7EC7" w14:textId="77777777" w:rsidR="00B166BD" w:rsidRPr="00A27B59" w:rsidRDefault="00B166BD" w:rsidP="00B166BD">
            <w:pPr>
              <w:pStyle w:val="acctmergecolhdg"/>
              <w:spacing w:line="240" w:lineRule="atLeast"/>
              <w:rPr>
                <w:b w:val="0"/>
                <w:bCs/>
                <w:szCs w:val="22"/>
              </w:rPr>
            </w:pPr>
          </w:p>
        </w:tc>
        <w:tc>
          <w:tcPr>
            <w:tcW w:w="1305" w:type="dxa"/>
            <w:tcBorders>
              <w:top w:val="nil"/>
              <w:bottom w:val="nil"/>
            </w:tcBorders>
          </w:tcPr>
          <w:p w14:paraId="2D4599FF" w14:textId="77777777" w:rsidR="00B166BD" w:rsidRPr="00A27B59" w:rsidRDefault="00B166BD" w:rsidP="00B166BD">
            <w:pPr>
              <w:pStyle w:val="acctmergecolhdg"/>
              <w:spacing w:line="240" w:lineRule="atLeast"/>
              <w:rPr>
                <w:b w:val="0"/>
                <w:bCs/>
                <w:szCs w:val="22"/>
              </w:rPr>
            </w:pPr>
            <w:r>
              <w:rPr>
                <w:b w:val="0"/>
                <w:bCs/>
                <w:szCs w:val="22"/>
              </w:rPr>
              <w:t>2021</w:t>
            </w:r>
          </w:p>
        </w:tc>
        <w:tc>
          <w:tcPr>
            <w:tcW w:w="180" w:type="dxa"/>
            <w:tcBorders>
              <w:top w:val="nil"/>
              <w:bottom w:val="nil"/>
            </w:tcBorders>
          </w:tcPr>
          <w:p w14:paraId="62318F4C" w14:textId="77777777" w:rsidR="00B166BD" w:rsidRPr="00A27B59" w:rsidRDefault="00B166BD" w:rsidP="00B166BD">
            <w:pPr>
              <w:pStyle w:val="acctmergecolhdg"/>
              <w:spacing w:line="240" w:lineRule="atLeast"/>
              <w:rPr>
                <w:b w:val="0"/>
                <w:bCs/>
                <w:szCs w:val="22"/>
              </w:rPr>
            </w:pPr>
          </w:p>
        </w:tc>
        <w:tc>
          <w:tcPr>
            <w:tcW w:w="1260" w:type="dxa"/>
            <w:tcBorders>
              <w:top w:val="nil"/>
              <w:bottom w:val="nil"/>
            </w:tcBorders>
          </w:tcPr>
          <w:p w14:paraId="22533146" w14:textId="77777777" w:rsidR="00B166BD" w:rsidRPr="00A27B59" w:rsidRDefault="00B166BD" w:rsidP="00B166BD">
            <w:pPr>
              <w:pStyle w:val="acctmergecolhdg"/>
              <w:spacing w:line="240" w:lineRule="atLeast"/>
              <w:rPr>
                <w:b w:val="0"/>
                <w:bCs/>
                <w:szCs w:val="22"/>
              </w:rPr>
            </w:pPr>
            <w:r>
              <w:rPr>
                <w:b w:val="0"/>
                <w:bCs/>
                <w:szCs w:val="22"/>
              </w:rPr>
              <w:t>2020</w:t>
            </w:r>
          </w:p>
        </w:tc>
      </w:tr>
      <w:tr w:rsidR="00C769A2" w:rsidRPr="00A27B59" w14:paraId="778662A4" w14:textId="77777777" w:rsidTr="00B166BD">
        <w:trPr>
          <w:cantSplit/>
        </w:trPr>
        <w:tc>
          <w:tcPr>
            <w:tcW w:w="2997" w:type="dxa"/>
            <w:tcBorders>
              <w:top w:val="nil"/>
              <w:bottom w:val="nil"/>
            </w:tcBorders>
          </w:tcPr>
          <w:p w14:paraId="55BE0AF7" w14:textId="77777777" w:rsidR="00C769A2" w:rsidRPr="00A27B59" w:rsidRDefault="00C769A2" w:rsidP="00C769A2">
            <w:pPr>
              <w:pStyle w:val="acctfourfigures"/>
              <w:shd w:val="clear" w:color="auto" w:fill="FFFFFF"/>
              <w:tabs>
                <w:tab w:val="clear" w:pos="765"/>
              </w:tabs>
              <w:spacing w:line="240" w:lineRule="atLeast"/>
              <w:ind w:right="-79"/>
              <w:rPr>
                <w:szCs w:val="22"/>
              </w:rPr>
            </w:pPr>
          </w:p>
        </w:tc>
        <w:tc>
          <w:tcPr>
            <w:tcW w:w="11376" w:type="dxa"/>
            <w:gridSpan w:val="15"/>
            <w:tcBorders>
              <w:top w:val="nil"/>
              <w:bottom w:val="nil"/>
            </w:tcBorders>
          </w:tcPr>
          <w:p w14:paraId="76B77813" w14:textId="77777777" w:rsidR="00C769A2" w:rsidRDefault="00C769A2" w:rsidP="00C769A2">
            <w:pPr>
              <w:pStyle w:val="acctmergecolhdg"/>
              <w:spacing w:line="240" w:lineRule="atLeast"/>
              <w:rPr>
                <w:b w:val="0"/>
                <w:bCs/>
                <w:szCs w:val="22"/>
              </w:rPr>
            </w:pPr>
            <w:r w:rsidRPr="008D5751">
              <w:rPr>
                <w:b w:val="0"/>
                <w:bCs/>
                <w:i/>
                <w:iCs/>
                <w:szCs w:val="22"/>
                <w:lang w:val="en-US"/>
              </w:rPr>
              <w:t>(in thousand Baht)</w:t>
            </w:r>
          </w:p>
        </w:tc>
      </w:tr>
      <w:tr w:rsidR="00C769A2" w:rsidRPr="00516BBF" w14:paraId="5F630920" w14:textId="77777777" w:rsidTr="00C769A2">
        <w:trPr>
          <w:cantSplit/>
          <w:trHeight w:val="227"/>
        </w:trPr>
        <w:tc>
          <w:tcPr>
            <w:tcW w:w="2997" w:type="dxa"/>
            <w:tcBorders>
              <w:top w:val="nil"/>
              <w:bottom w:val="nil"/>
            </w:tcBorders>
          </w:tcPr>
          <w:p w14:paraId="79832396" w14:textId="77777777" w:rsidR="00C769A2" w:rsidRPr="00A27B59" w:rsidRDefault="00C769A2" w:rsidP="00C769A2">
            <w:pPr>
              <w:shd w:val="clear" w:color="auto" w:fill="FFFFFF"/>
              <w:ind w:left="180" w:right="-79" w:hanging="180"/>
              <w:rPr>
                <w:rFonts w:ascii="Times New Roman" w:hAnsi="Times New Roman" w:cs="Times New Roman"/>
                <w:sz w:val="22"/>
                <w:szCs w:val="22"/>
              </w:rPr>
            </w:pPr>
          </w:p>
        </w:tc>
        <w:tc>
          <w:tcPr>
            <w:tcW w:w="1260" w:type="dxa"/>
            <w:tcBorders>
              <w:top w:val="nil"/>
              <w:bottom w:val="nil"/>
            </w:tcBorders>
            <w:vAlign w:val="bottom"/>
          </w:tcPr>
          <w:p w14:paraId="36F934FE" w14:textId="77777777" w:rsidR="00C769A2" w:rsidRDefault="00C769A2" w:rsidP="00C769A2">
            <w:pPr>
              <w:pStyle w:val="acctfourfigures"/>
              <w:shd w:val="clear" w:color="auto" w:fill="FFFFFF"/>
              <w:tabs>
                <w:tab w:val="clear" w:pos="765"/>
                <w:tab w:val="decimal" w:pos="950"/>
              </w:tabs>
              <w:spacing w:line="240" w:lineRule="atLeast"/>
              <w:ind w:left="-79" w:right="-79"/>
              <w:rPr>
                <w:szCs w:val="22"/>
                <w:lang w:val="en-US"/>
              </w:rPr>
            </w:pPr>
          </w:p>
        </w:tc>
        <w:tc>
          <w:tcPr>
            <w:tcW w:w="180" w:type="dxa"/>
            <w:tcBorders>
              <w:top w:val="nil"/>
              <w:bottom w:val="nil"/>
            </w:tcBorders>
            <w:vAlign w:val="bottom"/>
          </w:tcPr>
          <w:p w14:paraId="1172C5B9" w14:textId="77777777" w:rsidR="00C769A2" w:rsidRPr="00A62741" w:rsidRDefault="00C769A2" w:rsidP="00C769A2">
            <w:pPr>
              <w:pStyle w:val="acctfourfigures"/>
              <w:shd w:val="clear" w:color="auto" w:fill="FFFFFF"/>
              <w:tabs>
                <w:tab w:val="decimal" w:pos="551"/>
                <w:tab w:val="decimal" w:pos="950"/>
              </w:tabs>
              <w:spacing w:line="240" w:lineRule="atLeast"/>
              <w:ind w:left="-79" w:right="-79"/>
              <w:rPr>
                <w:szCs w:val="22"/>
              </w:rPr>
            </w:pPr>
          </w:p>
        </w:tc>
        <w:tc>
          <w:tcPr>
            <w:tcW w:w="1170" w:type="dxa"/>
            <w:tcBorders>
              <w:top w:val="nil"/>
              <w:bottom w:val="nil"/>
            </w:tcBorders>
            <w:vAlign w:val="bottom"/>
          </w:tcPr>
          <w:p w14:paraId="7B180EB0" w14:textId="77777777" w:rsidR="00C769A2" w:rsidRDefault="00C769A2" w:rsidP="00C769A2">
            <w:pPr>
              <w:pStyle w:val="acctfourfigures"/>
              <w:shd w:val="clear" w:color="auto" w:fill="FFFFFF"/>
              <w:tabs>
                <w:tab w:val="clear" w:pos="765"/>
                <w:tab w:val="decimal" w:pos="950"/>
              </w:tabs>
              <w:spacing w:line="240" w:lineRule="atLeast"/>
              <w:ind w:left="-79" w:right="-79"/>
              <w:rPr>
                <w:szCs w:val="22"/>
                <w:lang w:val="en-US"/>
              </w:rPr>
            </w:pPr>
          </w:p>
        </w:tc>
        <w:tc>
          <w:tcPr>
            <w:tcW w:w="180" w:type="dxa"/>
            <w:tcBorders>
              <w:top w:val="nil"/>
              <w:bottom w:val="nil"/>
            </w:tcBorders>
            <w:vAlign w:val="bottom"/>
          </w:tcPr>
          <w:p w14:paraId="64F876E3" w14:textId="77777777" w:rsidR="00C769A2" w:rsidRPr="00A62741" w:rsidRDefault="00C769A2" w:rsidP="00C769A2">
            <w:pPr>
              <w:pStyle w:val="acctfourfigures"/>
              <w:shd w:val="clear" w:color="auto" w:fill="FFFFFF"/>
              <w:tabs>
                <w:tab w:val="clear" w:pos="765"/>
                <w:tab w:val="decimal" w:pos="551"/>
                <w:tab w:val="decimal" w:pos="950"/>
              </w:tabs>
              <w:spacing w:line="240" w:lineRule="atLeast"/>
              <w:ind w:left="-79" w:right="-79"/>
              <w:rPr>
                <w:szCs w:val="22"/>
              </w:rPr>
            </w:pPr>
          </w:p>
        </w:tc>
        <w:tc>
          <w:tcPr>
            <w:tcW w:w="1323" w:type="dxa"/>
            <w:tcBorders>
              <w:top w:val="nil"/>
              <w:bottom w:val="nil"/>
            </w:tcBorders>
            <w:vAlign w:val="bottom"/>
          </w:tcPr>
          <w:p w14:paraId="2AF5D389" w14:textId="77777777" w:rsidR="00C769A2" w:rsidRDefault="00C769A2" w:rsidP="00C769A2">
            <w:pPr>
              <w:pStyle w:val="acctfourfigures"/>
              <w:shd w:val="clear" w:color="auto" w:fill="FFFFFF"/>
              <w:tabs>
                <w:tab w:val="clear" w:pos="765"/>
                <w:tab w:val="decimal" w:pos="830"/>
              </w:tabs>
              <w:spacing w:line="240" w:lineRule="atLeast"/>
              <w:ind w:left="-79" w:right="-79"/>
              <w:rPr>
                <w:szCs w:val="22"/>
              </w:rPr>
            </w:pPr>
          </w:p>
        </w:tc>
        <w:tc>
          <w:tcPr>
            <w:tcW w:w="180" w:type="dxa"/>
            <w:tcBorders>
              <w:top w:val="nil"/>
              <w:bottom w:val="nil"/>
            </w:tcBorders>
            <w:vAlign w:val="bottom"/>
          </w:tcPr>
          <w:p w14:paraId="33C0E5EB" w14:textId="77777777" w:rsidR="00C769A2" w:rsidRPr="00A62741" w:rsidRDefault="00C769A2" w:rsidP="00C769A2">
            <w:pPr>
              <w:pStyle w:val="acctfourfigures"/>
              <w:shd w:val="clear" w:color="auto" w:fill="FFFFFF"/>
              <w:tabs>
                <w:tab w:val="decimal" w:pos="551"/>
                <w:tab w:val="decimal" w:pos="950"/>
              </w:tabs>
              <w:spacing w:line="240" w:lineRule="atLeast"/>
              <w:ind w:left="-79" w:right="-79"/>
              <w:rPr>
                <w:szCs w:val="22"/>
              </w:rPr>
            </w:pPr>
          </w:p>
        </w:tc>
        <w:tc>
          <w:tcPr>
            <w:tcW w:w="1170" w:type="dxa"/>
            <w:tcBorders>
              <w:top w:val="nil"/>
              <w:bottom w:val="nil"/>
            </w:tcBorders>
            <w:vAlign w:val="bottom"/>
          </w:tcPr>
          <w:p w14:paraId="0A41363A" w14:textId="77777777" w:rsidR="00C769A2" w:rsidRDefault="00C769A2" w:rsidP="00C769A2">
            <w:pPr>
              <w:pStyle w:val="acctfourfigures"/>
              <w:shd w:val="clear" w:color="auto" w:fill="FFFFFF"/>
              <w:tabs>
                <w:tab w:val="clear" w:pos="765"/>
                <w:tab w:val="decimal" w:pos="906"/>
              </w:tabs>
              <w:spacing w:line="240" w:lineRule="atLeast"/>
              <w:ind w:left="-79" w:right="-79"/>
              <w:rPr>
                <w:szCs w:val="22"/>
              </w:rPr>
            </w:pPr>
          </w:p>
        </w:tc>
        <w:tc>
          <w:tcPr>
            <w:tcW w:w="180" w:type="dxa"/>
            <w:tcBorders>
              <w:top w:val="nil"/>
              <w:bottom w:val="nil"/>
            </w:tcBorders>
            <w:vAlign w:val="bottom"/>
          </w:tcPr>
          <w:p w14:paraId="02C9F7FC" w14:textId="77777777" w:rsidR="00C769A2" w:rsidRPr="00A62741" w:rsidRDefault="00C769A2" w:rsidP="00C769A2">
            <w:pPr>
              <w:pStyle w:val="acctfourfigures"/>
              <w:shd w:val="clear" w:color="auto" w:fill="FFFFFF"/>
              <w:tabs>
                <w:tab w:val="clear" w:pos="765"/>
                <w:tab w:val="decimal" w:pos="551"/>
                <w:tab w:val="decimal" w:pos="950"/>
              </w:tabs>
              <w:spacing w:line="240" w:lineRule="atLeast"/>
              <w:ind w:left="-79" w:right="-79"/>
              <w:rPr>
                <w:szCs w:val="22"/>
              </w:rPr>
            </w:pPr>
          </w:p>
        </w:tc>
        <w:tc>
          <w:tcPr>
            <w:tcW w:w="1368" w:type="dxa"/>
            <w:tcBorders>
              <w:top w:val="nil"/>
              <w:bottom w:val="nil"/>
            </w:tcBorders>
            <w:vAlign w:val="bottom"/>
          </w:tcPr>
          <w:p w14:paraId="193B38C5" w14:textId="77777777" w:rsidR="00C769A2" w:rsidRDefault="00C769A2" w:rsidP="00C769A2">
            <w:pPr>
              <w:pStyle w:val="acctfourfigures"/>
              <w:shd w:val="clear" w:color="auto" w:fill="FFFFFF"/>
              <w:tabs>
                <w:tab w:val="clear" w:pos="765"/>
                <w:tab w:val="decimal" w:pos="904"/>
              </w:tabs>
              <w:spacing w:line="240" w:lineRule="atLeast"/>
              <w:ind w:left="-79" w:right="-79"/>
              <w:rPr>
                <w:szCs w:val="22"/>
              </w:rPr>
            </w:pPr>
          </w:p>
        </w:tc>
        <w:tc>
          <w:tcPr>
            <w:tcW w:w="180" w:type="dxa"/>
            <w:tcBorders>
              <w:top w:val="nil"/>
              <w:bottom w:val="nil"/>
            </w:tcBorders>
            <w:vAlign w:val="bottom"/>
          </w:tcPr>
          <w:p w14:paraId="0FFD9638" w14:textId="77777777" w:rsidR="00C769A2" w:rsidRPr="00A62741" w:rsidRDefault="00C769A2" w:rsidP="00C769A2">
            <w:pPr>
              <w:pStyle w:val="acctfourfigures"/>
              <w:shd w:val="clear" w:color="auto" w:fill="FFFFFF"/>
              <w:tabs>
                <w:tab w:val="decimal" w:pos="551"/>
                <w:tab w:val="decimal" w:pos="950"/>
              </w:tabs>
              <w:spacing w:line="240" w:lineRule="atLeast"/>
              <w:ind w:left="-79" w:right="-79"/>
              <w:rPr>
                <w:szCs w:val="22"/>
              </w:rPr>
            </w:pPr>
          </w:p>
        </w:tc>
        <w:tc>
          <w:tcPr>
            <w:tcW w:w="1260" w:type="dxa"/>
            <w:tcBorders>
              <w:top w:val="nil"/>
              <w:bottom w:val="nil"/>
            </w:tcBorders>
            <w:vAlign w:val="bottom"/>
          </w:tcPr>
          <w:p w14:paraId="0E7892C0" w14:textId="77777777" w:rsidR="00C769A2" w:rsidRDefault="00C769A2" w:rsidP="00C769A2">
            <w:pPr>
              <w:pStyle w:val="acctfourfigures"/>
              <w:shd w:val="clear" w:color="auto" w:fill="FFFFFF"/>
              <w:tabs>
                <w:tab w:val="clear" w:pos="765"/>
                <w:tab w:val="decimal" w:pos="971"/>
              </w:tabs>
              <w:spacing w:line="240" w:lineRule="atLeast"/>
              <w:ind w:left="-79" w:right="-79"/>
              <w:rPr>
                <w:szCs w:val="22"/>
              </w:rPr>
            </w:pPr>
          </w:p>
        </w:tc>
        <w:tc>
          <w:tcPr>
            <w:tcW w:w="180" w:type="dxa"/>
            <w:tcBorders>
              <w:top w:val="nil"/>
              <w:bottom w:val="nil"/>
            </w:tcBorders>
          </w:tcPr>
          <w:p w14:paraId="42A29043" w14:textId="77777777" w:rsidR="00C769A2" w:rsidRPr="00A62741" w:rsidRDefault="00C769A2" w:rsidP="00C769A2">
            <w:pPr>
              <w:pStyle w:val="acctfourfigures"/>
              <w:shd w:val="clear" w:color="auto" w:fill="FFFFFF"/>
              <w:tabs>
                <w:tab w:val="clear" w:pos="765"/>
                <w:tab w:val="decimal" w:pos="950"/>
              </w:tabs>
              <w:spacing w:line="240" w:lineRule="atLeast"/>
              <w:ind w:left="-79" w:right="-79"/>
              <w:rPr>
                <w:szCs w:val="22"/>
              </w:rPr>
            </w:pPr>
          </w:p>
        </w:tc>
        <w:tc>
          <w:tcPr>
            <w:tcW w:w="1305" w:type="dxa"/>
            <w:tcBorders>
              <w:top w:val="nil"/>
              <w:bottom w:val="nil"/>
            </w:tcBorders>
            <w:vAlign w:val="bottom"/>
          </w:tcPr>
          <w:p w14:paraId="7185433D" w14:textId="77777777" w:rsidR="00C769A2" w:rsidRDefault="00C769A2" w:rsidP="00C769A2">
            <w:pPr>
              <w:pStyle w:val="acctfourfigures"/>
              <w:shd w:val="clear" w:color="auto" w:fill="FFFFFF"/>
              <w:tabs>
                <w:tab w:val="clear" w:pos="765"/>
                <w:tab w:val="decimal" w:pos="950"/>
              </w:tabs>
              <w:spacing w:line="240" w:lineRule="atLeast"/>
              <w:ind w:left="-79" w:right="-79"/>
              <w:rPr>
                <w:szCs w:val="22"/>
              </w:rPr>
            </w:pPr>
          </w:p>
        </w:tc>
        <w:tc>
          <w:tcPr>
            <w:tcW w:w="180" w:type="dxa"/>
            <w:tcBorders>
              <w:top w:val="nil"/>
              <w:bottom w:val="nil"/>
            </w:tcBorders>
            <w:vAlign w:val="bottom"/>
          </w:tcPr>
          <w:p w14:paraId="20716064" w14:textId="77777777" w:rsidR="00C769A2" w:rsidRPr="00A62741" w:rsidRDefault="00C769A2" w:rsidP="00C769A2">
            <w:pPr>
              <w:pStyle w:val="acctfourfigures"/>
              <w:shd w:val="clear" w:color="auto" w:fill="FFFFFF"/>
              <w:tabs>
                <w:tab w:val="decimal" w:pos="551"/>
              </w:tabs>
              <w:spacing w:line="240" w:lineRule="atLeast"/>
              <w:ind w:left="-79" w:right="-79"/>
              <w:rPr>
                <w:szCs w:val="22"/>
              </w:rPr>
            </w:pPr>
          </w:p>
        </w:tc>
        <w:tc>
          <w:tcPr>
            <w:tcW w:w="1260" w:type="dxa"/>
            <w:tcBorders>
              <w:top w:val="nil"/>
              <w:bottom w:val="nil"/>
            </w:tcBorders>
            <w:vAlign w:val="bottom"/>
          </w:tcPr>
          <w:p w14:paraId="388B9F17" w14:textId="77777777" w:rsidR="00C769A2" w:rsidRDefault="00C769A2" w:rsidP="00C769A2">
            <w:pPr>
              <w:pStyle w:val="acctfourfigures"/>
              <w:shd w:val="clear" w:color="auto" w:fill="FFFFFF"/>
              <w:tabs>
                <w:tab w:val="clear" w:pos="765"/>
                <w:tab w:val="decimal" w:pos="950"/>
              </w:tabs>
              <w:spacing w:line="240" w:lineRule="atLeast"/>
              <w:ind w:left="-79" w:right="-79"/>
              <w:rPr>
                <w:szCs w:val="22"/>
              </w:rPr>
            </w:pPr>
          </w:p>
        </w:tc>
      </w:tr>
      <w:tr w:rsidR="00C769A2" w:rsidRPr="00A62741" w14:paraId="762E563B" w14:textId="77777777" w:rsidTr="00C769A2">
        <w:trPr>
          <w:cantSplit/>
          <w:trHeight w:val="254"/>
        </w:trPr>
        <w:tc>
          <w:tcPr>
            <w:tcW w:w="2997" w:type="dxa"/>
            <w:tcBorders>
              <w:top w:val="nil"/>
              <w:bottom w:val="nil"/>
            </w:tcBorders>
            <w:vAlign w:val="bottom"/>
          </w:tcPr>
          <w:p w14:paraId="7561ED4F" w14:textId="77777777" w:rsidR="00C769A2" w:rsidRPr="00A27B59" w:rsidRDefault="00C769A2" w:rsidP="00C769A2">
            <w:pPr>
              <w:shd w:val="clear" w:color="auto" w:fill="FFFFFF"/>
              <w:ind w:left="180" w:right="-79" w:hanging="180"/>
              <w:rPr>
                <w:rFonts w:ascii="Times New Roman" w:hAnsi="Times New Roman" w:cs="Times New Roman"/>
                <w:sz w:val="22"/>
                <w:szCs w:val="22"/>
              </w:rPr>
            </w:pPr>
            <w:r w:rsidRPr="00A27B59">
              <w:rPr>
                <w:rFonts w:ascii="Times New Roman" w:hAnsi="Times New Roman" w:cs="Times New Roman"/>
                <w:sz w:val="22"/>
                <w:szCs w:val="22"/>
              </w:rPr>
              <w:t xml:space="preserve">Reportable segment assets </w:t>
            </w:r>
          </w:p>
        </w:tc>
        <w:tc>
          <w:tcPr>
            <w:tcW w:w="1260" w:type="dxa"/>
            <w:tcBorders>
              <w:top w:val="nil"/>
              <w:bottom w:val="double" w:sz="4" w:space="0" w:color="auto"/>
            </w:tcBorders>
            <w:vAlign w:val="bottom"/>
          </w:tcPr>
          <w:p w14:paraId="48D9E3FD" w14:textId="03044ABB" w:rsidR="00C769A2" w:rsidRPr="00774BDE" w:rsidRDefault="007E6B8E" w:rsidP="00C769A2">
            <w:pPr>
              <w:pStyle w:val="acctfourfigures"/>
              <w:shd w:val="clear" w:color="auto" w:fill="FFFFFF"/>
              <w:tabs>
                <w:tab w:val="clear" w:pos="765"/>
                <w:tab w:val="decimal" w:pos="1100"/>
              </w:tabs>
              <w:spacing w:line="240" w:lineRule="atLeast"/>
              <w:ind w:right="-79"/>
              <w:rPr>
                <w:szCs w:val="22"/>
                <w:lang w:val="en-US" w:bidi="th-TH"/>
              </w:rPr>
            </w:pPr>
            <w:r>
              <w:rPr>
                <w:szCs w:val="22"/>
                <w:lang w:val="en-US" w:bidi="th-TH"/>
              </w:rPr>
              <w:t>824,745</w:t>
            </w:r>
          </w:p>
        </w:tc>
        <w:tc>
          <w:tcPr>
            <w:tcW w:w="180" w:type="dxa"/>
            <w:tcBorders>
              <w:top w:val="nil"/>
              <w:bottom w:val="nil"/>
            </w:tcBorders>
            <w:vAlign w:val="bottom"/>
          </w:tcPr>
          <w:p w14:paraId="6A0C3726" w14:textId="77777777" w:rsidR="00C769A2" w:rsidRPr="00AA2732" w:rsidRDefault="00C769A2" w:rsidP="00C769A2">
            <w:pPr>
              <w:pStyle w:val="acctfourfigures"/>
              <w:shd w:val="clear" w:color="auto" w:fill="FFFFFF"/>
              <w:tabs>
                <w:tab w:val="clear" w:pos="765"/>
                <w:tab w:val="decimal" w:pos="830"/>
              </w:tabs>
              <w:spacing w:line="240" w:lineRule="atLeast"/>
              <w:ind w:left="-79" w:right="-79"/>
              <w:rPr>
                <w:szCs w:val="22"/>
                <w:lang w:val="en-US" w:bidi="th-TH"/>
              </w:rPr>
            </w:pPr>
          </w:p>
        </w:tc>
        <w:tc>
          <w:tcPr>
            <w:tcW w:w="1170" w:type="dxa"/>
            <w:tcBorders>
              <w:top w:val="nil"/>
              <w:bottom w:val="double" w:sz="4" w:space="0" w:color="auto"/>
            </w:tcBorders>
            <w:vAlign w:val="bottom"/>
          </w:tcPr>
          <w:p w14:paraId="71ACAFA0" w14:textId="77777777" w:rsidR="00C769A2" w:rsidRPr="00774BDE" w:rsidRDefault="00B166BD" w:rsidP="00C769A2">
            <w:pPr>
              <w:pStyle w:val="acctfourfigures"/>
              <w:shd w:val="clear" w:color="auto" w:fill="FFFFFF"/>
              <w:tabs>
                <w:tab w:val="clear" w:pos="765"/>
                <w:tab w:val="decimal" w:pos="1003"/>
              </w:tabs>
              <w:spacing w:line="240" w:lineRule="atLeast"/>
              <w:ind w:left="-79" w:right="-79"/>
              <w:rPr>
                <w:szCs w:val="22"/>
                <w:lang w:val="en-US" w:bidi="th-TH"/>
              </w:rPr>
            </w:pPr>
            <w:r>
              <w:rPr>
                <w:szCs w:val="22"/>
                <w:lang w:val="en-US" w:bidi="th-TH"/>
              </w:rPr>
              <w:t>841,411</w:t>
            </w:r>
          </w:p>
        </w:tc>
        <w:tc>
          <w:tcPr>
            <w:tcW w:w="180" w:type="dxa"/>
            <w:tcBorders>
              <w:top w:val="nil"/>
              <w:bottom w:val="nil"/>
            </w:tcBorders>
            <w:vAlign w:val="bottom"/>
          </w:tcPr>
          <w:p w14:paraId="08DA92E0" w14:textId="77777777" w:rsidR="00C769A2" w:rsidRPr="00AA2732" w:rsidRDefault="00C769A2" w:rsidP="00C769A2">
            <w:pPr>
              <w:pStyle w:val="acctfourfigures"/>
              <w:shd w:val="clear" w:color="auto" w:fill="FFFFFF"/>
              <w:tabs>
                <w:tab w:val="clear" w:pos="765"/>
                <w:tab w:val="decimal" w:pos="830"/>
              </w:tabs>
              <w:spacing w:line="240" w:lineRule="atLeast"/>
              <w:ind w:left="-79" w:right="-79"/>
              <w:rPr>
                <w:szCs w:val="22"/>
                <w:lang w:val="en-US" w:bidi="th-TH"/>
              </w:rPr>
            </w:pPr>
          </w:p>
        </w:tc>
        <w:tc>
          <w:tcPr>
            <w:tcW w:w="1323" w:type="dxa"/>
            <w:tcBorders>
              <w:top w:val="nil"/>
              <w:bottom w:val="double" w:sz="4" w:space="0" w:color="auto"/>
            </w:tcBorders>
            <w:vAlign w:val="bottom"/>
          </w:tcPr>
          <w:p w14:paraId="444157B1" w14:textId="71978627" w:rsidR="00C769A2" w:rsidRPr="00AA2732" w:rsidRDefault="00657AB2" w:rsidP="00401C8E">
            <w:pPr>
              <w:pStyle w:val="acctfourfigures"/>
              <w:shd w:val="clear" w:color="auto" w:fill="FFFFFF"/>
              <w:tabs>
                <w:tab w:val="clear" w:pos="765"/>
                <w:tab w:val="decimal" w:pos="1060"/>
              </w:tabs>
              <w:spacing w:line="240" w:lineRule="atLeast"/>
              <w:ind w:left="-79" w:right="-79"/>
              <w:rPr>
                <w:szCs w:val="22"/>
                <w:lang w:val="en-US" w:bidi="th-TH"/>
              </w:rPr>
            </w:pPr>
            <w:r>
              <w:rPr>
                <w:szCs w:val="22"/>
                <w:lang w:val="en-US" w:bidi="th-TH"/>
              </w:rPr>
              <w:t>59,586</w:t>
            </w:r>
          </w:p>
        </w:tc>
        <w:tc>
          <w:tcPr>
            <w:tcW w:w="180" w:type="dxa"/>
            <w:tcBorders>
              <w:top w:val="nil"/>
              <w:bottom w:val="nil"/>
            </w:tcBorders>
            <w:vAlign w:val="bottom"/>
          </w:tcPr>
          <w:p w14:paraId="19CE039C" w14:textId="77777777" w:rsidR="00C769A2" w:rsidRPr="00AA2732" w:rsidRDefault="00C769A2" w:rsidP="00C769A2">
            <w:pPr>
              <w:pStyle w:val="acctfourfigures"/>
              <w:shd w:val="clear" w:color="auto" w:fill="FFFFFF"/>
              <w:tabs>
                <w:tab w:val="clear" w:pos="765"/>
                <w:tab w:val="decimal" w:pos="830"/>
              </w:tabs>
              <w:spacing w:line="240" w:lineRule="atLeast"/>
              <w:ind w:left="-79" w:right="-79"/>
              <w:rPr>
                <w:szCs w:val="22"/>
                <w:lang w:val="en-US" w:bidi="th-TH"/>
              </w:rPr>
            </w:pPr>
          </w:p>
        </w:tc>
        <w:tc>
          <w:tcPr>
            <w:tcW w:w="1170" w:type="dxa"/>
            <w:tcBorders>
              <w:top w:val="nil"/>
              <w:bottom w:val="double" w:sz="4" w:space="0" w:color="auto"/>
            </w:tcBorders>
            <w:vAlign w:val="bottom"/>
          </w:tcPr>
          <w:p w14:paraId="0F6D3724" w14:textId="77777777" w:rsidR="00C769A2" w:rsidRPr="00AA2732" w:rsidRDefault="00B166BD" w:rsidP="00955228">
            <w:pPr>
              <w:pStyle w:val="acctfourfigures"/>
              <w:shd w:val="clear" w:color="auto" w:fill="FFFFFF"/>
              <w:tabs>
                <w:tab w:val="clear" w:pos="765"/>
                <w:tab w:val="decimal" w:pos="917"/>
              </w:tabs>
              <w:spacing w:line="240" w:lineRule="atLeast"/>
              <w:ind w:left="-79" w:right="-79"/>
              <w:rPr>
                <w:szCs w:val="22"/>
                <w:lang w:val="en-US" w:bidi="th-TH"/>
              </w:rPr>
            </w:pPr>
            <w:r>
              <w:rPr>
                <w:szCs w:val="22"/>
                <w:lang w:val="en-US" w:bidi="th-TH"/>
              </w:rPr>
              <w:t>56,986</w:t>
            </w:r>
          </w:p>
        </w:tc>
        <w:tc>
          <w:tcPr>
            <w:tcW w:w="180" w:type="dxa"/>
            <w:tcBorders>
              <w:top w:val="nil"/>
              <w:bottom w:val="nil"/>
            </w:tcBorders>
            <w:vAlign w:val="bottom"/>
          </w:tcPr>
          <w:p w14:paraId="6BE90DC8" w14:textId="77777777" w:rsidR="00C769A2" w:rsidRPr="00AA2732" w:rsidRDefault="00C769A2" w:rsidP="00C769A2">
            <w:pPr>
              <w:pStyle w:val="acctfourfigures"/>
              <w:shd w:val="clear" w:color="auto" w:fill="FFFFFF"/>
              <w:tabs>
                <w:tab w:val="clear" w:pos="765"/>
                <w:tab w:val="decimal" w:pos="830"/>
              </w:tabs>
              <w:spacing w:line="240" w:lineRule="atLeast"/>
              <w:ind w:left="-79" w:right="-79"/>
              <w:rPr>
                <w:szCs w:val="22"/>
                <w:lang w:val="en-US" w:bidi="th-TH"/>
              </w:rPr>
            </w:pPr>
          </w:p>
        </w:tc>
        <w:tc>
          <w:tcPr>
            <w:tcW w:w="1368" w:type="dxa"/>
            <w:tcBorders>
              <w:top w:val="nil"/>
              <w:bottom w:val="double" w:sz="4" w:space="0" w:color="auto"/>
            </w:tcBorders>
            <w:vAlign w:val="bottom"/>
          </w:tcPr>
          <w:p w14:paraId="66C2AA37" w14:textId="54AD1735" w:rsidR="00C769A2" w:rsidRPr="00AA2732" w:rsidRDefault="003C0718" w:rsidP="00FA347B">
            <w:pPr>
              <w:pStyle w:val="acctfourfigures"/>
              <w:shd w:val="clear" w:color="auto" w:fill="FFFFFF"/>
              <w:tabs>
                <w:tab w:val="clear" w:pos="765"/>
                <w:tab w:val="decimal" w:pos="1184"/>
              </w:tabs>
              <w:spacing w:line="240" w:lineRule="atLeast"/>
              <w:ind w:left="-79" w:right="-79"/>
              <w:rPr>
                <w:szCs w:val="22"/>
                <w:lang w:val="en-US" w:bidi="th-TH"/>
              </w:rPr>
            </w:pPr>
            <w:r>
              <w:rPr>
                <w:szCs w:val="22"/>
                <w:lang w:val="en-US" w:bidi="th-TH"/>
              </w:rPr>
              <w:t>3,478,281</w:t>
            </w:r>
          </w:p>
        </w:tc>
        <w:tc>
          <w:tcPr>
            <w:tcW w:w="180" w:type="dxa"/>
            <w:tcBorders>
              <w:top w:val="nil"/>
              <w:bottom w:val="nil"/>
            </w:tcBorders>
            <w:vAlign w:val="bottom"/>
          </w:tcPr>
          <w:p w14:paraId="5508E3DC" w14:textId="77777777" w:rsidR="00C769A2" w:rsidRPr="00AA2732" w:rsidRDefault="00C769A2" w:rsidP="00C769A2">
            <w:pPr>
              <w:pStyle w:val="acctfourfigures"/>
              <w:shd w:val="clear" w:color="auto" w:fill="FFFFFF"/>
              <w:tabs>
                <w:tab w:val="clear" w:pos="765"/>
                <w:tab w:val="decimal" w:pos="830"/>
              </w:tabs>
              <w:spacing w:line="240" w:lineRule="atLeast"/>
              <w:ind w:left="-79" w:right="-79"/>
              <w:rPr>
                <w:szCs w:val="22"/>
                <w:lang w:val="en-US" w:bidi="th-TH"/>
              </w:rPr>
            </w:pPr>
          </w:p>
        </w:tc>
        <w:tc>
          <w:tcPr>
            <w:tcW w:w="1260" w:type="dxa"/>
            <w:tcBorders>
              <w:top w:val="nil"/>
              <w:bottom w:val="double" w:sz="4" w:space="0" w:color="auto"/>
            </w:tcBorders>
            <w:vAlign w:val="bottom"/>
          </w:tcPr>
          <w:p w14:paraId="511A4DA1" w14:textId="6E6175DD" w:rsidR="00C769A2" w:rsidRPr="00AA2732" w:rsidRDefault="00B166BD" w:rsidP="002138F9">
            <w:pPr>
              <w:pStyle w:val="acctfourfigures"/>
              <w:shd w:val="clear" w:color="auto" w:fill="FFFFFF"/>
              <w:tabs>
                <w:tab w:val="clear" w:pos="765"/>
                <w:tab w:val="decimal" w:pos="1072"/>
              </w:tabs>
              <w:spacing w:line="240" w:lineRule="atLeast"/>
              <w:ind w:right="-79"/>
              <w:rPr>
                <w:szCs w:val="22"/>
                <w:lang w:val="en-US" w:bidi="th-TH"/>
              </w:rPr>
            </w:pPr>
            <w:r>
              <w:rPr>
                <w:szCs w:val="22"/>
                <w:lang w:val="en-US" w:bidi="th-TH"/>
              </w:rPr>
              <w:t>3,394,43</w:t>
            </w:r>
            <w:r w:rsidR="00CD2114">
              <w:rPr>
                <w:szCs w:val="22"/>
                <w:lang w:val="en-US" w:bidi="th-TH"/>
              </w:rPr>
              <w:t>7</w:t>
            </w:r>
          </w:p>
        </w:tc>
        <w:tc>
          <w:tcPr>
            <w:tcW w:w="180" w:type="dxa"/>
            <w:tcBorders>
              <w:top w:val="nil"/>
              <w:bottom w:val="nil"/>
            </w:tcBorders>
            <w:vAlign w:val="bottom"/>
          </w:tcPr>
          <w:p w14:paraId="79210A1A" w14:textId="77777777" w:rsidR="00C769A2" w:rsidRPr="00AA2732" w:rsidRDefault="00C769A2" w:rsidP="00C769A2">
            <w:pPr>
              <w:pStyle w:val="acctfourfigures"/>
              <w:shd w:val="clear" w:color="auto" w:fill="FFFFFF"/>
              <w:tabs>
                <w:tab w:val="clear" w:pos="765"/>
                <w:tab w:val="decimal" w:pos="830"/>
              </w:tabs>
              <w:spacing w:line="240" w:lineRule="atLeast"/>
              <w:ind w:left="-79" w:right="-79"/>
              <w:rPr>
                <w:szCs w:val="22"/>
                <w:lang w:val="en-US" w:bidi="th-TH"/>
              </w:rPr>
            </w:pPr>
          </w:p>
        </w:tc>
        <w:tc>
          <w:tcPr>
            <w:tcW w:w="1305" w:type="dxa"/>
            <w:tcBorders>
              <w:top w:val="nil"/>
              <w:bottom w:val="double" w:sz="4" w:space="0" w:color="auto"/>
            </w:tcBorders>
            <w:vAlign w:val="bottom"/>
          </w:tcPr>
          <w:p w14:paraId="038D87E0" w14:textId="131498BE" w:rsidR="00C769A2" w:rsidRPr="00AA2732" w:rsidRDefault="00B55F60" w:rsidP="00FA347B">
            <w:pPr>
              <w:pStyle w:val="acctfourfigures"/>
              <w:shd w:val="clear" w:color="auto" w:fill="FFFFFF"/>
              <w:tabs>
                <w:tab w:val="clear" w:pos="765"/>
                <w:tab w:val="decimal" w:pos="1072"/>
              </w:tabs>
              <w:spacing w:line="240" w:lineRule="atLeast"/>
              <w:ind w:left="-79" w:right="-79"/>
              <w:rPr>
                <w:szCs w:val="22"/>
                <w:lang w:val="en-US" w:bidi="th-TH"/>
              </w:rPr>
            </w:pPr>
            <w:r>
              <w:rPr>
                <w:szCs w:val="22"/>
                <w:lang w:val="en-US" w:bidi="th-TH"/>
              </w:rPr>
              <w:t>4,362,612</w:t>
            </w:r>
          </w:p>
        </w:tc>
        <w:tc>
          <w:tcPr>
            <w:tcW w:w="180" w:type="dxa"/>
            <w:tcBorders>
              <w:top w:val="nil"/>
              <w:bottom w:val="nil"/>
            </w:tcBorders>
            <w:vAlign w:val="bottom"/>
          </w:tcPr>
          <w:p w14:paraId="67A25CBC" w14:textId="77777777" w:rsidR="00C769A2" w:rsidRPr="00AA2732" w:rsidRDefault="00C769A2" w:rsidP="00C769A2">
            <w:pPr>
              <w:pStyle w:val="acctfourfigures"/>
              <w:shd w:val="clear" w:color="auto" w:fill="FFFFFF"/>
              <w:tabs>
                <w:tab w:val="clear" w:pos="765"/>
                <w:tab w:val="decimal" w:pos="830"/>
              </w:tabs>
              <w:spacing w:line="240" w:lineRule="atLeast"/>
              <w:ind w:left="-79" w:right="-79"/>
              <w:rPr>
                <w:szCs w:val="22"/>
                <w:lang w:val="en-US" w:bidi="th-TH"/>
              </w:rPr>
            </w:pPr>
          </w:p>
        </w:tc>
        <w:tc>
          <w:tcPr>
            <w:tcW w:w="1260" w:type="dxa"/>
            <w:tcBorders>
              <w:top w:val="nil"/>
              <w:bottom w:val="double" w:sz="4" w:space="0" w:color="auto"/>
            </w:tcBorders>
            <w:vAlign w:val="bottom"/>
          </w:tcPr>
          <w:p w14:paraId="5ACC999F" w14:textId="497D558B" w:rsidR="00C769A2" w:rsidRPr="00AA2732" w:rsidRDefault="00B166BD" w:rsidP="00C769A2">
            <w:pPr>
              <w:pStyle w:val="acctfourfigures"/>
              <w:shd w:val="clear" w:color="auto" w:fill="FFFFFF"/>
              <w:tabs>
                <w:tab w:val="clear" w:pos="765"/>
                <w:tab w:val="decimal" w:pos="1000"/>
              </w:tabs>
              <w:spacing w:line="240" w:lineRule="atLeast"/>
              <w:ind w:left="-79" w:right="-79"/>
              <w:rPr>
                <w:szCs w:val="22"/>
                <w:lang w:val="en-US" w:bidi="th-TH"/>
              </w:rPr>
            </w:pPr>
            <w:r>
              <w:rPr>
                <w:szCs w:val="22"/>
                <w:lang w:val="en-US" w:bidi="th-TH"/>
              </w:rPr>
              <w:t>4,292,83</w:t>
            </w:r>
            <w:r w:rsidR="005C5EA0">
              <w:rPr>
                <w:szCs w:val="22"/>
                <w:lang w:val="en-US" w:bidi="th-TH"/>
              </w:rPr>
              <w:t>4</w:t>
            </w:r>
          </w:p>
        </w:tc>
      </w:tr>
      <w:tr w:rsidR="00C769A2" w:rsidRPr="00516BBF" w14:paraId="74E5707D" w14:textId="77777777" w:rsidTr="00C96788">
        <w:trPr>
          <w:cantSplit/>
          <w:trHeight w:val="30"/>
        </w:trPr>
        <w:tc>
          <w:tcPr>
            <w:tcW w:w="2997" w:type="dxa"/>
            <w:tcBorders>
              <w:top w:val="nil"/>
              <w:bottom w:val="nil"/>
            </w:tcBorders>
            <w:vAlign w:val="bottom"/>
          </w:tcPr>
          <w:p w14:paraId="6AAEFDBB" w14:textId="77777777" w:rsidR="00C769A2" w:rsidRPr="00A27B59" w:rsidRDefault="00C769A2" w:rsidP="00C769A2">
            <w:pPr>
              <w:shd w:val="clear" w:color="auto" w:fill="FFFFFF"/>
              <w:ind w:left="180" w:right="-79" w:hanging="180"/>
              <w:rPr>
                <w:rFonts w:ascii="Times New Roman" w:hAnsi="Times New Roman" w:cs="Times New Roman"/>
                <w:sz w:val="22"/>
                <w:szCs w:val="22"/>
              </w:rPr>
            </w:pPr>
            <w:r w:rsidRPr="00A27B59">
              <w:rPr>
                <w:rFonts w:ascii="Times New Roman" w:hAnsi="Times New Roman" w:cs="Times New Roman"/>
                <w:sz w:val="22"/>
                <w:szCs w:val="22"/>
              </w:rPr>
              <w:t>Repor</w:t>
            </w:r>
            <w:r>
              <w:rPr>
                <w:rFonts w:ascii="Times New Roman" w:hAnsi="Times New Roman" w:cs="Times New Roman"/>
                <w:sz w:val="22"/>
                <w:szCs w:val="22"/>
              </w:rPr>
              <w:t xml:space="preserve">table segment liabilities </w:t>
            </w:r>
          </w:p>
        </w:tc>
        <w:tc>
          <w:tcPr>
            <w:tcW w:w="1260" w:type="dxa"/>
            <w:tcBorders>
              <w:top w:val="double" w:sz="4" w:space="0" w:color="auto"/>
              <w:bottom w:val="double" w:sz="4" w:space="0" w:color="auto"/>
            </w:tcBorders>
            <w:vAlign w:val="bottom"/>
          </w:tcPr>
          <w:p w14:paraId="5648E924" w14:textId="314ADD83" w:rsidR="00C769A2" w:rsidRPr="00661FF5" w:rsidRDefault="007E6B8E" w:rsidP="00C769A2">
            <w:pPr>
              <w:pStyle w:val="acctfourfigures"/>
              <w:shd w:val="clear" w:color="auto" w:fill="FFFFFF"/>
              <w:tabs>
                <w:tab w:val="clear" w:pos="765"/>
                <w:tab w:val="decimal" w:pos="1100"/>
              </w:tabs>
              <w:spacing w:line="240" w:lineRule="atLeast"/>
              <w:ind w:right="-79"/>
              <w:rPr>
                <w:szCs w:val="22"/>
                <w:lang w:val="en-US" w:bidi="th-TH"/>
              </w:rPr>
            </w:pPr>
            <w:r>
              <w:rPr>
                <w:szCs w:val="22"/>
                <w:lang w:val="en-US" w:bidi="th-TH"/>
              </w:rPr>
              <w:t>6,147</w:t>
            </w:r>
          </w:p>
        </w:tc>
        <w:tc>
          <w:tcPr>
            <w:tcW w:w="180" w:type="dxa"/>
            <w:tcBorders>
              <w:top w:val="nil"/>
              <w:bottom w:val="nil"/>
            </w:tcBorders>
            <w:vAlign w:val="bottom"/>
          </w:tcPr>
          <w:p w14:paraId="4624EDBC" w14:textId="77777777" w:rsidR="00C769A2" w:rsidRPr="00661FF5" w:rsidRDefault="00C769A2" w:rsidP="00C769A2">
            <w:pPr>
              <w:pStyle w:val="acctfourfigures"/>
              <w:shd w:val="clear" w:color="auto" w:fill="FFFFFF"/>
              <w:tabs>
                <w:tab w:val="clear" w:pos="765"/>
                <w:tab w:val="decimal" w:pos="830"/>
              </w:tabs>
              <w:spacing w:line="240" w:lineRule="atLeast"/>
              <w:ind w:left="-79" w:right="-79"/>
              <w:rPr>
                <w:szCs w:val="22"/>
                <w:lang w:val="en-US" w:bidi="th-TH"/>
              </w:rPr>
            </w:pPr>
          </w:p>
        </w:tc>
        <w:tc>
          <w:tcPr>
            <w:tcW w:w="1170" w:type="dxa"/>
            <w:tcBorders>
              <w:top w:val="double" w:sz="4" w:space="0" w:color="auto"/>
              <w:bottom w:val="double" w:sz="4" w:space="0" w:color="auto"/>
            </w:tcBorders>
            <w:vAlign w:val="bottom"/>
          </w:tcPr>
          <w:p w14:paraId="11C10F1B" w14:textId="77777777" w:rsidR="00C769A2" w:rsidRPr="00661FF5" w:rsidRDefault="00B166BD" w:rsidP="00C769A2">
            <w:pPr>
              <w:pStyle w:val="acctfourfigures"/>
              <w:shd w:val="clear" w:color="auto" w:fill="FFFFFF"/>
              <w:tabs>
                <w:tab w:val="clear" w:pos="765"/>
                <w:tab w:val="decimal" w:pos="1003"/>
              </w:tabs>
              <w:spacing w:line="240" w:lineRule="atLeast"/>
              <w:ind w:left="-79" w:right="-79"/>
              <w:rPr>
                <w:szCs w:val="22"/>
                <w:lang w:val="en-US" w:bidi="th-TH"/>
              </w:rPr>
            </w:pPr>
            <w:r>
              <w:rPr>
                <w:szCs w:val="22"/>
                <w:lang w:val="en-US" w:bidi="th-TH"/>
              </w:rPr>
              <w:t>21,544</w:t>
            </w:r>
          </w:p>
        </w:tc>
        <w:tc>
          <w:tcPr>
            <w:tcW w:w="180" w:type="dxa"/>
            <w:tcBorders>
              <w:top w:val="nil"/>
              <w:bottom w:val="nil"/>
            </w:tcBorders>
            <w:vAlign w:val="bottom"/>
          </w:tcPr>
          <w:p w14:paraId="366D2F10" w14:textId="77777777" w:rsidR="00C769A2" w:rsidRPr="00661FF5" w:rsidRDefault="00C769A2" w:rsidP="00C769A2">
            <w:pPr>
              <w:pStyle w:val="acctfourfigures"/>
              <w:shd w:val="clear" w:color="auto" w:fill="FFFFFF"/>
              <w:tabs>
                <w:tab w:val="clear" w:pos="765"/>
                <w:tab w:val="decimal" w:pos="830"/>
              </w:tabs>
              <w:spacing w:line="240" w:lineRule="atLeast"/>
              <w:ind w:left="-79" w:right="-79"/>
              <w:rPr>
                <w:szCs w:val="22"/>
                <w:lang w:val="en-US" w:bidi="th-TH"/>
              </w:rPr>
            </w:pPr>
          </w:p>
        </w:tc>
        <w:tc>
          <w:tcPr>
            <w:tcW w:w="1323" w:type="dxa"/>
            <w:tcBorders>
              <w:top w:val="double" w:sz="4" w:space="0" w:color="auto"/>
              <w:bottom w:val="double" w:sz="4" w:space="0" w:color="auto"/>
            </w:tcBorders>
            <w:vAlign w:val="bottom"/>
          </w:tcPr>
          <w:p w14:paraId="15B351C1" w14:textId="166D59A5" w:rsidR="00C769A2" w:rsidRPr="00661FF5" w:rsidRDefault="00657AB2" w:rsidP="00401C8E">
            <w:pPr>
              <w:pStyle w:val="acctfourfigures"/>
              <w:shd w:val="clear" w:color="auto" w:fill="FFFFFF"/>
              <w:tabs>
                <w:tab w:val="clear" w:pos="765"/>
                <w:tab w:val="decimal" w:pos="1060"/>
              </w:tabs>
              <w:spacing w:line="240" w:lineRule="atLeast"/>
              <w:ind w:left="-79" w:right="-79"/>
              <w:rPr>
                <w:szCs w:val="22"/>
                <w:lang w:val="en-US" w:bidi="th-TH"/>
              </w:rPr>
            </w:pPr>
            <w:r>
              <w:rPr>
                <w:szCs w:val="22"/>
                <w:lang w:val="en-US" w:bidi="th-TH"/>
              </w:rPr>
              <w:t>43,067</w:t>
            </w:r>
          </w:p>
        </w:tc>
        <w:tc>
          <w:tcPr>
            <w:tcW w:w="180" w:type="dxa"/>
            <w:tcBorders>
              <w:top w:val="nil"/>
              <w:bottom w:val="nil"/>
            </w:tcBorders>
            <w:vAlign w:val="bottom"/>
          </w:tcPr>
          <w:p w14:paraId="1B5423E5" w14:textId="77777777" w:rsidR="00C769A2" w:rsidRPr="00661FF5" w:rsidRDefault="00C769A2" w:rsidP="00C769A2">
            <w:pPr>
              <w:pStyle w:val="acctfourfigures"/>
              <w:shd w:val="clear" w:color="auto" w:fill="FFFFFF"/>
              <w:tabs>
                <w:tab w:val="clear" w:pos="765"/>
                <w:tab w:val="decimal" w:pos="830"/>
              </w:tabs>
              <w:spacing w:line="240" w:lineRule="atLeast"/>
              <w:ind w:left="-79" w:right="-79"/>
              <w:rPr>
                <w:szCs w:val="22"/>
                <w:lang w:val="en-US" w:bidi="th-TH"/>
              </w:rPr>
            </w:pPr>
          </w:p>
        </w:tc>
        <w:tc>
          <w:tcPr>
            <w:tcW w:w="1170" w:type="dxa"/>
            <w:tcBorders>
              <w:top w:val="double" w:sz="4" w:space="0" w:color="auto"/>
              <w:bottom w:val="double" w:sz="4" w:space="0" w:color="auto"/>
            </w:tcBorders>
            <w:vAlign w:val="bottom"/>
          </w:tcPr>
          <w:p w14:paraId="05F1C650" w14:textId="77777777" w:rsidR="00C769A2" w:rsidRPr="00661FF5" w:rsidRDefault="00B166BD" w:rsidP="00955228">
            <w:pPr>
              <w:pStyle w:val="acctfourfigures"/>
              <w:shd w:val="clear" w:color="auto" w:fill="FFFFFF"/>
              <w:tabs>
                <w:tab w:val="clear" w:pos="765"/>
                <w:tab w:val="decimal" w:pos="917"/>
              </w:tabs>
              <w:spacing w:line="240" w:lineRule="atLeast"/>
              <w:ind w:left="-79" w:right="-79"/>
              <w:rPr>
                <w:szCs w:val="22"/>
                <w:lang w:val="en-US" w:bidi="th-TH"/>
              </w:rPr>
            </w:pPr>
            <w:r>
              <w:rPr>
                <w:szCs w:val="22"/>
                <w:lang w:val="en-US" w:bidi="th-TH"/>
              </w:rPr>
              <w:t>45,059</w:t>
            </w:r>
          </w:p>
        </w:tc>
        <w:tc>
          <w:tcPr>
            <w:tcW w:w="180" w:type="dxa"/>
            <w:tcBorders>
              <w:top w:val="nil"/>
              <w:bottom w:val="nil"/>
            </w:tcBorders>
            <w:vAlign w:val="bottom"/>
          </w:tcPr>
          <w:p w14:paraId="27518E6E" w14:textId="77777777" w:rsidR="00C769A2" w:rsidRPr="00661FF5" w:rsidRDefault="00C769A2" w:rsidP="00C769A2">
            <w:pPr>
              <w:pStyle w:val="acctfourfigures"/>
              <w:shd w:val="clear" w:color="auto" w:fill="FFFFFF"/>
              <w:tabs>
                <w:tab w:val="clear" w:pos="765"/>
                <w:tab w:val="decimal" w:pos="830"/>
              </w:tabs>
              <w:spacing w:line="240" w:lineRule="atLeast"/>
              <w:ind w:left="-79" w:right="-79"/>
              <w:rPr>
                <w:szCs w:val="22"/>
                <w:lang w:val="en-US" w:bidi="th-TH"/>
              </w:rPr>
            </w:pPr>
          </w:p>
        </w:tc>
        <w:tc>
          <w:tcPr>
            <w:tcW w:w="1368" w:type="dxa"/>
            <w:tcBorders>
              <w:top w:val="double" w:sz="4" w:space="0" w:color="auto"/>
              <w:bottom w:val="double" w:sz="4" w:space="0" w:color="auto"/>
            </w:tcBorders>
            <w:vAlign w:val="bottom"/>
          </w:tcPr>
          <w:p w14:paraId="7ED1E19B" w14:textId="0C1FB918" w:rsidR="00C769A2" w:rsidRPr="00661FF5" w:rsidRDefault="003C0718" w:rsidP="00FA347B">
            <w:pPr>
              <w:pStyle w:val="acctfourfigures"/>
              <w:shd w:val="clear" w:color="auto" w:fill="FFFFFF"/>
              <w:tabs>
                <w:tab w:val="clear" w:pos="765"/>
                <w:tab w:val="decimal" w:pos="1184"/>
              </w:tabs>
              <w:spacing w:line="240" w:lineRule="atLeast"/>
              <w:ind w:left="-79" w:right="-79"/>
              <w:rPr>
                <w:szCs w:val="22"/>
                <w:lang w:val="en-US" w:bidi="th-TH"/>
              </w:rPr>
            </w:pPr>
            <w:r>
              <w:rPr>
                <w:szCs w:val="22"/>
                <w:lang w:val="en-US" w:bidi="th-TH"/>
              </w:rPr>
              <w:t>1,050,081</w:t>
            </w:r>
          </w:p>
        </w:tc>
        <w:tc>
          <w:tcPr>
            <w:tcW w:w="180" w:type="dxa"/>
            <w:tcBorders>
              <w:top w:val="nil"/>
              <w:bottom w:val="nil"/>
            </w:tcBorders>
            <w:vAlign w:val="bottom"/>
          </w:tcPr>
          <w:p w14:paraId="54C8FABB" w14:textId="77777777" w:rsidR="00C769A2" w:rsidRPr="00661FF5" w:rsidRDefault="00C769A2" w:rsidP="00C769A2">
            <w:pPr>
              <w:pStyle w:val="acctfourfigures"/>
              <w:shd w:val="clear" w:color="auto" w:fill="FFFFFF"/>
              <w:tabs>
                <w:tab w:val="clear" w:pos="765"/>
                <w:tab w:val="decimal" w:pos="830"/>
              </w:tabs>
              <w:spacing w:line="240" w:lineRule="atLeast"/>
              <w:ind w:left="-79" w:right="-79"/>
              <w:rPr>
                <w:szCs w:val="22"/>
                <w:lang w:val="en-US" w:bidi="th-TH"/>
              </w:rPr>
            </w:pPr>
          </w:p>
        </w:tc>
        <w:tc>
          <w:tcPr>
            <w:tcW w:w="1260" w:type="dxa"/>
            <w:tcBorders>
              <w:top w:val="double" w:sz="4" w:space="0" w:color="auto"/>
              <w:bottom w:val="double" w:sz="4" w:space="0" w:color="auto"/>
            </w:tcBorders>
            <w:vAlign w:val="bottom"/>
          </w:tcPr>
          <w:p w14:paraId="3D47C8DA" w14:textId="77777777" w:rsidR="00C769A2" w:rsidRPr="00661FF5" w:rsidRDefault="00B166BD" w:rsidP="002138F9">
            <w:pPr>
              <w:pStyle w:val="acctfourfigures"/>
              <w:shd w:val="clear" w:color="auto" w:fill="FFFFFF"/>
              <w:tabs>
                <w:tab w:val="clear" w:pos="765"/>
                <w:tab w:val="decimal" w:pos="1072"/>
              </w:tabs>
              <w:spacing w:line="240" w:lineRule="atLeast"/>
              <w:ind w:right="-79"/>
              <w:rPr>
                <w:szCs w:val="22"/>
                <w:lang w:val="en-US" w:bidi="th-TH"/>
              </w:rPr>
            </w:pPr>
            <w:r>
              <w:rPr>
                <w:szCs w:val="22"/>
                <w:lang w:val="en-US" w:bidi="th-TH"/>
              </w:rPr>
              <w:t>1,071,755</w:t>
            </w:r>
          </w:p>
        </w:tc>
        <w:tc>
          <w:tcPr>
            <w:tcW w:w="180" w:type="dxa"/>
            <w:tcBorders>
              <w:top w:val="nil"/>
              <w:bottom w:val="nil"/>
            </w:tcBorders>
          </w:tcPr>
          <w:p w14:paraId="05F122C6" w14:textId="77777777" w:rsidR="00C769A2" w:rsidRPr="00661FF5" w:rsidRDefault="00C769A2" w:rsidP="00C769A2">
            <w:pPr>
              <w:pStyle w:val="acctfourfigures"/>
              <w:shd w:val="clear" w:color="auto" w:fill="FFFFFF"/>
              <w:tabs>
                <w:tab w:val="clear" w:pos="765"/>
                <w:tab w:val="decimal" w:pos="830"/>
              </w:tabs>
              <w:spacing w:line="240" w:lineRule="atLeast"/>
              <w:ind w:left="-79" w:right="-79"/>
              <w:rPr>
                <w:szCs w:val="22"/>
                <w:lang w:val="en-US" w:bidi="th-TH"/>
              </w:rPr>
            </w:pPr>
          </w:p>
        </w:tc>
        <w:tc>
          <w:tcPr>
            <w:tcW w:w="1305" w:type="dxa"/>
            <w:tcBorders>
              <w:top w:val="double" w:sz="4" w:space="0" w:color="auto"/>
              <w:bottom w:val="double" w:sz="4" w:space="0" w:color="auto"/>
            </w:tcBorders>
            <w:vAlign w:val="bottom"/>
          </w:tcPr>
          <w:p w14:paraId="0ECFB5AA" w14:textId="0B4889D9" w:rsidR="00C769A2" w:rsidRPr="00661FF5" w:rsidRDefault="00B55F60" w:rsidP="00FA347B">
            <w:pPr>
              <w:pStyle w:val="acctfourfigures"/>
              <w:shd w:val="clear" w:color="auto" w:fill="FFFFFF"/>
              <w:tabs>
                <w:tab w:val="clear" w:pos="765"/>
                <w:tab w:val="decimal" w:pos="1072"/>
              </w:tabs>
              <w:spacing w:line="240" w:lineRule="atLeast"/>
              <w:ind w:left="-79" w:right="-79"/>
              <w:rPr>
                <w:szCs w:val="22"/>
                <w:lang w:val="en-US" w:bidi="th-TH"/>
              </w:rPr>
            </w:pPr>
            <w:r>
              <w:rPr>
                <w:szCs w:val="22"/>
                <w:lang w:val="en-US" w:bidi="th-TH"/>
              </w:rPr>
              <w:t>1,099,295</w:t>
            </w:r>
          </w:p>
        </w:tc>
        <w:tc>
          <w:tcPr>
            <w:tcW w:w="180" w:type="dxa"/>
            <w:tcBorders>
              <w:top w:val="nil"/>
              <w:bottom w:val="nil"/>
            </w:tcBorders>
            <w:vAlign w:val="bottom"/>
          </w:tcPr>
          <w:p w14:paraId="5178E2EB" w14:textId="77777777" w:rsidR="00C769A2" w:rsidRPr="00661FF5" w:rsidRDefault="00C769A2" w:rsidP="00C769A2">
            <w:pPr>
              <w:pStyle w:val="acctfourfigures"/>
              <w:shd w:val="clear" w:color="auto" w:fill="FFFFFF"/>
              <w:tabs>
                <w:tab w:val="clear" w:pos="765"/>
                <w:tab w:val="decimal" w:pos="830"/>
              </w:tabs>
              <w:spacing w:line="240" w:lineRule="atLeast"/>
              <w:ind w:left="-79" w:right="-79"/>
              <w:rPr>
                <w:szCs w:val="22"/>
                <w:lang w:val="en-US" w:bidi="th-TH"/>
              </w:rPr>
            </w:pPr>
          </w:p>
        </w:tc>
        <w:tc>
          <w:tcPr>
            <w:tcW w:w="1260" w:type="dxa"/>
            <w:tcBorders>
              <w:top w:val="double" w:sz="4" w:space="0" w:color="auto"/>
              <w:bottom w:val="double" w:sz="4" w:space="0" w:color="auto"/>
            </w:tcBorders>
            <w:vAlign w:val="bottom"/>
          </w:tcPr>
          <w:p w14:paraId="25A63900" w14:textId="77777777" w:rsidR="00C769A2" w:rsidRPr="00661FF5" w:rsidRDefault="00B166BD" w:rsidP="00C769A2">
            <w:pPr>
              <w:pStyle w:val="acctfourfigures"/>
              <w:shd w:val="clear" w:color="auto" w:fill="FFFFFF"/>
              <w:tabs>
                <w:tab w:val="clear" w:pos="765"/>
                <w:tab w:val="decimal" w:pos="1000"/>
              </w:tabs>
              <w:spacing w:line="240" w:lineRule="atLeast"/>
              <w:ind w:left="-79" w:right="-79"/>
              <w:rPr>
                <w:szCs w:val="22"/>
                <w:lang w:val="en-US" w:bidi="th-TH"/>
              </w:rPr>
            </w:pPr>
            <w:r>
              <w:rPr>
                <w:szCs w:val="22"/>
                <w:lang w:val="en-US" w:bidi="th-TH"/>
              </w:rPr>
              <w:t>1,138,358</w:t>
            </w:r>
          </w:p>
        </w:tc>
      </w:tr>
      <w:tr w:rsidR="00C769A2" w:rsidRPr="00516BBF" w14:paraId="38EAE903" w14:textId="77777777" w:rsidTr="00C769A2">
        <w:trPr>
          <w:cantSplit/>
        </w:trPr>
        <w:tc>
          <w:tcPr>
            <w:tcW w:w="2997" w:type="dxa"/>
            <w:tcBorders>
              <w:top w:val="nil"/>
              <w:bottom w:val="nil"/>
            </w:tcBorders>
          </w:tcPr>
          <w:p w14:paraId="21197428" w14:textId="77777777" w:rsidR="00C769A2" w:rsidRPr="00A27B59" w:rsidRDefault="00C769A2" w:rsidP="00C769A2">
            <w:pPr>
              <w:shd w:val="clear" w:color="auto" w:fill="FFFFFF"/>
              <w:ind w:left="180" w:right="-79" w:hanging="180"/>
              <w:rPr>
                <w:rFonts w:ascii="Times New Roman" w:hAnsi="Times New Roman" w:cs="Times New Roman"/>
                <w:sz w:val="22"/>
                <w:szCs w:val="22"/>
              </w:rPr>
            </w:pPr>
          </w:p>
        </w:tc>
        <w:tc>
          <w:tcPr>
            <w:tcW w:w="1260" w:type="dxa"/>
            <w:tcBorders>
              <w:top w:val="double" w:sz="4" w:space="0" w:color="auto"/>
              <w:bottom w:val="nil"/>
            </w:tcBorders>
            <w:vAlign w:val="bottom"/>
          </w:tcPr>
          <w:p w14:paraId="6889E909" w14:textId="77777777" w:rsidR="00C769A2" w:rsidRDefault="00C769A2" w:rsidP="00C769A2">
            <w:pPr>
              <w:pStyle w:val="acctfourfigures"/>
              <w:shd w:val="clear" w:color="auto" w:fill="FFFFFF"/>
              <w:tabs>
                <w:tab w:val="clear" w:pos="765"/>
                <w:tab w:val="decimal" w:pos="905"/>
              </w:tabs>
              <w:spacing w:line="240" w:lineRule="atLeast"/>
              <w:ind w:right="-79"/>
              <w:rPr>
                <w:szCs w:val="22"/>
              </w:rPr>
            </w:pPr>
          </w:p>
        </w:tc>
        <w:tc>
          <w:tcPr>
            <w:tcW w:w="180" w:type="dxa"/>
            <w:tcBorders>
              <w:top w:val="nil"/>
              <w:bottom w:val="nil"/>
            </w:tcBorders>
            <w:vAlign w:val="bottom"/>
          </w:tcPr>
          <w:p w14:paraId="0DBDFB8E" w14:textId="77777777" w:rsidR="00C769A2" w:rsidRPr="00A62741" w:rsidRDefault="00C769A2" w:rsidP="00C769A2">
            <w:pPr>
              <w:pStyle w:val="acctfourfigures"/>
              <w:shd w:val="clear" w:color="auto" w:fill="FFFFFF"/>
              <w:tabs>
                <w:tab w:val="decimal" w:pos="551"/>
                <w:tab w:val="decimal" w:pos="950"/>
              </w:tabs>
              <w:spacing w:line="240" w:lineRule="atLeast"/>
              <w:ind w:left="-79" w:right="-79"/>
              <w:rPr>
                <w:szCs w:val="22"/>
              </w:rPr>
            </w:pPr>
          </w:p>
        </w:tc>
        <w:tc>
          <w:tcPr>
            <w:tcW w:w="1170" w:type="dxa"/>
            <w:tcBorders>
              <w:top w:val="double" w:sz="4" w:space="0" w:color="auto"/>
              <w:bottom w:val="nil"/>
            </w:tcBorders>
            <w:vAlign w:val="bottom"/>
          </w:tcPr>
          <w:p w14:paraId="4C681EAC" w14:textId="77777777" w:rsidR="00C769A2" w:rsidRDefault="00C769A2" w:rsidP="00C769A2">
            <w:pPr>
              <w:pStyle w:val="acctfourfigures"/>
              <w:shd w:val="clear" w:color="auto" w:fill="FFFFFF"/>
              <w:tabs>
                <w:tab w:val="clear" w:pos="765"/>
                <w:tab w:val="decimal" w:pos="1093"/>
              </w:tabs>
              <w:spacing w:line="240" w:lineRule="atLeast"/>
              <w:ind w:left="-79" w:right="-79"/>
              <w:rPr>
                <w:szCs w:val="22"/>
              </w:rPr>
            </w:pPr>
          </w:p>
        </w:tc>
        <w:tc>
          <w:tcPr>
            <w:tcW w:w="180" w:type="dxa"/>
            <w:tcBorders>
              <w:top w:val="nil"/>
              <w:bottom w:val="nil"/>
            </w:tcBorders>
            <w:vAlign w:val="bottom"/>
          </w:tcPr>
          <w:p w14:paraId="516D8D24" w14:textId="77777777" w:rsidR="00C769A2" w:rsidRPr="00A62741" w:rsidRDefault="00C769A2" w:rsidP="00C769A2">
            <w:pPr>
              <w:pStyle w:val="acctfourfigures"/>
              <w:shd w:val="clear" w:color="auto" w:fill="FFFFFF"/>
              <w:tabs>
                <w:tab w:val="clear" w:pos="765"/>
                <w:tab w:val="decimal" w:pos="551"/>
                <w:tab w:val="decimal" w:pos="950"/>
              </w:tabs>
              <w:spacing w:line="240" w:lineRule="atLeast"/>
              <w:ind w:left="-79" w:right="-79"/>
              <w:rPr>
                <w:szCs w:val="22"/>
              </w:rPr>
            </w:pPr>
          </w:p>
        </w:tc>
        <w:tc>
          <w:tcPr>
            <w:tcW w:w="1323" w:type="dxa"/>
            <w:tcBorders>
              <w:top w:val="double" w:sz="4" w:space="0" w:color="auto"/>
              <w:bottom w:val="nil"/>
            </w:tcBorders>
            <w:vAlign w:val="bottom"/>
          </w:tcPr>
          <w:p w14:paraId="72CC840E" w14:textId="77777777" w:rsidR="00C769A2" w:rsidRDefault="00C769A2" w:rsidP="00C769A2">
            <w:pPr>
              <w:pStyle w:val="acctfourfigures"/>
              <w:shd w:val="clear" w:color="auto" w:fill="FFFFFF"/>
              <w:tabs>
                <w:tab w:val="clear" w:pos="765"/>
                <w:tab w:val="decimal" w:pos="813"/>
              </w:tabs>
              <w:spacing w:line="240" w:lineRule="atLeast"/>
              <w:ind w:left="-79" w:right="-79"/>
              <w:rPr>
                <w:szCs w:val="22"/>
              </w:rPr>
            </w:pPr>
          </w:p>
        </w:tc>
        <w:tc>
          <w:tcPr>
            <w:tcW w:w="180" w:type="dxa"/>
            <w:tcBorders>
              <w:top w:val="nil"/>
              <w:bottom w:val="nil"/>
            </w:tcBorders>
            <w:vAlign w:val="bottom"/>
          </w:tcPr>
          <w:p w14:paraId="2AF2EF18" w14:textId="77777777" w:rsidR="00C769A2" w:rsidRPr="00A62741" w:rsidRDefault="00C769A2" w:rsidP="00C769A2">
            <w:pPr>
              <w:pStyle w:val="acctfourfigures"/>
              <w:shd w:val="clear" w:color="auto" w:fill="FFFFFF"/>
              <w:tabs>
                <w:tab w:val="decimal" w:pos="551"/>
                <w:tab w:val="decimal" w:pos="950"/>
              </w:tabs>
              <w:spacing w:line="240" w:lineRule="atLeast"/>
              <w:ind w:left="-79" w:right="-79"/>
              <w:rPr>
                <w:szCs w:val="22"/>
              </w:rPr>
            </w:pPr>
          </w:p>
        </w:tc>
        <w:tc>
          <w:tcPr>
            <w:tcW w:w="1170" w:type="dxa"/>
            <w:tcBorders>
              <w:top w:val="double" w:sz="4" w:space="0" w:color="auto"/>
              <w:bottom w:val="nil"/>
            </w:tcBorders>
            <w:vAlign w:val="bottom"/>
          </w:tcPr>
          <w:p w14:paraId="44CB35AC" w14:textId="77777777" w:rsidR="00C769A2" w:rsidRDefault="00C769A2" w:rsidP="00C769A2">
            <w:pPr>
              <w:pStyle w:val="acctfourfigures"/>
              <w:shd w:val="clear" w:color="auto" w:fill="FFFFFF"/>
              <w:tabs>
                <w:tab w:val="clear" w:pos="765"/>
                <w:tab w:val="decimal" w:pos="999"/>
              </w:tabs>
              <w:spacing w:line="240" w:lineRule="atLeast"/>
              <w:ind w:left="-79" w:right="-79"/>
              <w:rPr>
                <w:szCs w:val="22"/>
              </w:rPr>
            </w:pPr>
          </w:p>
        </w:tc>
        <w:tc>
          <w:tcPr>
            <w:tcW w:w="180" w:type="dxa"/>
            <w:tcBorders>
              <w:top w:val="nil"/>
              <w:bottom w:val="nil"/>
            </w:tcBorders>
            <w:vAlign w:val="bottom"/>
          </w:tcPr>
          <w:p w14:paraId="42D6EC0A" w14:textId="77777777" w:rsidR="00C769A2" w:rsidRPr="00A62741" w:rsidRDefault="00C769A2" w:rsidP="00C769A2">
            <w:pPr>
              <w:pStyle w:val="acctfourfigures"/>
              <w:shd w:val="clear" w:color="auto" w:fill="FFFFFF"/>
              <w:tabs>
                <w:tab w:val="clear" w:pos="765"/>
                <w:tab w:val="decimal" w:pos="551"/>
                <w:tab w:val="decimal" w:pos="950"/>
              </w:tabs>
              <w:spacing w:line="240" w:lineRule="atLeast"/>
              <w:ind w:left="-79" w:right="-79"/>
              <w:rPr>
                <w:szCs w:val="22"/>
              </w:rPr>
            </w:pPr>
          </w:p>
        </w:tc>
        <w:tc>
          <w:tcPr>
            <w:tcW w:w="1368" w:type="dxa"/>
            <w:tcBorders>
              <w:top w:val="double" w:sz="4" w:space="0" w:color="auto"/>
              <w:bottom w:val="nil"/>
            </w:tcBorders>
            <w:vAlign w:val="bottom"/>
          </w:tcPr>
          <w:p w14:paraId="4A2A0C55" w14:textId="77777777" w:rsidR="00C769A2" w:rsidRDefault="00C769A2" w:rsidP="00C769A2">
            <w:pPr>
              <w:pStyle w:val="acctfourfigures"/>
              <w:shd w:val="clear" w:color="auto" w:fill="FFFFFF"/>
              <w:tabs>
                <w:tab w:val="clear" w:pos="765"/>
                <w:tab w:val="decimal" w:pos="904"/>
              </w:tabs>
              <w:spacing w:line="240" w:lineRule="atLeast"/>
              <w:ind w:left="-79" w:right="-79"/>
              <w:rPr>
                <w:szCs w:val="22"/>
              </w:rPr>
            </w:pPr>
          </w:p>
        </w:tc>
        <w:tc>
          <w:tcPr>
            <w:tcW w:w="180" w:type="dxa"/>
            <w:tcBorders>
              <w:top w:val="nil"/>
              <w:bottom w:val="nil"/>
            </w:tcBorders>
            <w:vAlign w:val="bottom"/>
          </w:tcPr>
          <w:p w14:paraId="4A27E468" w14:textId="77777777" w:rsidR="00C769A2" w:rsidRPr="00A62741" w:rsidRDefault="00C769A2" w:rsidP="00C769A2">
            <w:pPr>
              <w:pStyle w:val="acctfourfigures"/>
              <w:shd w:val="clear" w:color="auto" w:fill="FFFFFF"/>
              <w:tabs>
                <w:tab w:val="decimal" w:pos="551"/>
                <w:tab w:val="decimal" w:pos="950"/>
              </w:tabs>
              <w:spacing w:line="240" w:lineRule="atLeast"/>
              <w:ind w:left="-79" w:right="-79"/>
              <w:rPr>
                <w:szCs w:val="22"/>
              </w:rPr>
            </w:pPr>
          </w:p>
        </w:tc>
        <w:tc>
          <w:tcPr>
            <w:tcW w:w="1260" w:type="dxa"/>
            <w:tcBorders>
              <w:top w:val="double" w:sz="4" w:space="0" w:color="auto"/>
              <w:bottom w:val="nil"/>
            </w:tcBorders>
            <w:vAlign w:val="bottom"/>
          </w:tcPr>
          <w:p w14:paraId="77724737" w14:textId="77777777" w:rsidR="00C769A2" w:rsidRDefault="00C769A2" w:rsidP="00C769A2">
            <w:pPr>
              <w:pStyle w:val="acctfourfigures"/>
              <w:shd w:val="clear" w:color="auto" w:fill="FFFFFF"/>
              <w:tabs>
                <w:tab w:val="clear" w:pos="765"/>
                <w:tab w:val="decimal" w:pos="971"/>
              </w:tabs>
              <w:spacing w:line="240" w:lineRule="atLeast"/>
              <w:ind w:left="-79" w:right="-79"/>
              <w:rPr>
                <w:szCs w:val="22"/>
              </w:rPr>
            </w:pPr>
          </w:p>
        </w:tc>
        <w:tc>
          <w:tcPr>
            <w:tcW w:w="180" w:type="dxa"/>
            <w:tcBorders>
              <w:top w:val="nil"/>
              <w:bottom w:val="nil"/>
            </w:tcBorders>
          </w:tcPr>
          <w:p w14:paraId="7622F639" w14:textId="77777777" w:rsidR="00C769A2" w:rsidRPr="00A62741" w:rsidRDefault="00C769A2" w:rsidP="00C769A2">
            <w:pPr>
              <w:pStyle w:val="acctfourfigures"/>
              <w:shd w:val="clear" w:color="auto" w:fill="FFFFFF"/>
              <w:tabs>
                <w:tab w:val="clear" w:pos="765"/>
                <w:tab w:val="decimal" w:pos="950"/>
              </w:tabs>
              <w:spacing w:line="240" w:lineRule="atLeast"/>
              <w:ind w:left="-79" w:right="-79"/>
              <w:rPr>
                <w:szCs w:val="22"/>
              </w:rPr>
            </w:pPr>
          </w:p>
        </w:tc>
        <w:tc>
          <w:tcPr>
            <w:tcW w:w="1305" w:type="dxa"/>
            <w:tcBorders>
              <w:top w:val="double" w:sz="4" w:space="0" w:color="auto"/>
              <w:bottom w:val="nil"/>
            </w:tcBorders>
            <w:vAlign w:val="bottom"/>
          </w:tcPr>
          <w:p w14:paraId="364CE29E" w14:textId="77777777" w:rsidR="00C769A2" w:rsidRDefault="00C769A2" w:rsidP="00C769A2">
            <w:pPr>
              <w:pStyle w:val="acctfourfigures"/>
              <w:shd w:val="clear" w:color="auto" w:fill="FFFFFF"/>
              <w:tabs>
                <w:tab w:val="clear" w:pos="765"/>
                <w:tab w:val="decimal" w:pos="950"/>
              </w:tabs>
              <w:spacing w:line="240" w:lineRule="atLeast"/>
              <w:ind w:left="-79" w:right="-79"/>
              <w:rPr>
                <w:szCs w:val="22"/>
              </w:rPr>
            </w:pPr>
          </w:p>
        </w:tc>
        <w:tc>
          <w:tcPr>
            <w:tcW w:w="180" w:type="dxa"/>
            <w:tcBorders>
              <w:top w:val="nil"/>
              <w:bottom w:val="nil"/>
            </w:tcBorders>
            <w:vAlign w:val="bottom"/>
          </w:tcPr>
          <w:p w14:paraId="3E9E8F41" w14:textId="77777777" w:rsidR="00C769A2" w:rsidRPr="00A62741" w:rsidRDefault="00C769A2" w:rsidP="00C769A2">
            <w:pPr>
              <w:pStyle w:val="acctfourfigures"/>
              <w:shd w:val="clear" w:color="auto" w:fill="FFFFFF"/>
              <w:tabs>
                <w:tab w:val="decimal" w:pos="551"/>
              </w:tabs>
              <w:spacing w:line="240" w:lineRule="atLeast"/>
              <w:ind w:left="-79" w:right="-79"/>
              <w:rPr>
                <w:szCs w:val="22"/>
              </w:rPr>
            </w:pPr>
          </w:p>
        </w:tc>
        <w:tc>
          <w:tcPr>
            <w:tcW w:w="1260" w:type="dxa"/>
            <w:tcBorders>
              <w:top w:val="double" w:sz="4" w:space="0" w:color="auto"/>
              <w:bottom w:val="nil"/>
            </w:tcBorders>
            <w:vAlign w:val="bottom"/>
          </w:tcPr>
          <w:p w14:paraId="63EA91DE" w14:textId="77777777" w:rsidR="00C769A2" w:rsidRDefault="00C769A2" w:rsidP="00C769A2">
            <w:pPr>
              <w:pStyle w:val="acctfourfigures"/>
              <w:shd w:val="clear" w:color="auto" w:fill="FFFFFF"/>
              <w:tabs>
                <w:tab w:val="clear" w:pos="765"/>
                <w:tab w:val="decimal" w:pos="1007"/>
              </w:tabs>
              <w:spacing w:line="240" w:lineRule="atLeast"/>
              <w:ind w:left="-79" w:right="-79"/>
              <w:rPr>
                <w:szCs w:val="22"/>
              </w:rPr>
            </w:pPr>
          </w:p>
        </w:tc>
      </w:tr>
    </w:tbl>
    <w:p w14:paraId="26F9D921" w14:textId="77777777" w:rsidR="004E5529" w:rsidRPr="007612CC" w:rsidRDefault="004E5529" w:rsidP="004E5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i/>
          <w:iCs/>
          <w:sz w:val="22"/>
          <w:szCs w:val="22"/>
        </w:rPr>
      </w:pPr>
      <w:r w:rsidRPr="007612CC">
        <w:rPr>
          <w:rFonts w:ascii="Times New Roman" w:hAnsi="Times New Roman" w:cs="Times New Roman"/>
          <w:b/>
          <w:i/>
          <w:iCs/>
          <w:sz w:val="22"/>
          <w:szCs w:val="22"/>
        </w:rPr>
        <w:t>Geographical information</w:t>
      </w:r>
    </w:p>
    <w:p w14:paraId="5A0B93F0" w14:textId="77777777" w:rsidR="004E5529" w:rsidRPr="00DD6C14" w:rsidRDefault="004E5529" w:rsidP="004E5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Cs/>
          <w:iCs/>
          <w:sz w:val="22"/>
          <w:szCs w:val="22"/>
        </w:rPr>
      </w:pPr>
    </w:p>
    <w:p w14:paraId="09374CEF" w14:textId="77777777" w:rsidR="004E5529" w:rsidRPr="007612CC" w:rsidRDefault="004E5529" w:rsidP="004E5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Cs/>
          <w:sz w:val="22"/>
          <w:szCs w:val="22"/>
        </w:rPr>
      </w:pPr>
      <w:r w:rsidRPr="007612CC">
        <w:rPr>
          <w:rFonts w:ascii="Times New Roman" w:hAnsi="Times New Roman" w:cs="Times New Roman"/>
          <w:bCs/>
          <w:sz w:val="22"/>
          <w:szCs w:val="22"/>
        </w:rPr>
        <w:t xml:space="preserve">The </w:t>
      </w:r>
      <w:r w:rsidR="00B166BD">
        <w:rPr>
          <w:rFonts w:ascii="Times New Roman" w:hAnsi="Times New Roman" w:cs="Times New Roman"/>
          <w:bCs/>
          <w:sz w:val="22"/>
          <w:szCs w:val="22"/>
        </w:rPr>
        <w:t>Group</w:t>
      </w:r>
      <w:r w:rsidRPr="007612CC">
        <w:rPr>
          <w:rFonts w:ascii="Times New Roman" w:hAnsi="Times New Roman" w:cs="Times New Roman"/>
          <w:bCs/>
          <w:sz w:val="22"/>
          <w:szCs w:val="22"/>
        </w:rPr>
        <w:t xml:space="preserve"> is managed and operates principally in Thailand. There are no material revenues derived from, or assets located in, foreign countries.</w:t>
      </w:r>
    </w:p>
    <w:p w14:paraId="298F3222" w14:textId="77777777" w:rsidR="004E5529" w:rsidRPr="00DD6C14" w:rsidRDefault="004E5529" w:rsidP="004E5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Cs/>
          <w:iCs/>
          <w:sz w:val="22"/>
          <w:szCs w:val="22"/>
        </w:rPr>
      </w:pPr>
    </w:p>
    <w:p w14:paraId="75831CDD" w14:textId="77777777" w:rsidR="004E5529" w:rsidRPr="007612CC" w:rsidRDefault="004E5529" w:rsidP="004E5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i/>
          <w:iCs/>
          <w:sz w:val="22"/>
          <w:szCs w:val="22"/>
        </w:rPr>
      </w:pPr>
      <w:r>
        <w:rPr>
          <w:rFonts w:ascii="Times New Roman" w:hAnsi="Times New Roman" w:cs="Times New Roman"/>
          <w:b/>
          <w:i/>
          <w:iCs/>
          <w:sz w:val="22"/>
          <w:szCs w:val="22"/>
        </w:rPr>
        <w:t>Major customer</w:t>
      </w:r>
    </w:p>
    <w:p w14:paraId="41F7344F" w14:textId="77777777" w:rsidR="004E5529" w:rsidRPr="004869E6" w:rsidRDefault="004E5529" w:rsidP="004E5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Cs/>
          <w:sz w:val="22"/>
          <w:szCs w:val="22"/>
        </w:rPr>
      </w:pPr>
    </w:p>
    <w:p w14:paraId="439E9570" w14:textId="0A54761C" w:rsidR="00C769A2" w:rsidRDefault="003550C4" w:rsidP="004E5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Cs/>
          <w:sz w:val="22"/>
          <w:szCs w:val="22"/>
        </w:rPr>
      </w:pPr>
      <w:r>
        <w:rPr>
          <w:rFonts w:ascii="Times New Roman" w:hAnsi="Times New Roman" w:cs="Times New Roman"/>
          <w:bCs/>
          <w:sz w:val="22"/>
          <w:szCs w:val="22"/>
        </w:rPr>
        <w:t>Revenue from one customer from real estate business represents</w:t>
      </w:r>
      <w:r w:rsidR="00921FA5">
        <w:rPr>
          <w:rFonts w:ascii="Times New Roman" w:hAnsi="Times New Roman" w:cs="Times New Roman"/>
          <w:bCs/>
          <w:sz w:val="22"/>
          <w:szCs w:val="22"/>
        </w:rPr>
        <w:t xml:space="preserve"> approximately</w:t>
      </w:r>
      <w:r>
        <w:rPr>
          <w:rFonts w:ascii="Times New Roman" w:hAnsi="Times New Roman" w:cs="Times New Roman"/>
          <w:bCs/>
          <w:sz w:val="22"/>
          <w:szCs w:val="22"/>
        </w:rPr>
        <w:t xml:space="preserve"> </w:t>
      </w:r>
      <w:r w:rsidRPr="00953B2A">
        <w:rPr>
          <w:rFonts w:ascii="Times New Roman" w:hAnsi="Times New Roman" w:cs="Times New Roman"/>
          <w:bCs/>
          <w:sz w:val="22"/>
          <w:szCs w:val="22"/>
        </w:rPr>
        <w:t xml:space="preserve">Baht </w:t>
      </w:r>
      <w:r w:rsidR="008F00DE" w:rsidRPr="00953B2A">
        <w:rPr>
          <w:rFonts w:ascii="Times New Roman" w:hAnsi="Times New Roman" w:cs="Times New Roman"/>
          <w:bCs/>
          <w:sz w:val="22"/>
          <w:szCs w:val="22"/>
        </w:rPr>
        <w:t>21</w:t>
      </w:r>
      <w:r>
        <w:rPr>
          <w:rFonts w:ascii="Times New Roman" w:hAnsi="Times New Roman" w:cs="Times New Roman"/>
          <w:bCs/>
          <w:sz w:val="22"/>
          <w:szCs w:val="22"/>
        </w:rPr>
        <w:t xml:space="preserve"> million </w:t>
      </w:r>
      <w:r w:rsidRPr="003550C4">
        <w:rPr>
          <w:rFonts w:ascii="Times New Roman" w:hAnsi="Times New Roman" w:cs="Times New Roman"/>
          <w:bCs/>
          <w:i/>
          <w:iCs/>
          <w:sz w:val="22"/>
          <w:szCs w:val="22"/>
        </w:rPr>
        <w:t>(20</w:t>
      </w:r>
      <w:r w:rsidR="00B166BD">
        <w:rPr>
          <w:rFonts w:ascii="Times New Roman" w:hAnsi="Times New Roman" w:cs="Times New Roman"/>
          <w:bCs/>
          <w:i/>
          <w:iCs/>
          <w:sz w:val="22"/>
          <w:szCs w:val="22"/>
        </w:rPr>
        <w:t>20</w:t>
      </w:r>
      <w:r w:rsidRPr="003550C4">
        <w:rPr>
          <w:rFonts w:ascii="Times New Roman" w:hAnsi="Times New Roman" w:cs="Times New Roman"/>
          <w:bCs/>
          <w:i/>
          <w:iCs/>
          <w:sz w:val="22"/>
          <w:szCs w:val="22"/>
        </w:rPr>
        <w:t xml:space="preserve">: </w:t>
      </w:r>
      <w:r w:rsidR="00A74875">
        <w:rPr>
          <w:rFonts w:ascii="Times New Roman" w:hAnsi="Times New Roman" w:cs="Times New Roman"/>
          <w:bCs/>
          <w:i/>
          <w:iCs/>
          <w:sz w:val="22"/>
          <w:szCs w:val="22"/>
        </w:rPr>
        <w:t>n</w:t>
      </w:r>
      <w:r w:rsidRPr="003550C4">
        <w:rPr>
          <w:rFonts w:ascii="Times New Roman" w:hAnsi="Times New Roman" w:cs="Times New Roman"/>
          <w:bCs/>
          <w:i/>
          <w:iCs/>
          <w:sz w:val="22"/>
          <w:szCs w:val="22"/>
        </w:rPr>
        <w:t>il)</w:t>
      </w:r>
      <w:r>
        <w:rPr>
          <w:rFonts w:ascii="Times New Roman" w:hAnsi="Times New Roman" w:cs="Times New Roman"/>
          <w:bCs/>
          <w:sz w:val="22"/>
          <w:szCs w:val="22"/>
        </w:rPr>
        <w:t xml:space="preserve"> of the </w:t>
      </w:r>
      <w:r w:rsidR="00B166BD">
        <w:rPr>
          <w:rFonts w:ascii="Times New Roman" w:hAnsi="Times New Roman" w:cs="Times New Roman"/>
          <w:bCs/>
          <w:sz w:val="22"/>
          <w:szCs w:val="22"/>
        </w:rPr>
        <w:t>Group</w:t>
      </w:r>
      <w:r>
        <w:rPr>
          <w:rFonts w:ascii="Times New Roman" w:hAnsi="Times New Roman" w:cs="Times New Roman"/>
          <w:bCs/>
          <w:sz w:val="22"/>
          <w:szCs w:val="22"/>
        </w:rPr>
        <w:t>’s total revenues</w:t>
      </w:r>
      <w:r w:rsidR="00FD4097">
        <w:rPr>
          <w:rFonts w:ascii="Times New Roman" w:hAnsi="Times New Roman" w:cs="Times New Roman"/>
          <w:bCs/>
          <w:sz w:val="22"/>
          <w:szCs w:val="22"/>
        </w:rPr>
        <w:t>.</w:t>
      </w:r>
    </w:p>
    <w:p w14:paraId="35D7C241" w14:textId="77777777" w:rsidR="00C769A2" w:rsidRDefault="00C769A2" w:rsidP="004E5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Cs/>
          <w:sz w:val="22"/>
          <w:szCs w:val="22"/>
        </w:rPr>
      </w:pPr>
    </w:p>
    <w:p w14:paraId="314405EA" w14:textId="77777777" w:rsidR="003550C4" w:rsidRPr="004869E6" w:rsidRDefault="003550C4" w:rsidP="004E5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Cs/>
          <w:sz w:val="22"/>
          <w:szCs w:val="22"/>
        </w:rPr>
        <w:sectPr w:rsidR="003550C4" w:rsidRPr="004869E6" w:rsidSect="00162790">
          <w:headerReference w:type="default" r:id="rId19"/>
          <w:footerReference w:type="default" r:id="rId20"/>
          <w:footerReference w:type="first" r:id="rId21"/>
          <w:pgSz w:w="16834" w:h="11909" w:orient="landscape" w:code="9"/>
          <w:pgMar w:top="691" w:right="1152" w:bottom="576" w:left="1152" w:header="720" w:footer="720" w:gutter="0"/>
          <w:cols w:space="720"/>
          <w:docGrid w:linePitch="245"/>
        </w:sectPr>
      </w:pPr>
    </w:p>
    <w:p w14:paraId="19A3B4BB" w14:textId="575825B3" w:rsidR="00163A10" w:rsidRPr="00C925E0" w:rsidRDefault="00E80BE7" w:rsidP="00163A10">
      <w:pPr>
        <w:pStyle w:val="Heading1"/>
        <w:keepLines/>
        <w:numPr>
          <w:ilvl w:val="0"/>
          <w:numId w:val="0"/>
        </w:numPr>
        <w:shd w:val="clear" w:color="auto" w:fill="auto"/>
        <w:ind w:left="540" w:hanging="540"/>
        <w:jc w:val="thaiDistribute"/>
        <w:rPr>
          <w:rFonts w:ascii="Times New Roman" w:hAnsi="Times New Roman"/>
          <w:i w:val="0"/>
          <w:iCs w:val="0"/>
          <w:sz w:val="24"/>
          <w:szCs w:val="24"/>
          <w:u w:val="none"/>
        </w:rPr>
      </w:pPr>
      <w:r>
        <w:rPr>
          <w:rFonts w:ascii="Times New Roman" w:hAnsi="Times New Roman"/>
          <w:i w:val="0"/>
          <w:iCs w:val="0"/>
          <w:sz w:val="24"/>
          <w:szCs w:val="24"/>
          <w:u w:val="none"/>
        </w:rPr>
        <w:lastRenderedPageBreak/>
        <w:t>9</w:t>
      </w:r>
      <w:r w:rsidR="00163A10" w:rsidRPr="00C925E0">
        <w:rPr>
          <w:rFonts w:ascii="Times New Roman" w:hAnsi="Times New Roman"/>
          <w:i w:val="0"/>
          <w:iCs w:val="0"/>
          <w:sz w:val="24"/>
          <w:szCs w:val="24"/>
          <w:u w:val="none"/>
        </w:rPr>
        <w:tab/>
        <w:t>Income tax</w:t>
      </w:r>
      <w:r w:rsidR="001206D4">
        <w:rPr>
          <w:rFonts w:ascii="Times New Roman" w:hAnsi="Times New Roman"/>
          <w:i w:val="0"/>
          <w:iCs w:val="0"/>
          <w:sz w:val="24"/>
          <w:szCs w:val="24"/>
          <w:u w:val="none"/>
        </w:rPr>
        <w:t xml:space="preserve"> expense</w:t>
      </w:r>
    </w:p>
    <w:p w14:paraId="385931CA" w14:textId="77777777" w:rsidR="00163A10" w:rsidRPr="00C925E0" w:rsidRDefault="00163A10" w:rsidP="00163A10">
      <w:pPr>
        <w:tabs>
          <w:tab w:val="left" w:pos="540"/>
        </w:tabs>
        <w:ind w:left="540"/>
        <w:jc w:val="both"/>
        <w:rPr>
          <w:rFonts w:ascii="Times New Roman" w:hAnsi="Times New Roman" w:cs="Times New Roman"/>
          <w:spacing w:val="-2"/>
          <w:sz w:val="22"/>
          <w:szCs w:val="22"/>
        </w:rPr>
      </w:pPr>
    </w:p>
    <w:p w14:paraId="50D7F3A4" w14:textId="3E56B7B7" w:rsidR="00C96788" w:rsidRPr="002F7945" w:rsidRDefault="00C96788" w:rsidP="00C96788">
      <w:pPr>
        <w:pStyle w:val="BodyText2"/>
        <w:spacing w:line="260" w:lineRule="atLeast"/>
        <w:ind w:left="547" w:right="-25"/>
        <w:jc w:val="both"/>
        <w:rPr>
          <w:rFonts w:ascii="Times New Roman" w:hAnsi="Times New Roman"/>
          <w:sz w:val="22"/>
          <w:lang w:val="en-GB"/>
        </w:rPr>
      </w:pPr>
      <w:r w:rsidRPr="002F7945">
        <w:rPr>
          <w:rFonts w:ascii="Times New Roman" w:hAnsi="Times New Roman"/>
          <w:sz w:val="22"/>
          <w:lang w:val="en-GB"/>
        </w:rPr>
        <w:t xml:space="preserve">Income tax is recognised based on management’s best estimate of the weighted average annual income tax rate expected for the full financial year multiplied by the pre-tax income of the interim period. </w:t>
      </w:r>
      <w:r w:rsidR="004B5E7B">
        <w:rPr>
          <w:rFonts w:ascii="Times New Roman" w:hAnsi="Times New Roman"/>
          <w:sz w:val="22"/>
          <w:lang w:val="en-GB"/>
        </w:rPr>
        <w:br/>
      </w:r>
      <w:r w:rsidRPr="002F7945">
        <w:rPr>
          <w:rFonts w:ascii="Times New Roman" w:hAnsi="Times New Roman"/>
          <w:sz w:val="22"/>
          <w:lang w:val="en-GB"/>
        </w:rPr>
        <w:t xml:space="preserve">The </w:t>
      </w:r>
      <w:r w:rsidR="00D96DB0">
        <w:rPr>
          <w:rFonts w:ascii="Times New Roman" w:hAnsi="Times New Roman"/>
          <w:sz w:val="22"/>
          <w:lang w:val="en-GB"/>
        </w:rPr>
        <w:t>Group</w:t>
      </w:r>
      <w:r w:rsidRPr="002F7945">
        <w:rPr>
          <w:rFonts w:ascii="Times New Roman" w:hAnsi="Times New Roman"/>
          <w:sz w:val="22"/>
          <w:lang w:val="en-GB"/>
        </w:rPr>
        <w:t>’s effective tax rate in respect of the continuing operations for the three-month period ended 3</w:t>
      </w:r>
      <w:r w:rsidR="00D96DB0">
        <w:rPr>
          <w:rFonts w:ascii="Times New Roman" w:hAnsi="Times New Roman"/>
          <w:sz w:val="22"/>
          <w:lang w:val="en-GB"/>
        </w:rPr>
        <w:t>1</w:t>
      </w:r>
      <w:r w:rsidRPr="002F7945">
        <w:rPr>
          <w:rFonts w:ascii="Times New Roman" w:hAnsi="Times New Roman"/>
          <w:sz w:val="22"/>
          <w:lang w:val="en-GB"/>
        </w:rPr>
        <w:t xml:space="preserve"> </w:t>
      </w:r>
      <w:r w:rsidR="00D96DB0">
        <w:rPr>
          <w:rFonts w:ascii="Times New Roman" w:hAnsi="Times New Roman"/>
          <w:sz w:val="22"/>
          <w:lang w:val="en-GB"/>
        </w:rPr>
        <w:t>March 2021</w:t>
      </w:r>
      <w:r w:rsidRPr="002F7945">
        <w:rPr>
          <w:rFonts w:ascii="Times New Roman" w:hAnsi="Times New Roman"/>
          <w:sz w:val="22"/>
          <w:lang w:val="en-GB"/>
        </w:rPr>
        <w:t xml:space="preserve"> were at the rate of </w:t>
      </w:r>
      <w:r w:rsidR="002C46C3">
        <w:rPr>
          <w:rFonts w:ascii="Times New Roman" w:hAnsi="Times New Roman"/>
          <w:sz w:val="22"/>
          <w:lang w:val="en-GB"/>
        </w:rPr>
        <w:t>3.6</w:t>
      </w:r>
      <w:r w:rsidRPr="002F7945">
        <w:rPr>
          <w:rFonts w:ascii="Times New Roman" w:hAnsi="Times New Roman"/>
          <w:sz w:val="22"/>
          <w:lang w:val="en-GB"/>
        </w:rPr>
        <w:t xml:space="preserve">% </w:t>
      </w:r>
      <w:r w:rsidR="00D96DB0">
        <w:rPr>
          <w:rFonts w:ascii="Times New Roman" w:hAnsi="Times New Roman"/>
          <w:sz w:val="22"/>
          <w:lang w:val="en-GB"/>
        </w:rPr>
        <w:t xml:space="preserve">in the consolidated financial statements </w:t>
      </w:r>
      <w:r w:rsidRPr="002F7945">
        <w:rPr>
          <w:rFonts w:ascii="Times New Roman" w:hAnsi="Times New Roman"/>
          <w:sz w:val="22"/>
          <w:lang w:val="en-GB"/>
        </w:rPr>
        <w:t xml:space="preserve">and </w:t>
      </w:r>
      <w:r w:rsidR="002C46C3">
        <w:rPr>
          <w:rFonts w:ascii="Times New Roman" w:hAnsi="Times New Roman"/>
          <w:sz w:val="22"/>
          <w:lang w:val="en-GB"/>
        </w:rPr>
        <w:t>3.7</w:t>
      </w:r>
      <w:r w:rsidRPr="002F7945">
        <w:rPr>
          <w:rFonts w:ascii="Times New Roman" w:hAnsi="Times New Roman"/>
          <w:sz w:val="22"/>
          <w:lang w:val="en-GB"/>
        </w:rPr>
        <w:t xml:space="preserve">% in the </w:t>
      </w:r>
      <w:r w:rsidR="004B5E7B">
        <w:rPr>
          <w:rFonts w:ascii="Times New Roman" w:hAnsi="Times New Roman"/>
          <w:sz w:val="22"/>
          <w:lang w:val="en-GB"/>
        </w:rPr>
        <w:br/>
      </w:r>
      <w:r w:rsidRPr="002F7945">
        <w:rPr>
          <w:rFonts w:ascii="Times New Roman" w:hAnsi="Times New Roman"/>
          <w:sz w:val="22"/>
          <w:lang w:val="en-GB"/>
        </w:rPr>
        <w:t xml:space="preserve">separate financial statements </w:t>
      </w:r>
      <w:r w:rsidRPr="002F7945">
        <w:rPr>
          <w:rFonts w:ascii="Times New Roman" w:hAnsi="Times New Roman"/>
          <w:i/>
          <w:iCs/>
          <w:sz w:val="22"/>
          <w:lang w:val="en-GB"/>
        </w:rPr>
        <w:t xml:space="preserve">(for the three-month period ended </w:t>
      </w:r>
      <w:r w:rsidR="00D96DB0">
        <w:rPr>
          <w:rFonts w:ascii="Times New Roman" w:hAnsi="Times New Roman"/>
          <w:i/>
          <w:iCs/>
          <w:sz w:val="22"/>
          <w:lang w:val="en-GB"/>
        </w:rPr>
        <w:t>31 March 2020</w:t>
      </w:r>
      <w:r w:rsidRPr="002F7945">
        <w:rPr>
          <w:rFonts w:ascii="Times New Roman" w:hAnsi="Times New Roman"/>
          <w:i/>
          <w:iCs/>
          <w:sz w:val="22"/>
          <w:lang w:val="en-GB"/>
        </w:rPr>
        <w:t xml:space="preserve"> w</w:t>
      </w:r>
      <w:r w:rsidR="00D96DB0">
        <w:rPr>
          <w:rFonts w:ascii="Times New Roman" w:hAnsi="Times New Roman"/>
          <w:i/>
          <w:iCs/>
          <w:sz w:val="22"/>
          <w:lang w:val="en-GB"/>
        </w:rPr>
        <w:t>as</w:t>
      </w:r>
      <w:r w:rsidRPr="002F7945">
        <w:rPr>
          <w:rFonts w:ascii="Times New Roman" w:hAnsi="Times New Roman"/>
          <w:i/>
          <w:iCs/>
          <w:sz w:val="22"/>
          <w:lang w:val="en-GB"/>
        </w:rPr>
        <w:t xml:space="preserve"> at the rate of </w:t>
      </w:r>
      <w:r w:rsidR="00D96DB0">
        <w:rPr>
          <w:rFonts w:ascii="Times New Roman" w:hAnsi="Times New Roman"/>
          <w:i/>
          <w:iCs/>
          <w:sz w:val="22"/>
          <w:lang w:val="en-GB"/>
        </w:rPr>
        <w:t>2.3</w:t>
      </w:r>
      <w:r w:rsidRPr="002F7945">
        <w:rPr>
          <w:rFonts w:ascii="Times New Roman" w:hAnsi="Times New Roman"/>
          <w:i/>
          <w:iCs/>
          <w:sz w:val="22"/>
          <w:lang w:val="en-GB"/>
        </w:rPr>
        <w:t>% in the financial statements</w:t>
      </w:r>
      <w:r w:rsidR="000A6CCD">
        <w:rPr>
          <w:rFonts w:ascii="Times New Roman" w:hAnsi="Times New Roman"/>
          <w:i/>
          <w:iCs/>
          <w:sz w:val="22"/>
          <w:lang w:val="en-GB"/>
        </w:rPr>
        <w:t xml:space="preserve"> in which the equity method is applied</w:t>
      </w:r>
      <w:r w:rsidRPr="002F7945">
        <w:rPr>
          <w:rFonts w:ascii="Times New Roman" w:hAnsi="Times New Roman"/>
          <w:i/>
          <w:iCs/>
          <w:sz w:val="22"/>
          <w:lang w:val="en-GB"/>
        </w:rPr>
        <w:t xml:space="preserve">, and </w:t>
      </w:r>
      <w:r w:rsidR="00D96DB0">
        <w:rPr>
          <w:rFonts w:ascii="Times New Roman" w:hAnsi="Times New Roman"/>
          <w:i/>
          <w:iCs/>
          <w:sz w:val="22"/>
          <w:lang w:val="en-GB"/>
        </w:rPr>
        <w:t>3.5</w:t>
      </w:r>
      <w:r w:rsidRPr="002F7945">
        <w:rPr>
          <w:rFonts w:ascii="Times New Roman" w:hAnsi="Times New Roman"/>
          <w:i/>
          <w:iCs/>
          <w:sz w:val="22"/>
          <w:lang w:val="en-GB"/>
        </w:rPr>
        <w:t>%</w:t>
      </w:r>
      <w:r w:rsidR="00D96DB0">
        <w:rPr>
          <w:rFonts w:ascii="Times New Roman" w:hAnsi="Times New Roman"/>
          <w:i/>
          <w:iCs/>
          <w:sz w:val="22"/>
          <w:lang w:val="en-GB"/>
        </w:rPr>
        <w:t xml:space="preserve"> </w:t>
      </w:r>
      <w:r w:rsidRPr="002F7945">
        <w:rPr>
          <w:rFonts w:ascii="Times New Roman" w:hAnsi="Times New Roman"/>
          <w:i/>
          <w:iCs/>
          <w:sz w:val="22"/>
          <w:lang w:val="en-GB"/>
        </w:rPr>
        <w:t>in the separate financial statements)</w:t>
      </w:r>
      <w:r w:rsidRPr="002F7945">
        <w:rPr>
          <w:rFonts w:ascii="Times New Roman" w:hAnsi="Times New Roman"/>
          <w:sz w:val="22"/>
          <w:lang w:val="en-GB"/>
        </w:rPr>
        <w:t xml:space="preserve">. The difference between effective tax rate and corporate income tax rate resulted from </w:t>
      </w:r>
      <w:r w:rsidR="004B5E7B">
        <w:rPr>
          <w:rFonts w:ascii="Times New Roman" w:hAnsi="Times New Roman"/>
          <w:sz w:val="22"/>
          <w:lang w:val="en-GB"/>
        </w:rPr>
        <w:br/>
      </w:r>
      <w:r w:rsidRPr="002F7945">
        <w:rPr>
          <w:rFonts w:ascii="Times New Roman" w:hAnsi="Times New Roman"/>
          <w:sz w:val="22"/>
          <w:lang w:val="en-GB"/>
        </w:rPr>
        <w:t>an exemption from payment of corporate income tax on net profit of the promoted business and share of profit of investment</w:t>
      </w:r>
      <w:r w:rsidR="00EC04C2">
        <w:rPr>
          <w:rFonts w:ascii="Times New Roman" w:hAnsi="Times New Roman"/>
          <w:sz w:val="22"/>
          <w:lang w:val="en-GB"/>
        </w:rPr>
        <w:t>s</w:t>
      </w:r>
      <w:r w:rsidRPr="002F7945">
        <w:rPr>
          <w:rFonts w:ascii="Times New Roman" w:hAnsi="Times New Roman"/>
          <w:sz w:val="22"/>
          <w:lang w:val="en-GB"/>
        </w:rPr>
        <w:t xml:space="preserve"> in joint venture</w:t>
      </w:r>
      <w:r w:rsidR="00EC04C2">
        <w:rPr>
          <w:rFonts w:ascii="Times New Roman" w:hAnsi="Times New Roman"/>
          <w:sz w:val="22"/>
          <w:lang w:val="en-GB"/>
        </w:rPr>
        <w:t>s</w:t>
      </w:r>
      <w:r w:rsidRPr="002F7945">
        <w:rPr>
          <w:rFonts w:ascii="Times New Roman" w:hAnsi="Times New Roman"/>
          <w:sz w:val="22"/>
          <w:lang w:val="en-GB"/>
        </w:rPr>
        <w:t>.</w:t>
      </w:r>
    </w:p>
    <w:p w14:paraId="07AAAB94" w14:textId="77777777" w:rsidR="003F33AB" w:rsidRDefault="003F33AB" w:rsidP="00162790">
      <w:pPr>
        <w:pStyle w:val="BodyText2"/>
        <w:spacing w:line="260" w:lineRule="atLeast"/>
        <w:ind w:left="547" w:right="-25"/>
        <w:jc w:val="both"/>
        <w:rPr>
          <w:rFonts w:ascii="Times New Roman" w:hAnsi="Times New Roman"/>
          <w:sz w:val="22"/>
          <w:lang w:val="en-GB"/>
        </w:rPr>
      </w:pPr>
    </w:p>
    <w:p w14:paraId="39850DCE" w14:textId="203DCCF5" w:rsidR="007F6D4E" w:rsidRPr="00BB79F5" w:rsidRDefault="00DB1023" w:rsidP="00BB79F5">
      <w:pPr>
        <w:pStyle w:val="Heading1"/>
        <w:keepLines/>
        <w:numPr>
          <w:ilvl w:val="0"/>
          <w:numId w:val="0"/>
        </w:numPr>
        <w:shd w:val="clear" w:color="auto" w:fill="auto"/>
        <w:ind w:left="540" w:hanging="540"/>
        <w:jc w:val="thaiDistribute"/>
        <w:rPr>
          <w:rFonts w:ascii="Times New Roman" w:hAnsi="Times New Roman"/>
          <w:i w:val="0"/>
          <w:iCs w:val="0"/>
          <w:sz w:val="24"/>
          <w:szCs w:val="24"/>
          <w:u w:val="none"/>
        </w:rPr>
      </w:pPr>
      <w:r w:rsidRPr="00BB79F5">
        <w:rPr>
          <w:rFonts w:ascii="Times New Roman" w:hAnsi="Times New Roman"/>
          <w:i w:val="0"/>
          <w:iCs w:val="0"/>
          <w:sz w:val="24"/>
          <w:szCs w:val="24"/>
          <w:u w:val="none"/>
        </w:rPr>
        <w:t>1</w:t>
      </w:r>
      <w:r w:rsidR="00E80BE7">
        <w:rPr>
          <w:rFonts w:ascii="Times New Roman" w:hAnsi="Times New Roman"/>
          <w:i w:val="0"/>
          <w:iCs w:val="0"/>
          <w:sz w:val="24"/>
          <w:szCs w:val="24"/>
          <w:u w:val="none"/>
        </w:rPr>
        <w:t>0</w:t>
      </w:r>
      <w:r w:rsidR="007F6D4E" w:rsidRPr="00BB79F5">
        <w:rPr>
          <w:rFonts w:ascii="Times New Roman" w:hAnsi="Times New Roman"/>
          <w:i w:val="0"/>
          <w:iCs w:val="0"/>
          <w:sz w:val="24"/>
          <w:szCs w:val="24"/>
          <w:u w:val="none"/>
        </w:rPr>
        <w:tab/>
      </w:r>
      <w:r w:rsidR="007F6D4E" w:rsidRPr="00EA1E56">
        <w:rPr>
          <w:rFonts w:ascii="Times New Roman" w:hAnsi="Times New Roman"/>
          <w:i w:val="0"/>
          <w:iCs w:val="0"/>
          <w:sz w:val="24"/>
          <w:szCs w:val="24"/>
          <w:u w:val="none"/>
        </w:rPr>
        <w:t>Financial instruments</w:t>
      </w:r>
    </w:p>
    <w:p w14:paraId="406F64CA" w14:textId="77777777" w:rsidR="007F6D4E" w:rsidRPr="007E537C" w:rsidRDefault="007F6D4E" w:rsidP="00F6643A">
      <w:pPr>
        <w:pStyle w:val="block"/>
        <w:spacing w:after="0" w:line="240" w:lineRule="atLeast"/>
        <w:jc w:val="both"/>
        <w:rPr>
          <w:b/>
          <w:bCs/>
          <w:lang w:bidi="th-TH"/>
        </w:rPr>
      </w:pPr>
    </w:p>
    <w:p w14:paraId="0C7A61C4" w14:textId="77777777" w:rsidR="00514D32" w:rsidRPr="00514D32" w:rsidRDefault="00514D32" w:rsidP="00DD0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7"/>
        <w:jc w:val="both"/>
        <w:rPr>
          <w:rFonts w:ascii="Times New Roman" w:hAnsi="Times New Roman" w:cs="Times New Roman"/>
          <w:b/>
          <w:bCs/>
          <w:i/>
          <w:iCs/>
          <w:sz w:val="22"/>
          <w:szCs w:val="20"/>
          <w:lang w:val="en-GB"/>
        </w:rPr>
      </w:pPr>
      <w:r w:rsidRPr="00514D32">
        <w:rPr>
          <w:rFonts w:ascii="Times New Roman" w:hAnsi="Times New Roman" w:cs="Times New Roman"/>
          <w:b/>
          <w:bCs/>
          <w:i/>
          <w:iCs/>
          <w:sz w:val="22"/>
          <w:szCs w:val="20"/>
          <w:lang w:val="en-GB"/>
        </w:rPr>
        <w:t>The carrying amounts and fair values</w:t>
      </w:r>
    </w:p>
    <w:p w14:paraId="4E056183" w14:textId="77777777" w:rsidR="00514D32" w:rsidRDefault="00514D32" w:rsidP="00DD0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7"/>
        <w:jc w:val="both"/>
        <w:rPr>
          <w:rFonts w:ascii="Times New Roman" w:hAnsi="Times New Roman" w:cs="Times New Roman"/>
          <w:sz w:val="22"/>
          <w:szCs w:val="20"/>
          <w:lang w:val="en-GB"/>
        </w:rPr>
      </w:pPr>
    </w:p>
    <w:p w14:paraId="3F7AB91B" w14:textId="46D45054" w:rsidR="00D35C77" w:rsidRDefault="00693346" w:rsidP="00693346">
      <w:pPr>
        <w:pStyle w:val="BodyText2"/>
        <w:spacing w:line="260" w:lineRule="atLeast"/>
        <w:ind w:left="547" w:right="-25"/>
        <w:jc w:val="both"/>
        <w:rPr>
          <w:rFonts w:ascii="Times New Roman" w:hAnsi="Times New Roman"/>
          <w:sz w:val="22"/>
          <w:lang w:val="en-GB"/>
        </w:rPr>
        <w:sectPr w:rsidR="00D35C77" w:rsidSect="00B85661">
          <w:footerReference w:type="default" r:id="rId22"/>
          <w:footerReference w:type="first" r:id="rId23"/>
          <w:pgSz w:w="11909" w:h="16834" w:code="9"/>
          <w:pgMar w:top="691" w:right="1152" w:bottom="576" w:left="1152" w:header="720" w:footer="720" w:gutter="0"/>
          <w:cols w:space="720"/>
          <w:docGrid w:linePitch="245"/>
        </w:sectPr>
      </w:pPr>
      <w:r w:rsidRPr="00693346">
        <w:rPr>
          <w:rFonts w:ascii="Times New Roman" w:hAnsi="Times New Roman"/>
          <w:sz w:val="22"/>
          <w:lang w:val="en-GB"/>
        </w:rPr>
        <w:t>The following table shows the carrying amounts and fair values of financial assets and financial liabilities, including their levels in the fair value hierarchy</w:t>
      </w:r>
      <w:r w:rsidR="00246F68">
        <w:rPr>
          <w:rFonts w:ascii="Times New Roman" w:hAnsi="Times New Roman"/>
          <w:sz w:val="22"/>
          <w:lang w:val="en-GB"/>
        </w:rPr>
        <w:t xml:space="preserve">. </w:t>
      </w:r>
      <w:r w:rsidRPr="00693346">
        <w:rPr>
          <w:rFonts w:ascii="Times New Roman" w:hAnsi="Times New Roman"/>
          <w:sz w:val="22"/>
          <w:lang w:val="en-GB"/>
        </w:rPr>
        <w:t xml:space="preserve">It does not include fair value information for financial assets and financial liabilities measured at </w:t>
      </w:r>
      <w:r w:rsidR="00246F68">
        <w:rPr>
          <w:rFonts w:ascii="Times New Roman" w:hAnsi="Times New Roman"/>
          <w:sz w:val="22"/>
          <w:lang w:val="en-GB"/>
        </w:rPr>
        <w:t>amortised cost</w:t>
      </w:r>
      <w:r w:rsidRPr="00693346">
        <w:rPr>
          <w:rFonts w:ascii="Times New Roman" w:hAnsi="Times New Roman"/>
          <w:sz w:val="22"/>
          <w:lang w:val="en-GB"/>
        </w:rPr>
        <w:t xml:space="preserve"> if the carrying amount is </w:t>
      </w:r>
      <w:r w:rsidR="004B5E7B">
        <w:rPr>
          <w:rFonts w:ascii="Times New Roman" w:hAnsi="Times New Roman"/>
          <w:sz w:val="22"/>
          <w:lang w:val="en-GB"/>
        </w:rPr>
        <w:br/>
      </w:r>
      <w:r w:rsidRPr="00693346">
        <w:rPr>
          <w:rFonts w:ascii="Times New Roman" w:hAnsi="Times New Roman"/>
          <w:sz w:val="22"/>
          <w:lang w:val="en-GB"/>
        </w:rPr>
        <w:t>a reasonable approximation of fair value.</w:t>
      </w:r>
    </w:p>
    <w:p w14:paraId="621C0478" w14:textId="77777777" w:rsidR="002623BD" w:rsidRPr="000C421B" w:rsidRDefault="002623BD" w:rsidP="002623BD">
      <w:pPr>
        <w:spacing w:line="240" w:lineRule="auto"/>
        <w:rPr>
          <w:sz w:val="2"/>
          <w:szCs w:val="2"/>
        </w:rPr>
      </w:pPr>
    </w:p>
    <w:tbl>
      <w:tblPr>
        <w:tblStyle w:val="TableGrid"/>
        <w:tblW w:w="1395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10"/>
        <w:gridCol w:w="1530"/>
        <w:gridCol w:w="270"/>
        <w:gridCol w:w="1440"/>
        <w:gridCol w:w="270"/>
        <w:gridCol w:w="1170"/>
        <w:gridCol w:w="270"/>
        <w:gridCol w:w="900"/>
        <w:gridCol w:w="270"/>
        <w:gridCol w:w="990"/>
        <w:gridCol w:w="270"/>
        <w:gridCol w:w="900"/>
        <w:gridCol w:w="270"/>
        <w:gridCol w:w="990"/>
      </w:tblGrid>
      <w:tr w:rsidR="007E2D44" w:rsidRPr="007E2D44" w14:paraId="2420B4D3" w14:textId="77777777" w:rsidTr="00A23A6D">
        <w:trPr>
          <w:tblHeader/>
        </w:trPr>
        <w:tc>
          <w:tcPr>
            <w:tcW w:w="4410" w:type="dxa"/>
            <w:shd w:val="clear" w:color="auto" w:fill="auto"/>
          </w:tcPr>
          <w:p w14:paraId="67E44A41" w14:textId="77777777"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9540" w:type="dxa"/>
            <w:gridSpan w:val="13"/>
          </w:tcPr>
          <w:p w14:paraId="3C019793" w14:textId="77777777" w:rsidR="007E2D44" w:rsidRPr="007E2D44" w:rsidRDefault="00927168"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cs/>
              </w:rPr>
            </w:pPr>
            <w:r>
              <w:rPr>
                <w:rFonts w:ascii="Times New Roman" w:hAnsi="Times New Roman" w:cs="Times New Roman"/>
                <w:b/>
                <w:bCs/>
                <w:sz w:val="22"/>
                <w:szCs w:val="22"/>
              </w:rPr>
              <w:t>Consolidated financial statements</w:t>
            </w:r>
            <w:r w:rsidR="00D01808">
              <w:rPr>
                <w:rFonts w:ascii="Times New Roman" w:hAnsi="Times New Roman" w:cs="Times New Roman"/>
                <w:b/>
                <w:bCs/>
                <w:sz w:val="22"/>
                <w:szCs w:val="22"/>
              </w:rPr>
              <w:t>/Separate financial statements</w:t>
            </w:r>
          </w:p>
        </w:tc>
      </w:tr>
      <w:tr w:rsidR="007E2D44" w:rsidRPr="007E2D44" w14:paraId="0A7FE2AB" w14:textId="77777777" w:rsidTr="00A23A6D">
        <w:trPr>
          <w:tblHeader/>
        </w:trPr>
        <w:tc>
          <w:tcPr>
            <w:tcW w:w="4410" w:type="dxa"/>
            <w:shd w:val="clear" w:color="auto" w:fill="auto"/>
          </w:tcPr>
          <w:p w14:paraId="15C5D500" w14:textId="77777777"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cs/>
              </w:rPr>
            </w:pPr>
          </w:p>
        </w:tc>
        <w:tc>
          <w:tcPr>
            <w:tcW w:w="4680" w:type="dxa"/>
            <w:gridSpan w:val="5"/>
          </w:tcPr>
          <w:p w14:paraId="61892C60" w14:textId="77777777"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r>
              <w:rPr>
                <w:rFonts w:ascii="Times New Roman" w:hAnsi="Times New Roman" w:cs="Times New Roman"/>
                <w:sz w:val="22"/>
                <w:szCs w:val="22"/>
              </w:rPr>
              <w:t>Carrying amount</w:t>
            </w:r>
          </w:p>
        </w:tc>
        <w:tc>
          <w:tcPr>
            <w:tcW w:w="270" w:type="dxa"/>
          </w:tcPr>
          <w:p w14:paraId="667854BC" w14:textId="77777777"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4590" w:type="dxa"/>
            <w:gridSpan w:val="7"/>
          </w:tcPr>
          <w:p w14:paraId="3157A5C9" w14:textId="77777777"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Fair value</w:t>
            </w:r>
          </w:p>
        </w:tc>
      </w:tr>
      <w:tr w:rsidR="00A23A6D" w:rsidRPr="007E2D44" w14:paraId="3C1C2F58" w14:textId="77777777" w:rsidTr="00A23A6D">
        <w:trPr>
          <w:tblHeader/>
        </w:trPr>
        <w:tc>
          <w:tcPr>
            <w:tcW w:w="4410" w:type="dxa"/>
            <w:shd w:val="clear" w:color="auto" w:fill="auto"/>
          </w:tcPr>
          <w:p w14:paraId="67277B02" w14:textId="77777777" w:rsidR="00A23A6D" w:rsidRPr="007E2D44"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2"/>
                <w:szCs w:val="22"/>
                <w:cs/>
              </w:rPr>
            </w:pPr>
            <w:r w:rsidRPr="007E2D44">
              <w:rPr>
                <w:rFonts w:ascii="Times New Roman" w:hAnsi="Times New Roman" w:cs="Times New Roman"/>
                <w:i/>
                <w:iCs/>
                <w:color w:val="0000FF"/>
                <w:sz w:val="22"/>
                <w:szCs w:val="22"/>
                <w:cs/>
              </w:rPr>
              <w:t xml:space="preserve">   </w:t>
            </w:r>
          </w:p>
        </w:tc>
        <w:tc>
          <w:tcPr>
            <w:tcW w:w="1530" w:type="dxa"/>
          </w:tcPr>
          <w:p w14:paraId="70A6E11A" w14:textId="77777777" w:rsidR="00A23A6D" w:rsidRPr="007E2D44"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Financial</w:t>
            </w:r>
          </w:p>
        </w:tc>
        <w:tc>
          <w:tcPr>
            <w:tcW w:w="270" w:type="dxa"/>
          </w:tcPr>
          <w:p w14:paraId="4D16996E" w14:textId="77777777" w:rsidR="00A23A6D" w:rsidRPr="007E2D44"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p>
        </w:tc>
        <w:tc>
          <w:tcPr>
            <w:tcW w:w="1440" w:type="dxa"/>
          </w:tcPr>
          <w:p w14:paraId="7708FBE1" w14:textId="77777777" w:rsidR="00A23A6D" w:rsidRPr="007E2D44"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p>
        </w:tc>
        <w:tc>
          <w:tcPr>
            <w:tcW w:w="270" w:type="dxa"/>
          </w:tcPr>
          <w:p w14:paraId="2EB3EEA9" w14:textId="77777777" w:rsidR="00A23A6D" w:rsidRPr="007E2D44"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2"/>
                <w:szCs w:val="22"/>
              </w:rPr>
            </w:pPr>
          </w:p>
        </w:tc>
        <w:tc>
          <w:tcPr>
            <w:tcW w:w="1170" w:type="dxa"/>
          </w:tcPr>
          <w:p w14:paraId="47D7900D" w14:textId="77777777" w:rsidR="00A23A6D" w:rsidRPr="007E2D44"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p>
        </w:tc>
        <w:tc>
          <w:tcPr>
            <w:tcW w:w="270" w:type="dxa"/>
          </w:tcPr>
          <w:p w14:paraId="33BE2794" w14:textId="77777777" w:rsidR="00A23A6D" w:rsidRPr="007E2D44"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900" w:type="dxa"/>
          </w:tcPr>
          <w:p w14:paraId="21011EFA" w14:textId="77777777" w:rsidR="00A23A6D" w:rsidRPr="007E2D44"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70" w:type="dxa"/>
          </w:tcPr>
          <w:p w14:paraId="430E17DD" w14:textId="77777777" w:rsidR="00A23A6D" w:rsidRPr="007E2D44"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14:paraId="0EB65839" w14:textId="77777777" w:rsidR="00A23A6D" w:rsidRPr="007E2D44"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70" w:type="dxa"/>
          </w:tcPr>
          <w:p w14:paraId="04633B82" w14:textId="77777777" w:rsidR="00A23A6D" w:rsidRPr="007E2D44"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00" w:type="dxa"/>
          </w:tcPr>
          <w:p w14:paraId="6DEE9190" w14:textId="77777777" w:rsidR="00A23A6D" w:rsidRPr="007E2D44"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70" w:type="dxa"/>
          </w:tcPr>
          <w:p w14:paraId="74532903" w14:textId="77777777" w:rsidR="00A23A6D" w:rsidRPr="007E2D44"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14:paraId="355940EA" w14:textId="77777777" w:rsidR="00A23A6D" w:rsidRPr="007E2D44"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r>
      <w:tr w:rsidR="00A23A6D" w:rsidRPr="007E2D44" w14:paraId="67DD96B1" w14:textId="77777777" w:rsidTr="00A23A6D">
        <w:trPr>
          <w:tblHeader/>
        </w:trPr>
        <w:tc>
          <w:tcPr>
            <w:tcW w:w="4410" w:type="dxa"/>
            <w:shd w:val="clear" w:color="auto" w:fill="auto"/>
          </w:tcPr>
          <w:p w14:paraId="205110BF" w14:textId="77777777" w:rsidR="00A23A6D" w:rsidRPr="007E2D44"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2"/>
                <w:szCs w:val="22"/>
                <w:cs/>
              </w:rPr>
            </w:pPr>
          </w:p>
        </w:tc>
        <w:tc>
          <w:tcPr>
            <w:tcW w:w="1530" w:type="dxa"/>
          </w:tcPr>
          <w:p w14:paraId="60FC37B1" w14:textId="77777777" w:rsidR="00A23A6D"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instruments</w:t>
            </w:r>
          </w:p>
        </w:tc>
        <w:tc>
          <w:tcPr>
            <w:tcW w:w="270" w:type="dxa"/>
          </w:tcPr>
          <w:p w14:paraId="46F16601" w14:textId="77777777" w:rsidR="00A23A6D" w:rsidRPr="007E2D44"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p>
        </w:tc>
        <w:tc>
          <w:tcPr>
            <w:tcW w:w="1440" w:type="dxa"/>
          </w:tcPr>
          <w:p w14:paraId="35E31300" w14:textId="77777777" w:rsidR="00A23A6D" w:rsidRPr="007E2D44"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Financial</w:t>
            </w:r>
          </w:p>
        </w:tc>
        <w:tc>
          <w:tcPr>
            <w:tcW w:w="270" w:type="dxa"/>
          </w:tcPr>
          <w:p w14:paraId="635CAA49" w14:textId="77777777" w:rsidR="00A23A6D" w:rsidRPr="007E2D44"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2"/>
                <w:szCs w:val="22"/>
              </w:rPr>
            </w:pPr>
          </w:p>
        </w:tc>
        <w:tc>
          <w:tcPr>
            <w:tcW w:w="1170" w:type="dxa"/>
          </w:tcPr>
          <w:p w14:paraId="74FD90B4" w14:textId="77777777" w:rsidR="00A23A6D" w:rsidRPr="007E2D44"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p>
        </w:tc>
        <w:tc>
          <w:tcPr>
            <w:tcW w:w="270" w:type="dxa"/>
          </w:tcPr>
          <w:p w14:paraId="3EA52F98" w14:textId="77777777" w:rsidR="00A23A6D" w:rsidRPr="007E2D44"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900" w:type="dxa"/>
          </w:tcPr>
          <w:p w14:paraId="621FAAC4" w14:textId="77777777" w:rsidR="00A23A6D" w:rsidRPr="007E2D44"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70" w:type="dxa"/>
          </w:tcPr>
          <w:p w14:paraId="73E70528" w14:textId="77777777" w:rsidR="00A23A6D" w:rsidRPr="007E2D44"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14:paraId="00BDB537" w14:textId="77777777" w:rsidR="00A23A6D" w:rsidRPr="007E2D44"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70" w:type="dxa"/>
          </w:tcPr>
          <w:p w14:paraId="08DD9ED4" w14:textId="77777777" w:rsidR="00A23A6D" w:rsidRPr="007E2D44"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00" w:type="dxa"/>
          </w:tcPr>
          <w:p w14:paraId="3922E610" w14:textId="77777777" w:rsidR="00A23A6D" w:rsidRPr="007E2D44"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70" w:type="dxa"/>
          </w:tcPr>
          <w:p w14:paraId="0AE0B7E3" w14:textId="77777777" w:rsidR="00A23A6D" w:rsidRPr="007E2D44"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14:paraId="69FB46F2" w14:textId="77777777" w:rsidR="00A23A6D" w:rsidRPr="007E2D44"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r>
      <w:tr w:rsidR="00A23A6D" w:rsidRPr="007E2D44" w14:paraId="0E7537F0" w14:textId="77777777" w:rsidTr="00A23A6D">
        <w:trPr>
          <w:tblHeader/>
        </w:trPr>
        <w:tc>
          <w:tcPr>
            <w:tcW w:w="4410" w:type="dxa"/>
            <w:shd w:val="clear" w:color="auto" w:fill="auto"/>
          </w:tcPr>
          <w:p w14:paraId="3AEAE9E7" w14:textId="77777777" w:rsidR="00A23A6D" w:rsidRPr="007E2D44"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2"/>
                <w:szCs w:val="22"/>
                <w:cs/>
              </w:rPr>
            </w:pPr>
          </w:p>
        </w:tc>
        <w:tc>
          <w:tcPr>
            <w:tcW w:w="1530" w:type="dxa"/>
          </w:tcPr>
          <w:p w14:paraId="611C2872" w14:textId="77777777" w:rsidR="00A23A6D"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measured at</w:t>
            </w:r>
          </w:p>
        </w:tc>
        <w:tc>
          <w:tcPr>
            <w:tcW w:w="270" w:type="dxa"/>
          </w:tcPr>
          <w:p w14:paraId="10487BFA" w14:textId="77777777" w:rsidR="00A23A6D" w:rsidRPr="007E2D44"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p>
        </w:tc>
        <w:tc>
          <w:tcPr>
            <w:tcW w:w="1440" w:type="dxa"/>
          </w:tcPr>
          <w:p w14:paraId="47C8E223" w14:textId="77777777" w:rsidR="00A23A6D"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instruments</w:t>
            </w:r>
          </w:p>
        </w:tc>
        <w:tc>
          <w:tcPr>
            <w:tcW w:w="270" w:type="dxa"/>
          </w:tcPr>
          <w:p w14:paraId="00983B06" w14:textId="77777777" w:rsidR="00A23A6D" w:rsidRPr="007E2D44"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2"/>
                <w:szCs w:val="22"/>
              </w:rPr>
            </w:pPr>
          </w:p>
        </w:tc>
        <w:tc>
          <w:tcPr>
            <w:tcW w:w="1170" w:type="dxa"/>
          </w:tcPr>
          <w:p w14:paraId="6B1D14A4" w14:textId="77777777" w:rsidR="00A23A6D" w:rsidRPr="007E2D44"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p>
        </w:tc>
        <w:tc>
          <w:tcPr>
            <w:tcW w:w="270" w:type="dxa"/>
          </w:tcPr>
          <w:p w14:paraId="55ADD203" w14:textId="77777777" w:rsidR="00A23A6D" w:rsidRPr="007E2D44"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900" w:type="dxa"/>
          </w:tcPr>
          <w:p w14:paraId="085E9AD4" w14:textId="77777777" w:rsidR="00A23A6D" w:rsidRPr="007E2D44"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70" w:type="dxa"/>
          </w:tcPr>
          <w:p w14:paraId="30667369" w14:textId="77777777" w:rsidR="00A23A6D" w:rsidRPr="007E2D44"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14:paraId="6566460E" w14:textId="77777777" w:rsidR="00A23A6D" w:rsidRPr="007E2D44"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70" w:type="dxa"/>
          </w:tcPr>
          <w:p w14:paraId="1F9A68CB" w14:textId="77777777" w:rsidR="00A23A6D" w:rsidRPr="007E2D44"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00" w:type="dxa"/>
          </w:tcPr>
          <w:p w14:paraId="01B30832" w14:textId="77777777" w:rsidR="00A23A6D" w:rsidRPr="007E2D44"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70" w:type="dxa"/>
          </w:tcPr>
          <w:p w14:paraId="4C4E0E7A" w14:textId="77777777" w:rsidR="00A23A6D" w:rsidRPr="007E2D44"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14:paraId="698E2D85" w14:textId="77777777" w:rsidR="00A23A6D" w:rsidRPr="007E2D44"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r>
      <w:tr w:rsidR="00A23A6D" w:rsidRPr="007E2D44" w14:paraId="3153463E" w14:textId="77777777" w:rsidTr="00A23A6D">
        <w:trPr>
          <w:tblHeader/>
        </w:trPr>
        <w:tc>
          <w:tcPr>
            <w:tcW w:w="4410" w:type="dxa"/>
            <w:shd w:val="clear" w:color="auto" w:fill="auto"/>
          </w:tcPr>
          <w:p w14:paraId="41EFA5E3" w14:textId="77777777" w:rsidR="00A23A6D" w:rsidRPr="007E2D44"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2"/>
                <w:szCs w:val="22"/>
                <w:cs/>
              </w:rPr>
            </w:pPr>
          </w:p>
        </w:tc>
        <w:tc>
          <w:tcPr>
            <w:tcW w:w="1530" w:type="dxa"/>
          </w:tcPr>
          <w:p w14:paraId="21BBDC0B" w14:textId="77777777" w:rsidR="00A23A6D"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fair value</w:t>
            </w:r>
          </w:p>
        </w:tc>
        <w:tc>
          <w:tcPr>
            <w:tcW w:w="270" w:type="dxa"/>
          </w:tcPr>
          <w:p w14:paraId="3EF55F06" w14:textId="77777777" w:rsidR="00A23A6D" w:rsidRPr="007E2D44"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p>
        </w:tc>
        <w:tc>
          <w:tcPr>
            <w:tcW w:w="1440" w:type="dxa"/>
          </w:tcPr>
          <w:p w14:paraId="664B3887" w14:textId="77777777" w:rsidR="00A23A6D"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measured at</w:t>
            </w:r>
          </w:p>
        </w:tc>
        <w:tc>
          <w:tcPr>
            <w:tcW w:w="270" w:type="dxa"/>
          </w:tcPr>
          <w:p w14:paraId="6EC47A97" w14:textId="77777777" w:rsidR="00A23A6D" w:rsidRPr="007E2D44"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2"/>
                <w:szCs w:val="22"/>
              </w:rPr>
            </w:pPr>
          </w:p>
        </w:tc>
        <w:tc>
          <w:tcPr>
            <w:tcW w:w="1170" w:type="dxa"/>
          </w:tcPr>
          <w:p w14:paraId="029FF41C" w14:textId="77777777" w:rsidR="00A23A6D"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p>
        </w:tc>
        <w:tc>
          <w:tcPr>
            <w:tcW w:w="270" w:type="dxa"/>
          </w:tcPr>
          <w:p w14:paraId="4D649663" w14:textId="77777777" w:rsidR="00A23A6D" w:rsidRPr="007E2D44"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900" w:type="dxa"/>
          </w:tcPr>
          <w:p w14:paraId="26EA20FF" w14:textId="77777777" w:rsidR="00A23A6D"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14:paraId="7F00969F" w14:textId="77777777" w:rsidR="00A23A6D" w:rsidRPr="007E2D44"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14:paraId="549F569C" w14:textId="77777777" w:rsidR="00A23A6D"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14:paraId="7FCA7A75" w14:textId="77777777" w:rsidR="00A23A6D" w:rsidRPr="007E2D44"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00" w:type="dxa"/>
          </w:tcPr>
          <w:p w14:paraId="15C8C7E7" w14:textId="77777777" w:rsidR="00A23A6D"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14:paraId="52A9A3E3" w14:textId="77777777" w:rsidR="00A23A6D" w:rsidRPr="007E2D44"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14:paraId="5101136E" w14:textId="77777777" w:rsidR="00A23A6D"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r>
      <w:tr w:rsidR="00A23A6D" w:rsidRPr="007E2D44" w14:paraId="3BE99D6D" w14:textId="77777777" w:rsidTr="00A23A6D">
        <w:trPr>
          <w:tblHeader/>
        </w:trPr>
        <w:tc>
          <w:tcPr>
            <w:tcW w:w="4410" w:type="dxa"/>
            <w:shd w:val="clear" w:color="auto" w:fill="auto"/>
          </w:tcPr>
          <w:p w14:paraId="62BA85D9" w14:textId="77777777" w:rsidR="00A23A6D" w:rsidRPr="007E2D44"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2"/>
                <w:szCs w:val="22"/>
                <w:cs/>
              </w:rPr>
            </w:pPr>
          </w:p>
        </w:tc>
        <w:tc>
          <w:tcPr>
            <w:tcW w:w="1530" w:type="dxa"/>
          </w:tcPr>
          <w:p w14:paraId="28ADC10E" w14:textId="77777777" w:rsidR="00A23A6D"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through</w:t>
            </w:r>
          </w:p>
        </w:tc>
        <w:tc>
          <w:tcPr>
            <w:tcW w:w="270" w:type="dxa"/>
          </w:tcPr>
          <w:p w14:paraId="2CD40D27" w14:textId="77777777" w:rsidR="00A23A6D" w:rsidRPr="007E2D44"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p>
        </w:tc>
        <w:tc>
          <w:tcPr>
            <w:tcW w:w="1440" w:type="dxa"/>
          </w:tcPr>
          <w:p w14:paraId="5E096D8E" w14:textId="77777777" w:rsidR="00A23A6D" w:rsidRPr="007E2D44"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proofErr w:type="spellStart"/>
            <w:r>
              <w:rPr>
                <w:rFonts w:ascii="Times New Roman" w:hAnsi="Times New Roman" w:cs="Times New Roman"/>
                <w:sz w:val="22"/>
                <w:szCs w:val="22"/>
              </w:rPr>
              <w:t>amortised</w:t>
            </w:r>
            <w:proofErr w:type="spellEnd"/>
          </w:p>
        </w:tc>
        <w:tc>
          <w:tcPr>
            <w:tcW w:w="270" w:type="dxa"/>
          </w:tcPr>
          <w:p w14:paraId="2ABCB901" w14:textId="77777777" w:rsidR="00A23A6D" w:rsidRPr="007E2D44"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2"/>
                <w:szCs w:val="22"/>
              </w:rPr>
            </w:pPr>
          </w:p>
        </w:tc>
        <w:tc>
          <w:tcPr>
            <w:tcW w:w="1170" w:type="dxa"/>
          </w:tcPr>
          <w:p w14:paraId="25121BBB" w14:textId="77777777" w:rsidR="00A23A6D"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p>
        </w:tc>
        <w:tc>
          <w:tcPr>
            <w:tcW w:w="270" w:type="dxa"/>
          </w:tcPr>
          <w:p w14:paraId="42BE8989" w14:textId="77777777" w:rsidR="00A23A6D" w:rsidRPr="007E2D44"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900" w:type="dxa"/>
          </w:tcPr>
          <w:p w14:paraId="22AF13E1" w14:textId="77777777" w:rsidR="00A23A6D"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14:paraId="319A60AD" w14:textId="77777777" w:rsidR="00A23A6D" w:rsidRPr="007E2D44"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14:paraId="0A7BA0B2" w14:textId="77777777" w:rsidR="00A23A6D"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14:paraId="43D089F5" w14:textId="77777777" w:rsidR="00A23A6D" w:rsidRPr="007E2D44"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00" w:type="dxa"/>
          </w:tcPr>
          <w:p w14:paraId="324945CF" w14:textId="77777777" w:rsidR="00A23A6D"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14:paraId="4007ECD1" w14:textId="77777777" w:rsidR="00A23A6D" w:rsidRPr="007E2D44"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14:paraId="0B14E6DF" w14:textId="77777777" w:rsidR="00A23A6D"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r>
      <w:tr w:rsidR="00A23A6D" w:rsidRPr="007E2D44" w14:paraId="2C718E7F" w14:textId="77777777" w:rsidTr="00A23A6D">
        <w:trPr>
          <w:tblHeader/>
        </w:trPr>
        <w:tc>
          <w:tcPr>
            <w:tcW w:w="4410" w:type="dxa"/>
            <w:shd w:val="clear" w:color="auto" w:fill="auto"/>
          </w:tcPr>
          <w:p w14:paraId="0C494314" w14:textId="77777777" w:rsidR="00A23A6D" w:rsidRPr="007E2D44"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2"/>
                <w:szCs w:val="22"/>
                <w:cs/>
              </w:rPr>
            </w:pPr>
          </w:p>
        </w:tc>
        <w:tc>
          <w:tcPr>
            <w:tcW w:w="1530" w:type="dxa"/>
          </w:tcPr>
          <w:p w14:paraId="719F1FFE" w14:textId="77777777" w:rsidR="00A23A6D"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profit and loss</w:t>
            </w:r>
          </w:p>
        </w:tc>
        <w:tc>
          <w:tcPr>
            <w:tcW w:w="270" w:type="dxa"/>
          </w:tcPr>
          <w:p w14:paraId="009B494A" w14:textId="77777777" w:rsidR="00A23A6D" w:rsidRPr="007E2D44"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p>
        </w:tc>
        <w:tc>
          <w:tcPr>
            <w:tcW w:w="1440" w:type="dxa"/>
          </w:tcPr>
          <w:p w14:paraId="605752A7" w14:textId="77777777" w:rsidR="00A23A6D" w:rsidRPr="007E2D44"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r>
              <w:rPr>
                <w:rFonts w:ascii="Times New Roman" w:hAnsi="Times New Roman" w:cs="Times New Roman"/>
                <w:sz w:val="22"/>
                <w:szCs w:val="22"/>
              </w:rPr>
              <w:t>cost - net</w:t>
            </w:r>
          </w:p>
        </w:tc>
        <w:tc>
          <w:tcPr>
            <w:tcW w:w="270" w:type="dxa"/>
          </w:tcPr>
          <w:p w14:paraId="110AC868" w14:textId="77777777" w:rsidR="00A23A6D" w:rsidRPr="007E2D44"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2"/>
                <w:szCs w:val="22"/>
              </w:rPr>
            </w:pPr>
          </w:p>
        </w:tc>
        <w:tc>
          <w:tcPr>
            <w:tcW w:w="1170" w:type="dxa"/>
          </w:tcPr>
          <w:p w14:paraId="65B706C2" w14:textId="77777777" w:rsidR="00A23A6D" w:rsidRPr="007E2D44"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r>
              <w:rPr>
                <w:rFonts w:ascii="Times New Roman" w:hAnsi="Times New Roman" w:cs="Times New Roman"/>
                <w:sz w:val="22"/>
                <w:szCs w:val="22"/>
              </w:rPr>
              <w:t>Total</w:t>
            </w:r>
          </w:p>
        </w:tc>
        <w:tc>
          <w:tcPr>
            <w:tcW w:w="270" w:type="dxa"/>
          </w:tcPr>
          <w:p w14:paraId="398B3D88" w14:textId="77777777" w:rsidR="00A23A6D" w:rsidRPr="007E2D44"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900" w:type="dxa"/>
          </w:tcPr>
          <w:p w14:paraId="2DC46A51" w14:textId="77777777" w:rsidR="00A23A6D" w:rsidRPr="007E2D44"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Pr>
                <w:rFonts w:ascii="Times New Roman" w:hAnsi="Times New Roman" w:cs="Times New Roman"/>
                <w:sz w:val="22"/>
                <w:szCs w:val="22"/>
              </w:rPr>
              <w:t>Level 1</w:t>
            </w:r>
          </w:p>
        </w:tc>
        <w:tc>
          <w:tcPr>
            <w:tcW w:w="270" w:type="dxa"/>
          </w:tcPr>
          <w:p w14:paraId="632F6C15" w14:textId="77777777" w:rsidR="00A23A6D" w:rsidRPr="007E2D44"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14:paraId="2D52467C" w14:textId="77777777" w:rsidR="00A23A6D" w:rsidRPr="007E2D44"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Pr>
                <w:rFonts w:ascii="Times New Roman" w:hAnsi="Times New Roman" w:cs="Times New Roman"/>
                <w:sz w:val="22"/>
                <w:szCs w:val="22"/>
              </w:rPr>
              <w:t>Level 2</w:t>
            </w:r>
          </w:p>
        </w:tc>
        <w:tc>
          <w:tcPr>
            <w:tcW w:w="270" w:type="dxa"/>
          </w:tcPr>
          <w:p w14:paraId="4866C941" w14:textId="77777777" w:rsidR="00A23A6D" w:rsidRPr="007E2D44"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00" w:type="dxa"/>
          </w:tcPr>
          <w:p w14:paraId="2A43A406" w14:textId="77777777" w:rsidR="00A23A6D" w:rsidRPr="007E2D44"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Pr>
                <w:rFonts w:ascii="Times New Roman" w:hAnsi="Times New Roman" w:cs="Times New Roman"/>
                <w:sz w:val="22"/>
                <w:szCs w:val="22"/>
              </w:rPr>
              <w:t>Level 3</w:t>
            </w:r>
          </w:p>
        </w:tc>
        <w:tc>
          <w:tcPr>
            <w:tcW w:w="270" w:type="dxa"/>
          </w:tcPr>
          <w:p w14:paraId="7FF832BF" w14:textId="77777777" w:rsidR="00A23A6D" w:rsidRPr="007E2D44"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14:paraId="6FBFCEE8" w14:textId="77777777" w:rsidR="00A23A6D" w:rsidRPr="007E2D44"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Pr>
                <w:rFonts w:ascii="Times New Roman" w:hAnsi="Times New Roman" w:cs="Times New Roman"/>
                <w:sz w:val="22"/>
                <w:szCs w:val="22"/>
              </w:rPr>
              <w:t>Total</w:t>
            </w:r>
          </w:p>
        </w:tc>
      </w:tr>
      <w:tr w:rsidR="00A23A6D" w:rsidRPr="007E2D44" w14:paraId="77DE6978" w14:textId="77777777" w:rsidTr="00A23A6D">
        <w:trPr>
          <w:tblHeader/>
        </w:trPr>
        <w:tc>
          <w:tcPr>
            <w:tcW w:w="4410" w:type="dxa"/>
            <w:shd w:val="clear" w:color="auto" w:fill="auto"/>
          </w:tcPr>
          <w:p w14:paraId="1B746D7D" w14:textId="77777777" w:rsidR="00A23A6D" w:rsidRPr="007E2D44"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2"/>
                <w:szCs w:val="22"/>
                <w:cs/>
              </w:rPr>
            </w:pPr>
          </w:p>
        </w:tc>
        <w:tc>
          <w:tcPr>
            <w:tcW w:w="9540" w:type="dxa"/>
            <w:gridSpan w:val="13"/>
          </w:tcPr>
          <w:p w14:paraId="5C991599" w14:textId="77777777" w:rsidR="00A23A6D" w:rsidRPr="007E2D44"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Pr>
                <w:rFonts w:ascii="Times New Roman" w:hAnsi="Times New Roman" w:cs="Times New Roman"/>
                <w:i/>
                <w:iCs/>
                <w:sz w:val="22"/>
                <w:szCs w:val="22"/>
              </w:rPr>
              <w:t>(in thousand Baht)</w:t>
            </w:r>
          </w:p>
        </w:tc>
      </w:tr>
      <w:tr w:rsidR="00A23A6D" w:rsidRPr="007E2D44" w14:paraId="3E4A088C" w14:textId="77777777" w:rsidTr="00A23A6D">
        <w:trPr>
          <w:tblHeader/>
        </w:trPr>
        <w:tc>
          <w:tcPr>
            <w:tcW w:w="4410" w:type="dxa"/>
            <w:shd w:val="clear" w:color="auto" w:fill="auto"/>
          </w:tcPr>
          <w:p w14:paraId="2A810719" w14:textId="77777777" w:rsidR="00A23A6D" w:rsidRPr="007E2D44"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cs/>
              </w:rPr>
            </w:pPr>
            <w:r w:rsidRPr="007E2D44">
              <w:rPr>
                <w:rFonts w:ascii="Times New Roman" w:hAnsi="Times New Roman" w:cs="Times New Roman"/>
                <w:b/>
                <w:bCs/>
                <w:i/>
                <w:iCs/>
                <w:sz w:val="22"/>
                <w:szCs w:val="22"/>
              </w:rPr>
              <w:t>At</w:t>
            </w:r>
            <w:r>
              <w:rPr>
                <w:rFonts w:ascii="Times New Roman" w:hAnsi="Times New Roman" w:cs="Times New Roman"/>
                <w:b/>
                <w:bCs/>
                <w:i/>
                <w:iCs/>
                <w:sz w:val="22"/>
                <w:szCs w:val="22"/>
              </w:rPr>
              <w:t xml:space="preserve"> </w:t>
            </w:r>
            <w:r w:rsidRPr="000C421B">
              <w:rPr>
                <w:rFonts w:ascii="Times New Roman" w:hAnsi="Times New Roman"/>
                <w:b/>
                <w:bCs/>
                <w:i/>
                <w:iCs/>
                <w:sz w:val="22"/>
                <w:lang w:val="en-GB"/>
              </w:rPr>
              <w:t>3</w:t>
            </w:r>
            <w:r>
              <w:rPr>
                <w:rFonts w:ascii="Times New Roman" w:hAnsi="Times New Roman"/>
                <w:b/>
                <w:bCs/>
                <w:i/>
                <w:iCs/>
                <w:sz w:val="22"/>
                <w:lang w:val="en-GB"/>
              </w:rPr>
              <w:t>1 March 2021</w:t>
            </w:r>
          </w:p>
        </w:tc>
        <w:tc>
          <w:tcPr>
            <w:tcW w:w="9540" w:type="dxa"/>
            <w:gridSpan w:val="13"/>
          </w:tcPr>
          <w:p w14:paraId="32FA1024" w14:textId="77777777" w:rsidR="00A23A6D"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r>
      <w:tr w:rsidR="00A23A6D" w:rsidRPr="007E2D44" w14:paraId="21196675" w14:textId="77777777" w:rsidTr="00A23A6D">
        <w:tc>
          <w:tcPr>
            <w:tcW w:w="4410" w:type="dxa"/>
          </w:tcPr>
          <w:p w14:paraId="3936CA09" w14:textId="77777777" w:rsidR="00A23A6D" w:rsidRPr="007E2D44"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4" w:hanging="162"/>
              <w:rPr>
                <w:rFonts w:ascii="Times New Roman" w:hAnsi="Times New Roman" w:cs="Times New Roman"/>
                <w:b/>
                <w:bCs/>
                <w:i/>
                <w:iCs/>
                <w:sz w:val="22"/>
                <w:szCs w:val="22"/>
              </w:rPr>
            </w:pPr>
            <w:r w:rsidRPr="00CA6990">
              <w:rPr>
                <w:rFonts w:ascii="Times New Roman" w:hAnsi="Times New Roman" w:cs="Times New Roman"/>
                <w:b/>
                <w:bCs/>
                <w:i/>
                <w:iCs/>
                <w:sz w:val="22"/>
                <w:szCs w:val="22"/>
              </w:rPr>
              <w:t xml:space="preserve">Financial </w:t>
            </w:r>
            <w:r w:rsidRPr="009666C4">
              <w:rPr>
                <w:rFonts w:ascii="Times New Roman" w:hAnsi="Times New Roman" w:cs="Times New Roman"/>
                <w:b/>
                <w:bCs/>
                <w:i/>
                <w:iCs/>
                <w:sz w:val="22"/>
                <w:szCs w:val="22"/>
              </w:rPr>
              <w:t>asset</w:t>
            </w:r>
            <w:r>
              <w:rPr>
                <w:rFonts w:ascii="Times New Roman" w:hAnsi="Times New Roman" w:cs="Times New Roman"/>
                <w:b/>
                <w:bCs/>
                <w:i/>
                <w:iCs/>
                <w:sz w:val="22"/>
                <w:szCs w:val="22"/>
              </w:rPr>
              <w:t>s</w:t>
            </w:r>
          </w:p>
        </w:tc>
        <w:tc>
          <w:tcPr>
            <w:tcW w:w="1530" w:type="dxa"/>
          </w:tcPr>
          <w:p w14:paraId="05F199AF" w14:textId="77777777" w:rsidR="00A23A6D" w:rsidRPr="007E2D44"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Pr>
          <w:p w14:paraId="20A17CF5" w14:textId="77777777" w:rsidR="00A23A6D" w:rsidRPr="007E2D44"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440" w:type="dxa"/>
          </w:tcPr>
          <w:p w14:paraId="6E438730" w14:textId="77777777" w:rsidR="00A23A6D" w:rsidRPr="007E2D44"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270" w:type="dxa"/>
          </w:tcPr>
          <w:p w14:paraId="2FA62184" w14:textId="77777777" w:rsidR="00A23A6D" w:rsidRPr="007E2D44"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170" w:type="dxa"/>
          </w:tcPr>
          <w:p w14:paraId="1360A025" w14:textId="77777777" w:rsidR="00A23A6D" w:rsidRPr="007E2D44"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270" w:type="dxa"/>
          </w:tcPr>
          <w:p w14:paraId="7CEC6116" w14:textId="77777777" w:rsidR="00A23A6D" w:rsidRPr="007E2D44"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00" w:type="dxa"/>
          </w:tcPr>
          <w:p w14:paraId="13558B4C" w14:textId="77777777" w:rsidR="00A23A6D" w:rsidRPr="007E2D44"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Pr>
          <w:p w14:paraId="53CD914A" w14:textId="77777777" w:rsidR="00A23A6D" w:rsidRPr="007E2D44"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90" w:type="dxa"/>
          </w:tcPr>
          <w:p w14:paraId="104BA3F2" w14:textId="77777777" w:rsidR="00A23A6D" w:rsidRPr="007E2D44"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Pr>
          <w:p w14:paraId="40DD2925" w14:textId="77777777" w:rsidR="00A23A6D" w:rsidRPr="007E2D44"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00" w:type="dxa"/>
          </w:tcPr>
          <w:p w14:paraId="7F804D0D" w14:textId="77777777" w:rsidR="00A23A6D" w:rsidRPr="007E2D44"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Pr>
          <w:p w14:paraId="7818D90A" w14:textId="77777777" w:rsidR="00A23A6D" w:rsidRPr="007E2D44"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90" w:type="dxa"/>
          </w:tcPr>
          <w:p w14:paraId="6C4B556F" w14:textId="77777777" w:rsidR="00A23A6D" w:rsidRPr="007E2D44"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r>
      <w:tr w:rsidR="00A23A6D" w:rsidRPr="007E2D44" w14:paraId="1B1A5F08" w14:textId="77777777" w:rsidTr="00A23A6D">
        <w:tc>
          <w:tcPr>
            <w:tcW w:w="4410" w:type="dxa"/>
          </w:tcPr>
          <w:p w14:paraId="667C55F7" w14:textId="77777777" w:rsidR="00A23A6D" w:rsidRPr="00BC4748"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4" w:hanging="162"/>
              <w:rPr>
                <w:rFonts w:ascii="Times New Roman" w:hAnsi="Times New Roman" w:cs="Times New Roman"/>
                <w:sz w:val="22"/>
                <w:szCs w:val="22"/>
              </w:rPr>
            </w:pPr>
            <w:r w:rsidRPr="00BC4748">
              <w:rPr>
                <w:rFonts w:ascii="Times New Roman" w:hAnsi="Times New Roman" w:cs="Times New Roman"/>
                <w:sz w:val="22"/>
                <w:szCs w:val="22"/>
              </w:rPr>
              <w:t>Other current financial asset</w:t>
            </w:r>
          </w:p>
        </w:tc>
        <w:tc>
          <w:tcPr>
            <w:tcW w:w="1530" w:type="dxa"/>
          </w:tcPr>
          <w:p w14:paraId="4AFADF2A" w14:textId="77777777" w:rsidR="00A23A6D" w:rsidRPr="007E2D44"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Pr>
          <w:p w14:paraId="15502075" w14:textId="77777777" w:rsidR="00A23A6D" w:rsidRPr="007E2D44"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440" w:type="dxa"/>
          </w:tcPr>
          <w:p w14:paraId="3DF9E5F2" w14:textId="77777777" w:rsidR="00A23A6D" w:rsidRPr="007E2D44"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270" w:type="dxa"/>
          </w:tcPr>
          <w:p w14:paraId="36F74CA8" w14:textId="77777777" w:rsidR="00A23A6D" w:rsidRPr="007E2D44"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170" w:type="dxa"/>
          </w:tcPr>
          <w:p w14:paraId="48449768" w14:textId="77777777" w:rsidR="00A23A6D" w:rsidRPr="007E2D44"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270" w:type="dxa"/>
          </w:tcPr>
          <w:p w14:paraId="0A714A79" w14:textId="77777777" w:rsidR="00A23A6D" w:rsidRPr="007E2D44"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00" w:type="dxa"/>
          </w:tcPr>
          <w:p w14:paraId="3742C7B1" w14:textId="77777777" w:rsidR="00A23A6D" w:rsidRPr="007E2D44"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Pr>
          <w:p w14:paraId="17F3B2EF" w14:textId="77777777" w:rsidR="00A23A6D" w:rsidRPr="007E2D44"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90" w:type="dxa"/>
          </w:tcPr>
          <w:p w14:paraId="7B24484C" w14:textId="77777777" w:rsidR="00A23A6D" w:rsidRPr="007E2D44"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Pr>
          <w:p w14:paraId="39F684C5" w14:textId="77777777" w:rsidR="00A23A6D" w:rsidRPr="007E2D44"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00" w:type="dxa"/>
          </w:tcPr>
          <w:p w14:paraId="41504877" w14:textId="77777777" w:rsidR="00A23A6D" w:rsidRPr="007E2D44"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Pr>
          <w:p w14:paraId="3FF8E156" w14:textId="77777777" w:rsidR="00A23A6D" w:rsidRPr="007E2D44"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90" w:type="dxa"/>
          </w:tcPr>
          <w:p w14:paraId="49E96D7E" w14:textId="77777777" w:rsidR="00A23A6D" w:rsidRPr="007E2D44"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r>
      <w:tr w:rsidR="00A23A6D" w:rsidRPr="007E2D44" w14:paraId="6015F907" w14:textId="77777777" w:rsidTr="00A23A6D">
        <w:tc>
          <w:tcPr>
            <w:tcW w:w="4410" w:type="dxa"/>
          </w:tcPr>
          <w:p w14:paraId="5DBC6ABB" w14:textId="77777777" w:rsidR="00A23A6D" w:rsidRPr="007E2D44"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4" w:hanging="4"/>
              <w:rPr>
                <w:rFonts w:ascii="Times New Roman" w:hAnsi="Times New Roman" w:cs="Times New Roman"/>
                <w:sz w:val="22"/>
                <w:szCs w:val="22"/>
              </w:rPr>
            </w:pPr>
            <w:r w:rsidRPr="009666C4">
              <w:rPr>
                <w:rFonts w:ascii="Times New Roman" w:hAnsi="Times New Roman" w:cs="Times New Roman"/>
                <w:sz w:val="22"/>
                <w:szCs w:val="22"/>
              </w:rPr>
              <w:t>Debt securities</w:t>
            </w:r>
          </w:p>
        </w:tc>
        <w:tc>
          <w:tcPr>
            <w:tcW w:w="1530" w:type="dxa"/>
            <w:vAlign w:val="bottom"/>
          </w:tcPr>
          <w:p w14:paraId="205763F3" w14:textId="6CFB27B9" w:rsidR="00A23A6D" w:rsidRPr="007E2D44" w:rsidRDefault="00261A9F" w:rsidP="00261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ind w:left="-129" w:right="-86"/>
              <w:rPr>
                <w:rFonts w:ascii="Times New Roman" w:hAnsi="Times New Roman" w:cs="Times New Roman"/>
                <w:sz w:val="22"/>
                <w:szCs w:val="22"/>
              </w:rPr>
            </w:pPr>
            <w:r>
              <w:rPr>
                <w:rFonts w:ascii="Times New Roman" w:hAnsi="Times New Roman" w:cs="Times New Roman"/>
                <w:sz w:val="22"/>
                <w:szCs w:val="22"/>
              </w:rPr>
              <w:t>136,924</w:t>
            </w:r>
          </w:p>
        </w:tc>
        <w:tc>
          <w:tcPr>
            <w:tcW w:w="270" w:type="dxa"/>
          </w:tcPr>
          <w:p w14:paraId="53A216DA" w14:textId="77777777" w:rsidR="00A23A6D" w:rsidRPr="007E2D44"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440" w:type="dxa"/>
          </w:tcPr>
          <w:p w14:paraId="0C537E2B" w14:textId="69300E25" w:rsidR="00A23A6D" w:rsidRPr="007E2D44" w:rsidRDefault="00261A9F" w:rsidP="00261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29" w:right="-86"/>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A1BEA58" w14:textId="77777777" w:rsidR="00A23A6D" w:rsidRPr="007E2D44"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170" w:type="dxa"/>
            <w:vAlign w:val="bottom"/>
          </w:tcPr>
          <w:p w14:paraId="1BFA310D" w14:textId="7BB2E76E" w:rsidR="00A23A6D" w:rsidRPr="007E2D44" w:rsidRDefault="00261A9F"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29" w:right="-86"/>
              <w:rPr>
                <w:rFonts w:ascii="Times New Roman" w:hAnsi="Times New Roman" w:cs="Times New Roman"/>
                <w:sz w:val="22"/>
                <w:szCs w:val="22"/>
              </w:rPr>
            </w:pPr>
            <w:r>
              <w:rPr>
                <w:rFonts w:ascii="Times New Roman" w:hAnsi="Times New Roman" w:cs="Times New Roman"/>
                <w:sz w:val="22"/>
                <w:szCs w:val="22"/>
              </w:rPr>
              <w:t>136,924</w:t>
            </w:r>
          </w:p>
        </w:tc>
        <w:tc>
          <w:tcPr>
            <w:tcW w:w="270" w:type="dxa"/>
          </w:tcPr>
          <w:p w14:paraId="68387598" w14:textId="77777777" w:rsidR="00A23A6D" w:rsidRPr="007E2D44"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00" w:type="dxa"/>
            <w:vAlign w:val="bottom"/>
          </w:tcPr>
          <w:p w14:paraId="5904390F" w14:textId="63197DA8" w:rsidR="00A23A6D" w:rsidRPr="007E2D44" w:rsidRDefault="00261A9F" w:rsidP="0011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ind w:left="-129" w:right="-86"/>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120DE36C" w14:textId="77777777" w:rsidR="00A23A6D" w:rsidRPr="007E2D44"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14:paraId="39DA5A16" w14:textId="3F3D7004" w:rsidR="00A23A6D" w:rsidRPr="007E2D44" w:rsidRDefault="00261A9F" w:rsidP="0011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29" w:right="-86"/>
              <w:rPr>
                <w:rFonts w:ascii="Times New Roman" w:hAnsi="Times New Roman" w:cs="Times New Roman"/>
                <w:sz w:val="22"/>
                <w:szCs w:val="22"/>
              </w:rPr>
            </w:pPr>
            <w:r>
              <w:rPr>
                <w:rFonts w:ascii="Times New Roman" w:hAnsi="Times New Roman" w:cs="Times New Roman"/>
                <w:sz w:val="22"/>
                <w:szCs w:val="22"/>
              </w:rPr>
              <w:t>136,924</w:t>
            </w:r>
          </w:p>
        </w:tc>
        <w:tc>
          <w:tcPr>
            <w:tcW w:w="270" w:type="dxa"/>
            <w:vAlign w:val="bottom"/>
          </w:tcPr>
          <w:p w14:paraId="08BECC25" w14:textId="77777777" w:rsidR="00A23A6D" w:rsidRPr="007E2D44"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00" w:type="dxa"/>
            <w:vAlign w:val="bottom"/>
          </w:tcPr>
          <w:p w14:paraId="1AAA6C3A" w14:textId="3CFE66D3" w:rsidR="00A23A6D" w:rsidRPr="007E2D44" w:rsidRDefault="00261A9F" w:rsidP="0011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29" w:right="-86"/>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1706BD2C" w14:textId="77777777" w:rsidR="00A23A6D" w:rsidRPr="007E2D44"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14:paraId="7893FB20" w14:textId="7CEEAA44" w:rsidR="00A23A6D" w:rsidRPr="007E2D44" w:rsidRDefault="00261A9F" w:rsidP="0011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29" w:right="-86"/>
              <w:rPr>
                <w:rFonts w:ascii="Times New Roman" w:hAnsi="Times New Roman" w:cs="Times New Roman"/>
                <w:sz w:val="22"/>
                <w:szCs w:val="22"/>
              </w:rPr>
            </w:pPr>
            <w:r>
              <w:rPr>
                <w:rFonts w:ascii="Times New Roman" w:hAnsi="Times New Roman" w:cs="Times New Roman"/>
                <w:sz w:val="22"/>
                <w:szCs w:val="22"/>
              </w:rPr>
              <w:t>136,924</w:t>
            </w:r>
          </w:p>
        </w:tc>
      </w:tr>
      <w:tr w:rsidR="00A23A6D" w:rsidRPr="007E2D44" w14:paraId="57C09196" w14:textId="77777777" w:rsidTr="00A23A6D">
        <w:tc>
          <w:tcPr>
            <w:tcW w:w="4410" w:type="dxa"/>
          </w:tcPr>
          <w:p w14:paraId="45FF6BDE" w14:textId="77777777" w:rsidR="00A23A6D" w:rsidRPr="007E2D44"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bCs/>
                <w:i/>
                <w:iCs/>
                <w:sz w:val="22"/>
                <w:szCs w:val="22"/>
                <w:cs/>
              </w:rPr>
            </w:pPr>
          </w:p>
        </w:tc>
        <w:tc>
          <w:tcPr>
            <w:tcW w:w="1530" w:type="dxa"/>
            <w:vAlign w:val="bottom"/>
          </w:tcPr>
          <w:p w14:paraId="72D9F3D2" w14:textId="77777777" w:rsidR="00A23A6D" w:rsidRPr="007E2D44"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Pr>
          <w:p w14:paraId="2E6BA6C4" w14:textId="77777777" w:rsidR="00A23A6D" w:rsidRPr="007E2D44"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440" w:type="dxa"/>
          </w:tcPr>
          <w:p w14:paraId="72E98132" w14:textId="77777777" w:rsidR="00A23A6D" w:rsidRPr="007E2D44"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270" w:type="dxa"/>
          </w:tcPr>
          <w:p w14:paraId="030E4CC2" w14:textId="77777777" w:rsidR="00A23A6D" w:rsidRPr="007E2D44"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170" w:type="dxa"/>
            <w:vAlign w:val="bottom"/>
          </w:tcPr>
          <w:p w14:paraId="56A3700A" w14:textId="77777777" w:rsidR="00A23A6D" w:rsidRPr="007E2D44"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270" w:type="dxa"/>
          </w:tcPr>
          <w:p w14:paraId="570E0700" w14:textId="77777777" w:rsidR="00A23A6D" w:rsidRPr="007E2D44"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00" w:type="dxa"/>
            <w:vAlign w:val="bottom"/>
          </w:tcPr>
          <w:p w14:paraId="502F73E6" w14:textId="77777777" w:rsidR="00A23A6D" w:rsidRPr="007E2D44"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270" w:type="dxa"/>
            <w:vAlign w:val="bottom"/>
          </w:tcPr>
          <w:p w14:paraId="477E23C8" w14:textId="77777777" w:rsidR="00A23A6D" w:rsidRPr="007E2D44"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14:paraId="4D2F98B5" w14:textId="77777777" w:rsidR="00A23A6D" w:rsidRPr="007E2D44"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270" w:type="dxa"/>
            <w:vAlign w:val="bottom"/>
          </w:tcPr>
          <w:p w14:paraId="3602248E" w14:textId="77777777" w:rsidR="00A23A6D" w:rsidRPr="007E2D44"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00" w:type="dxa"/>
            <w:vAlign w:val="bottom"/>
          </w:tcPr>
          <w:p w14:paraId="0B413C66" w14:textId="77777777" w:rsidR="00A23A6D" w:rsidRPr="007E2D44"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270" w:type="dxa"/>
            <w:vAlign w:val="bottom"/>
          </w:tcPr>
          <w:p w14:paraId="60B6BC3E" w14:textId="77777777" w:rsidR="00A23A6D" w:rsidRPr="007E2D44"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14:paraId="5D607049" w14:textId="77777777" w:rsidR="00A23A6D" w:rsidRPr="007E2D44"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r>
      <w:tr w:rsidR="00A23A6D" w:rsidRPr="007E2D44" w14:paraId="26930A4F" w14:textId="77777777" w:rsidTr="00A23A6D">
        <w:tc>
          <w:tcPr>
            <w:tcW w:w="4410" w:type="dxa"/>
          </w:tcPr>
          <w:p w14:paraId="119E0501" w14:textId="77777777" w:rsidR="00A23A6D" w:rsidRPr="007E2D44"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bCs/>
                <w:i/>
                <w:iCs/>
                <w:sz w:val="22"/>
                <w:szCs w:val="22"/>
                <w:cs/>
              </w:rPr>
            </w:pPr>
            <w:r>
              <w:rPr>
                <w:rFonts w:ascii="Times New Roman" w:hAnsi="Times New Roman" w:cs="Times New Roman"/>
                <w:b/>
                <w:bCs/>
                <w:i/>
                <w:iCs/>
                <w:sz w:val="22"/>
                <w:szCs w:val="22"/>
              </w:rPr>
              <w:t>F</w:t>
            </w:r>
            <w:r w:rsidRPr="00CA6990">
              <w:rPr>
                <w:rFonts w:ascii="Times New Roman" w:hAnsi="Times New Roman" w:cs="Times New Roman"/>
                <w:b/>
                <w:bCs/>
                <w:i/>
                <w:iCs/>
                <w:sz w:val="22"/>
                <w:szCs w:val="22"/>
              </w:rPr>
              <w:t>inancial liabilities</w:t>
            </w:r>
          </w:p>
        </w:tc>
        <w:tc>
          <w:tcPr>
            <w:tcW w:w="1530" w:type="dxa"/>
            <w:vAlign w:val="bottom"/>
          </w:tcPr>
          <w:p w14:paraId="7632C536" w14:textId="77777777" w:rsidR="00A23A6D" w:rsidRPr="007E2D44"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Pr>
          <w:p w14:paraId="14C49E42" w14:textId="77777777" w:rsidR="00A23A6D" w:rsidRPr="007E2D44"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440" w:type="dxa"/>
          </w:tcPr>
          <w:p w14:paraId="55F80458" w14:textId="77777777" w:rsidR="00A23A6D" w:rsidRPr="007E2D44"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270" w:type="dxa"/>
          </w:tcPr>
          <w:p w14:paraId="26CB90EB" w14:textId="77777777" w:rsidR="00A23A6D" w:rsidRPr="007E2D44"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170" w:type="dxa"/>
            <w:vAlign w:val="bottom"/>
          </w:tcPr>
          <w:p w14:paraId="6A833EE4" w14:textId="77777777" w:rsidR="00A23A6D" w:rsidRPr="007E2D44"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270" w:type="dxa"/>
          </w:tcPr>
          <w:p w14:paraId="4810A185" w14:textId="77777777" w:rsidR="00A23A6D" w:rsidRPr="007E2D44"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00" w:type="dxa"/>
            <w:vAlign w:val="bottom"/>
          </w:tcPr>
          <w:p w14:paraId="41114C59" w14:textId="77777777" w:rsidR="00A23A6D" w:rsidRPr="007E2D44"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270" w:type="dxa"/>
            <w:vAlign w:val="bottom"/>
          </w:tcPr>
          <w:p w14:paraId="4FAAD4CA" w14:textId="77777777" w:rsidR="00A23A6D" w:rsidRPr="007E2D44"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14:paraId="67B216C8" w14:textId="77777777" w:rsidR="00A23A6D" w:rsidRPr="007E2D44"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270" w:type="dxa"/>
            <w:vAlign w:val="bottom"/>
          </w:tcPr>
          <w:p w14:paraId="3620E8D9" w14:textId="77777777" w:rsidR="00A23A6D" w:rsidRPr="007E2D44"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00" w:type="dxa"/>
            <w:vAlign w:val="bottom"/>
          </w:tcPr>
          <w:p w14:paraId="27919FC8" w14:textId="77777777" w:rsidR="00A23A6D" w:rsidRPr="007E2D44"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270" w:type="dxa"/>
            <w:vAlign w:val="bottom"/>
          </w:tcPr>
          <w:p w14:paraId="18AB720F" w14:textId="77777777" w:rsidR="00A23A6D" w:rsidRPr="007E2D44"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14:paraId="044357FC" w14:textId="77777777" w:rsidR="00A23A6D" w:rsidRPr="007E2D44"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r>
      <w:tr w:rsidR="00A23A6D" w:rsidRPr="007E2D44" w14:paraId="7FDC8BCB" w14:textId="77777777" w:rsidTr="00A23A6D">
        <w:tc>
          <w:tcPr>
            <w:tcW w:w="4410" w:type="dxa"/>
          </w:tcPr>
          <w:p w14:paraId="71FF2F2B" w14:textId="77777777" w:rsidR="00A23A6D" w:rsidRPr="006203E9" w:rsidRDefault="00A23A6D" w:rsidP="00A23A6D">
            <w:pPr>
              <w:spacing w:line="240" w:lineRule="auto"/>
              <w:ind w:left="180" w:hanging="180"/>
              <w:rPr>
                <w:rFonts w:ascii="Times New Roman" w:hAnsi="Times New Roman" w:cs="Times New Roman"/>
                <w:sz w:val="22"/>
                <w:szCs w:val="22"/>
                <w:cs/>
              </w:rPr>
            </w:pPr>
            <w:r>
              <w:rPr>
                <w:rFonts w:ascii="Times New Roman" w:hAnsi="Times New Roman" w:cs="Times New Roman"/>
                <w:sz w:val="22"/>
                <w:szCs w:val="22"/>
              </w:rPr>
              <w:t>Long-term loan from financial institution</w:t>
            </w:r>
          </w:p>
        </w:tc>
        <w:tc>
          <w:tcPr>
            <w:tcW w:w="1530" w:type="dxa"/>
            <w:vAlign w:val="bottom"/>
          </w:tcPr>
          <w:p w14:paraId="65C186D8" w14:textId="0469901C" w:rsidR="00A23A6D" w:rsidRPr="007E2D44" w:rsidRDefault="00261A9F" w:rsidP="00261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ind w:left="-129" w:right="-86"/>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C5F00FB" w14:textId="77777777" w:rsidR="00A23A6D" w:rsidRPr="007E2D44"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440" w:type="dxa"/>
          </w:tcPr>
          <w:p w14:paraId="73B58854" w14:textId="52758636" w:rsidR="00A23A6D" w:rsidRPr="007E2D44" w:rsidRDefault="00261A9F" w:rsidP="00261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29" w:right="-86"/>
              <w:rPr>
                <w:rFonts w:ascii="Times New Roman" w:hAnsi="Times New Roman" w:cs="Times New Roman"/>
                <w:sz w:val="22"/>
                <w:szCs w:val="22"/>
              </w:rPr>
            </w:pPr>
            <w:r>
              <w:rPr>
                <w:rFonts w:ascii="Times New Roman" w:hAnsi="Times New Roman" w:cs="Times New Roman"/>
                <w:sz w:val="22"/>
                <w:szCs w:val="22"/>
              </w:rPr>
              <w:t>260,032</w:t>
            </w:r>
          </w:p>
        </w:tc>
        <w:tc>
          <w:tcPr>
            <w:tcW w:w="270" w:type="dxa"/>
          </w:tcPr>
          <w:p w14:paraId="163BF4FB" w14:textId="77777777" w:rsidR="00A23A6D" w:rsidRPr="007E2D44"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170" w:type="dxa"/>
            <w:vAlign w:val="bottom"/>
          </w:tcPr>
          <w:p w14:paraId="1531FB68" w14:textId="1C7D40BA" w:rsidR="00A23A6D" w:rsidRPr="007E2D44" w:rsidRDefault="00D97150" w:rsidP="00261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29" w:right="-86"/>
              <w:rPr>
                <w:rFonts w:ascii="Times New Roman" w:hAnsi="Times New Roman" w:cs="Times New Roman"/>
                <w:sz w:val="22"/>
                <w:szCs w:val="22"/>
              </w:rPr>
            </w:pPr>
            <w:r>
              <w:rPr>
                <w:rFonts w:ascii="Times New Roman" w:hAnsi="Times New Roman" w:cs="Times New Roman"/>
                <w:sz w:val="22"/>
                <w:szCs w:val="22"/>
              </w:rPr>
              <w:t>260,032</w:t>
            </w:r>
          </w:p>
        </w:tc>
        <w:tc>
          <w:tcPr>
            <w:tcW w:w="270" w:type="dxa"/>
          </w:tcPr>
          <w:p w14:paraId="39867D6E" w14:textId="77777777" w:rsidR="00A23A6D" w:rsidRPr="007E2D44"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00" w:type="dxa"/>
            <w:vAlign w:val="bottom"/>
          </w:tcPr>
          <w:p w14:paraId="7786A4B9" w14:textId="63F685F9" w:rsidR="00A23A6D" w:rsidRPr="007E2D44" w:rsidRDefault="00261A9F"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ind w:left="-129" w:right="-86"/>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036A3D27" w14:textId="77777777" w:rsidR="00A23A6D" w:rsidRPr="007E2D44"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14:paraId="1DB8C308" w14:textId="32FF1608" w:rsidR="00A23A6D" w:rsidRPr="007E2D44" w:rsidRDefault="00261A9F"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29" w:right="-86"/>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541ED6C8" w14:textId="77777777" w:rsidR="00A23A6D" w:rsidRPr="007E2D44"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00" w:type="dxa"/>
            <w:vAlign w:val="bottom"/>
          </w:tcPr>
          <w:p w14:paraId="3E229E6F" w14:textId="63FB5BD2" w:rsidR="00A23A6D" w:rsidRPr="007E2D44" w:rsidRDefault="00261A9F"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ind w:left="-129" w:right="-86"/>
              <w:rPr>
                <w:rFonts w:ascii="Times New Roman" w:hAnsi="Times New Roman" w:cs="Times New Roman"/>
                <w:sz w:val="22"/>
                <w:szCs w:val="22"/>
              </w:rPr>
            </w:pPr>
            <w:r>
              <w:rPr>
                <w:rFonts w:ascii="Times New Roman" w:hAnsi="Times New Roman" w:cs="Times New Roman"/>
                <w:sz w:val="22"/>
                <w:szCs w:val="22"/>
              </w:rPr>
              <w:t>219,939</w:t>
            </w:r>
          </w:p>
        </w:tc>
        <w:tc>
          <w:tcPr>
            <w:tcW w:w="270" w:type="dxa"/>
            <w:vAlign w:val="bottom"/>
          </w:tcPr>
          <w:p w14:paraId="5124D1C1" w14:textId="77777777" w:rsidR="00A23A6D" w:rsidRPr="007E2D44" w:rsidRDefault="00A23A6D"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14:paraId="0C8FB341" w14:textId="39AE2A5E" w:rsidR="00A23A6D" w:rsidRPr="007E2D44" w:rsidRDefault="00261A9F" w:rsidP="00A2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29" w:right="-86"/>
              <w:rPr>
                <w:rFonts w:ascii="Times New Roman" w:hAnsi="Times New Roman" w:cs="Times New Roman"/>
                <w:sz w:val="22"/>
                <w:szCs w:val="22"/>
              </w:rPr>
            </w:pPr>
            <w:r>
              <w:rPr>
                <w:rFonts w:ascii="Times New Roman" w:hAnsi="Times New Roman" w:cs="Times New Roman"/>
                <w:sz w:val="22"/>
                <w:szCs w:val="22"/>
              </w:rPr>
              <w:t>219,939</w:t>
            </w:r>
          </w:p>
        </w:tc>
      </w:tr>
    </w:tbl>
    <w:p w14:paraId="4AEBDA04" w14:textId="77777777" w:rsidR="00756557" w:rsidRPr="00B27478" w:rsidRDefault="00756557">
      <w:pPr>
        <w:rPr>
          <w:rFonts w:ascii="Times New Roman" w:hAnsi="Times New Roman" w:cs="Times New Roman"/>
          <w:sz w:val="22"/>
          <w:szCs w:val="22"/>
        </w:rPr>
      </w:pPr>
    </w:p>
    <w:tbl>
      <w:tblPr>
        <w:tblStyle w:val="TableGrid"/>
        <w:tblW w:w="1395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10"/>
        <w:gridCol w:w="1530"/>
        <w:gridCol w:w="270"/>
        <w:gridCol w:w="1440"/>
        <w:gridCol w:w="270"/>
        <w:gridCol w:w="1170"/>
        <w:gridCol w:w="270"/>
        <w:gridCol w:w="900"/>
        <w:gridCol w:w="270"/>
        <w:gridCol w:w="990"/>
        <w:gridCol w:w="270"/>
        <w:gridCol w:w="900"/>
        <w:gridCol w:w="270"/>
        <w:gridCol w:w="990"/>
      </w:tblGrid>
      <w:tr w:rsidR="00BA0253" w:rsidRPr="007E2D44" w14:paraId="2B87466A" w14:textId="77777777" w:rsidTr="00FB4ADD">
        <w:tc>
          <w:tcPr>
            <w:tcW w:w="4410" w:type="dxa"/>
          </w:tcPr>
          <w:p w14:paraId="55179B40" w14:textId="77777777" w:rsidR="00BA0253" w:rsidRPr="007E2D44" w:rsidRDefault="00BA0253" w:rsidP="00BA0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9540" w:type="dxa"/>
            <w:gridSpan w:val="13"/>
          </w:tcPr>
          <w:p w14:paraId="05ABD140" w14:textId="77777777" w:rsidR="00BA0253" w:rsidRPr="007E2D44" w:rsidRDefault="00756557" w:rsidP="00756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29" w:right="-86"/>
              <w:jc w:val="center"/>
              <w:rPr>
                <w:rFonts w:ascii="Times New Roman" w:hAnsi="Times New Roman" w:cs="Times New Roman"/>
                <w:sz w:val="22"/>
                <w:szCs w:val="22"/>
              </w:rPr>
            </w:pPr>
            <w:r>
              <w:rPr>
                <w:rFonts w:ascii="Times New Roman" w:hAnsi="Times New Roman" w:cs="Times New Roman"/>
                <w:b/>
                <w:bCs/>
                <w:sz w:val="22"/>
                <w:szCs w:val="22"/>
              </w:rPr>
              <w:t>F</w:t>
            </w:r>
            <w:r w:rsidR="00BA0253">
              <w:rPr>
                <w:rFonts w:ascii="Times New Roman" w:hAnsi="Times New Roman" w:cs="Times New Roman"/>
                <w:b/>
                <w:bCs/>
                <w:sz w:val="22"/>
                <w:szCs w:val="22"/>
              </w:rPr>
              <w:t>inancial statements</w:t>
            </w:r>
            <w:r w:rsidR="00E55742">
              <w:rPr>
                <w:rFonts w:ascii="Times New Roman" w:hAnsi="Times New Roman" w:cs="Times New Roman"/>
                <w:b/>
                <w:bCs/>
                <w:sz w:val="22"/>
                <w:szCs w:val="22"/>
              </w:rPr>
              <w:t xml:space="preserve"> in which the equity method is applied</w:t>
            </w:r>
            <w:r w:rsidR="00BA0253">
              <w:rPr>
                <w:rFonts w:ascii="Times New Roman" w:hAnsi="Times New Roman" w:cs="Times New Roman"/>
                <w:b/>
                <w:bCs/>
                <w:sz w:val="22"/>
                <w:szCs w:val="22"/>
              </w:rPr>
              <w:t>/Separate financial statements</w:t>
            </w:r>
          </w:p>
        </w:tc>
      </w:tr>
      <w:tr w:rsidR="00E26CB6" w:rsidRPr="007E2D44" w14:paraId="6D77A79F" w14:textId="77777777" w:rsidTr="00FB4ADD">
        <w:tc>
          <w:tcPr>
            <w:tcW w:w="4410" w:type="dxa"/>
          </w:tcPr>
          <w:p w14:paraId="7FA512E4" w14:textId="77777777" w:rsidR="00E26CB6" w:rsidRPr="007E2D44" w:rsidRDefault="00E26CB6" w:rsidP="00BA0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cs/>
              </w:rPr>
            </w:pPr>
          </w:p>
        </w:tc>
        <w:tc>
          <w:tcPr>
            <w:tcW w:w="4680" w:type="dxa"/>
            <w:gridSpan w:val="5"/>
          </w:tcPr>
          <w:p w14:paraId="7AD2B27B" w14:textId="77777777" w:rsidR="00E26CB6" w:rsidRPr="007E2D44" w:rsidRDefault="00E26CB6" w:rsidP="00E26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29" w:right="-86"/>
              <w:jc w:val="center"/>
              <w:rPr>
                <w:rFonts w:ascii="Times New Roman" w:hAnsi="Times New Roman" w:cs="Times New Roman"/>
                <w:sz w:val="22"/>
                <w:szCs w:val="22"/>
              </w:rPr>
            </w:pPr>
            <w:r>
              <w:rPr>
                <w:rFonts w:ascii="Times New Roman" w:hAnsi="Times New Roman" w:cs="Times New Roman"/>
                <w:sz w:val="22"/>
                <w:szCs w:val="22"/>
              </w:rPr>
              <w:t>Carrying amount</w:t>
            </w:r>
          </w:p>
        </w:tc>
        <w:tc>
          <w:tcPr>
            <w:tcW w:w="270" w:type="dxa"/>
          </w:tcPr>
          <w:p w14:paraId="00160A0E" w14:textId="77777777" w:rsidR="00E26CB6" w:rsidRPr="007E2D44" w:rsidRDefault="00E26CB6" w:rsidP="00BA0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4590" w:type="dxa"/>
            <w:gridSpan w:val="7"/>
            <w:vAlign w:val="bottom"/>
          </w:tcPr>
          <w:p w14:paraId="688C67D1" w14:textId="77777777" w:rsidR="00E26CB6" w:rsidRPr="007E2D44" w:rsidRDefault="00E26CB6" w:rsidP="00E26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29" w:right="-86"/>
              <w:jc w:val="center"/>
              <w:rPr>
                <w:rFonts w:ascii="Times New Roman" w:hAnsi="Times New Roman" w:cs="Times New Roman"/>
                <w:sz w:val="22"/>
                <w:szCs w:val="22"/>
              </w:rPr>
            </w:pPr>
            <w:r>
              <w:rPr>
                <w:rFonts w:ascii="Times New Roman" w:hAnsi="Times New Roman" w:cs="Times New Roman"/>
                <w:sz w:val="22"/>
                <w:szCs w:val="22"/>
              </w:rPr>
              <w:t>Fair value</w:t>
            </w:r>
          </w:p>
        </w:tc>
      </w:tr>
      <w:tr w:rsidR="00BA0253" w:rsidRPr="007E2D44" w14:paraId="5EC1E089" w14:textId="77777777" w:rsidTr="00FB4ADD">
        <w:tc>
          <w:tcPr>
            <w:tcW w:w="4410" w:type="dxa"/>
          </w:tcPr>
          <w:p w14:paraId="22667F6A" w14:textId="77777777" w:rsidR="00BA0253" w:rsidRPr="007E2D44" w:rsidRDefault="00BA0253" w:rsidP="00BA0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2"/>
                <w:szCs w:val="22"/>
                <w:cs/>
              </w:rPr>
            </w:pPr>
            <w:r w:rsidRPr="007E2D44">
              <w:rPr>
                <w:rFonts w:ascii="Times New Roman" w:hAnsi="Times New Roman" w:cs="Times New Roman"/>
                <w:i/>
                <w:iCs/>
                <w:color w:val="0000FF"/>
                <w:sz w:val="22"/>
                <w:szCs w:val="22"/>
                <w:cs/>
              </w:rPr>
              <w:t xml:space="preserve">   </w:t>
            </w:r>
          </w:p>
        </w:tc>
        <w:tc>
          <w:tcPr>
            <w:tcW w:w="1530" w:type="dxa"/>
          </w:tcPr>
          <w:p w14:paraId="5132DAB3" w14:textId="77777777" w:rsidR="00BA0253" w:rsidRPr="007E2D44" w:rsidRDefault="00BA0253" w:rsidP="00BA0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Financial</w:t>
            </w:r>
          </w:p>
        </w:tc>
        <w:tc>
          <w:tcPr>
            <w:tcW w:w="270" w:type="dxa"/>
          </w:tcPr>
          <w:p w14:paraId="26FCF306" w14:textId="77777777" w:rsidR="00BA0253" w:rsidRPr="007E2D44" w:rsidRDefault="00BA0253" w:rsidP="00BA0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p>
        </w:tc>
        <w:tc>
          <w:tcPr>
            <w:tcW w:w="1440" w:type="dxa"/>
          </w:tcPr>
          <w:p w14:paraId="5103F988" w14:textId="77777777" w:rsidR="00BA0253" w:rsidRPr="007E2D44" w:rsidRDefault="00BA0253" w:rsidP="00BA0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p>
        </w:tc>
        <w:tc>
          <w:tcPr>
            <w:tcW w:w="270" w:type="dxa"/>
          </w:tcPr>
          <w:p w14:paraId="2088B3C5" w14:textId="77777777" w:rsidR="00BA0253" w:rsidRPr="007E2D44" w:rsidRDefault="00BA0253" w:rsidP="00BA0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2"/>
                <w:szCs w:val="22"/>
              </w:rPr>
            </w:pPr>
          </w:p>
        </w:tc>
        <w:tc>
          <w:tcPr>
            <w:tcW w:w="1170" w:type="dxa"/>
          </w:tcPr>
          <w:p w14:paraId="37654C7B" w14:textId="77777777" w:rsidR="00BA0253" w:rsidRPr="007E2D44" w:rsidRDefault="00BA0253" w:rsidP="00BA0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p>
        </w:tc>
        <w:tc>
          <w:tcPr>
            <w:tcW w:w="270" w:type="dxa"/>
          </w:tcPr>
          <w:p w14:paraId="4433E233" w14:textId="77777777" w:rsidR="00BA0253" w:rsidRPr="007E2D44" w:rsidRDefault="00BA0253" w:rsidP="00BA0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900" w:type="dxa"/>
          </w:tcPr>
          <w:p w14:paraId="15799E5D" w14:textId="77777777" w:rsidR="00BA0253" w:rsidRPr="007E2D44" w:rsidRDefault="00BA0253" w:rsidP="00BA0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70" w:type="dxa"/>
          </w:tcPr>
          <w:p w14:paraId="75BD1579" w14:textId="77777777" w:rsidR="00BA0253" w:rsidRPr="007E2D44" w:rsidRDefault="00BA0253" w:rsidP="00BA0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14:paraId="71EDABEE" w14:textId="77777777" w:rsidR="00BA0253" w:rsidRPr="007E2D44" w:rsidRDefault="00BA0253" w:rsidP="00BA0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70" w:type="dxa"/>
          </w:tcPr>
          <w:p w14:paraId="45E9B5BB" w14:textId="77777777" w:rsidR="00BA0253" w:rsidRPr="007E2D44" w:rsidRDefault="00BA0253" w:rsidP="00BA0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00" w:type="dxa"/>
          </w:tcPr>
          <w:p w14:paraId="31EDB2E8" w14:textId="77777777" w:rsidR="00BA0253" w:rsidRPr="007E2D44" w:rsidRDefault="00BA0253" w:rsidP="00BA0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70" w:type="dxa"/>
          </w:tcPr>
          <w:p w14:paraId="06F53E4F" w14:textId="77777777" w:rsidR="00BA0253" w:rsidRPr="007E2D44" w:rsidRDefault="00BA0253" w:rsidP="00BA0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14:paraId="09640FE1" w14:textId="77777777" w:rsidR="00BA0253" w:rsidRPr="007E2D44" w:rsidRDefault="00BA0253" w:rsidP="00BA0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r>
      <w:tr w:rsidR="00BA0253" w:rsidRPr="007E2D44" w14:paraId="7DA97A88" w14:textId="77777777" w:rsidTr="00FB4ADD">
        <w:tc>
          <w:tcPr>
            <w:tcW w:w="4410" w:type="dxa"/>
          </w:tcPr>
          <w:p w14:paraId="4ECFD1A5" w14:textId="77777777" w:rsidR="00BA0253" w:rsidRPr="007E2D44" w:rsidRDefault="00BA0253" w:rsidP="00BA0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2"/>
                <w:szCs w:val="22"/>
                <w:cs/>
              </w:rPr>
            </w:pPr>
          </w:p>
        </w:tc>
        <w:tc>
          <w:tcPr>
            <w:tcW w:w="1530" w:type="dxa"/>
          </w:tcPr>
          <w:p w14:paraId="15AA73AC" w14:textId="77777777" w:rsidR="00BA0253" w:rsidRDefault="00BA0253" w:rsidP="00BA0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instruments</w:t>
            </w:r>
          </w:p>
        </w:tc>
        <w:tc>
          <w:tcPr>
            <w:tcW w:w="270" w:type="dxa"/>
          </w:tcPr>
          <w:p w14:paraId="472440F6" w14:textId="77777777" w:rsidR="00BA0253" w:rsidRPr="007E2D44" w:rsidRDefault="00BA0253" w:rsidP="00BA0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p>
        </w:tc>
        <w:tc>
          <w:tcPr>
            <w:tcW w:w="1440" w:type="dxa"/>
          </w:tcPr>
          <w:p w14:paraId="54DCEF0A" w14:textId="77777777" w:rsidR="00BA0253" w:rsidRPr="007E2D44" w:rsidRDefault="00BA0253" w:rsidP="00BA0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Financial</w:t>
            </w:r>
          </w:p>
        </w:tc>
        <w:tc>
          <w:tcPr>
            <w:tcW w:w="270" w:type="dxa"/>
          </w:tcPr>
          <w:p w14:paraId="3ACB2C06" w14:textId="77777777" w:rsidR="00BA0253" w:rsidRPr="007E2D44" w:rsidRDefault="00BA0253" w:rsidP="00BA0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2"/>
                <w:szCs w:val="22"/>
              </w:rPr>
            </w:pPr>
          </w:p>
        </w:tc>
        <w:tc>
          <w:tcPr>
            <w:tcW w:w="1170" w:type="dxa"/>
          </w:tcPr>
          <w:p w14:paraId="1F64B068" w14:textId="77777777" w:rsidR="00BA0253" w:rsidRPr="007E2D44" w:rsidRDefault="00BA0253" w:rsidP="00BA0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p>
        </w:tc>
        <w:tc>
          <w:tcPr>
            <w:tcW w:w="270" w:type="dxa"/>
          </w:tcPr>
          <w:p w14:paraId="74D05188" w14:textId="77777777" w:rsidR="00BA0253" w:rsidRPr="007E2D44" w:rsidRDefault="00BA0253" w:rsidP="00BA0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900" w:type="dxa"/>
          </w:tcPr>
          <w:p w14:paraId="76D4C0BE" w14:textId="77777777" w:rsidR="00BA0253" w:rsidRPr="007E2D44" w:rsidRDefault="00BA0253" w:rsidP="00BA0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70" w:type="dxa"/>
          </w:tcPr>
          <w:p w14:paraId="5AF3406B" w14:textId="77777777" w:rsidR="00BA0253" w:rsidRPr="007E2D44" w:rsidRDefault="00BA0253" w:rsidP="00BA0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14:paraId="40FB2B67" w14:textId="77777777" w:rsidR="00BA0253" w:rsidRPr="007E2D44" w:rsidRDefault="00BA0253" w:rsidP="00BA0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70" w:type="dxa"/>
          </w:tcPr>
          <w:p w14:paraId="7EBCE2C9" w14:textId="77777777" w:rsidR="00BA0253" w:rsidRPr="007E2D44" w:rsidRDefault="00BA0253" w:rsidP="00BA0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00" w:type="dxa"/>
          </w:tcPr>
          <w:p w14:paraId="2F552717" w14:textId="77777777" w:rsidR="00BA0253" w:rsidRPr="007E2D44" w:rsidRDefault="00BA0253" w:rsidP="00BA0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70" w:type="dxa"/>
          </w:tcPr>
          <w:p w14:paraId="70C970BF" w14:textId="77777777" w:rsidR="00BA0253" w:rsidRPr="007E2D44" w:rsidRDefault="00BA0253" w:rsidP="00BA0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14:paraId="7AF755F4" w14:textId="77777777" w:rsidR="00BA0253" w:rsidRPr="007E2D44" w:rsidRDefault="00BA0253" w:rsidP="00BA0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r>
      <w:tr w:rsidR="00BA0253" w:rsidRPr="007E2D44" w14:paraId="079BBD2A" w14:textId="77777777" w:rsidTr="00FB4ADD">
        <w:tc>
          <w:tcPr>
            <w:tcW w:w="4410" w:type="dxa"/>
          </w:tcPr>
          <w:p w14:paraId="69CEAE36" w14:textId="77777777" w:rsidR="00BA0253" w:rsidRPr="007E2D44" w:rsidRDefault="00BA0253" w:rsidP="00BA0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2"/>
                <w:szCs w:val="22"/>
                <w:cs/>
              </w:rPr>
            </w:pPr>
          </w:p>
        </w:tc>
        <w:tc>
          <w:tcPr>
            <w:tcW w:w="1530" w:type="dxa"/>
          </w:tcPr>
          <w:p w14:paraId="38FE42BB" w14:textId="77777777" w:rsidR="00BA0253" w:rsidRDefault="00BA0253" w:rsidP="00BA0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measured at</w:t>
            </w:r>
          </w:p>
        </w:tc>
        <w:tc>
          <w:tcPr>
            <w:tcW w:w="270" w:type="dxa"/>
          </w:tcPr>
          <w:p w14:paraId="0D52D61B" w14:textId="77777777" w:rsidR="00BA0253" w:rsidRPr="007E2D44" w:rsidRDefault="00BA0253" w:rsidP="00BA0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p>
        </w:tc>
        <w:tc>
          <w:tcPr>
            <w:tcW w:w="1440" w:type="dxa"/>
          </w:tcPr>
          <w:p w14:paraId="3DEC78F0" w14:textId="77777777" w:rsidR="00BA0253" w:rsidRDefault="00BA0253" w:rsidP="00BA0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instruments</w:t>
            </w:r>
          </w:p>
        </w:tc>
        <w:tc>
          <w:tcPr>
            <w:tcW w:w="270" w:type="dxa"/>
          </w:tcPr>
          <w:p w14:paraId="33E872B1" w14:textId="77777777" w:rsidR="00BA0253" w:rsidRPr="007E2D44" w:rsidRDefault="00BA0253" w:rsidP="00BA0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2"/>
                <w:szCs w:val="22"/>
              </w:rPr>
            </w:pPr>
          </w:p>
        </w:tc>
        <w:tc>
          <w:tcPr>
            <w:tcW w:w="1170" w:type="dxa"/>
          </w:tcPr>
          <w:p w14:paraId="7784D287" w14:textId="77777777" w:rsidR="00BA0253" w:rsidRPr="007E2D44" w:rsidRDefault="00BA0253" w:rsidP="00BA0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p>
        </w:tc>
        <w:tc>
          <w:tcPr>
            <w:tcW w:w="270" w:type="dxa"/>
          </w:tcPr>
          <w:p w14:paraId="3D8D8A44" w14:textId="77777777" w:rsidR="00BA0253" w:rsidRPr="007E2D44" w:rsidRDefault="00BA0253" w:rsidP="00BA0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900" w:type="dxa"/>
          </w:tcPr>
          <w:p w14:paraId="79FE2B0A" w14:textId="77777777" w:rsidR="00BA0253" w:rsidRPr="007E2D44" w:rsidRDefault="00BA0253" w:rsidP="00BA0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70" w:type="dxa"/>
          </w:tcPr>
          <w:p w14:paraId="26C624C2" w14:textId="77777777" w:rsidR="00BA0253" w:rsidRPr="007E2D44" w:rsidRDefault="00BA0253" w:rsidP="00BA0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14:paraId="1A7CDF5A" w14:textId="77777777" w:rsidR="00BA0253" w:rsidRPr="007E2D44" w:rsidRDefault="00BA0253" w:rsidP="00BA0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70" w:type="dxa"/>
          </w:tcPr>
          <w:p w14:paraId="43912E00" w14:textId="77777777" w:rsidR="00BA0253" w:rsidRPr="007E2D44" w:rsidRDefault="00BA0253" w:rsidP="00BA0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00" w:type="dxa"/>
          </w:tcPr>
          <w:p w14:paraId="339E9995" w14:textId="77777777" w:rsidR="00BA0253" w:rsidRPr="007E2D44" w:rsidRDefault="00BA0253" w:rsidP="00BA0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70" w:type="dxa"/>
          </w:tcPr>
          <w:p w14:paraId="6676ABF7" w14:textId="77777777" w:rsidR="00BA0253" w:rsidRPr="007E2D44" w:rsidRDefault="00BA0253" w:rsidP="00BA0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14:paraId="71AFFD77" w14:textId="77777777" w:rsidR="00BA0253" w:rsidRPr="007E2D44" w:rsidRDefault="00BA0253" w:rsidP="00BA0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r>
      <w:tr w:rsidR="00BA0253" w:rsidRPr="007E2D44" w14:paraId="1BD8D192" w14:textId="77777777" w:rsidTr="00FB4ADD">
        <w:tc>
          <w:tcPr>
            <w:tcW w:w="4410" w:type="dxa"/>
          </w:tcPr>
          <w:p w14:paraId="7CB49C57" w14:textId="77777777" w:rsidR="00BA0253" w:rsidRPr="007E2D44" w:rsidRDefault="00BA0253" w:rsidP="00BA0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2"/>
                <w:szCs w:val="22"/>
                <w:cs/>
              </w:rPr>
            </w:pPr>
          </w:p>
        </w:tc>
        <w:tc>
          <w:tcPr>
            <w:tcW w:w="1530" w:type="dxa"/>
          </w:tcPr>
          <w:p w14:paraId="37DEBCA1" w14:textId="77777777" w:rsidR="00BA0253" w:rsidRDefault="00BA0253" w:rsidP="00BA0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fair value</w:t>
            </w:r>
          </w:p>
        </w:tc>
        <w:tc>
          <w:tcPr>
            <w:tcW w:w="270" w:type="dxa"/>
          </w:tcPr>
          <w:p w14:paraId="76F72C40" w14:textId="77777777" w:rsidR="00BA0253" w:rsidRPr="007E2D44" w:rsidRDefault="00BA0253" w:rsidP="00BA0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p>
        </w:tc>
        <w:tc>
          <w:tcPr>
            <w:tcW w:w="1440" w:type="dxa"/>
          </w:tcPr>
          <w:p w14:paraId="03698332" w14:textId="77777777" w:rsidR="00BA0253" w:rsidRDefault="00BA0253" w:rsidP="00BA0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measured at</w:t>
            </w:r>
          </w:p>
        </w:tc>
        <w:tc>
          <w:tcPr>
            <w:tcW w:w="270" w:type="dxa"/>
          </w:tcPr>
          <w:p w14:paraId="01DAD708" w14:textId="77777777" w:rsidR="00BA0253" w:rsidRPr="007E2D44" w:rsidRDefault="00BA0253" w:rsidP="00BA0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2"/>
                <w:szCs w:val="22"/>
              </w:rPr>
            </w:pPr>
          </w:p>
        </w:tc>
        <w:tc>
          <w:tcPr>
            <w:tcW w:w="1170" w:type="dxa"/>
          </w:tcPr>
          <w:p w14:paraId="4377F46B" w14:textId="77777777" w:rsidR="00BA0253" w:rsidRDefault="00BA0253" w:rsidP="00BA0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p>
        </w:tc>
        <w:tc>
          <w:tcPr>
            <w:tcW w:w="270" w:type="dxa"/>
          </w:tcPr>
          <w:p w14:paraId="6BE894A6" w14:textId="77777777" w:rsidR="00BA0253" w:rsidRPr="007E2D44" w:rsidRDefault="00BA0253" w:rsidP="00BA0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900" w:type="dxa"/>
          </w:tcPr>
          <w:p w14:paraId="549B84BD" w14:textId="77777777" w:rsidR="00BA0253" w:rsidRDefault="00BA0253" w:rsidP="00BA0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14:paraId="6D4017CE" w14:textId="77777777" w:rsidR="00BA0253" w:rsidRPr="007E2D44" w:rsidRDefault="00BA0253" w:rsidP="00BA0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14:paraId="4EDE2F2C" w14:textId="77777777" w:rsidR="00BA0253" w:rsidRDefault="00BA0253" w:rsidP="00BA0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14:paraId="3CC49635" w14:textId="77777777" w:rsidR="00BA0253" w:rsidRPr="007E2D44" w:rsidRDefault="00BA0253" w:rsidP="00BA0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00" w:type="dxa"/>
          </w:tcPr>
          <w:p w14:paraId="5CC34652" w14:textId="77777777" w:rsidR="00BA0253" w:rsidRDefault="00BA0253" w:rsidP="00BA0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14:paraId="4A6D942D" w14:textId="77777777" w:rsidR="00BA0253" w:rsidRPr="007E2D44" w:rsidRDefault="00BA0253" w:rsidP="00BA0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14:paraId="68DA5AC3" w14:textId="77777777" w:rsidR="00BA0253" w:rsidRDefault="00BA0253" w:rsidP="00BA0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r>
      <w:tr w:rsidR="00BA0253" w:rsidRPr="007E2D44" w14:paraId="1E81A2EC" w14:textId="77777777" w:rsidTr="00FB4ADD">
        <w:tc>
          <w:tcPr>
            <w:tcW w:w="4410" w:type="dxa"/>
          </w:tcPr>
          <w:p w14:paraId="67EC82A3" w14:textId="77777777" w:rsidR="00BA0253" w:rsidRPr="007E2D44" w:rsidRDefault="00BA0253" w:rsidP="00BA0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2"/>
                <w:szCs w:val="22"/>
                <w:cs/>
              </w:rPr>
            </w:pPr>
          </w:p>
        </w:tc>
        <w:tc>
          <w:tcPr>
            <w:tcW w:w="1530" w:type="dxa"/>
          </w:tcPr>
          <w:p w14:paraId="775C94AF" w14:textId="77777777" w:rsidR="00BA0253" w:rsidRDefault="00BA0253" w:rsidP="00BA0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through</w:t>
            </w:r>
          </w:p>
        </w:tc>
        <w:tc>
          <w:tcPr>
            <w:tcW w:w="270" w:type="dxa"/>
          </w:tcPr>
          <w:p w14:paraId="35C0E5E0" w14:textId="77777777" w:rsidR="00BA0253" w:rsidRPr="007E2D44" w:rsidRDefault="00BA0253" w:rsidP="00BA0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p>
        </w:tc>
        <w:tc>
          <w:tcPr>
            <w:tcW w:w="1440" w:type="dxa"/>
          </w:tcPr>
          <w:p w14:paraId="443F9638" w14:textId="77777777" w:rsidR="00BA0253" w:rsidRPr="007E2D44" w:rsidRDefault="00BA0253" w:rsidP="00BA0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proofErr w:type="spellStart"/>
            <w:r>
              <w:rPr>
                <w:rFonts w:ascii="Times New Roman" w:hAnsi="Times New Roman" w:cs="Times New Roman"/>
                <w:sz w:val="22"/>
                <w:szCs w:val="22"/>
              </w:rPr>
              <w:t>amortised</w:t>
            </w:r>
            <w:proofErr w:type="spellEnd"/>
          </w:p>
        </w:tc>
        <w:tc>
          <w:tcPr>
            <w:tcW w:w="270" w:type="dxa"/>
          </w:tcPr>
          <w:p w14:paraId="5672C5FF" w14:textId="77777777" w:rsidR="00BA0253" w:rsidRPr="007E2D44" w:rsidRDefault="00BA0253" w:rsidP="00BA0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2"/>
                <w:szCs w:val="22"/>
              </w:rPr>
            </w:pPr>
          </w:p>
        </w:tc>
        <w:tc>
          <w:tcPr>
            <w:tcW w:w="1170" w:type="dxa"/>
          </w:tcPr>
          <w:p w14:paraId="0C22B7CF" w14:textId="77777777" w:rsidR="00BA0253" w:rsidRDefault="00BA0253" w:rsidP="00BA0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p>
        </w:tc>
        <w:tc>
          <w:tcPr>
            <w:tcW w:w="270" w:type="dxa"/>
          </w:tcPr>
          <w:p w14:paraId="2AF23074" w14:textId="77777777" w:rsidR="00BA0253" w:rsidRPr="007E2D44" w:rsidRDefault="00BA0253" w:rsidP="00BA0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900" w:type="dxa"/>
          </w:tcPr>
          <w:p w14:paraId="2839AB15" w14:textId="77777777" w:rsidR="00BA0253" w:rsidRDefault="00BA0253" w:rsidP="00BA0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14:paraId="47650F68" w14:textId="77777777" w:rsidR="00BA0253" w:rsidRPr="007E2D44" w:rsidRDefault="00BA0253" w:rsidP="00BA0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14:paraId="0B0CED43" w14:textId="77777777" w:rsidR="00BA0253" w:rsidRDefault="00BA0253" w:rsidP="00BA0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14:paraId="09F6ED13" w14:textId="77777777" w:rsidR="00BA0253" w:rsidRPr="007E2D44" w:rsidRDefault="00BA0253" w:rsidP="00BA0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00" w:type="dxa"/>
          </w:tcPr>
          <w:p w14:paraId="60F19B30" w14:textId="77777777" w:rsidR="00BA0253" w:rsidRDefault="00BA0253" w:rsidP="00BA0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14:paraId="2FDB5D80" w14:textId="77777777" w:rsidR="00BA0253" w:rsidRPr="007E2D44" w:rsidRDefault="00BA0253" w:rsidP="00BA0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14:paraId="0D9EC1E8" w14:textId="77777777" w:rsidR="00BA0253" w:rsidRDefault="00BA0253" w:rsidP="00BA0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r>
      <w:tr w:rsidR="00BA0253" w:rsidRPr="007E2D44" w14:paraId="0C922A8E" w14:textId="77777777" w:rsidTr="00FB4ADD">
        <w:tc>
          <w:tcPr>
            <w:tcW w:w="4410" w:type="dxa"/>
          </w:tcPr>
          <w:p w14:paraId="6E53EFB4" w14:textId="77777777" w:rsidR="00BA0253" w:rsidRPr="007E2D44" w:rsidRDefault="00BA0253" w:rsidP="00BA0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2"/>
                <w:szCs w:val="22"/>
                <w:cs/>
              </w:rPr>
            </w:pPr>
          </w:p>
        </w:tc>
        <w:tc>
          <w:tcPr>
            <w:tcW w:w="1530" w:type="dxa"/>
          </w:tcPr>
          <w:p w14:paraId="251FC088" w14:textId="77777777" w:rsidR="00BA0253" w:rsidRDefault="00BA0253" w:rsidP="00BA0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profit and loss</w:t>
            </w:r>
          </w:p>
        </w:tc>
        <w:tc>
          <w:tcPr>
            <w:tcW w:w="270" w:type="dxa"/>
          </w:tcPr>
          <w:p w14:paraId="4E29E9DD" w14:textId="77777777" w:rsidR="00BA0253" w:rsidRPr="007E2D44" w:rsidRDefault="00BA0253" w:rsidP="00BA0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p>
        </w:tc>
        <w:tc>
          <w:tcPr>
            <w:tcW w:w="1440" w:type="dxa"/>
          </w:tcPr>
          <w:p w14:paraId="38FD8F90" w14:textId="77777777" w:rsidR="00BA0253" w:rsidRPr="007E2D44" w:rsidRDefault="00BA0253" w:rsidP="00BA0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r>
              <w:rPr>
                <w:rFonts w:ascii="Times New Roman" w:hAnsi="Times New Roman" w:cs="Times New Roman"/>
                <w:sz w:val="22"/>
                <w:szCs w:val="22"/>
              </w:rPr>
              <w:t>cost - net</w:t>
            </w:r>
          </w:p>
        </w:tc>
        <w:tc>
          <w:tcPr>
            <w:tcW w:w="270" w:type="dxa"/>
          </w:tcPr>
          <w:p w14:paraId="72795DB4" w14:textId="77777777" w:rsidR="00BA0253" w:rsidRPr="007E2D44" w:rsidRDefault="00BA0253" w:rsidP="00BA0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2"/>
                <w:szCs w:val="22"/>
              </w:rPr>
            </w:pPr>
          </w:p>
        </w:tc>
        <w:tc>
          <w:tcPr>
            <w:tcW w:w="1170" w:type="dxa"/>
          </w:tcPr>
          <w:p w14:paraId="350CACCA" w14:textId="77777777" w:rsidR="00BA0253" w:rsidRPr="007E2D44" w:rsidRDefault="00BA0253" w:rsidP="00BA0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r>
              <w:rPr>
                <w:rFonts w:ascii="Times New Roman" w:hAnsi="Times New Roman" w:cs="Times New Roman"/>
                <w:sz w:val="22"/>
                <w:szCs w:val="22"/>
              </w:rPr>
              <w:t>Total</w:t>
            </w:r>
          </w:p>
        </w:tc>
        <w:tc>
          <w:tcPr>
            <w:tcW w:w="270" w:type="dxa"/>
          </w:tcPr>
          <w:p w14:paraId="424D9886" w14:textId="77777777" w:rsidR="00BA0253" w:rsidRPr="007E2D44" w:rsidRDefault="00BA0253" w:rsidP="00BA0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900" w:type="dxa"/>
          </w:tcPr>
          <w:p w14:paraId="35E13009" w14:textId="77777777" w:rsidR="00BA0253" w:rsidRPr="007E2D44" w:rsidRDefault="00BA0253" w:rsidP="00BA0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Pr>
                <w:rFonts w:ascii="Times New Roman" w:hAnsi="Times New Roman" w:cs="Times New Roman"/>
                <w:sz w:val="22"/>
                <w:szCs w:val="22"/>
              </w:rPr>
              <w:t>Level 1</w:t>
            </w:r>
          </w:p>
        </w:tc>
        <w:tc>
          <w:tcPr>
            <w:tcW w:w="270" w:type="dxa"/>
          </w:tcPr>
          <w:p w14:paraId="1AFC9D91" w14:textId="77777777" w:rsidR="00BA0253" w:rsidRPr="007E2D44" w:rsidRDefault="00BA0253" w:rsidP="00BA0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14:paraId="68358469" w14:textId="77777777" w:rsidR="00BA0253" w:rsidRPr="007E2D44" w:rsidRDefault="00BA0253" w:rsidP="00BA0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Pr>
                <w:rFonts w:ascii="Times New Roman" w:hAnsi="Times New Roman" w:cs="Times New Roman"/>
                <w:sz w:val="22"/>
                <w:szCs w:val="22"/>
              </w:rPr>
              <w:t>Level 2</w:t>
            </w:r>
          </w:p>
        </w:tc>
        <w:tc>
          <w:tcPr>
            <w:tcW w:w="270" w:type="dxa"/>
          </w:tcPr>
          <w:p w14:paraId="6825ADF2" w14:textId="77777777" w:rsidR="00BA0253" w:rsidRPr="007E2D44" w:rsidRDefault="00BA0253" w:rsidP="00BA0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00" w:type="dxa"/>
          </w:tcPr>
          <w:p w14:paraId="088F1C25" w14:textId="77777777" w:rsidR="00BA0253" w:rsidRPr="007E2D44" w:rsidRDefault="00BA0253" w:rsidP="00BA0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Pr>
                <w:rFonts w:ascii="Times New Roman" w:hAnsi="Times New Roman" w:cs="Times New Roman"/>
                <w:sz w:val="22"/>
                <w:szCs w:val="22"/>
              </w:rPr>
              <w:t>Level 3</w:t>
            </w:r>
          </w:p>
        </w:tc>
        <w:tc>
          <w:tcPr>
            <w:tcW w:w="270" w:type="dxa"/>
          </w:tcPr>
          <w:p w14:paraId="75377B40" w14:textId="77777777" w:rsidR="00BA0253" w:rsidRPr="007E2D44" w:rsidRDefault="00BA0253" w:rsidP="00BA0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14:paraId="6C802ED9" w14:textId="77777777" w:rsidR="00BA0253" w:rsidRPr="007E2D44" w:rsidRDefault="00BA0253" w:rsidP="00BA0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Pr>
                <w:rFonts w:ascii="Times New Roman" w:hAnsi="Times New Roman" w:cs="Times New Roman"/>
                <w:sz w:val="22"/>
                <w:szCs w:val="22"/>
              </w:rPr>
              <w:t>Total</w:t>
            </w:r>
          </w:p>
        </w:tc>
      </w:tr>
      <w:tr w:rsidR="00756557" w:rsidRPr="007E2D44" w14:paraId="0043E810" w14:textId="77777777" w:rsidTr="00FB4ADD">
        <w:tc>
          <w:tcPr>
            <w:tcW w:w="4410" w:type="dxa"/>
          </w:tcPr>
          <w:p w14:paraId="5E773677" w14:textId="77777777" w:rsidR="00756557" w:rsidRPr="007E2D44" w:rsidRDefault="00756557" w:rsidP="00BA0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2"/>
                <w:szCs w:val="22"/>
                <w:cs/>
              </w:rPr>
            </w:pPr>
          </w:p>
        </w:tc>
        <w:tc>
          <w:tcPr>
            <w:tcW w:w="9540" w:type="dxa"/>
            <w:gridSpan w:val="13"/>
          </w:tcPr>
          <w:p w14:paraId="1E716BDE" w14:textId="77777777" w:rsidR="00756557" w:rsidRPr="007E2D44" w:rsidRDefault="00756557" w:rsidP="00756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29" w:right="-86"/>
              <w:jc w:val="center"/>
              <w:rPr>
                <w:rFonts w:ascii="Times New Roman" w:hAnsi="Times New Roman" w:cs="Times New Roman"/>
                <w:sz w:val="22"/>
                <w:szCs w:val="22"/>
              </w:rPr>
            </w:pPr>
            <w:r>
              <w:rPr>
                <w:rFonts w:ascii="Times New Roman" w:hAnsi="Times New Roman" w:cs="Times New Roman"/>
                <w:i/>
                <w:iCs/>
                <w:sz w:val="22"/>
                <w:szCs w:val="22"/>
              </w:rPr>
              <w:t>(in thousand Baht)</w:t>
            </w:r>
          </w:p>
        </w:tc>
      </w:tr>
      <w:tr w:rsidR="00756557" w:rsidRPr="007E2D44" w14:paraId="10504B71" w14:textId="77777777" w:rsidTr="00FB4ADD">
        <w:tc>
          <w:tcPr>
            <w:tcW w:w="4410" w:type="dxa"/>
          </w:tcPr>
          <w:p w14:paraId="482A5B12" w14:textId="77777777" w:rsidR="00756557" w:rsidRPr="007E2D44" w:rsidRDefault="00756557" w:rsidP="00756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cs/>
              </w:rPr>
            </w:pPr>
            <w:r w:rsidRPr="007E2D44">
              <w:rPr>
                <w:rFonts w:ascii="Times New Roman" w:hAnsi="Times New Roman" w:cs="Times New Roman"/>
                <w:b/>
                <w:bCs/>
                <w:i/>
                <w:iCs/>
                <w:sz w:val="22"/>
                <w:szCs w:val="22"/>
              </w:rPr>
              <w:t>At</w:t>
            </w:r>
            <w:r>
              <w:rPr>
                <w:rFonts w:ascii="Times New Roman" w:hAnsi="Times New Roman" w:cs="Times New Roman"/>
                <w:b/>
                <w:bCs/>
                <w:i/>
                <w:iCs/>
                <w:sz w:val="22"/>
                <w:szCs w:val="22"/>
              </w:rPr>
              <w:t xml:space="preserve"> </w:t>
            </w:r>
            <w:r w:rsidRPr="000C421B">
              <w:rPr>
                <w:rFonts w:ascii="Times New Roman" w:hAnsi="Times New Roman"/>
                <w:b/>
                <w:bCs/>
                <w:i/>
                <w:iCs/>
                <w:sz w:val="22"/>
                <w:lang w:val="en-GB"/>
              </w:rPr>
              <w:t>3</w:t>
            </w:r>
            <w:r>
              <w:rPr>
                <w:rFonts w:ascii="Times New Roman" w:hAnsi="Times New Roman"/>
                <w:b/>
                <w:bCs/>
                <w:i/>
                <w:iCs/>
                <w:sz w:val="22"/>
                <w:lang w:val="en-GB"/>
              </w:rPr>
              <w:t>1 December 2020</w:t>
            </w:r>
          </w:p>
        </w:tc>
        <w:tc>
          <w:tcPr>
            <w:tcW w:w="9540" w:type="dxa"/>
            <w:gridSpan w:val="13"/>
          </w:tcPr>
          <w:p w14:paraId="1BF4904B" w14:textId="77777777" w:rsidR="00756557" w:rsidRDefault="00756557" w:rsidP="00756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29" w:right="-86"/>
              <w:jc w:val="center"/>
              <w:rPr>
                <w:rFonts w:ascii="Times New Roman" w:hAnsi="Times New Roman" w:cs="Times New Roman"/>
                <w:i/>
                <w:iCs/>
                <w:sz w:val="22"/>
                <w:szCs w:val="22"/>
              </w:rPr>
            </w:pPr>
          </w:p>
        </w:tc>
      </w:tr>
      <w:tr w:rsidR="00756557" w:rsidRPr="007E2D44" w14:paraId="2A070EFE" w14:textId="77777777" w:rsidTr="00A23A6D">
        <w:tc>
          <w:tcPr>
            <w:tcW w:w="4410" w:type="dxa"/>
          </w:tcPr>
          <w:p w14:paraId="736AD862" w14:textId="77777777" w:rsidR="00756557" w:rsidRPr="007E2D44" w:rsidRDefault="00756557" w:rsidP="00756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4" w:hanging="162"/>
              <w:rPr>
                <w:rFonts w:ascii="Times New Roman" w:hAnsi="Times New Roman" w:cs="Times New Roman"/>
                <w:b/>
                <w:bCs/>
                <w:i/>
                <w:iCs/>
                <w:sz w:val="22"/>
                <w:szCs w:val="22"/>
              </w:rPr>
            </w:pPr>
            <w:r w:rsidRPr="00CA6990">
              <w:rPr>
                <w:rFonts w:ascii="Times New Roman" w:hAnsi="Times New Roman" w:cs="Times New Roman"/>
                <w:b/>
                <w:bCs/>
                <w:i/>
                <w:iCs/>
                <w:sz w:val="22"/>
                <w:szCs w:val="22"/>
              </w:rPr>
              <w:t xml:space="preserve">Financial </w:t>
            </w:r>
            <w:r w:rsidRPr="009666C4">
              <w:rPr>
                <w:rFonts w:ascii="Times New Roman" w:hAnsi="Times New Roman" w:cs="Times New Roman"/>
                <w:b/>
                <w:bCs/>
                <w:i/>
                <w:iCs/>
                <w:sz w:val="22"/>
                <w:szCs w:val="22"/>
              </w:rPr>
              <w:t>asset</w:t>
            </w:r>
            <w:r>
              <w:rPr>
                <w:rFonts w:ascii="Times New Roman" w:hAnsi="Times New Roman" w:cs="Times New Roman"/>
                <w:b/>
                <w:bCs/>
                <w:i/>
                <w:iCs/>
                <w:sz w:val="22"/>
                <w:szCs w:val="22"/>
              </w:rPr>
              <w:t>s</w:t>
            </w:r>
          </w:p>
        </w:tc>
        <w:tc>
          <w:tcPr>
            <w:tcW w:w="1530" w:type="dxa"/>
            <w:vAlign w:val="bottom"/>
          </w:tcPr>
          <w:p w14:paraId="64FC197E" w14:textId="77777777" w:rsidR="00756557" w:rsidRPr="007E2D44" w:rsidRDefault="00756557" w:rsidP="00756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129" w:right="-86"/>
              <w:rPr>
                <w:rFonts w:ascii="Times New Roman" w:hAnsi="Times New Roman" w:cs="Times New Roman"/>
                <w:sz w:val="22"/>
                <w:szCs w:val="22"/>
              </w:rPr>
            </w:pPr>
          </w:p>
        </w:tc>
        <w:tc>
          <w:tcPr>
            <w:tcW w:w="270" w:type="dxa"/>
          </w:tcPr>
          <w:p w14:paraId="366AD436" w14:textId="77777777" w:rsidR="00756557" w:rsidRPr="007E2D44" w:rsidRDefault="00756557" w:rsidP="00756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440" w:type="dxa"/>
          </w:tcPr>
          <w:p w14:paraId="3B5BE280" w14:textId="77777777" w:rsidR="00756557" w:rsidRPr="007E2D44" w:rsidRDefault="00756557" w:rsidP="00756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29" w:right="-86"/>
              <w:rPr>
                <w:rFonts w:ascii="Times New Roman" w:hAnsi="Times New Roman" w:cs="Times New Roman"/>
                <w:sz w:val="22"/>
                <w:szCs w:val="22"/>
              </w:rPr>
            </w:pPr>
          </w:p>
        </w:tc>
        <w:tc>
          <w:tcPr>
            <w:tcW w:w="270" w:type="dxa"/>
          </w:tcPr>
          <w:p w14:paraId="4F0D1BE5" w14:textId="77777777" w:rsidR="00756557" w:rsidRPr="007E2D44" w:rsidRDefault="00756557" w:rsidP="00756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170" w:type="dxa"/>
            <w:vAlign w:val="bottom"/>
          </w:tcPr>
          <w:p w14:paraId="44F40066" w14:textId="77777777" w:rsidR="00756557" w:rsidRPr="007E2D44" w:rsidRDefault="00756557" w:rsidP="00756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29" w:right="-86"/>
              <w:rPr>
                <w:rFonts w:ascii="Times New Roman" w:hAnsi="Times New Roman" w:cs="Times New Roman"/>
                <w:sz w:val="22"/>
                <w:szCs w:val="22"/>
              </w:rPr>
            </w:pPr>
          </w:p>
        </w:tc>
        <w:tc>
          <w:tcPr>
            <w:tcW w:w="270" w:type="dxa"/>
          </w:tcPr>
          <w:p w14:paraId="5FC02B95" w14:textId="77777777" w:rsidR="00756557" w:rsidRPr="007E2D44" w:rsidRDefault="00756557" w:rsidP="00756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00" w:type="dxa"/>
            <w:vAlign w:val="bottom"/>
          </w:tcPr>
          <w:p w14:paraId="6A54EDDC" w14:textId="77777777" w:rsidR="00756557" w:rsidRPr="007E2D44" w:rsidRDefault="00756557" w:rsidP="00756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ind w:left="-129" w:right="-86"/>
              <w:rPr>
                <w:rFonts w:ascii="Times New Roman" w:hAnsi="Times New Roman" w:cs="Times New Roman"/>
                <w:sz w:val="22"/>
                <w:szCs w:val="22"/>
              </w:rPr>
            </w:pPr>
          </w:p>
        </w:tc>
        <w:tc>
          <w:tcPr>
            <w:tcW w:w="270" w:type="dxa"/>
            <w:vAlign w:val="bottom"/>
          </w:tcPr>
          <w:p w14:paraId="5735FEFE" w14:textId="77777777" w:rsidR="00756557" w:rsidRPr="007E2D44" w:rsidRDefault="00756557" w:rsidP="00756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14:paraId="4D842998" w14:textId="77777777" w:rsidR="00756557" w:rsidRPr="007E2D44" w:rsidRDefault="00756557" w:rsidP="00756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29" w:right="-86"/>
              <w:rPr>
                <w:rFonts w:ascii="Times New Roman" w:hAnsi="Times New Roman" w:cs="Times New Roman"/>
                <w:sz w:val="22"/>
                <w:szCs w:val="22"/>
              </w:rPr>
            </w:pPr>
          </w:p>
        </w:tc>
        <w:tc>
          <w:tcPr>
            <w:tcW w:w="270" w:type="dxa"/>
            <w:vAlign w:val="bottom"/>
          </w:tcPr>
          <w:p w14:paraId="623C8575" w14:textId="77777777" w:rsidR="00756557" w:rsidRPr="007E2D44" w:rsidRDefault="00756557" w:rsidP="00756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00" w:type="dxa"/>
            <w:vAlign w:val="bottom"/>
          </w:tcPr>
          <w:p w14:paraId="46D8C028" w14:textId="77777777" w:rsidR="00756557" w:rsidRPr="007E2D44" w:rsidRDefault="00756557" w:rsidP="00756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ind w:left="-129" w:right="-86"/>
              <w:rPr>
                <w:rFonts w:ascii="Times New Roman" w:hAnsi="Times New Roman" w:cs="Times New Roman"/>
                <w:sz w:val="22"/>
                <w:szCs w:val="22"/>
              </w:rPr>
            </w:pPr>
          </w:p>
        </w:tc>
        <w:tc>
          <w:tcPr>
            <w:tcW w:w="270" w:type="dxa"/>
            <w:vAlign w:val="bottom"/>
          </w:tcPr>
          <w:p w14:paraId="04509288" w14:textId="77777777" w:rsidR="00756557" w:rsidRPr="007E2D44" w:rsidRDefault="00756557" w:rsidP="00756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14:paraId="22121046" w14:textId="77777777" w:rsidR="00756557" w:rsidRPr="007E2D44" w:rsidRDefault="00756557" w:rsidP="00756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29" w:right="-86"/>
              <w:rPr>
                <w:rFonts w:ascii="Times New Roman" w:hAnsi="Times New Roman" w:cs="Times New Roman"/>
                <w:sz w:val="22"/>
                <w:szCs w:val="22"/>
              </w:rPr>
            </w:pPr>
          </w:p>
        </w:tc>
      </w:tr>
      <w:tr w:rsidR="00756557" w:rsidRPr="007E2D44" w14:paraId="4BA418F5" w14:textId="77777777" w:rsidTr="00A23A6D">
        <w:tc>
          <w:tcPr>
            <w:tcW w:w="4410" w:type="dxa"/>
          </w:tcPr>
          <w:p w14:paraId="6BD6FDA3" w14:textId="77777777" w:rsidR="00756557" w:rsidRPr="00BC4748" w:rsidRDefault="00756557" w:rsidP="00756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4" w:hanging="162"/>
              <w:rPr>
                <w:rFonts w:ascii="Times New Roman" w:hAnsi="Times New Roman" w:cs="Times New Roman"/>
                <w:sz w:val="22"/>
                <w:szCs w:val="22"/>
              </w:rPr>
            </w:pPr>
            <w:r w:rsidRPr="00BC4748">
              <w:rPr>
                <w:rFonts w:ascii="Times New Roman" w:hAnsi="Times New Roman" w:cs="Times New Roman"/>
                <w:sz w:val="22"/>
                <w:szCs w:val="22"/>
              </w:rPr>
              <w:t>Other current financial asset</w:t>
            </w:r>
          </w:p>
        </w:tc>
        <w:tc>
          <w:tcPr>
            <w:tcW w:w="1530" w:type="dxa"/>
            <w:vAlign w:val="bottom"/>
          </w:tcPr>
          <w:p w14:paraId="31CD4E7A" w14:textId="77777777" w:rsidR="00756557" w:rsidRPr="007E2D44" w:rsidRDefault="00756557" w:rsidP="00756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129" w:right="-86"/>
              <w:rPr>
                <w:rFonts w:ascii="Times New Roman" w:hAnsi="Times New Roman" w:cs="Times New Roman"/>
                <w:sz w:val="22"/>
                <w:szCs w:val="22"/>
              </w:rPr>
            </w:pPr>
          </w:p>
        </w:tc>
        <w:tc>
          <w:tcPr>
            <w:tcW w:w="270" w:type="dxa"/>
          </w:tcPr>
          <w:p w14:paraId="2C486654" w14:textId="77777777" w:rsidR="00756557" w:rsidRPr="007E2D44" w:rsidRDefault="00756557" w:rsidP="00756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440" w:type="dxa"/>
          </w:tcPr>
          <w:p w14:paraId="708A6D58" w14:textId="77777777" w:rsidR="00756557" w:rsidRPr="007E2D44" w:rsidRDefault="00756557" w:rsidP="00756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29" w:right="-86"/>
              <w:rPr>
                <w:rFonts w:ascii="Times New Roman" w:hAnsi="Times New Roman" w:cs="Times New Roman"/>
                <w:sz w:val="22"/>
                <w:szCs w:val="22"/>
              </w:rPr>
            </w:pPr>
          </w:p>
        </w:tc>
        <w:tc>
          <w:tcPr>
            <w:tcW w:w="270" w:type="dxa"/>
          </w:tcPr>
          <w:p w14:paraId="0991B817" w14:textId="77777777" w:rsidR="00756557" w:rsidRPr="007E2D44" w:rsidRDefault="00756557" w:rsidP="00756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170" w:type="dxa"/>
            <w:vAlign w:val="bottom"/>
          </w:tcPr>
          <w:p w14:paraId="36500C38" w14:textId="77777777" w:rsidR="00756557" w:rsidRPr="007E2D44" w:rsidRDefault="00756557" w:rsidP="00756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29" w:right="-86"/>
              <w:rPr>
                <w:rFonts w:ascii="Times New Roman" w:hAnsi="Times New Roman" w:cs="Times New Roman"/>
                <w:sz w:val="22"/>
                <w:szCs w:val="22"/>
              </w:rPr>
            </w:pPr>
          </w:p>
        </w:tc>
        <w:tc>
          <w:tcPr>
            <w:tcW w:w="270" w:type="dxa"/>
          </w:tcPr>
          <w:p w14:paraId="37F18D39" w14:textId="77777777" w:rsidR="00756557" w:rsidRPr="007E2D44" w:rsidRDefault="00756557" w:rsidP="00756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00" w:type="dxa"/>
            <w:vAlign w:val="bottom"/>
          </w:tcPr>
          <w:p w14:paraId="48C3851F" w14:textId="77777777" w:rsidR="00756557" w:rsidRPr="007E2D44" w:rsidRDefault="00756557" w:rsidP="00756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ind w:left="-129" w:right="-86"/>
              <w:rPr>
                <w:rFonts w:ascii="Times New Roman" w:hAnsi="Times New Roman" w:cs="Times New Roman"/>
                <w:sz w:val="22"/>
                <w:szCs w:val="22"/>
              </w:rPr>
            </w:pPr>
          </w:p>
        </w:tc>
        <w:tc>
          <w:tcPr>
            <w:tcW w:w="270" w:type="dxa"/>
            <w:vAlign w:val="bottom"/>
          </w:tcPr>
          <w:p w14:paraId="0FD6BFB2" w14:textId="77777777" w:rsidR="00756557" w:rsidRPr="007E2D44" w:rsidRDefault="00756557" w:rsidP="00756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14:paraId="3C84C371" w14:textId="77777777" w:rsidR="00756557" w:rsidRPr="007E2D44" w:rsidRDefault="00756557" w:rsidP="00756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29" w:right="-86"/>
              <w:rPr>
                <w:rFonts w:ascii="Times New Roman" w:hAnsi="Times New Roman" w:cs="Times New Roman"/>
                <w:sz w:val="22"/>
                <w:szCs w:val="22"/>
              </w:rPr>
            </w:pPr>
          </w:p>
        </w:tc>
        <w:tc>
          <w:tcPr>
            <w:tcW w:w="270" w:type="dxa"/>
            <w:vAlign w:val="bottom"/>
          </w:tcPr>
          <w:p w14:paraId="4C4A8D3B" w14:textId="77777777" w:rsidR="00756557" w:rsidRPr="007E2D44" w:rsidRDefault="00756557" w:rsidP="00756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00" w:type="dxa"/>
            <w:vAlign w:val="bottom"/>
          </w:tcPr>
          <w:p w14:paraId="6318FFB3" w14:textId="77777777" w:rsidR="00756557" w:rsidRPr="007E2D44" w:rsidRDefault="00756557" w:rsidP="00756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ind w:left="-129" w:right="-86"/>
              <w:rPr>
                <w:rFonts w:ascii="Times New Roman" w:hAnsi="Times New Roman" w:cs="Times New Roman"/>
                <w:sz w:val="22"/>
                <w:szCs w:val="22"/>
              </w:rPr>
            </w:pPr>
          </w:p>
        </w:tc>
        <w:tc>
          <w:tcPr>
            <w:tcW w:w="270" w:type="dxa"/>
            <w:vAlign w:val="bottom"/>
          </w:tcPr>
          <w:p w14:paraId="51166C1D" w14:textId="77777777" w:rsidR="00756557" w:rsidRPr="007E2D44" w:rsidRDefault="00756557" w:rsidP="00756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14:paraId="643E7890" w14:textId="77777777" w:rsidR="00756557" w:rsidRPr="007E2D44" w:rsidRDefault="00756557" w:rsidP="00756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29" w:right="-86"/>
              <w:rPr>
                <w:rFonts w:ascii="Times New Roman" w:hAnsi="Times New Roman" w:cs="Times New Roman"/>
                <w:sz w:val="22"/>
                <w:szCs w:val="22"/>
              </w:rPr>
            </w:pPr>
          </w:p>
        </w:tc>
      </w:tr>
      <w:tr w:rsidR="00756557" w:rsidRPr="007E2D44" w14:paraId="58E0B73F" w14:textId="77777777" w:rsidTr="00A23A6D">
        <w:tc>
          <w:tcPr>
            <w:tcW w:w="4410" w:type="dxa"/>
          </w:tcPr>
          <w:p w14:paraId="715E5760" w14:textId="77777777" w:rsidR="00756557" w:rsidRPr="007E2D44" w:rsidRDefault="00756557" w:rsidP="00756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4" w:hanging="4"/>
              <w:rPr>
                <w:rFonts w:ascii="Times New Roman" w:hAnsi="Times New Roman" w:cs="Times New Roman"/>
                <w:sz w:val="22"/>
                <w:szCs w:val="22"/>
              </w:rPr>
            </w:pPr>
            <w:r w:rsidRPr="009666C4">
              <w:rPr>
                <w:rFonts w:ascii="Times New Roman" w:hAnsi="Times New Roman" w:cs="Times New Roman"/>
                <w:sz w:val="22"/>
                <w:szCs w:val="22"/>
              </w:rPr>
              <w:t>Debt securities</w:t>
            </w:r>
          </w:p>
        </w:tc>
        <w:tc>
          <w:tcPr>
            <w:tcW w:w="1530" w:type="dxa"/>
            <w:vAlign w:val="bottom"/>
          </w:tcPr>
          <w:p w14:paraId="4B4AFF0D" w14:textId="77777777" w:rsidR="00756557" w:rsidRPr="007E2D44" w:rsidRDefault="00FA240B" w:rsidP="00195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ind w:left="-129" w:right="-86"/>
              <w:rPr>
                <w:rFonts w:ascii="Times New Roman" w:hAnsi="Times New Roman" w:cs="Times New Roman"/>
                <w:sz w:val="22"/>
                <w:szCs w:val="22"/>
              </w:rPr>
            </w:pPr>
            <w:r>
              <w:rPr>
                <w:rFonts w:ascii="Times New Roman" w:hAnsi="Times New Roman" w:cs="Times New Roman"/>
                <w:sz w:val="22"/>
                <w:szCs w:val="22"/>
              </w:rPr>
              <w:t>136,858</w:t>
            </w:r>
          </w:p>
        </w:tc>
        <w:tc>
          <w:tcPr>
            <w:tcW w:w="270" w:type="dxa"/>
          </w:tcPr>
          <w:p w14:paraId="17277542" w14:textId="77777777" w:rsidR="00756557" w:rsidRPr="007E2D44" w:rsidRDefault="00756557" w:rsidP="00756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440" w:type="dxa"/>
          </w:tcPr>
          <w:p w14:paraId="5FCA2F27" w14:textId="77777777" w:rsidR="00756557" w:rsidRPr="007E2D44" w:rsidRDefault="00FA240B" w:rsidP="0011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29" w:right="-86"/>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A7FE4A0" w14:textId="77777777" w:rsidR="00756557" w:rsidRPr="007E2D44" w:rsidRDefault="00756557" w:rsidP="00756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170" w:type="dxa"/>
            <w:vAlign w:val="bottom"/>
          </w:tcPr>
          <w:p w14:paraId="4772B8D3" w14:textId="77777777" w:rsidR="00756557" w:rsidRPr="007E2D44" w:rsidRDefault="00212D35" w:rsidP="0011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29" w:right="-86"/>
              <w:rPr>
                <w:rFonts w:ascii="Times New Roman" w:hAnsi="Times New Roman" w:cs="Times New Roman"/>
                <w:sz w:val="22"/>
                <w:szCs w:val="22"/>
              </w:rPr>
            </w:pPr>
            <w:r>
              <w:rPr>
                <w:rFonts w:ascii="Times New Roman" w:hAnsi="Times New Roman" w:cs="Times New Roman"/>
                <w:sz w:val="22"/>
                <w:szCs w:val="22"/>
              </w:rPr>
              <w:t>136,858</w:t>
            </w:r>
          </w:p>
        </w:tc>
        <w:tc>
          <w:tcPr>
            <w:tcW w:w="270" w:type="dxa"/>
          </w:tcPr>
          <w:p w14:paraId="1729434F" w14:textId="77777777" w:rsidR="00756557" w:rsidRPr="007E2D44" w:rsidRDefault="00756557" w:rsidP="00756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00" w:type="dxa"/>
            <w:vAlign w:val="bottom"/>
          </w:tcPr>
          <w:p w14:paraId="2507DA35" w14:textId="77777777" w:rsidR="00756557" w:rsidRPr="007E2D44" w:rsidRDefault="00212D35" w:rsidP="00756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ind w:left="-129" w:right="-86"/>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394AF90C" w14:textId="77777777" w:rsidR="00756557" w:rsidRPr="007E2D44" w:rsidRDefault="00756557" w:rsidP="00756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14:paraId="0C411A61" w14:textId="77777777" w:rsidR="00756557" w:rsidRPr="007E2D44" w:rsidRDefault="00212D35" w:rsidP="00756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29" w:right="-86"/>
              <w:rPr>
                <w:rFonts w:ascii="Times New Roman" w:hAnsi="Times New Roman" w:cs="Times New Roman"/>
                <w:sz w:val="22"/>
                <w:szCs w:val="22"/>
              </w:rPr>
            </w:pPr>
            <w:r>
              <w:rPr>
                <w:rFonts w:ascii="Times New Roman" w:hAnsi="Times New Roman" w:cs="Times New Roman"/>
                <w:sz w:val="22"/>
                <w:szCs w:val="22"/>
              </w:rPr>
              <w:t>136,858</w:t>
            </w:r>
          </w:p>
        </w:tc>
        <w:tc>
          <w:tcPr>
            <w:tcW w:w="270" w:type="dxa"/>
            <w:vAlign w:val="bottom"/>
          </w:tcPr>
          <w:p w14:paraId="389DA69F" w14:textId="77777777" w:rsidR="00756557" w:rsidRPr="007E2D44" w:rsidRDefault="00756557" w:rsidP="00756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00" w:type="dxa"/>
            <w:vAlign w:val="bottom"/>
          </w:tcPr>
          <w:p w14:paraId="130E021F" w14:textId="77777777" w:rsidR="00756557" w:rsidRPr="007E2D44" w:rsidRDefault="00212D35" w:rsidP="00756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ind w:left="-129" w:right="-86"/>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1B74295E" w14:textId="77777777" w:rsidR="00756557" w:rsidRPr="007E2D44" w:rsidRDefault="00756557" w:rsidP="00756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14:paraId="5263C746" w14:textId="77777777" w:rsidR="00756557" w:rsidRPr="007E2D44" w:rsidRDefault="00212D35" w:rsidP="00756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29" w:right="-86"/>
              <w:rPr>
                <w:rFonts w:ascii="Times New Roman" w:hAnsi="Times New Roman" w:cs="Times New Roman"/>
                <w:sz w:val="22"/>
                <w:szCs w:val="22"/>
              </w:rPr>
            </w:pPr>
            <w:r>
              <w:rPr>
                <w:rFonts w:ascii="Times New Roman" w:hAnsi="Times New Roman" w:cs="Times New Roman"/>
                <w:sz w:val="22"/>
                <w:szCs w:val="22"/>
              </w:rPr>
              <w:t>136,858</w:t>
            </w:r>
          </w:p>
        </w:tc>
      </w:tr>
      <w:tr w:rsidR="00756557" w:rsidRPr="007E2D44" w14:paraId="4D0EDFBD" w14:textId="77777777" w:rsidTr="00A23A6D">
        <w:tc>
          <w:tcPr>
            <w:tcW w:w="4410" w:type="dxa"/>
          </w:tcPr>
          <w:p w14:paraId="3FE2DE87" w14:textId="77777777" w:rsidR="00756557" w:rsidRPr="007E2D44" w:rsidRDefault="00756557" w:rsidP="00756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bCs/>
                <w:i/>
                <w:iCs/>
                <w:sz w:val="22"/>
                <w:szCs w:val="22"/>
                <w:cs/>
              </w:rPr>
            </w:pPr>
          </w:p>
        </w:tc>
        <w:tc>
          <w:tcPr>
            <w:tcW w:w="1530" w:type="dxa"/>
            <w:vAlign w:val="bottom"/>
          </w:tcPr>
          <w:p w14:paraId="7D7FB76F" w14:textId="77777777" w:rsidR="00756557" w:rsidRPr="007E2D44" w:rsidRDefault="00756557" w:rsidP="00756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129" w:right="-86"/>
              <w:rPr>
                <w:rFonts w:ascii="Times New Roman" w:hAnsi="Times New Roman" w:cs="Times New Roman"/>
                <w:sz w:val="22"/>
                <w:szCs w:val="22"/>
              </w:rPr>
            </w:pPr>
          </w:p>
        </w:tc>
        <w:tc>
          <w:tcPr>
            <w:tcW w:w="270" w:type="dxa"/>
          </w:tcPr>
          <w:p w14:paraId="27AD07B9" w14:textId="77777777" w:rsidR="00756557" w:rsidRPr="007E2D44" w:rsidRDefault="00756557" w:rsidP="00756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440" w:type="dxa"/>
          </w:tcPr>
          <w:p w14:paraId="340E1B5A" w14:textId="77777777" w:rsidR="00756557" w:rsidRPr="007E2D44" w:rsidRDefault="00756557" w:rsidP="00756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29" w:right="-86"/>
              <w:rPr>
                <w:rFonts w:ascii="Times New Roman" w:hAnsi="Times New Roman" w:cs="Times New Roman"/>
                <w:sz w:val="22"/>
                <w:szCs w:val="22"/>
              </w:rPr>
            </w:pPr>
          </w:p>
        </w:tc>
        <w:tc>
          <w:tcPr>
            <w:tcW w:w="270" w:type="dxa"/>
          </w:tcPr>
          <w:p w14:paraId="1C3C08B1" w14:textId="77777777" w:rsidR="00756557" w:rsidRPr="007E2D44" w:rsidRDefault="00756557" w:rsidP="00756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170" w:type="dxa"/>
            <w:vAlign w:val="bottom"/>
          </w:tcPr>
          <w:p w14:paraId="46261C3B" w14:textId="77777777" w:rsidR="00756557" w:rsidRPr="007E2D44" w:rsidRDefault="00756557" w:rsidP="00756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29" w:right="-86"/>
              <w:rPr>
                <w:rFonts w:ascii="Times New Roman" w:hAnsi="Times New Roman" w:cs="Times New Roman"/>
                <w:sz w:val="22"/>
                <w:szCs w:val="22"/>
              </w:rPr>
            </w:pPr>
          </w:p>
        </w:tc>
        <w:tc>
          <w:tcPr>
            <w:tcW w:w="270" w:type="dxa"/>
          </w:tcPr>
          <w:p w14:paraId="3F15EA89" w14:textId="77777777" w:rsidR="00756557" w:rsidRPr="007E2D44" w:rsidRDefault="00756557" w:rsidP="00756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00" w:type="dxa"/>
            <w:vAlign w:val="bottom"/>
          </w:tcPr>
          <w:p w14:paraId="46D36136" w14:textId="77777777" w:rsidR="00756557" w:rsidRPr="007E2D44" w:rsidRDefault="00756557" w:rsidP="00756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ind w:left="-129" w:right="-86"/>
              <w:rPr>
                <w:rFonts w:ascii="Times New Roman" w:hAnsi="Times New Roman" w:cs="Times New Roman"/>
                <w:sz w:val="22"/>
                <w:szCs w:val="22"/>
              </w:rPr>
            </w:pPr>
          </w:p>
        </w:tc>
        <w:tc>
          <w:tcPr>
            <w:tcW w:w="270" w:type="dxa"/>
            <w:vAlign w:val="bottom"/>
          </w:tcPr>
          <w:p w14:paraId="36452D7C" w14:textId="77777777" w:rsidR="00756557" w:rsidRPr="007E2D44" w:rsidRDefault="00756557" w:rsidP="00756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14:paraId="16EEB1DC" w14:textId="77777777" w:rsidR="00756557" w:rsidRPr="007E2D44" w:rsidRDefault="00756557" w:rsidP="00756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29" w:right="-86"/>
              <w:rPr>
                <w:rFonts w:ascii="Times New Roman" w:hAnsi="Times New Roman" w:cs="Times New Roman"/>
                <w:sz w:val="22"/>
                <w:szCs w:val="22"/>
              </w:rPr>
            </w:pPr>
          </w:p>
        </w:tc>
        <w:tc>
          <w:tcPr>
            <w:tcW w:w="270" w:type="dxa"/>
            <w:vAlign w:val="bottom"/>
          </w:tcPr>
          <w:p w14:paraId="5E2A0728" w14:textId="77777777" w:rsidR="00756557" w:rsidRPr="007E2D44" w:rsidRDefault="00756557" w:rsidP="00756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00" w:type="dxa"/>
            <w:vAlign w:val="bottom"/>
          </w:tcPr>
          <w:p w14:paraId="0D617941" w14:textId="77777777" w:rsidR="00756557" w:rsidRPr="007E2D44" w:rsidRDefault="00756557" w:rsidP="00756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ind w:left="-129" w:right="-86"/>
              <w:rPr>
                <w:rFonts w:ascii="Times New Roman" w:hAnsi="Times New Roman" w:cs="Times New Roman"/>
                <w:sz w:val="22"/>
                <w:szCs w:val="22"/>
              </w:rPr>
            </w:pPr>
          </w:p>
        </w:tc>
        <w:tc>
          <w:tcPr>
            <w:tcW w:w="270" w:type="dxa"/>
            <w:vAlign w:val="bottom"/>
          </w:tcPr>
          <w:p w14:paraId="6F755F6B" w14:textId="77777777" w:rsidR="00756557" w:rsidRPr="007E2D44" w:rsidRDefault="00756557" w:rsidP="00756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14:paraId="04DA7D8B" w14:textId="77777777" w:rsidR="00756557" w:rsidRPr="007E2D44" w:rsidRDefault="00756557" w:rsidP="00756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29" w:right="-86"/>
              <w:rPr>
                <w:rFonts w:ascii="Times New Roman" w:hAnsi="Times New Roman" w:cs="Times New Roman"/>
                <w:sz w:val="22"/>
                <w:szCs w:val="22"/>
              </w:rPr>
            </w:pPr>
          </w:p>
        </w:tc>
      </w:tr>
      <w:tr w:rsidR="00756557" w:rsidRPr="007E2D44" w14:paraId="7B7D0A64" w14:textId="77777777" w:rsidTr="00A23A6D">
        <w:tc>
          <w:tcPr>
            <w:tcW w:w="4410" w:type="dxa"/>
          </w:tcPr>
          <w:p w14:paraId="4EAA2FE0" w14:textId="77777777" w:rsidR="00756557" w:rsidRPr="007E2D44" w:rsidRDefault="00756557" w:rsidP="00756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bCs/>
                <w:i/>
                <w:iCs/>
                <w:sz w:val="22"/>
                <w:szCs w:val="22"/>
                <w:cs/>
              </w:rPr>
            </w:pPr>
            <w:r>
              <w:rPr>
                <w:rFonts w:ascii="Times New Roman" w:hAnsi="Times New Roman" w:cs="Times New Roman"/>
                <w:b/>
                <w:bCs/>
                <w:i/>
                <w:iCs/>
                <w:sz w:val="22"/>
                <w:szCs w:val="22"/>
              </w:rPr>
              <w:t>F</w:t>
            </w:r>
            <w:r w:rsidRPr="00CA6990">
              <w:rPr>
                <w:rFonts w:ascii="Times New Roman" w:hAnsi="Times New Roman" w:cs="Times New Roman"/>
                <w:b/>
                <w:bCs/>
                <w:i/>
                <w:iCs/>
                <w:sz w:val="22"/>
                <w:szCs w:val="22"/>
              </w:rPr>
              <w:t>inancial liabilities</w:t>
            </w:r>
          </w:p>
        </w:tc>
        <w:tc>
          <w:tcPr>
            <w:tcW w:w="1530" w:type="dxa"/>
            <w:vAlign w:val="bottom"/>
          </w:tcPr>
          <w:p w14:paraId="71FB7286" w14:textId="77777777" w:rsidR="00756557" w:rsidRPr="007E2D44" w:rsidRDefault="00756557" w:rsidP="00756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129" w:right="-86"/>
              <w:rPr>
                <w:rFonts w:ascii="Times New Roman" w:hAnsi="Times New Roman" w:cs="Times New Roman"/>
                <w:sz w:val="22"/>
                <w:szCs w:val="22"/>
              </w:rPr>
            </w:pPr>
          </w:p>
        </w:tc>
        <w:tc>
          <w:tcPr>
            <w:tcW w:w="270" w:type="dxa"/>
          </w:tcPr>
          <w:p w14:paraId="566569D3" w14:textId="77777777" w:rsidR="00756557" w:rsidRPr="007E2D44" w:rsidRDefault="00756557" w:rsidP="00756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440" w:type="dxa"/>
          </w:tcPr>
          <w:p w14:paraId="0B99BA44" w14:textId="77777777" w:rsidR="00756557" w:rsidRPr="007E2D44" w:rsidRDefault="00756557" w:rsidP="00756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29" w:right="-86"/>
              <w:rPr>
                <w:rFonts w:ascii="Times New Roman" w:hAnsi="Times New Roman" w:cs="Times New Roman"/>
                <w:sz w:val="22"/>
                <w:szCs w:val="22"/>
              </w:rPr>
            </w:pPr>
          </w:p>
        </w:tc>
        <w:tc>
          <w:tcPr>
            <w:tcW w:w="270" w:type="dxa"/>
          </w:tcPr>
          <w:p w14:paraId="238B8AC9" w14:textId="77777777" w:rsidR="00756557" w:rsidRPr="007E2D44" w:rsidRDefault="00756557" w:rsidP="00756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170" w:type="dxa"/>
            <w:vAlign w:val="bottom"/>
          </w:tcPr>
          <w:p w14:paraId="3B5810D2" w14:textId="77777777" w:rsidR="00756557" w:rsidRPr="007E2D44" w:rsidRDefault="00756557" w:rsidP="00756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29" w:right="-86"/>
              <w:rPr>
                <w:rFonts w:ascii="Times New Roman" w:hAnsi="Times New Roman" w:cs="Times New Roman"/>
                <w:sz w:val="22"/>
                <w:szCs w:val="22"/>
              </w:rPr>
            </w:pPr>
          </w:p>
        </w:tc>
        <w:tc>
          <w:tcPr>
            <w:tcW w:w="270" w:type="dxa"/>
          </w:tcPr>
          <w:p w14:paraId="3C8A0CED" w14:textId="77777777" w:rsidR="00756557" w:rsidRPr="007E2D44" w:rsidRDefault="00756557" w:rsidP="00756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00" w:type="dxa"/>
            <w:vAlign w:val="bottom"/>
          </w:tcPr>
          <w:p w14:paraId="171EA243" w14:textId="77777777" w:rsidR="00756557" w:rsidRPr="007E2D44" w:rsidRDefault="00756557" w:rsidP="00756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ind w:left="-129" w:right="-86"/>
              <w:rPr>
                <w:rFonts w:ascii="Times New Roman" w:hAnsi="Times New Roman" w:cs="Times New Roman"/>
                <w:sz w:val="22"/>
                <w:szCs w:val="22"/>
              </w:rPr>
            </w:pPr>
          </w:p>
        </w:tc>
        <w:tc>
          <w:tcPr>
            <w:tcW w:w="270" w:type="dxa"/>
            <w:vAlign w:val="bottom"/>
          </w:tcPr>
          <w:p w14:paraId="0D43A6BB" w14:textId="77777777" w:rsidR="00756557" w:rsidRPr="007E2D44" w:rsidRDefault="00756557" w:rsidP="00756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14:paraId="776004DC" w14:textId="77777777" w:rsidR="00756557" w:rsidRPr="007E2D44" w:rsidRDefault="00756557" w:rsidP="00756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29" w:right="-86"/>
              <w:rPr>
                <w:rFonts w:ascii="Times New Roman" w:hAnsi="Times New Roman" w:cs="Times New Roman"/>
                <w:sz w:val="22"/>
                <w:szCs w:val="22"/>
              </w:rPr>
            </w:pPr>
          </w:p>
        </w:tc>
        <w:tc>
          <w:tcPr>
            <w:tcW w:w="270" w:type="dxa"/>
            <w:vAlign w:val="bottom"/>
          </w:tcPr>
          <w:p w14:paraId="39A75D37" w14:textId="77777777" w:rsidR="00756557" w:rsidRPr="007E2D44" w:rsidRDefault="00756557" w:rsidP="00756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00" w:type="dxa"/>
            <w:vAlign w:val="bottom"/>
          </w:tcPr>
          <w:p w14:paraId="64AFD308" w14:textId="77777777" w:rsidR="00756557" w:rsidRPr="007E2D44" w:rsidRDefault="00756557" w:rsidP="00756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ind w:left="-129" w:right="-86"/>
              <w:rPr>
                <w:rFonts w:ascii="Times New Roman" w:hAnsi="Times New Roman" w:cs="Times New Roman"/>
                <w:sz w:val="22"/>
                <w:szCs w:val="22"/>
              </w:rPr>
            </w:pPr>
          </w:p>
        </w:tc>
        <w:tc>
          <w:tcPr>
            <w:tcW w:w="270" w:type="dxa"/>
            <w:vAlign w:val="bottom"/>
          </w:tcPr>
          <w:p w14:paraId="483FC1C2" w14:textId="77777777" w:rsidR="00756557" w:rsidRPr="007E2D44" w:rsidRDefault="00756557" w:rsidP="00756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14:paraId="50F8FFE0" w14:textId="77777777" w:rsidR="00756557" w:rsidRPr="007E2D44" w:rsidRDefault="00756557" w:rsidP="00756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29" w:right="-86"/>
              <w:rPr>
                <w:rFonts w:ascii="Times New Roman" w:hAnsi="Times New Roman" w:cs="Times New Roman"/>
                <w:sz w:val="22"/>
                <w:szCs w:val="22"/>
              </w:rPr>
            </w:pPr>
          </w:p>
        </w:tc>
      </w:tr>
      <w:tr w:rsidR="00756557" w:rsidRPr="007E2D44" w14:paraId="24A05F03" w14:textId="77777777" w:rsidTr="00A23A6D">
        <w:tc>
          <w:tcPr>
            <w:tcW w:w="4410" w:type="dxa"/>
          </w:tcPr>
          <w:p w14:paraId="07048C40" w14:textId="77777777" w:rsidR="00756557" w:rsidRPr="006203E9" w:rsidRDefault="00756557" w:rsidP="00756557">
            <w:pPr>
              <w:spacing w:line="240" w:lineRule="auto"/>
              <w:ind w:left="180" w:hanging="180"/>
              <w:rPr>
                <w:rFonts w:ascii="Times New Roman" w:hAnsi="Times New Roman" w:cs="Times New Roman"/>
                <w:sz w:val="22"/>
                <w:szCs w:val="22"/>
                <w:cs/>
              </w:rPr>
            </w:pPr>
            <w:r>
              <w:rPr>
                <w:rFonts w:ascii="Times New Roman" w:hAnsi="Times New Roman" w:cs="Times New Roman"/>
                <w:sz w:val="22"/>
                <w:szCs w:val="22"/>
              </w:rPr>
              <w:t>Long-term loan from financial institution</w:t>
            </w:r>
          </w:p>
        </w:tc>
        <w:tc>
          <w:tcPr>
            <w:tcW w:w="1530" w:type="dxa"/>
            <w:vAlign w:val="bottom"/>
          </w:tcPr>
          <w:p w14:paraId="548538B5" w14:textId="77777777" w:rsidR="00756557" w:rsidRPr="007E2D44" w:rsidRDefault="00FA240B" w:rsidP="00195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ind w:left="-129" w:right="-86"/>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5DD6035" w14:textId="77777777" w:rsidR="00756557" w:rsidRPr="007E2D44" w:rsidRDefault="00756557" w:rsidP="00756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440" w:type="dxa"/>
          </w:tcPr>
          <w:p w14:paraId="68C08CAB" w14:textId="77777777" w:rsidR="00756557" w:rsidRPr="007E2D44" w:rsidRDefault="00FA240B" w:rsidP="00FA2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29" w:right="-86"/>
              <w:rPr>
                <w:rFonts w:ascii="Times New Roman" w:hAnsi="Times New Roman" w:cs="Times New Roman"/>
                <w:sz w:val="22"/>
                <w:szCs w:val="22"/>
              </w:rPr>
            </w:pPr>
            <w:r>
              <w:rPr>
                <w:rFonts w:ascii="Times New Roman" w:hAnsi="Times New Roman" w:cs="Times New Roman"/>
                <w:sz w:val="22"/>
                <w:szCs w:val="22"/>
              </w:rPr>
              <w:t>272,023</w:t>
            </w:r>
          </w:p>
        </w:tc>
        <w:tc>
          <w:tcPr>
            <w:tcW w:w="270" w:type="dxa"/>
          </w:tcPr>
          <w:p w14:paraId="3DE17DE6" w14:textId="77777777" w:rsidR="00756557" w:rsidRPr="007E2D44" w:rsidRDefault="00756557" w:rsidP="00756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170" w:type="dxa"/>
            <w:vAlign w:val="bottom"/>
          </w:tcPr>
          <w:p w14:paraId="0EA7AB1D" w14:textId="77777777" w:rsidR="00756557" w:rsidRPr="007E2D44" w:rsidRDefault="00212D35" w:rsidP="00756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29" w:right="-86"/>
              <w:rPr>
                <w:rFonts w:ascii="Times New Roman" w:hAnsi="Times New Roman" w:cs="Times New Roman"/>
                <w:sz w:val="22"/>
                <w:szCs w:val="22"/>
              </w:rPr>
            </w:pPr>
            <w:r>
              <w:rPr>
                <w:rFonts w:ascii="Times New Roman" w:hAnsi="Times New Roman" w:cs="Times New Roman"/>
                <w:sz w:val="22"/>
                <w:szCs w:val="22"/>
              </w:rPr>
              <w:t>272,023</w:t>
            </w:r>
          </w:p>
        </w:tc>
        <w:tc>
          <w:tcPr>
            <w:tcW w:w="270" w:type="dxa"/>
          </w:tcPr>
          <w:p w14:paraId="515C20BF" w14:textId="77777777" w:rsidR="00756557" w:rsidRPr="007E2D44" w:rsidRDefault="00756557" w:rsidP="00756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00" w:type="dxa"/>
            <w:vAlign w:val="bottom"/>
          </w:tcPr>
          <w:p w14:paraId="5661157A" w14:textId="77777777" w:rsidR="00756557" w:rsidRPr="007E2D44" w:rsidRDefault="00212D35" w:rsidP="00756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ind w:left="-129" w:right="-86"/>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6581DE35" w14:textId="77777777" w:rsidR="00756557" w:rsidRPr="007E2D44" w:rsidRDefault="00756557" w:rsidP="00756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14:paraId="42367EE1" w14:textId="77777777" w:rsidR="00756557" w:rsidRPr="007E2D44" w:rsidRDefault="00212D35" w:rsidP="00756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29" w:right="-86"/>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3FAE5F98" w14:textId="77777777" w:rsidR="00756557" w:rsidRPr="007E2D44" w:rsidRDefault="00756557" w:rsidP="00756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00" w:type="dxa"/>
            <w:vAlign w:val="bottom"/>
          </w:tcPr>
          <w:p w14:paraId="1F962C9A" w14:textId="77777777" w:rsidR="00756557" w:rsidRPr="007E2D44" w:rsidRDefault="00212D35" w:rsidP="00756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ind w:left="-129" w:right="-86"/>
              <w:rPr>
                <w:rFonts w:ascii="Times New Roman" w:hAnsi="Times New Roman" w:cs="Times New Roman"/>
                <w:sz w:val="22"/>
                <w:szCs w:val="22"/>
              </w:rPr>
            </w:pPr>
            <w:r>
              <w:rPr>
                <w:rFonts w:ascii="Times New Roman" w:hAnsi="Times New Roman" w:cs="Times New Roman"/>
                <w:sz w:val="22"/>
                <w:szCs w:val="22"/>
              </w:rPr>
              <w:t>226,131</w:t>
            </w:r>
          </w:p>
        </w:tc>
        <w:tc>
          <w:tcPr>
            <w:tcW w:w="270" w:type="dxa"/>
            <w:vAlign w:val="bottom"/>
          </w:tcPr>
          <w:p w14:paraId="5F39D660" w14:textId="77777777" w:rsidR="00756557" w:rsidRPr="007E2D44" w:rsidRDefault="00756557" w:rsidP="00756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14:paraId="48E21730" w14:textId="77777777" w:rsidR="00756557" w:rsidRPr="007E2D44" w:rsidRDefault="00212D35" w:rsidP="00756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29" w:right="-86"/>
              <w:rPr>
                <w:rFonts w:ascii="Times New Roman" w:hAnsi="Times New Roman" w:cs="Times New Roman"/>
                <w:sz w:val="22"/>
                <w:szCs w:val="22"/>
              </w:rPr>
            </w:pPr>
            <w:r>
              <w:rPr>
                <w:rFonts w:ascii="Times New Roman" w:hAnsi="Times New Roman" w:cs="Times New Roman"/>
                <w:sz w:val="22"/>
                <w:szCs w:val="22"/>
              </w:rPr>
              <w:t>226,131</w:t>
            </w:r>
          </w:p>
        </w:tc>
      </w:tr>
    </w:tbl>
    <w:p w14:paraId="3769B003" w14:textId="77777777" w:rsidR="007E2D44" w:rsidRDefault="007E2D44" w:rsidP="00DD0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7"/>
        <w:jc w:val="both"/>
        <w:rPr>
          <w:rFonts w:ascii="Times New Roman" w:hAnsi="Times New Roman" w:cs="Times New Roman"/>
          <w:sz w:val="22"/>
          <w:szCs w:val="20"/>
          <w:lang w:val="en-GB"/>
        </w:rPr>
        <w:sectPr w:rsidR="007E2D44" w:rsidSect="00D35C77">
          <w:headerReference w:type="default" r:id="rId24"/>
          <w:pgSz w:w="16834" w:h="11909" w:orient="landscape" w:code="9"/>
          <w:pgMar w:top="1152" w:right="691" w:bottom="1152" w:left="576" w:header="720" w:footer="720" w:gutter="0"/>
          <w:cols w:space="720"/>
          <w:docGrid w:linePitch="245"/>
        </w:sectPr>
      </w:pPr>
    </w:p>
    <w:p w14:paraId="6C922639" w14:textId="77777777" w:rsidR="00544AD9" w:rsidRPr="007B7F8D" w:rsidRDefault="00544AD9" w:rsidP="00227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i/>
          <w:iCs/>
          <w:sz w:val="22"/>
          <w:szCs w:val="22"/>
        </w:rPr>
      </w:pPr>
      <w:r w:rsidRPr="007B7F8D">
        <w:rPr>
          <w:rFonts w:ascii="Times New Roman" w:hAnsi="Times New Roman" w:cs="Times New Roman"/>
          <w:b/>
          <w:bCs/>
          <w:i/>
          <w:iCs/>
          <w:sz w:val="22"/>
          <w:szCs w:val="22"/>
        </w:rPr>
        <w:lastRenderedPageBreak/>
        <w:t>Financial instruments measured at fair value</w:t>
      </w:r>
    </w:p>
    <w:p w14:paraId="3DD14F52" w14:textId="77777777" w:rsidR="00544AD9" w:rsidRPr="00544AD9" w:rsidRDefault="00544AD9" w:rsidP="00544AD9">
      <w:pPr>
        <w:rPr>
          <w:rFonts w:ascii="Times New Roman" w:hAnsi="Times New Roman" w:cs="Times New Roman"/>
          <w:sz w:val="22"/>
          <w:szCs w:val="22"/>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246"/>
        <w:gridCol w:w="6594"/>
      </w:tblGrid>
      <w:tr w:rsidR="00EA1E56" w:rsidRPr="002F1846" w14:paraId="6F8444E4" w14:textId="77777777" w:rsidTr="002272EC">
        <w:trPr>
          <w:tblHeader/>
        </w:trPr>
        <w:tc>
          <w:tcPr>
            <w:tcW w:w="2340" w:type="dxa"/>
          </w:tcPr>
          <w:p w14:paraId="21DCC4F2" w14:textId="77777777" w:rsidR="00EA1E56" w:rsidRPr="00952FA9" w:rsidRDefault="00EA1E56" w:rsidP="004D1BEA">
            <w:pPr>
              <w:pStyle w:val="block"/>
              <w:spacing w:after="0" w:line="240" w:lineRule="auto"/>
              <w:ind w:left="166" w:right="-112" w:hanging="166"/>
              <w:rPr>
                <w:b/>
                <w:bCs/>
                <w:szCs w:val="22"/>
                <w:lang w:bidi="th-TH"/>
              </w:rPr>
            </w:pPr>
            <w:r w:rsidRPr="00952FA9">
              <w:rPr>
                <w:b/>
                <w:bCs/>
                <w:szCs w:val="22"/>
                <w:lang w:bidi="th-TH"/>
              </w:rPr>
              <w:t>Type</w:t>
            </w:r>
          </w:p>
        </w:tc>
        <w:tc>
          <w:tcPr>
            <w:tcW w:w="246" w:type="dxa"/>
          </w:tcPr>
          <w:p w14:paraId="2D7C4EAF" w14:textId="77777777" w:rsidR="00EA1E56" w:rsidRPr="00952FA9" w:rsidRDefault="00EA1E56" w:rsidP="004D1BEA">
            <w:pPr>
              <w:pStyle w:val="block"/>
              <w:spacing w:after="0" w:line="240" w:lineRule="auto"/>
              <w:ind w:left="0" w:right="-7"/>
              <w:rPr>
                <w:b/>
                <w:bCs/>
                <w:szCs w:val="22"/>
                <w:lang w:bidi="th-TH"/>
              </w:rPr>
            </w:pPr>
          </w:p>
        </w:tc>
        <w:tc>
          <w:tcPr>
            <w:tcW w:w="6594" w:type="dxa"/>
          </w:tcPr>
          <w:p w14:paraId="14E35017" w14:textId="77777777" w:rsidR="00EA1E56" w:rsidRPr="00952FA9" w:rsidRDefault="00EA1E56" w:rsidP="004D1BEA">
            <w:pPr>
              <w:pStyle w:val="block"/>
              <w:spacing w:after="0" w:line="240" w:lineRule="auto"/>
              <w:ind w:left="0"/>
              <w:jc w:val="thaiDistribute"/>
              <w:rPr>
                <w:b/>
                <w:bCs/>
                <w:szCs w:val="22"/>
                <w:lang w:bidi="th-TH"/>
              </w:rPr>
            </w:pPr>
            <w:r w:rsidRPr="00952FA9">
              <w:rPr>
                <w:b/>
                <w:bCs/>
                <w:szCs w:val="22"/>
                <w:lang w:bidi="th-TH"/>
              </w:rPr>
              <w:t>Valuation technique</w:t>
            </w:r>
          </w:p>
        </w:tc>
      </w:tr>
      <w:tr w:rsidR="00EA1E56" w:rsidRPr="002F1846" w14:paraId="1C9C77A7" w14:textId="77777777" w:rsidTr="002272EC">
        <w:tc>
          <w:tcPr>
            <w:tcW w:w="2340" w:type="dxa"/>
          </w:tcPr>
          <w:p w14:paraId="4053C40E" w14:textId="77777777" w:rsidR="00EA1E56" w:rsidRPr="00952FA9" w:rsidRDefault="00EA1E56" w:rsidP="004D1BEA">
            <w:pPr>
              <w:pStyle w:val="block"/>
              <w:spacing w:after="0" w:line="240" w:lineRule="auto"/>
              <w:ind w:left="166" w:right="-112" w:hanging="166"/>
              <w:rPr>
                <w:szCs w:val="22"/>
              </w:rPr>
            </w:pPr>
            <w:r w:rsidRPr="00952FA9">
              <w:rPr>
                <w:szCs w:val="22"/>
              </w:rPr>
              <w:t>Investments in marketable unit trusts classified as financial assets measured at FVTPL</w:t>
            </w:r>
          </w:p>
        </w:tc>
        <w:tc>
          <w:tcPr>
            <w:tcW w:w="246" w:type="dxa"/>
          </w:tcPr>
          <w:p w14:paraId="68953635" w14:textId="77777777" w:rsidR="00EA1E56" w:rsidRPr="00952FA9" w:rsidRDefault="00EA1E56" w:rsidP="004D1BEA">
            <w:pPr>
              <w:pStyle w:val="block"/>
              <w:spacing w:after="0" w:line="240" w:lineRule="auto"/>
              <w:ind w:left="0" w:right="-7"/>
              <w:rPr>
                <w:szCs w:val="22"/>
                <w:lang w:bidi="th-TH"/>
              </w:rPr>
            </w:pPr>
          </w:p>
        </w:tc>
        <w:tc>
          <w:tcPr>
            <w:tcW w:w="6594" w:type="dxa"/>
          </w:tcPr>
          <w:p w14:paraId="3F4D8963" w14:textId="77777777" w:rsidR="00EA1E56" w:rsidRPr="00952FA9" w:rsidRDefault="00EA1E56" w:rsidP="004D1BEA">
            <w:pPr>
              <w:pStyle w:val="block"/>
              <w:spacing w:after="0" w:line="240" w:lineRule="auto"/>
              <w:ind w:left="0"/>
              <w:jc w:val="thaiDistribute"/>
              <w:rPr>
                <w:szCs w:val="22"/>
              </w:rPr>
            </w:pPr>
            <w:r w:rsidRPr="00952FA9">
              <w:rPr>
                <w:szCs w:val="22"/>
              </w:rPr>
              <w:t>The net asset value as of the reporting date.</w:t>
            </w:r>
          </w:p>
        </w:tc>
      </w:tr>
    </w:tbl>
    <w:p w14:paraId="39A70F98" w14:textId="77777777" w:rsidR="00507DFD" w:rsidRPr="00507DFD" w:rsidRDefault="00507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590E1076" w14:textId="139980C0" w:rsidR="005450D5" w:rsidRPr="00BB79F5" w:rsidRDefault="00DB1023" w:rsidP="00BB79F5">
      <w:pPr>
        <w:pStyle w:val="Heading1"/>
        <w:keepLines/>
        <w:numPr>
          <w:ilvl w:val="0"/>
          <w:numId w:val="0"/>
        </w:numPr>
        <w:shd w:val="clear" w:color="auto" w:fill="auto"/>
        <w:ind w:left="540" w:hanging="540"/>
        <w:jc w:val="thaiDistribute"/>
        <w:rPr>
          <w:rFonts w:ascii="Times New Roman" w:hAnsi="Times New Roman"/>
          <w:i w:val="0"/>
          <w:iCs w:val="0"/>
          <w:sz w:val="24"/>
          <w:szCs w:val="24"/>
          <w:u w:val="none"/>
        </w:rPr>
      </w:pPr>
      <w:r w:rsidRPr="00BB79F5">
        <w:rPr>
          <w:rFonts w:ascii="Times New Roman" w:hAnsi="Times New Roman"/>
          <w:i w:val="0"/>
          <w:iCs w:val="0"/>
          <w:sz w:val="24"/>
          <w:szCs w:val="24"/>
          <w:u w:val="none"/>
        </w:rPr>
        <w:t>1</w:t>
      </w:r>
      <w:r w:rsidR="0073277E">
        <w:rPr>
          <w:rFonts w:ascii="Times New Roman" w:hAnsi="Times New Roman"/>
          <w:i w:val="0"/>
          <w:iCs w:val="0"/>
          <w:sz w:val="24"/>
          <w:szCs w:val="24"/>
          <w:u w:val="none"/>
        </w:rPr>
        <w:t>1</w:t>
      </w:r>
      <w:r w:rsidR="005450D5" w:rsidRPr="00BB79F5">
        <w:rPr>
          <w:rFonts w:ascii="Times New Roman" w:hAnsi="Times New Roman"/>
          <w:i w:val="0"/>
          <w:iCs w:val="0"/>
          <w:sz w:val="24"/>
          <w:szCs w:val="24"/>
          <w:u w:val="none"/>
        </w:rPr>
        <w:tab/>
        <w:t>Commitments with non-related parties</w:t>
      </w:r>
    </w:p>
    <w:p w14:paraId="0B9A5B55" w14:textId="77777777" w:rsidR="005450D5" w:rsidRPr="00BB79F5" w:rsidRDefault="005450D5" w:rsidP="00BB7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rPr>
          <w:rFonts w:ascii="Times New Roman" w:hAnsi="Times New Roman"/>
          <w:sz w:val="22"/>
          <w:szCs w:val="22"/>
        </w:rPr>
      </w:pPr>
    </w:p>
    <w:p w14:paraId="3BAE84E6" w14:textId="77777777" w:rsidR="00282E10" w:rsidRPr="006827EE" w:rsidRDefault="00282E10" w:rsidP="00D436AD">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240" w:lineRule="auto"/>
        <w:jc w:val="both"/>
        <w:rPr>
          <w:rFonts w:ascii="Times New Roman" w:hAnsi="Times New Roman" w:cs="Times New Roman"/>
          <w:b/>
          <w:bCs/>
          <w:i/>
          <w:iCs/>
          <w:sz w:val="22"/>
          <w:szCs w:val="22"/>
        </w:rPr>
      </w:pPr>
      <w:r w:rsidRPr="006827EE">
        <w:rPr>
          <w:rFonts w:ascii="Times New Roman" w:hAnsi="Times New Roman" w:cs="Times New Roman"/>
          <w:b/>
          <w:bCs/>
          <w:i/>
          <w:iCs/>
          <w:sz w:val="22"/>
          <w:szCs w:val="22"/>
        </w:rPr>
        <w:t>Capital commitme</w:t>
      </w:r>
      <w:r w:rsidRPr="00AB29D7">
        <w:rPr>
          <w:rFonts w:ascii="Times New Roman" w:hAnsi="Times New Roman" w:cs="Times New Roman"/>
          <w:b/>
          <w:bCs/>
          <w:i/>
          <w:iCs/>
          <w:sz w:val="22"/>
          <w:szCs w:val="22"/>
        </w:rPr>
        <w:t>nts</w:t>
      </w:r>
    </w:p>
    <w:p w14:paraId="312D4E29" w14:textId="77777777" w:rsidR="00282E10" w:rsidRDefault="00282E10" w:rsidP="00282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rPr>
          <w:rFonts w:ascii="Times New Roman" w:hAnsi="Times New Roman"/>
          <w:sz w:val="22"/>
          <w:szCs w:val="22"/>
        </w:rPr>
      </w:pPr>
    </w:p>
    <w:tbl>
      <w:tblPr>
        <w:tblW w:w="8820" w:type="dxa"/>
        <w:tblInd w:w="810" w:type="dxa"/>
        <w:tblLayout w:type="fixed"/>
        <w:tblLook w:val="0000" w:firstRow="0" w:lastRow="0" w:firstColumn="0" w:lastColumn="0" w:noHBand="0" w:noVBand="0"/>
      </w:tblPr>
      <w:tblGrid>
        <w:gridCol w:w="7110"/>
        <w:gridCol w:w="1710"/>
      </w:tblGrid>
      <w:tr w:rsidR="002F7945" w:rsidRPr="00CF07BA" w14:paraId="269E609C" w14:textId="77777777" w:rsidTr="00150F13">
        <w:trPr>
          <w:trHeight w:val="80"/>
        </w:trPr>
        <w:tc>
          <w:tcPr>
            <w:tcW w:w="7110" w:type="dxa"/>
          </w:tcPr>
          <w:p w14:paraId="321C563C" w14:textId="77777777" w:rsidR="002F7945" w:rsidRDefault="002F7945" w:rsidP="009B5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p w14:paraId="0424FF63" w14:textId="77777777" w:rsidR="002F7945" w:rsidRDefault="002F7945" w:rsidP="009B5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p>
          <w:p w14:paraId="1A66264D" w14:textId="77777777" w:rsidR="00150F13" w:rsidRDefault="00150F13" w:rsidP="009B5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p>
          <w:p w14:paraId="5BD80753" w14:textId="77777777" w:rsidR="00150F13" w:rsidRDefault="00150F13" w:rsidP="009B5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p>
          <w:p w14:paraId="099DF391" w14:textId="77777777" w:rsidR="00F14262" w:rsidRDefault="00F14262" w:rsidP="009B5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p>
          <w:p w14:paraId="0B95B12F" w14:textId="77777777" w:rsidR="002F7945" w:rsidRPr="00717A7D" w:rsidRDefault="002F7945" w:rsidP="009B5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r w:rsidRPr="00717A7D">
              <w:rPr>
                <w:rFonts w:ascii="Times New Roman" w:hAnsi="Times New Roman" w:cs="Times New Roman"/>
                <w:b/>
                <w:bCs/>
                <w:i/>
                <w:iCs/>
                <w:sz w:val="22"/>
                <w:szCs w:val="22"/>
              </w:rPr>
              <w:t xml:space="preserve">At </w:t>
            </w:r>
            <w:r w:rsidR="00221198">
              <w:rPr>
                <w:rFonts w:ascii="Times New Roman" w:hAnsi="Times New Roman" w:cs="Times New Roman"/>
                <w:b/>
                <w:bCs/>
                <w:i/>
                <w:iCs/>
                <w:sz w:val="22"/>
                <w:szCs w:val="22"/>
              </w:rPr>
              <w:t>31 March 2021</w:t>
            </w:r>
          </w:p>
        </w:tc>
        <w:tc>
          <w:tcPr>
            <w:tcW w:w="1710" w:type="dxa"/>
          </w:tcPr>
          <w:p w14:paraId="08BB11B3" w14:textId="77777777" w:rsidR="00221198" w:rsidRDefault="00221198" w:rsidP="00C1372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138"/>
              </w:tabs>
              <w:ind w:left="-135" w:right="-108"/>
              <w:jc w:val="center"/>
              <w:rPr>
                <w:rFonts w:ascii="Times New Roman" w:hAnsi="Times New Roman" w:cs="Times New Roman"/>
                <w:b/>
                <w:bCs/>
                <w:sz w:val="22"/>
                <w:szCs w:val="22"/>
              </w:rPr>
            </w:pPr>
            <w:r>
              <w:rPr>
                <w:rFonts w:ascii="Times New Roman" w:hAnsi="Times New Roman" w:cs="Times New Roman"/>
                <w:b/>
                <w:bCs/>
                <w:sz w:val="22"/>
                <w:szCs w:val="22"/>
              </w:rPr>
              <w:t>Consolidated</w:t>
            </w:r>
          </w:p>
          <w:p w14:paraId="0BA2A74B" w14:textId="77777777" w:rsidR="00221198" w:rsidRDefault="00221198" w:rsidP="00C1372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138"/>
              </w:tabs>
              <w:ind w:left="-135" w:right="-108"/>
              <w:jc w:val="center"/>
              <w:rPr>
                <w:rFonts w:ascii="Times New Roman" w:hAnsi="Times New Roman" w:cs="Times New Roman"/>
                <w:b/>
                <w:bCs/>
                <w:sz w:val="22"/>
                <w:szCs w:val="22"/>
              </w:rPr>
            </w:pPr>
            <w:r>
              <w:rPr>
                <w:rFonts w:ascii="Times New Roman" w:hAnsi="Times New Roman" w:cs="Times New Roman"/>
                <w:b/>
                <w:bCs/>
                <w:sz w:val="22"/>
                <w:szCs w:val="22"/>
              </w:rPr>
              <w:t>financial</w:t>
            </w:r>
          </w:p>
          <w:p w14:paraId="79F8A29D" w14:textId="77777777" w:rsidR="00150F13" w:rsidRDefault="00221198" w:rsidP="00C1372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138"/>
              </w:tabs>
              <w:ind w:left="-135" w:right="-108"/>
              <w:jc w:val="center"/>
              <w:rPr>
                <w:rFonts w:ascii="Times New Roman" w:hAnsi="Times New Roman" w:cs="Times New Roman"/>
                <w:b/>
                <w:bCs/>
                <w:sz w:val="22"/>
                <w:szCs w:val="22"/>
              </w:rPr>
            </w:pPr>
            <w:r>
              <w:rPr>
                <w:rFonts w:ascii="Times New Roman" w:hAnsi="Times New Roman" w:cs="Times New Roman"/>
                <w:b/>
                <w:bCs/>
                <w:sz w:val="22"/>
                <w:szCs w:val="22"/>
              </w:rPr>
              <w:t>statements</w:t>
            </w:r>
            <w:r w:rsidR="002F7945">
              <w:rPr>
                <w:rFonts w:ascii="Times New Roman" w:hAnsi="Times New Roman" w:cs="Times New Roman"/>
                <w:b/>
                <w:bCs/>
                <w:sz w:val="22"/>
                <w:szCs w:val="22"/>
              </w:rPr>
              <w:t>/</w:t>
            </w:r>
          </w:p>
          <w:p w14:paraId="52834DFB" w14:textId="77777777" w:rsidR="002F7945" w:rsidRPr="00422C49" w:rsidRDefault="002F7945" w:rsidP="00C1372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138"/>
              </w:tabs>
              <w:ind w:left="-135" w:right="-108"/>
              <w:jc w:val="center"/>
              <w:rPr>
                <w:rFonts w:ascii="Times New Roman" w:hAnsi="Times New Roman" w:cs="Times New Roman"/>
                <w:b/>
                <w:bCs/>
                <w:sz w:val="22"/>
                <w:szCs w:val="22"/>
              </w:rPr>
            </w:pPr>
            <w:r w:rsidRPr="00422C49">
              <w:rPr>
                <w:rFonts w:ascii="Times New Roman" w:hAnsi="Times New Roman" w:cs="Times New Roman"/>
                <w:b/>
                <w:bCs/>
                <w:sz w:val="22"/>
                <w:szCs w:val="22"/>
              </w:rPr>
              <w:t>Separate</w:t>
            </w:r>
          </w:p>
          <w:p w14:paraId="12537439" w14:textId="77777777" w:rsidR="002F7945" w:rsidRPr="00CF07BA" w:rsidRDefault="002F7945" w:rsidP="00422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7"/>
                <w:tab w:val="center" w:pos="1138"/>
              </w:tabs>
              <w:ind w:left="-135" w:right="-108"/>
              <w:jc w:val="center"/>
              <w:rPr>
                <w:rFonts w:ascii="Times New Roman" w:hAnsi="Times New Roman" w:cs="Times New Roman"/>
                <w:b/>
                <w:bCs/>
                <w:sz w:val="22"/>
                <w:szCs w:val="22"/>
              </w:rPr>
            </w:pPr>
            <w:r w:rsidRPr="00422C49">
              <w:rPr>
                <w:rFonts w:ascii="Times New Roman" w:hAnsi="Times New Roman" w:cs="Times New Roman"/>
                <w:b/>
                <w:bCs/>
                <w:sz w:val="22"/>
                <w:szCs w:val="22"/>
              </w:rPr>
              <w:t>financial statements</w:t>
            </w:r>
          </w:p>
        </w:tc>
      </w:tr>
      <w:tr w:rsidR="002F7945" w:rsidRPr="007C6BEF" w14:paraId="2F744A43" w14:textId="77777777" w:rsidTr="00150F13">
        <w:trPr>
          <w:trHeight w:val="80"/>
        </w:trPr>
        <w:tc>
          <w:tcPr>
            <w:tcW w:w="7110" w:type="dxa"/>
          </w:tcPr>
          <w:p w14:paraId="24ED1977" w14:textId="77777777" w:rsidR="002F7945" w:rsidRPr="00016ED7" w:rsidRDefault="002F7945" w:rsidP="00BE1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394"/>
              <w:rPr>
                <w:rFonts w:ascii="Times New Roman" w:hAnsi="Times New Roman"/>
                <w:b/>
                <w:bCs/>
                <w:sz w:val="22"/>
                <w:szCs w:val="22"/>
              </w:rPr>
            </w:pPr>
          </w:p>
        </w:tc>
        <w:tc>
          <w:tcPr>
            <w:tcW w:w="1710" w:type="dxa"/>
          </w:tcPr>
          <w:p w14:paraId="36F6A713" w14:textId="77777777" w:rsidR="002F7945" w:rsidRPr="002F7945" w:rsidRDefault="002F7945" w:rsidP="00150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9" w:right="-114"/>
              <w:jc w:val="center"/>
              <w:rPr>
                <w:rFonts w:ascii="Times New Roman" w:hAnsi="Times New Roman"/>
                <w:i/>
                <w:iCs/>
                <w:sz w:val="22"/>
                <w:szCs w:val="22"/>
              </w:rPr>
            </w:pPr>
            <w:r w:rsidRPr="00422C49">
              <w:rPr>
                <w:rFonts w:ascii="Times New Roman" w:hAnsi="Times New Roman"/>
                <w:i/>
                <w:iCs/>
                <w:sz w:val="22"/>
                <w:szCs w:val="22"/>
              </w:rPr>
              <w:t>(in thousand Baht)</w:t>
            </w:r>
          </w:p>
        </w:tc>
      </w:tr>
      <w:tr w:rsidR="00C13726" w:rsidRPr="007C6BEF" w14:paraId="7EC80B97" w14:textId="77777777" w:rsidTr="00150F13">
        <w:trPr>
          <w:trHeight w:val="80"/>
        </w:trPr>
        <w:tc>
          <w:tcPr>
            <w:tcW w:w="7110" w:type="dxa"/>
          </w:tcPr>
          <w:p w14:paraId="1B51B553" w14:textId="77777777" w:rsidR="00C13726" w:rsidRPr="00E9578E" w:rsidRDefault="00C13726" w:rsidP="00BE1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394"/>
              <w:rPr>
                <w:rFonts w:ascii="Times New Roman" w:hAnsi="Times New Roman"/>
                <w:sz w:val="22"/>
                <w:szCs w:val="22"/>
              </w:rPr>
            </w:pPr>
            <w:r w:rsidRPr="00E9578E">
              <w:rPr>
                <w:rFonts w:ascii="Times New Roman" w:hAnsi="Times New Roman"/>
                <w:sz w:val="22"/>
                <w:szCs w:val="22"/>
              </w:rPr>
              <w:t xml:space="preserve">Contracted but not provided for (mainly </w:t>
            </w:r>
            <w:r>
              <w:rPr>
                <w:rFonts w:ascii="Times New Roman" w:hAnsi="Times New Roman"/>
                <w:sz w:val="22"/>
                <w:szCs w:val="22"/>
              </w:rPr>
              <w:t>represents real estate</w:t>
            </w:r>
          </w:p>
        </w:tc>
        <w:tc>
          <w:tcPr>
            <w:tcW w:w="1710" w:type="dxa"/>
          </w:tcPr>
          <w:p w14:paraId="28A5E17C" w14:textId="77777777" w:rsidR="00C13726" w:rsidRPr="007C6BEF" w:rsidRDefault="00C13726" w:rsidP="00F65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5"/>
              </w:tabs>
              <w:spacing w:line="260" w:lineRule="atLeast"/>
              <w:ind w:right="99"/>
              <w:rPr>
                <w:rFonts w:ascii="Times New Roman" w:hAnsi="Times New Roman"/>
                <w:sz w:val="22"/>
                <w:szCs w:val="22"/>
              </w:rPr>
            </w:pPr>
          </w:p>
        </w:tc>
      </w:tr>
      <w:tr w:rsidR="00C13726" w:rsidRPr="007C6BEF" w14:paraId="75004782" w14:textId="77777777" w:rsidTr="00150F13">
        <w:trPr>
          <w:trHeight w:val="80"/>
        </w:trPr>
        <w:tc>
          <w:tcPr>
            <w:tcW w:w="7110" w:type="dxa"/>
          </w:tcPr>
          <w:p w14:paraId="5B718CE0" w14:textId="77777777" w:rsidR="00C13726" w:rsidRPr="00E9578E" w:rsidRDefault="00C13726" w:rsidP="00BE1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394"/>
              <w:rPr>
                <w:rFonts w:ascii="Times New Roman" w:hAnsi="Times New Roman"/>
                <w:sz w:val="22"/>
                <w:szCs w:val="22"/>
              </w:rPr>
            </w:pPr>
            <w:r w:rsidRPr="00E9578E">
              <w:rPr>
                <w:rFonts w:ascii="Times New Roman" w:hAnsi="Times New Roman"/>
                <w:sz w:val="22"/>
                <w:szCs w:val="22"/>
              </w:rPr>
              <w:t xml:space="preserve">  development </w:t>
            </w:r>
            <w:r>
              <w:rPr>
                <w:rFonts w:ascii="Times New Roman" w:hAnsi="Times New Roman"/>
                <w:sz w:val="22"/>
                <w:szCs w:val="22"/>
              </w:rPr>
              <w:t>projects and contracts for construction costs of</w:t>
            </w:r>
          </w:p>
        </w:tc>
        <w:tc>
          <w:tcPr>
            <w:tcW w:w="1710" w:type="dxa"/>
          </w:tcPr>
          <w:p w14:paraId="2E36524E" w14:textId="77777777" w:rsidR="00C13726" w:rsidRPr="007C6BEF" w:rsidRDefault="00C13726" w:rsidP="00CD6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79"/>
              <w:rPr>
                <w:rFonts w:ascii="Times New Roman" w:hAnsi="Times New Roman"/>
                <w:sz w:val="22"/>
                <w:szCs w:val="22"/>
              </w:rPr>
            </w:pPr>
          </w:p>
        </w:tc>
      </w:tr>
      <w:tr w:rsidR="00C13726" w:rsidRPr="007C6BEF" w14:paraId="30AAF615" w14:textId="77777777" w:rsidTr="00150F13">
        <w:trPr>
          <w:trHeight w:val="80"/>
        </w:trPr>
        <w:tc>
          <w:tcPr>
            <w:tcW w:w="7110" w:type="dxa"/>
          </w:tcPr>
          <w:p w14:paraId="26C449E1" w14:textId="77777777" w:rsidR="00C13726" w:rsidRPr="00E9578E" w:rsidRDefault="00C13726" w:rsidP="00BE1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394"/>
              <w:rPr>
                <w:rFonts w:ascii="Times New Roman" w:hAnsi="Times New Roman"/>
                <w:sz w:val="22"/>
                <w:szCs w:val="22"/>
              </w:rPr>
            </w:pPr>
            <w:r w:rsidRPr="00E9578E">
              <w:rPr>
                <w:rFonts w:ascii="Times New Roman" w:hAnsi="Times New Roman"/>
                <w:sz w:val="22"/>
                <w:szCs w:val="22"/>
              </w:rPr>
              <w:t xml:space="preserve">  </w:t>
            </w:r>
            <w:r>
              <w:rPr>
                <w:rFonts w:ascii="Times New Roman" w:hAnsi="Times New Roman"/>
                <w:sz w:val="22"/>
                <w:szCs w:val="22"/>
              </w:rPr>
              <w:t>water treatment and water production for industry systems)</w:t>
            </w:r>
          </w:p>
        </w:tc>
        <w:tc>
          <w:tcPr>
            <w:tcW w:w="1710" w:type="dxa"/>
            <w:tcBorders>
              <w:bottom w:val="single" w:sz="4" w:space="0" w:color="auto"/>
            </w:tcBorders>
          </w:tcPr>
          <w:p w14:paraId="5352F5C2" w14:textId="60C7019B" w:rsidR="00C13726" w:rsidRPr="007C6BEF" w:rsidRDefault="00A11FD0" w:rsidP="00150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4"/>
              </w:tabs>
              <w:ind w:right="-79"/>
              <w:rPr>
                <w:rFonts w:ascii="Times New Roman" w:hAnsi="Times New Roman"/>
                <w:sz w:val="22"/>
                <w:szCs w:val="22"/>
              </w:rPr>
            </w:pPr>
            <w:r>
              <w:rPr>
                <w:rFonts w:ascii="Times New Roman" w:hAnsi="Times New Roman"/>
                <w:sz w:val="22"/>
                <w:szCs w:val="22"/>
              </w:rPr>
              <w:t>322,241</w:t>
            </w:r>
          </w:p>
        </w:tc>
      </w:tr>
      <w:tr w:rsidR="00C13726" w:rsidRPr="000A7C0A" w14:paraId="3A8ECDE8" w14:textId="77777777" w:rsidTr="00150F13">
        <w:trPr>
          <w:trHeight w:val="80"/>
        </w:trPr>
        <w:tc>
          <w:tcPr>
            <w:tcW w:w="7110" w:type="dxa"/>
          </w:tcPr>
          <w:p w14:paraId="29AF5EF8" w14:textId="77777777" w:rsidR="00C13726" w:rsidRPr="00E9578E" w:rsidRDefault="00C13726" w:rsidP="00BE1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b/>
                <w:bCs/>
                <w:sz w:val="22"/>
                <w:szCs w:val="22"/>
              </w:rPr>
            </w:pPr>
            <w:r>
              <w:rPr>
                <w:rFonts w:ascii="Times New Roman" w:hAnsi="Times New Roman" w:cs="Times New Roman"/>
                <w:b/>
                <w:bCs/>
                <w:sz w:val="22"/>
                <w:szCs w:val="22"/>
              </w:rPr>
              <w:t>Total</w:t>
            </w:r>
          </w:p>
        </w:tc>
        <w:tc>
          <w:tcPr>
            <w:tcW w:w="1710" w:type="dxa"/>
            <w:tcBorders>
              <w:top w:val="single" w:sz="4" w:space="0" w:color="auto"/>
              <w:bottom w:val="double" w:sz="4" w:space="0" w:color="auto"/>
            </w:tcBorders>
          </w:tcPr>
          <w:p w14:paraId="47DB13AE" w14:textId="4E78BA6C" w:rsidR="00C13726" w:rsidRPr="00150F13" w:rsidRDefault="00A11FD0" w:rsidP="00150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4"/>
              </w:tabs>
              <w:ind w:right="-79"/>
              <w:rPr>
                <w:rFonts w:ascii="Times New Roman" w:hAnsi="Times New Roman" w:cs="Times New Roman"/>
                <w:b/>
                <w:bCs/>
                <w:sz w:val="22"/>
                <w:szCs w:val="22"/>
              </w:rPr>
            </w:pPr>
            <w:r>
              <w:rPr>
                <w:rFonts w:ascii="Times New Roman" w:hAnsi="Times New Roman" w:cs="Times New Roman"/>
                <w:b/>
                <w:bCs/>
                <w:sz w:val="22"/>
                <w:szCs w:val="22"/>
              </w:rPr>
              <w:t>322,241</w:t>
            </w:r>
          </w:p>
        </w:tc>
      </w:tr>
    </w:tbl>
    <w:p w14:paraId="137E1301" w14:textId="77777777" w:rsidR="00150F13" w:rsidRDefault="00282E10" w:rsidP="00594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6"/>
        </w:tabs>
        <w:rPr>
          <w:rFonts w:ascii="Times New Roman" w:hAnsi="Times New Roman" w:cs="Times New Roman"/>
          <w:b/>
          <w:bCs/>
          <w:i/>
          <w:iCs/>
          <w:sz w:val="22"/>
          <w:szCs w:val="22"/>
        </w:rPr>
      </w:pPr>
      <w:r>
        <w:rPr>
          <w:rFonts w:ascii="Times New Roman" w:hAnsi="Times New Roman"/>
          <w:sz w:val="22"/>
          <w:szCs w:val="22"/>
        </w:rPr>
        <w:tab/>
      </w:r>
    </w:p>
    <w:p w14:paraId="66ABB90B" w14:textId="77777777" w:rsidR="00282E10" w:rsidRPr="00AB29D7" w:rsidRDefault="0071746B" w:rsidP="00746BFA">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i/>
          <w:iCs/>
          <w:sz w:val="22"/>
          <w:szCs w:val="22"/>
        </w:rPr>
      </w:pPr>
      <w:r>
        <w:rPr>
          <w:rFonts w:ascii="Times New Roman" w:hAnsi="Times New Roman" w:cs="Times New Roman"/>
          <w:b/>
          <w:bCs/>
          <w:i/>
          <w:iCs/>
          <w:sz w:val="22"/>
          <w:szCs w:val="22"/>
        </w:rPr>
        <w:t>Lease commitments</w:t>
      </w:r>
    </w:p>
    <w:p w14:paraId="64E6D73A" w14:textId="77777777" w:rsidR="00282E10" w:rsidRDefault="00282E10" w:rsidP="00AB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00"/>
        </w:tabs>
        <w:spacing w:line="240" w:lineRule="auto"/>
        <w:ind w:left="540"/>
        <w:jc w:val="both"/>
        <w:rPr>
          <w:rFonts w:ascii="Times New Roman" w:hAnsi="Times New Roman" w:cs="Times New Roman"/>
          <w:b/>
          <w:bCs/>
          <w:i/>
          <w:iCs/>
          <w:sz w:val="22"/>
          <w:szCs w:val="22"/>
        </w:rPr>
      </w:pPr>
    </w:p>
    <w:tbl>
      <w:tblPr>
        <w:tblW w:w="8820" w:type="dxa"/>
        <w:tblInd w:w="810" w:type="dxa"/>
        <w:tblLayout w:type="fixed"/>
        <w:tblLook w:val="0000" w:firstRow="0" w:lastRow="0" w:firstColumn="0" w:lastColumn="0" w:noHBand="0" w:noVBand="0"/>
      </w:tblPr>
      <w:tblGrid>
        <w:gridCol w:w="7110"/>
        <w:gridCol w:w="1710"/>
      </w:tblGrid>
      <w:tr w:rsidR="005C0456" w:rsidRPr="00CF07BA" w14:paraId="04988D58" w14:textId="77777777" w:rsidTr="00150F13">
        <w:trPr>
          <w:trHeight w:val="80"/>
        </w:trPr>
        <w:tc>
          <w:tcPr>
            <w:tcW w:w="7110" w:type="dxa"/>
          </w:tcPr>
          <w:p w14:paraId="06DBAC0F" w14:textId="77777777" w:rsidR="005C0456" w:rsidRDefault="005C0456" w:rsidP="006A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p w14:paraId="346462B6" w14:textId="77777777" w:rsidR="005C0456" w:rsidRDefault="005C0456" w:rsidP="006A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p>
          <w:p w14:paraId="0A2BC0DA" w14:textId="77777777" w:rsidR="00150F13" w:rsidRDefault="00150F13" w:rsidP="006A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p>
          <w:p w14:paraId="4B9231C7" w14:textId="77777777" w:rsidR="00150F13" w:rsidRDefault="00150F13" w:rsidP="006A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p>
          <w:p w14:paraId="428C7D2E" w14:textId="77777777" w:rsidR="00E15B6A" w:rsidRDefault="00E15B6A" w:rsidP="006A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p>
          <w:p w14:paraId="22AB180B" w14:textId="77777777" w:rsidR="005C0456" w:rsidRPr="00717A7D" w:rsidRDefault="00594D56" w:rsidP="006A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r w:rsidRPr="00717A7D">
              <w:rPr>
                <w:rFonts w:ascii="Times New Roman" w:hAnsi="Times New Roman" w:cs="Times New Roman"/>
                <w:b/>
                <w:bCs/>
                <w:i/>
                <w:iCs/>
                <w:sz w:val="22"/>
                <w:szCs w:val="22"/>
              </w:rPr>
              <w:t xml:space="preserve">At </w:t>
            </w:r>
            <w:r>
              <w:rPr>
                <w:rFonts w:ascii="Times New Roman" w:hAnsi="Times New Roman" w:cs="Times New Roman"/>
                <w:b/>
                <w:bCs/>
                <w:i/>
                <w:iCs/>
                <w:sz w:val="22"/>
                <w:szCs w:val="22"/>
              </w:rPr>
              <w:t>31 March 2021</w:t>
            </w:r>
          </w:p>
        </w:tc>
        <w:tc>
          <w:tcPr>
            <w:tcW w:w="1710" w:type="dxa"/>
          </w:tcPr>
          <w:p w14:paraId="18C618AB" w14:textId="77777777" w:rsidR="00594D56" w:rsidRDefault="00594D56" w:rsidP="00594D5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138"/>
              </w:tabs>
              <w:ind w:left="-135" w:right="-108"/>
              <w:jc w:val="center"/>
              <w:rPr>
                <w:rFonts w:ascii="Times New Roman" w:hAnsi="Times New Roman" w:cs="Times New Roman"/>
                <w:b/>
                <w:bCs/>
                <w:sz w:val="22"/>
                <w:szCs w:val="22"/>
              </w:rPr>
            </w:pPr>
            <w:r>
              <w:rPr>
                <w:rFonts w:ascii="Times New Roman" w:hAnsi="Times New Roman" w:cs="Times New Roman"/>
                <w:b/>
                <w:bCs/>
                <w:sz w:val="22"/>
                <w:szCs w:val="22"/>
              </w:rPr>
              <w:t>Consolidated</w:t>
            </w:r>
          </w:p>
          <w:p w14:paraId="02AD1438" w14:textId="77777777" w:rsidR="00594D56" w:rsidRDefault="00594D56" w:rsidP="00594D5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138"/>
              </w:tabs>
              <w:ind w:left="-135" w:right="-108"/>
              <w:jc w:val="center"/>
              <w:rPr>
                <w:rFonts w:ascii="Times New Roman" w:hAnsi="Times New Roman" w:cs="Times New Roman"/>
                <w:b/>
                <w:bCs/>
                <w:sz w:val="22"/>
                <w:szCs w:val="22"/>
              </w:rPr>
            </w:pPr>
            <w:r>
              <w:rPr>
                <w:rFonts w:ascii="Times New Roman" w:hAnsi="Times New Roman" w:cs="Times New Roman"/>
                <w:b/>
                <w:bCs/>
                <w:sz w:val="22"/>
                <w:szCs w:val="22"/>
              </w:rPr>
              <w:t>financial</w:t>
            </w:r>
          </w:p>
          <w:p w14:paraId="44ED4F62" w14:textId="77777777" w:rsidR="00594D56" w:rsidRDefault="00594D56" w:rsidP="00594D5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138"/>
              </w:tabs>
              <w:ind w:left="-135" w:right="-108"/>
              <w:jc w:val="center"/>
              <w:rPr>
                <w:rFonts w:ascii="Times New Roman" w:hAnsi="Times New Roman" w:cs="Times New Roman"/>
                <w:b/>
                <w:bCs/>
                <w:sz w:val="22"/>
                <w:szCs w:val="22"/>
              </w:rPr>
            </w:pPr>
            <w:r>
              <w:rPr>
                <w:rFonts w:ascii="Times New Roman" w:hAnsi="Times New Roman" w:cs="Times New Roman"/>
                <w:b/>
                <w:bCs/>
                <w:sz w:val="22"/>
                <w:szCs w:val="22"/>
              </w:rPr>
              <w:t>statements/</w:t>
            </w:r>
          </w:p>
          <w:p w14:paraId="5F0B2E6E" w14:textId="77777777" w:rsidR="00594D56" w:rsidRPr="00422C49" w:rsidRDefault="00594D56" w:rsidP="00594D5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138"/>
              </w:tabs>
              <w:ind w:left="-135" w:right="-108"/>
              <w:jc w:val="center"/>
              <w:rPr>
                <w:rFonts w:ascii="Times New Roman" w:hAnsi="Times New Roman" w:cs="Times New Roman"/>
                <w:b/>
                <w:bCs/>
                <w:sz w:val="22"/>
                <w:szCs w:val="22"/>
              </w:rPr>
            </w:pPr>
            <w:r w:rsidRPr="00422C49">
              <w:rPr>
                <w:rFonts w:ascii="Times New Roman" w:hAnsi="Times New Roman" w:cs="Times New Roman"/>
                <w:b/>
                <w:bCs/>
                <w:sz w:val="22"/>
                <w:szCs w:val="22"/>
              </w:rPr>
              <w:t>Separate</w:t>
            </w:r>
          </w:p>
          <w:p w14:paraId="4B011BE9" w14:textId="77777777" w:rsidR="005C0456" w:rsidRPr="00CF07BA" w:rsidRDefault="00594D56" w:rsidP="00594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7"/>
                <w:tab w:val="center" w:pos="1138"/>
              </w:tabs>
              <w:ind w:left="-135" w:right="-108"/>
              <w:jc w:val="center"/>
              <w:rPr>
                <w:rFonts w:ascii="Times New Roman" w:hAnsi="Times New Roman" w:cs="Times New Roman"/>
                <w:b/>
                <w:bCs/>
                <w:sz w:val="22"/>
                <w:szCs w:val="22"/>
              </w:rPr>
            </w:pPr>
            <w:r w:rsidRPr="00422C49">
              <w:rPr>
                <w:rFonts w:ascii="Times New Roman" w:hAnsi="Times New Roman" w:cs="Times New Roman"/>
                <w:b/>
                <w:bCs/>
                <w:sz w:val="22"/>
                <w:szCs w:val="22"/>
              </w:rPr>
              <w:t>financial statements</w:t>
            </w:r>
          </w:p>
        </w:tc>
      </w:tr>
      <w:tr w:rsidR="005C0456" w:rsidRPr="007C6BEF" w14:paraId="71234C78" w14:textId="77777777" w:rsidTr="00150F13">
        <w:trPr>
          <w:trHeight w:val="80"/>
        </w:trPr>
        <w:tc>
          <w:tcPr>
            <w:tcW w:w="7110" w:type="dxa"/>
          </w:tcPr>
          <w:p w14:paraId="6B731852" w14:textId="77777777" w:rsidR="005C0456" w:rsidRPr="00016ED7" w:rsidRDefault="005C0456" w:rsidP="006A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394"/>
              <w:rPr>
                <w:rFonts w:ascii="Times New Roman" w:hAnsi="Times New Roman"/>
                <w:b/>
                <w:bCs/>
                <w:sz w:val="22"/>
                <w:szCs w:val="22"/>
              </w:rPr>
            </w:pPr>
          </w:p>
        </w:tc>
        <w:tc>
          <w:tcPr>
            <w:tcW w:w="1710" w:type="dxa"/>
          </w:tcPr>
          <w:p w14:paraId="3978FA33" w14:textId="77777777" w:rsidR="005C0456" w:rsidRPr="002F7945" w:rsidRDefault="005C0456" w:rsidP="00150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9" w:right="-114"/>
              <w:jc w:val="center"/>
              <w:rPr>
                <w:rFonts w:ascii="Times New Roman" w:hAnsi="Times New Roman"/>
                <w:i/>
                <w:iCs/>
                <w:sz w:val="22"/>
                <w:szCs w:val="22"/>
              </w:rPr>
            </w:pPr>
            <w:r w:rsidRPr="00422C49">
              <w:rPr>
                <w:rFonts w:ascii="Times New Roman" w:hAnsi="Times New Roman"/>
                <w:i/>
                <w:iCs/>
                <w:sz w:val="22"/>
                <w:szCs w:val="22"/>
              </w:rPr>
              <w:t>(in thousand Baht)</w:t>
            </w:r>
          </w:p>
        </w:tc>
      </w:tr>
      <w:tr w:rsidR="00CD66AD" w:rsidRPr="007C6BEF" w14:paraId="1CA6B2B6" w14:textId="77777777" w:rsidTr="00150F13">
        <w:trPr>
          <w:trHeight w:val="80"/>
        </w:trPr>
        <w:tc>
          <w:tcPr>
            <w:tcW w:w="7110" w:type="dxa"/>
          </w:tcPr>
          <w:p w14:paraId="72397E8B" w14:textId="77777777" w:rsidR="00CD66AD" w:rsidRPr="00016ED7" w:rsidRDefault="00CD66AD" w:rsidP="006A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394"/>
              <w:rPr>
                <w:rFonts w:ascii="Times New Roman" w:hAnsi="Times New Roman"/>
                <w:b/>
                <w:bCs/>
                <w:sz w:val="22"/>
                <w:szCs w:val="22"/>
              </w:rPr>
            </w:pPr>
          </w:p>
        </w:tc>
        <w:tc>
          <w:tcPr>
            <w:tcW w:w="1710" w:type="dxa"/>
          </w:tcPr>
          <w:p w14:paraId="22B88A84" w14:textId="77777777" w:rsidR="00CD66AD" w:rsidRPr="00422C49" w:rsidRDefault="00CD66AD" w:rsidP="006A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79"/>
              <w:jc w:val="center"/>
              <w:rPr>
                <w:rFonts w:ascii="Times New Roman" w:hAnsi="Times New Roman"/>
                <w:i/>
                <w:iCs/>
                <w:sz w:val="22"/>
                <w:szCs w:val="22"/>
              </w:rPr>
            </w:pPr>
          </w:p>
        </w:tc>
      </w:tr>
      <w:tr w:rsidR="00E81CC2" w:rsidRPr="007C6BEF" w14:paraId="22BF3856" w14:textId="77777777" w:rsidTr="00150F13">
        <w:trPr>
          <w:trHeight w:val="80"/>
        </w:trPr>
        <w:tc>
          <w:tcPr>
            <w:tcW w:w="7110" w:type="dxa"/>
          </w:tcPr>
          <w:p w14:paraId="4222B1E8" w14:textId="77777777" w:rsidR="00E81CC2" w:rsidRPr="00E9578E" w:rsidRDefault="00E81CC2" w:rsidP="005C0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394"/>
              <w:rPr>
                <w:rFonts w:ascii="Times New Roman" w:hAnsi="Times New Roman"/>
                <w:sz w:val="22"/>
                <w:szCs w:val="22"/>
              </w:rPr>
            </w:pPr>
            <w:r w:rsidRPr="00E9578E">
              <w:rPr>
                <w:rFonts w:ascii="Times New Roman" w:hAnsi="Times New Roman"/>
                <w:sz w:val="22"/>
                <w:szCs w:val="22"/>
              </w:rPr>
              <w:t>Within one year</w:t>
            </w:r>
          </w:p>
        </w:tc>
        <w:tc>
          <w:tcPr>
            <w:tcW w:w="1710" w:type="dxa"/>
          </w:tcPr>
          <w:p w14:paraId="480FD730" w14:textId="0C1647FE" w:rsidR="00E81CC2" w:rsidRPr="00422C49" w:rsidRDefault="004D08D0" w:rsidP="00E81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5"/>
              </w:tabs>
              <w:spacing w:line="260" w:lineRule="atLeast"/>
              <w:ind w:right="77"/>
              <w:rPr>
                <w:rFonts w:ascii="Times New Roman" w:hAnsi="Times New Roman" w:cs="Times New Roman"/>
                <w:sz w:val="22"/>
                <w:szCs w:val="20"/>
                <w:lang w:val="en-GB" w:bidi="ar-SA"/>
              </w:rPr>
            </w:pPr>
            <w:r>
              <w:rPr>
                <w:rFonts w:ascii="Times New Roman" w:hAnsi="Times New Roman" w:cs="Times New Roman"/>
                <w:sz w:val="22"/>
                <w:szCs w:val="20"/>
                <w:lang w:val="en-GB" w:bidi="ar-SA"/>
              </w:rPr>
              <w:t>486</w:t>
            </w:r>
          </w:p>
        </w:tc>
      </w:tr>
      <w:tr w:rsidR="00E81CC2" w:rsidRPr="007C6BEF" w14:paraId="552CF3DA" w14:textId="77777777" w:rsidTr="00150F13">
        <w:trPr>
          <w:trHeight w:val="80"/>
        </w:trPr>
        <w:tc>
          <w:tcPr>
            <w:tcW w:w="7110" w:type="dxa"/>
          </w:tcPr>
          <w:p w14:paraId="1CE1044D" w14:textId="77777777" w:rsidR="00E81CC2" w:rsidRPr="00E9578E" w:rsidRDefault="00E81CC2" w:rsidP="005C0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394"/>
              <w:rPr>
                <w:rFonts w:ascii="Times New Roman" w:hAnsi="Times New Roman"/>
                <w:sz w:val="22"/>
                <w:szCs w:val="22"/>
              </w:rPr>
            </w:pPr>
            <w:r w:rsidRPr="00E9578E">
              <w:rPr>
                <w:rFonts w:ascii="Times New Roman" w:hAnsi="Times New Roman"/>
                <w:sz w:val="22"/>
                <w:szCs w:val="22"/>
              </w:rPr>
              <w:t>After one year but within five years</w:t>
            </w:r>
          </w:p>
        </w:tc>
        <w:tc>
          <w:tcPr>
            <w:tcW w:w="1710" w:type="dxa"/>
          </w:tcPr>
          <w:p w14:paraId="7F6EB544" w14:textId="49AB93DD" w:rsidR="00E81CC2" w:rsidRPr="00422C49" w:rsidRDefault="004D08D0" w:rsidP="00E81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5"/>
              </w:tabs>
              <w:spacing w:line="260" w:lineRule="atLeast"/>
              <w:ind w:right="77"/>
              <w:rPr>
                <w:rFonts w:ascii="Times New Roman" w:hAnsi="Times New Roman" w:cs="Times New Roman"/>
                <w:sz w:val="22"/>
                <w:szCs w:val="20"/>
                <w:lang w:val="en-GB" w:bidi="ar-SA"/>
              </w:rPr>
            </w:pPr>
            <w:r>
              <w:rPr>
                <w:rFonts w:ascii="Times New Roman" w:hAnsi="Times New Roman" w:cs="Times New Roman"/>
                <w:sz w:val="22"/>
                <w:szCs w:val="20"/>
                <w:lang w:val="en-GB" w:bidi="ar-SA"/>
              </w:rPr>
              <w:t>1,886</w:t>
            </w:r>
          </w:p>
        </w:tc>
      </w:tr>
      <w:tr w:rsidR="00E81CC2" w:rsidRPr="007C6BEF" w14:paraId="2349C44C" w14:textId="77777777" w:rsidTr="00150F13">
        <w:trPr>
          <w:trHeight w:val="80"/>
        </w:trPr>
        <w:tc>
          <w:tcPr>
            <w:tcW w:w="7110" w:type="dxa"/>
          </w:tcPr>
          <w:p w14:paraId="3893DFAB" w14:textId="77777777" w:rsidR="00E81CC2" w:rsidRPr="00E9578E" w:rsidRDefault="00E81CC2" w:rsidP="005C0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394"/>
              <w:rPr>
                <w:rFonts w:ascii="Times New Roman" w:hAnsi="Times New Roman"/>
                <w:sz w:val="22"/>
                <w:szCs w:val="22"/>
              </w:rPr>
            </w:pPr>
            <w:r w:rsidRPr="00E9578E">
              <w:rPr>
                <w:rFonts w:ascii="Times New Roman" w:hAnsi="Times New Roman"/>
                <w:sz w:val="22"/>
                <w:szCs w:val="22"/>
              </w:rPr>
              <w:t xml:space="preserve">After five years </w:t>
            </w:r>
          </w:p>
        </w:tc>
        <w:tc>
          <w:tcPr>
            <w:tcW w:w="1710" w:type="dxa"/>
            <w:tcBorders>
              <w:bottom w:val="single" w:sz="4" w:space="0" w:color="auto"/>
            </w:tcBorders>
          </w:tcPr>
          <w:p w14:paraId="1BF8650F" w14:textId="08B9DED0" w:rsidR="00E81CC2" w:rsidRPr="00422C49" w:rsidRDefault="004D08D0" w:rsidP="00E81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5"/>
              </w:tabs>
              <w:spacing w:line="260" w:lineRule="atLeast"/>
              <w:ind w:right="77"/>
              <w:rPr>
                <w:rFonts w:ascii="Times New Roman" w:hAnsi="Times New Roman" w:cs="Times New Roman"/>
                <w:sz w:val="22"/>
                <w:szCs w:val="20"/>
                <w:lang w:val="en-GB" w:bidi="ar-SA"/>
              </w:rPr>
            </w:pPr>
            <w:r>
              <w:rPr>
                <w:rFonts w:ascii="Times New Roman" w:hAnsi="Times New Roman" w:cs="Times New Roman"/>
                <w:sz w:val="22"/>
                <w:szCs w:val="20"/>
                <w:lang w:val="en-GB" w:bidi="ar-SA"/>
              </w:rPr>
              <w:t>2,966</w:t>
            </w:r>
          </w:p>
        </w:tc>
      </w:tr>
      <w:tr w:rsidR="00E81CC2" w:rsidRPr="000A7C0A" w14:paraId="57CCEED3" w14:textId="77777777" w:rsidTr="00150F13">
        <w:trPr>
          <w:trHeight w:val="80"/>
        </w:trPr>
        <w:tc>
          <w:tcPr>
            <w:tcW w:w="7110" w:type="dxa"/>
          </w:tcPr>
          <w:p w14:paraId="5FFC54E6" w14:textId="77777777" w:rsidR="00E81CC2" w:rsidRPr="00E9578E" w:rsidRDefault="00E81CC2" w:rsidP="005C0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b/>
                <w:bCs/>
                <w:sz w:val="22"/>
                <w:szCs w:val="22"/>
              </w:rPr>
            </w:pPr>
            <w:r>
              <w:rPr>
                <w:rFonts w:ascii="Times New Roman" w:hAnsi="Times New Roman" w:cs="Times New Roman"/>
                <w:b/>
                <w:bCs/>
                <w:sz w:val="22"/>
                <w:szCs w:val="22"/>
              </w:rPr>
              <w:t>Total</w:t>
            </w:r>
          </w:p>
        </w:tc>
        <w:tc>
          <w:tcPr>
            <w:tcW w:w="1710" w:type="dxa"/>
            <w:tcBorders>
              <w:top w:val="single" w:sz="4" w:space="0" w:color="auto"/>
              <w:bottom w:val="double" w:sz="4" w:space="0" w:color="auto"/>
            </w:tcBorders>
          </w:tcPr>
          <w:p w14:paraId="6E51EBB8" w14:textId="469F580E" w:rsidR="00E81CC2" w:rsidRPr="00E81CC2" w:rsidRDefault="004D08D0" w:rsidP="00E81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5"/>
              </w:tabs>
              <w:spacing w:line="260" w:lineRule="atLeast"/>
              <w:ind w:right="77"/>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5,338</w:t>
            </w:r>
          </w:p>
        </w:tc>
      </w:tr>
    </w:tbl>
    <w:p w14:paraId="6BF2ED97" w14:textId="77777777" w:rsidR="008F1056" w:rsidRPr="00AB29D7" w:rsidRDefault="008F1056" w:rsidP="00AB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00"/>
        </w:tabs>
        <w:spacing w:line="240" w:lineRule="auto"/>
        <w:ind w:left="540"/>
        <w:jc w:val="both"/>
        <w:rPr>
          <w:rFonts w:ascii="Times New Roman" w:hAnsi="Times New Roman" w:cs="Times New Roman"/>
          <w:b/>
          <w:bCs/>
          <w:i/>
          <w:iCs/>
          <w:sz w:val="22"/>
          <w:szCs w:val="22"/>
        </w:rPr>
      </w:pPr>
    </w:p>
    <w:p w14:paraId="6191AAFF" w14:textId="3B669CFA" w:rsidR="00AE52AC" w:rsidRPr="00672AFC" w:rsidRDefault="00AE52AC" w:rsidP="00537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both"/>
        <w:rPr>
          <w:rFonts w:ascii="Times New Roman" w:hAnsi="Times New Roman"/>
          <w:sz w:val="22"/>
          <w:szCs w:val="22"/>
        </w:rPr>
      </w:pPr>
      <w:r w:rsidRPr="00E20220">
        <w:rPr>
          <w:rFonts w:ascii="Times New Roman" w:hAnsi="Times New Roman"/>
          <w:spacing w:val="-2"/>
          <w:sz w:val="22"/>
          <w:szCs w:val="22"/>
        </w:rPr>
        <w:t xml:space="preserve">The </w:t>
      </w:r>
      <w:r w:rsidR="00591154">
        <w:rPr>
          <w:rFonts w:ascii="Times New Roman" w:hAnsi="Times New Roman"/>
          <w:spacing w:val="-2"/>
          <w:sz w:val="22"/>
          <w:szCs w:val="22"/>
        </w:rPr>
        <w:t>Company</w:t>
      </w:r>
      <w:r w:rsidRPr="00E20220">
        <w:rPr>
          <w:rFonts w:ascii="Times New Roman" w:hAnsi="Times New Roman"/>
          <w:spacing w:val="-2"/>
          <w:sz w:val="22"/>
          <w:szCs w:val="22"/>
        </w:rPr>
        <w:t xml:space="preserve"> has lease agreements covering office equipment</w:t>
      </w:r>
      <w:r w:rsidR="00BE48C3" w:rsidRPr="00E20220">
        <w:rPr>
          <w:rFonts w:ascii="Times New Roman" w:hAnsi="Times New Roman"/>
          <w:spacing w:val="-2"/>
          <w:sz w:val="22"/>
          <w:szCs w:val="22"/>
        </w:rPr>
        <w:t xml:space="preserve"> </w:t>
      </w:r>
      <w:r w:rsidRPr="00E20220">
        <w:rPr>
          <w:rFonts w:ascii="Times New Roman" w:hAnsi="Times New Roman"/>
          <w:spacing w:val="-2"/>
          <w:sz w:val="22"/>
          <w:szCs w:val="22"/>
        </w:rPr>
        <w:t>for period</w:t>
      </w:r>
      <w:r w:rsidR="00DB1023" w:rsidRPr="00E20220">
        <w:rPr>
          <w:rFonts w:ascii="Times New Roman" w:hAnsi="Times New Roman"/>
          <w:spacing w:val="-2"/>
          <w:sz w:val="22"/>
          <w:szCs w:val="22"/>
        </w:rPr>
        <w:t>s</w:t>
      </w:r>
      <w:r w:rsidRPr="00E20220">
        <w:rPr>
          <w:rFonts w:ascii="Times New Roman" w:hAnsi="Times New Roman"/>
          <w:spacing w:val="-2"/>
          <w:sz w:val="22"/>
          <w:szCs w:val="22"/>
        </w:rPr>
        <w:t xml:space="preserve"> of</w:t>
      </w:r>
      <w:r w:rsidR="00BE48C3" w:rsidRPr="00E20220">
        <w:rPr>
          <w:rFonts w:ascii="Times New Roman" w:hAnsi="Times New Roman"/>
          <w:spacing w:val="-2"/>
          <w:sz w:val="22"/>
          <w:szCs w:val="22"/>
        </w:rPr>
        <w:t xml:space="preserve"> </w:t>
      </w:r>
      <w:r w:rsidR="007773EC" w:rsidRPr="00E20220">
        <w:rPr>
          <w:rFonts w:ascii="Times New Roman" w:hAnsi="Times New Roman"/>
          <w:spacing w:val="-2"/>
          <w:sz w:val="22"/>
          <w:szCs w:val="22"/>
        </w:rPr>
        <w:t>2</w:t>
      </w:r>
      <w:r w:rsidR="00DB1023" w:rsidRPr="00E20220">
        <w:rPr>
          <w:rFonts w:ascii="Times New Roman" w:hAnsi="Times New Roman"/>
          <w:spacing w:val="-2"/>
          <w:sz w:val="22"/>
          <w:szCs w:val="22"/>
        </w:rPr>
        <w:t xml:space="preserve"> </w:t>
      </w:r>
      <w:r w:rsidR="00601491" w:rsidRPr="00E20220">
        <w:rPr>
          <w:rFonts w:ascii="Times New Roman" w:hAnsi="Times New Roman"/>
          <w:spacing w:val="-2"/>
          <w:sz w:val="22"/>
          <w:szCs w:val="22"/>
        </w:rPr>
        <w:t>to</w:t>
      </w:r>
      <w:r w:rsidR="00DB1023" w:rsidRPr="00E20220">
        <w:rPr>
          <w:rFonts w:ascii="Times New Roman" w:hAnsi="Times New Roman"/>
          <w:spacing w:val="-2"/>
          <w:sz w:val="22"/>
          <w:szCs w:val="22"/>
        </w:rPr>
        <w:t xml:space="preserve"> </w:t>
      </w:r>
      <w:r w:rsidR="00BE365F" w:rsidRPr="00E20220">
        <w:rPr>
          <w:rFonts w:ascii="Times New Roman" w:hAnsi="Times New Roman"/>
          <w:spacing w:val="-2"/>
          <w:sz w:val="22"/>
          <w:szCs w:val="22"/>
        </w:rPr>
        <w:t>5</w:t>
      </w:r>
      <w:r w:rsidR="00781FAE" w:rsidRPr="00E20220">
        <w:rPr>
          <w:rFonts w:ascii="Times New Roman" w:hAnsi="Times New Roman"/>
          <w:spacing w:val="-2"/>
          <w:sz w:val="22"/>
          <w:szCs w:val="22"/>
        </w:rPr>
        <w:t xml:space="preserve"> year</w:t>
      </w:r>
      <w:r w:rsidR="00D46200" w:rsidRPr="00E20220">
        <w:rPr>
          <w:rFonts w:ascii="Times New Roman" w:hAnsi="Times New Roman"/>
          <w:spacing w:val="-2"/>
          <w:sz w:val="22"/>
          <w:szCs w:val="22"/>
        </w:rPr>
        <w:t>s</w:t>
      </w:r>
      <w:r w:rsidR="007708D5" w:rsidRPr="00E20220">
        <w:rPr>
          <w:rFonts w:ascii="Times New Roman" w:hAnsi="Times New Roman"/>
          <w:spacing w:val="-2"/>
          <w:sz w:val="22"/>
          <w:szCs w:val="22"/>
        </w:rPr>
        <w:t xml:space="preserve">, </w:t>
      </w:r>
      <w:r w:rsidR="00591154">
        <w:rPr>
          <w:rFonts w:ascii="Times New Roman" w:hAnsi="Times New Roman"/>
          <w:spacing w:val="-2"/>
          <w:sz w:val="22"/>
          <w:szCs w:val="22"/>
        </w:rPr>
        <w:t xml:space="preserve">which will expire during 2022 to 2024 </w:t>
      </w:r>
      <w:r w:rsidRPr="00E20220">
        <w:rPr>
          <w:rFonts w:ascii="Times New Roman" w:hAnsi="Times New Roman"/>
          <w:spacing w:val="-2"/>
          <w:sz w:val="22"/>
          <w:szCs w:val="22"/>
        </w:rPr>
        <w:t xml:space="preserve">and a </w:t>
      </w:r>
      <w:r w:rsidR="00DB1023" w:rsidRPr="00E20220">
        <w:rPr>
          <w:rFonts w:ascii="Times New Roman" w:hAnsi="Times New Roman"/>
          <w:spacing w:val="-2"/>
          <w:sz w:val="22"/>
          <w:szCs w:val="22"/>
        </w:rPr>
        <w:t>piece</w:t>
      </w:r>
      <w:r w:rsidRPr="00E20220">
        <w:rPr>
          <w:rFonts w:ascii="Times New Roman" w:hAnsi="Times New Roman"/>
          <w:spacing w:val="-2"/>
          <w:sz w:val="22"/>
          <w:szCs w:val="22"/>
        </w:rPr>
        <w:t xml:space="preserve"> of</w:t>
      </w:r>
      <w:r w:rsidRPr="00672AFC">
        <w:rPr>
          <w:rFonts w:ascii="Times New Roman" w:hAnsi="Times New Roman"/>
          <w:sz w:val="22"/>
          <w:szCs w:val="22"/>
        </w:rPr>
        <w:t xml:space="preserve"> land for a period of 30 years, which will</w:t>
      </w:r>
      <w:r w:rsidR="00781FAE">
        <w:rPr>
          <w:rFonts w:ascii="Times New Roman" w:hAnsi="Times New Roman"/>
          <w:sz w:val="22"/>
          <w:szCs w:val="22"/>
        </w:rPr>
        <w:t xml:space="preserve"> expire </w:t>
      </w:r>
      <w:r w:rsidR="00DB1023">
        <w:rPr>
          <w:rFonts w:ascii="Times New Roman" w:hAnsi="Times New Roman"/>
          <w:sz w:val="22"/>
          <w:szCs w:val="22"/>
        </w:rPr>
        <w:t>during</w:t>
      </w:r>
      <w:r w:rsidR="00A4316D">
        <w:rPr>
          <w:rFonts w:ascii="Times New Roman" w:hAnsi="Times New Roman"/>
          <w:sz w:val="22"/>
          <w:szCs w:val="22"/>
        </w:rPr>
        <w:t xml:space="preserve"> </w:t>
      </w:r>
      <w:r w:rsidR="00DB1023">
        <w:rPr>
          <w:rFonts w:ascii="Times New Roman" w:hAnsi="Times New Roman"/>
          <w:sz w:val="22"/>
          <w:szCs w:val="22"/>
        </w:rPr>
        <w:t>2036</w:t>
      </w:r>
      <w:r w:rsidR="00591154">
        <w:rPr>
          <w:rFonts w:ascii="Times New Roman" w:hAnsi="Times New Roman"/>
          <w:sz w:val="22"/>
          <w:szCs w:val="22"/>
        </w:rPr>
        <w:t>.</w:t>
      </w:r>
    </w:p>
    <w:p w14:paraId="2C59DD44" w14:textId="77777777" w:rsidR="00AB29D7" w:rsidRPr="00672AFC" w:rsidRDefault="00AB29D7" w:rsidP="00AE5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jc w:val="both"/>
        <w:rPr>
          <w:rFonts w:ascii="Times New Roman" w:hAnsi="Times New Roman"/>
          <w:sz w:val="22"/>
          <w:szCs w:val="22"/>
        </w:rPr>
      </w:pPr>
    </w:p>
    <w:p w14:paraId="0E8A515F" w14:textId="77777777" w:rsidR="00B85A5B" w:rsidRPr="00E81473" w:rsidRDefault="00D82C97" w:rsidP="00E81473">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00"/>
        </w:tabs>
        <w:spacing w:line="240" w:lineRule="auto"/>
        <w:jc w:val="both"/>
        <w:rPr>
          <w:rFonts w:ascii="Times New Roman" w:hAnsi="Times New Roman" w:cs="Times New Roman"/>
          <w:b/>
          <w:bCs/>
          <w:i/>
          <w:iCs/>
          <w:sz w:val="22"/>
          <w:szCs w:val="22"/>
        </w:rPr>
      </w:pPr>
      <w:r w:rsidRPr="00E81473">
        <w:rPr>
          <w:rFonts w:ascii="Times New Roman" w:hAnsi="Times New Roman" w:cs="Times New Roman"/>
          <w:b/>
          <w:bCs/>
          <w:i/>
          <w:iCs/>
          <w:sz w:val="22"/>
          <w:szCs w:val="22"/>
        </w:rPr>
        <w:t>Other commitment</w:t>
      </w:r>
      <w:r w:rsidR="005F30FF">
        <w:rPr>
          <w:rFonts w:ascii="Times New Roman" w:hAnsi="Times New Roman" w:cs="Times New Roman"/>
          <w:b/>
          <w:bCs/>
          <w:i/>
          <w:iCs/>
          <w:sz w:val="22"/>
          <w:szCs w:val="22"/>
        </w:rPr>
        <w:t>s</w:t>
      </w:r>
    </w:p>
    <w:p w14:paraId="6B6070EB" w14:textId="77777777" w:rsidR="0053700F" w:rsidRDefault="0053700F" w:rsidP="00537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990" w:hanging="540"/>
        <w:jc w:val="both"/>
        <w:rPr>
          <w:rFonts w:ascii="Times New Roman" w:hAnsi="Times New Roman"/>
          <w:b/>
          <w:bCs/>
          <w:i/>
          <w:iCs/>
          <w:sz w:val="22"/>
          <w:szCs w:val="22"/>
        </w:rPr>
      </w:pPr>
    </w:p>
    <w:p w14:paraId="6DD8C52E" w14:textId="186B86D3" w:rsidR="00AE52AC" w:rsidRPr="00841513" w:rsidRDefault="00BE48C3" w:rsidP="00537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both"/>
        <w:rPr>
          <w:rFonts w:ascii="Times New Roman" w:hAnsi="Times New Roman" w:cs="Times New Roman"/>
          <w:sz w:val="22"/>
          <w:szCs w:val="22"/>
        </w:rPr>
      </w:pPr>
      <w:r w:rsidRPr="00E20220">
        <w:rPr>
          <w:rFonts w:ascii="Times New Roman" w:hAnsi="Times New Roman" w:cs="Times New Roman"/>
          <w:spacing w:val="-4"/>
          <w:sz w:val="22"/>
          <w:szCs w:val="22"/>
        </w:rPr>
        <w:t xml:space="preserve">As at </w:t>
      </w:r>
      <w:r w:rsidR="00926C1D" w:rsidRPr="00E20220">
        <w:rPr>
          <w:rFonts w:ascii="Times New Roman" w:hAnsi="Times New Roman"/>
          <w:spacing w:val="-4"/>
          <w:sz w:val="22"/>
          <w:lang w:val="en-GB"/>
        </w:rPr>
        <w:t>31 March 2021</w:t>
      </w:r>
      <w:r w:rsidRPr="00E20220">
        <w:rPr>
          <w:rFonts w:ascii="Times New Roman" w:hAnsi="Times New Roman" w:cs="Times New Roman"/>
          <w:spacing w:val="-4"/>
          <w:sz w:val="22"/>
          <w:szCs w:val="22"/>
        </w:rPr>
        <w:t>, the Company had commitments under service agreements with lo</w:t>
      </w:r>
      <w:r w:rsidR="009458D3" w:rsidRPr="00E20220">
        <w:rPr>
          <w:rFonts w:ascii="Times New Roman" w:hAnsi="Times New Roman" w:cs="Times New Roman"/>
          <w:spacing w:val="-4"/>
          <w:sz w:val="22"/>
          <w:szCs w:val="22"/>
        </w:rPr>
        <w:t>cal companies</w:t>
      </w:r>
      <w:r w:rsidR="0053700F">
        <w:rPr>
          <w:rFonts w:ascii="Times New Roman" w:hAnsi="Times New Roman" w:cs="Times New Roman"/>
          <w:sz w:val="22"/>
          <w:szCs w:val="22"/>
        </w:rPr>
        <w:t xml:space="preserve"> </w:t>
      </w:r>
      <w:r w:rsidR="009458D3" w:rsidRPr="00841513">
        <w:rPr>
          <w:rFonts w:ascii="Times New Roman" w:hAnsi="Times New Roman" w:cs="Times New Roman"/>
          <w:sz w:val="22"/>
          <w:szCs w:val="22"/>
        </w:rPr>
        <w:t>totaling Baht</w:t>
      </w:r>
      <w:r w:rsidR="00CA498C">
        <w:rPr>
          <w:rFonts w:ascii="Times New Roman" w:hAnsi="Times New Roman" w:cs="Times New Roman"/>
          <w:sz w:val="22"/>
          <w:szCs w:val="22"/>
        </w:rPr>
        <w:t xml:space="preserve"> </w:t>
      </w:r>
      <w:r w:rsidR="00490142">
        <w:rPr>
          <w:rFonts w:ascii="Times New Roman" w:hAnsi="Times New Roman" w:cs="Times New Roman"/>
          <w:sz w:val="22"/>
          <w:szCs w:val="22"/>
        </w:rPr>
        <w:t>87.8</w:t>
      </w:r>
      <w:r w:rsidRPr="00841513">
        <w:rPr>
          <w:rFonts w:ascii="Times New Roman" w:hAnsi="Times New Roman" w:cs="Times New Roman"/>
          <w:sz w:val="22"/>
          <w:szCs w:val="22"/>
        </w:rPr>
        <w:t xml:space="preserve"> million</w:t>
      </w:r>
      <w:r w:rsidR="002C55D4">
        <w:rPr>
          <w:rFonts w:ascii="Times New Roman" w:hAnsi="Times New Roman" w:cs="Times New Roman"/>
          <w:sz w:val="22"/>
          <w:szCs w:val="22"/>
        </w:rPr>
        <w:t>.</w:t>
      </w:r>
    </w:p>
    <w:p w14:paraId="30115F70" w14:textId="77777777" w:rsidR="00AE52AC" w:rsidRPr="00CD0455" w:rsidRDefault="00AE52AC" w:rsidP="00AE5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i/>
          <w:iCs/>
          <w:sz w:val="22"/>
          <w:szCs w:val="22"/>
        </w:rPr>
      </w:pPr>
    </w:p>
    <w:p w14:paraId="19610A94" w14:textId="77777777" w:rsidR="005F066A" w:rsidRDefault="005F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25870A8E" w14:textId="21501C79" w:rsidR="00DF2A22" w:rsidRPr="00E81473" w:rsidRDefault="00D82C97" w:rsidP="00E81473">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00"/>
        </w:tabs>
        <w:spacing w:line="240" w:lineRule="auto"/>
        <w:jc w:val="both"/>
        <w:rPr>
          <w:rFonts w:ascii="Times New Roman" w:hAnsi="Times New Roman" w:cs="Times New Roman"/>
          <w:b/>
          <w:bCs/>
          <w:i/>
          <w:iCs/>
          <w:sz w:val="22"/>
          <w:szCs w:val="22"/>
        </w:rPr>
      </w:pPr>
      <w:r w:rsidRPr="00E81473">
        <w:rPr>
          <w:rFonts w:ascii="Times New Roman" w:hAnsi="Times New Roman" w:cs="Times New Roman"/>
          <w:b/>
          <w:bCs/>
          <w:i/>
          <w:iCs/>
          <w:sz w:val="22"/>
          <w:szCs w:val="22"/>
        </w:rPr>
        <w:lastRenderedPageBreak/>
        <w:t>Letter of guarantee</w:t>
      </w:r>
    </w:p>
    <w:p w14:paraId="48ACAC46" w14:textId="77777777" w:rsidR="00B85A5B" w:rsidRPr="00CD0455" w:rsidRDefault="00B85A5B" w:rsidP="00B85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b/>
          <w:bCs/>
          <w:i/>
          <w:iCs/>
          <w:sz w:val="22"/>
          <w:szCs w:val="22"/>
        </w:rPr>
      </w:pPr>
    </w:p>
    <w:p w14:paraId="2359C63C" w14:textId="130C3382" w:rsidR="00AE52AC" w:rsidRDefault="00BE48C3" w:rsidP="00537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both"/>
        <w:rPr>
          <w:rFonts w:ascii="Times New Roman" w:hAnsi="Times New Roman"/>
          <w:sz w:val="22"/>
          <w:szCs w:val="22"/>
        </w:rPr>
      </w:pPr>
      <w:r w:rsidRPr="00CD0455">
        <w:rPr>
          <w:rFonts w:ascii="Times New Roman" w:hAnsi="Times New Roman"/>
          <w:sz w:val="22"/>
          <w:szCs w:val="22"/>
        </w:rPr>
        <w:t xml:space="preserve">As at </w:t>
      </w:r>
      <w:r w:rsidR="00926C1D">
        <w:rPr>
          <w:rFonts w:ascii="Times New Roman" w:hAnsi="Times New Roman"/>
          <w:sz w:val="22"/>
          <w:lang w:val="en-GB"/>
        </w:rPr>
        <w:t>31 March 2021</w:t>
      </w:r>
      <w:r w:rsidRPr="00CD0455">
        <w:rPr>
          <w:rFonts w:ascii="Times New Roman" w:hAnsi="Times New Roman"/>
          <w:sz w:val="22"/>
          <w:szCs w:val="22"/>
        </w:rPr>
        <w:t>, the Company had letters of guarantee issued by</w:t>
      </w:r>
      <w:r w:rsidR="00952FA9">
        <w:rPr>
          <w:rFonts w:ascii="Times New Roman" w:hAnsi="Times New Roman"/>
          <w:sz w:val="22"/>
          <w:szCs w:val="22"/>
        </w:rPr>
        <w:t xml:space="preserve"> </w:t>
      </w:r>
      <w:r w:rsidRPr="00CD0455">
        <w:rPr>
          <w:rFonts w:ascii="Times New Roman" w:hAnsi="Times New Roman"/>
          <w:sz w:val="22"/>
          <w:szCs w:val="22"/>
        </w:rPr>
        <w:t>local financial institution</w:t>
      </w:r>
      <w:r w:rsidR="00AF6F81">
        <w:rPr>
          <w:rFonts w:ascii="Times New Roman" w:hAnsi="Times New Roman"/>
          <w:sz w:val="22"/>
          <w:szCs w:val="22"/>
        </w:rPr>
        <w:t>s</w:t>
      </w:r>
      <w:r w:rsidRPr="00CD0455">
        <w:rPr>
          <w:rFonts w:ascii="Times New Roman" w:hAnsi="Times New Roman"/>
          <w:sz w:val="22"/>
          <w:szCs w:val="22"/>
        </w:rPr>
        <w:t xml:space="preserve"> </w:t>
      </w:r>
      <w:r w:rsidR="00916F9D">
        <w:rPr>
          <w:rFonts w:ascii="Times New Roman" w:hAnsi="Times New Roman"/>
          <w:sz w:val="22"/>
          <w:szCs w:val="22"/>
        </w:rPr>
        <w:br/>
      </w:r>
      <w:r w:rsidRPr="00CD0455">
        <w:rPr>
          <w:rFonts w:ascii="Times New Roman" w:hAnsi="Times New Roman"/>
          <w:sz w:val="22"/>
          <w:szCs w:val="22"/>
        </w:rPr>
        <w:t>to</w:t>
      </w:r>
      <w:r w:rsidR="00E81473">
        <w:rPr>
          <w:rFonts w:ascii="Times New Roman" w:hAnsi="Times New Roman"/>
          <w:sz w:val="22"/>
          <w:szCs w:val="22"/>
        </w:rPr>
        <w:t xml:space="preserve"> </w:t>
      </w:r>
      <w:r w:rsidRPr="00CD0455">
        <w:rPr>
          <w:rFonts w:ascii="Times New Roman" w:hAnsi="Times New Roman"/>
          <w:sz w:val="22"/>
          <w:szCs w:val="22"/>
        </w:rPr>
        <w:t>government agencies for land allocation for utilities</w:t>
      </w:r>
      <w:r w:rsidR="00F429B7">
        <w:rPr>
          <w:rFonts w:ascii="Times New Roman" w:hAnsi="Times New Roman"/>
          <w:sz w:val="22"/>
          <w:szCs w:val="22"/>
        </w:rPr>
        <w:t xml:space="preserve">, </w:t>
      </w:r>
      <w:r w:rsidRPr="00CD0455">
        <w:rPr>
          <w:rFonts w:ascii="Times New Roman" w:hAnsi="Times New Roman"/>
          <w:sz w:val="22"/>
          <w:szCs w:val="22"/>
        </w:rPr>
        <w:t xml:space="preserve">land lease </w:t>
      </w:r>
      <w:r w:rsidR="00F429B7">
        <w:rPr>
          <w:rFonts w:ascii="Times New Roman" w:hAnsi="Times New Roman"/>
          <w:sz w:val="22"/>
          <w:szCs w:val="22"/>
        </w:rPr>
        <w:t xml:space="preserve">and </w:t>
      </w:r>
      <w:r w:rsidR="005F066A">
        <w:rPr>
          <w:rFonts w:ascii="Times New Roman" w:hAnsi="Times New Roman"/>
          <w:sz w:val="22"/>
          <w:szCs w:val="22"/>
        </w:rPr>
        <w:t>to guarantee compliance with Provincial Waterworks Authority</w:t>
      </w:r>
      <w:r w:rsidR="00F429B7">
        <w:rPr>
          <w:rFonts w:ascii="Times New Roman" w:hAnsi="Times New Roman"/>
          <w:sz w:val="22"/>
          <w:szCs w:val="22"/>
        </w:rPr>
        <w:t xml:space="preserve"> </w:t>
      </w:r>
      <w:r w:rsidRPr="00CD0455">
        <w:rPr>
          <w:rFonts w:ascii="Times New Roman" w:hAnsi="Times New Roman"/>
          <w:sz w:val="22"/>
          <w:szCs w:val="22"/>
        </w:rPr>
        <w:t>totaling Baht</w:t>
      </w:r>
      <w:r w:rsidR="008F5811">
        <w:rPr>
          <w:rFonts w:ascii="Times New Roman" w:hAnsi="Times New Roman"/>
          <w:sz w:val="22"/>
          <w:szCs w:val="22"/>
        </w:rPr>
        <w:t xml:space="preserve"> </w:t>
      </w:r>
      <w:r w:rsidR="00490142">
        <w:rPr>
          <w:rFonts w:ascii="Times New Roman" w:hAnsi="Times New Roman"/>
          <w:sz w:val="22"/>
          <w:szCs w:val="22"/>
        </w:rPr>
        <w:t>87.3</w:t>
      </w:r>
      <w:r w:rsidR="00E470AD" w:rsidRPr="00CD0455">
        <w:rPr>
          <w:rFonts w:ascii="Times New Roman" w:hAnsi="Times New Roman"/>
          <w:sz w:val="22"/>
          <w:szCs w:val="22"/>
        </w:rPr>
        <w:t xml:space="preserve"> </w:t>
      </w:r>
      <w:r w:rsidRPr="00CD0455">
        <w:rPr>
          <w:rFonts w:ascii="Times New Roman" w:hAnsi="Times New Roman"/>
          <w:sz w:val="22"/>
          <w:szCs w:val="22"/>
        </w:rPr>
        <w:t>million</w:t>
      </w:r>
      <w:r w:rsidR="002C55D4">
        <w:rPr>
          <w:rFonts w:ascii="Times New Roman" w:hAnsi="Times New Roman"/>
          <w:sz w:val="22"/>
          <w:szCs w:val="22"/>
        </w:rPr>
        <w:t>.</w:t>
      </w:r>
    </w:p>
    <w:p w14:paraId="5620C656" w14:textId="77777777" w:rsidR="005F066A" w:rsidRPr="0053700F" w:rsidRDefault="005F066A" w:rsidP="00537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both"/>
        <w:rPr>
          <w:rFonts w:ascii="Times New Roman" w:hAnsi="Times New Roman"/>
          <w:sz w:val="22"/>
          <w:szCs w:val="22"/>
        </w:rPr>
      </w:pPr>
    </w:p>
    <w:p w14:paraId="4616A63E" w14:textId="4127F90B" w:rsidR="00EC5BED" w:rsidRPr="005F066A" w:rsidRDefault="00EC5BED" w:rsidP="002E11FA">
      <w:pPr>
        <w:pStyle w:val="Heading1"/>
        <w:keepLines/>
        <w:numPr>
          <w:ilvl w:val="0"/>
          <w:numId w:val="0"/>
        </w:numPr>
        <w:shd w:val="clear" w:color="auto" w:fill="auto"/>
        <w:ind w:left="540" w:hanging="540"/>
        <w:jc w:val="thaiDistribute"/>
        <w:rPr>
          <w:rFonts w:ascii="Times New Roman" w:hAnsi="Times New Roman" w:cstheme="minorBidi"/>
          <w:i w:val="0"/>
          <w:iCs w:val="0"/>
          <w:sz w:val="24"/>
          <w:szCs w:val="24"/>
          <w:u w:val="none"/>
          <w:cs/>
        </w:rPr>
      </w:pPr>
      <w:r>
        <w:rPr>
          <w:rFonts w:ascii="Times New Roman" w:hAnsi="Times New Roman"/>
          <w:i w:val="0"/>
          <w:iCs w:val="0"/>
          <w:sz w:val="24"/>
          <w:szCs w:val="24"/>
          <w:u w:val="none"/>
        </w:rPr>
        <w:t>1</w:t>
      </w:r>
      <w:r w:rsidR="00BF7C58">
        <w:rPr>
          <w:rFonts w:ascii="Times New Roman" w:hAnsi="Times New Roman"/>
          <w:i w:val="0"/>
          <w:iCs w:val="0"/>
          <w:sz w:val="24"/>
          <w:szCs w:val="24"/>
          <w:u w:val="none"/>
        </w:rPr>
        <w:t>2</w:t>
      </w:r>
      <w:r>
        <w:rPr>
          <w:rFonts w:ascii="Times New Roman" w:hAnsi="Times New Roman"/>
          <w:i w:val="0"/>
          <w:iCs w:val="0"/>
          <w:sz w:val="24"/>
          <w:szCs w:val="24"/>
          <w:u w:val="none"/>
        </w:rPr>
        <w:tab/>
      </w:r>
      <w:r w:rsidRPr="00EC5BED">
        <w:rPr>
          <w:rFonts w:ascii="Times New Roman" w:hAnsi="Times New Roman"/>
          <w:i w:val="0"/>
          <w:iCs w:val="0"/>
          <w:sz w:val="24"/>
          <w:szCs w:val="24"/>
          <w:u w:val="none"/>
        </w:rPr>
        <w:t>Significant agreement</w:t>
      </w:r>
      <w:r w:rsidR="00B667A2">
        <w:rPr>
          <w:rFonts w:ascii="Times New Roman" w:hAnsi="Times New Roman"/>
          <w:i w:val="0"/>
          <w:iCs w:val="0"/>
          <w:sz w:val="24"/>
          <w:szCs w:val="24"/>
          <w:u w:val="none"/>
        </w:rPr>
        <w:t>s</w:t>
      </w:r>
      <w:r w:rsidRPr="00EC5BED">
        <w:rPr>
          <w:rFonts w:ascii="Times New Roman" w:hAnsi="Times New Roman"/>
          <w:i w:val="0"/>
          <w:iCs w:val="0"/>
          <w:sz w:val="24"/>
          <w:szCs w:val="24"/>
          <w:u w:val="none"/>
        </w:rPr>
        <w:t xml:space="preserve"> with non-related part</w:t>
      </w:r>
      <w:r w:rsidR="00356F5D">
        <w:rPr>
          <w:rFonts w:ascii="Times New Roman" w:hAnsi="Times New Roman"/>
          <w:i w:val="0"/>
          <w:iCs w:val="0"/>
          <w:sz w:val="24"/>
          <w:szCs w:val="24"/>
          <w:u w:val="none"/>
        </w:rPr>
        <w:t>ies</w:t>
      </w:r>
    </w:p>
    <w:p w14:paraId="6DF46612" w14:textId="77777777" w:rsidR="00EC5BED" w:rsidRPr="00672AFC" w:rsidRDefault="00EC5BED" w:rsidP="00E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540"/>
        <w:jc w:val="both"/>
        <w:rPr>
          <w:rFonts w:ascii="Times New Roman" w:hAnsi="Times New Roman"/>
          <w:sz w:val="22"/>
          <w:szCs w:val="22"/>
        </w:rPr>
      </w:pPr>
    </w:p>
    <w:p w14:paraId="53FCC0AA" w14:textId="3727B1FF" w:rsidR="00EC5BED" w:rsidRDefault="00EC5BED" w:rsidP="002C55D4">
      <w:pPr>
        <w:tabs>
          <w:tab w:val="left" w:pos="540"/>
        </w:tabs>
        <w:ind w:left="540"/>
        <w:jc w:val="both"/>
        <w:rPr>
          <w:rFonts w:ascii="Times New Roman" w:hAnsi="Times New Roman"/>
          <w:sz w:val="22"/>
          <w:szCs w:val="22"/>
        </w:rPr>
      </w:pPr>
      <w:r>
        <w:rPr>
          <w:rFonts w:ascii="Times New Roman" w:hAnsi="Times New Roman"/>
          <w:sz w:val="22"/>
          <w:szCs w:val="22"/>
        </w:rPr>
        <w:t xml:space="preserve">On 1 September 2017, </w:t>
      </w:r>
      <w:r w:rsidRPr="00255C4B">
        <w:rPr>
          <w:rFonts w:ascii="Times New Roman" w:hAnsi="Times New Roman"/>
          <w:sz w:val="22"/>
          <w:szCs w:val="22"/>
        </w:rPr>
        <w:t>the Company entered into</w:t>
      </w:r>
      <w:r>
        <w:rPr>
          <w:rFonts w:ascii="Times New Roman" w:hAnsi="Times New Roman"/>
          <w:sz w:val="22"/>
          <w:szCs w:val="22"/>
        </w:rPr>
        <w:t xml:space="preserve"> </w:t>
      </w:r>
      <w:r w:rsidRPr="00255C4B">
        <w:rPr>
          <w:rFonts w:ascii="Times New Roman" w:hAnsi="Times New Roman"/>
          <w:sz w:val="22"/>
          <w:szCs w:val="22"/>
        </w:rPr>
        <w:t xml:space="preserve">an agreement of right to use property to install the </w:t>
      </w:r>
      <w:r w:rsidR="001C22DD" w:rsidRPr="00255C4B">
        <w:rPr>
          <w:rFonts w:ascii="Times New Roman" w:hAnsi="Times New Roman"/>
          <w:sz w:val="22"/>
          <w:szCs w:val="22"/>
        </w:rPr>
        <w:t>high-speed</w:t>
      </w:r>
      <w:r w:rsidRPr="00255C4B">
        <w:rPr>
          <w:rFonts w:ascii="Times New Roman" w:hAnsi="Times New Roman"/>
          <w:sz w:val="22"/>
          <w:szCs w:val="22"/>
        </w:rPr>
        <w:t xml:space="preserve"> fiber optic network</w:t>
      </w:r>
      <w:r>
        <w:rPr>
          <w:rFonts w:ascii="Times New Roman" w:hAnsi="Times New Roman"/>
          <w:sz w:val="22"/>
          <w:szCs w:val="22"/>
        </w:rPr>
        <w:t xml:space="preserve"> with a company </w:t>
      </w:r>
      <w:r w:rsidRPr="00255C4B">
        <w:rPr>
          <w:rFonts w:ascii="Times New Roman" w:hAnsi="Times New Roman"/>
          <w:sz w:val="22"/>
          <w:szCs w:val="22"/>
        </w:rPr>
        <w:t xml:space="preserve">in which the Company provided areas and infrastructure </w:t>
      </w:r>
      <w:proofErr w:type="spellStart"/>
      <w:r w:rsidRPr="00255C4B">
        <w:rPr>
          <w:rFonts w:ascii="Times New Roman" w:hAnsi="Times New Roman"/>
          <w:sz w:val="22"/>
          <w:szCs w:val="22"/>
        </w:rPr>
        <w:t>utilisation</w:t>
      </w:r>
      <w:proofErr w:type="spellEnd"/>
      <w:r w:rsidRPr="00255C4B">
        <w:rPr>
          <w:rFonts w:ascii="Times New Roman" w:hAnsi="Times New Roman"/>
          <w:sz w:val="22"/>
          <w:szCs w:val="22"/>
        </w:rPr>
        <w:t xml:space="preserve"> in Nava </w:t>
      </w:r>
      <w:proofErr w:type="spellStart"/>
      <w:r w:rsidRPr="00255C4B">
        <w:rPr>
          <w:rFonts w:ascii="Times New Roman" w:hAnsi="Times New Roman"/>
          <w:sz w:val="22"/>
          <w:szCs w:val="22"/>
        </w:rPr>
        <w:t>Nakorn</w:t>
      </w:r>
      <w:proofErr w:type="spellEnd"/>
      <w:r w:rsidRPr="00255C4B">
        <w:rPr>
          <w:rFonts w:ascii="Times New Roman" w:hAnsi="Times New Roman"/>
          <w:sz w:val="22"/>
          <w:szCs w:val="22"/>
        </w:rPr>
        <w:t xml:space="preserve"> Industrial Promotion Zone in </w:t>
      </w:r>
      <w:proofErr w:type="spellStart"/>
      <w:r w:rsidRPr="00255C4B">
        <w:rPr>
          <w:rFonts w:ascii="Times New Roman" w:hAnsi="Times New Roman"/>
          <w:sz w:val="22"/>
          <w:szCs w:val="22"/>
        </w:rPr>
        <w:t>Phathumthani</w:t>
      </w:r>
      <w:proofErr w:type="spellEnd"/>
      <w:r w:rsidRPr="00255C4B">
        <w:rPr>
          <w:rFonts w:ascii="Times New Roman" w:hAnsi="Times New Roman"/>
          <w:sz w:val="22"/>
          <w:szCs w:val="22"/>
        </w:rPr>
        <w:t xml:space="preserve"> province, as stated condition in the agreement.</w:t>
      </w:r>
      <w:r>
        <w:rPr>
          <w:rFonts w:ascii="Times New Roman" w:hAnsi="Times New Roman"/>
          <w:sz w:val="22"/>
          <w:szCs w:val="22"/>
        </w:rPr>
        <w:t xml:space="preserve"> </w:t>
      </w:r>
      <w:r w:rsidRPr="00255C4B">
        <w:rPr>
          <w:rFonts w:ascii="Times New Roman" w:hAnsi="Times New Roman"/>
          <w:sz w:val="22"/>
          <w:szCs w:val="22"/>
        </w:rPr>
        <w:t xml:space="preserve">The Company received compensation in advance of Baht </w:t>
      </w:r>
      <w:r>
        <w:rPr>
          <w:rFonts w:ascii="Times New Roman" w:hAnsi="Times New Roman"/>
          <w:sz w:val="22"/>
          <w:szCs w:val="22"/>
        </w:rPr>
        <w:t>15</w:t>
      </w:r>
      <w:r w:rsidRPr="00255C4B">
        <w:rPr>
          <w:rFonts w:ascii="Times New Roman" w:hAnsi="Times New Roman"/>
          <w:sz w:val="22"/>
          <w:szCs w:val="22"/>
        </w:rPr>
        <w:t xml:space="preserve"> million which recorded as deferred income in the statement of financial position and </w:t>
      </w:r>
      <w:proofErr w:type="spellStart"/>
      <w:r w:rsidRPr="00255C4B">
        <w:rPr>
          <w:rFonts w:ascii="Times New Roman" w:hAnsi="Times New Roman"/>
          <w:sz w:val="22"/>
          <w:szCs w:val="22"/>
        </w:rPr>
        <w:t>recognised</w:t>
      </w:r>
      <w:proofErr w:type="spellEnd"/>
      <w:r w:rsidRPr="00255C4B">
        <w:rPr>
          <w:rFonts w:ascii="Times New Roman" w:hAnsi="Times New Roman"/>
          <w:sz w:val="22"/>
          <w:szCs w:val="22"/>
        </w:rPr>
        <w:t xml:space="preserve"> as income by a </w:t>
      </w:r>
      <w:r w:rsidR="0068578C" w:rsidRPr="00255C4B">
        <w:rPr>
          <w:rFonts w:ascii="Times New Roman" w:hAnsi="Times New Roman"/>
          <w:sz w:val="22"/>
          <w:szCs w:val="22"/>
        </w:rPr>
        <w:t>straight</w:t>
      </w:r>
      <w:r w:rsidR="00B667A2">
        <w:rPr>
          <w:rFonts w:ascii="Times New Roman" w:hAnsi="Times New Roman"/>
          <w:sz w:val="22"/>
          <w:szCs w:val="22"/>
        </w:rPr>
        <w:t xml:space="preserve"> </w:t>
      </w:r>
      <w:r w:rsidR="0068578C">
        <w:rPr>
          <w:rFonts w:ascii="Times New Roman" w:hAnsi="Times New Roman"/>
          <w:sz w:val="22"/>
          <w:szCs w:val="22"/>
        </w:rPr>
        <w:t>line</w:t>
      </w:r>
      <w:r w:rsidRPr="00255C4B">
        <w:rPr>
          <w:rFonts w:ascii="Times New Roman" w:hAnsi="Times New Roman"/>
          <w:sz w:val="22"/>
          <w:szCs w:val="22"/>
        </w:rPr>
        <w:t xml:space="preserve"> basis over </w:t>
      </w:r>
      <w:r>
        <w:rPr>
          <w:rFonts w:ascii="Times New Roman" w:hAnsi="Times New Roman"/>
          <w:sz w:val="22"/>
          <w:szCs w:val="22"/>
        </w:rPr>
        <w:t>16</w:t>
      </w:r>
      <w:r w:rsidRPr="00255C4B">
        <w:rPr>
          <w:rFonts w:ascii="Times New Roman" w:hAnsi="Times New Roman"/>
          <w:sz w:val="22"/>
          <w:szCs w:val="22"/>
        </w:rPr>
        <w:t xml:space="preserve"> years according to the term of the agreement.</w:t>
      </w:r>
      <w:r>
        <w:rPr>
          <w:rFonts w:ascii="Times New Roman" w:hAnsi="Times New Roman"/>
          <w:sz w:val="22"/>
          <w:szCs w:val="22"/>
        </w:rPr>
        <w:t xml:space="preserve"> As at </w:t>
      </w:r>
      <w:r w:rsidR="00F749AC">
        <w:rPr>
          <w:rFonts w:ascii="Times New Roman" w:hAnsi="Times New Roman"/>
          <w:sz w:val="22"/>
          <w:lang w:val="en-GB"/>
        </w:rPr>
        <w:t>31 March 2021</w:t>
      </w:r>
      <w:r>
        <w:rPr>
          <w:rFonts w:ascii="Times New Roman" w:hAnsi="Times New Roman"/>
          <w:sz w:val="22"/>
          <w:szCs w:val="22"/>
        </w:rPr>
        <w:t xml:space="preserve">, the Company had </w:t>
      </w:r>
      <w:r w:rsidRPr="00255C4B">
        <w:rPr>
          <w:rFonts w:ascii="Times New Roman" w:hAnsi="Times New Roman"/>
          <w:sz w:val="22"/>
          <w:szCs w:val="22"/>
        </w:rPr>
        <w:t xml:space="preserve">deferred income </w:t>
      </w:r>
      <w:r w:rsidRPr="00E44643">
        <w:rPr>
          <w:rFonts w:ascii="Times New Roman" w:hAnsi="Times New Roman"/>
          <w:sz w:val="22"/>
          <w:szCs w:val="22"/>
        </w:rPr>
        <w:t xml:space="preserve">from </w:t>
      </w:r>
      <w:r>
        <w:rPr>
          <w:rFonts w:ascii="Times New Roman" w:hAnsi="Times New Roman"/>
          <w:sz w:val="22"/>
          <w:szCs w:val="22"/>
        </w:rPr>
        <w:t>the agreement in the amount of Baht</w:t>
      </w:r>
      <w:r w:rsidR="001C22DD">
        <w:rPr>
          <w:rFonts w:ascii="Times New Roman" w:hAnsi="Times New Roman"/>
          <w:sz w:val="22"/>
          <w:szCs w:val="22"/>
        </w:rPr>
        <w:t xml:space="preserve"> </w:t>
      </w:r>
      <w:r w:rsidR="00BE0BA1">
        <w:rPr>
          <w:rFonts w:ascii="Times New Roman" w:hAnsi="Times New Roman"/>
          <w:sz w:val="22"/>
          <w:szCs w:val="22"/>
        </w:rPr>
        <w:t>11.6</w:t>
      </w:r>
      <w:r>
        <w:rPr>
          <w:rFonts w:ascii="Times New Roman" w:hAnsi="Times New Roman"/>
          <w:sz w:val="22"/>
          <w:szCs w:val="22"/>
        </w:rPr>
        <w:t xml:space="preserve"> million</w:t>
      </w:r>
      <w:r w:rsidR="002C55D4">
        <w:rPr>
          <w:rFonts w:ascii="Times New Roman" w:hAnsi="Times New Roman"/>
          <w:sz w:val="22"/>
          <w:szCs w:val="22"/>
        </w:rPr>
        <w:t>.</w:t>
      </w:r>
    </w:p>
    <w:p w14:paraId="22782AFA" w14:textId="77777777" w:rsidR="00751932" w:rsidRPr="00783AF6" w:rsidRDefault="00751932" w:rsidP="0002291C">
      <w:pPr>
        <w:pStyle w:val="Heading1"/>
        <w:keepLines/>
        <w:numPr>
          <w:ilvl w:val="0"/>
          <w:numId w:val="0"/>
        </w:numPr>
        <w:shd w:val="clear" w:color="auto" w:fill="auto"/>
        <w:jc w:val="thaiDistribute"/>
        <w:rPr>
          <w:rFonts w:ascii="Times New Roman" w:hAnsi="Times New Roman"/>
          <w:b w:val="0"/>
          <w:bCs w:val="0"/>
          <w:i w:val="0"/>
          <w:iCs w:val="0"/>
          <w:sz w:val="22"/>
          <w:szCs w:val="22"/>
          <w:u w:val="none"/>
        </w:rPr>
      </w:pPr>
    </w:p>
    <w:p w14:paraId="77157DE7" w14:textId="2FA6CC8B" w:rsidR="00B04A01" w:rsidRDefault="00B04A01" w:rsidP="00B04A01">
      <w:pPr>
        <w:tabs>
          <w:tab w:val="left" w:pos="540"/>
        </w:tabs>
        <w:ind w:left="540"/>
        <w:jc w:val="both"/>
        <w:rPr>
          <w:rFonts w:ascii="Times New Roman" w:hAnsi="Times New Roman"/>
          <w:sz w:val="22"/>
          <w:szCs w:val="22"/>
        </w:rPr>
      </w:pPr>
      <w:r>
        <w:rPr>
          <w:rFonts w:ascii="Times New Roman" w:hAnsi="Times New Roman" w:cs="Times New Roman"/>
          <w:sz w:val="22"/>
          <w:szCs w:val="22"/>
        </w:rPr>
        <w:t>On 21 October 2019, t</w:t>
      </w:r>
      <w:r w:rsidRPr="00502386">
        <w:rPr>
          <w:rFonts w:ascii="Times New Roman" w:hAnsi="Times New Roman" w:cs="Times New Roman"/>
          <w:sz w:val="22"/>
          <w:szCs w:val="22"/>
        </w:rPr>
        <w:t xml:space="preserve">he Company entered into </w:t>
      </w:r>
      <w:r w:rsidRPr="00255C4B">
        <w:rPr>
          <w:rFonts w:ascii="Times New Roman" w:hAnsi="Times New Roman"/>
          <w:sz w:val="22"/>
          <w:szCs w:val="22"/>
        </w:rPr>
        <w:t>an agreement of</w:t>
      </w:r>
      <w:r w:rsidRPr="00502386">
        <w:rPr>
          <w:rFonts w:ascii="Times New Roman" w:hAnsi="Times New Roman" w:cs="Times New Roman"/>
          <w:sz w:val="22"/>
          <w:szCs w:val="22"/>
        </w:rPr>
        <w:t xml:space="preserve"> infrastructure </w:t>
      </w:r>
      <w:proofErr w:type="spellStart"/>
      <w:r w:rsidRPr="00502386">
        <w:rPr>
          <w:rFonts w:ascii="Times New Roman" w:hAnsi="Times New Roman" w:cs="Times New Roman"/>
          <w:sz w:val="22"/>
          <w:szCs w:val="22"/>
        </w:rPr>
        <w:t>utilisation</w:t>
      </w:r>
      <w:proofErr w:type="spellEnd"/>
      <w:r w:rsidRPr="00502386">
        <w:rPr>
          <w:rFonts w:ascii="Times New Roman" w:hAnsi="Times New Roman" w:cs="Times New Roman"/>
          <w:sz w:val="22"/>
          <w:szCs w:val="22"/>
        </w:rPr>
        <w:t xml:space="preserve"> with </w:t>
      </w:r>
      <w:r>
        <w:rPr>
          <w:rFonts w:ascii="Times New Roman" w:hAnsi="Times New Roman" w:cs="Cordia New" w:hint="cs"/>
          <w:sz w:val="22"/>
          <w:szCs w:val="22"/>
          <w:cs/>
        </w:rPr>
        <w:t xml:space="preserve">                                  </w:t>
      </w:r>
      <w:r>
        <w:rPr>
          <w:rFonts w:ascii="Times New Roman" w:hAnsi="Times New Roman" w:cs="Times New Roman"/>
          <w:sz w:val="22"/>
          <w:szCs w:val="22"/>
        </w:rPr>
        <w:t xml:space="preserve">a company in which the Company provided areas and infrastructure </w:t>
      </w:r>
      <w:proofErr w:type="spellStart"/>
      <w:r>
        <w:rPr>
          <w:rFonts w:ascii="Times New Roman" w:hAnsi="Times New Roman" w:cs="Times New Roman"/>
          <w:sz w:val="22"/>
          <w:szCs w:val="22"/>
        </w:rPr>
        <w:t>utili</w:t>
      </w:r>
      <w:r>
        <w:rPr>
          <w:rFonts w:ascii="Times New Roman" w:hAnsi="Times New Roman"/>
          <w:sz w:val="22"/>
          <w:szCs w:val="28"/>
        </w:rPr>
        <w:t>s</w:t>
      </w:r>
      <w:r>
        <w:rPr>
          <w:rFonts w:ascii="Times New Roman" w:hAnsi="Times New Roman" w:cs="Times New Roman"/>
          <w:sz w:val="22"/>
          <w:szCs w:val="22"/>
        </w:rPr>
        <w:t>ation</w:t>
      </w:r>
      <w:proofErr w:type="spellEnd"/>
      <w:r>
        <w:rPr>
          <w:rFonts w:ascii="Times New Roman" w:hAnsi="Times New Roman" w:cs="Times New Roman"/>
          <w:sz w:val="22"/>
          <w:szCs w:val="22"/>
        </w:rPr>
        <w:t xml:space="preserve"> in</w:t>
      </w:r>
      <w:r w:rsidRPr="00502386">
        <w:rPr>
          <w:rFonts w:ascii="Times New Roman" w:hAnsi="Times New Roman" w:cs="Times New Roman"/>
          <w:sz w:val="22"/>
          <w:szCs w:val="22"/>
        </w:rPr>
        <w:t xml:space="preserve"> Nava </w:t>
      </w:r>
      <w:proofErr w:type="spellStart"/>
      <w:r w:rsidRPr="00502386">
        <w:rPr>
          <w:rFonts w:ascii="Times New Roman" w:hAnsi="Times New Roman" w:cs="Times New Roman"/>
          <w:sz w:val="22"/>
          <w:szCs w:val="22"/>
        </w:rPr>
        <w:t>Nakorn</w:t>
      </w:r>
      <w:proofErr w:type="spellEnd"/>
      <w:r w:rsidRPr="00502386">
        <w:rPr>
          <w:rFonts w:ascii="Times New Roman" w:hAnsi="Times New Roman" w:cs="Times New Roman"/>
          <w:sz w:val="22"/>
          <w:szCs w:val="22"/>
        </w:rPr>
        <w:t xml:space="preserve"> Industrial Promotion Zone in </w:t>
      </w:r>
      <w:proofErr w:type="spellStart"/>
      <w:r w:rsidRPr="00502386">
        <w:rPr>
          <w:rFonts w:ascii="Times New Roman" w:hAnsi="Times New Roman" w:cs="Times New Roman"/>
          <w:sz w:val="22"/>
          <w:szCs w:val="22"/>
        </w:rPr>
        <w:t>Phathumthani</w:t>
      </w:r>
      <w:proofErr w:type="spellEnd"/>
      <w:r w:rsidRPr="00502386">
        <w:rPr>
          <w:rFonts w:ascii="Times New Roman" w:hAnsi="Times New Roman" w:cs="Times New Roman"/>
          <w:sz w:val="22"/>
          <w:szCs w:val="22"/>
        </w:rPr>
        <w:t xml:space="preserve"> province, as stated condition in the agreement. The Company received compensation in advance of Baht </w:t>
      </w:r>
      <w:r>
        <w:rPr>
          <w:rFonts w:ascii="Times New Roman" w:hAnsi="Times New Roman" w:cs="Times New Roman"/>
          <w:sz w:val="22"/>
          <w:szCs w:val="22"/>
        </w:rPr>
        <w:t>50</w:t>
      </w:r>
      <w:r w:rsidRPr="00502386">
        <w:rPr>
          <w:rFonts w:ascii="Times New Roman" w:hAnsi="Times New Roman" w:cs="Times New Roman"/>
          <w:sz w:val="22"/>
          <w:szCs w:val="22"/>
        </w:rPr>
        <w:t xml:space="preserve"> million which recorded as deferred income in the statement of financial position and </w:t>
      </w:r>
      <w:proofErr w:type="spellStart"/>
      <w:r w:rsidRPr="00502386">
        <w:rPr>
          <w:rFonts w:ascii="Times New Roman" w:hAnsi="Times New Roman" w:cs="Times New Roman"/>
          <w:sz w:val="22"/>
          <w:szCs w:val="22"/>
        </w:rPr>
        <w:t>recognised</w:t>
      </w:r>
      <w:proofErr w:type="spellEnd"/>
      <w:r w:rsidRPr="00502386">
        <w:rPr>
          <w:rFonts w:ascii="Times New Roman" w:hAnsi="Times New Roman" w:cs="Times New Roman"/>
          <w:sz w:val="22"/>
          <w:szCs w:val="22"/>
        </w:rPr>
        <w:t xml:space="preserve"> as income by a straight</w:t>
      </w:r>
      <w:r w:rsidR="00B667A2">
        <w:rPr>
          <w:rFonts w:ascii="Times New Roman" w:hAnsi="Times New Roman" w:cs="Times New Roman"/>
          <w:sz w:val="22"/>
          <w:szCs w:val="22"/>
        </w:rPr>
        <w:t xml:space="preserve"> </w:t>
      </w:r>
      <w:r w:rsidRPr="00502386">
        <w:rPr>
          <w:rFonts w:ascii="Times New Roman" w:hAnsi="Times New Roman" w:cs="Times New Roman"/>
          <w:sz w:val="22"/>
          <w:szCs w:val="22"/>
        </w:rPr>
        <w:t>line basis</w:t>
      </w:r>
      <w:r>
        <w:rPr>
          <w:rFonts w:ascii="Times New Roman" w:hAnsi="Times New Roman" w:cs="Times New Roman"/>
          <w:sz w:val="22"/>
          <w:szCs w:val="22"/>
        </w:rPr>
        <w:t xml:space="preserve"> over 19 years </w:t>
      </w:r>
      <w:r w:rsidRPr="00502386">
        <w:rPr>
          <w:rFonts w:ascii="Times New Roman" w:hAnsi="Times New Roman" w:cs="Times New Roman"/>
          <w:sz w:val="22"/>
          <w:szCs w:val="22"/>
        </w:rPr>
        <w:t xml:space="preserve">according to the term of the agreement. </w:t>
      </w:r>
      <w:r>
        <w:rPr>
          <w:rFonts w:ascii="Times New Roman" w:hAnsi="Times New Roman"/>
          <w:sz w:val="22"/>
          <w:szCs w:val="22"/>
        </w:rPr>
        <w:t xml:space="preserve">As at </w:t>
      </w:r>
      <w:r w:rsidR="00F749AC">
        <w:rPr>
          <w:rFonts w:ascii="Times New Roman" w:hAnsi="Times New Roman"/>
          <w:sz w:val="22"/>
          <w:lang w:val="en-GB"/>
        </w:rPr>
        <w:t>31 March 2021</w:t>
      </w:r>
      <w:r>
        <w:rPr>
          <w:rFonts w:ascii="Times New Roman" w:hAnsi="Times New Roman"/>
          <w:sz w:val="22"/>
          <w:szCs w:val="22"/>
        </w:rPr>
        <w:t xml:space="preserve">, the Company had </w:t>
      </w:r>
      <w:r w:rsidRPr="00255C4B">
        <w:rPr>
          <w:rFonts w:ascii="Times New Roman" w:hAnsi="Times New Roman"/>
          <w:sz w:val="22"/>
          <w:szCs w:val="22"/>
        </w:rPr>
        <w:t xml:space="preserve">deferred income </w:t>
      </w:r>
      <w:r w:rsidRPr="00E44643">
        <w:rPr>
          <w:rFonts w:ascii="Times New Roman" w:hAnsi="Times New Roman"/>
          <w:sz w:val="22"/>
          <w:szCs w:val="22"/>
        </w:rPr>
        <w:t xml:space="preserve">from </w:t>
      </w:r>
      <w:r>
        <w:rPr>
          <w:rFonts w:ascii="Times New Roman" w:hAnsi="Times New Roman"/>
          <w:sz w:val="22"/>
          <w:szCs w:val="22"/>
        </w:rPr>
        <w:t xml:space="preserve">the agreement in the amount of Baht </w:t>
      </w:r>
      <w:r w:rsidR="00BE0BA1">
        <w:rPr>
          <w:rFonts w:ascii="Times New Roman" w:hAnsi="Times New Roman"/>
          <w:sz w:val="22"/>
          <w:szCs w:val="22"/>
        </w:rPr>
        <w:t>46.2</w:t>
      </w:r>
      <w:r>
        <w:rPr>
          <w:rFonts w:ascii="Times New Roman" w:hAnsi="Times New Roman"/>
          <w:sz w:val="22"/>
          <w:szCs w:val="22"/>
        </w:rPr>
        <w:t xml:space="preserve"> million.</w:t>
      </w:r>
    </w:p>
    <w:p w14:paraId="0E8BF2E5" w14:textId="77777777" w:rsidR="001819B4" w:rsidRPr="00783AF6" w:rsidRDefault="001819B4" w:rsidP="001819B4">
      <w:pPr>
        <w:rPr>
          <w:rFonts w:ascii="Times New Roman" w:hAnsi="Times New Roman" w:cs="Times New Roman"/>
          <w:sz w:val="22"/>
          <w:szCs w:val="22"/>
        </w:rPr>
      </w:pPr>
    </w:p>
    <w:p w14:paraId="29F1E4EE" w14:textId="0931DF87" w:rsidR="00837A75" w:rsidRDefault="00837A75" w:rsidP="00837A75">
      <w:pPr>
        <w:pStyle w:val="Heading1"/>
        <w:keepLines/>
        <w:numPr>
          <w:ilvl w:val="0"/>
          <w:numId w:val="0"/>
        </w:numPr>
        <w:shd w:val="clear" w:color="auto" w:fill="auto"/>
        <w:tabs>
          <w:tab w:val="left" w:pos="630"/>
        </w:tabs>
        <w:ind w:left="540" w:hanging="540"/>
        <w:rPr>
          <w:rFonts w:ascii="Times New Roman" w:hAnsi="Times New Roman"/>
          <w:i w:val="0"/>
          <w:iCs w:val="0"/>
          <w:sz w:val="24"/>
          <w:szCs w:val="24"/>
          <w:u w:val="none"/>
        </w:rPr>
      </w:pPr>
      <w:r>
        <w:rPr>
          <w:rFonts w:ascii="Times New Roman" w:hAnsi="Times New Roman"/>
          <w:i w:val="0"/>
          <w:iCs w:val="0"/>
          <w:sz w:val="24"/>
          <w:szCs w:val="24"/>
          <w:u w:val="none"/>
        </w:rPr>
        <w:t>1</w:t>
      </w:r>
      <w:r w:rsidR="00BF7C58">
        <w:rPr>
          <w:rFonts w:ascii="Times New Roman" w:hAnsi="Times New Roman"/>
          <w:i w:val="0"/>
          <w:iCs w:val="0"/>
          <w:sz w:val="24"/>
          <w:szCs w:val="24"/>
          <w:u w:val="none"/>
        </w:rPr>
        <w:t>3</w:t>
      </w:r>
      <w:r w:rsidRPr="001A6D5B">
        <w:rPr>
          <w:rFonts w:ascii="Times New Roman" w:hAnsi="Times New Roman"/>
          <w:i w:val="0"/>
          <w:iCs w:val="0"/>
          <w:sz w:val="24"/>
          <w:szCs w:val="24"/>
          <w:u w:val="none"/>
        </w:rPr>
        <w:tab/>
      </w:r>
      <w:r>
        <w:rPr>
          <w:rFonts w:ascii="Times New Roman" w:hAnsi="Times New Roman"/>
          <w:i w:val="0"/>
          <w:iCs w:val="0"/>
          <w:sz w:val="24"/>
          <w:szCs w:val="24"/>
          <w:u w:val="none"/>
        </w:rPr>
        <w:t>Contingent liabilit</w:t>
      </w:r>
      <w:r w:rsidR="008A0BFE">
        <w:rPr>
          <w:rFonts w:ascii="Times New Roman" w:hAnsi="Times New Roman"/>
          <w:i w:val="0"/>
          <w:iCs w:val="0"/>
          <w:sz w:val="24"/>
          <w:szCs w:val="24"/>
          <w:u w:val="none"/>
        </w:rPr>
        <w:t>y</w:t>
      </w:r>
    </w:p>
    <w:p w14:paraId="3FE8389B" w14:textId="77777777" w:rsidR="00837A75" w:rsidRPr="00FE2715" w:rsidRDefault="00837A75" w:rsidP="00837A75">
      <w:pPr>
        <w:pStyle w:val="Heading1"/>
        <w:keepLines/>
        <w:numPr>
          <w:ilvl w:val="0"/>
          <w:numId w:val="0"/>
        </w:numPr>
        <w:shd w:val="clear" w:color="auto" w:fill="auto"/>
        <w:tabs>
          <w:tab w:val="left" w:pos="630"/>
        </w:tabs>
        <w:ind w:left="540" w:hanging="540"/>
        <w:rPr>
          <w:rFonts w:ascii="Times New Roman" w:hAnsi="Times New Roman"/>
          <w:i w:val="0"/>
          <w:iCs w:val="0"/>
          <w:sz w:val="22"/>
          <w:szCs w:val="22"/>
          <w:u w:val="none"/>
        </w:rPr>
      </w:pPr>
    </w:p>
    <w:p w14:paraId="4AD06A59" w14:textId="4E318A38" w:rsidR="001819B4" w:rsidRDefault="007F4F09" w:rsidP="002A401E">
      <w:pPr>
        <w:tabs>
          <w:tab w:val="left" w:pos="540"/>
        </w:tabs>
        <w:ind w:left="540"/>
        <w:jc w:val="both"/>
        <w:rPr>
          <w:szCs w:val="22"/>
        </w:rPr>
      </w:pPr>
      <w:r w:rsidRPr="00060722">
        <w:rPr>
          <w:rFonts w:ascii="Times New Roman" w:hAnsi="Times New Roman" w:cs="Times New Roman"/>
          <w:sz w:val="22"/>
          <w:szCs w:val="22"/>
        </w:rPr>
        <w:t>The Company is a defendant in a lawsuit involving the</w:t>
      </w:r>
      <w:r w:rsidR="004270CD" w:rsidRPr="00060722">
        <w:rPr>
          <w:rFonts w:ascii="Times New Roman" w:hAnsi="Times New Roman" w:cs="Times New Roman"/>
          <w:sz w:val="22"/>
          <w:szCs w:val="22"/>
        </w:rPr>
        <w:t xml:space="preserve"> unfair termination of a former employee of Baht 10.8 million. As at the </w:t>
      </w:r>
      <w:r w:rsidR="00E46693" w:rsidRPr="00060722">
        <w:rPr>
          <w:rFonts w:ascii="Times New Roman" w:hAnsi="Times New Roman" w:cs="Times New Roman"/>
          <w:sz w:val="22"/>
          <w:szCs w:val="22"/>
        </w:rPr>
        <w:t xml:space="preserve">reporting </w:t>
      </w:r>
      <w:r w:rsidR="004270CD" w:rsidRPr="00060722">
        <w:rPr>
          <w:rFonts w:ascii="Times New Roman" w:hAnsi="Times New Roman" w:cs="Times New Roman"/>
          <w:sz w:val="22"/>
          <w:szCs w:val="22"/>
        </w:rPr>
        <w:t xml:space="preserve">date, the legal case was </w:t>
      </w:r>
      <w:r w:rsidR="00E46693" w:rsidRPr="00060722">
        <w:rPr>
          <w:rFonts w:ascii="Times New Roman" w:hAnsi="Times New Roman" w:cs="Times New Roman"/>
          <w:sz w:val="22"/>
          <w:szCs w:val="22"/>
        </w:rPr>
        <w:t xml:space="preserve">in the process of consideration by </w:t>
      </w:r>
      <w:r w:rsidR="00E20220">
        <w:rPr>
          <w:rFonts w:ascii="Times New Roman" w:hAnsi="Times New Roman" w:cs="Times New Roman"/>
          <w:sz w:val="22"/>
          <w:szCs w:val="22"/>
        </w:rPr>
        <w:br/>
      </w:r>
      <w:r w:rsidR="004270CD" w:rsidRPr="00060722">
        <w:rPr>
          <w:rFonts w:ascii="Times New Roman" w:hAnsi="Times New Roman" w:cs="Times New Roman"/>
          <w:sz w:val="22"/>
          <w:szCs w:val="22"/>
        </w:rPr>
        <w:t xml:space="preserve">the Central </w:t>
      </w:r>
      <w:proofErr w:type="spellStart"/>
      <w:r w:rsidR="004270CD" w:rsidRPr="00060722">
        <w:rPr>
          <w:rFonts w:ascii="Times New Roman" w:hAnsi="Times New Roman" w:cs="Times New Roman"/>
          <w:sz w:val="22"/>
          <w:szCs w:val="22"/>
        </w:rPr>
        <w:t>Labour</w:t>
      </w:r>
      <w:proofErr w:type="spellEnd"/>
      <w:r w:rsidR="004270CD" w:rsidRPr="00060722">
        <w:rPr>
          <w:rFonts w:ascii="Times New Roman" w:hAnsi="Times New Roman" w:cs="Times New Roman"/>
          <w:sz w:val="22"/>
          <w:szCs w:val="22"/>
        </w:rPr>
        <w:t xml:space="preserve"> Court.</w:t>
      </w:r>
      <w:r w:rsidR="004270CD" w:rsidRPr="00145D74">
        <w:rPr>
          <w:szCs w:val="22"/>
        </w:rPr>
        <w:t xml:space="preserve"> </w:t>
      </w:r>
    </w:p>
    <w:p w14:paraId="388CC295" w14:textId="77777777" w:rsidR="0092489B" w:rsidRDefault="0092489B" w:rsidP="002A401E">
      <w:pPr>
        <w:tabs>
          <w:tab w:val="left" w:pos="540"/>
        </w:tabs>
        <w:ind w:left="540"/>
        <w:jc w:val="both"/>
        <w:rPr>
          <w:szCs w:val="22"/>
        </w:rPr>
      </w:pPr>
    </w:p>
    <w:p w14:paraId="0B119756" w14:textId="27D9E760" w:rsidR="0092489B" w:rsidRDefault="0092489B" w:rsidP="0092489B">
      <w:pPr>
        <w:pStyle w:val="Heading1"/>
        <w:keepLines/>
        <w:numPr>
          <w:ilvl w:val="0"/>
          <w:numId w:val="0"/>
        </w:numPr>
        <w:shd w:val="clear" w:color="auto" w:fill="auto"/>
        <w:tabs>
          <w:tab w:val="left" w:pos="630"/>
        </w:tabs>
        <w:ind w:left="540" w:hanging="540"/>
        <w:rPr>
          <w:rFonts w:ascii="Times New Roman" w:hAnsi="Times New Roman"/>
          <w:i w:val="0"/>
          <w:iCs w:val="0"/>
          <w:sz w:val="24"/>
          <w:szCs w:val="24"/>
          <w:u w:val="none"/>
        </w:rPr>
      </w:pPr>
      <w:r>
        <w:rPr>
          <w:rFonts w:ascii="Times New Roman" w:hAnsi="Times New Roman"/>
          <w:i w:val="0"/>
          <w:iCs w:val="0"/>
          <w:sz w:val="24"/>
          <w:szCs w:val="24"/>
          <w:u w:val="none"/>
        </w:rPr>
        <w:t>1</w:t>
      </w:r>
      <w:r w:rsidR="00BF7C58">
        <w:rPr>
          <w:rFonts w:ascii="Times New Roman" w:hAnsi="Times New Roman"/>
          <w:i w:val="0"/>
          <w:iCs w:val="0"/>
          <w:sz w:val="24"/>
          <w:szCs w:val="24"/>
          <w:u w:val="none"/>
        </w:rPr>
        <w:t>4</w:t>
      </w:r>
      <w:r w:rsidRPr="001A6D5B">
        <w:rPr>
          <w:rFonts w:ascii="Times New Roman" w:hAnsi="Times New Roman"/>
          <w:i w:val="0"/>
          <w:iCs w:val="0"/>
          <w:sz w:val="24"/>
          <w:szCs w:val="24"/>
          <w:u w:val="none"/>
        </w:rPr>
        <w:tab/>
      </w:r>
      <w:r>
        <w:rPr>
          <w:rFonts w:ascii="Times New Roman" w:hAnsi="Times New Roman"/>
          <w:i w:val="0"/>
          <w:iCs w:val="0"/>
          <w:sz w:val="24"/>
          <w:szCs w:val="24"/>
          <w:u w:val="none"/>
        </w:rPr>
        <w:t>Event after reporting period</w:t>
      </w:r>
    </w:p>
    <w:p w14:paraId="3CE7837A" w14:textId="1C858593" w:rsidR="0092489B" w:rsidRDefault="0092489B" w:rsidP="002A401E">
      <w:pPr>
        <w:tabs>
          <w:tab w:val="left" w:pos="540"/>
        </w:tabs>
        <w:ind w:left="540"/>
        <w:jc w:val="both"/>
        <w:rPr>
          <w:szCs w:val="22"/>
        </w:rPr>
      </w:pPr>
    </w:p>
    <w:p w14:paraId="49621193" w14:textId="779E4E5E" w:rsidR="00436B3C" w:rsidRPr="00436B3C" w:rsidRDefault="00436B3C" w:rsidP="002A401E">
      <w:pPr>
        <w:tabs>
          <w:tab w:val="left" w:pos="540"/>
        </w:tabs>
        <w:ind w:left="540"/>
        <w:jc w:val="both"/>
        <w:rPr>
          <w:rFonts w:ascii="Times New Roman" w:hAnsi="Times New Roman" w:cs="Times New Roman"/>
          <w:sz w:val="22"/>
          <w:szCs w:val="22"/>
        </w:rPr>
      </w:pPr>
      <w:r w:rsidRPr="00E20220">
        <w:rPr>
          <w:rFonts w:ascii="Times New Roman" w:hAnsi="Times New Roman" w:cs="Times New Roman"/>
          <w:sz w:val="22"/>
          <w:szCs w:val="22"/>
        </w:rPr>
        <w:t xml:space="preserve">At the </w:t>
      </w:r>
      <w:r w:rsidR="00AD7460">
        <w:rPr>
          <w:rFonts w:ascii="Times New Roman" w:hAnsi="Times New Roman" w:cs="Times New Roman"/>
          <w:sz w:val="22"/>
          <w:szCs w:val="22"/>
        </w:rPr>
        <w:t>Annual General</w:t>
      </w:r>
      <w:r w:rsidRPr="00E20220">
        <w:rPr>
          <w:rFonts w:ascii="Times New Roman" w:hAnsi="Times New Roman" w:cs="Times New Roman"/>
          <w:sz w:val="22"/>
          <w:szCs w:val="22"/>
        </w:rPr>
        <w:t xml:space="preserve"> </w:t>
      </w:r>
      <w:r w:rsidR="00AD7460">
        <w:rPr>
          <w:rFonts w:ascii="Times New Roman" w:hAnsi="Times New Roman" w:cs="Times New Roman"/>
          <w:sz w:val="22"/>
          <w:szCs w:val="22"/>
        </w:rPr>
        <w:t>Shareholders</w:t>
      </w:r>
      <w:r w:rsidR="00775D61">
        <w:rPr>
          <w:rFonts w:ascii="Times New Roman" w:hAnsi="Times New Roman" w:cs="Times New Roman"/>
          <w:sz w:val="22"/>
          <w:szCs w:val="22"/>
        </w:rPr>
        <w:t>’ meeting of the Company</w:t>
      </w:r>
      <w:r w:rsidRPr="00E20220">
        <w:rPr>
          <w:rFonts w:ascii="Times New Roman" w:hAnsi="Times New Roman" w:cs="Times New Roman"/>
          <w:sz w:val="22"/>
          <w:szCs w:val="22"/>
        </w:rPr>
        <w:t xml:space="preserve"> held on 27 April 2021, the </w:t>
      </w:r>
      <w:r w:rsidR="00775D61">
        <w:rPr>
          <w:rFonts w:ascii="Times New Roman" w:hAnsi="Times New Roman" w:cs="Times New Roman"/>
          <w:sz w:val="22"/>
          <w:szCs w:val="22"/>
        </w:rPr>
        <w:t xml:space="preserve">Company’s </w:t>
      </w:r>
      <w:r w:rsidR="00AD7460">
        <w:rPr>
          <w:rFonts w:ascii="Times New Roman" w:hAnsi="Times New Roman" w:cs="Times New Roman"/>
          <w:sz w:val="22"/>
          <w:szCs w:val="22"/>
        </w:rPr>
        <w:t>shareholders</w:t>
      </w:r>
      <w:r w:rsidRPr="00E20220">
        <w:rPr>
          <w:rFonts w:ascii="Times New Roman" w:hAnsi="Times New Roman" w:cs="Times New Roman"/>
          <w:sz w:val="22"/>
          <w:szCs w:val="22"/>
        </w:rPr>
        <w:t xml:space="preserve"> approved the appropriation of dividend of Baht 0.11 per share, amounting to Baht </w:t>
      </w:r>
      <w:r w:rsidR="00AD7460">
        <w:rPr>
          <w:rFonts w:ascii="Times New Roman" w:hAnsi="Times New Roman" w:cs="Times New Roman"/>
          <w:sz w:val="22"/>
          <w:szCs w:val="22"/>
        </w:rPr>
        <w:t>217.5</w:t>
      </w:r>
      <w:r w:rsidRPr="00E20220">
        <w:rPr>
          <w:rFonts w:ascii="Times New Roman" w:hAnsi="Times New Roman" w:cs="Times New Roman"/>
          <w:sz w:val="22"/>
          <w:szCs w:val="22"/>
        </w:rPr>
        <w:t xml:space="preserve"> million. The dividend will be paid to shareholders during May 2021.</w:t>
      </w:r>
    </w:p>
    <w:sectPr w:rsidR="00436B3C" w:rsidRPr="00436B3C" w:rsidSect="00B85661">
      <w:headerReference w:type="default" r:id="rId25"/>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CA31F1" w14:textId="77777777" w:rsidR="008371B0" w:rsidRDefault="008371B0">
      <w:r>
        <w:separator/>
      </w:r>
    </w:p>
  </w:endnote>
  <w:endnote w:type="continuationSeparator" w:id="0">
    <w:p w14:paraId="71E14673" w14:textId="77777777" w:rsidR="008371B0" w:rsidRDefault="008371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Angsana New">
    <w:altName w:val="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DE"/>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114D75" w14:textId="77777777" w:rsidR="006618D1" w:rsidRPr="00255E1D" w:rsidRDefault="006618D1" w:rsidP="00941B0E">
    <w:pPr>
      <w:pStyle w:val="Footer"/>
      <w:framePr w:w="331" w:wrap="around" w:vAnchor="text" w:hAnchor="margin" w:xAlign="center" w:y="-3"/>
      <w:rPr>
        <w:rStyle w:val="PageNumber"/>
        <w:rFonts w:ascii="Times New Roman" w:hAnsi="Times New Roman"/>
        <w:sz w:val="22"/>
        <w:szCs w:val="22"/>
        <w:lang w:val="en-US"/>
      </w:rPr>
    </w:pPr>
    <w:r w:rsidRPr="00D05E04">
      <w:rPr>
        <w:rStyle w:val="PageNumber"/>
        <w:rFonts w:ascii="Times New Roman" w:hAnsi="Times New Roman"/>
        <w:sz w:val="22"/>
        <w:szCs w:val="22"/>
      </w:rPr>
      <w:fldChar w:fldCharType="begin"/>
    </w:r>
    <w:r w:rsidRPr="00D05E04">
      <w:rPr>
        <w:rStyle w:val="PageNumber"/>
        <w:rFonts w:ascii="Times New Roman" w:hAnsi="Times New Roman"/>
        <w:sz w:val="22"/>
        <w:szCs w:val="22"/>
      </w:rPr>
      <w:instrText xml:space="preserve">PAGE  </w:instrText>
    </w:r>
    <w:r w:rsidRPr="00D05E04">
      <w:rPr>
        <w:rStyle w:val="PageNumber"/>
        <w:rFonts w:ascii="Times New Roman" w:hAnsi="Times New Roman"/>
        <w:sz w:val="22"/>
        <w:szCs w:val="22"/>
      </w:rPr>
      <w:fldChar w:fldCharType="separate"/>
    </w:r>
    <w:r w:rsidRPr="00D05E04">
      <w:rPr>
        <w:rStyle w:val="PageNumber"/>
        <w:rFonts w:ascii="Times New Roman" w:hAnsi="Times New Roman"/>
        <w:noProof/>
        <w:sz w:val="22"/>
        <w:szCs w:val="22"/>
      </w:rPr>
      <w:t>20</w:t>
    </w:r>
    <w:r w:rsidRPr="00D05E04">
      <w:rPr>
        <w:rStyle w:val="PageNumber"/>
        <w:rFonts w:ascii="Times New Roman" w:hAnsi="Times New Roman"/>
        <w:sz w:val="22"/>
        <w:szCs w:val="22"/>
      </w:rPr>
      <w:fldChar w:fldCharType="end"/>
    </w:r>
  </w:p>
  <w:p w14:paraId="3ED584EE" w14:textId="77777777" w:rsidR="006618D1" w:rsidRPr="009A4A9E" w:rsidRDefault="006618D1" w:rsidP="009A4A9E">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DBBE35" w14:textId="569ABF7E" w:rsidR="006618D1" w:rsidRPr="00103D91" w:rsidRDefault="006618D1" w:rsidP="00103D91">
    <w:pPr>
      <w:pStyle w:val="Footer"/>
      <w:tabs>
        <w:tab w:val="clear" w:pos="9072"/>
        <w:tab w:val="right" w:pos="9180"/>
      </w:tabs>
      <w:rPr>
        <w:rFonts w:ascii="Times New Roman" w:hAnsi="Times New Roman"/>
        <w:sz w:val="22"/>
        <w:szCs w:val="22"/>
      </w:rPr>
    </w:pPr>
    <w:r w:rsidRPr="00103D91">
      <w:rPr>
        <w:rFonts w:ascii="Times New Roman" w:hAnsi="Times New Roman"/>
        <w:sz w:val="22"/>
        <w:szCs w:val="22"/>
      </w:rPr>
      <w:fldChar w:fldCharType="begin"/>
    </w:r>
    <w:r w:rsidRPr="00103D91">
      <w:rPr>
        <w:rFonts w:ascii="Times New Roman" w:hAnsi="Times New Roman"/>
        <w:sz w:val="22"/>
        <w:szCs w:val="22"/>
      </w:rPr>
      <w:instrText xml:space="preserve"> FILENAME </w:instrText>
    </w:r>
    <w:r w:rsidRPr="00103D91">
      <w:rPr>
        <w:rFonts w:ascii="Times New Roman" w:hAnsi="Times New Roman"/>
        <w:sz w:val="22"/>
        <w:szCs w:val="22"/>
      </w:rPr>
      <w:fldChar w:fldCharType="separate"/>
    </w:r>
    <w:r>
      <w:rPr>
        <w:rFonts w:ascii="Times New Roman" w:hAnsi="Times New Roman"/>
        <w:noProof/>
        <w:sz w:val="22"/>
        <w:szCs w:val="22"/>
      </w:rPr>
      <w:t>nav001a211b-03e-1 Rev 6</w:t>
    </w:r>
    <w:r w:rsidRPr="00103D91">
      <w:rPr>
        <w:rFonts w:ascii="Times New Roman" w:hAnsi="Times New Roman"/>
        <w:sz w:val="22"/>
        <w:szCs w:val="22"/>
      </w:rPr>
      <w:fldChar w:fldCharType="end"/>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Pr>
        <w:rFonts w:ascii="Times New Roman" w:hAnsi="Times New Roman"/>
        <w:sz w:val="22"/>
        <w:szCs w:val="22"/>
      </w:rPr>
      <w:t xml:space="preserve"> </w:t>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t xml:space="preserve">             </w:t>
    </w:r>
    <w:r w:rsidRPr="00904F6F">
      <w:rPr>
        <w:rFonts w:ascii="Times New Roman" w:hAnsi="Times New Roman"/>
        <w:sz w:val="22"/>
        <w:szCs w:val="22"/>
      </w:rPr>
      <w:t xml:space="preserve"> </w:t>
    </w:r>
    <w:r>
      <w:rPr>
        <w:rFonts w:ascii="Times New Roman" w:hAnsi="Times New Roman"/>
        <w:sz w:val="22"/>
        <w:szCs w:val="22"/>
      </w:rPr>
      <w:t xml:space="preserve">                                              </w:t>
    </w:r>
    <w:r w:rsidRPr="00904F6F">
      <w:rPr>
        <w:rStyle w:val="PageNumber"/>
        <w:rFonts w:ascii="Times New Roman" w:hAnsi="Times New Roman"/>
        <w:sz w:val="22"/>
        <w:szCs w:val="22"/>
      </w:rPr>
      <w:fldChar w:fldCharType="begin"/>
    </w:r>
    <w:r w:rsidRPr="00904F6F">
      <w:rPr>
        <w:rStyle w:val="PageNumber"/>
        <w:rFonts w:ascii="Times New Roman" w:hAnsi="Times New Roman"/>
        <w:sz w:val="22"/>
        <w:szCs w:val="22"/>
      </w:rPr>
      <w:instrText xml:space="preserve"> PAGE </w:instrText>
    </w:r>
    <w:r w:rsidRPr="00904F6F">
      <w:rPr>
        <w:rStyle w:val="PageNumber"/>
        <w:rFonts w:ascii="Times New Roman" w:hAnsi="Times New Roman"/>
        <w:sz w:val="22"/>
        <w:szCs w:val="22"/>
      </w:rPr>
      <w:fldChar w:fldCharType="separate"/>
    </w:r>
    <w:r>
      <w:rPr>
        <w:rStyle w:val="PageNumber"/>
        <w:rFonts w:ascii="Times New Roman" w:hAnsi="Times New Roman"/>
        <w:noProof/>
        <w:sz w:val="22"/>
        <w:szCs w:val="22"/>
      </w:rPr>
      <w:t>34</w:t>
    </w:r>
    <w:r w:rsidRPr="00904F6F">
      <w:rPr>
        <w:rStyle w:val="PageNumber"/>
        <w:rFonts w:ascii="Times New Roman" w:hAnsi="Times New Roman"/>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223E8F" w14:textId="75B2D3D3" w:rsidR="006618D1" w:rsidRPr="00103D91" w:rsidRDefault="006618D1" w:rsidP="00103D91">
    <w:pPr>
      <w:pStyle w:val="Footer"/>
      <w:tabs>
        <w:tab w:val="clear" w:pos="9072"/>
        <w:tab w:val="right" w:pos="9180"/>
      </w:tabs>
      <w:rPr>
        <w:rFonts w:ascii="Times New Roman" w:hAnsi="Times New Roman"/>
        <w:sz w:val="22"/>
        <w:szCs w:val="22"/>
      </w:rPr>
    </w:pPr>
    <w:r w:rsidRPr="005930BD">
      <w:rPr>
        <w:rFonts w:ascii="Times New Roman" w:hAnsi="Times New Roman"/>
        <w:i/>
        <w:iCs/>
        <w:sz w:val="22"/>
        <w:szCs w:val="22"/>
      </w:rPr>
      <w:fldChar w:fldCharType="begin"/>
    </w:r>
    <w:r w:rsidRPr="005930BD">
      <w:rPr>
        <w:rFonts w:ascii="Times New Roman" w:hAnsi="Times New Roman"/>
        <w:i/>
        <w:iCs/>
        <w:sz w:val="22"/>
        <w:szCs w:val="22"/>
      </w:rPr>
      <w:instrText xml:space="preserve"> FILENAME </w:instrText>
    </w:r>
    <w:r w:rsidRPr="005930BD">
      <w:rPr>
        <w:rFonts w:ascii="Times New Roman" w:hAnsi="Times New Roman"/>
        <w:i/>
        <w:iCs/>
        <w:sz w:val="22"/>
        <w:szCs w:val="22"/>
      </w:rPr>
      <w:fldChar w:fldCharType="separate"/>
    </w:r>
    <w:r>
      <w:rPr>
        <w:rFonts w:ascii="Times New Roman" w:hAnsi="Times New Roman"/>
        <w:i/>
        <w:iCs/>
        <w:noProof/>
        <w:sz w:val="22"/>
        <w:szCs w:val="22"/>
      </w:rPr>
      <w:t>nav001a211b-03e-1 Rev 6</w:t>
    </w:r>
    <w:r w:rsidRPr="005930BD">
      <w:rPr>
        <w:rFonts w:ascii="Times New Roman" w:hAnsi="Times New Roman"/>
        <w:i/>
        <w:iCs/>
        <w:sz w:val="22"/>
        <w:szCs w:val="22"/>
      </w:rPr>
      <w:fldChar w:fldCharType="end"/>
    </w:r>
    <w:r w:rsidRPr="005930BD">
      <w:rPr>
        <w:rFonts w:ascii="Times New Roman" w:hAnsi="Times New Roman"/>
        <w:i/>
        <w:iCs/>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sidRPr="00103D91">
      <w:rPr>
        <w:rStyle w:val="PageNumber"/>
        <w:rFonts w:ascii="Times New Roman" w:hAnsi="Times New Roman"/>
        <w:sz w:val="22"/>
        <w:szCs w:val="22"/>
      </w:rPr>
      <w:fldChar w:fldCharType="begin"/>
    </w:r>
    <w:r w:rsidRPr="00103D91">
      <w:rPr>
        <w:rStyle w:val="PageNumber"/>
        <w:rFonts w:ascii="Times New Roman" w:hAnsi="Times New Roman"/>
        <w:sz w:val="22"/>
        <w:szCs w:val="22"/>
      </w:rPr>
      <w:instrText xml:space="preserve"> PAGE </w:instrText>
    </w:r>
    <w:r w:rsidRPr="00103D91">
      <w:rPr>
        <w:rStyle w:val="PageNumber"/>
        <w:rFonts w:ascii="Times New Roman" w:hAnsi="Times New Roman"/>
        <w:sz w:val="22"/>
        <w:szCs w:val="22"/>
      </w:rPr>
      <w:fldChar w:fldCharType="separate"/>
    </w:r>
    <w:r>
      <w:rPr>
        <w:rStyle w:val="PageNumber"/>
        <w:rFonts w:ascii="Times New Roman" w:hAnsi="Times New Roman"/>
        <w:noProof/>
        <w:sz w:val="22"/>
        <w:szCs w:val="22"/>
      </w:rPr>
      <w:t>0</w:t>
    </w:r>
    <w:r w:rsidRPr="00103D91">
      <w:rPr>
        <w:rStyle w:val="PageNumber"/>
        <w:rFonts w:ascii="Times New Roman" w:hAnsi="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492795" w14:textId="77777777" w:rsidR="006618D1" w:rsidRPr="00786600" w:rsidRDefault="006618D1" w:rsidP="0013472D">
    <w:pPr>
      <w:pStyle w:val="Footer"/>
      <w:framePr w:w="271" w:wrap="around" w:vAnchor="text" w:hAnchor="margin" w:xAlign="center" w:y="-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786600">
      <w:rPr>
        <w:rStyle w:val="PageNumber"/>
        <w:rFonts w:ascii="Times New Roman" w:hAnsi="Times New Roman"/>
        <w:sz w:val="22"/>
        <w:szCs w:val="22"/>
      </w:rPr>
      <w:fldChar w:fldCharType="begin"/>
    </w:r>
    <w:r w:rsidRPr="00786600">
      <w:rPr>
        <w:rStyle w:val="PageNumber"/>
        <w:rFonts w:ascii="Times New Roman" w:hAnsi="Times New Roman"/>
        <w:sz w:val="22"/>
        <w:szCs w:val="22"/>
      </w:rPr>
      <w:instrText xml:space="preserve">PAGE  </w:instrText>
    </w:r>
    <w:r w:rsidRPr="00786600">
      <w:rPr>
        <w:rStyle w:val="PageNumber"/>
        <w:rFonts w:ascii="Times New Roman" w:hAnsi="Times New Roman"/>
        <w:sz w:val="22"/>
        <w:szCs w:val="22"/>
      </w:rPr>
      <w:fldChar w:fldCharType="separate"/>
    </w:r>
    <w:r>
      <w:rPr>
        <w:rStyle w:val="PageNumber"/>
        <w:rFonts w:ascii="Times New Roman" w:hAnsi="Times New Roman"/>
        <w:noProof/>
        <w:sz w:val="22"/>
        <w:szCs w:val="22"/>
      </w:rPr>
      <w:t>24</w:t>
    </w:r>
    <w:r w:rsidRPr="00786600">
      <w:rPr>
        <w:rStyle w:val="PageNumber"/>
        <w:rFonts w:ascii="Times New Roman" w:hAnsi="Times New Roman"/>
        <w:sz w:val="22"/>
        <w:szCs w:val="22"/>
      </w:rPr>
      <w:fldChar w:fldCharType="end"/>
    </w:r>
  </w:p>
  <w:p w14:paraId="03803169" w14:textId="77777777" w:rsidR="006618D1" w:rsidRPr="009A4A9E" w:rsidRDefault="006618D1" w:rsidP="009A4A9E">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171953" w14:textId="74D7E1F5" w:rsidR="006618D1" w:rsidRPr="00103D91" w:rsidRDefault="006618D1" w:rsidP="00103D91">
    <w:pPr>
      <w:pStyle w:val="Footer"/>
      <w:tabs>
        <w:tab w:val="clear" w:pos="9072"/>
        <w:tab w:val="right" w:pos="9180"/>
      </w:tabs>
      <w:rPr>
        <w:rFonts w:ascii="Times New Roman" w:hAnsi="Times New Roman"/>
        <w:sz w:val="22"/>
        <w:szCs w:val="22"/>
      </w:rPr>
    </w:pPr>
    <w:r w:rsidRPr="00103D91">
      <w:rPr>
        <w:rFonts w:ascii="Times New Roman" w:hAnsi="Times New Roman"/>
        <w:sz w:val="22"/>
        <w:szCs w:val="22"/>
      </w:rPr>
      <w:fldChar w:fldCharType="begin"/>
    </w:r>
    <w:r w:rsidRPr="00103D91">
      <w:rPr>
        <w:rFonts w:ascii="Times New Roman" w:hAnsi="Times New Roman"/>
        <w:sz w:val="22"/>
        <w:szCs w:val="22"/>
      </w:rPr>
      <w:instrText xml:space="preserve"> FILENAME </w:instrText>
    </w:r>
    <w:r w:rsidRPr="00103D91">
      <w:rPr>
        <w:rFonts w:ascii="Times New Roman" w:hAnsi="Times New Roman"/>
        <w:sz w:val="22"/>
        <w:szCs w:val="22"/>
      </w:rPr>
      <w:fldChar w:fldCharType="separate"/>
    </w:r>
    <w:r>
      <w:rPr>
        <w:rFonts w:ascii="Times New Roman" w:hAnsi="Times New Roman"/>
        <w:noProof/>
        <w:sz w:val="22"/>
        <w:szCs w:val="22"/>
      </w:rPr>
      <w:t>nav001a211b-03e-1 Rev 6</w:t>
    </w:r>
    <w:r w:rsidRPr="00103D91">
      <w:rPr>
        <w:rFonts w:ascii="Times New Roman" w:hAnsi="Times New Roman"/>
        <w:sz w:val="22"/>
        <w:szCs w:val="22"/>
      </w:rPr>
      <w:fldChar w:fldCharType="end"/>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Pr>
        <w:rFonts w:ascii="Times New Roman" w:hAnsi="Times New Roman"/>
        <w:sz w:val="22"/>
        <w:szCs w:val="22"/>
      </w:rPr>
      <w:t xml:space="preserve"> </w:t>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t xml:space="preserve">             </w:t>
    </w:r>
    <w:r w:rsidRPr="00904F6F">
      <w:rPr>
        <w:rFonts w:ascii="Times New Roman" w:hAnsi="Times New Roman"/>
        <w:sz w:val="22"/>
        <w:szCs w:val="22"/>
      </w:rPr>
      <w:t xml:space="preserve"> </w:t>
    </w:r>
    <w:r>
      <w:rPr>
        <w:rFonts w:ascii="Times New Roman" w:hAnsi="Times New Roman"/>
        <w:sz w:val="22"/>
        <w:szCs w:val="22"/>
      </w:rPr>
      <w:t xml:space="preserve">                                              </w:t>
    </w:r>
    <w:r w:rsidRPr="00904F6F">
      <w:rPr>
        <w:rStyle w:val="PageNumber"/>
        <w:rFonts w:ascii="Times New Roman" w:hAnsi="Times New Roman"/>
        <w:sz w:val="22"/>
        <w:szCs w:val="22"/>
      </w:rPr>
      <w:fldChar w:fldCharType="begin"/>
    </w:r>
    <w:r w:rsidRPr="00904F6F">
      <w:rPr>
        <w:rStyle w:val="PageNumber"/>
        <w:rFonts w:ascii="Times New Roman" w:hAnsi="Times New Roman"/>
        <w:sz w:val="22"/>
        <w:szCs w:val="22"/>
      </w:rPr>
      <w:instrText xml:space="preserve"> PAGE </w:instrText>
    </w:r>
    <w:r w:rsidRPr="00904F6F">
      <w:rPr>
        <w:rStyle w:val="PageNumber"/>
        <w:rFonts w:ascii="Times New Roman" w:hAnsi="Times New Roman"/>
        <w:sz w:val="22"/>
        <w:szCs w:val="22"/>
      </w:rPr>
      <w:fldChar w:fldCharType="separate"/>
    </w:r>
    <w:r>
      <w:rPr>
        <w:rStyle w:val="PageNumber"/>
        <w:rFonts w:ascii="Times New Roman" w:hAnsi="Times New Roman"/>
        <w:noProof/>
        <w:sz w:val="22"/>
        <w:szCs w:val="22"/>
      </w:rPr>
      <w:t>0</w:t>
    </w:r>
    <w:r w:rsidRPr="00904F6F">
      <w:rPr>
        <w:rStyle w:val="PageNumber"/>
        <w:rFonts w:ascii="Times New Roman" w:hAnsi="Times New Roman"/>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5FED83" w14:textId="77777777" w:rsidR="006618D1" w:rsidRPr="00786600" w:rsidRDefault="006618D1" w:rsidP="0013472D">
    <w:pPr>
      <w:pStyle w:val="Footer"/>
      <w:framePr w:w="271" w:wrap="around" w:vAnchor="text" w:hAnchor="margin" w:xAlign="center" w:y="-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786600">
      <w:rPr>
        <w:rStyle w:val="PageNumber"/>
        <w:rFonts w:ascii="Times New Roman" w:hAnsi="Times New Roman"/>
        <w:sz w:val="22"/>
        <w:szCs w:val="22"/>
      </w:rPr>
      <w:fldChar w:fldCharType="begin"/>
    </w:r>
    <w:r w:rsidRPr="00786600">
      <w:rPr>
        <w:rStyle w:val="PageNumber"/>
        <w:rFonts w:ascii="Times New Roman" w:hAnsi="Times New Roman"/>
        <w:sz w:val="22"/>
        <w:szCs w:val="22"/>
      </w:rPr>
      <w:instrText xml:space="preserve">PAGE  </w:instrText>
    </w:r>
    <w:r w:rsidRPr="00786600">
      <w:rPr>
        <w:rStyle w:val="PageNumber"/>
        <w:rFonts w:ascii="Times New Roman" w:hAnsi="Times New Roman"/>
        <w:sz w:val="22"/>
        <w:szCs w:val="22"/>
      </w:rPr>
      <w:fldChar w:fldCharType="separate"/>
    </w:r>
    <w:r>
      <w:rPr>
        <w:rStyle w:val="PageNumber"/>
        <w:rFonts w:ascii="Times New Roman" w:hAnsi="Times New Roman"/>
        <w:noProof/>
        <w:sz w:val="22"/>
        <w:szCs w:val="22"/>
      </w:rPr>
      <w:t>27</w:t>
    </w:r>
    <w:r w:rsidRPr="00786600">
      <w:rPr>
        <w:rStyle w:val="PageNumber"/>
        <w:rFonts w:ascii="Times New Roman" w:hAnsi="Times New Roman"/>
        <w:sz w:val="22"/>
        <w:szCs w:val="22"/>
      </w:rPr>
      <w:fldChar w:fldCharType="end"/>
    </w:r>
  </w:p>
  <w:p w14:paraId="2C27B70C" w14:textId="77777777" w:rsidR="006618D1" w:rsidRPr="009A4A9E" w:rsidRDefault="006618D1" w:rsidP="009A4A9E">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A266BB" w14:textId="58CB9F84" w:rsidR="006618D1" w:rsidRPr="00103D91" w:rsidRDefault="006618D1" w:rsidP="00103D91">
    <w:pPr>
      <w:pStyle w:val="Footer"/>
      <w:tabs>
        <w:tab w:val="clear" w:pos="9072"/>
        <w:tab w:val="right" w:pos="9180"/>
      </w:tabs>
      <w:rPr>
        <w:rFonts w:ascii="Times New Roman" w:hAnsi="Times New Roman"/>
        <w:sz w:val="22"/>
        <w:szCs w:val="22"/>
      </w:rPr>
    </w:pPr>
    <w:r w:rsidRPr="00103D91">
      <w:rPr>
        <w:rFonts w:ascii="Times New Roman" w:hAnsi="Times New Roman"/>
        <w:sz w:val="22"/>
        <w:szCs w:val="22"/>
      </w:rPr>
      <w:fldChar w:fldCharType="begin"/>
    </w:r>
    <w:r w:rsidRPr="00103D91">
      <w:rPr>
        <w:rFonts w:ascii="Times New Roman" w:hAnsi="Times New Roman"/>
        <w:sz w:val="22"/>
        <w:szCs w:val="22"/>
      </w:rPr>
      <w:instrText xml:space="preserve"> FILENAME </w:instrText>
    </w:r>
    <w:r w:rsidRPr="00103D91">
      <w:rPr>
        <w:rFonts w:ascii="Times New Roman" w:hAnsi="Times New Roman"/>
        <w:sz w:val="22"/>
        <w:szCs w:val="22"/>
      </w:rPr>
      <w:fldChar w:fldCharType="separate"/>
    </w:r>
    <w:r>
      <w:rPr>
        <w:rFonts w:ascii="Times New Roman" w:hAnsi="Times New Roman"/>
        <w:noProof/>
        <w:sz w:val="22"/>
        <w:szCs w:val="22"/>
      </w:rPr>
      <w:t>nav001a211b-03e-1 Rev 6</w:t>
    </w:r>
    <w:r w:rsidRPr="00103D91">
      <w:rPr>
        <w:rFonts w:ascii="Times New Roman" w:hAnsi="Times New Roman"/>
        <w:sz w:val="22"/>
        <w:szCs w:val="22"/>
      </w:rPr>
      <w:fldChar w:fldCharType="end"/>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Pr>
        <w:rFonts w:ascii="Times New Roman" w:hAnsi="Times New Roman"/>
        <w:sz w:val="22"/>
        <w:szCs w:val="22"/>
      </w:rPr>
      <w:t xml:space="preserve"> </w:t>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t xml:space="preserve">             </w:t>
    </w:r>
    <w:r w:rsidRPr="00904F6F">
      <w:rPr>
        <w:rFonts w:ascii="Times New Roman" w:hAnsi="Times New Roman"/>
        <w:sz w:val="22"/>
        <w:szCs w:val="22"/>
      </w:rPr>
      <w:t xml:space="preserve"> </w:t>
    </w:r>
    <w:r>
      <w:rPr>
        <w:rFonts w:ascii="Times New Roman" w:hAnsi="Times New Roman"/>
        <w:sz w:val="22"/>
        <w:szCs w:val="22"/>
      </w:rPr>
      <w:t xml:space="preserve">                                              </w:t>
    </w:r>
    <w:r w:rsidRPr="00904F6F">
      <w:rPr>
        <w:rStyle w:val="PageNumber"/>
        <w:rFonts w:ascii="Times New Roman" w:hAnsi="Times New Roman"/>
        <w:sz w:val="22"/>
        <w:szCs w:val="22"/>
      </w:rPr>
      <w:fldChar w:fldCharType="begin"/>
    </w:r>
    <w:r w:rsidRPr="00904F6F">
      <w:rPr>
        <w:rStyle w:val="PageNumber"/>
        <w:rFonts w:ascii="Times New Roman" w:hAnsi="Times New Roman"/>
        <w:sz w:val="22"/>
        <w:szCs w:val="22"/>
      </w:rPr>
      <w:instrText xml:space="preserve"> PAGE </w:instrText>
    </w:r>
    <w:r w:rsidRPr="00904F6F">
      <w:rPr>
        <w:rStyle w:val="PageNumber"/>
        <w:rFonts w:ascii="Times New Roman" w:hAnsi="Times New Roman"/>
        <w:sz w:val="22"/>
        <w:szCs w:val="22"/>
      </w:rPr>
      <w:fldChar w:fldCharType="separate"/>
    </w:r>
    <w:r>
      <w:rPr>
        <w:rStyle w:val="PageNumber"/>
        <w:rFonts w:ascii="Times New Roman" w:hAnsi="Times New Roman"/>
        <w:noProof/>
        <w:sz w:val="22"/>
        <w:szCs w:val="22"/>
      </w:rPr>
      <w:t>0</w:t>
    </w:r>
    <w:r w:rsidRPr="00904F6F">
      <w:rPr>
        <w:rStyle w:val="PageNumber"/>
        <w:rFonts w:ascii="Times New Roman" w:hAnsi="Times New Roman"/>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C116BD" w14:textId="77777777" w:rsidR="006618D1" w:rsidRPr="00786600" w:rsidRDefault="006618D1" w:rsidP="0013472D">
    <w:pPr>
      <w:pStyle w:val="Footer"/>
      <w:framePr w:w="271" w:wrap="around" w:vAnchor="text" w:hAnchor="margin" w:xAlign="center" w:y="-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786600">
      <w:rPr>
        <w:rStyle w:val="PageNumber"/>
        <w:rFonts w:ascii="Times New Roman" w:hAnsi="Times New Roman"/>
        <w:sz w:val="22"/>
        <w:szCs w:val="22"/>
      </w:rPr>
      <w:fldChar w:fldCharType="begin"/>
    </w:r>
    <w:r w:rsidRPr="00786600">
      <w:rPr>
        <w:rStyle w:val="PageNumber"/>
        <w:rFonts w:ascii="Times New Roman" w:hAnsi="Times New Roman"/>
        <w:sz w:val="22"/>
        <w:szCs w:val="22"/>
      </w:rPr>
      <w:instrText xml:space="preserve">PAGE  </w:instrText>
    </w:r>
    <w:r w:rsidRPr="00786600">
      <w:rPr>
        <w:rStyle w:val="PageNumber"/>
        <w:rFonts w:ascii="Times New Roman" w:hAnsi="Times New Roman"/>
        <w:sz w:val="22"/>
        <w:szCs w:val="22"/>
      </w:rPr>
      <w:fldChar w:fldCharType="separate"/>
    </w:r>
    <w:r>
      <w:rPr>
        <w:rStyle w:val="PageNumber"/>
        <w:rFonts w:ascii="Times New Roman" w:hAnsi="Times New Roman"/>
        <w:noProof/>
        <w:sz w:val="22"/>
        <w:szCs w:val="22"/>
      </w:rPr>
      <w:t>25</w:t>
    </w:r>
    <w:r w:rsidRPr="00786600">
      <w:rPr>
        <w:rStyle w:val="PageNumber"/>
        <w:rFonts w:ascii="Times New Roman" w:hAnsi="Times New Roman"/>
        <w:sz w:val="22"/>
        <w:szCs w:val="22"/>
      </w:rPr>
      <w:fldChar w:fldCharType="end"/>
    </w:r>
  </w:p>
  <w:p w14:paraId="66921B96" w14:textId="77777777" w:rsidR="006618D1" w:rsidRPr="009A4A9E" w:rsidRDefault="006618D1" w:rsidP="009A4A9E">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BC1B22" w14:textId="7EF18617" w:rsidR="006618D1" w:rsidRPr="00103D91" w:rsidRDefault="006618D1" w:rsidP="00103D91">
    <w:pPr>
      <w:pStyle w:val="Footer"/>
      <w:tabs>
        <w:tab w:val="clear" w:pos="9072"/>
        <w:tab w:val="right" w:pos="9180"/>
      </w:tabs>
      <w:rPr>
        <w:rFonts w:ascii="Times New Roman" w:hAnsi="Times New Roman"/>
        <w:sz w:val="22"/>
        <w:szCs w:val="22"/>
      </w:rPr>
    </w:pPr>
    <w:r w:rsidRPr="00103D91">
      <w:rPr>
        <w:rFonts w:ascii="Times New Roman" w:hAnsi="Times New Roman"/>
        <w:sz w:val="22"/>
        <w:szCs w:val="22"/>
      </w:rPr>
      <w:fldChar w:fldCharType="begin"/>
    </w:r>
    <w:r w:rsidRPr="00103D91">
      <w:rPr>
        <w:rFonts w:ascii="Times New Roman" w:hAnsi="Times New Roman"/>
        <w:sz w:val="22"/>
        <w:szCs w:val="22"/>
      </w:rPr>
      <w:instrText xml:space="preserve"> FILENAME </w:instrText>
    </w:r>
    <w:r w:rsidRPr="00103D91">
      <w:rPr>
        <w:rFonts w:ascii="Times New Roman" w:hAnsi="Times New Roman"/>
        <w:sz w:val="22"/>
        <w:szCs w:val="22"/>
      </w:rPr>
      <w:fldChar w:fldCharType="separate"/>
    </w:r>
    <w:r>
      <w:rPr>
        <w:rFonts w:ascii="Times New Roman" w:hAnsi="Times New Roman"/>
        <w:noProof/>
        <w:sz w:val="22"/>
        <w:szCs w:val="22"/>
      </w:rPr>
      <w:t>nav001a211b-03e-1 Rev 6</w:t>
    </w:r>
    <w:r w:rsidRPr="00103D91">
      <w:rPr>
        <w:rFonts w:ascii="Times New Roman" w:hAnsi="Times New Roman"/>
        <w:sz w:val="22"/>
        <w:szCs w:val="22"/>
      </w:rPr>
      <w:fldChar w:fldCharType="end"/>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Pr>
        <w:rFonts w:ascii="Times New Roman" w:hAnsi="Times New Roman"/>
        <w:sz w:val="22"/>
        <w:szCs w:val="22"/>
      </w:rPr>
      <w:t xml:space="preserve"> </w:t>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t xml:space="preserve">             </w:t>
    </w:r>
    <w:r w:rsidRPr="00904F6F">
      <w:rPr>
        <w:rFonts w:ascii="Times New Roman" w:hAnsi="Times New Roman"/>
        <w:sz w:val="22"/>
        <w:szCs w:val="22"/>
      </w:rPr>
      <w:t xml:space="preserve"> </w:t>
    </w:r>
    <w:r>
      <w:rPr>
        <w:rFonts w:ascii="Times New Roman" w:hAnsi="Times New Roman"/>
        <w:sz w:val="22"/>
        <w:szCs w:val="22"/>
      </w:rPr>
      <w:t xml:space="preserve">                                              </w:t>
    </w:r>
    <w:r w:rsidRPr="00904F6F">
      <w:rPr>
        <w:rStyle w:val="PageNumber"/>
        <w:rFonts w:ascii="Times New Roman" w:hAnsi="Times New Roman"/>
        <w:sz w:val="22"/>
        <w:szCs w:val="22"/>
      </w:rPr>
      <w:fldChar w:fldCharType="begin"/>
    </w:r>
    <w:r w:rsidRPr="00904F6F">
      <w:rPr>
        <w:rStyle w:val="PageNumber"/>
        <w:rFonts w:ascii="Times New Roman" w:hAnsi="Times New Roman"/>
        <w:sz w:val="22"/>
        <w:szCs w:val="22"/>
      </w:rPr>
      <w:instrText xml:space="preserve"> PAGE </w:instrText>
    </w:r>
    <w:r w:rsidRPr="00904F6F">
      <w:rPr>
        <w:rStyle w:val="PageNumber"/>
        <w:rFonts w:ascii="Times New Roman" w:hAnsi="Times New Roman"/>
        <w:sz w:val="22"/>
        <w:szCs w:val="22"/>
      </w:rPr>
      <w:fldChar w:fldCharType="separate"/>
    </w:r>
    <w:r>
      <w:rPr>
        <w:rStyle w:val="PageNumber"/>
        <w:rFonts w:ascii="Times New Roman" w:hAnsi="Times New Roman"/>
        <w:noProof/>
        <w:sz w:val="22"/>
        <w:szCs w:val="22"/>
      </w:rPr>
      <w:t>0</w:t>
    </w:r>
    <w:r w:rsidRPr="00904F6F">
      <w:rPr>
        <w:rStyle w:val="PageNumber"/>
        <w:rFonts w:ascii="Times New Roman" w:hAnsi="Times New Roman"/>
        <w:sz w:val="22"/>
        <w:szCs w:val="22"/>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B16C5" w14:textId="77777777" w:rsidR="006618D1" w:rsidRPr="00786600" w:rsidRDefault="006618D1" w:rsidP="0013472D">
    <w:pPr>
      <w:pStyle w:val="Footer"/>
      <w:framePr w:w="271" w:wrap="around" w:vAnchor="text" w:hAnchor="margin" w:xAlign="center" w:y="-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786600">
      <w:rPr>
        <w:rStyle w:val="PageNumber"/>
        <w:rFonts w:ascii="Times New Roman" w:hAnsi="Times New Roman"/>
        <w:sz w:val="22"/>
        <w:szCs w:val="22"/>
      </w:rPr>
      <w:fldChar w:fldCharType="begin"/>
    </w:r>
    <w:r w:rsidRPr="00786600">
      <w:rPr>
        <w:rStyle w:val="PageNumber"/>
        <w:rFonts w:ascii="Times New Roman" w:hAnsi="Times New Roman"/>
        <w:sz w:val="22"/>
        <w:szCs w:val="22"/>
      </w:rPr>
      <w:instrText xml:space="preserve">PAGE  </w:instrText>
    </w:r>
    <w:r w:rsidRPr="00786600">
      <w:rPr>
        <w:rStyle w:val="PageNumber"/>
        <w:rFonts w:ascii="Times New Roman" w:hAnsi="Times New Roman"/>
        <w:sz w:val="22"/>
        <w:szCs w:val="22"/>
      </w:rPr>
      <w:fldChar w:fldCharType="separate"/>
    </w:r>
    <w:r>
      <w:rPr>
        <w:rStyle w:val="PageNumber"/>
        <w:rFonts w:ascii="Times New Roman" w:hAnsi="Times New Roman"/>
        <w:noProof/>
        <w:sz w:val="22"/>
        <w:szCs w:val="22"/>
      </w:rPr>
      <w:t>28</w:t>
    </w:r>
    <w:r w:rsidRPr="00786600">
      <w:rPr>
        <w:rStyle w:val="PageNumber"/>
        <w:rFonts w:ascii="Times New Roman" w:hAnsi="Times New Roman"/>
        <w:sz w:val="22"/>
        <w:szCs w:val="22"/>
      </w:rPr>
      <w:fldChar w:fldCharType="end"/>
    </w:r>
  </w:p>
  <w:p w14:paraId="45654B1F" w14:textId="77777777" w:rsidR="006618D1" w:rsidRPr="009A4A9E" w:rsidRDefault="006618D1" w:rsidP="009A4A9E">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0C9018" w14:textId="77777777" w:rsidR="008371B0" w:rsidRDefault="008371B0">
      <w:r>
        <w:separator/>
      </w:r>
    </w:p>
  </w:footnote>
  <w:footnote w:type="continuationSeparator" w:id="0">
    <w:p w14:paraId="73F21A10" w14:textId="77777777" w:rsidR="008371B0" w:rsidRDefault="008371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9827BA" w14:textId="77777777" w:rsidR="006618D1" w:rsidRDefault="006618D1" w:rsidP="0085623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0" w:hanging="270"/>
      <w:rPr>
        <w:rFonts w:ascii="Times New Roman" w:hAnsi="Times New Roman"/>
        <w:b/>
        <w:bCs/>
        <w:sz w:val="28"/>
        <w:szCs w:val="28"/>
      </w:rPr>
    </w:pPr>
    <w:r w:rsidRPr="00171033">
      <w:rPr>
        <w:rFonts w:ascii="Times New Roman" w:hAnsi="Times New Roman"/>
        <w:b/>
        <w:bCs/>
        <w:sz w:val="28"/>
        <w:szCs w:val="28"/>
      </w:rPr>
      <w:t xml:space="preserve">Nava </w:t>
    </w:r>
    <w:proofErr w:type="spellStart"/>
    <w:r w:rsidRPr="00171033">
      <w:rPr>
        <w:rFonts w:ascii="Times New Roman" w:hAnsi="Times New Roman"/>
        <w:b/>
        <w:bCs/>
        <w:sz w:val="28"/>
        <w:szCs w:val="28"/>
      </w:rPr>
      <w:t>Nakorn</w:t>
    </w:r>
    <w:proofErr w:type="spellEnd"/>
    <w:r w:rsidRPr="00171033">
      <w:rPr>
        <w:rFonts w:ascii="Times New Roman" w:hAnsi="Times New Roman"/>
        <w:b/>
        <w:bCs/>
        <w:sz w:val="28"/>
        <w:szCs w:val="28"/>
      </w:rPr>
      <w:t xml:space="preserve"> Public Company Limited</w:t>
    </w:r>
    <w:r>
      <w:rPr>
        <w:rFonts w:ascii="Times New Roman" w:hAnsi="Times New Roman"/>
        <w:b/>
        <w:bCs/>
        <w:sz w:val="28"/>
        <w:szCs w:val="28"/>
      </w:rPr>
      <w:t xml:space="preserve"> and its Subsidiaries</w:t>
    </w:r>
  </w:p>
  <w:p w14:paraId="0138ED68" w14:textId="77777777" w:rsidR="006618D1" w:rsidRDefault="006618D1" w:rsidP="0085623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Pr>
        <w:rFonts w:ascii="Times New Roman" w:hAnsi="Times New Roman"/>
        <w:b/>
        <w:bCs/>
        <w:sz w:val="24"/>
        <w:szCs w:val="24"/>
      </w:rPr>
      <w:t>Condensed n</w:t>
    </w:r>
    <w:r w:rsidRPr="00D35545">
      <w:rPr>
        <w:rFonts w:ascii="Times New Roman" w:hAnsi="Times New Roman"/>
        <w:b/>
        <w:bCs/>
        <w:sz w:val="24"/>
        <w:szCs w:val="24"/>
      </w:rPr>
      <w:t>o</w:t>
    </w:r>
    <w:r>
      <w:rPr>
        <w:rFonts w:ascii="Times New Roman" w:hAnsi="Times New Roman"/>
        <w:b/>
        <w:bCs/>
        <w:sz w:val="24"/>
        <w:szCs w:val="24"/>
      </w:rPr>
      <w:t>tes to the interim financial statements</w:t>
    </w:r>
  </w:p>
  <w:p w14:paraId="7FF8525E" w14:textId="77777777" w:rsidR="006618D1" w:rsidRDefault="006618D1" w:rsidP="0085623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Pr>
        <w:rFonts w:ascii="Times New Roman" w:hAnsi="Times New Roman"/>
        <w:b/>
        <w:bCs/>
        <w:sz w:val="24"/>
        <w:szCs w:val="24"/>
      </w:rPr>
      <w:t>For the three-month period ended 31 March 2021 (Unaudited)</w:t>
    </w:r>
  </w:p>
  <w:p w14:paraId="747CEB10" w14:textId="77777777" w:rsidR="006618D1" w:rsidRPr="003C7A17" w:rsidRDefault="006618D1" w:rsidP="00D106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rPr>
        <w:rFonts w:ascii="Times New Roman" w:hAnsi="Times New Roman"/>
        <w:b/>
        <w:bCs/>
        <w:sz w:val="24"/>
        <w:szCs w:val="24"/>
      </w:rPr>
    </w:pPr>
  </w:p>
  <w:p w14:paraId="7752C769" w14:textId="77777777" w:rsidR="006618D1" w:rsidRPr="003C7A17" w:rsidRDefault="006618D1" w:rsidP="003C7A1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1E8E07" w14:textId="77777777" w:rsidR="006618D1" w:rsidRPr="00171033" w:rsidRDefault="006618D1" w:rsidP="00D33E5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171033">
      <w:rPr>
        <w:rFonts w:ascii="Times New Roman" w:hAnsi="Times New Roman"/>
        <w:b/>
        <w:bCs/>
        <w:sz w:val="28"/>
        <w:szCs w:val="28"/>
      </w:rPr>
      <w:t xml:space="preserve">Nava </w:t>
    </w:r>
    <w:proofErr w:type="spellStart"/>
    <w:r w:rsidRPr="00171033">
      <w:rPr>
        <w:rFonts w:ascii="Times New Roman" w:hAnsi="Times New Roman"/>
        <w:b/>
        <w:bCs/>
        <w:sz w:val="28"/>
        <w:szCs w:val="28"/>
      </w:rPr>
      <w:t>Nakorn</w:t>
    </w:r>
    <w:proofErr w:type="spellEnd"/>
    <w:r w:rsidRPr="00171033">
      <w:rPr>
        <w:rFonts w:ascii="Times New Roman" w:hAnsi="Times New Roman"/>
        <w:b/>
        <w:bCs/>
        <w:sz w:val="28"/>
        <w:szCs w:val="28"/>
      </w:rPr>
      <w:t xml:space="preserve"> Public Company Limited</w:t>
    </w:r>
  </w:p>
  <w:p w14:paraId="2C3B78A3" w14:textId="77777777" w:rsidR="006618D1" w:rsidRPr="00D35545" w:rsidRDefault="006618D1" w:rsidP="00D33E5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sidRPr="00D35545">
      <w:rPr>
        <w:rFonts w:ascii="Times New Roman" w:hAnsi="Times New Roman"/>
        <w:b/>
        <w:bCs/>
        <w:sz w:val="24"/>
        <w:szCs w:val="24"/>
      </w:rPr>
      <w:t xml:space="preserve">Notes to the </w:t>
    </w:r>
    <w:r>
      <w:rPr>
        <w:rFonts w:ascii="Times New Roman" w:hAnsi="Times New Roman"/>
        <w:b/>
        <w:bCs/>
        <w:sz w:val="24"/>
        <w:szCs w:val="24"/>
      </w:rPr>
      <w:t xml:space="preserve">interim </w:t>
    </w:r>
    <w:r w:rsidRPr="00D35545">
      <w:rPr>
        <w:rFonts w:ascii="Times New Roman" w:hAnsi="Times New Roman"/>
        <w:b/>
        <w:bCs/>
        <w:sz w:val="24"/>
        <w:szCs w:val="24"/>
      </w:rPr>
      <w:t>financial statements</w:t>
    </w:r>
  </w:p>
  <w:p w14:paraId="008FD3BE" w14:textId="77777777" w:rsidR="006618D1" w:rsidRDefault="006618D1" w:rsidP="00D33E5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Pr>
        <w:rFonts w:ascii="Times New Roman" w:hAnsi="Times New Roman"/>
        <w:b/>
        <w:bCs/>
        <w:sz w:val="24"/>
        <w:szCs w:val="24"/>
      </w:rPr>
      <w:t>For the three-month period</w:t>
    </w:r>
    <w:r w:rsidRPr="00D35545">
      <w:rPr>
        <w:rFonts w:ascii="Times New Roman" w:hAnsi="Times New Roman"/>
        <w:b/>
        <w:bCs/>
        <w:sz w:val="24"/>
        <w:szCs w:val="24"/>
      </w:rPr>
      <w:t xml:space="preserve"> ended </w:t>
    </w:r>
    <w:smartTag w:uri="urn:schemas-microsoft-com:office:smarttags" w:element="date">
      <w:smartTagPr>
        <w:attr w:name="Month" w:val="3"/>
        <w:attr w:name="Day" w:val="31"/>
        <w:attr w:name="Year" w:val="2007"/>
      </w:smartTagPr>
      <w:r w:rsidRPr="00D35545">
        <w:rPr>
          <w:rFonts w:ascii="Times New Roman" w:hAnsi="Times New Roman"/>
          <w:b/>
          <w:bCs/>
          <w:sz w:val="24"/>
          <w:szCs w:val="24"/>
        </w:rPr>
        <w:t>31 March 200</w:t>
      </w:r>
      <w:r>
        <w:rPr>
          <w:rFonts w:ascii="Times New Roman" w:hAnsi="Times New Roman"/>
          <w:b/>
          <w:bCs/>
          <w:sz w:val="24"/>
          <w:szCs w:val="24"/>
        </w:rPr>
        <w:t>7</w:t>
      </w:r>
    </w:smartTag>
    <w:r w:rsidRPr="00D35545">
      <w:rPr>
        <w:rFonts w:ascii="Times New Roman" w:hAnsi="Times New Roman"/>
        <w:b/>
        <w:bCs/>
        <w:sz w:val="24"/>
        <w:szCs w:val="24"/>
      </w:rPr>
      <w:t xml:space="preserve"> </w:t>
    </w:r>
    <w:r>
      <w:rPr>
        <w:rFonts w:ascii="Times New Roman" w:hAnsi="Times New Roman"/>
        <w:b/>
        <w:bCs/>
        <w:sz w:val="24"/>
        <w:szCs w:val="24"/>
      </w:rPr>
      <w:t>(Unaudited)</w:t>
    </w:r>
  </w:p>
  <w:p w14:paraId="28BAE14A" w14:textId="77777777" w:rsidR="006618D1" w:rsidRPr="00D35545" w:rsidRDefault="006618D1" w:rsidP="00D33E5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b/>
        <w:bCs/>
        <w:sz w:val="24"/>
        <w:szCs w:val="24"/>
      </w:rPr>
    </w:pPr>
  </w:p>
  <w:p w14:paraId="24618F61" w14:textId="77777777" w:rsidR="006618D1" w:rsidRPr="00D35545" w:rsidRDefault="006618D1" w:rsidP="00D33E5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64807B" w14:textId="77777777" w:rsidR="006618D1" w:rsidRDefault="006618D1" w:rsidP="004C3BE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630" w:hanging="270"/>
      <w:rPr>
        <w:rFonts w:ascii="Times New Roman" w:hAnsi="Times New Roman"/>
        <w:b/>
        <w:bCs/>
        <w:sz w:val="28"/>
        <w:szCs w:val="28"/>
      </w:rPr>
    </w:pPr>
    <w:r w:rsidRPr="00171033">
      <w:rPr>
        <w:rFonts w:ascii="Times New Roman" w:hAnsi="Times New Roman"/>
        <w:b/>
        <w:bCs/>
        <w:sz w:val="28"/>
        <w:szCs w:val="28"/>
      </w:rPr>
      <w:t xml:space="preserve">Nava </w:t>
    </w:r>
    <w:proofErr w:type="spellStart"/>
    <w:r w:rsidRPr="00171033">
      <w:rPr>
        <w:rFonts w:ascii="Times New Roman" w:hAnsi="Times New Roman"/>
        <w:b/>
        <w:bCs/>
        <w:sz w:val="28"/>
        <w:szCs w:val="28"/>
      </w:rPr>
      <w:t>Nakorn</w:t>
    </w:r>
    <w:proofErr w:type="spellEnd"/>
    <w:r w:rsidRPr="00171033">
      <w:rPr>
        <w:rFonts w:ascii="Times New Roman" w:hAnsi="Times New Roman"/>
        <w:b/>
        <w:bCs/>
        <w:sz w:val="28"/>
        <w:szCs w:val="28"/>
      </w:rPr>
      <w:t xml:space="preserve"> Public Company Limited</w:t>
    </w:r>
    <w:r>
      <w:rPr>
        <w:rFonts w:ascii="Times New Roman" w:hAnsi="Times New Roman"/>
        <w:b/>
        <w:bCs/>
        <w:sz w:val="28"/>
        <w:szCs w:val="28"/>
      </w:rPr>
      <w:t xml:space="preserve"> and its Subsidiaries</w:t>
    </w:r>
  </w:p>
  <w:p w14:paraId="0CA1BA5D" w14:textId="77777777" w:rsidR="006618D1" w:rsidRDefault="006618D1" w:rsidP="004C3BE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630" w:hanging="270"/>
      <w:rPr>
        <w:rFonts w:ascii="Times New Roman" w:hAnsi="Times New Roman"/>
        <w:b/>
        <w:bCs/>
        <w:sz w:val="24"/>
        <w:szCs w:val="24"/>
      </w:rPr>
    </w:pPr>
    <w:r>
      <w:rPr>
        <w:rFonts w:ascii="Times New Roman" w:hAnsi="Times New Roman"/>
        <w:b/>
        <w:bCs/>
        <w:sz w:val="24"/>
        <w:szCs w:val="24"/>
      </w:rPr>
      <w:t>Condensed n</w:t>
    </w:r>
    <w:r w:rsidRPr="00D35545">
      <w:rPr>
        <w:rFonts w:ascii="Times New Roman" w:hAnsi="Times New Roman"/>
        <w:b/>
        <w:bCs/>
        <w:sz w:val="24"/>
        <w:szCs w:val="24"/>
      </w:rPr>
      <w:t>o</w:t>
    </w:r>
    <w:r>
      <w:rPr>
        <w:rFonts w:ascii="Times New Roman" w:hAnsi="Times New Roman"/>
        <w:b/>
        <w:bCs/>
        <w:sz w:val="24"/>
        <w:szCs w:val="24"/>
      </w:rPr>
      <w:t>tes to the interim financial statements</w:t>
    </w:r>
  </w:p>
  <w:p w14:paraId="337746CC" w14:textId="77777777" w:rsidR="006618D1" w:rsidRDefault="006618D1" w:rsidP="004C3BE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630" w:hanging="270"/>
      <w:rPr>
        <w:rFonts w:ascii="Times New Roman" w:hAnsi="Times New Roman"/>
        <w:b/>
        <w:bCs/>
        <w:sz w:val="24"/>
        <w:szCs w:val="24"/>
      </w:rPr>
    </w:pPr>
    <w:r>
      <w:rPr>
        <w:rFonts w:ascii="Times New Roman" w:hAnsi="Times New Roman"/>
        <w:b/>
        <w:bCs/>
        <w:sz w:val="24"/>
        <w:szCs w:val="24"/>
      </w:rPr>
      <w:t>For the three-month period ended 31 March 2021 (Unaudited)</w:t>
    </w:r>
  </w:p>
  <w:p w14:paraId="01E3BEC1" w14:textId="77777777" w:rsidR="006618D1" w:rsidRPr="003C7A17" w:rsidRDefault="006618D1" w:rsidP="00D106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rPr>
        <w:rFonts w:ascii="Times New Roman" w:hAnsi="Times New Roman"/>
        <w:b/>
        <w:bCs/>
        <w:sz w:val="24"/>
        <w:szCs w:val="24"/>
      </w:rPr>
    </w:pPr>
  </w:p>
  <w:p w14:paraId="19199FE6" w14:textId="77777777" w:rsidR="006618D1" w:rsidRPr="003C7A17" w:rsidRDefault="006618D1" w:rsidP="003C7A1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F9B2BF" w14:textId="77777777" w:rsidR="006618D1" w:rsidRDefault="006618D1" w:rsidP="0085623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0" w:hanging="270"/>
      <w:rPr>
        <w:rFonts w:ascii="Times New Roman" w:hAnsi="Times New Roman"/>
        <w:b/>
        <w:bCs/>
        <w:sz w:val="28"/>
        <w:szCs w:val="28"/>
      </w:rPr>
    </w:pPr>
    <w:r w:rsidRPr="00171033">
      <w:rPr>
        <w:rFonts w:ascii="Times New Roman" w:hAnsi="Times New Roman"/>
        <w:b/>
        <w:bCs/>
        <w:sz w:val="28"/>
        <w:szCs w:val="28"/>
      </w:rPr>
      <w:t xml:space="preserve">Nava </w:t>
    </w:r>
    <w:proofErr w:type="spellStart"/>
    <w:r w:rsidRPr="00171033">
      <w:rPr>
        <w:rFonts w:ascii="Times New Roman" w:hAnsi="Times New Roman"/>
        <w:b/>
        <w:bCs/>
        <w:sz w:val="28"/>
        <w:szCs w:val="28"/>
      </w:rPr>
      <w:t>Nakorn</w:t>
    </w:r>
    <w:proofErr w:type="spellEnd"/>
    <w:r w:rsidRPr="00171033">
      <w:rPr>
        <w:rFonts w:ascii="Times New Roman" w:hAnsi="Times New Roman"/>
        <w:b/>
        <w:bCs/>
        <w:sz w:val="28"/>
        <w:szCs w:val="28"/>
      </w:rPr>
      <w:t xml:space="preserve"> Public Company Limited</w:t>
    </w:r>
    <w:r>
      <w:rPr>
        <w:rFonts w:ascii="Times New Roman" w:hAnsi="Times New Roman"/>
        <w:b/>
        <w:bCs/>
        <w:sz w:val="28"/>
        <w:szCs w:val="28"/>
      </w:rPr>
      <w:t xml:space="preserve"> and its Subsidiaries</w:t>
    </w:r>
  </w:p>
  <w:p w14:paraId="754B186F" w14:textId="77777777" w:rsidR="006618D1" w:rsidRDefault="006618D1" w:rsidP="0085623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Pr>
        <w:rFonts w:ascii="Times New Roman" w:hAnsi="Times New Roman"/>
        <w:b/>
        <w:bCs/>
        <w:sz w:val="24"/>
        <w:szCs w:val="24"/>
      </w:rPr>
      <w:t>Condensed n</w:t>
    </w:r>
    <w:r w:rsidRPr="00D35545">
      <w:rPr>
        <w:rFonts w:ascii="Times New Roman" w:hAnsi="Times New Roman"/>
        <w:b/>
        <w:bCs/>
        <w:sz w:val="24"/>
        <w:szCs w:val="24"/>
      </w:rPr>
      <w:t>o</w:t>
    </w:r>
    <w:r>
      <w:rPr>
        <w:rFonts w:ascii="Times New Roman" w:hAnsi="Times New Roman"/>
        <w:b/>
        <w:bCs/>
        <w:sz w:val="24"/>
        <w:szCs w:val="24"/>
      </w:rPr>
      <w:t>tes to the interim financial statements</w:t>
    </w:r>
  </w:p>
  <w:p w14:paraId="5CF54C5D" w14:textId="77777777" w:rsidR="006618D1" w:rsidRDefault="006618D1" w:rsidP="0085623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Pr>
        <w:rFonts w:ascii="Times New Roman" w:hAnsi="Times New Roman"/>
        <w:b/>
        <w:bCs/>
        <w:sz w:val="24"/>
        <w:szCs w:val="24"/>
      </w:rPr>
      <w:t>For the three-month period ended 31 March 2021 (Unaudited)</w:t>
    </w:r>
  </w:p>
  <w:p w14:paraId="497F774F" w14:textId="77777777" w:rsidR="006618D1" w:rsidRPr="003C7A17" w:rsidRDefault="006618D1" w:rsidP="00D106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rPr>
        <w:rFonts w:ascii="Times New Roman" w:hAnsi="Times New Roman"/>
        <w:b/>
        <w:bCs/>
        <w:sz w:val="24"/>
        <w:szCs w:val="24"/>
      </w:rPr>
    </w:pPr>
  </w:p>
  <w:p w14:paraId="3A10DE47" w14:textId="77777777" w:rsidR="006618D1" w:rsidRPr="003C7A17" w:rsidRDefault="006618D1" w:rsidP="003C7A1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2C8656" w14:textId="2FCE76B1" w:rsidR="006618D1" w:rsidRDefault="006618D1" w:rsidP="0016279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171033">
      <w:rPr>
        <w:rFonts w:ascii="Times New Roman" w:hAnsi="Times New Roman"/>
        <w:b/>
        <w:bCs/>
        <w:sz w:val="28"/>
        <w:szCs w:val="28"/>
      </w:rPr>
      <w:t xml:space="preserve">Nava </w:t>
    </w:r>
    <w:proofErr w:type="spellStart"/>
    <w:r w:rsidRPr="00171033">
      <w:rPr>
        <w:rFonts w:ascii="Times New Roman" w:hAnsi="Times New Roman"/>
        <w:b/>
        <w:bCs/>
        <w:sz w:val="28"/>
        <w:szCs w:val="28"/>
      </w:rPr>
      <w:t>Nakorn</w:t>
    </w:r>
    <w:proofErr w:type="spellEnd"/>
    <w:r w:rsidRPr="00171033">
      <w:rPr>
        <w:rFonts w:ascii="Times New Roman" w:hAnsi="Times New Roman"/>
        <w:b/>
        <w:bCs/>
        <w:sz w:val="28"/>
        <w:szCs w:val="28"/>
      </w:rPr>
      <w:t xml:space="preserve"> Public Company Limited</w:t>
    </w:r>
    <w:r>
      <w:rPr>
        <w:rFonts w:ascii="Times New Roman" w:hAnsi="Times New Roman"/>
        <w:b/>
        <w:bCs/>
        <w:sz w:val="28"/>
        <w:szCs w:val="28"/>
      </w:rPr>
      <w:t xml:space="preserve"> and its Subsidiaries</w:t>
    </w:r>
  </w:p>
  <w:p w14:paraId="7A2A73FF" w14:textId="77777777" w:rsidR="006618D1" w:rsidRDefault="006618D1" w:rsidP="0016279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Pr>
        <w:rFonts w:ascii="Times New Roman" w:hAnsi="Times New Roman"/>
        <w:b/>
        <w:bCs/>
        <w:sz w:val="24"/>
        <w:szCs w:val="24"/>
      </w:rPr>
      <w:t>Condensed n</w:t>
    </w:r>
    <w:r w:rsidRPr="00D35545">
      <w:rPr>
        <w:rFonts w:ascii="Times New Roman" w:hAnsi="Times New Roman"/>
        <w:b/>
        <w:bCs/>
        <w:sz w:val="24"/>
        <w:szCs w:val="24"/>
      </w:rPr>
      <w:t>o</w:t>
    </w:r>
    <w:r>
      <w:rPr>
        <w:rFonts w:ascii="Times New Roman" w:hAnsi="Times New Roman"/>
        <w:b/>
        <w:bCs/>
        <w:sz w:val="24"/>
        <w:szCs w:val="24"/>
      </w:rPr>
      <w:t>tes to the interim financial statements</w:t>
    </w:r>
  </w:p>
  <w:p w14:paraId="49B0E6E9" w14:textId="69E68A38" w:rsidR="006618D1" w:rsidRDefault="006618D1" w:rsidP="0016279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Pr>
        <w:rFonts w:ascii="Times New Roman" w:hAnsi="Times New Roman"/>
        <w:b/>
        <w:bCs/>
        <w:sz w:val="24"/>
        <w:szCs w:val="24"/>
      </w:rPr>
      <w:t>For the three-month period ended 31 March</w:t>
    </w:r>
    <w:r w:rsidR="00B55B87">
      <w:rPr>
        <w:rFonts w:ascii="Times New Roman" w:hAnsi="Times New Roman"/>
        <w:b/>
        <w:bCs/>
        <w:sz w:val="24"/>
        <w:szCs w:val="24"/>
      </w:rPr>
      <w:t xml:space="preserve"> </w:t>
    </w:r>
    <w:r>
      <w:rPr>
        <w:rFonts w:ascii="Times New Roman" w:hAnsi="Times New Roman"/>
        <w:b/>
        <w:bCs/>
        <w:sz w:val="24"/>
        <w:szCs w:val="24"/>
      </w:rPr>
      <w:t>202</w:t>
    </w:r>
    <w:r w:rsidR="00B55B87">
      <w:rPr>
        <w:rFonts w:ascii="Times New Roman" w:hAnsi="Times New Roman"/>
        <w:b/>
        <w:bCs/>
        <w:sz w:val="24"/>
        <w:szCs w:val="24"/>
      </w:rPr>
      <w:t>1</w:t>
    </w:r>
    <w:r>
      <w:rPr>
        <w:rFonts w:ascii="Times New Roman" w:hAnsi="Times New Roman"/>
        <w:b/>
        <w:bCs/>
        <w:sz w:val="24"/>
        <w:szCs w:val="24"/>
      </w:rPr>
      <w:t xml:space="preserve"> (Unaudited)</w:t>
    </w:r>
  </w:p>
  <w:p w14:paraId="22975A6E" w14:textId="77777777" w:rsidR="006618D1" w:rsidRPr="003C7A17" w:rsidRDefault="006618D1" w:rsidP="00D106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rPr>
        <w:rFonts w:ascii="Times New Roman" w:hAnsi="Times New Roman"/>
        <w:b/>
        <w:bCs/>
        <w:sz w:val="24"/>
        <w:szCs w:val="24"/>
      </w:rPr>
    </w:pPr>
  </w:p>
  <w:p w14:paraId="2374E303" w14:textId="77777777" w:rsidR="006618D1" w:rsidRPr="003C7A17" w:rsidRDefault="006618D1" w:rsidP="003C7A1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616AFB" w14:textId="704EA461" w:rsidR="006618D1" w:rsidRDefault="006618D1" w:rsidP="00A84AF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0" w:hanging="270"/>
      <w:rPr>
        <w:rFonts w:ascii="Times New Roman" w:hAnsi="Times New Roman"/>
        <w:b/>
        <w:bCs/>
        <w:sz w:val="28"/>
        <w:szCs w:val="28"/>
      </w:rPr>
    </w:pPr>
    <w:r w:rsidRPr="00171033">
      <w:rPr>
        <w:rFonts w:ascii="Times New Roman" w:hAnsi="Times New Roman"/>
        <w:b/>
        <w:bCs/>
        <w:sz w:val="28"/>
        <w:szCs w:val="28"/>
      </w:rPr>
      <w:t xml:space="preserve">Nava </w:t>
    </w:r>
    <w:proofErr w:type="spellStart"/>
    <w:r w:rsidRPr="00171033">
      <w:rPr>
        <w:rFonts w:ascii="Times New Roman" w:hAnsi="Times New Roman"/>
        <w:b/>
        <w:bCs/>
        <w:sz w:val="28"/>
        <w:szCs w:val="28"/>
      </w:rPr>
      <w:t>Nakorn</w:t>
    </w:r>
    <w:proofErr w:type="spellEnd"/>
    <w:r w:rsidRPr="00171033">
      <w:rPr>
        <w:rFonts w:ascii="Times New Roman" w:hAnsi="Times New Roman"/>
        <w:b/>
        <w:bCs/>
        <w:sz w:val="28"/>
        <w:szCs w:val="28"/>
      </w:rPr>
      <w:t xml:space="preserve"> Public Company Limited</w:t>
    </w:r>
    <w:r w:rsidR="00B55B87">
      <w:rPr>
        <w:rFonts w:ascii="Times New Roman" w:hAnsi="Times New Roman"/>
        <w:b/>
        <w:bCs/>
        <w:sz w:val="28"/>
        <w:szCs w:val="28"/>
      </w:rPr>
      <w:t xml:space="preserve"> and its Subsidiaries</w:t>
    </w:r>
  </w:p>
  <w:p w14:paraId="4851E59E" w14:textId="77777777" w:rsidR="006618D1" w:rsidRDefault="006618D1" w:rsidP="00A84AF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Pr>
        <w:rFonts w:ascii="Times New Roman" w:hAnsi="Times New Roman"/>
        <w:b/>
        <w:bCs/>
        <w:sz w:val="24"/>
        <w:szCs w:val="24"/>
      </w:rPr>
      <w:t>Condensed n</w:t>
    </w:r>
    <w:r w:rsidRPr="00D35545">
      <w:rPr>
        <w:rFonts w:ascii="Times New Roman" w:hAnsi="Times New Roman"/>
        <w:b/>
        <w:bCs/>
        <w:sz w:val="24"/>
        <w:szCs w:val="24"/>
      </w:rPr>
      <w:t>o</w:t>
    </w:r>
    <w:r>
      <w:rPr>
        <w:rFonts w:ascii="Times New Roman" w:hAnsi="Times New Roman"/>
        <w:b/>
        <w:bCs/>
        <w:sz w:val="24"/>
        <w:szCs w:val="24"/>
      </w:rPr>
      <w:t>tes to the interim financial statements</w:t>
    </w:r>
  </w:p>
  <w:p w14:paraId="08E2AE5A" w14:textId="1404FF66" w:rsidR="006618D1" w:rsidRDefault="006618D1" w:rsidP="00A84AF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Pr>
        <w:rFonts w:ascii="Times New Roman" w:hAnsi="Times New Roman"/>
        <w:b/>
        <w:bCs/>
        <w:sz w:val="24"/>
        <w:szCs w:val="24"/>
      </w:rPr>
      <w:t>For the three-month period ended 31 March 2021 (Unaudited)</w:t>
    </w:r>
  </w:p>
  <w:p w14:paraId="7B475EE6" w14:textId="77777777" w:rsidR="006618D1" w:rsidRPr="003C7A17" w:rsidRDefault="006618D1" w:rsidP="0085623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p>
  <w:p w14:paraId="7C10A433" w14:textId="77777777" w:rsidR="006618D1" w:rsidRPr="003C7A17" w:rsidRDefault="006618D1" w:rsidP="003C7A1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5D2291" w14:textId="1C712B9E" w:rsidR="006618D1" w:rsidRDefault="006618D1" w:rsidP="007E2D4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rPr>
        <w:rFonts w:ascii="Times New Roman" w:hAnsi="Times New Roman"/>
        <w:b/>
        <w:bCs/>
        <w:sz w:val="28"/>
        <w:szCs w:val="28"/>
      </w:rPr>
    </w:pPr>
    <w:r w:rsidRPr="00171033">
      <w:rPr>
        <w:rFonts w:ascii="Times New Roman" w:hAnsi="Times New Roman"/>
        <w:b/>
        <w:bCs/>
        <w:sz w:val="28"/>
        <w:szCs w:val="28"/>
      </w:rPr>
      <w:t xml:space="preserve">Nava </w:t>
    </w:r>
    <w:proofErr w:type="spellStart"/>
    <w:r w:rsidRPr="00171033">
      <w:rPr>
        <w:rFonts w:ascii="Times New Roman" w:hAnsi="Times New Roman"/>
        <w:b/>
        <w:bCs/>
        <w:sz w:val="28"/>
        <w:szCs w:val="28"/>
      </w:rPr>
      <w:t>Nakorn</w:t>
    </w:r>
    <w:proofErr w:type="spellEnd"/>
    <w:r w:rsidRPr="00171033">
      <w:rPr>
        <w:rFonts w:ascii="Times New Roman" w:hAnsi="Times New Roman"/>
        <w:b/>
        <w:bCs/>
        <w:sz w:val="28"/>
        <w:szCs w:val="28"/>
      </w:rPr>
      <w:t xml:space="preserve"> Public Company Limited</w:t>
    </w:r>
    <w:r w:rsidR="00D94882">
      <w:rPr>
        <w:rFonts w:ascii="Times New Roman" w:hAnsi="Times New Roman"/>
        <w:b/>
        <w:bCs/>
        <w:sz w:val="28"/>
        <w:szCs w:val="28"/>
      </w:rPr>
      <w:t xml:space="preserve"> and its Subsidiaries</w:t>
    </w:r>
  </w:p>
  <w:p w14:paraId="7004091D" w14:textId="77777777" w:rsidR="006618D1" w:rsidRDefault="006618D1" w:rsidP="007E2D4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rPr>
        <w:rFonts w:ascii="Times New Roman" w:hAnsi="Times New Roman"/>
        <w:b/>
        <w:bCs/>
        <w:sz w:val="24"/>
        <w:szCs w:val="24"/>
      </w:rPr>
    </w:pPr>
    <w:r>
      <w:rPr>
        <w:rFonts w:ascii="Times New Roman" w:hAnsi="Times New Roman"/>
        <w:b/>
        <w:bCs/>
        <w:sz w:val="24"/>
        <w:szCs w:val="24"/>
      </w:rPr>
      <w:t>Condensed n</w:t>
    </w:r>
    <w:r w:rsidRPr="00D35545">
      <w:rPr>
        <w:rFonts w:ascii="Times New Roman" w:hAnsi="Times New Roman"/>
        <w:b/>
        <w:bCs/>
        <w:sz w:val="24"/>
        <w:szCs w:val="24"/>
      </w:rPr>
      <w:t>o</w:t>
    </w:r>
    <w:r>
      <w:rPr>
        <w:rFonts w:ascii="Times New Roman" w:hAnsi="Times New Roman"/>
        <w:b/>
        <w:bCs/>
        <w:sz w:val="24"/>
        <w:szCs w:val="24"/>
      </w:rPr>
      <w:t>tes to the interim financial statements</w:t>
    </w:r>
  </w:p>
  <w:p w14:paraId="65DE81B6" w14:textId="3CA30E69" w:rsidR="006618D1" w:rsidRDefault="006618D1" w:rsidP="007E2D4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rPr>
        <w:rFonts w:ascii="Times New Roman" w:hAnsi="Times New Roman"/>
        <w:b/>
        <w:bCs/>
        <w:sz w:val="24"/>
        <w:szCs w:val="24"/>
      </w:rPr>
    </w:pPr>
    <w:r>
      <w:rPr>
        <w:rFonts w:ascii="Times New Roman" w:hAnsi="Times New Roman"/>
        <w:b/>
        <w:bCs/>
        <w:sz w:val="24"/>
        <w:szCs w:val="24"/>
      </w:rPr>
      <w:t>For the three-month period ended 31 March 2021 (Unaudited)</w:t>
    </w:r>
  </w:p>
  <w:p w14:paraId="24231DC7" w14:textId="77777777" w:rsidR="006618D1" w:rsidRPr="003C7A17" w:rsidRDefault="006618D1" w:rsidP="007E2D4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rPr>
        <w:rFonts w:ascii="Times New Roman" w:hAnsi="Times New Roman"/>
        <w:b/>
        <w:bCs/>
        <w:sz w:val="24"/>
        <w:szCs w:val="24"/>
      </w:rPr>
    </w:pPr>
  </w:p>
  <w:p w14:paraId="723A1C07" w14:textId="77777777" w:rsidR="006618D1" w:rsidRPr="003C7A17" w:rsidRDefault="006618D1" w:rsidP="003C7A1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FBCD45" w14:textId="01FA1EC3" w:rsidR="006618D1" w:rsidRDefault="006618D1" w:rsidP="00A84AF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0" w:hanging="270"/>
      <w:rPr>
        <w:rFonts w:ascii="Times New Roman" w:hAnsi="Times New Roman"/>
        <w:b/>
        <w:bCs/>
        <w:sz w:val="28"/>
        <w:szCs w:val="28"/>
      </w:rPr>
    </w:pPr>
    <w:r w:rsidRPr="00171033">
      <w:rPr>
        <w:rFonts w:ascii="Times New Roman" w:hAnsi="Times New Roman"/>
        <w:b/>
        <w:bCs/>
        <w:sz w:val="28"/>
        <w:szCs w:val="28"/>
      </w:rPr>
      <w:t xml:space="preserve">Nava </w:t>
    </w:r>
    <w:proofErr w:type="spellStart"/>
    <w:r w:rsidRPr="00171033">
      <w:rPr>
        <w:rFonts w:ascii="Times New Roman" w:hAnsi="Times New Roman"/>
        <w:b/>
        <w:bCs/>
        <w:sz w:val="28"/>
        <w:szCs w:val="28"/>
      </w:rPr>
      <w:t>Nakorn</w:t>
    </w:r>
    <w:proofErr w:type="spellEnd"/>
    <w:r w:rsidRPr="00171033">
      <w:rPr>
        <w:rFonts w:ascii="Times New Roman" w:hAnsi="Times New Roman"/>
        <w:b/>
        <w:bCs/>
        <w:sz w:val="28"/>
        <w:szCs w:val="28"/>
      </w:rPr>
      <w:t xml:space="preserve"> Public Company Limited</w:t>
    </w:r>
    <w:r w:rsidR="00892DCC">
      <w:rPr>
        <w:rFonts w:ascii="Times New Roman" w:hAnsi="Times New Roman"/>
        <w:b/>
        <w:bCs/>
        <w:sz w:val="28"/>
        <w:szCs w:val="28"/>
      </w:rPr>
      <w:t xml:space="preserve"> and its Subsidiaries</w:t>
    </w:r>
  </w:p>
  <w:p w14:paraId="1CFEC136" w14:textId="77777777" w:rsidR="006618D1" w:rsidRDefault="006618D1" w:rsidP="00A84AF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Pr>
        <w:rFonts w:ascii="Times New Roman" w:hAnsi="Times New Roman"/>
        <w:b/>
        <w:bCs/>
        <w:sz w:val="24"/>
        <w:szCs w:val="24"/>
      </w:rPr>
      <w:t>Condensed n</w:t>
    </w:r>
    <w:r w:rsidRPr="00D35545">
      <w:rPr>
        <w:rFonts w:ascii="Times New Roman" w:hAnsi="Times New Roman"/>
        <w:b/>
        <w:bCs/>
        <w:sz w:val="24"/>
        <w:szCs w:val="24"/>
      </w:rPr>
      <w:t>o</w:t>
    </w:r>
    <w:r>
      <w:rPr>
        <w:rFonts w:ascii="Times New Roman" w:hAnsi="Times New Roman"/>
        <w:b/>
        <w:bCs/>
        <w:sz w:val="24"/>
        <w:szCs w:val="24"/>
      </w:rPr>
      <w:t>tes to the interim financial statements</w:t>
    </w:r>
  </w:p>
  <w:p w14:paraId="7446F2E1" w14:textId="737ACEA4" w:rsidR="006618D1" w:rsidRDefault="006618D1" w:rsidP="00A84AF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Pr>
        <w:rFonts w:ascii="Times New Roman" w:hAnsi="Times New Roman"/>
        <w:b/>
        <w:bCs/>
        <w:sz w:val="24"/>
        <w:szCs w:val="24"/>
      </w:rPr>
      <w:t>For the three-month period ended 31 March 2021 (Unaudited)</w:t>
    </w:r>
  </w:p>
  <w:p w14:paraId="60E09FC4" w14:textId="77777777" w:rsidR="006618D1" w:rsidRPr="003C7A17" w:rsidRDefault="006618D1" w:rsidP="0085623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p>
  <w:p w14:paraId="245E1020" w14:textId="77777777" w:rsidR="006618D1" w:rsidRPr="003C7A17" w:rsidRDefault="006618D1" w:rsidP="003C7A1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D10463"/>
    <w:multiLevelType w:val="multilevel"/>
    <w:tmpl w:val="D05A84A4"/>
    <w:lvl w:ilvl="0">
      <w:start w:val="1"/>
      <w:numFmt w:val="decimal"/>
      <w:lvlText w:val="%1"/>
      <w:lvlJc w:val="left"/>
      <w:pPr>
        <w:tabs>
          <w:tab w:val="num" w:pos="340"/>
        </w:tabs>
        <w:ind w:left="340" w:hanging="340"/>
      </w:pPr>
      <w:rPr>
        <w:rFonts w:ascii="9999999" w:hAnsi="9999999" w:hint="default"/>
      </w:rPr>
    </w:lvl>
    <w:lvl w:ilvl="1">
      <w:start w:val="1"/>
      <w:numFmt w:val="bullet"/>
      <w:pStyle w:val="acctstatementsub-heading"/>
      <w:lvlText w:val=""/>
      <w:lvlJc w:val="left"/>
      <w:pPr>
        <w:tabs>
          <w:tab w:val="num" w:pos="340"/>
        </w:tabs>
        <w:ind w:left="34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15:restartNumberingAfterBreak="0">
    <w:nsid w:val="0B95757F"/>
    <w:multiLevelType w:val="hybridMultilevel"/>
    <w:tmpl w:val="A0FC7FB2"/>
    <w:lvl w:ilvl="0" w:tplc="1368EB1A">
      <w:start w:val="11"/>
      <w:numFmt w:val="bullet"/>
      <w:lvlText w:val="-"/>
      <w:lvlJc w:val="left"/>
      <w:pPr>
        <w:ind w:left="1620" w:hanging="360"/>
      </w:pPr>
      <w:rPr>
        <w:rFonts w:ascii="Angsana New" w:eastAsia="Times New Roman" w:hAnsi="Angsana New" w:cs="Angsana New"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2"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3"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180"/>
        </w:tabs>
        <w:ind w:left="18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4" w15:restartNumberingAfterBreak="0">
    <w:nsid w:val="17B9404A"/>
    <w:multiLevelType w:val="multilevel"/>
    <w:tmpl w:val="C2BC3C6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1B3C74B0"/>
    <w:multiLevelType w:val="hybridMultilevel"/>
    <w:tmpl w:val="6CEAEDA0"/>
    <w:lvl w:ilvl="0" w:tplc="CE76408C">
      <w:start w:val="1"/>
      <w:numFmt w:val="lowerLetter"/>
      <w:lvlText w:val="(%1)"/>
      <w:lvlJc w:val="left"/>
      <w:pPr>
        <w:ind w:left="1170" w:hanging="360"/>
      </w:pPr>
      <w:rPr>
        <w:rFonts w:ascii="Times New Roman" w:hAnsi="Times New Roman" w:cs="Times New Roman" w:hint="default"/>
        <w:sz w:val="22"/>
        <w:szCs w:val="22"/>
        <w:lang w:val="en-GB"/>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6017B89"/>
    <w:multiLevelType w:val="hybridMultilevel"/>
    <w:tmpl w:val="13169376"/>
    <w:lvl w:ilvl="0" w:tplc="774AEBA0">
      <w:start w:val="31"/>
      <w:numFmt w:val="bullet"/>
      <w:lvlText w:val="-"/>
      <w:lvlJc w:val="left"/>
      <w:pPr>
        <w:ind w:left="530" w:hanging="360"/>
      </w:pPr>
      <w:rPr>
        <w:rFonts w:ascii="Times New Roman" w:eastAsia="Times New Roman" w:hAnsi="Times New Roman" w:cs="Times New Roman"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19" w15:restartNumberingAfterBreak="0">
    <w:nsid w:val="376C7766"/>
    <w:multiLevelType w:val="hybridMultilevel"/>
    <w:tmpl w:val="A4C83424"/>
    <w:lvl w:ilvl="0" w:tplc="3948EA98">
      <w:start w:val="1"/>
      <w:numFmt w:val="bullet"/>
      <w:lvlText w:val="-"/>
      <w:lvlJc w:val="left"/>
      <w:pPr>
        <w:ind w:left="525" w:hanging="360"/>
      </w:pPr>
      <w:rPr>
        <w:rFonts w:ascii="Times New Roman" w:eastAsia="Times New Roman" w:hAnsi="Times New Roman" w:cs="Times New Roman"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20" w15:restartNumberingAfterBreak="0">
    <w:nsid w:val="37AA2E96"/>
    <w:multiLevelType w:val="hybridMultilevel"/>
    <w:tmpl w:val="92F08592"/>
    <w:lvl w:ilvl="0" w:tplc="20AA771A">
      <w:start w:val="10"/>
      <w:numFmt w:val="decimal"/>
      <w:pStyle w:val="AccNoteHeading"/>
      <w:lvlText w:val="%1."/>
      <w:lvlJc w:val="left"/>
      <w:pPr>
        <w:tabs>
          <w:tab w:val="num" w:pos="900"/>
        </w:tabs>
        <w:ind w:left="900" w:hanging="540"/>
      </w:pPr>
      <w:rPr>
        <w:rFonts w:hint="default"/>
      </w:rPr>
    </w:lvl>
    <w:lvl w:ilvl="1" w:tplc="04090003" w:tentative="1">
      <w:start w:val="1"/>
      <w:numFmt w:val="lowerLetter"/>
      <w:pStyle w:val="AccPolicyHeading"/>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39774264"/>
    <w:multiLevelType w:val="hybridMultilevel"/>
    <w:tmpl w:val="ACACE0F4"/>
    <w:lvl w:ilvl="0" w:tplc="1A4635F6">
      <w:start w:val="31"/>
      <w:numFmt w:val="bullet"/>
      <w:lvlText w:val="-"/>
      <w:lvlJc w:val="left"/>
      <w:pPr>
        <w:ind w:left="530" w:hanging="360"/>
      </w:pPr>
      <w:rPr>
        <w:rFonts w:ascii="Times New Roman" w:eastAsia="Times New Roman" w:hAnsi="Times New Roman" w:cs="Times New Roman"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D1D507C"/>
    <w:multiLevelType w:val="hybridMultilevel"/>
    <w:tmpl w:val="72A4A208"/>
    <w:lvl w:ilvl="0" w:tplc="3F68D7E8">
      <w:start w:val="30"/>
      <w:numFmt w:val="bullet"/>
      <w:lvlText w:val="*"/>
      <w:lvlJc w:val="left"/>
      <w:pPr>
        <w:ind w:left="1240" w:hanging="360"/>
      </w:pPr>
      <w:rPr>
        <w:rFonts w:ascii="Times New Roman" w:eastAsia="Times New Roman" w:hAnsi="Times New Roman" w:cs="Times New Roman"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25" w15:restartNumberingAfterBreak="0">
    <w:nsid w:val="3EF336CA"/>
    <w:multiLevelType w:val="hybridMultilevel"/>
    <w:tmpl w:val="E382A5E6"/>
    <w:lvl w:ilvl="0" w:tplc="E496D0B0">
      <w:start w:val="1"/>
      <w:numFmt w:val="bullet"/>
      <w:lvlText w:val="-"/>
      <w:lvlJc w:val="left"/>
      <w:pPr>
        <w:ind w:left="1620" w:hanging="360"/>
      </w:pPr>
      <w:rPr>
        <w:rFonts w:ascii="Times New Roman" w:hAnsi="Times New Roman" w:cs="Times New Roman" w:hint="default"/>
        <w:color w:val="auto"/>
        <w:sz w:val="22"/>
        <w:szCs w:val="22"/>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3FC94AA7"/>
    <w:multiLevelType w:val="hybridMultilevel"/>
    <w:tmpl w:val="CE648756"/>
    <w:lvl w:ilvl="0" w:tplc="897A74E4">
      <w:start w:val="1"/>
      <w:numFmt w:val="bullet"/>
      <w:lvlText w:val=""/>
      <w:lvlJc w:val="left"/>
      <w:pPr>
        <w:ind w:left="1260" w:hanging="360"/>
      </w:pPr>
      <w:rPr>
        <w:rFonts w:ascii="Symbol" w:hAnsi="Symbol" w:hint="default"/>
        <w:sz w:val="22"/>
        <w:szCs w:val="22"/>
      </w:rPr>
    </w:lvl>
    <w:lvl w:ilvl="1" w:tplc="5C548A76">
      <w:start w:val="1"/>
      <w:numFmt w:val="bullet"/>
      <w:lvlText w:val="o"/>
      <w:lvlJc w:val="left"/>
      <w:pPr>
        <w:ind w:left="1980" w:hanging="360"/>
      </w:pPr>
      <w:rPr>
        <w:rFonts w:ascii="Courier New" w:hAnsi="Courier New" w:cs="Courier New" w:hint="default"/>
      </w:rPr>
    </w:lvl>
    <w:lvl w:ilvl="2" w:tplc="60703AB6">
      <w:start w:val="1"/>
      <w:numFmt w:val="bullet"/>
      <w:lvlText w:val=""/>
      <w:lvlJc w:val="left"/>
      <w:pPr>
        <w:ind w:left="2700" w:hanging="360"/>
      </w:pPr>
      <w:rPr>
        <w:rFonts w:ascii="Wingdings" w:hAnsi="Wingdings" w:hint="default"/>
      </w:rPr>
    </w:lvl>
    <w:lvl w:ilvl="3" w:tplc="C3A89818">
      <w:start w:val="1"/>
      <w:numFmt w:val="bullet"/>
      <w:lvlText w:val=""/>
      <w:lvlJc w:val="left"/>
      <w:pPr>
        <w:ind w:left="3420" w:hanging="360"/>
      </w:pPr>
      <w:rPr>
        <w:rFonts w:ascii="Symbol" w:hAnsi="Symbol" w:hint="default"/>
      </w:rPr>
    </w:lvl>
    <w:lvl w:ilvl="4" w:tplc="3BD829E2">
      <w:start w:val="1"/>
      <w:numFmt w:val="bullet"/>
      <w:lvlText w:val="o"/>
      <w:lvlJc w:val="left"/>
      <w:pPr>
        <w:ind w:left="4140" w:hanging="360"/>
      </w:pPr>
      <w:rPr>
        <w:rFonts w:ascii="Courier New" w:hAnsi="Courier New" w:cs="Courier New" w:hint="default"/>
      </w:rPr>
    </w:lvl>
    <w:lvl w:ilvl="5" w:tplc="064E340C">
      <w:start w:val="1"/>
      <w:numFmt w:val="bullet"/>
      <w:lvlText w:val=""/>
      <w:lvlJc w:val="left"/>
      <w:pPr>
        <w:ind w:left="4860" w:hanging="360"/>
      </w:pPr>
      <w:rPr>
        <w:rFonts w:ascii="Wingdings" w:hAnsi="Wingdings" w:hint="default"/>
      </w:rPr>
    </w:lvl>
    <w:lvl w:ilvl="6" w:tplc="2C16BB0A">
      <w:start w:val="1"/>
      <w:numFmt w:val="bullet"/>
      <w:lvlText w:val=""/>
      <w:lvlJc w:val="left"/>
      <w:pPr>
        <w:ind w:left="5580" w:hanging="360"/>
      </w:pPr>
      <w:rPr>
        <w:rFonts w:ascii="Symbol" w:hAnsi="Symbol" w:hint="default"/>
      </w:rPr>
    </w:lvl>
    <w:lvl w:ilvl="7" w:tplc="18AE4F30">
      <w:start w:val="1"/>
      <w:numFmt w:val="bullet"/>
      <w:lvlText w:val="o"/>
      <w:lvlJc w:val="left"/>
      <w:pPr>
        <w:ind w:left="6300" w:hanging="360"/>
      </w:pPr>
      <w:rPr>
        <w:rFonts w:ascii="Courier New" w:hAnsi="Courier New" w:cs="Courier New" w:hint="default"/>
      </w:rPr>
    </w:lvl>
    <w:lvl w:ilvl="8" w:tplc="40182594">
      <w:start w:val="1"/>
      <w:numFmt w:val="bullet"/>
      <w:lvlText w:val=""/>
      <w:lvlJc w:val="left"/>
      <w:pPr>
        <w:ind w:left="7020" w:hanging="360"/>
      </w:pPr>
      <w:rPr>
        <w:rFonts w:ascii="Wingdings" w:hAnsi="Wingdings" w:hint="default"/>
      </w:rPr>
    </w:lvl>
  </w:abstractNum>
  <w:abstractNum w:abstractNumId="28" w15:restartNumberingAfterBreak="0">
    <w:nsid w:val="432A62D5"/>
    <w:multiLevelType w:val="hybridMultilevel"/>
    <w:tmpl w:val="9F587BA4"/>
    <w:lvl w:ilvl="0" w:tplc="3948EA98">
      <w:start w:val="1"/>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15:restartNumberingAfterBreak="0">
    <w:nsid w:val="5EF9537A"/>
    <w:multiLevelType w:val="hybridMultilevel"/>
    <w:tmpl w:val="F760CDB6"/>
    <w:lvl w:ilvl="0" w:tplc="D2884276">
      <w:start w:val="1"/>
      <w:numFmt w:val="lowerLetter"/>
      <w:lvlText w:val="(%1)"/>
      <w:lvlJc w:val="left"/>
      <w:pPr>
        <w:ind w:left="1170" w:hanging="63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64E314DA"/>
    <w:multiLevelType w:val="hybridMultilevel"/>
    <w:tmpl w:val="317CD6C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2"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960A2F"/>
    <w:multiLevelType w:val="hybridMultilevel"/>
    <w:tmpl w:val="55900C70"/>
    <w:lvl w:ilvl="0" w:tplc="29BA5200">
      <w:start w:val="1"/>
      <w:numFmt w:val="lowerLetter"/>
      <w:lvlText w:val="(%1)"/>
      <w:lvlJc w:val="left"/>
      <w:pPr>
        <w:ind w:left="1260" w:hanging="720"/>
      </w:pPr>
      <w:rPr>
        <w:rFonts w:hint="default"/>
        <w:i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5" w15:restartNumberingAfterBreak="0">
    <w:nsid w:val="7435726C"/>
    <w:multiLevelType w:val="hybridMultilevel"/>
    <w:tmpl w:val="9E2C8746"/>
    <w:lvl w:ilvl="0" w:tplc="23BAF38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76C65C30"/>
    <w:multiLevelType w:val="hybridMultilevel"/>
    <w:tmpl w:val="20304DDE"/>
    <w:lvl w:ilvl="0" w:tplc="A10CCD66">
      <w:start w:val="1"/>
      <w:numFmt w:val="bullet"/>
      <w:pStyle w:val="BodyTextbullet"/>
      <w:lvlText w:val=""/>
      <w:lvlJc w:val="left"/>
      <w:pPr>
        <w:tabs>
          <w:tab w:val="num" w:pos="1440"/>
        </w:tabs>
        <w:ind w:left="1440" w:hanging="360"/>
      </w:pPr>
      <w:rPr>
        <w:rFonts w:ascii="Symbol" w:hAnsi="Symbol" w:hint="default"/>
        <w:color w:val="auto"/>
        <w:sz w:val="22"/>
      </w:rPr>
    </w:lvl>
    <w:lvl w:ilvl="1" w:tplc="3984D882">
      <w:start w:val="1"/>
      <w:numFmt w:val="bullet"/>
      <w:lvlText w:val="o"/>
      <w:lvlJc w:val="left"/>
      <w:pPr>
        <w:tabs>
          <w:tab w:val="num" w:pos="2520"/>
        </w:tabs>
        <w:ind w:left="2520" w:hanging="360"/>
      </w:pPr>
      <w:rPr>
        <w:rFonts w:ascii="Courier New" w:hAnsi="Courier New" w:hint="default"/>
      </w:rPr>
    </w:lvl>
    <w:lvl w:ilvl="2" w:tplc="7D36FE00" w:tentative="1">
      <w:start w:val="1"/>
      <w:numFmt w:val="bullet"/>
      <w:lvlText w:val=""/>
      <w:lvlJc w:val="left"/>
      <w:pPr>
        <w:tabs>
          <w:tab w:val="num" w:pos="3240"/>
        </w:tabs>
        <w:ind w:left="3240" w:hanging="360"/>
      </w:pPr>
      <w:rPr>
        <w:rFonts w:ascii="Wingdings" w:hAnsi="Wingdings" w:hint="default"/>
      </w:rPr>
    </w:lvl>
    <w:lvl w:ilvl="3" w:tplc="023063EA" w:tentative="1">
      <w:start w:val="1"/>
      <w:numFmt w:val="bullet"/>
      <w:lvlText w:val=""/>
      <w:lvlJc w:val="left"/>
      <w:pPr>
        <w:tabs>
          <w:tab w:val="num" w:pos="3960"/>
        </w:tabs>
        <w:ind w:left="3960" w:hanging="360"/>
      </w:pPr>
      <w:rPr>
        <w:rFonts w:ascii="Symbol" w:hAnsi="Symbol" w:hint="default"/>
      </w:rPr>
    </w:lvl>
    <w:lvl w:ilvl="4" w:tplc="76A656F6" w:tentative="1">
      <w:start w:val="1"/>
      <w:numFmt w:val="bullet"/>
      <w:lvlText w:val="o"/>
      <w:lvlJc w:val="left"/>
      <w:pPr>
        <w:tabs>
          <w:tab w:val="num" w:pos="4680"/>
        </w:tabs>
        <w:ind w:left="4680" w:hanging="360"/>
      </w:pPr>
      <w:rPr>
        <w:rFonts w:ascii="Courier New" w:hAnsi="Courier New" w:hint="default"/>
      </w:rPr>
    </w:lvl>
    <w:lvl w:ilvl="5" w:tplc="A1108876" w:tentative="1">
      <w:start w:val="1"/>
      <w:numFmt w:val="bullet"/>
      <w:lvlText w:val=""/>
      <w:lvlJc w:val="left"/>
      <w:pPr>
        <w:tabs>
          <w:tab w:val="num" w:pos="5400"/>
        </w:tabs>
        <w:ind w:left="5400" w:hanging="360"/>
      </w:pPr>
      <w:rPr>
        <w:rFonts w:ascii="Wingdings" w:hAnsi="Wingdings" w:hint="default"/>
      </w:rPr>
    </w:lvl>
    <w:lvl w:ilvl="6" w:tplc="76423EE0" w:tentative="1">
      <w:start w:val="1"/>
      <w:numFmt w:val="bullet"/>
      <w:lvlText w:val=""/>
      <w:lvlJc w:val="left"/>
      <w:pPr>
        <w:tabs>
          <w:tab w:val="num" w:pos="6120"/>
        </w:tabs>
        <w:ind w:left="6120" w:hanging="360"/>
      </w:pPr>
      <w:rPr>
        <w:rFonts w:ascii="Symbol" w:hAnsi="Symbol" w:hint="default"/>
      </w:rPr>
    </w:lvl>
    <w:lvl w:ilvl="7" w:tplc="87C64006" w:tentative="1">
      <w:start w:val="1"/>
      <w:numFmt w:val="bullet"/>
      <w:lvlText w:val="o"/>
      <w:lvlJc w:val="left"/>
      <w:pPr>
        <w:tabs>
          <w:tab w:val="num" w:pos="6840"/>
        </w:tabs>
        <w:ind w:left="6840" w:hanging="360"/>
      </w:pPr>
      <w:rPr>
        <w:rFonts w:ascii="Courier New" w:hAnsi="Courier New" w:hint="default"/>
      </w:rPr>
    </w:lvl>
    <w:lvl w:ilvl="8" w:tplc="9556B3A2" w:tentative="1">
      <w:start w:val="1"/>
      <w:numFmt w:val="bullet"/>
      <w:lvlText w:val=""/>
      <w:lvlJc w:val="left"/>
      <w:pPr>
        <w:tabs>
          <w:tab w:val="num" w:pos="7560"/>
        </w:tabs>
        <w:ind w:left="7560" w:hanging="360"/>
      </w:pPr>
      <w:rPr>
        <w:rFonts w:ascii="Wingdings" w:hAnsi="Wingdings" w:hint="default"/>
      </w:rPr>
    </w:lvl>
  </w:abstractNum>
  <w:abstractNum w:abstractNumId="37"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3"/>
  </w:num>
  <w:num w:numId="12">
    <w:abstractNumId w:val="16"/>
  </w:num>
  <w:num w:numId="13">
    <w:abstractNumId w:val="31"/>
  </w:num>
  <w:num w:numId="14">
    <w:abstractNumId w:val="17"/>
  </w:num>
  <w:num w:numId="15">
    <w:abstractNumId w:val="26"/>
  </w:num>
  <w:num w:numId="16">
    <w:abstractNumId w:val="10"/>
  </w:num>
  <w:num w:numId="17">
    <w:abstractNumId w:val="20"/>
  </w:num>
  <w:num w:numId="18">
    <w:abstractNumId w:val="12"/>
  </w:num>
  <w:num w:numId="19">
    <w:abstractNumId w:val="36"/>
  </w:num>
  <w:num w:numId="20">
    <w:abstractNumId w:val="34"/>
  </w:num>
  <w:num w:numId="21">
    <w:abstractNumId w:val="30"/>
  </w:num>
  <w:num w:numId="22">
    <w:abstractNumId w:val="19"/>
  </w:num>
  <w:num w:numId="23">
    <w:abstractNumId w:val="28"/>
  </w:num>
  <w:num w:numId="24">
    <w:abstractNumId w:val="13"/>
  </w:num>
  <w:num w:numId="25">
    <w:abstractNumId w:val="17"/>
  </w:num>
  <w:num w:numId="26">
    <w:abstractNumId w:val="33"/>
  </w:num>
  <w:num w:numId="27">
    <w:abstractNumId w:val="35"/>
  </w:num>
  <w:num w:numId="28">
    <w:abstractNumId w:val="17"/>
  </w:num>
  <w:num w:numId="29">
    <w:abstractNumId w:val="15"/>
  </w:num>
  <w:num w:numId="30">
    <w:abstractNumId w:val="22"/>
  </w:num>
  <w:num w:numId="31">
    <w:abstractNumId w:val="18"/>
  </w:num>
  <w:num w:numId="32">
    <w:abstractNumId w:val="21"/>
  </w:num>
  <w:num w:numId="33">
    <w:abstractNumId w:val="17"/>
  </w:num>
  <w:num w:numId="34">
    <w:abstractNumId w:val="32"/>
  </w:num>
  <w:num w:numId="35">
    <w:abstractNumId w:val="24"/>
  </w:num>
  <w:num w:numId="36">
    <w:abstractNumId w:val="29"/>
  </w:num>
  <w:num w:numId="37">
    <w:abstractNumId w:val="37"/>
  </w:num>
  <w:num w:numId="38">
    <w:abstractNumId w:val="27"/>
  </w:num>
  <w:num w:numId="39">
    <w:abstractNumId w:val="14"/>
  </w:num>
  <w:num w:numId="40">
    <w:abstractNumId w:val="11"/>
  </w:num>
  <w:num w:numId="41">
    <w:abstractNumId w:val="2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9"/>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
  <w:hyphenationZone w:val="425"/>
  <w:drawingGridHorizontalSpacing w:val="90"/>
  <w:displayHorizontalDrawingGridEvery w:val="0"/>
  <w:displayVerticalDrawingGridEvery w:val="0"/>
  <w:noPunctuationKerning/>
  <w:characterSpacingControl w:val="doNotCompress"/>
  <w:hdrShapeDefaults>
    <o:shapedefaults v:ext="edit" spidmax="4097" fill="f" fillcolor="#f49100" strokecolor="#f49100">
      <v:fill color="#f49100" on="f"/>
      <v:stroke color="#f49100"/>
      <o:colormru v:ext="edit" colors="#f49100,#8f9286"/>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57D3"/>
    <w:rsid w:val="000002EE"/>
    <w:rsid w:val="0000051A"/>
    <w:rsid w:val="00000586"/>
    <w:rsid w:val="0000075F"/>
    <w:rsid w:val="0000094A"/>
    <w:rsid w:val="000009DE"/>
    <w:rsid w:val="000009EE"/>
    <w:rsid w:val="00000EA5"/>
    <w:rsid w:val="00000F4B"/>
    <w:rsid w:val="00000F7E"/>
    <w:rsid w:val="00001031"/>
    <w:rsid w:val="00001042"/>
    <w:rsid w:val="00001436"/>
    <w:rsid w:val="000019DA"/>
    <w:rsid w:val="00001A06"/>
    <w:rsid w:val="00001A6A"/>
    <w:rsid w:val="00002288"/>
    <w:rsid w:val="000023C4"/>
    <w:rsid w:val="00002960"/>
    <w:rsid w:val="000029C0"/>
    <w:rsid w:val="00002BF4"/>
    <w:rsid w:val="00002DB4"/>
    <w:rsid w:val="00002E22"/>
    <w:rsid w:val="00003087"/>
    <w:rsid w:val="000031AA"/>
    <w:rsid w:val="000033F0"/>
    <w:rsid w:val="00003957"/>
    <w:rsid w:val="00003DA5"/>
    <w:rsid w:val="00004006"/>
    <w:rsid w:val="00004B99"/>
    <w:rsid w:val="00004D65"/>
    <w:rsid w:val="00005609"/>
    <w:rsid w:val="00005714"/>
    <w:rsid w:val="00005DC2"/>
    <w:rsid w:val="00006AC8"/>
    <w:rsid w:val="00006C11"/>
    <w:rsid w:val="00006CF5"/>
    <w:rsid w:val="000071B8"/>
    <w:rsid w:val="00007297"/>
    <w:rsid w:val="000072D9"/>
    <w:rsid w:val="0000763F"/>
    <w:rsid w:val="000076C3"/>
    <w:rsid w:val="000077F7"/>
    <w:rsid w:val="000079FE"/>
    <w:rsid w:val="00007B1F"/>
    <w:rsid w:val="00007F22"/>
    <w:rsid w:val="000102CF"/>
    <w:rsid w:val="000103C7"/>
    <w:rsid w:val="000105BD"/>
    <w:rsid w:val="000107DB"/>
    <w:rsid w:val="00010883"/>
    <w:rsid w:val="00010C94"/>
    <w:rsid w:val="00011058"/>
    <w:rsid w:val="000110F1"/>
    <w:rsid w:val="00011293"/>
    <w:rsid w:val="0001138A"/>
    <w:rsid w:val="000115E9"/>
    <w:rsid w:val="000116A6"/>
    <w:rsid w:val="00011725"/>
    <w:rsid w:val="000117EA"/>
    <w:rsid w:val="00011979"/>
    <w:rsid w:val="00011A89"/>
    <w:rsid w:val="00011FB5"/>
    <w:rsid w:val="0001216C"/>
    <w:rsid w:val="000122B5"/>
    <w:rsid w:val="00012E60"/>
    <w:rsid w:val="000133B2"/>
    <w:rsid w:val="00013BEE"/>
    <w:rsid w:val="00014052"/>
    <w:rsid w:val="000142C1"/>
    <w:rsid w:val="0001445B"/>
    <w:rsid w:val="00014779"/>
    <w:rsid w:val="00014804"/>
    <w:rsid w:val="000149DC"/>
    <w:rsid w:val="00014A4F"/>
    <w:rsid w:val="000150A2"/>
    <w:rsid w:val="000156CD"/>
    <w:rsid w:val="00015A3F"/>
    <w:rsid w:val="00015BA4"/>
    <w:rsid w:val="000162F4"/>
    <w:rsid w:val="00016714"/>
    <w:rsid w:val="000168FF"/>
    <w:rsid w:val="00016ED7"/>
    <w:rsid w:val="00017099"/>
    <w:rsid w:val="000170D3"/>
    <w:rsid w:val="00017146"/>
    <w:rsid w:val="0001780A"/>
    <w:rsid w:val="00017912"/>
    <w:rsid w:val="000200DB"/>
    <w:rsid w:val="000204E5"/>
    <w:rsid w:val="00020794"/>
    <w:rsid w:val="00020CBA"/>
    <w:rsid w:val="00020F1E"/>
    <w:rsid w:val="0002157D"/>
    <w:rsid w:val="000227D8"/>
    <w:rsid w:val="00022913"/>
    <w:rsid w:val="0002291C"/>
    <w:rsid w:val="00023404"/>
    <w:rsid w:val="00023784"/>
    <w:rsid w:val="00023807"/>
    <w:rsid w:val="000239F3"/>
    <w:rsid w:val="00023E65"/>
    <w:rsid w:val="0002442D"/>
    <w:rsid w:val="00024567"/>
    <w:rsid w:val="00024718"/>
    <w:rsid w:val="0002488F"/>
    <w:rsid w:val="00024CA8"/>
    <w:rsid w:val="00025192"/>
    <w:rsid w:val="000252B9"/>
    <w:rsid w:val="00025682"/>
    <w:rsid w:val="00025AE2"/>
    <w:rsid w:val="00025C27"/>
    <w:rsid w:val="00025E10"/>
    <w:rsid w:val="00026568"/>
    <w:rsid w:val="00026976"/>
    <w:rsid w:val="00026A72"/>
    <w:rsid w:val="00026BDC"/>
    <w:rsid w:val="00026E19"/>
    <w:rsid w:val="0002709D"/>
    <w:rsid w:val="00027550"/>
    <w:rsid w:val="00027650"/>
    <w:rsid w:val="00027A79"/>
    <w:rsid w:val="0003012B"/>
    <w:rsid w:val="0003017B"/>
    <w:rsid w:val="00030691"/>
    <w:rsid w:val="00030AAB"/>
    <w:rsid w:val="00030CBA"/>
    <w:rsid w:val="0003113C"/>
    <w:rsid w:val="0003123F"/>
    <w:rsid w:val="000318DA"/>
    <w:rsid w:val="0003195D"/>
    <w:rsid w:val="000319A3"/>
    <w:rsid w:val="000326CF"/>
    <w:rsid w:val="000328DB"/>
    <w:rsid w:val="00033027"/>
    <w:rsid w:val="0003319E"/>
    <w:rsid w:val="0003331E"/>
    <w:rsid w:val="000336A0"/>
    <w:rsid w:val="00033814"/>
    <w:rsid w:val="00033A8A"/>
    <w:rsid w:val="00033C0D"/>
    <w:rsid w:val="00033C24"/>
    <w:rsid w:val="00034259"/>
    <w:rsid w:val="00034940"/>
    <w:rsid w:val="00034C2F"/>
    <w:rsid w:val="00034C74"/>
    <w:rsid w:val="00034CDA"/>
    <w:rsid w:val="00034E11"/>
    <w:rsid w:val="000350BC"/>
    <w:rsid w:val="00035130"/>
    <w:rsid w:val="000353E9"/>
    <w:rsid w:val="00035989"/>
    <w:rsid w:val="00035F19"/>
    <w:rsid w:val="000360CB"/>
    <w:rsid w:val="000363E3"/>
    <w:rsid w:val="00036912"/>
    <w:rsid w:val="000369F6"/>
    <w:rsid w:val="00037291"/>
    <w:rsid w:val="0003736D"/>
    <w:rsid w:val="00037C7D"/>
    <w:rsid w:val="00037F09"/>
    <w:rsid w:val="00040302"/>
    <w:rsid w:val="00040339"/>
    <w:rsid w:val="00040532"/>
    <w:rsid w:val="000408AA"/>
    <w:rsid w:val="00040D7F"/>
    <w:rsid w:val="00040DC5"/>
    <w:rsid w:val="00040EB4"/>
    <w:rsid w:val="0004106B"/>
    <w:rsid w:val="000413A2"/>
    <w:rsid w:val="000415FC"/>
    <w:rsid w:val="00041C3B"/>
    <w:rsid w:val="00041D19"/>
    <w:rsid w:val="00041E74"/>
    <w:rsid w:val="00041F32"/>
    <w:rsid w:val="00042081"/>
    <w:rsid w:val="00042381"/>
    <w:rsid w:val="00042395"/>
    <w:rsid w:val="0004261B"/>
    <w:rsid w:val="000426D5"/>
    <w:rsid w:val="00043240"/>
    <w:rsid w:val="00043321"/>
    <w:rsid w:val="0004374F"/>
    <w:rsid w:val="00043969"/>
    <w:rsid w:val="00043B99"/>
    <w:rsid w:val="00043F69"/>
    <w:rsid w:val="000449AF"/>
    <w:rsid w:val="00044AB3"/>
    <w:rsid w:val="00045414"/>
    <w:rsid w:val="000454D6"/>
    <w:rsid w:val="00045AE7"/>
    <w:rsid w:val="00046036"/>
    <w:rsid w:val="000460CE"/>
    <w:rsid w:val="000460E2"/>
    <w:rsid w:val="0004618A"/>
    <w:rsid w:val="00046472"/>
    <w:rsid w:val="00046938"/>
    <w:rsid w:val="00046B96"/>
    <w:rsid w:val="00046BDE"/>
    <w:rsid w:val="00046F93"/>
    <w:rsid w:val="00047001"/>
    <w:rsid w:val="00047002"/>
    <w:rsid w:val="000470AD"/>
    <w:rsid w:val="00047206"/>
    <w:rsid w:val="00047A5F"/>
    <w:rsid w:val="00047FF0"/>
    <w:rsid w:val="00050095"/>
    <w:rsid w:val="00050565"/>
    <w:rsid w:val="0005084D"/>
    <w:rsid w:val="00050B9F"/>
    <w:rsid w:val="00050BFC"/>
    <w:rsid w:val="00050D8D"/>
    <w:rsid w:val="000511CF"/>
    <w:rsid w:val="000517C5"/>
    <w:rsid w:val="00051859"/>
    <w:rsid w:val="0005187B"/>
    <w:rsid w:val="000518BE"/>
    <w:rsid w:val="000519AB"/>
    <w:rsid w:val="00051A75"/>
    <w:rsid w:val="000520BD"/>
    <w:rsid w:val="000520F2"/>
    <w:rsid w:val="00052471"/>
    <w:rsid w:val="00052BEB"/>
    <w:rsid w:val="00053F94"/>
    <w:rsid w:val="0005404E"/>
    <w:rsid w:val="000544F1"/>
    <w:rsid w:val="00054539"/>
    <w:rsid w:val="00054856"/>
    <w:rsid w:val="00054ECC"/>
    <w:rsid w:val="00054EF5"/>
    <w:rsid w:val="0005543B"/>
    <w:rsid w:val="00055A83"/>
    <w:rsid w:val="00055BBE"/>
    <w:rsid w:val="00055F88"/>
    <w:rsid w:val="000561AB"/>
    <w:rsid w:val="0005695C"/>
    <w:rsid w:val="00056A53"/>
    <w:rsid w:val="00056DF1"/>
    <w:rsid w:val="00056F71"/>
    <w:rsid w:val="00057157"/>
    <w:rsid w:val="00057172"/>
    <w:rsid w:val="00057795"/>
    <w:rsid w:val="000578C3"/>
    <w:rsid w:val="00057AFE"/>
    <w:rsid w:val="00060722"/>
    <w:rsid w:val="00060949"/>
    <w:rsid w:val="00060983"/>
    <w:rsid w:val="00060AD4"/>
    <w:rsid w:val="0006192D"/>
    <w:rsid w:val="00061954"/>
    <w:rsid w:val="00061D3A"/>
    <w:rsid w:val="00061E3E"/>
    <w:rsid w:val="00062016"/>
    <w:rsid w:val="000621D4"/>
    <w:rsid w:val="00062604"/>
    <w:rsid w:val="0006273F"/>
    <w:rsid w:val="00062823"/>
    <w:rsid w:val="00062A46"/>
    <w:rsid w:val="00062BC2"/>
    <w:rsid w:val="00062C46"/>
    <w:rsid w:val="00063068"/>
    <w:rsid w:val="0006325B"/>
    <w:rsid w:val="0006361A"/>
    <w:rsid w:val="000640AA"/>
    <w:rsid w:val="00064756"/>
    <w:rsid w:val="00064AB3"/>
    <w:rsid w:val="00065914"/>
    <w:rsid w:val="00065E8C"/>
    <w:rsid w:val="000660DC"/>
    <w:rsid w:val="000661A0"/>
    <w:rsid w:val="000665F0"/>
    <w:rsid w:val="000666E0"/>
    <w:rsid w:val="0006681B"/>
    <w:rsid w:val="0006720A"/>
    <w:rsid w:val="00067425"/>
    <w:rsid w:val="00070007"/>
    <w:rsid w:val="0007027D"/>
    <w:rsid w:val="0007053A"/>
    <w:rsid w:val="0007074B"/>
    <w:rsid w:val="000708F4"/>
    <w:rsid w:val="00070A4D"/>
    <w:rsid w:val="00070A6D"/>
    <w:rsid w:val="00071231"/>
    <w:rsid w:val="00071A70"/>
    <w:rsid w:val="00071F82"/>
    <w:rsid w:val="00072227"/>
    <w:rsid w:val="00072568"/>
    <w:rsid w:val="0007282B"/>
    <w:rsid w:val="00072E0E"/>
    <w:rsid w:val="000734B3"/>
    <w:rsid w:val="0007395B"/>
    <w:rsid w:val="000739B3"/>
    <w:rsid w:val="000739F3"/>
    <w:rsid w:val="00073BC7"/>
    <w:rsid w:val="00073CEE"/>
    <w:rsid w:val="00073D4B"/>
    <w:rsid w:val="00073FE3"/>
    <w:rsid w:val="000740B7"/>
    <w:rsid w:val="000743DC"/>
    <w:rsid w:val="00074437"/>
    <w:rsid w:val="000744C4"/>
    <w:rsid w:val="0007473F"/>
    <w:rsid w:val="000748B1"/>
    <w:rsid w:val="00075763"/>
    <w:rsid w:val="0007645A"/>
    <w:rsid w:val="00076C16"/>
    <w:rsid w:val="00076D86"/>
    <w:rsid w:val="0007769A"/>
    <w:rsid w:val="00077B66"/>
    <w:rsid w:val="00077DF6"/>
    <w:rsid w:val="0008129E"/>
    <w:rsid w:val="00081DDA"/>
    <w:rsid w:val="00082583"/>
    <w:rsid w:val="00082BAF"/>
    <w:rsid w:val="00082FD1"/>
    <w:rsid w:val="0008300D"/>
    <w:rsid w:val="00083B5E"/>
    <w:rsid w:val="0008460B"/>
    <w:rsid w:val="00084B14"/>
    <w:rsid w:val="00084B89"/>
    <w:rsid w:val="00084ED0"/>
    <w:rsid w:val="00084F72"/>
    <w:rsid w:val="0008522C"/>
    <w:rsid w:val="000852DB"/>
    <w:rsid w:val="00085895"/>
    <w:rsid w:val="00085A70"/>
    <w:rsid w:val="00085CAB"/>
    <w:rsid w:val="00085E38"/>
    <w:rsid w:val="000861EA"/>
    <w:rsid w:val="000862D6"/>
    <w:rsid w:val="0008635D"/>
    <w:rsid w:val="00086B71"/>
    <w:rsid w:val="00086BBC"/>
    <w:rsid w:val="00086FC6"/>
    <w:rsid w:val="00087057"/>
    <w:rsid w:val="0008705C"/>
    <w:rsid w:val="000871B8"/>
    <w:rsid w:val="00087643"/>
    <w:rsid w:val="0008764B"/>
    <w:rsid w:val="00087A95"/>
    <w:rsid w:val="00087CD0"/>
    <w:rsid w:val="00087FDD"/>
    <w:rsid w:val="00090301"/>
    <w:rsid w:val="00090CD8"/>
    <w:rsid w:val="00090E5C"/>
    <w:rsid w:val="00091184"/>
    <w:rsid w:val="000912B9"/>
    <w:rsid w:val="00091430"/>
    <w:rsid w:val="000915E0"/>
    <w:rsid w:val="00091EC2"/>
    <w:rsid w:val="000928A9"/>
    <w:rsid w:val="0009291B"/>
    <w:rsid w:val="00092FD2"/>
    <w:rsid w:val="000930EC"/>
    <w:rsid w:val="0009310F"/>
    <w:rsid w:val="000931F8"/>
    <w:rsid w:val="0009326A"/>
    <w:rsid w:val="00093554"/>
    <w:rsid w:val="00093B76"/>
    <w:rsid w:val="00093DAD"/>
    <w:rsid w:val="00093E24"/>
    <w:rsid w:val="000940D6"/>
    <w:rsid w:val="00094164"/>
    <w:rsid w:val="0009418F"/>
    <w:rsid w:val="0009425A"/>
    <w:rsid w:val="00094347"/>
    <w:rsid w:val="0009454B"/>
    <w:rsid w:val="00094628"/>
    <w:rsid w:val="0009491C"/>
    <w:rsid w:val="00094BCD"/>
    <w:rsid w:val="00095960"/>
    <w:rsid w:val="000959D0"/>
    <w:rsid w:val="00096005"/>
    <w:rsid w:val="00096049"/>
    <w:rsid w:val="0009638D"/>
    <w:rsid w:val="000964D9"/>
    <w:rsid w:val="000966A5"/>
    <w:rsid w:val="000967FE"/>
    <w:rsid w:val="00096A8C"/>
    <w:rsid w:val="00096C30"/>
    <w:rsid w:val="00096FB5"/>
    <w:rsid w:val="00097082"/>
    <w:rsid w:val="000970D2"/>
    <w:rsid w:val="0009775C"/>
    <w:rsid w:val="00097FB3"/>
    <w:rsid w:val="000A016F"/>
    <w:rsid w:val="000A049B"/>
    <w:rsid w:val="000A086D"/>
    <w:rsid w:val="000A10A3"/>
    <w:rsid w:val="000A11A4"/>
    <w:rsid w:val="000A1575"/>
    <w:rsid w:val="000A1880"/>
    <w:rsid w:val="000A18DC"/>
    <w:rsid w:val="000A1911"/>
    <w:rsid w:val="000A22E1"/>
    <w:rsid w:val="000A2D5B"/>
    <w:rsid w:val="000A3299"/>
    <w:rsid w:val="000A32F1"/>
    <w:rsid w:val="000A34F7"/>
    <w:rsid w:val="000A35A1"/>
    <w:rsid w:val="000A38E9"/>
    <w:rsid w:val="000A3961"/>
    <w:rsid w:val="000A3EF1"/>
    <w:rsid w:val="000A44B4"/>
    <w:rsid w:val="000A4676"/>
    <w:rsid w:val="000A46AE"/>
    <w:rsid w:val="000A47FD"/>
    <w:rsid w:val="000A4C60"/>
    <w:rsid w:val="000A4F8C"/>
    <w:rsid w:val="000A5245"/>
    <w:rsid w:val="000A5662"/>
    <w:rsid w:val="000A56D0"/>
    <w:rsid w:val="000A5A93"/>
    <w:rsid w:val="000A5FA6"/>
    <w:rsid w:val="000A6962"/>
    <w:rsid w:val="000A6CCD"/>
    <w:rsid w:val="000A6F04"/>
    <w:rsid w:val="000A6FD8"/>
    <w:rsid w:val="000A7201"/>
    <w:rsid w:val="000A72CC"/>
    <w:rsid w:val="000B0095"/>
    <w:rsid w:val="000B0770"/>
    <w:rsid w:val="000B0EFF"/>
    <w:rsid w:val="000B1461"/>
    <w:rsid w:val="000B17D1"/>
    <w:rsid w:val="000B1CE2"/>
    <w:rsid w:val="000B1EA0"/>
    <w:rsid w:val="000B2EC9"/>
    <w:rsid w:val="000B2F92"/>
    <w:rsid w:val="000B3004"/>
    <w:rsid w:val="000B32B9"/>
    <w:rsid w:val="000B3314"/>
    <w:rsid w:val="000B34DC"/>
    <w:rsid w:val="000B378D"/>
    <w:rsid w:val="000B44C5"/>
    <w:rsid w:val="000B45F2"/>
    <w:rsid w:val="000B4A84"/>
    <w:rsid w:val="000B5459"/>
    <w:rsid w:val="000B5B78"/>
    <w:rsid w:val="000B5BAE"/>
    <w:rsid w:val="000B5C11"/>
    <w:rsid w:val="000B6124"/>
    <w:rsid w:val="000B61FE"/>
    <w:rsid w:val="000B6276"/>
    <w:rsid w:val="000B68FE"/>
    <w:rsid w:val="000B6A07"/>
    <w:rsid w:val="000B6C4E"/>
    <w:rsid w:val="000B6CFE"/>
    <w:rsid w:val="000B7283"/>
    <w:rsid w:val="000B7B76"/>
    <w:rsid w:val="000B7BB9"/>
    <w:rsid w:val="000C011E"/>
    <w:rsid w:val="000C033F"/>
    <w:rsid w:val="000C0469"/>
    <w:rsid w:val="000C0732"/>
    <w:rsid w:val="000C17B2"/>
    <w:rsid w:val="000C1873"/>
    <w:rsid w:val="000C19AA"/>
    <w:rsid w:val="000C1A88"/>
    <w:rsid w:val="000C1B52"/>
    <w:rsid w:val="000C1C93"/>
    <w:rsid w:val="000C1CE8"/>
    <w:rsid w:val="000C1E54"/>
    <w:rsid w:val="000C1EC0"/>
    <w:rsid w:val="000C2867"/>
    <w:rsid w:val="000C2990"/>
    <w:rsid w:val="000C2A1B"/>
    <w:rsid w:val="000C3334"/>
    <w:rsid w:val="000C421B"/>
    <w:rsid w:val="000C46F4"/>
    <w:rsid w:val="000C494B"/>
    <w:rsid w:val="000C4B0C"/>
    <w:rsid w:val="000C4FE4"/>
    <w:rsid w:val="000C5127"/>
    <w:rsid w:val="000C53CA"/>
    <w:rsid w:val="000C5962"/>
    <w:rsid w:val="000C5C64"/>
    <w:rsid w:val="000C5EE3"/>
    <w:rsid w:val="000C5EEC"/>
    <w:rsid w:val="000C616F"/>
    <w:rsid w:val="000C6601"/>
    <w:rsid w:val="000C68C3"/>
    <w:rsid w:val="000C6BE4"/>
    <w:rsid w:val="000C7251"/>
    <w:rsid w:val="000C739C"/>
    <w:rsid w:val="000C7722"/>
    <w:rsid w:val="000C7A8D"/>
    <w:rsid w:val="000C7B59"/>
    <w:rsid w:val="000C7FD1"/>
    <w:rsid w:val="000D032A"/>
    <w:rsid w:val="000D0C55"/>
    <w:rsid w:val="000D1047"/>
    <w:rsid w:val="000D12A5"/>
    <w:rsid w:val="000D1640"/>
    <w:rsid w:val="000D1F50"/>
    <w:rsid w:val="000D2530"/>
    <w:rsid w:val="000D2B3A"/>
    <w:rsid w:val="000D2C2C"/>
    <w:rsid w:val="000D2E30"/>
    <w:rsid w:val="000D3097"/>
    <w:rsid w:val="000D31CC"/>
    <w:rsid w:val="000D33E4"/>
    <w:rsid w:val="000D3526"/>
    <w:rsid w:val="000D36CE"/>
    <w:rsid w:val="000D38F5"/>
    <w:rsid w:val="000D3D44"/>
    <w:rsid w:val="000D3E00"/>
    <w:rsid w:val="000D3FCF"/>
    <w:rsid w:val="000D4980"/>
    <w:rsid w:val="000D4B28"/>
    <w:rsid w:val="000D4B78"/>
    <w:rsid w:val="000D52BA"/>
    <w:rsid w:val="000D5312"/>
    <w:rsid w:val="000D53AC"/>
    <w:rsid w:val="000D568D"/>
    <w:rsid w:val="000D5A47"/>
    <w:rsid w:val="000D5FEB"/>
    <w:rsid w:val="000D6417"/>
    <w:rsid w:val="000D6B01"/>
    <w:rsid w:val="000D6B26"/>
    <w:rsid w:val="000D6C0C"/>
    <w:rsid w:val="000D6EA6"/>
    <w:rsid w:val="000D789C"/>
    <w:rsid w:val="000D7C78"/>
    <w:rsid w:val="000E0191"/>
    <w:rsid w:val="000E0631"/>
    <w:rsid w:val="000E082A"/>
    <w:rsid w:val="000E0E45"/>
    <w:rsid w:val="000E0F64"/>
    <w:rsid w:val="000E21E1"/>
    <w:rsid w:val="000E2387"/>
    <w:rsid w:val="000E2422"/>
    <w:rsid w:val="000E2806"/>
    <w:rsid w:val="000E2B38"/>
    <w:rsid w:val="000E2D49"/>
    <w:rsid w:val="000E30B9"/>
    <w:rsid w:val="000E3100"/>
    <w:rsid w:val="000E34BD"/>
    <w:rsid w:val="000E36D9"/>
    <w:rsid w:val="000E3998"/>
    <w:rsid w:val="000E39AB"/>
    <w:rsid w:val="000E4337"/>
    <w:rsid w:val="000E436D"/>
    <w:rsid w:val="000E48C4"/>
    <w:rsid w:val="000E4968"/>
    <w:rsid w:val="000E4B78"/>
    <w:rsid w:val="000E4B7E"/>
    <w:rsid w:val="000E4C0B"/>
    <w:rsid w:val="000E4D68"/>
    <w:rsid w:val="000E4ED7"/>
    <w:rsid w:val="000E53E7"/>
    <w:rsid w:val="000E5473"/>
    <w:rsid w:val="000E54DB"/>
    <w:rsid w:val="000E581D"/>
    <w:rsid w:val="000E5B80"/>
    <w:rsid w:val="000E5C7E"/>
    <w:rsid w:val="000E60DD"/>
    <w:rsid w:val="000E6213"/>
    <w:rsid w:val="000E6552"/>
    <w:rsid w:val="000E6564"/>
    <w:rsid w:val="000E6C80"/>
    <w:rsid w:val="000F01E1"/>
    <w:rsid w:val="000F02E9"/>
    <w:rsid w:val="000F02F6"/>
    <w:rsid w:val="000F0776"/>
    <w:rsid w:val="000F0F12"/>
    <w:rsid w:val="000F1121"/>
    <w:rsid w:val="000F122D"/>
    <w:rsid w:val="000F13FA"/>
    <w:rsid w:val="000F1987"/>
    <w:rsid w:val="000F20DD"/>
    <w:rsid w:val="000F2A21"/>
    <w:rsid w:val="000F2B93"/>
    <w:rsid w:val="000F2E27"/>
    <w:rsid w:val="000F2EFA"/>
    <w:rsid w:val="000F302C"/>
    <w:rsid w:val="000F34CA"/>
    <w:rsid w:val="000F35A8"/>
    <w:rsid w:val="000F361E"/>
    <w:rsid w:val="000F3740"/>
    <w:rsid w:val="000F375B"/>
    <w:rsid w:val="000F3860"/>
    <w:rsid w:val="000F3D96"/>
    <w:rsid w:val="000F4595"/>
    <w:rsid w:val="000F45F6"/>
    <w:rsid w:val="000F48E2"/>
    <w:rsid w:val="000F4987"/>
    <w:rsid w:val="000F4BAA"/>
    <w:rsid w:val="000F5178"/>
    <w:rsid w:val="000F51DA"/>
    <w:rsid w:val="000F54E0"/>
    <w:rsid w:val="000F5CA9"/>
    <w:rsid w:val="000F6165"/>
    <w:rsid w:val="000F62C5"/>
    <w:rsid w:val="000F65C7"/>
    <w:rsid w:val="000F668E"/>
    <w:rsid w:val="000F70F0"/>
    <w:rsid w:val="000F79F0"/>
    <w:rsid w:val="000F7B0C"/>
    <w:rsid w:val="000F7D31"/>
    <w:rsid w:val="000F7E6C"/>
    <w:rsid w:val="001001E6"/>
    <w:rsid w:val="0010028F"/>
    <w:rsid w:val="00100AD6"/>
    <w:rsid w:val="00100D24"/>
    <w:rsid w:val="00101430"/>
    <w:rsid w:val="001016DA"/>
    <w:rsid w:val="00101703"/>
    <w:rsid w:val="00101921"/>
    <w:rsid w:val="00101B7C"/>
    <w:rsid w:val="00101BBB"/>
    <w:rsid w:val="00101D23"/>
    <w:rsid w:val="00102137"/>
    <w:rsid w:val="00102277"/>
    <w:rsid w:val="001023D2"/>
    <w:rsid w:val="00103124"/>
    <w:rsid w:val="00103781"/>
    <w:rsid w:val="00103B0F"/>
    <w:rsid w:val="00103D91"/>
    <w:rsid w:val="00103DDE"/>
    <w:rsid w:val="00103E9C"/>
    <w:rsid w:val="001041C3"/>
    <w:rsid w:val="00104690"/>
    <w:rsid w:val="00104B40"/>
    <w:rsid w:val="00104B7C"/>
    <w:rsid w:val="00104D76"/>
    <w:rsid w:val="001052C7"/>
    <w:rsid w:val="0010545E"/>
    <w:rsid w:val="0010577D"/>
    <w:rsid w:val="00105B7B"/>
    <w:rsid w:val="00105EA7"/>
    <w:rsid w:val="00106411"/>
    <w:rsid w:val="00106487"/>
    <w:rsid w:val="00106571"/>
    <w:rsid w:val="00106996"/>
    <w:rsid w:val="00106A7A"/>
    <w:rsid w:val="00106BDB"/>
    <w:rsid w:val="001076F2"/>
    <w:rsid w:val="0010784E"/>
    <w:rsid w:val="00107891"/>
    <w:rsid w:val="00107B6B"/>
    <w:rsid w:val="00107DB5"/>
    <w:rsid w:val="00110417"/>
    <w:rsid w:val="0011065F"/>
    <w:rsid w:val="00110A85"/>
    <w:rsid w:val="00110DD5"/>
    <w:rsid w:val="001111C7"/>
    <w:rsid w:val="0011176F"/>
    <w:rsid w:val="0011180B"/>
    <w:rsid w:val="00111890"/>
    <w:rsid w:val="00111A25"/>
    <w:rsid w:val="00111B8E"/>
    <w:rsid w:val="00112391"/>
    <w:rsid w:val="001123D8"/>
    <w:rsid w:val="001123EB"/>
    <w:rsid w:val="0011253F"/>
    <w:rsid w:val="0011259F"/>
    <w:rsid w:val="00112ED0"/>
    <w:rsid w:val="001130B0"/>
    <w:rsid w:val="00113825"/>
    <w:rsid w:val="001138CB"/>
    <w:rsid w:val="001139DE"/>
    <w:rsid w:val="00113AE3"/>
    <w:rsid w:val="00113B6D"/>
    <w:rsid w:val="00113BA3"/>
    <w:rsid w:val="00113E93"/>
    <w:rsid w:val="001142EC"/>
    <w:rsid w:val="00114417"/>
    <w:rsid w:val="0011448E"/>
    <w:rsid w:val="0011497D"/>
    <w:rsid w:val="00114BC2"/>
    <w:rsid w:val="00114D56"/>
    <w:rsid w:val="001150C1"/>
    <w:rsid w:val="00115121"/>
    <w:rsid w:val="001152C9"/>
    <w:rsid w:val="001164CB"/>
    <w:rsid w:val="00116515"/>
    <w:rsid w:val="00116AAE"/>
    <w:rsid w:val="00116C78"/>
    <w:rsid w:val="00116D3D"/>
    <w:rsid w:val="001170B1"/>
    <w:rsid w:val="0011795C"/>
    <w:rsid w:val="00117B0C"/>
    <w:rsid w:val="00117BAE"/>
    <w:rsid w:val="00117E54"/>
    <w:rsid w:val="00120263"/>
    <w:rsid w:val="001205E6"/>
    <w:rsid w:val="001206D4"/>
    <w:rsid w:val="00120976"/>
    <w:rsid w:val="00120B2A"/>
    <w:rsid w:val="00120BA4"/>
    <w:rsid w:val="00120DC7"/>
    <w:rsid w:val="0012127F"/>
    <w:rsid w:val="00121286"/>
    <w:rsid w:val="001215E3"/>
    <w:rsid w:val="00121666"/>
    <w:rsid w:val="00121E8F"/>
    <w:rsid w:val="0012202E"/>
    <w:rsid w:val="0012272E"/>
    <w:rsid w:val="00122ABF"/>
    <w:rsid w:val="00122BA3"/>
    <w:rsid w:val="00122CBE"/>
    <w:rsid w:val="00122CD7"/>
    <w:rsid w:val="0012340D"/>
    <w:rsid w:val="00123539"/>
    <w:rsid w:val="0012381E"/>
    <w:rsid w:val="00123A4A"/>
    <w:rsid w:val="00124426"/>
    <w:rsid w:val="001245F9"/>
    <w:rsid w:val="00124781"/>
    <w:rsid w:val="00124AF0"/>
    <w:rsid w:val="00124EAC"/>
    <w:rsid w:val="001250D2"/>
    <w:rsid w:val="001251EC"/>
    <w:rsid w:val="0012552A"/>
    <w:rsid w:val="001258EC"/>
    <w:rsid w:val="00125977"/>
    <w:rsid w:val="00125D70"/>
    <w:rsid w:val="00125E3F"/>
    <w:rsid w:val="0012667F"/>
    <w:rsid w:val="00126BF3"/>
    <w:rsid w:val="00126C22"/>
    <w:rsid w:val="00127302"/>
    <w:rsid w:val="0012734F"/>
    <w:rsid w:val="00127C8E"/>
    <w:rsid w:val="00130232"/>
    <w:rsid w:val="00130244"/>
    <w:rsid w:val="00130497"/>
    <w:rsid w:val="001306C2"/>
    <w:rsid w:val="00130A08"/>
    <w:rsid w:val="00130AB5"/>
    <w:rsid w:val="00130B76"/>
    <w:rsid w:val="00130BC2"/>
    <w:rsid w:val="00130EAF"/>
    <w:rsid w:val="00130F18"/>
    <w:rsid w:val="00130FA3"/>
    <w:rsid w:val="0013237D"/>
    <w:rsid w:val="00132DB4"/>
    <w:rsid w:val="001335FA"/>
    <w:rsid w:val="00133617"/>
    <w:rsid w:val="00133D23"/>
    <w:rsid w:val="00133DC8"/>
    <w:rsid w:val="0013472D"/>
    <w:rsid w:val="00134AC5"/>
    <w:rsid w:val="00134C52"/>
    <w:rsid w:val="001355F4"/>
    <w:rsid w:val="00135711"/>
    <w:rsid w:val="001357BE"/>
    <w:rsid w:val="00135BEF"/>
    <w:rsid w:val="00135EB5"/>
    <w:rsid w:val="001360A2"/>
    <w:rsid w:val="00136413"/>
    <w:rsid w:val="00136B35"/>
    <w:rsid w:val="00136D89"/>
    <w:rsid w:val="00137281"/>
    <w:rsid w:val="00137718"/>
    <w:rsid w:val="0013777C"/>
    <w:rsid w:val="001377B5"/>
    <w:rsid w:val="001378E2"/>
    <w:rsid w:val="00140029"/>
    <w:rsid w:val="001401A9"/>
    <w:rsid w:val="001402A1"/>
    <w:rsid w:val="001403C9"/>
    <w:rsid w:val="001404F6"/>
    <w:rsid w:val="001406F7"/>
    <w:rsid w:val="00140B48"/>
    <w:rsid w:val="0014149C"/>
    <w:rsid w:val="001414E1"/>
    <w:rsid w:val="0014193E"/>
    <w:rsid w:val="00141AA3"/>
    <w:rsid w:val="001421B2"/>
    <w:rsid w:val="001426FE"/>
    <w:rsid w:val="00142800"/>
    <w:rsid w:val="00143340"/>
    <w:rsid w:val="00143576"/>
    <w:rsid w:val="00143D17"/>
    <w:rsid w:val="00143D7C"/>
    <w:rsid w:val="00143E7D"/>
    <w:rsid w:val="001440AF"/>
    <w:rsid w:val="001442D6"/>
    <w:rsid w:val="001443D4"/>
    <w:rsid w:val="001445F0"/>
    <w:rsid w:val="00144893"/>
    <w:rsid w:val="001449DC"/>
    <w:rsid w:val="00144B28"/>
    <w:rsid w:val="0014513A"/>
    <w:rsid w:val="00145D74"/>
    <w:rsid w:val="00146803"/>
    <w:rsid w:val="00146DDD"/>
    <w:rsid w:val="00147290"/>
    <w:rsid w:val="001472A7"/>
    <w:rsid w:val="001472C5"/>
    <w:rsid w:val="00147982"/>
    <w:rsid w:val="001479B7"/>
    <w:rsid w:val="00147BD9"/>
    <w:rsid w:val="00147C71"/>
    <w:rsid w:val="00147F61"/>
    <w:rsid w:val="001500CA"/>
    <w:rsid w:val="00150262"/>
    <w:rsid w:val="00150274"/>
    <w:rsid w:val="0015046E"/>
    <w:rsid w:val="00150712"/>
    <w:rsid w:val="00150826"/>
    <w:rsid w:val="001508F8"/>
    <w:rsid w:val="001509B0"/>
    <w:rsid w:val="001509D7"/>
    <w:rsid w:val="001509DC"/>
    <w:rsid w:val="00150A4D"/>
    <w:rsid w:val="00150F13"/>
    <w:rsid w:val="001511FB"/>
    <w:rsid w:val="001513A1"/>
    <w:rsid w:val="001515D7"/>
    <w:rsid w:val="001517D7"/>
    <w:rsid w:val="00151BE0"/>
    <w:rsid w:val="00152687"/>
    <w:rsid w:val="00152778"/>
    <w:rsid w:val="00152908"/>
    <w:rsid w:val="00152F4D"/>
    <w:rsid w:val="001534BE"/>
    <w:rsid w:val="0015365D"/>
    <w:rsid w:val="00153B66"/>
    <w:rsid w:val="00154268"/>
    <w:rsid w:val="001544BF"/>
    <w:rsid w:val="00154534"/>
    <w:rsid w:val="00154802"/>
    <w:rsid w:val="00154C7B"/>
    <w:rsid w:val="00155415"/>
    <w:rsid w:val="00155884"/>
    <w:rsid w:val="0015596F"/>
    <w:rsid w:val="001560CC"/>
    <w:rsid w:val="001567A0"/>
    <w:rsid w:val="00156B95"/>
    <w:rsid w:val="00156EE6"/>
    <w:rsid w:val="00157297"/>
    <w:rsid w:val="0015750C"/>
    <w:rsid w:val="00157A8E"/>
    <w:rsid w:val="00157C3C"/>
    <w:rsid w:val="00157D23"/>
    <w:rsid w:val="00157DFA"/>
    <w:rsid w:val="00157FEF"/>
    <w:rsid w:val="00160010"/>
    <w:rsid w:val="0016021F"/>
    <w:rsid w:val="00160445"/>
    <w:rsid w:val="0016063B"/>
    <w:rsid w:val="0016069E"/>
    <w:rsid w:val="001607C2"/>
    <w:rsid w:val="00160B02"/>
    <w:rsid w:val="00160E33"/>
    <w:rsid w:val="00160F0A"/>
    <w:rsid w:val="00161175"/>
    <w:rsid w:val="00161404"/>
    <w:rsid w:val="00162398"/>
    <w:rsid w:val="001625E2"/>
    <w:rsid w:val="00162790"/>
    <w:rsid w:val="0016353E"/>
    <w:rsid w:val="00163933"/>
    <w:rsid w:val="00163983"/>
    <w:rsid w:val="00163A10"/>
    <w:rsid w:val="00164175"/>
    <w:rsid w:val="00164189"/>
    <w:rsid w:val="00164369"/>
    <w:rsid w:val="001647A7"/>
    <w:rsid w:val="00164952"/>
    <w:rsid w:val="00164AB7"/>
    <w:rsid w:val="00164E45"/>
    <w:rsid w:val="0016513F"/>
    <w:rsid w:val="0016521B"/>
    <w:rsid w:val="00165B69"/>
    <w:rsid w:val="00166254"/>
    <w:rsid w:val="001664F5"/>
    <w:rsid w:val="001666CF"/>
    <w:rsid w:val="00166B22"/>
    <w:rsid w:val="00166D3D"/>
    <w:rsid w:val="001670E4"/>
    <w:rsid w:val="0016728D"/>
    <w:rsid w:val="00167ADA"/>
    <w:rsid w:val="00167C89"/>
    <w:rsid w:val="00167E4B"/>
    <w:rsid w:val="001700A4"/>
    <w:rsid w:val="0017022D"/>
    <w:rsid w:val="00170882"/>
    <w:rsid w:val="00170A07"/>
    <w:rsid w:val="00170A9E"/>
    <w:rsid w:val="00170BCA"/>
    <w:rsid w:val="00171033"/>
    <w:rsid w:val="001712C4"/>
    <w:rsid w:val="0017157D"/>
    <w:rsid w:val="001716C9"/>
    <w:rsid w:val="001719D7"/>
    <w:rsid w:val="00171BD6"/>
    <w:rsid w:val="00171F6F"/>
    <w:rsid w:val="00172300"/>
    <w:rsid w:val="00172358"/>
    <w:rsid w:val="00172407"/>
    <w:rsid w:val="0017247F"/>
    <w:rsid w:val="001729BD"/>
    <w:rsid w:val="001729FF"/>
    <w:rsid w:val="00172BC5"/>
    <w:rsid w:val="00172C7E"/>
    <w:rsid w:val="00172CED"/>
    <w:rsid w:val="0017323B"/>
    <w:rsid w:val="001732C5"/>
    <w:rsid w:val="001735BE"/>
    <w:rsid w:val="00173D3A"/>
    <w:rsid w:val="001740EC"/>
    <w:rsid w:val="00174353"/>
    <w:rsid w:val="00174362"/>
    <w:rsid w:val="0017478B"/>
    <w:rsid w:val="0017492C"/>
    <w:rsid w:val="00174A37"/>
    <w:rsid w:val="001750A7"/>
    <w:rsid w:val="00175144"/>
    <w:rsid w:val="0017548C"/>
    <w:rsid w:val="0017549F"/>
    <w:rsid w:val="001758AB"/>
    <w:rsid w:val="00175C87"/>
    <w:rsid w:val="001760D4"/>
    <w:rsid w:val="0017621A"/>
    <w:rsid w:val="00176639"/>
    <w:rsid w:val="00176727"/>
    <w:rsid w:val="00176C3C"/>
    <w:rsid w:val="00176C51"/>
    <w:rsid w:val="00176D58"/>
    <w:rsid w:val="001770F3"/>
    <w:rsid w:val="001771E6"/>
    <w:rsid w:val="00177351"/>
    <w:rsid w:val="00177881"/>
    <w:rsid w:val="00177975"/>
    <w:rsid w:val="00177AC1"/>
    <w:rsid w:val="00177C55"/>
    <w:rsid w:val="0018026B"/>
    <w:rsid w:val="0018048B"/>
    <w:rsid w:val="001810D3"/>
    <w:rsid w:val="0018168A"/>
    <w:rsid w:val="001816E2"/>
    <w:rsid w:val="001817E6"/>
    <w:rsid w:val="001819B4"/>
    <w:rsid w:val="00181A48"/>
    <w:rsid w:val="00181CF9"/>
    <w:rsid w:val="00181D35"/>
    <w:rsid w:val="00181EA6"/>
    <w:rsid w:val="001823E4"/>
    <w:rsid w:val="001825F5"/>
    <w:rsid w:val="0018289A"/>
    <w:rsid w:val="00183173"/>
    <w:rsid w:val="001834CC"/>
    <w:rsid w:val="00183825"/>
    <w:rsid w:val="00183868"/>
    <w:rsid w:val="00183962"/>
    <w:rsid w:val="00183F9E"/>
    <w:rsid w:val="001845DA"/>
    <w:rsid w:val="00184876"/>
    <w:rsid w:val="00184D97"/>
    <w:rsid w:val="00185D4F"/>
    <w:rsid w:val="00185FF6"/>
    <w:rsid w:val="00186187"/>
    <w:rsid w:val="001864EB"/>
    <w:rsid w:val="0018696C"/>
    <w:rsid w:val="00186B58"/>
    <w:rsid w:val="00186C59"/>
    <w:rsid w:val="00186D22"/>
    <w:rsid w:val="00186DB5"/>
    <w:rsid w:val="00186DB8"/>
    <w:rsid w:val="00186DDF"/>
    <w:rsid w:val="00186E85"/>
    <w:rsid w:val="001877BC"/>
    <w:rsid w:val="00187A2D"/>
    <w:rsid w:val="001900FA"/>
    <w:rsid w:val="00190225"/>
    <w:rsid w:val="001903FA"/>
    <w:rsid w:val="001904F9"/>
    <w:rsid w:val="00190750"/>
    <w:rsid w:val="00190B6C"/>
    <w:rsid w:val="0019158D"/>
    <w:rsid w:val="00191DC6"/>
    <w:rsid w:val="0019208E"/>
    <w:rsid w:val="001925DB"/>
    <w:rsid w:val="00192A5B"/>
    <w:rsid w:val="00192EA7"/>
    <w:rsid w:val="001933B2"/>
    <w:rsid w:val="00193411"/>
    <w:rsid w:val="001937D1"/>
    <w:rsid w:val="0019382D"/>
    <w:rsid w:val="001939E1"/>
    <w:rsid w:val="00193C6F"/>
    <w:rsid w:val="0019490B"/>
    <w:rsid w:val="00194B1B"/>
    <w:rsid w:val="00194E8F"/>
    <w:rsid w:val="00194ED2"/>
    <w:rsid w:val="00194F91"/>
    <w:rsid w:val="00195058"/>
    <w:rsid w:val="0019509C"/>
    <w:rsid w:val="0019521E"/>
    <w:rsid w:val="00195363"/>
    <w:rsid w:val="00195A4A"/>
    <w:rsid w:val="00195B21"/>
    <w:rsid w:val="00195C39"/>
    <w:rsid w:val="00195F0A"/>
    <w:rsid w:val="00195FF5"/>
    <w:rsid w:val="001964DA"/>
    <w:rsid w:val="00196649"/>
    <w:rsid w:val="0019692A"/>
    <w:rsid w:val="00196A24"/>
    <w:rsid w:val="00196DBF"/>
    <w:rsid w:val="00196F14"/>
    <w:rsid w:val="0019703B"/>
    <w:rsid w:val="00197992"/>
    <w:rsid w:val="00197BEC"/>
    <w:rsid w:val="00197DD3"/>
    <w:rsid w:val="00197E15"/>
    <w:rsid w:val="001A0396"/>
    <w:rsid w:val="001A0438"/>
    <w:rsid w:val="001A06A9"/>
    <w:rsid w:val="001A0802"/>
    <w:rsid w:val="001A0881"/>
    <w:rsid w:val="001A0D7E"/>
    <w:rsid w:val="001A0E73"/>
    <w:rsid w:val="001A0FDD"/>
    <w:rsid w:val="001A1096"/>
    <w:rsid w:val="001A1306"/>
    <w:rsid w:val="001A17BB"/>
    <w:rsid w:val="001A2023"/>
    <w:rsid w:val="001A21DB"/>
    <w:rsid w:val="001A21F1"/>
    <w:rsid w:val="001A25EB"/>
    <w:rsid w:val="001A2719"/>
    <w:rsid w:val="001A2A36"/>
    <w:rsid w:val="001A2C73"/>
    <w:rsid w:val="001A31F1"/>
    <w:rsid w:val="001A3215"/>
    <w:rsid w:val="001A3D44"/>
    <w:rsid w:val="001A3E85"/>
    <w:rsid w:val="001A4061"/>
    <w:rsid w:val="001A4631"/>
    <w:rsid w:val="001A4730"/>
    <w:rsid w:val="001A4E3F"/>
    <w:rsid w:val="001A4F63"/>
    <w:rsid w:val="001A5007"/>
    <w:rsid w:val="001A5856"/>
    <w:rsid w:val="001A5A80"/>
    <w:rsid w:val="001A5B86"/>
    <w:rsid w:val="001A5E86"/>
    <w:rsid w:val="001A68C1"/>
    <w:rsid w:val="001A6D5B"/>
    <w:rsid w:val="001A708E"/>
    <w:rsid w:val="001A72B8"/>
    <w:rsid w:val="001A739A"/>
    <w:rsid w:val="001A7539"/>
    <w:rsid w:val="001A7781"/>
    <w:rsid w:val="001A7C48"/>
    <w:rsid w:val="001A7C75"/>
    <w:rsid w:val="001A7D4D"/>
    <w:rsid w:val="001A7D9F"/>
    <w:rsid w:val="001B0111"/>
    <w:rsid w:val="001B025D"/>
    <w:rsid w:val="001B058C"/>
    <w:rsid w:val="001B05CA"/>
    <w:rsid w:val="001B0E7C"/>
    <w:rsid w:val="001B1129"/>
    <w:rsid w:val="001B1685"/>
    <w:rsid w:val="001B1962"/>
    <w:rsid w:val="001B1B11"/>
    <w:rsid w:val="001B1CC0"/>
    <w:rsid w:val="001B1DB8"/>
    <w:rsid w:val="001B1E83"/>
    <w:rsid w:val="001B26B2"/>
    <w:rsid w:val="001B29E0"/>
    <w:rsid w:val="001B2AD7"/>
    <w:rsid w:val="001B2EC2"/>
    <w:rsid w:val="001B3672"/>
    <w:rsid w:val="001B3C47"/>
    <w:rsid w:val="001B3CC3"/>
    <w:rsid w:val="001B405A"/>
    <w:rsid w:val="001B4477"/>
    <w:rsid w:val="001B457F"/>
    <w:rsid w:val="001B4B86"/>
    <w:rsid w:val="001B4BE3"/>
    <w:rsid w:val="001B4FF3"/>
    <w:rsid w:val="001B5003"/>
    <w:rsid w:val="001B56D2"/>
    <w:rsid w:val="001B5793"/>
    <w:rsid w:val="001B5AC2"/>
    <w:rsid w:val="001B5EE8"/>
    <w:rsid w:val="001B5EFD"/>
    <w:rsid w:val="001B601A"/>
    <w:rsid w:val="001B624B"/>
    <w:rsid w:val="001B663C"/>
    <w:rsid w:val="001B6649"/>
    <w:rsid w:val="001B6943"/>
    <w:rsid w:val="001B6EFD"/>
    <w:rsid w:val="001B7411"/>
    <w:rsid w:val="001B7C86"/>
    <w:rsid w:val="001C03C7"/>
    <w:rsid w:val="001C0830"/>
    <w:rsid w:val="001C0BFE"/>
    <w:rsid w:val="001C0C2B"/>
    <w:rsid w:val="001C0D9F"/>
    <w:rsid w:val="001C1740"/>
    <w:rsid w:val="001C1D09"/>
    <w:rsid w:val="001C214E"/>
    <w:rsid w:val="001C21FE"/>
    <w:rsid w:val="001C22DD"/>
    <w:rsid w:val="001C2692"/>
    <w:rsid w:val="001C2D72"/>
    <w:rsid w:val="001C2DD4"/>
    <w:rsid w:val="001C2F9E"/>
    <w:rsid w:val="001C313C"/>
    <w:rsid w:val="001C3174"/>
    <w:rsid w:val="001C3BAB"/>
    <w:rsid w:val="001C3D4C"/>
    <w:rsid w:val="001C3DE8"/>
    <w:rsid w:val="001C4527"/>
    <w:rsid w:val="001C4811"/>
    <w:rsid w:val="001C5264"/>
    <w:rsid w:val="001C5423"/>
    <w:rsid w:val="001C54E2"/>
    <w:rsid w:val="001C550E"/>
    <w:rsid w:val="001C56A3"/>
    <w:rsid w:val="001C57D5"/>
    <w:rsid w:val="001C5F23"/>
    <w:rsid w:val="001C61E8"/>
    <w:rsid w:val="001C6E14"/>
    <w:rsid w:val="001C7020"/>
    <w:rsid w:val="001C715B"/>
    <w:rsid w:val="001C732E"/>
    <w:rsid w:val="001C7CD8"/>
    <w:rsid w:val="001C7E41"/>
    <w:rsid w:val="001C7E96"/>
    <w:rsid w:val="001D01BA"/>
    <w:rsid w:val="001D04D9"/>
    <w:rsid w:val="001D0F2C"/>
    <w:rsid w:val="001D11A2"/>
    <w:rsid w:val="001D13FB"/>
    <w:rsid w:val="001D157D"/>
    <w:rsid w:val="001D16A4"/>
    <w:rsid w:val="001D172B"/>
    <w:rsid w:val="001D1A18"/>
    <w:rsid w:val="001D1A6B"/>
    <w:rsid w:val="001D1DE8"/>
    <w:rsid w:val="001D2050"/>
    <w:rsid w:val="001D2146"/>
    <w:rsid w:val="001D22B3"/>
    <w:rsid w:val="001D2331"/>
    <w:rsid w:val="001D24A9"/>
    <w:rsid w:val="001D2733"/>
    <w:rsid w:val="001D2737"/>
    <w:rsid w:val="001D27D2"/>
    <w:rsid w:val="001D2928"/>
    <w:rsid w:val="001D2C92"/>
    <w:rsid w:val="001D2CDB"/>
    <w:rsid w:val="001D2D13"/>
    <w:rsid w:val="001D305B"/>
    <w:rsid w:val="001D305E"/>
    <w:rsid w:val="001D30C1"/>
    <w:rsid w:val="001D31B3"/>
    <w:rsid w:val="001D31C5"/>
    <w:rsid w:val="001D3286"/>
    <w:rsid w:val="001D332C"/>
    <w:rsid w:val="001D3573"/>
    <w:rsid w:val="001D35BC"/>
    <w:rsid w:val="001D36A4"/>
    <w:rsid w:val="001D3A50"/>
    <w:rsid w:val="001D3B33"/>
    <w:rsid w:val="001D3D25"/>
    <w:rsid w:val="001D3D2D"/>
    <w:rsid w:val="001D4229"/>
    <w:rsid w:val="001D4338"/>
    <w:rsid w:val="001D450F"/>
    <w:rsid w:val="001D4834"/>
    <w:rsid w:val="001D4E0B"/>
    <w:rsid w:val="001D560C"/>
    <w:rsid w:val="001D563F"/>
    <w:rsid w:val="001D586B"/>
    <w:rsid w:val="001D5A00"/>
    <w:rsid w:val="001D5C75"/>
    <w:rsid w:val="001D6014"/>
    <w:rsid w:val="001D63AB"/>
    <w:rsid w:val="001D673D"/>
    <w:rsid w:val="001D6C5C"/>
    <w:rsid w:val="001D6E9F"/>
    <w:rsid w:val="001D6FCB"/>
    <w:rsid w:val="001D71E9"/>
    <w:rsid w:val="001D74BF"/>
    <w:rsid w:val="001D7AF6"/>
    <w:rsid w:val="001E01BA"/>
    <w:rsid w:val="001E0285"/>
    <w:rsid w:val="001E0447"/>
    <w:rsid w:val="001E048A"/>
    <w:rsid w:val="001E056A"/>
    <w:rsid w:val="001E0C47"/>
    <w:rsid w:val="001E0CF4"/>
    <w:rsid w:val="001E0DE1"/>
    <w:rsid w:val="001E183E"/>
    <w:rsid w:val="001E1A7C"/>
    <w:rsid w:val="001E3039"/>
    <w:rsid w:val="001E313B"/>
    <w:rsid w:val="001E35B3"/>
    <w:rsid w:val="001E38E0"/>
    <w:rsid w:val="001E3C2B"/>
    <w:rsid w:val="001E4135"/>
    <w:rsid w:val="001E4AE4"/>
    <w:rsid w:val="001E4B5B"/>
    <w:rsid w:val="001E4B8F"/>
    <w:rsid w:val="001E4D61"/>
    <w:rsid w:val="001E4DD5"/>
    <w:rsid w:val="001E51CE"/>
    <w:rsid w:val="001E5615"/>
    <w:rsid w:val="001E62A5"/>
    <w:rsid w:val="001E62B5"/>
    <w:rsid w:val="001E63E8"/>
    <w:rsid w:val="001E6535"/>
    <w:rsid w:val="001E668B"/>
    <w:rsid w:val="001E6A2E"/>
    <w:rsid w:val="001E6A3B"/>
    <w:rsid w:val="001E6AF1"/>
    <w:rsid w:val="001E6C4A"/>
    <w:rsid w:val="001E6E30"/>
    <w:rsid w:val="001E788B"/>
    <w:rsid w:val="001E79F9"/>
    <w:rsid w:val="001E7B46"/>
    <w:rsid w:val="001F03EA"/>
    <w:rsid w:val="001F0420"/>
    <w:rsid w:val="001F067D"/>
    <w:rsid w:val="001F07B9"/>
    <w:rsid w:val="001F0976"/>
    <w:rsid w:val="001F0B42"/>
    <w:rsid w:val="001F0E9A"/>
    <w:rsid w:val="001F0EBE"/>
    <w:rsid w:val="001F0FA9"/>
    <w:rsid w:val="001F1026"/>
    <w:rsid w:val="001F1102"/>
    <w:rsid w:val="001F1129"/>
    <w:rsid w:val="001F1244"/>
    <w:rsid w:val="001F131D"/>
    <w:rsid w:val="001F1508"/>
    <w:rsid w:val="001F1AD9"/>
    <w:rsid w:val="001F1C8D"/>
    <w:rsid w:val="001F25C0"/>
    <w:rsid w:val="001F2642"/>
    <w:rsid w:val="001F2DD6"/>
    <w:rsid w:val="001F3043"/>
    <w:rsid w:val="001F3166"/>
    <w:rsid w:val="001F38C7"/>
    <w:rsid w:val="001F3B54"/>
    <w:rsid w:val="001F3EA5"/>
    <w:rsid w:val="001F3FA0"/>
    <w:rsid w:val="001F416C"/>
    <w:rsid w:val="001F435F"/>
    <w:rsid w:val="001F444B"/>
    <w:rsid w:val="001F4989"/>
    <w:rsid w:val="001F4BF1"/>
    <w:rsid w:val="001F537C"/>
    <w:rsid w:val="001F563A"/>
    <w:rsid w:val="001F5BE8"/>
    <w:rsid w:val="001F6463"/>
    <w:rsid w:val="001F662F"/>
    <w:rsid w:val="001F6A48"/>
    <w:rsid w:val="001F753B"/>
    <w:rsid w:val="001F7849"/>
    <w:rsid w:val="001F7AE8"/>
    <w:rsid w:val="001F7BEB"/>
    <w:rsid w:val="002000AD"/>
    <w:rsid w:val="00200452"/>
    <w:rsid w:val="002005F0"/>
    <w:rsid w:val="00200DAA"/>
    <w:rsid w:val="00201138"/>
    <w:rsid w:val="00201538"/>
    <w:rsid w:val="002018F3"/>
    <w:rsid w:val="00201A5B"/>
    <w:rsid w:val="00201D97"/>
    <w:rsid w:val="002023F6"/>
    <w:rsid w:val="002024D0"/>
    <w:rsid w:val="00202871"/>
    <w:rsid w:val="002034BA"/>
    <w:rsid w:val="002035D9"/>
    <w:rsid w:val="00203A25"/>
    <w:rsid w:val="00203B70"/>
    <w:rsid w:val="0020449C"/>
    <w:rsid w:val="0020463F"/>
    <w:rsid w:val="00204EE6"/>
    <w:rsid w:val="00204EFA"/>
    <w:rsid w:val="00204F67"/>
    <w:rsid w:val="002058B7"/>
    <w:rsid w:val="00205B3B"/>
    <w:rsid w:val="00205D24"/>
    <w:rsid w:val="00205EA7"/>
    <w:rsid w:val="002065A6"/>
    <w:rsid w:val="002066CA"/>
    <w:rsid w:val="00206775"/>
    <w:rsid w:val="002102D3"/>
    <w:rsid w:val="00210A85"/>
    <w:rsid w:val="00210B22"/>
    <w:rsid w:val="00210EC9"/>
    <w:rsid w:val="00211087"/>
    <w:rsid w:val="0021130D"/>
    <w:rsid w:val="002114FE"/>
    <w:rsid w:val="002116E1"/>
    <w:rsid w:val="002120A5"/>
    <w:rsid w:val="002122B6"/>
    <w:rsid w:val="002124F9"/>
    <w:rsid w:val="00212AF6"/>
    <w:rsid w:val="00212CA8"/>
    <w:rsid w:val="00212D35"/>
    <w:rsid w:val="00212F2D"/>
    <w:rsid w:val="0021301D"/>
    <w:rsid w:val="00213070"/>
    <w:rsid w:val="002137AC"/>
    <w:rsid w:val="002138F9"/>
    <w:rsid w:val="00213928"/>
    <w:rsid w:val="00213E73"/>
    <w:rsid w:val="00213ECD"/>
    <w:rsid w:val="00214455"/>
    <w:rsid w:val="002146E0"/>
    <w:rsid w:val="00214AC2"/>
    <w:rsid w:val="00214BC7"/>
    <w:rsid w:val="00214D58"/>
    <w:rsid w:val="00215E83"/>
    <w:rsid w:val="00216045"/>
    <w:rsid w:val="002161F0"/>
    <w:rsid w:val="00216504"/>
    <w:rsid w:val="00216863"/>
    <w:rsid w:val="00216AA8"/>
    <w:rsid w:val="00216E22"/>
    <w:rsid w:val="00216EC3"/>
    <w:rsid w:val="00216EC5"/>
    <w:rsid w:val="00217493"/>
    <w:rsid w:val="00217877"/>
    <w:rsid w:val="002178DE"/>
    <w:rsid w:val="00217B31"/>
    <w:rsid w:val="00217F89"/>
    <w:rsid w:val="00217FAF"/>
    <w:rsid w:val="002207E9"/>
    <w:rsid w:val="00220AEC"/>
    <w:rsid w:val="00220C77"/>
    <w:rsid w:val="00221198"/>
    <w:rsid w:val="00221340"/>
    <w:rsid w:val="00221B64"/>
    <w:rsid w:val="00221DE6"/>
    <w:rsid w:val="00221F6C"/>
    <w:rsid w:val="00222073"/>
    <w:rsid w:val="002221D2"/>
    <w:rsid w:val="002222AB"/>
    <w:rsid w:val="0022289A"/>
    <w:rsid w:val="00222B01"/>
    <w:rsid w:val="00222C5D"/>
    <w:rsid w:val="00222DEA"/>
    <w:rsid w:val="0022325A"/>
    <w:rsid w:val="00223479"/>
    <w:rsid w:val="0022370B"/>
    <w:rsid w:val="002243DE"/>
    <w:rsid w:val="002248AF"/>
    <w:rsid w:val="00224C38"/>
    <w:rsid w:val="00224DCC"/>
    <w:rsid w:val="00224DD4"/>
    <w:rsid w:val="00224F55"/>
    <w:rsid w:val="0022501E"/>
    <w:rsid w:val="00225178"/>
    <w:rsid w:val="0022552D"/>
    <w:rsid w:val="00225B9F"/>
    <w:rsid w:val="002260BC"/>
    <w:rsid w:val="00226146"/>
    <w:rsid w:val="00226A09"/>
    <w:rsid w:val="00226F84"/>
    <w:rsid w:val="002272C8"/>
    <w:rsid w:val="002272EC"/>
    <w:rsid w:val="00227555"/>
    <w:rsid w:val="00227650"/>
    <w:rsid w:val="00227857"/>
    <w:rsid w:val="00227E55"/>
    <w:rsid w:val="00227F4E"/>
    <w:rsid w:val="0023000B"/>
    <w:rsid w:val="0023002A"/>
    <w:rsid w:val="00230043"/>
    <w:rsid w:val="0023055B"/>
    <w:rsid w:val="0023088E"/>
    <w:rsid w:val="00230C36"/>
    <w:rsid w:val="00230D30"/>
    <w:rsid w:val="00230D5D"/>
    <w:rsid w:val="00230F9A"/>
    <w:rsid w:val="0023123D"/>
    <w:rsid w:val="0023139B"/>
    <w:rsid w:val="0023170D"/>
    <w:rsid w:val="00231F5B"/>
    <w:rsid w:val="0023237A"/>
    <w:rsid w:val="00232F32"/>
    <w:rsid w:val="0023303F"/>
    <w:rsid w:val="002332D5"/>
    <w:rsid w:val="00233474"/>
    <w:rsid w:val="002339F8"/>
    <w:rsid w:val="00233D6C"/>
    <w:rsid w:val="00233F7C"/>
    <w:rsid w:val="00234068"/>
    <w:rsid w:val="002343C5"/>
    <w:rsid w:val="0023442B"/>
    <w:rsid w:val="0023452D"/>
    <w:rsid w:val="00234758"/>
    <w:rsid w:val="00234A78"/>
    <w:rsid w:val="00234F75"/>
    <w:rsid w:val="00235430"/>
    <w:rsid w:val="00235548"/>
    <w:rsid w:val="002355E2"/>
    <w:rsid w:val="002356D2"/>
    <w:rsid w:val="00235957"/>
    <w:rsid w:val="0023599F"/>
    <w:rsid w:val="00235BFE"/>
    <w:rsid w:val="00235D73"/>
    <w:rsid w:val="00236202"/>
    <w:rsid w:val="002364DE"/>
    <w:rsid w:val="002365DA"/>
    <w:rsid w:val="002369DB"/>
    <w:rsid w:val="002369F8"/>
    <w:rsid w:val="002369FB"/>
    <w:rsid w:val="00236A8E"/>
    <w:rsid w:val="00236FA8"/>
    <w:rsid w:val="0023740E"/>
    <w:rsid w:val="002374EA"/>
    <w:rsid w:val="002377A2"/>
    <w:rsid w:val="00237924"/>
    <w:rsid w:val="00237BF5"/>
    <w:rsid w:val="00237C02"/>
    <w:rsid w:val="00237C9A"/>
    <w:rsid w:val="00237D4C"/>
    <w:rsid w:val="0024008A"/>
    <w:rsid w:val="002400CA"/>
    <w:rsid w:val="002406AB"/>
    <w:rsid w:val="00241265"/>
    <w:rsid w:val="00241364"/>
    <w:rsid w:val="00241A74"/>
    <w:rsid w:val="00241EE5"/>
    <w:rsid w:val="0024212E"/>
    <w:rsid w:val="0024235C"/>
    <w:rsid w:val="0024264C"/>
    <w:rsid w:val="00242B4F"/>
    <w:rsid w:val="00242C17"/>
    <w:rsid w:val="00242D0E"/>
    <w:rsid w:val="00242DF3"/>
    <w:rsid w:val="00243130"/>
    <w:rsid w:val="0024332E"/>
    <w:rsid w:val="00243955"/>
    <w:rsid w:val="00243F09"/>
    <w:rsid w:val="002441C4"/>
    <w:rsid w:val="00244801"/>
    <w:rsid w:val="00244871"/>
    <w:rsid w:val="00245017"/>
    <w:rsid w:val="002465FB"/>
    <w:rsid w:val="002466B0"/>
    <w:rsid w:val="002467D9"/>
    <w:rsid w:val="00246AC5"/>
    <w:rsid w:val="00246DD3"/>
    <w:rsid w:val="00246E0A"/>
    <w:rsid w:val="00246F68"/>
    <w:rsid w:val="002470E7"/>
    <w:rsid w:val="00247175"/>
    <w:rsid w:val="00247F9C"/>
    <w:rsid w:val="002503F8"/>
    <w:rsid w:val="002504DA"/>
    <w:rsid w:val="0025074C"/>
    <w:rsid w:val="002509E9"/>
    <w:rsid w:val="00250D82"/>
    <w:rsid w:val="00250DD7"/>
    <w:rsid w:val="00250ED5"/>
    <w:rsid w:val="0025207F"/>
    <w:rsid w:val="002521E8"/>
    <w:rsid w:val="0025260D"/>
    <w:rsid w:val="00252621"/>
    <w:rsid w:val="0025264B"/>
    <w:rsid w:val="00252681"/>
    <w:rsid w:val="00252AB5"/>
    <w:rsid w:val="00252C75"/>
    <w:rsid w:val="00253406"/>
    <w:rsid w:val="002535C3"/>
    <w:rsid w:val="00253CB0"/>
    <w:rsid w:val="00253DE7"/>
    <w:rsid w:val="00253EC0"/>
    <w:rsid w:val="0025404F"/>
    <w:rsid w:val="00254270"/>
    <w:rsid w:val="0025475C"/>
    <w:rsid w:val="0025486E"/>
    <w:rsid w:val="00254873"/>
    <w:rsid w:val="00254B19"/>
    <w:rsid w:val="00254EC6"/>
    <w:rsid w:val="002553BF"/>
    <w:rsid w:val="002554CC"/>
    <w:rsid w:val="0025590A"/>
    <w:rsid w:val="00255A31"/>
    <w:rsid w:val="00255ADF"/>
    <w:rsid w:val="00255E1D"/>
    <w:rsid w:val="00256187"/>
    <w:rsid w:val="002561B4"/>
    <w:rsid w:val="0025628C"/>
    <w:rsid w:val="00256C75"/>
    <w:rsid w:val="00256FD2"/>
    <w:rsid w:val="0025703C"/>
    <w:rsid w:val="00257155"/>
    <w:rsid w:val="002574B7"/>
    <w:rsid w:val="00257688"/>
    <w:rsid w:val="00257717"/>
    <w:rsid w:val="002601A3"/>
    <w:rsid w:val="00260406"/>
    <w:rsid w:val="00260662"/>
    <w:rsid w:val="002606C3"/>
    <w:rsid w:val="002609DD"/>
    <w:rsid w:val="00260D9F"/>
    <w:rsid w:val="002612E1"/>
    <w:rsid w:val="00261621"/>
    <w:rsid w:val="00261A9F"/>
    <w:rsid w:val="00261B7D"/>
    <w:rsid w:val="00261BBD"/>
    <w:rsid w:val="00261D61"/>
    <w:rsid w:val="00261D83"/>
    <w:rsid w:val="00261DA5"/>
    <w:rsid w:val="00261F00"/>
    <w:rsid w:val="0026226D"/>
    <w:rsid w:val="002623BD"/>
    <w:rsid w:val="002633FE"/>
    <w:rsid w:val="002637A6"/>
    <w:rsid w:val="00263E12"/>
    <w:rsid w:val="0026417D"/>
    <w:rsid w:val="00264457"/>
    <w:rsid w:val="0026469F"/>
    <w:rsid w:val="00264C92"/>
    <w:rsid w:val="00264E6A"/>
    <w:rsid w:val="00264FC1"/>
    <w:rsid w:val="002650FD"/>
    <w:rsid w:val="0026559C"/>
    <w:rsid w:val="002658DC"/>
    <w:rsid w:val="00265A91"/>
    <w:rsid w:val="002663CE"/>
    <w:rsid w:val="002664D2"/>
    <w:rsid w:val="002665E3"/>
    <w:rsid w:val="00266746"/>
    <w:rsid w:val="00266757"/>
    <w:rsid w:val="002667E3"/>
    <w:rsid w:val="00266A3B"/>
    <w:rsid w:val="00266CEA"/>
    <w:rsid w:val="0026702B"/>
    <w:rsid w:val="00267062"/>
    <w:rsid w:val="00267216"/>
    <w:rsid w:val="0026736C"/>
    <w:rsid w:val="00267666"/>
    <w:rsid w:val="00267AB6"/>
    <w:rsid w:val="002709CD"/>
    <w:rsid w:val="00270C94"/>
    <w:rsid w:val="00270DA6"/>
    <w:rsid w:val="00270DCF"/>
    <w:rsid w:val="00270EBF"/>
    <w:rsid w:val="00270EDD"/>
    <w:rsid w:val="00271259"/>
    <w:rsid w:val="00271309"/>
    <w:rsid w:val="0027144C"/>
    <w:rsid w:val="00271943"/>
    <w:rsid w:val="002719C1"/>
    <w:rsid w:val="00272141"/>
    <w:rsid w:val="002721D5"/>
    <w:rsid w:val="00272CD5"/>
    <w:rsid w:val="00272DA1"/>
    <w:rsid w:val="00273344"/>
    <w:rsid w:val="0027341D"/>
    <w:rsid w:val="00273A2A"/>
    <w:rsid w:val="00273BE5"/>
    <w:rsid w:val="00273C71"/>
    <w:rsid w:val="00273F6A"/>
    <w:rsid w:val="0027447E"/>
    <w:rsid w:val="00274539"/>
    <w:rsid w:val="002746BD"/>
    <w:rsid w:val="00274889"/>
    <w:rsid w:val="00274AD6"/>
    <w:rsid w:val="002754EC"/>
    <w:rsid w:val="002755F1"/>
    <w:rsid w:val="0027586E"/>
    <w:rsid w:val="002758D3"/>
    <w:rsid w:val="00275AD9"/>
    <w:rsid w:val="00275E88"/>
    <w:rsid w:val="002763A0"/>
    <w:rsid w:val="002764AE"/>
    <w:rsid w:val="0027699D"/>
    <w:rsid w:val="00276B2A"/>
    <w:rsid w:val="00276F6F"/>
    <w:rsid w:val="002802EF"/>
    <w:rsid w:val="00280305"/>
    <w:rsid w:val="00280500"/>
    <w:rsid w:val="002806F1"/>
    <w:rsid w:val="00280A09"/>
    <w:rsid w:val="00280C97"/>
    <w:rsid w:val="002812CA"/>
    <w:rsid w:val="00281978"/>
    <w:rsid w:val="00281BA3"/>
    <w:rsid w:val="00281C24"/>
    <w:rsid w:val="00282114"/>
    <w:rsid w:val="00282236"/>
    <w:rsid w:val="0028299F"/>
    <w:rsid w:val="00282AE9"/>
    <w:rsid w:val="00282B19"/>
    <w:rsid w:val="00282DA1"/>
    <w:rsid w:val="00282E10"/>
    <w:rsid w:val="00282E8B"/>
    <w:rsid w:val="00282FD1"/>
    <w:rsid w:val="00282FF9"/>
    <w:rsid w:val="00283133"/>
    <w:rsid w:val="002833C6"/>
    <w:rsid w:val="0028384A"/>
    <w:rsid w:val="00283912"/>
    <w:rsid w:val="00283C9C"/>
    <w:rsid w:val="00283D54"/>
    <w:rsid w:val="00283D7C"/>
    <w:rsid w:val="002844BE"/>
    <w:rsid w:val="002846E1"/>
    <w:rsid w:val="00284D7B"/>
    <w:rsid w:val="00285547"/>
    <w:rsid w:val="00286259"/>
    <w:rsid w:val="00286459"/>
    <w:rsid w:val="00286B5C"/>
    <w:rsid w:val="00286B6B"/>
    <w:rsid w:val="00286F3F"/>
    <w:rsid w:val="0028710F"/>
    <w:rsid w:val="00287916"/>
    <w:rsid w:val="00287B06"/>
    <w:rsid w:val="00287D56"/>
    <w:rsid w:val="00287E4C"/>
    <w:rsid w:val="00290097"/>
    <w:rsid w:val="002905DB"/>
    <w:rsid w:val="0029134B"/>
    <w:rsid w:val="00291715"/>
    <w:rsid w:val="002918BD"/>
    <w:rsid w:val="00291908"/>
    <w:rsid w:val="0029256D"/>
    <w:rsid w:val="002925A5"/>
    <w:rsid w:val="00292A8E"/>
    <w:rsid w:val="00293143"/>
    <w:rsid w:val="002935D0"/>
    <w:rsid w:val="002936D5"/>
    <w:rsid w:val="00293727"/>
    <w:rsid w:val="002937E8"/>
    <w:rsid w:val="00293B6B"/>
    <w:rsid w:val="00293DFE"/>
    <w:rsid w:val="00294108"/>
    <w:rsid w:val="002944A2"/>
    <w:rsid w:val="00294A11"/>
    <w:rsid w:val="00294B6A"/>
    <w:rsid w:val="00294E25"/>
    <w:rsid w:val="00294EBD"/>
    <w:rsid w:val="00294F1F"/>
    <w:rsid w:val="002951A3"/>
    <w:rsid w:val="00295213"/>
    <w:rsid w:val="0029545A"/>
    <w:rsid w:val="0029637F"/>
    <w:rsid w:val="002963BA"/>
    <w:rsid w:val="00296687"/>
    <w:rsid w:val="002969F5"/>
    <w:rsid w:val="00296BAB"/>
    <w:rsid w:val="00296C9B"/>
    <w:rsid w:val="00296D00"/>
    <w:rsid w:val="00296E29"/>
    <w:rsid w:val="00296FD0"/>
    <w:rsid w:val="0029731E"/>
    <w:rsid w:val="00297F8C"/>
    <w:rsid w:val="002A00B9"/>
    <w:rsid w:val="002A0266"/>
    <w:rsid w:val="002A0365"/>
    <w:rsid w:val="002A0751"/>
    <w:rsid w:val="002A0A93"/>
    <w:rsid w:val="002A0B31"/>
    <w:rsid w:val="002A0B6E"/>
    <w:rsid w:val="002A0C78"/>
    <w:rsid w:val="002A1169"/>
    <w:rsid w:val="002A154A"/>
    <w:rsid w:val="002A1A84"/>
    <w:rsid w:val="002A1A98"/>
    <w:rsid w:val="002A1BCB"/>
    <w:rsid w:val="002A1CB8"/>
    <w:rsid w:val="002A1CE8"/>
    <w:rsid w:val="002A1DC3"/>
    <w:rsid w:val="002A220F"/>
    <w:rsid w:val="002A2218"/>
    <w:rsid w:val="002A24E7"/>
    <w:rsid w:val="002A2589"/>
    <w:rsid w:val="002A2F33"/>
    <w:rsid w:val="002A300B"/>
    <w:rsid w:val="002A322A"/>
    <w:rsid w:val="002A322C"/>
    <w:rsid w:val="002A375A"/>
    <w:rsid w:val="002A3942"/>
    <w:rsid w:val="002A3B12"/>
    <w:rsid w:val="002A3B1B"/>
    <w:rsid w:val="002A401E"/>
    <w:rsid w:val="002A4528"/>
    <w:rsid w:val="002A4ACD"/>
    <w:rsid w:val="002A4D13"/>
    <w:rsid w:val="002A4F0F"/>
    <w:rsid w:val="002A552D"/>
    <w:rsid w:val="002A579F"/>
    <w:rsid w:val="002A580F"/>
    <w:rsid w:val="002A5852"/>
    <w:rsid w:val="002A5932"/>
    <w:rsid w:val="002A5947"/>
    <w:rsid w:val="002A6019"/>
    <w:rsid w:val="002A6861"/>
    <w:rsid w:val="002A6906"/>
    <w:rsid w:val="002A6CF0"/>
    <w:rsid w:val="002A6F3B"/>
    <w:rsid w:val="002A7307"/>
    <w:rsid w:val="002A7F2A"/>
    <w:rsid w:val="002B013F"/>
    <w:rsid w:val="002B0819"/>
    <w:rsid w:val="002B0952"/>
    <w:rsid w:val="002B0A80"/>
    <w:rsid w:val="002B0B0C"/>
    <w:rsid w:val="002B1209"/>
    <w:rsid w:val="002B1266"/>
    <w:rsid w:val="002B1650"/>
    <w:rsid w:val="002B1709"/>
    <w:rsid w:val="002B1B61"/>
    <w:rsid w:val="002B1C1F"/>
    <w:rsid w:val="002B1C65"/>
    <w:rsid w:val="002B2044"/>
    <w:rsid w:val="002B21C6"/>
    <w:rsid w:val="002B22B6"/>
    <w:rsid w:val="002B2675"/>
    <w:rsid w:val="002B26E6"/>
    <w:rsid w:val="002B295B"/>
    <w:rsid w:val="002B2C04"/>
    <w:rsid w:val="002B2D41"/>
    <w:rsid w:val="002B2FB5"/>
    <w:rsid w:val="002B3367"/>
    <w:rsid w:val="002B3686"/>
    <w:rsid w:val="002B411E"/>
    <w:rsid w:val="002B46DA"/>
    <w:rsid w:val="002B4D37"/>
    <w:rsid w:val="002B518D"/>
    <w:rsid w:val="002B5411"/>
    <w:rsid w:val="002B579A"/>
    <w:rsid w:val="002B58C1"/>
    <w:rsid w:val="002B599A"/>
    <w:rsid w:val="002B5C82"/>
    <w:rsid w:val="002B5D15"/>
    <w:rsid w:val="002B5E5D"/>
    <w:rsid w:val="002B64A0"/>
    <w:rsid w:val="002B665D"/>
    <w:rsid w:val="002B6F36"/>
    <w:rsid w:val="002B71B4"/>
    <w:rsid w:val="002B7D60"/>
    <w:rsid w:val="002C02F5"/>
    <w:rsid w:val="002C042A"/>
    <w:rsid w:val="002C04BF"/>
    <w:rsid w:val="002C0787"/>
    <w:rsid w:val="002C08A5"/>
    <w:rsid w:val="002C08D2"/>
    <w:rsid w:val="002C137A"/>
    <w:rsid w:val="002C155A"/>
    <w:rsid w:val="002C16EA"/>
    <w:rsid w:val="002C1722"/>
    <w:rsid w:val="002C195A"/>
    <w:rsid w:val="002C1C2A"/>
    <w:rsid w:val="002C1C92"/>
    <w:rsid w:val="002C27C7"/>
    <w:rsid w:val="002C2801"/>
    <w:rsid w:val="002C285D"/>
    <w:rsid w:val="002C2A62"/>
    <w:rsid w:val="002C2A7D"/>
    <w:rsid w:val="002C2D6C"/>
    <w:rsid w:val="002C34FB"/>
    <w:rsid w:val="002C35AB"/>
    <w:rsid w:val="002C3BED"/>
    <w:rsid w:val="002C3EB2"/>
    <w:rsid w:val="002C41E9"/>
    <w:rsid w:val="002C44CA"/>
    <w:rsid w:val="002C451C"/>
    <w:rsid w:val="002C463E"/>
    <w:rsid w:val="002C46C3"/>
    <w:rsid w:val="002C4BF8"/>
    <w:rsid w:val="002C4F2C"/>
    <w:rsid w:val="002C4FB6"/>
    <w:rsid w:val="002C518C"/>
    <w:rsid w:val="002C5457"/>
    <w:rsid w:val="002C55D4"/>
    <w:rsid w:val="002C5600"/>
    <w:rsid w:val="002C5851"/>
    <w:rsid w:val="002C5FE3"/>
    <w:rsid w:val="002C6307"/>
    <w:rsid w:val="002C6439"/>
    <w:rsid w:val="002C665F"/>
    <w:rsid w:val="002C69B4"/>
    <w:rsid w:val="002C6E36"/>
    <w:rsid w:val="002C6F3B"/>
    <w:rsid w:val="002C7013"/>
    <w:rsid w:val="002C709D"/>
    <w:rsid w:val="002C7345"/>
    <w:rsid w:val="002C7A67"/>
    <w:rsid w:val="002C7D1D"/>
    <w:rsid w:val="002C7D74"/>
    <w:rsid w:val="002D037D"/>
    <w:rsid w:val="002D048C"/>
    <w:rsid w:val="002D0712"/>
    <w:rsid w:val="002D100C"/>
    <w:rsid w:val="002D10B7"/>
    <w:rsid w:val="002D186B"/>
    <w:rsid w:val="002D19D7"/>
    <w:rsid w:val="002D1D22"/>
    <w:rsid w:val="002D1F1F"/>
    <w:rsid w:val="002D2143"/>
    <w:rsid w:val="002D261B"/>
    <w:rsid w:val="002D2636"/>
    <w:rsid w:val="002D2691"/>
    <w:rsid w:val="002D2926"/>
    <w:rsid w:val="002D29FB"/>
    <w:rsid w:val="002D2A63"/>
    <w:rsid w:val="002D2FFE"/>
    <w:rsid w:val="002D3015"/>
    <w:rsid w:val="002D38D1"/>
    <w:rsid w:val="002D3D0E"/>
    <w:rsid w:val="002D4258"/>
    <w:rsid w:val="002D42EF"/>
    <w:rsid w:val="002D476F"/>
    <w:rsid w:val="002D498E"/>
    <w:rsid w:val="002D4A66"/>
    <w:rsid w:val="002D4AF2"/>
    <w:rsid w:val="002D4F21"/>
    <w:rsid w:val="002D5055"/>
    <w:rsid w:val="002D56FE"/>
    <w:rsid w:val="002D5AD7"/>
    <w:rsid w:val="002D5B29"/>
    <w:rsid w:val="002D5CAA"/>
    <w:rsid w:val="002D618D"/>
    <w:rsid w:val="002D64F1"/>
    <w:rsid w:val="002D68FC"/>
    <w:rsid w:val="002D6926"/>
    <w:rsid w:val="002D6A38"/>
    <w:rsid w:val="002D6A7E"/>
    <w:rsid w:val="002D6BE6"/>
    <w:rsid w:val="002D7016"/>
    <w:rsid w:val="002D77E4"/>
    <w:rsid w:val="002D7C2B"/>
    <w:rsid w:val="002D7CD8"/>
    <w:rsid w:val="002E08AE"/>
    <w:rsid w:val="002E08C8"/>
    <w:rsid w:val="002E0A9C"/>
    <w:rsid w:val="002E0B1F"/>
    <w:rsid w:val="002E0B20"/>
    <w:rsid w:val="002E10B2"/>
    <w:rsid w:val="002E11FA"/>
    <w:rsid w:val="002E1214"/>
    <w:rsid w:val="002E1256"/>
    <w:rsid w:val="002E1322"/>
    <w:rsid w:val="002E1807"/>
    <w:rsid w:val="002E1822"/>
    <w:rsid w:val="002E19E1"/>
    <w:rsid w:val="002E1C23"/>
    <w:rsid w:val="002E1D9C"/>
    <w:rsid w:val="002E23F8"/>
    <w:rsid w:val="002E2537"/>
    <w:rsid w:val="002E2597"/>
    <w:rsid w:val="002E2932"/>
    <w:rsid w:val="002E2C46"/>
    <w:rsid w:val="002E2CC3"/>
    <w:rsid w:val="002E2E1A"/>
    <w:rsid w:val="002E3B49"/>
    <w:rsid w:val="002E3B52"/>
    <w:rsid w:val="002E3E60"/>
    <w:rsid w:val="002E40DC"/>
    <w:rsid w:val="002E44C0"/>
    <w:rsid w:val="002E466F"/>
    <w:rsid w:val="002E48E7"/>
    <w:rsid w:val="002E4AF0"/>
    <w:rsid w:val="002E4B7C"/>
    <w:rsid w:val="002E4C21"/>
    <w:rsid w:val="002E5170"/>
    <w:rsid w:val="002E575A"/>
    <w:rsid w:val="002E5797"/>
    <w:rsid w:val="002E591E"/>
    <w:rsid w:val="002E5EE9"/>
    <w:rsid w:val="002E61EA"/>
    <w:rsid w:val="002E6213"/>
    <w:rsid w:val="002E6997"/>
    <w:rsid w:val="002E6CC1"/>
    <w:rsid w:val="002E6DB7"/>
    <w:rsid w:val="002E7141"/>
    <w:rsid w:val="002E761E"/>
    <w:rsid w:val="002E7B5F"/>
    <w:rsid w:val="002E7B62"/>
    <w:rsid w:val="002E7BCB"/>
    <w:rsid w:val="002E7D3D"/>
    <w:rsid w:val="002F00D0"/>
    <w:rsid w:val="002F0402"/>
    <w:rsid w:val="002F04E4"/>
    <w:rsid w:val="002F0665"/>
    <w:rsid w:val="002F074D"/>
    <w:rsid w:val="002F0951"/>
    <w:rsid w:val="002F0966"/>
    <w:rsid w:val="002F09D1"/>
    <w:rsid w:val="002F0D75"/>
    <w:rsid w:val="002F1139"/>
    <w:rsid w:val="002F11D4"/>
    <w:rsid w:val="002F11D7"/>
    <w:rsid w:val="002F1421"/>
    <w:rsid w:val="002F176A"/>
    <w:rsid w:val="002F1808"/>
    <w:rsid w:val="002F19E1"/>
    <w:rsid w:val="002F1AB7"/>
    <w:rsid w:val="002F1B3E"/>
    <w:rsid w:val="002F1BF3"/>
    <w:rsid w:val="002F237C"/>
    <w:rsid w:val="002F2481"/>
    <w:rsid w:val="002F2EEB"/>
    <w:rsid w:val="002F3157"/>
    <w:rsid w:val="002F31F1"/>
    <w:rsid w:val="002F34E5"/>
    <w:rsid w:val="002F3711"/>
    <w:rsid w:val="002F3965"/>
    <w:rsid w:val="002F3BD0"/>
    <w:rsid w:val="002F3CBE"/>
    <w:rsid w:val="002F3F35"/>
    <w:rsid w:val="002F3F46"/>
    <w:rsid w:val="002F40F7"/>
    <w:rsid w:val="002F412A"/>
    <w:rsid w:val="002F43BC"/>
    <w:rsid w:val="002F49E3"/>
    <w:rsid w:val="002F49F5"/>
    <w:rsid w:val="002F4BF0"/>
    <w:rsid w:val="002F4D3B"/>
    <w:rsid w:val="002F50B7"/>
    <w:rsid w:val="002F53B7"/>
    <w:rsid w:val="002F5536"/>
    <w:rsid w:val="002F5672"/>
    <w:rsid w:val="002F5BED"/>
    <w:rsid w:val="002F63B9"/>
    <w:rsid w:val="002F6419"/>
    <w:rsid w:val="002F6422"/>
    <w:rsid w:val="002F6659"/>
    <w:rsid w:val="002F684A"/>
    <w:rsid w:val="002F7074"/>
    <w:rsid w:val="002F720B"/>
    <w:rsid w:val="002F7945"/>
    <w:rsid w:val="002F797C"/>
    <w:rsid w:val="00300A72"/>
    <w:rsid w:val="00300C90"/>
    <w:rsid w:val="00300E96"/>
    <w:rsid w:val="00300FAA"/>
    <w:rsid w:val="00301A1D"/>
    <w:rsid w:val="0030255C"/>
    <w:rsid w:val="003028FE"/>
    <w:rsid w:val="003029B0"/>
    <w:rsid w:val="00302CF0"/>
    <w:rsid w:val="00302D92"/>
    <w:rsid w:val="0030324D"/>
    <w:rsid w:val="00303275"/>
    <w:rsid w:val="00303685"/>
    <w:rsid w:val="00303D12"/>
    <w:rsid w:val="00303E9C"/>
    <w:rsid w:val="003040A8"/>
    <w:rsid w:val="00304AA5"/>
    <w:rsid w:val="003054C4"/>
    <w:rsid w:val="003056D9"/>
    <w:rsid w:val="003057B0"/>
    <w:rsid w:val="00305B6D"/>
    <w:rsid w:val="00305BB4"/>
    <w:rsid w:val="00305C5C"/>
    <w:rsid w:val="00305D18"/>
    <w:rsid w:val="00305E37"/>
    <w:rsid w:val="00305F32"/>
    <w:rsid w:val="0030662F"/>
    <w:rsid w:val="00306CD8"/>
    <w:rsid w:val="00307184"/>
    <w:rsid w:val="003076BC"/>
    <w:rsid w:val="003076D8"/>
    <w:rsid w:val="00307733"/>
    <w:rsid w:val="003077EC"/>
    <w:rsid w:val="00307921"/>
    <w:rsid w:val="003079F6"/>
    <w:rsid w:val="00307FF7"/>
    <w:rsid w:val="003100E7"/>
    <w:rsid w:val="0031039E"/>
    <w:rsid w:val="00310DC9"/>
    <w:rsid w:val="0031129A"/>
    <w:rsid w:val="0031163D"/>
    <w:rsid w:val="00311A2E"/>
    <w:rsid w:val="00311C08"/>
    <w:rsid w:val="00311DD9"/>
    <w:rsid w:val="00312EAC"/>
    <w:rsid w:val="00312F91"/>
    <w:rsid w:val="0031311F"/>
    <w:rsid w:val="0031350D"/>
    <w:rsid w:val="003137D0"/>
    <w:rsid w:val="00313CFC"/>
    <w:rsid w:val="00313E7D"/>
    <w:rsid w:val="0031446A"/>
    <w:rsid w:val="00314481"/>
    <w:rsid w:val="0031449E"/>
    <w:rsid w:val="00314586"/>
    <w:rsid w:val="003146A5"/>
    <w:rsid w:val="003147EA"/>
    <w:rsid w:val="00314B80"/>
    <w:rsid w:val="003152F1"/>
    <w:rsid w:val="0031578A"/>
    <w:rsid w:val="003157B1"/>
    <w:rsid w:val="00315E0A"/>
    <w:rsid w:val="003161A8"/>
    <w:rsid w:val="00316449"/>
    <w:rsid w:val="00316652"/>
    <w:rsid w:val="00316C5A"/>
    <w:rsid w:val="00316D91"/>
    <w:rsid w:val="00316E73"/>
    <w:rsid w:val="00316F60"/>
    <w:rsid w:val="00317443"/>
    <w:rsid w:val="003175C0"/>
    <w:rsid w:val="00317B17"/>
    <w:rsid w:val="00317D65"/>
    <w:rsid w:val="003200E7"/>
    <w:rsid w:val="00320553"/>
    <w:rsid w:val="00320700"/>
    <w:rsid w:val="00321217"/>
    <w:rsid w:val="00321309"/>
    <w:rsid w:val="003214E4"/>
    <w:rsid w:val="0032184C"/>
    <w:rsid w:val="0032194C"/>
    <w:rsid w:val="00321A6A"/>
    <w:rsid w:val="00321D59"/>
    <w:rsid w:val="00321E97"/>
    <w:rsid w:val="00322044"/>
    <w:rsid w:val="00322442"/>
    <w:rsid w:val="0032274B"/>
    <w:rsid w:val="003227F4"/>
    <w:rsid w:val="00322AAB"/>
    <w:rsid w:val="00322B74"/>
    <w:rsid w:val="00322D42"/>
    <w:rsid w:val="00322D96"/>
    <w:rsid w:val="00322F6D"/>
    <w:rsid w:val="00322F88"/>
    <w:rsid w:val="0032337F"/>
    <w:rsid w:val="0032354D"/>
    <w:rsid w:val="003236BF"/>
    <w:rsid w:val="0032374A"/>
    <w:rsid w:val="0032378D"/>
    <w:rsid w:val="00323B6E"/>
    <w:rsid w:val="00323F41"/>
    <w:rsid w:val="0032427D"/>
    <w:rsid w:val="0032451A"/>
    <w:rsid w:val="0032471B"/>
    <w:rsid w:val="0032507F"/>
    <w:rsid w:val="00325254"/>
    <w:rsid w:val="003257A1"/>
    <w:rsid w:val="00325820"/>
    <w:rsid w:val="003259E3"/>
    <w:rsid w:val="00325B78"/>
    <w:rsid w:val="00325B86"/>
    <w:rsid w:val="00325C83"/>
    <w:rsid w:val="00325DD9"/>
    <w:rsid w:val="003263C7"/>
    <w:rsid w:val="00326462"/>
    <w:rsid w:val="00326624"/>
    <w:rsid w:val="00326E2A"/>
    <w:rsid w:val="00327122"/>
    <w:rsid w:val="00327473"/>
    <w:rsid w:val="00327869"/>
    <w:rsid w:val="0032791F"/>
    <w:rsid w:val="00327C36"/>
    <w:rsid w:val="00330056"/>
    <w:rsid w:val="0033019F"/>
    <w:rsid w:val="00330BEF"/>
    <w:rsid w:val="00330CC0"/>
    <w:rsid w:val="0033109E"/>
    <w:rsid w:val="00331644"/>
    <w:rsid w:val="0033176E"/>
    <w:rsid w:val="00331894"/>
    <w:rsid w:val="00331A82"/>
    <w:rsid w:val="00331D28"/>
    <w:rsid w:val="00331E41"/>
    <w:rsid w:val="003321E1"/>
    <w:rsid w:val="0033235A"/>
    <w:rsid w:val="0033236A"/>
    <w:rsid w:val="003324F5"/>
    <w:rsid w:val="00332703"/>
    <w:rsid w:val="00332BDF"/>
    <w:rsid w:val="00332BF0"/>
    <w:rsid w:val="00332EC8"/>
    <w:rsid w:val="00333409"/>
    <w:rsid w:val="003334E8"/>
    <w:rsid w:val="00333A39"/>
    <w:rsid w:val="00333AAD"/>
    <w:rsid w:val="00333F2F"/>
    <w:rsid w:val="00334099"/>
    <w:rsid w:val="003353C0"/>
    <w:rsid w:val="003356C6"/>
    <w:rsid w:val="00336182"/>
    <w:rsid w:val="00336335"/>
    <w:rsid w:val="003367FC"/>
    <w:rsid w:val="00336A25"/>
    <w:rsid w:val="00336AD3"/>
    <w:rsid w:val="0033770A"/>
    <w:rsid w:val="003378E4"/>
    <w:rsid w:val="00337956"/>
    <w:rsid w:val="0034013F"/>
    <w:rsid w:val="003403DB"/>
    <w:rsid w:val="003403DC"/>
    <w:rsid w:val="00340757"/>
    <w:rsid w:val="003408B3"/>
    <w:rsid w:val="003409AD"/>
    <w:rsid w:val="00340E11"/>
    <w:rsid w:val="003413D4"/>
    <w:rsid w:val="003418CF"/>
    <w:rsid w:val="0034197E"/>
    <w:rsid w:val="00341A5C"/>
    <w:rsid w:val="00342F1F"/>
    <w:rsid w:val="00343006"/>
    <w:rsid w:val="00343483"/>
    <w:rsid w:val="003434DC"/>
    <w:rsid w:val="003435B8"/>
    <w:rsid w:val="003439CD"/>
    <w:rsid w:val="003443E3"/>
    <w:rsid w:val="00344657"/>
    <w:rsid w:val="003447ED"/>
    <w:rsid w:val="00344918"/>
    <w:rsid w:val="00344DCA"/>
    <w:rsid w:val="00345020"/>
    <w:rsid w:val="00345092"/>
    <w:rsid w:val="00345167"/>
    <w:rsid w:val="0034565B"/>
    <w:rsid w:val="003463FA"/>
    <w:rsid w:val="0034656E"/>
    <w:rsid w:val="00346A03"/>
    <w:rsid w:val="003470D6"/>
    <w:rsid w:val="00347184"/>
    <w:rsid w:val="00347333"/>
    <w:rsid w:val="003474BE"/>
    <w:rsid w:val="003476A5"/>
    <w:rsid w:val="003479ED"/>
    <w:rsid w:val="00347C29"/>
    <w:rsid w:val="00347E2F"/>
    <w:rsid w:val="003500F6"/>
    <w:rsid w:val="00350553"/>
    <w:rsid w:val="00350680"/>
    <w:rsid w:val="00350800"/>
    <w:rsid w:val="00350AA8"/>
    <w:rsid w:val="00350DDA"/>
    <w:rsid w:val="00350E21"/>
    <w:rsid w:val="003511E6"/>
    <w:rsid w:val="0035240E"/>
    <w:rsid w:val="00352B30"/>
    <w:rsid w:val="00352CB1"/>
    <w:rsid w:val="00352E17"/>
    <w:rsid w:val="00352E58"/>
    <w:rsid w:val="00352FE0"/>
    <w:rsid w:val="003531DF"/>
    <w:rsid w:val="00354054"/>
    <w:rsid w:val="003544EF"/>
    <w:rsid w:val="00354570"/>
    <w:rsid w:val="00354675"/>
    <w:rsid w:val="003547BC"/>
    <w:rsid w:val="003547CF"/>
    <w:rsid w:val="00354A7B"/>
    <w:rsid w:val="003550C4"/>
    <w:rsid w:val="00355855"/>
    <w:rsid w:val="00355B64"/>
    <w:rsid w:val="00356333"/>
    <w:rsid w:val="00356637"/>
    <w:rsid w:val="00356DB2"/>
    <w:rsid w:val="00356F5D"/>
    <w:rsid w:val="00357118"/>
    <w:rsid w:val="00357394"/>
    <w:rsid w:val="003576EC"/>
    <w:rsid w:val="003578F1"/>
    <w:rsid w:val="00357CA9"/>
    <w:rsid w:val="00357D6C"/>
    <w:rsid w:val="00357E67"/>
    <w:rsid w:val="00357F6B"/>
    <w:rsid w:val="003600BA"/>
    <w:rsid w:val="003604CD"/>
    <w:rsid w:val="00360D93"/>
    <w:rsid w:val="00361332"/>
    <w:rsid w:val="00361385"/>
    <w:rsid w:val="00361488"/>
    <w:rsid w:val="00361772"/>
    <w:rsid w:val="00361779"/>
    <w:rsid w:val="00362118"/>
    <w:rsid w:val="0036227F"/>
    <w:rsid w:val="00362EF4"/>
    <w:rsid w:val="003630E1"/>
    <w:rsid w:val="0036326B"/>
    <w:rsid w:val="003632FD"/>
    <w:rsid w:val="0036357A"/>
    <w:rsid w:val="0036364C"/>
    <w:rsid w:val="00363C1A"/>
    <w:rsid w:val="00364017"/>
    <w:rsid w:val="00364321"/>
    <w:rsid w:val="003646A0"/>
    <w:rsid w:val="003647C5"/>
    <w:rsid w:val="00364C97"/>
    <w:rsid w:val="00364F40"/>
    <w:rsid w:val="00364F71"/>
    <w:rsid w:val="00365101"/>
    <w:rsid w:val="00365730"/>
    <w:rsid w:val="00365C74"/>
    <w:rsid w:val="00365C95"/>
    <w:rsid w:val="00365F89"/>
    <w:rsid w:val="00365FED"/>
    <w:rsid w:val="0036649F"/>
    <w:rsid w:val="00366567"/>
    <w:rsid w:val="0036672C"/>
    <w:rsid w:val="00366BBF"/>
    <w:rsid w:val="00366DA7"/>
    <w:rsid w:val="0036736F"/>
    <w:rsid w:val="00367475"/>
    <w:rsid w:val="003677B3"/>
    <w:rsid w:val="00367C88"/>
    <w:rsid w:val="00367F63"/>
    <w:rsid w:val="00370D78"/>
    <w:rsid w:val="00371762"/>
    <w:rsid w:val="003718BA"/>
    <w:rsid w:val="00371962"/>
    <w:rsid w:val="00372154"/>
    <w:rsid w:val="00372717"/>
    <w:rsid w:val="003727BD"/>
    <w:rsid w:val="00372884"/>
    <w:rsid w:val="003729E2"/>
    <w:rsid w:val="00372A4C"/>
    <w:rsid w:val="00372AE4"/>
    <w:rsid w:val="00372AE6"/>
    <w:rsid w:val="00373359"/>
    <w:rsid w:val="003733FA"/>
    <w:rsid w:val="00373458"/>
    <w:rsid w:val="003741E5"/>
    <w:rsid w:val="0037474E"/>
    <w:rsid w:val="003750B7"/>
    <w:rsid w:val="00375272"/>
    <w:rsid w:val="00375579"/>
    <w:rsid w:val="00376189"/>
    <w:rsid w:val="00376295"/>
    <w:rsid w:val="00376334"/>
    <w:rsid w:val="00376881"/>
    <w:rsid w:val="003768E7"/>
    <w:rsid w:val="00376B6E"/>
    <w:rsid w:val="0037714E"/>
    <w:rsid w:val="003776A3"/>
    <w:rsid w:val="00377A24"/>
    <w:rsid w:val="00377C55"/>
    <w:rsid w:val="00377FF7"/>
    <w:rsid w:val="0038014E"/>
    <w:rsid w:val="00380172"/>
    <w:rsid w:val="0038049D"/>
    <w:rsid w:val="0038054A"/>
    <w:rsid w:val="003806B5"/>
    <w:rsid w:val="00380954"/>
    <w:rsid w:val="00380A58"/>
    <w:rsid w:val="00380A96"/>
    <w:rsid w:val="00380BEA"/>
    <w:rsid w:val="00380D8E"/>
    <w:rsid w:val="003810EA"/>
    <w:rsid w:val="0038132D"/>
    <w:rsid w:val="003815FE"/>
    <w:rsid w:val="00381629"/>
    <w:rsid w:val="00381BAD"/>
    <w:rsid w:val="00381D16"/>
    <w:rsid w:val="00381E17"/>
    <w:rsid w:val="00381F96"/>
    <w:rsid w:val="00382A67"/>
    <w:rsid w:val="00382AFC"/>
    <w:rsid w:val="00382F69"/>
    <w:rsid w:val="00383351"/>
    <w:rsid w:val="003833B5"/>
    <w:rsid w:val="003836C6"/>
    <w:rsid w:val="0038393F"/>
    <w:rsid w:val="00383B7E"/>
    <w:rsid w:val="003848B7"/>
    <w:rsid w:val="00384C49"/>
    <w:rsid w:val="00384DAD"/>
    <w:rsid w:val="00384F35"/>
    <w:rsid w:val="00384F4D"/>
    <w:rsid w:val="0038583F"/>
    <w:rsid w:val="00385A51"/>
    <w:rsid w:val="00385EB5"/>
    <w:rsid w:val="00386101"/>
    <w:rsid w:val="003861B1"/>
    <w:rsid w:val="003862EC"/>
    <w:rsid w:val="003866D4"/>
    <w:rsid w:val="00386ABF"/>
    <w:rsid w:val="00386B09"/>
    <w:rsid w:val="00386B28"/>
    <w:rsid w:val="00386C45"/>
    <w:rsid w:val="00386EC7"/>
    <w:rsid w:val="00386F7E"/>
    <w:rsid w:val="00387476"/>
    <w:rsid w:val="003875C6"/>
    <w:rsid w:val="00387721"/>
    <w:rsid w:val="00387899"/>
    <w:rsid w:val="0038799C"/>
    <w:rsid w:val="00387A76"/>
    <w:rsid w:val="00390170"/>
    <w:rsid w:val="003905BD"/>
    <w:rsid w:val="003907C5"/>
    <w:rsid w:val="00390874"/>
    <w:rsid w:val="00390985"/>
    <w:rsid w:val="003909FD"/>
    <w:rsid w:val="00390D29"/>
    <w:rsid w:val="00390E56"/>
    <w:rsid w:val="0039123C"/>
    <w:rsid w:val="0039148D"/>
    <w:rsid w:val="003917B1"/>
    <w:rsid w:val="0039181B"/>
    <w:rsid w:val="003919C4"/>
    <w:rsid w:val="00391AF8"/>
    <w:rsid w:val="00391EA2"/>
    <w:rsid w:val="0039291D"/>
    <w:rsid w:val="0039293D"/>
    <w:rsid w:val="003929CC"/>
    <w:rsid w:val="0039305A"/>
    <w:rsid w:val="00393160"/>
    <w:rsid w:val="0039352B"/>
    <w:rsid w:val="0039356D"/>
    <w:rsid w:val="00393D3E"/>
    <w:rsid w:val="003949B6"/>
    <w:rsid w:val="00394BAE"/>
    <w:rsid w:val="00394F9D"/>
    <w:rsid w:val="003951FC"/>
    <w:rsid w:val="0039533D"/>
    <w:rsid w:val="00395412"/>
    <w:rsid w:val="00395B02"/>
    <w:rsid w:val="00395BC3"/>
    <w:rsid w:val="00395EAC"/>
    <w:rsid w:val="003962F4"/>
    <w:rsid w:val="003964D7"/>
    <w:rsid w:val="00396657"/>
    <w:rsid w:val="00396FFC"/>
    <w:rsid w:val="00397074"/>
    <w:rsid w:val="003970A5"/>
    <w:rsid w:val="0039712F"/>
    <w:rsid w:val="003972EC"/>
    <w:rsid w:val="00397479"/>
    <w:rsid w:val="003979E7"/>
    <w:rsid w:val="00397DAA"/>
    <w:rsid w:val="00397FDB"/>
    <w:rsid w:val="003A0223"/>
    <w:rsid w:val="003A0B8D"/>
    <w:rsid w:val="003A0BC5"/>
    <w:rsid w:val="003A12E3"/>
    <w:rsid w:val="003A16EA"/>
    <w:rsid w:val="003A1941"/>
    <w:rsid w:val="003A1964"/>
    <w:rsid w:val="003A1FDF"/>
    <w:rsid w:val="003A2068"/>
    <w:rsid w:val="003A237F"/>
    <w:rsid w:val="003A2A7B"/>
    <w:rsid w:val="003A2AFB"/>
    <w:rsid w:val="003A2D14"/>
    <w:rsid w:val="003A2D88"/>
    <w:rsid w:val="003A2EE1"/>
    <w:rsid w:val="003A2F20"/>
    <w:rsid w:val="003A2F43"/>
    <w:rsid w:val="003A3170"/>
    <w:rsid w:val="003A3556"/>
    <w:rsid w:val="003A3856"/>
    <w:rsid w:val="003A393A"/>
    <w:rsid w:val="003A39FF"/>
    <w:rsid w:val="003A3ABA"/>
    <w:rsid w:val="003A4A1F"/>
    <w:rsid w:val="003A4C79"/>
    <w:rsid w:val="003A5B26"/>
    <w:rsid w:val="003A5DBE"/>
    <w:rsid w:val="003A65CE"/>
    <w:rsid w:val="003A672C"/>
    <w:rsid w:val="003A69ED"/>
    <w:rsid w:val="003A6B87"/>
    <w:rsid w:val="003A6D03"/>
    <w:rsid w:val="003A7C15"/>
    <w:rsid w:val="003A7C3B"/>
    <w:rsid w:val="003A7DE9"/>
    <w:rsid w:val="003B0C19"/>
    <w:rsid w:val="003B1172"/>
    <w:rsid w:val="003B1216"/>
    <w:rsid w:val="003B1CA1"/>
    <w:rsid w:val="003B1DB7"/>
    <w:rsid w:val="003B22E3"/>
    <w:rsid w:val="003B2368"/>
    <w:rsid w:val="003B2A82"/>
    <w:rsid w:val="003B2E6D"/>
    <w:rsid w:val="003B3EA3"/>
    <w:rsid w:val="003B483E"/>
    <w:rsid w:val="003B48F5"/>
    <w:rsid w:val="003B49EA"/>
    <w:rsid w:val="003B4EB7"/>
    <w:rsid w:val="003B621A"/>
    <w:rsid w:val="003B6697"/>
    <w:rsid w:val="003B66FF"/>
    <w:rsid w:val="003B759C"/>
    <w:rsid w:val="003B7909"/>
    <w:rsid w:val="003B792A"/>
    <w:rsid w:val="003B7F13"/>
    <w:rsid w:val="003C02B9"/>
    <w:rsid w:val="003C0718"/>
    <w:rsid w:val="003C0A48"/>
    <w:rsid w:val="003C0F42"/>
    <w:rsid w:val="003C10E2"/>
    <w:rsid w:val="003C1127"/>
    <w:rsid w:val="003C1229"/>
    <w:rsid w:val="003C12FE"/>
    <w:rsid w:val="003C154C"/>
    <w:rsid w:val="003C1C7B"/>
    <w:rsid w:val="003C1D98"/>
    <w:rsid w:val="003C1E5E"/>
    <w:rsid w:val="003C211E"/>
    <w:rsid w:val="003C2FF0"/>
    <w:rsid w:val="003C30FE"/>
    <w:rsid w:val="003C3149"/>
    <w:rsid w:val="003C319B"/>
    <w:rsid w:val="003C32E8"/>
    <w:rsid w:val="003C3E04"/>
    <w:rsid w:val="003C3E79"/>
    <w:rsid w:val="003C3F1D"/>
    <w:rsid w:val="003C41AA"/>
    <w:rsid w:val="003C44BF"/>
    <w:rsid w:val="003C4648"/>
    <w:rsid w:val="003C4660"/>
    <w:rsid w:val="003C4C32"/>
    <w:rsid w:val="003C55DF"/>
    <w:rsid w:val="003C57EF"/>
    <w:rsid w:val="003C5876"/>
    <w:rsid w:val="003C5E5E"/>
    <w:rsid w:val="003C5F29"/>
    <w:rsid w:val="003C61C6"/>
    <w:rsid w:val="003C6E28"/>
    <w:rsid w:val="003C7098"/>
    <w:rsid w:val="003C70BA"/>
    <w:rsid w:val="003C7172"/>
    <w:rsid w:val="003C761E"/>
    <w:rsid w:val="003C7862"/>
    <w:rsid w:val="003C7940"/>
    <w:rsid w:val="003C7A17"/>
    <w:rsid w:val="003C7A88"/>
    <w:rsid w:val="003D001D"/>
    <w:rsid w:val="003D01B3"/>
    <w:rsid w:val="003D04C3"/>
    <w:rsid w:val="003D0F95"/>
    <w:rsid w:val="003D111C"/>
    <w:rsid w:val="003D13A6"/>
    <w:rsid w:val="003D13F1"/>
    <w:rsid w:val="003D1461"/>
    <w:rsid w:val="003D1DB2"/>
    <w:rsid w:val="003D20C6"/>
    <w:rsid w:val="003D22D5"/>
    <w:rsid w:val="003D2422"/>
    <w:rsid w:val="003D252A"/>
    <w:rsid w:val="003D2DC6"/>
    <w:rsid w:val="003D3084"/>
    <w:rsid w:val="003D3969"/>
    <w:rsid w:val="003D3972"/>
    <w:rsid w:val="003D3FE7"/>
    <w:rsid w:val="003D4379"/>
    <w:rsid w:val="003D4538"/>
    <w:rsid w:val="003D4AED"/>
    <w:rsid w:val="003D4F22"/>
    <w:rsid w:val="003D516F"/>
    <w:rsid w:val="003D52BE"/>
    <w:rsid w:val="003D56F4"/>
    <w:rsid w:val="003D5B01"/>
    <w:rsid w:val="003D5E3B"/>
    <w:rsid w:val="003D5E8A"/>
    <w:rsid w:val="003D640E"/>
    <w:rsid w:val="003D6491"/>
    <w:rsid w:val="003D6740"/>
    <w:rsid w:val="003D68E9"/>
    <w:rsid w:val="003D6935"/>
    <w:rsid w:val="003D6CE3"/>
    <w:rsid w:val="003D6E5D"/>
    <w:rsid w:val="003D7200"/>
    <w:rsid w:val="003D798D"/>
    <w:rsid w:val="003D7D01"/>
    <w:rsid w:val="003E0043"/>
    <w:rsid w:val="003E023B"/>
    <w:rsid w:val="003E02A6"/>
    <w:rsid w:val="003E07A0"/>
    <w:rsid w:val="003E0A48"/>
    <w:rsid w:val="003E11F4"/>
    <w:rsid w:val="003E1228"/>
    <w:rsid w:val="003E141B"/>
    <w:rsid w:val="003E14D9"/>
    <w:rsid w:val="003E1A2D"/>
    <w:rsid w:val="003E1CCA"/>
    <w:rsid w:val="003E1FE2"/>
    <w:rsid w:val="003E1FFB"/>
    <w:rsid w:val="003E2060"/>
    <w:rsid w:val="003E2457"/>
    <w:rsid w:val="003E252F"/>
    <w:rsid w:val="003E2A38"/>
    <w:rsid w:val="003E2DB8"/>
    <w:rsid w:val="003E308F"/>
    <w:rsid w:val="003E37BD"/>
    <w:rsid w:val="003E384B"/>
    <w:rsid w:val="003E395D"/>
    <w:rsid w:val="003E438A"/>
    <w:rsid w:val="003E4465"/>
    <w:rsid w:val="003E49C1"/>
    <w:rsid w:val="003E4EE5"/>
    <w:rsid w:val="003E5019"/>
    <w:rsid w:val="003E523F"/>
    <w:rsid w:val="003E55B5"/>
    <w:rsid w:val="003E58D4"/>
    <w:rsid w:val="003E5956"/>
    <w:rsid w:val="003E5A45"/>
    <w:rsid w:val="003E5AE9"/>
    <w:rsid w:val="003E5CBB"/>
    <w:rsid w:val="003E5D95"/>
    <w:rsid w:val="003E5E63"/>
    <w:rsid w:val="003E608D"/>
    <w:rsid w:val="003E615A"/>
    <w:rsid w:val="003E673A"/>
    <w:rsid w:val="003E683D"/>
    <w:rsid w:val="003E6F52"/>
    <w:rsid w:val="003E710C"/>
    <w:rsid w:val="003E75E8"/>
    <w:rsid w:val="003E786A"/>
    <w:rsid w:val="003E78A1"/>
    <w:rsid w:val="003E7D46"/>
    <w:rsid w:val="003F00F3"/>
    <w:rsid w:val="003F0103"/>
    <w:rsid w:val="003F022A"/>
    <w:rsid w:val="003F0427"/>
    <w:rsid w:val="003F0447"/>
    <w:rsid w:val="003F06DE"/>
    <w:rsid w:val="003F0969"/>
    <w:rsid w:val="003F0A04"/>
    <w:rsid w:val="003F0D05"/>
    <w:rsid w:val="003F0F08"/>
    <w:rsid w:val="003F1366"/>
    <w:rsid w:val="003F1532"/>
    <w:rsid w:val="003F19FB"/>
    <w:rsid w:val="003F1BC4"/>
    <w:rsid w:val="003F1EF8"/>
    <w:rsid w:val="003F24C6"/>
    <w:rsid w:val="003F25CA"/>
    <w:rsid w:val="003F2AA2"/>
    <w:rsid w:val="003F2C4F"/>
    <w:rsid w:val="003F3165"/>
    <w:rsid w:val="003F3263"/>
    <w:rsid w:val="003F331E"/>
    <w:rsid w:val="003F333C"/>
    <w:rsid w:val="003F33AB"/>
    <w:rsid w:val="003F3A34"/>
    <w:rsid w:val="003F40C4"/>
    <w:rsid w:val="003F41FD"/>
    <w:rsid w:val="003F449F"/>
    <w:rsid w:val="003F4974"/>
    <w:rsid w:val="003F4AC3"/>
    <w:rsid w:val="003F4B77"/>
    <w:rsid w:val="003F4CB5"/>
    <w:rsid w:val="003F4DB4"/>
    <w:rsid w:val="003F4EE6"/>
    <w:rsid w:val="003F4F95"/>
    <w:rsid w:val="003F51D0"/>
    <w:rsid w:val="003F5368"/>
    <w:rsid w:val="003F55C7"/>
    <w:rsid w:val="003F5784"/>
    <w:rsid w:val="003F5CA5"/>
    <w:rsid w:val="003F61CB"/>
    <w:rsid w:val="003F62D3"/>
    <w:rsid w:val="003F684A"/>
    <w:rsid w:val="003F6C9C"/>
    <w:rsid w:val="003F6CFA"/>
    <w:rsid w:val="003F7011"/>
    <w:rsid w:val="003F71DF"/>
    <w:rsid w:val="003F75B8"/>
    <w:rsid w:val="003F7702"/>
    <w:rsid w:val="003F7765"/>
    <w:rsid w:val="003F778B"/>
    <w:rsid w:val="004000AC"/>
    <w:rsid w:val="00400541"/>
    <w:rsid w:val="00400922"/>
    <w:rsid w:val="00400C06"/>
    <w:rsid w:val="00400D19"/>
    <w:rsid w:val="0040178B"/>
    <w:rsid w:val="00401B0A"/>
    <w:rsid w:val="00401C8E"/>
    <w:rsid w:val="00402275"/>
    <w:rsid w:val="00402426"/>
    <w:rsid w:val="00402546"/>
    <w:rsid w:val="004029FD"/>
    <w:rsid w:val="00402A71"/>
    <w:rsid w:val="00402B65"/>
    <w:rsid w:val="00403076"/>
    <w:rsid w:val="00403354"/>
    <w:rsid w:val="00403913"/>
    <w:rsid w:val="00403BF7"/>
    <w:rsid w:val="00403C05"/>
    <w:rsid w:val="004043E4"/>
    <w:rsid w:val="00404412"/>
    <w:rsid w:val="00404958"/>
    <w:rsid w:val="00404E79"/>
    <w:rsid w:val="00404F9E"/>
    <w:rsid w:val="004050E8"/>
    <w:rsid w:val="004054D4"/>
    <w:rsid w:val="00405598"/>
    <w:rsid w:val="0040563D"/>
    <w:rsid w:val="004056F0"/>
    <w:rsid w:val="00405980"/>
    <w:rsid w:val="00405A8C"/>
    <w:rsid w:val="00405EFB"/>
    <w:rsid w:val="0040618E"/>
    <w:rsid w:val="00406334"/>
    <w:rsid w:val="0040670A"/>
    <w:rsid w:val="00406728"/>
    <w:rsid w:val="00406E19"/>
    <w:rsid w:val="00407125"/>
    <w:rsid w:val="00407AB3"/>
    <w:rsid w:val="00407BBA"/>
    <w:rsid w:val="00407BE5"/>
    <w:rsid w:val="00410160"/>
    <w:rsid w:val="00410220"/>
    <w:rsid w:val="00410B4B"/>
    <w:rsid w:val="00410ECB"/>
    <w:rsid w:val="00410ED6"/>
    <w:rsid w:val="00410EEA"/>
    <w:rsid w:val="0041156F"/>
    <w:rsid w:val="00411AC5"/>
    <w:rsid w:val="00411D74"/>
    <w:rsid w:val="004120B2"/>
    <w:rsid w:val="004129C3"/>
    <w:rsid w:val="00412B3C"/>
    <w:rsid w:val="00412EC5"/>
    <w:rsid w:val="00413558"/>
    <w:rsid w:val="00413DDC"/>
    <w:rsid w:val="00413EB3"/>
    <w:rsid w:val="004142AA"/>
    <w:rsid w:val="00414821"/>
    <w:rsid w:val="00414E5D"/>
    <w:rsid w:val="00415053"/>
    <w:rsid w:val="00415344"/>
    <w:rsid w:val="004153A3"/>
    <w:rsid w:val="00415618"/>
    <w:rsid w:val="00415780"/>
    <w:rsid w:val="00415B18"/>
    <w:rsid w:val="00415B77"/>
    <w:rsid w:val="00415D5F"/>
    <w:rsid w:val="00416064"/>
    <w:rsid w:val="004164CD"/>
    <w:rsid w:val="004164DF"/>
    <w:rsid w:val="0041655A"/>
    <w:rsid w:val="004167C5"/>
    <w:rsid w:val="00416C78"/>
    <w:rsid w:val="00416CCB"/>
    <w:rsid w:val="00416EED"/>
    <w:rsid w:val="004172A6"/>
    <w:rsid w:val="004172D5"/>
    <w:rsid w:val="00417393"/>
    <w:rsid w:val="00417448"/>
    <w:rsid w:val="0041756C"/>
    <w:rsid w:val="004177B8"/>
    <w:rsid w:val="00417887"/>
    <w:rsid w:val="00417EFB"/>
    <w:rsid w:val="004200FE"/>
    <w:rsid w:val="004203FF"/>
    <w:rsid w:val="004209C0"/>
    <w:rsid w:val="00421E6D"/>
    <w:rsid w:val="00422157"/>
    <w:rsid w:val="0042218F"/>
    <w:rsid w:val="00422265"/>
    <w:rsid w:val="00422269"/>
    <w:rsid w:val="00422AF1"/>
    <w:rsid w:val="00422BB5"/>
    <w:rsid w:val="00422C49"/>
    <w:rsid w:val="004230F7"/>
    <w:rsid w:val="00423150"/>
    <w:rsid w:val="0042328F"/>
    <w:rsid w:val="00423822"/>
    <w:rsid w:val="00423858"/>
    <w:rsid w:val="0042468C"/>
    <w:rsid w:val="00424E21"/>
    <w:rsid w:val="00425214"/>
    <w:rsid w:val="00425308"/>
    <w:rsid w:val="0042574F"/>
    <w:rsid w:val="00425988"/>
    <w:rsid w:val="00425B4F"/>
    <w:rsid w:val="00425B6C"/>
    <w:rsid w:val="00425BEE"/>
    <w:rsid w:val="00425CA0"/>
    <w:rsid w:val="00425F2E"/>
    <w:rsid w:val="00426542"/>
    <w:rsid w:val="00426E2A"/>
    <w:rsid w:val="004270CD"/>
    <w:rsid w:val="00427EDA"/>
    <w:rsid w:val="00430145"/>
    <w:rsid w:val="0043077D"/>
    <w:rsid w:val="00430843"/>
    <w:rsid w:val="00430F0D"/>
    <w:rsid w:val="0043124E"/>
    <w:rsid w:val="004312D6"/>
    <w:rsid w:val="0043131A"/>
    <w:rsid w:val="00431377"/>
    <w:rsid w:val="0043193E"/>
    <w:rsid w:val="00431C98"/>
    <w:rsid w:val="0043206A"/>
    <w:rsid w:val="00432337"/>
    <w:rsid w:val="00432568"/>
    <w:rsid w:val="004325B1"/>
    <w:rsid w:val="0043267E"/>
    <w:rsid w:val="004328A9"/>
    <w:rsid w:val="00432F11"/>
    <w:rsid w:val="00433472"/>
    <w:rsid w:val="004334DC"/>
    <w:rsid w:val="00433733"/>
    <w:rsid w:val="00434114"/>
    <w:rsid w:val="004341C0"/>
    <w:rsid w:val="00434324"/>
    <w:rsid w:val="004348C5"/>
    <w:rsid w:val="00435069"/>
    <w:rsid w:val="004353EF"/>
    <w:rsid w:val="00435569"/>
    <w:rsid w:val="00435C69"/>
    <w:rsid w:val="00435CA2"/>
    <w:rsid w:val="00435CBC"/>
    <w:rsid w:val="00435E98"/>
    <w:rsid w:val="00436357"/>
    <w:rsid w:val="004365F9"/>
    <w:rsid w:val="0043668B"/>
    <w:rsid w:val="00436A54"/>
    <w:rsid w:val="00436B3C"/>
    <w:rsid w:val="00436DEB"/>
    <w:rsid w:val="00436E5A"/>
    <w:rsid w:val="004370C3"/>
    <w:rsid w:val="0043730D"/>
    <w:rsid w:val="00437523"/>
    <w:rsid w:val="00437581"/>
    <w:rsid w:val="004377CF"/>
    <w:rsid w:val="00437E98"/>
    <w:rsid w:val="0044017B"/>
    <w:rsid w:val="004401A6"/>
    <w:rsid w:val="00440C63"/>
    <w:rsid w:val="00441573"/>
    <w:rsid w:val="004419B5"/>
    <w:rsid w:val="00441B38"/>
    <w:rsid w:val="00441C20"/>
    <w:rsid w:val="00441CAA"/>
    <w:rsid w:val="004422B4"/>
    <w:rsid w:val="00442347"/>
    <w:rsid w:val="00442568"/>
    <w:rsid w:val="00443318"/>
    <w:rsid w:val="004434FA"/>
    <w:rsid w:val="00443641"/>
    <w:rsid w:val="00443C2B"/>
    <w:rsid w:val="004443E2"/>
    <w:rsid w:val="00444706"/>
    <w:rsid w:val="00444C0D"/>
    <w:rsid w:val="00444C1F"/>
    <w:rsid w:val="00444CA7"/>
    <w:rsid w:val="00444D8F"/>
    <w:rsid w:val="00444F7B"/>
    <w:rsid w:val="004451A5"/>
    <w:rsid w:val="00445B68"/>
    <w:rsid w:val="00445B83"/>
    <w:rsid w:val="00445EAA"/>
    <w:rsid w:val="00446060"/>
    <w:rsid w:val="0044612F"/>
    <w:rsid w:val="00446151"/>
    <w:rsid w:val="00446312"/>
    <w:rsid w:val="004463CC"/>
    <w:rsid w:val="00446546"/>
    <w:rsid w:val="004466E7"/>
    <w:rsid w:val="00446A32"/>
    <w:rsid w:val="00446C40"/>
    <w:rsid w:val="00446DEA"/>
    <w:rsid w:val="00446E52"/>
    <w:rsid w:val="004470F8"/>
    <w:rsid w:val="00447657"/>
    <w:rsid w:val="0044776D"/>
    <w:rsid w:val="00447B2D"/>
    <w:rsid w:val="00447B68"/>
    <w:rsid w:val="00450002"/>
    <w:rsid w:val="0045038E"/>
    <w:rsid w:val="00450711"/>
    <w:rsid w:val="0045098E"/>
    <w:rsid w:val="00450CA0"/>
    <w:rsid w:val="00450F4C"/>
    <w:rsid w:val="004516CA"/>
    <w:rsid w:val="004517AF"/>
    <w:rsid w:val="004517E0"/>
    <w:rsid w:val="004519CC"/>
    <w:rsid w:val="00452C44"/>
    <w:rsid w:val="00452FD6"/>
    <w:rsid w:val="00453051"/>
    <w:rsid w:val="0045339F"/>
    <w:rsid w:val="004534F1"/>
    <w:rsid w:val="00453675"/>
    <w:rsid w:val="00453894"/>
    <w:rsid w:val="00453AD5"/>
    <w:rsid w:val="00453F15"/>
    <w:rsid w:val="00454158"/>
    <w:rsid w:val="00454255"/>
    <w:rsid w:val="00454632"/>
    <w:rsid w:val="004547E3"/>
    <w:rsid w:val="00454882"/>
    <w:rsid w:val="004548EF"/>
    <w:rsid w:val="004549DE"/>
    <w:rsid w:val="00454A9C"/>
    <w:rsid w:val="00454E8D"/>
    <w:rsid w:val="00454EFF"/>
    <w:rsid w:val="00455049"/>
    <w:rsid w:val="0045520F"/>
    <w:rsid w:val="004553AE"/>
    <w:rsid w:val="004555D8"/>
    <w:rsid w:val="0045571A"/>
    <w:rsid w:val="00455E6E"/>
    <w:rsid w:val="00455ECF"/>
    <w:rsid w:val="00455EF1"/>
    <w:rsid w:val="004572F4"/>
    <w:rsid w:val="004573D3"/>
    <w:rsid w:val="0045777F"/>
    <w:rsid w:val="00457A51"/>
    <w:rsid w:val="004602F4"/>
    <w:rsid w:val="004603DD"/>
    <w:rsid w:val="0046056C"/>
    <w:rsid w:val="00460B03"/>
    <w:rsid w:val="00461554"/>
    <w:rsid w:val="00461BF9"/>
    <w:rsid w:val="00461C58"/>
    <w:rsid w:val="00461D25"/>
    <w:rsid w:val="00461E75"/>
    <w:rsid w:val="0046243E"/>
    <w:rsid w:val="00462A6C"/>
    <w:rsid w:val="00462CD0"/>
    <w:rsid w:val="00462E82"/>
    <w:rsid w:val="00462F65"/>
    <w:rsid w:val="004638B9"/>
    <w:rsid w:val="004638DB"/>
    <w:rsid w:val="00463D93"/>
    <w:rsid w:val="004641C7"/>
    <w:rsid w:val="004643FC"/>
    <w:rsid w:val="00464483"/>
    <w:rsid w:val="004644BC"/>
    <w:rsid w:val="0046450B"/>
    <w:rsid w:val="004648A8"/>
    <w:rsid w:val="00464A4C"/>
    <w:rsid w:val="00464AD0"/>
    <w:rsid w:val="00464F5E"/>
    <w:rsid w:val="004652CA"/>
    <w:rsid w:val="0046540C"/>
    <w:rsid w:val="004654A5"/>
    <w:rsid w:val="00465CCD"/>
    <w:rsid w:val="00466609"/>
    <w:rsid w:val="004666F7"/>
    <w:rsid w:val="00466761"/>
    <w:rsid w:val="00466D3A"/>
    <w:rsid w:val="00466FB2"/>
    <w:rsid w:val="004670C8"/>
    <w:rsid w:val="00467346"/>
    <w:rsid w:val="004675EE"/>
    <w:rsid w:val="00467BBE"/>
    <w:rsid w:val="00467F51"/>
    <w:rsid w:val="0047037C"/>
    <w:rsid w:val="0047098F"/>
    <w:rsid w:val="004709C1"/>
    <w:rsid w:val="004709CD"/>
    <w:rsid w:val="00470ABD"/>
    <w:rsid w:val="00470EC4"/>
    <w:rsid w:val="00470EDE"/>
    <w:rsid w:val="00470FDD"/>
    <w:rsid w:val="0047173C"/>
    <w:rsid w:val="00471814"/>
    <w:rsid w:val="00471F3B"/>
    <w:rsid w:val="004720D3"/>
    <w:rsid w:val="0047303A"/>
    <w:rsid w:val="00473300"/>
    <w:rsid w:val="004736CC"/>
    <w:rsid w:val="00473DF0"/>
    <w:rsid w:val="00474200"/>
    <w:rsid w:val="004744EC"/>
    <w:rsid w:val="00474B14"/>
    <w:rsid w:val="00474F92"/>
    <w:rsid w:val="00475135"/>
    <w:rsid w:val="004755E9"/>
    <w:rsid w:val="00475C08"/>
    <w:rsid w:val="00475D1F"/>
    <w:rsid w:val="0047645C"/>
    <w:rsid w:val="004764D9"/>
    <w:rsid w:val="0047654A"/>
    <w:rsid w:val="00476CDA"/>
    <w:rsid w:val="00476D3F"/>
    <w:rsid w:val="0047705E"/>
    <w:rsid w:val="004771DC"/>
    <w:rsid w:val="004772C1"/>
    <w:rsid w:val="00477834"/>
    <w:rsid w:val="004779BF"/>
    <w:rsid w:val="00477CAB"/>
    <w:rsid w:val="00477F29"/>
    <w:rsid w:val="00480499"/>
    <w:rsid w:val="0048058B"/>
    <w:rsid w:val="004805AD"/>
    <w:rsid w:val="00480B19"/>
    <w:rsid w:val="00480E65"/>
    <w:rsid w:val="00480E70"/>
    <w:rsid w:val="00480E99"/>
    <w:rsid w:val="00481656"/>
    <w:rsid w:val="00481870"/>
    <w:rsid w:val="00481BD4"/>
    <w:rsid w:val="00481CB7"/>
    <w:rsid w:val="00481E44"/>
    <w:rsid w:val="00481FA7"/>
    <w:rsid w:val="004825B5"/>
    <w:rsid w:val="00482D80"/>
    <w:rsid w:val="00482DE2"/>
    <w:rsid w:val="00482F7A"/>
    <w:rsid w:val="004832DC"/>
    <w:rsid w:val="0048358B"/>
    <w:rsid w:val="00483761"/>
    <w:rsid w:val="00483858"/>
    <w:rsid w:val="004838BB"/>
    <w:rsid w:val="00484001"/>
    <w:rsid w:val="00484169"/>
    <w:rsid w:val="00484207"/>
    <w:rsid w:val="00484360"/>
    <w:rsid w:val="00484366"/>
    <w:rsid w:val="00484374"/>
    <w:rsid w:val="00484610"/>
    <w:rsid w:val="00484624"/>
    <w:rsid w:val="00485205"/>
    <w:rsid w:val="00485755"/>
    <w:rsid w:val="00485767"/>
    <w:rsid w:val="00485B38"/>
    <w:rsid w:val="00485C9B"/>
    <w:rsid w:val="00486321"/>
    <w:rsid w:val="004869E6"/>
    <w:rsid w:val="00486BCD"/>
    <w:rsid w:val="00486D33"/>
    <w:rsid w:val="00487576"/>
    <w:rsid w:val="004876B8"/>
    <w:rsid w:val="0048785A"/>
    <w:rsid w:val="00487979"/>
    <w:rsid w:val="00487B6C"/>
    <w:rsid w:val="00490142"/>
    <w:rsid w:val="00490261"/>
    <w:rsid w:val="004902F9"/>
    <w:rsid w:val="00490D79"/>
    <w:rsid w:val="0049150C"/>
    <w:rsid w:val="00492123"/>
    <w:rsid w:val="004922CB"/>
    <w:rsid w:val="00492498"/>
    <w:rsid w:val="00492E85"/>
    <w:rsid w:val="004932E3"/>
    <w:rsid w:val="0049379B"/>
    <w:rsid w:val="00493A68"/>
    <w:rsid w:val="00493C5E"/>
    <w:rsid w:val="00493D3A"/>
    <w:rsid w:val="00493D3B"/>
    <w:rsid w:val="00493D85"/>
    <w:rsid w:val="00493EEE"/>
    <w:rsid w:val="004944DC"/>
    <w:rsid w:val="00494907"/>
    <w:rsid w:val="00494991"/>
    <w:rsid w:val="00494A96"/>
    <w:rsid w:val="00494D87"/>
    <w:rsid w:val="00494DB9"/>
    <w:rsid w:val="0049544D"/>
    <w:rsid w:val="004956F5"/>
    <w:rsid w:val="004957D7"/>
    <w:rsid w:val="0049593F"/>
    <w:rsid w:val="00495B61"/>
    <w:rsid w:val="00495D3C"/>
    <w:rsid w:val="00495E0D"/>
    <w:rsid w:val="00495EC7"/>
    <w:rsid w:val="00496229"/>
    <w:rsid w:val="0049638E"/>
    <w:rsid w:val="00496848"/>
    <w:rsid w:val="004969E0"/>
    <w:rsid w:val="00496D98"/>
    <w:rsid w:val="00496E31"/>
    <w:rsid w:val="00497349"/>
    <w:rsid w:val="00497659"/>
    <w:rsid w:val="004978A2"/>
    <w:rsid w:val="00497CAD"/>
    <w:rsid w:val="004A0794"/>
    <w:rsid w:val="004A0AE7"/>
    <w:rsid w:val="004A11C7"/>
    <w:rsid w:val="004A1740"/>
    <w:rsid w:val="004A1868"/>
    <w:rsid w:val="004A1A92"/>
    <w:rsid w:val="004A1BC9"/>
    <w:rsid w:val="004A1D67"/>
    <w:rsid w:val="004A1DCB"/>
    <w:rsid w:val="004A1E76"/>
    <w:rsid w:val="004A2441"/>
    <w:rsid w:val="004A2489"/>
    <w:rsid w:val="004A2490"/>
    <w:rsid w:val="004A2873"/>
    <w:rsid w:val="004A2A33"/>
    <w:rsid w:val="004A2BE2"/>
    <w:rsid w:val="004A2D80"/>
    <w:rsid w:val="004A2DB2"/>
    <w:rsid w:val="004A2ECD"/>
    <w:rsid w:val="004A308C"/>
    <w:rsid w:val="004A34F4"/>
    <w:rsid w:val="004A4866"/>
    <w:rsid w:val="004A4AA3"/>
    <w:rsid w:val="004A4E62"/>
    <w:rsid w:val="004A4EBA"/>
    <w:rsid w:val="004A5EA5"/>
    <w:rsid w:val="004A6143"/>
    <w:rsid w:val="004A625D"/>
    <w:rsid w:val="004A63A8"/>
    <w:rsid w:val="004A64FE"/>
    <w:rsid w:val="004A6657"/>
    <w:rsid w:val="004A6D6E"/>
    <w:rsid w:val="004A6FC7"/>
    <w:rsid w:val="004A7315"/>
    <w:rsid w:val="004A74A9"/>
    <w:rsid w:val="004A76A3"/>
    <w:rsid w:val="004A77FB"/>
    <w:rsid w:val="004A78C0"/>
    <w:rsid w:val="004A7BBA"/>
    <w:rsid w:val="004A7C3C"/>
    <w:rsid w:val="004A7F11"/>
    <w:rsid w:val="004B0336"/>
    <w:rsid w:val="004B0340"/>
    <w:rsid w:val="004B0714"/>
    <w:rsid w:val="004B0D71"/>
    <w:rsid w:val="004B0DDA"/>
    <w:rsid w:val="004B1004"/>
    <w:rsid w:val="004B118C"/>
    <w:rsid w:val="004B1AE7"/>
    <w:rsid w:val="004B2002"/>
    <w:rsid w:val="004B20A4"/>
    <w:rsid w:val="004B2833"/>
    <w:rsid w:val="004B2A99"/>
    <w:rsid w:val="004B2B8C"/>
    <w:rsid w:val="004B2DB4"/>
    <w:rsid w:val="004B2F54"/>
    <w:rsid w:val="004B2FFD"/>
    <w:rsid w:val="004B3289"/>
    <w:rsid w:val="004B39F7"/>
    <w:rsid w:val="004B3D05"/>
    <w:rsid w:val="004B402A"/>
    <w:rsid w:val="004B45AD"/>
    <w:rsid w:val="004B4748"/>
    <w:rsid w:val="004B47B8"/>
    <w:rsid w:val="004B4B84"/>
    <w:rsid w:val="004B4D07"/>
    <w:rsid w:val="004B51FF"/>
    <w:rsid w:val="004B5349"/>
    <w:rsid w:val="004B5AEF"/>
    <w:rsid w:val="004B5AFF"/>
    <w:rsid w:val="004B5B1E"/>
    <w:rsid w:val="004B5C0B"/>
    <w:rsid w:val="004B5E04"/>
    <w:rsid w:val="004B5E7B"/>
    <w:rsid w:val="004B5FB9"/>
    <w:rsid w:val="004B62D3"/>
    <w:rsid w:val="004B62ED"/>
    <w:rsid w:val="004B6BA9"/>
    <w:rsid w:val="004B6EC6"/>
    <w:rsid w:val="004B7203"/>
    <w:rsid w:val="004B74BA"/>
    <w:rsid w:val="004B7513"/>
    <w:rsid w:val="004B7CA7"/>
    <w:rsid w:val="004B7D75"/>
    <w:rsid w:val="004C0300"/>
    <w:rsid w:val="004C0D37"/>
    <w:rsid w:val="004C0D52"/>
    <w:rsid w:val="004C0DA1"/>
    <w:rsid w:val="004C0F24"/>
    <w:rsid w:val="004C10B1"/>
    <w:rsid w:val="004C1464"/>
    <w:rsid w:val="004C18A8"/>
    <w:rsid w:val="004C19FE"/>
    <w:rsid w:val="004C1A9D"/>
    <w:rsid w:val="004C2749"/>
    <w:rsid w:val="004C2944"/>
    <w:rsid w:val="004C2B0F"/>
    <w:rsid w:val="004C2E5C"/>
    <w:rsid w:val="004C3373"/>
    <w:rsid w:val="004C36F7"/>
    <w:rsid w:val="004C3753"/>
    <w:rsid w:val="004C38C5"/>
    <w:rsid w:val="004C3BE8"/>
    <w:rsid w:val="004C3BE9"/>
    <w:rsid w:val="004C3D43"/>
    <w:rsid w:val="004C43F0"/>
    <w:rsid w:val="004C463A"/>
    <w:rsid w:val="004C46A8"/>
    <w:rsid w:val="004C4843"/>
    <w:rsid w:val="004C4B4D"/>
    <w:rsid w:val="004C4CEB"/>
    <w:rsid w:val="004C4D85"/>
    <w:rsid w:val="004C56C9"/>
    <w:rsid w:val="004C5730"/>
    <w:rsid w:val="004C5BE2"/>
    <w:rsid w:val="004C5FF6"/>
    <w:rsid w:val="004C6616"/>
    <w:rsid w:val="004C6760"/>
    <w:rsid w:val="004C6865"/>
    <w:rsid w:val="004C695C"/>
    <w:rsid w:val="004C6A55"/>
    <w:rsid w:val="004C6ACD"/>
    <w:rsid w:val="004C6E1D"/>
    <w:rsid w:val="004C7111"/>
    <w:rsid w:val="004C7392"/>
    <w:rsid w:val="004C73C3"/>
    <w:rsid w:val="004C73D7"/>
    <w:rsid w:val="004C7DB8"/>
    <w:rsid w:val="004C7DD6"/>
    <w:rsid w:val="004C7F0F"/>
    <w:rsid w:val="004C7FF0"/>
    <w:rsid w:val="004D00AE"/>
    <w:rsid w:val="004D015B"/>
    <w:rsid w:val="004D029C"/>
    <w:rsid w:val="004D07EA"/>
    <w:rsid w:val="004D08D0"/>
    <w:rsid w:val="004D0C44"/>
    <w:rsid w:val="004D0D7F"/>
    <w:rsid w:val="004D1059"/>
    <w:rsid w:val="004D11D0"/>
    <w:rsid w:val="004D1404"/>
    <w:rsid w:val="004D1583"/>
    <w:rsid w:val="004D1745"/>
    <w:rsid w:val="004D1BEA"/>
    <w:rsid w:val="004D1E77"/>
    <w:rsid w:val="004D20DF"/>
    <w:rsid w:val="004D2147"/>
    <w:rsid w:val="004D2280"/>
    <w:rsid w:val="004D238F"/>
    <w:rsid w:val="004D25F9"/>
    <w:rsid w:val="004D26A1"/>
    <w:rsid w:val="004D26B0"/>
    <w:rsid w:val="004D2708"/>
    <w:rsid w:val="004D2871"/>
    <w:rsid w:val="004D299B"/>
    <w:rsid w:val="004D2A82"/>
    <w:rsid w:val="004D2E53"/>
    <w:rsid w:val="004D2E9B"/>
    <w:rsid w:val="004D2F57"/>
    <w:rsid w:val="004D3159"/>
    <w:rsid w:val="004D3229"/>
    <w:rsid w:val="004D39B1"/>
    <w:rsid w:val="004D3DE8"/>
    <w:rsid w:val="004D40EE"/>
    <w:rsid w:val="004D43DE"/>
    <w:rsid w:val="004D443D"/>
    <w:rsid w:val="004D45AC"/>
    <w:rsid w:val="004D467E"/>
    <w:rsid w:val="004D46A7"/>
    <w:rsid w:val="004D481F"/>
    <w:rsid w:val="004D4E2E"/>
    <w:rsid w:val="004D4F13"/>
    <w:rsid w:val="004D521D"/>
    <w:rsid w:val="004D52AB"/>
    <w:rsid w:val="004D5817"/>
    <w:rsid w:val="004D60DB"/>
    <w:rsid w:val="004D6221"/>
    <w:rsid w:val="004D62A5"/>
    <w:rsid w:val="004D6F5B"/>
    <w:rsid w:val="004D722D"/>
    <w:rsid w:val="004D7D05"/>
    <w:rsid w:val="004D7FF4"/>
    <w:rsid w:val="004E004E"/>
    <w:rsid w:val="004E0269"/>
    <w:rsid w:val="004E087F"/>
    <w:rsid w:val="004E08FC"/>
    <w:rsid w:val="004E0EC2"/>
    <w:rsid w:val="004E156C"/>
    <w:rsid w:val="004E169A"/>
    <w:rsid w:val="004E16E2"/>
    <w:rsid w:val="004E18D3"/>
    <w:rsid w:val="004E2272"/>
    <w:rsid w:val="004E279C"/>
    <w:rsid w:val="004E2875"/>
    <w:rsid w:val="004E2E60"/>
    <w:rsid w:val="004E30E0"/>
    <w:rsid w:val="004E3B52"/>
    <w:rsid w:val="004E3B99"/>
    <w:rsid w:val="004E3DE1"/>
    <w:rsid w:val="004E4B1F"/>
    <w:rsid w:val="004E4BF6"/>
    <w:rsid w:val="004E4C4E"/>
    <w:rsid w:val="004E4FD4"/>
    <w:rsid w:val="004E5471"/>
    <w:rsid w:val="004E5529"/>
    <w:rsid w:val="004E5696"/>
    <w:rsid w:val="004E57FF"/>
    <w:rsid w:val="004E5F58"/>
    <w:rsid w:val="004E61C3"/>
    <w:rsid w:val="004E63B8"/>
    <w:rsid w:val="004E64CA"/>
    <w:rsid w:val="004E669D"/>
    <w:rsid w:val="004E67D6"/>
    <w:rsid w:val="004E6879"/>
    <w:rsid w:val="004E6FFD"/>
    <w:rsid w:val="004E71AD"/>
    <w:rsid w:val="004E7437"/>
    <w:rsid w:val="004E760F"/>
    <w:rsid w:val="004E798F"/>
    <w:rsid w:val="004E7CD5"/>
    <w:rsid w:val="004E7CFC"/>
    <w:rsid w:val="004E7DE6"/>
    <w:rsid w:val="004E7DF1"/>
    <w:rsid w:val="004E7FCB"/>
    <w:rsid w:val="004F03B1"/>
    <w:rsid w:val="004F08BD"/>
    <w:rsid w:val="004F0967"/>
    <w:rsid w:val="004F0D72"/>
    <w:rsid w:val="004F0E2C"/>
    <w:rsid w:val="004F128A"/>
    <w:rsid w:val="004F161F"/>
    <w:rsid w:val="004F2B60"/>
    <w:rsid w:val="004F2FEF"/>
    <w:rsid w:val="004F3434"/>
    <w:rsid w:val="004F3730"/>
    <w:rsid w:val="004F3AAD"/>
    <w:rsid w:val="004F3D21"/>
    <w:rsid w:val="004F43CB"/>
    <w:rsid w:val="004F4D81"/>
    <w:rsid w:val="004F50E7"/>
    <w:rsid w:val="004F51AA"/>
    <w:rsid w:val="004F520E"/>
    <w:rsid w:val="004F556F"/>
    <w:rsid w:val="004F55CB"/>
    <w:rsid w:val="004F5876"/>
    <w:rsid w:val="004F59E7"/>
    <w:rsid w:val="004F5F72"/>
    <w:rsid w:val="004F64F2"/>
    <w:rsid w:val="004F662F"/>
    <w:rsid w:val="004F6B20"/>
    <w:rsid w:val="004F77D8"/>
    <w:rsid w:val="004F785C"/>
    <w:rsid w:val="004F79A7"/>
    <w:rsid w:val="004F7B1A"/>
    <w:rsid w:val="004F7BE8"/>
    <w:rsid w:val="005000D5"/>
    <w:rsid w:val="00500510"/>
    <w:rsid w:val="005007B6"/>
    <w:rsid w:val="00500DB1"/>
    <w:rsid w:val="00500F26"/>
    <w:rsid w:val="005011E9"/>
    <w:rsid w:val="0050138B"/>
    <w:rsid w:val="00501643"/>
    <w:rsid w:val="00501ED3"/>
    <w:rsid w:val="005025C3"/>
    <w:rsid w:val="00502720"/>
    <w:rsid w:val="0050293F"/>
    <w:rsid w:val="0050294F"/>
    <w:rsid w:val="00502B75"/>
    <w:rsid w:val="00502E9B"/>
    <w:rsid w:val="00502EE4"/>
    <w:rsid w:val="0050336B"/>
    <w:rsid w:val="005034D6"/>
    <w:rsid w:val="00503501"/>
    <w:rsid w:val="005039CE"/>
    <w:rsid w:val="00503B44"/>
    <w:rsid w:val="00503D90"/>
    <w:rsid w:val="00503F00"/>
    <w:rsid w:val="00504130"/>
    <w:rsid w:val="00504331"/>
    <w:rsid w:val="00504BE7"/>
    <w:rsid w:val="00504C40"/>
    <w:rsid w:val="00504E33"/>
    <w:rsid w:val="00504FCF"/>
    <w:rsid w:val="005050AD"/>
    <w:rsid w:val="0050556D"/>
    <w:rsid w:val="00505BA0"/>
    <w:rsid w:val="00505DF0"/>
    <w:rsid w:val="00506514"/>
    <w:rsid w:val="00506992"/>
    <w:rsid w:val="00506F30"/>
    <w:rsid w:val="00506F50"/>
    <w:rsid w:val="00507816"/>
    <w:rsid w:val="00507D07"/>
    <w:rsid w:val="00507DE8"/>
    <w:rsid w:val="00507DEF"/>
    <w:rsid w:val="00507DFD"/>
    <w:rsid w:val="0051046E"/>
    <w:rsid w:val="00510599"/>
    <w:rsid w:val="005105C1"/>
    <w:rsid w:val="00510765"/>
    <w:rsid w:val="005109A3"/>
    <w:rsid w:val="00510AA9"/>
    <w:rsid w:val="00510CC7"/>
    <w:rsid w:val="005113DD"/>
    <w:rsid w:val="00511477"/>
    <w:rsid w:val="00511819"/>
    <w:rsid w:val="00511CB3"/>
    <w:rsid w:val="005125F7"/>
    <w:rsid w:val="005126CE"/>
    <w:rsid w:val="00512C1F"/>
    <w:rsid w:val="00512E7D"/>
    <w:rsid w:val="00512ED7"/>
    <w:rsid w:val="00513034"/>
    <w:rsid w:val="00513089"/>
    <w:rsid w:val="005130E0"/>
    <w:rsid w:val="00513550"/>
    <w:rsid w:val="00513A28"/>
    <w:rsid w:val="00513E80"/>
    <w:rsid w:val="00514B00"/>
    <w:rsid w:val="00514C36"/>
    <w:rsid w:val="00514CDE"/>
    <w:rsid w:val="00514D32"/>
    <w:rsid w:val="00514ED1"/>
    <w:rsid w:val="00515295"/>
    <w:rsid w:val="0051580F"/>
    <w:rsid w:val="00515C3E"/>
    <w:rsid w:val="00515F75"/>
    <w:rsid w:val="005160E6"/>
    <w:rsid w:val="005161A9"/>
    <w:rsid w:val="00516975"/>
    <w:rsid w:val="00516AB1"/>
    <w:rsid w:val="00516B6C"/>
    <w:rsid w:val="00516C7D"/>
    <w:rsid w:val="005178B1"/>
    <w:rsid w:val="0052007A"/>
    <w:rsid w:val="005200E7"/>
    <w:rsid w:val="00520400"/>
    <w:rsid w:val="00520B15"/>
    <w:rsid w:val="00520BFE"/>
    <w:rsid w:val="00520D79"/>
    <w:rsid w:val="005215AF"/>
    <w:rsid w:val="00522041"/>
    <w:rsid w:val="00522425"/>
    <w:rsid w:val="00522935"/>
    <w:rsid w:val="00522E02"/>
    <w:rsid w:val="00522F28"/>
    <w:rsid w:val="00523A79"/>
    <w:rsid w:val="00523B2A"/>
    <w:rsid w:val="00523D9B"/>
    <w:rsid w:val="00524461"/>
    <w:rsid w:val="005245DC"/>
    <w:rsid w:val="00524702"/>
    <w:rsid w:val="00524802"/>
    <w:rsid w:val="00524B75"/>
    <w:rsid w:val="005250AA"/>
    <w:rsid w:val="005259A8"/>
    <w:rsid w:val="00525A88"/>
    <w:rsid w:val="00525FA4"/>
    <w:rsid w:val="005260C3"/>
    <w:rsid w:val="0052616D"/>
    <w:rsid w:val="00526827"/>
    <w:rsid w:val="0052750D"/>
    <w:rsid w:val="005277D7"/>
    <w:rsid w:val="005300AA"/>
    <w:rsid w:val="0053022D"/>
    <w:rsid w:val="00530813"/>
    <w:rsid w:val="00530AC2"/>
    <w:rsid w:val="00531125"/>
    <w:rsid w:val="00531151"/>
    <w:rsid w:val="005313D5"/>
    <w:rsid w:val="005315E7"/>
    <w:rsid w:val="00531820"/>
    <w:rsid w:val="00531926"/>
    <w:rsid w:val="00531C42"/>
    <w:rsid w:val="00531DED"/>
    <w:rsid w:val="00532189"/>
    <w:rsid w:val="005323DC"/>
    <w:rsid w:val="005326DA"/>
    <w:rsid w:val="00532CAD"/>
    <w:rsid w:val="00532E7A"/>
    <w:rsid w:val="00532E83"/>
    <w:rsid w:val="0053450F"/>
    <w:rsid w:val="0053461F"/>
    <w:rsid w:val="005350B5"/>
    <w:rsid w:val="00535256"/>
    <w:rsid w:val="005352B1"/>
    <w:rsid w:val="005352E3"/>
    <w:rsid w:val="00535379"/>
    <w:rsid w:val="00535429"/>
    <w:rsid w:val="005355CA"/>
    <w:rsid w:val="005355E1"/>
    <w:rsid w:val="005356F8"/>
    <w:rsid w:val="0053586E"/>
    <w:rsid w:val="00535AB2"/>
    <w:rsid w:val="00535ECF"/>
    <w:rsid w:val="00535F32"/>
    <w:rsid w:val="0053616E"/>
    <w:rsid w:val="0053661F"/>
    <w:rsid w:val="0053672D"/>
    <w:rsid w:val="0053674E"/>
    <w:rsid w:val="00536A8B"/>
    <w:rsid w:val="00536B12"/>
    <w:rsid w:val="0053700F"/>
    <w:rsid w:val="00537440"/>
    <w:rsid w:val="00537980"/>
    <w:rsid w:val="00537C24"/>
    <w:rsid w:val="00537EC2"/>
    <w:rsid w:val="00540669"/>
    <w:rsid w:val="005413C1"/>
    <w:rsid w:val="00541D93"/>
    <w:rsid w:val="00541EDE"/>
    <w:rsid w:val="00542155"/>
    <w:rsid w:val="005423D4"/>
    <w:rsid w:val="005426A0"/>
    <w:rsid w:val="005426C8"/>
    <w:rsid w:val="005427A1"/>
    <w:rsid w:val="00542A3F"/>
    <w:rsid w:val="005448DC"/>
    <w:rsid w:val="00544AD9"/>
    <w:rsid w:val="005450D5"/>
    <w:rsid w:val="0054525B"/>
    <w:rsid w:val="00545633"/>
    <w:rsid w:val="00546871"/>
    <w:rsid w:val="00546961"/>
    <w:rsid w:val="00546B04"/>
    <w:rsid w:val="00546DD6"/>
    <w:rsid w:val="00546F1C"/>
    <w:rsid w:val="00546FE7"/>
    <w:rsid w:val="005475CE"/>
    <w:rsid w:val="005476F0"/>
    <w:rsid w:val="005477E7"/>
    <w:rsid w:val="005501AC"/>
    <w:rsid w:val="0055057B"/>
    <w:rsid w:val="0055061B"/>
    <w:rsid w:val="00550826"/>
    <w:rsid w:val="005508B0"/>
    <w:rsid w:val="00550C5F"/>
    <w:rsid w:val="0055134F"/>
    <w:rsid w:val="00552046"/>
    <w:rsid w:val="00552139"/>
    <w:rsid w:val="005525CC"/>
    <w:rsid w:val="005532EF"/>
    <w:rsid w:val="0055330E"/>
    <w:rsid w:val="00553AF3"/>
    <w:rsid w:val="00553B6C"/>
    <w:rsid w:val="00553DD2"/>
    <w:rsid w:val="005541D3"/>
    <w:rsid w:val="005549A4"/>
    <w:rsid w:val="005550ED"/>
    <w:rsid w:val="005555F0"/>
    <w:rsid w:val="00555A5C"/>
    <w:rsid w:val="00556429"/>
    <w:rsid w:val="00556617"/>
    <w:rsid w:val="00556A05"/>
    <w:rsid w:val="00556B5D"/>
    <w:rsid w:val="00556E2F"/>
    <w:rsid w:val="00557451"/>
    <w:rsid w:val="005575DE"/>
    <w:rsid w:val="005576B8"/>
    <w:rsid w:val="0055771B"/>
    <w:rsid w:val="00557B1D"/>
    <w:rsid w:val="00557E37"/>
    <w:rsid w:val="00557F57"/>
    <w:rsid w:val="0056007E"/>
    <w:rsid w:val="005600BC"/>
    <w:rsid w:val="00560795"/>
    <w:rsid w:val="00560BE2"/>
    <w:rsid w:val="00561252"/>
    <w:rsid w:val="00561623"/>
    <w:rsid w:val="00561771"/>
    <w:rsid w:val="005618CF"/>
    <w:rsid w:val="00561B43"/>
    <w:rsid w:val="00561D4F"/>
    <w:rsid w:val="00561E97"/>
    <w:rsid w:val="005621CC"/>
    <w:rsid w:val="005627D6"/>
    <w:rsid w:val="00562EB9"/>
    <w:rsid w:val="005630D5"/>
    <w:rsid w:val="005639B7"/>
    <w:rsid w:val="0056481E"/>
    <w:rsid w:val="00564D3E"/>
    <w:rsid w:val="00565360"/>
    <w:rsid w:val="005653CA"/>
    <w:rsid w:val="00565845"/>
    <w:rsid w:val="00565974"/>
    <w:rsid w:val="00565C6A"/>
    <w:rsid w:val="00565E0B"/>
    <w:rsid w:val="00566321"/>
    <w:rsid w:val="00566567"/>
    <w:rsid w:val="00566763"/>
    <w:rsid w:val="00566AB1"/>
    <w:rsid w:val="00566C49"/>
    <w:rsid w:val="005672DF"/>
    <w:rsid w:val="005672E0"/>
    <w:rsid w:val="00567505"/>
    <w:rsid w:val="0056760E"/>
    <w:rsid w:val="00567942"/>
    <w:rsid w:val="00567B1C"/>
    <w:rsid w:val="00567B7F"/>
    <w:rsid w:val="00567B97"/>
    <w:rsid w:val="0057031E"/>
    <w:rsid w:val="005703DF"/>
    <w:rsid w:val="005709B5"/>
    <w:rsid w:val="00570B4A"/>
    <w:rsid w:val="00570FBF"/>
    <w:rsid w:val="00571106"/>
    <w:rsid w:val="00571D57"/>
    <w:rsid w:val="00571EDC"/>
    <w:rsid w:val="00571EF5"/>
    <w:rsid w:val="00572030"/>
    <w:rsid w:val="005724CA"/>
    <w:rsid w:val="005726E6"/>
    <w:rsid w:val="005729B8"/>
    <w:rsid w:val="00572A53"/>
    <w:rsid w:val="00572C26"/>
    <w:rsid w:val="00572FAD"/>
    <w:rsid w:val="005737AB"/>
    <w:rsid w:val="00573D6E"/>
    <w:rsid w:val="00573EEF"/>
    <w:rsid w:val="005741FF"/>
    <w:rsid w:val="00574702"/>
    <w:rsid w:val="00574909"/>
    <w:rsid w:val="00574917"/>
    <w:rsid w:val="00574B69"/>
    <w:rsid w:val="00574BFF"/>
    <w:rsid w:val="00574C56"/>
    <w:rsid w:val="0057510F"/>
    <w:rsid w:val="005751DA"/>
    <w:rsid w:val="005753DF"/>
    <w:rsid w:val="0057541D"/>
    <w:rsid w:val="00575672"/>
    <w:rsid w:val="005757CD"/>
    <w:rsid w:val="00575B6E"/>
    <w:rsid w:val="00575E84"/>
    <w:rsid w:val="00576F64"/>
    <w:rsid w:val="00577361"/>
    <w:rsid w:val="0057774A"/>
    <w:rsid w:val="00577C15"/>
    <w:rsid w:val="00577E12"/>
    <w:rsid w:val="005804B8"/>
    <w:rsid w:val="0058085F"/>
    <w:rsid w:val="00581525"/>
    <w:rsid w:val="00581921"/>
    <w:rsid w:val="00581AD1"/>
    <w:rsid w:val="00581EC3"/>
    <w:rsid w:val="005820B0"/>
    <w:rsid w:val="00582296"/>
    <w:rsid w:val="00582410"/>
    <w:rsid w:val="0058335B"/>
    <w:rsid w:val="00583622"/>
    <w:rsid w:val="005837FD"/>
    <w:rsid w:val="00583844"/>
    <w:rsid w:val="00583867"/>
    <w:rsid w:val="0058425B"/>
    <w:rsid w:val="00584423"/>
    <w:rsid w:val="005845F7"/>
    <w:rsid w:val="00584A46"/>
    <w:rsid w:val="0058523B"/>
    <w:rsid w:val="005854E8"/>
    <w:rsid w:val="0058550B"/>
    <w:rsid w:val="00585591"/>
    <w:rsid w:val="0058643A"/>
    <w:rsid w:val="00586503"/>
    <w:rsid w:val="00586609"/>
    <w:rsid w:val="0058675D"/>
    <w:rsid w:val="00586922"/>
    <w:rsid w:val="00586AE7"/>
    <w:rsid w:val="00587310"/>
    <w:rsid w:val="0058734A"/>
    <w:rsid w:val="00587373"/>
    <w:rsid w:val="00587919"/>
    <w:rsid w:val="00587A4B"/>
    <w:rsid w:val="00587BD7"/>
    <w:rsid w:val="00587C73"/>
    <w:rsid w:val="00587C7B"/>
    <w:rsid w:val="00587CD9"/>
    <w:rsid w:val="00587E68"/>
    <w:rsid w:val="00590245"/>
    <w:rsid w:val="005909EA"/>
    <w:rsid w:val="00590D60"/>
    <w:rsid w:val="00590F5D"/>
    <w:rsid w:val="00591154"/>
    <w:rsid w:val="0059131F"/>
    <w:rsid w:val="005913B4"/>
    <w:rsid w:val="0059147A"/>
    <w:rsid w:val="00591682"/>
    <w:rsid w:val="00591965"/>
    <w:rsid w:val="00591D35"/>
    <w:rsid w:val="00591F9A"/>
    <w:rsid w:val="005921AF"/>
    <w:rsid w:val="00592241"/>
    <w:rsid w:val="00592245"/>
    <w:rsid w:val="00592C8B"/>
    <w:rsid w:val="00592FB2"/>
    <w:rsid w:val="005930BD"/>
    <w:rsid w:val="00593CD9"/>
    <w:rsid w:val="005943DC"/>
    <w:rsid w:val="00594439"/>
    <w:rsid w:val="00594D4D"/>
    <w:rsid w:val="00594D56"/>
    <w:rsid w:val="005952D0"/>
    <w:rsid w:val="0059537F"/>
    <w:rsid w:val="00595419"/>
    <w:rsid w:val="0059550C"/>
    <w:rsid w:val="005955D8"/>
    <w:rsid w:val="00595807"/>
    <w:rsid w:val="00595C7F"/>
    <w:rsid w:val="00595C82"/>
    <w:rsid w:val="00595DAC"/>
    <w:rsid w:val="00595FC8"/>
    <w:rsid w:val="005963C3"/>
    <w:rsid w:val="0059657E"/>
    <w:rsid w:val="00597175"/>
    <w:rsid w:val="005971DF"/>
    <w:rsid w:val="005973B3"/>
    <w:rsid w:val="005974DF"/>
    <w:rsid w:val="00597728"/>
    <w:rsid w:val="00597BED"/>
    <w:rsid w:val="00597CDB"/>
    <w:rsid w:val="00597E79"/>
    <w:rsid w:val="00597EFD"/>
    <w:rsid w:val="005A02DF"/>
    <w:rsid w:val="005A04AD"/>
    <w:rsid w:val="005A06F4"/>
    <w:rsid w:val="005A0B32"/>
    <w:rsid w:val="005A0BFB"/>
    <w:rsid w:val="005A1055"/>
    <w:rsid w:val="005A149F"/>
    <w:rsid w:val="005A14F1"/>
    <w:rsid w:val="005A16EC"/>
    <w:rsid w:val="005A1C9F"/>
    <w:rsid w:val="005A1FC4"/>
    <w:rsid w:val="005A25B5"/>
    <w:rsid w:val="005A284E"/>
    <w:rsid w:val="005A2A1F"/>
    <w:rsid w:val="005A2A24"/>
    <w:rsid w:val="005A2D21"/>
    <w:rsid w:val="005A2E9C"/>
    <w:rsid w:val="005A386C"/>
    <w:rsid w:val="005A4029"/>
    <w:rsid w:val="005A41FC"/>
    <w:rsid w:val="005A4472"/>
    <w:rsid w:val="005A46DD"/>
    <w:rsid w:val="005A4824"/>
    <w:rsid w:val="005A50F9"/>
    <w:rsid w:val="005A5130"/>
    <w:rsid w:val="005A5892"/>
    <w:rsid w:val="005A5C9E"/>
    <w:rsid w:val="005A62AF"/>
    <w:rsid w:val="005A64EC"/>
    <w:rsid w:val="005A6819"/>
    <w:rsid w:val="005A69FC"/>
    <w:rsid w:val="005A7108"/>
    <w:rsid w:val="005A7199"/>
    <w:rsid w:val="005A769C"/>
    <w:rsid w:val="005B0118"/>
    <w:rsid w:val="005B01B8"/>
    <w:rsid w:val="005B0C66"/>
    <w:rsid w:val="005B14A3"/>
    <w:rsid w:val="005B1540"/>
    <w:rsid w:val="005B17DB"/>
    <w:rsid w:val="005B17DF"/>
    <w:rsid w:val="005B1BB2"/>
    <w:rsid w:val="005B2171"/>
    <w:rsid w:val="005B2178"/>
    <w:rsid w:val="005B2DC6"/>
    <w:rsid w:val="005B2EA9"/>
    <w:rsid w:val="005B3098"/>
    <w:rsid w:val="005B31A5"/>
    <w:rsid w:val="005B3787"/>
    <w:rsid w:val="005B3A8A"/>
    <w:rsid w:val="005B3C54"/>
    <w:rsid w:val="005B3C80"/>
    <w:rsid w:val="005B516A"/>
    <w:rsid w:val="005B52CB"/>
    <w:rsid w:val="005B5440"/>
    <w:rsid w:val="005B5529"/>
    <w:rsid w:val="005B5B14"/>
    <w:rsid w:val="005B5CDC"/>
    <w:rsid w:val="005B5CDD"/>
    <w:rsid w:val="005B66EF"/>
    <w:rsid w:val="005B6A01"/>
    <w:rsid w:val="005B6A28"/>
    <w:rsid w:val="005B6E41"/>
    <w:rsid w:val="005B716B"/>
    <w:rsid w:val="005B76E0"/>
    <w:rsid w:val="005B7E52"/>
    <w:rsid w:val="005B7FB9"/>
    <w:rsid w:val="005C00AC"/>
    <w:rsid w:val="005C00E2"/>
    <w:rsid w:val="005C0240"/>
    <w:rsid w:val="005C0456"/>
    <w:rsid w:val="005C0698"/>
    <w:rsid w:val="005C0945"/>
    <w:rsid w:val="005C0C52"/>
    <w:rsid w:val="005C0FFD"/>
    <w:rsid w:val="005C11CF"/>
    <w:rsid w:val="005C125C"/>
    <w:rsid w:val="005C1438"/>
    <w:rsid w:val="005C1595"/>
    <w:rsid w:val="005C198D"/>
    <w:rsid w:val="005C2641"/>
    <w:rsid w:val="005C2CF0"/>
    <w:rsid w:val="005C2F8E"/>
    <w:rsid w:val="005C325D"/>
    <w:rsid w:val="005C36B8"/>
    <w:rsid w:val="005C38E8"/>
    <w:rsid w:val="005C39EE"/>
    <w:rsid w:val="005C3B46"/>
    <w:rsid w:val="005C3CF5"/>
    <w:rsid w:val="005C3D85"/>
    <w:rsid w:val="005C4045"/>
    <w:rsid w:val="005C4080"/>
    <w:rsid w:val="005C433B"/>
    <w:rsid w:val="005C44E5"/>
    <w:rsid w:val="005C4599"/>
    <w:rsid w:val="005C45D1"/>
    <w:rsid w:val="005C4A92"/>
    <w:rsid w:val="005C4B62"/>
    <w:rsid w:val="005C4B88"/>
    <w:rsid w:val="005C4BC1"/>
    <w:rsid w:val="005C5179"/>
    <w:rsid w:val="005C52EA"/>
    <w:rsid w:val="005C5CB0"/>
    <w:rsid w:val="005C5DDB"/>
    <w:rsid w:val="005C5EA0"/>
    <w:rsid w:val="005C5EA7"/>
    <w:rsid w:val="005C5F50"/>
    <w:rsid w:val="005C602D"/>
    <w:rsid w:val="005C61F6"/>
    <w:rsid w:val="005C63B8"/>
    <w:rsid w:val="005C659C"/>
    <w:rsid w:val="005C69E0"/>
    <w:rsid w:val="005C6D67"/>
    <w:rsid w:val="005C6DC4"/>
    <w:rsid w:val="005C7230"/>
    <w:rsid w:val="005C72FB"/>
    <w:rsid w:val="005C73E5"/>
    <w:rsid w:val="005C749B"/>
    <w:rsid w:val="005D0049"/>
    <w:rsid w:val="005D0188"/>
    <w:rsid w:val="005D03A1"/>
    <w:rsid w:val="005D0EA2"/>
    <w:rsid w:val="005D17A5"/>
    <w:rsid w:val="005D1889"/>
    <w:rsid w:val="005D18C0"/>
    <w:rsid w:val="005D1A76"/>
    <w:rsid w:val="005D1B20"/>
    <w:rsid w:val="005D1D26"/>
    <w:rsid w:val="005D205E"/>
    <w:rsid w:val="005D26E7"/>
    <w:rsid w:val="005D2A9D"/>
    <w:rsid w:val="005D2CB4"/>
    <w:rsid w:val="005D2CB7"/>
    <w:rsid w:val="005D2E2E"/>
    <w:rsid w:val="005D2FC9"/>
    <w:rsid w:val="005D308D"/>
    <w:rsid w:val="005D3106"/>
    <w:rsid w:val="005D3766"/>
    <w:rsid w:val="005D38C5"/>
    <w:rsid w:val="005D3C51"/>
    <w:rsid w:val="005D3DD1"/>
    <w:rsid w:val="005D41AD"/>
    <w:rsid w:val="005D4232"/>
    <w:rsid w:val="005D424D"/>
    <w:rsid w:val="005D483D"/>
    <w:rsid w:val="005D4A6B"/>
    <w:rsid w:val="005D4AFA"/>
    <w:rsid w:val="005D4DC3"/>
    <w:rsid w:val="005D4FDC"/>
    <w:rsid w:val="005D5AE1"/>
    <w:rsid w:val="005D5AEB"/>
    <w:rsid w:val="005D6284"/>
    <w:rsid w:val="005D6658"/>
    <w:rsid w:val="005D68E8"/>
    <w:rsid w:val="005D6AC7"/>
    <w:rsid w:val="005D6F18"/>
    <w:rsid w:val="005D6FB8"/>
    <w:rsid w:val="005D727B"/>
    <w:rsid w:val="005D72B1"/>
    <w:rsid w:val="005D72BA"/>
    <w:rsid w:val="005D73A5"/>
    <w:rsid w:val="005D745D"/>
    <w:rsid w:val="005D7504"/>
    <w:rsid w:val="005D75D2"/>
    <w:rsid w:val="005D7AAD"/>
    <w:rsid w:val="005E059F"/>
    <w:rsid w:val="005E0729"/>
    <w:rsid w:val="005E08C8"/>
    <w:rsid w:val="005E0CF0"/>
    <w:rsid w:val="005E0EF4"/>
    <w:rsid w:val="005E1031"/>
    <w:rsid w:val="005E10A7"/>
    <w:rsid w:val="005E1532"/>
    <w:rsid w:val="005E1738"/>
    <w:rsid w:val="005E17E3"/>
    <w:rsid w:val="005E1C97"/>
    <w:rsid w:val="005E2015"/>
    <w:rsid w:val="005E251A"/>
    <w:rsid w:val="005E28FB"/>
    <w:rsid w:val="005E2D23"/>
    <w:rsid w:val="005E360D"/>
    <w:rsid w:val="005E3969"/>
    <w:rsid w:val="005E3AD4"/>
    <w:rsid w:val="005E3ADF"/>
    <w:rsid w:val="005E3B2A"/>
    <w:rsid w:val="005E437C"/>
    <w:rsid w:val="005E513F"/>
    <w:rsid w:val="005E52F0"/>
    <w:rsid w:val="005E53C4"/>
    <w:rsid w:val="005E5783"/>
    <w:rsid w:val="005E584B"/>
    <w:rsid w:val="005E5A9E"/>
    <w:rsid w:val="005E5D76"/>
    <w:rsid w:val="005E5FB3"/>
    <w:rsid w:val="005E6111"/>
    <w:rsid w:val="005E616A"/>
    <w:rsid w:val="005E6B13"/>
    <w:rsid w:val="005E6B3A"/>
    <w:rsid w:val="005E6C61"/>
    <w:rsid w:val="005E7314"/>
    <w:rsid w:val="005E78D6"/>
    <w:rsid w:val="005E7B58"/>
    <w:rsid w:val="005E7C0E"/>
    <w:rsid w:val="005E7D96"/>
    <w:rsid w:val="005F04F1"/>
    <w:rsid w:val="005F0504"/>
    <w:rsid w:val="005F066A"/>
    <w:rsid w:val="005F0DA7"/>
    <w:rsid w:val="005F0EB3"/>
    <w:rsid w:val="005F1B2F"/>
    <w:rsid w:val="005F1C5E"/>
    <w:rsid w:val="005F1E7B"/>
    <w:rsid w:val="005F1EAE"/>
    <w:rsid w:val="005F2155"/>
    <w:rsid w:val="005F21AA"/>
    <w:rsid w:val="005F2B85"/>
    <w:rsid w:val="005F30FF"/>
    <w:rsid w:val="005F337F"/>
    <w:rsid w:val="005F41F3"/>
    <w:rsid w:val="005F4351"/>
    <w:rsid w:val="005F4A58"/>
    <w:rsid w:val="005F4C65"/>
    <w:rsid w:val="005F5020"/>
    <w:rsid w:val="005F5330"/>
    <w:rsid w:val="005F540A"/>
    <w:rsid w:val="005F54FD"/>
    <w:rsid w:val="005F5B8A"/>
    <w:rsid w:val="005F5C92"/>
    <w:rsid w:val="005F5D78"/>
    <w:rsid w:val="005F5D80"/>
    <w:rsid w:val="005F60E3"/>
    <w:rsid w:val="005F645B"/>
    <w:rsid w:val="005F6525"/>
    <w:rsid w:val="005F687B"/>
    <w:rsid w:val="005F6986"/>
    <w:rsid w:val="005F700F"/>
    <w:rsid w:val="005F7055"/>
    <w:rsid w:val="005F70B1"/>
    <w:rsid w:val="005F7649"/>
    <w:rsid w:val="006001F7"/>
    <w:rsid w:val="0060031F"/>
    <w:rsid w:val="00600ADB"/>
    <w:rsid w:val="00601491"/>
    <w:rsid w:val="00601657"/>
    <w:rsid w:val="00601B28"/>
    <w:rsid w:val="00601D26"/>
    <w:rsid w:val="00601DD1"/>
    <w:rsid w:val="00601F5F"/>
    <w:rsid w:val="006020AC"/>
    <w:rsid w:val="00602EBE"/>
    <w:rsid w:val="00602ED2"/>
    <w:rsid w:val="00603013"/>
    <w:rsid w:val="00603898"/>
    <w:rsid w:val="006039D6"/>
    <w:rsid w:val="00603BEC"/>
    <w:rsid w:val="00603C2D"/>
    <w:rsid w:val="00603DD7"/>
    <w:rsid w:val="00604048"/>
    <w:rsid w:val="0060407C"/>
    <w:rsid w:val="0060453F"/>
    <w:rsid w:val="00604F90"/>
    <w:rsid w:val="00604FC7"/>
    <w:rsid w:val="00604FE0"/>
    <w:rsid w:val="006055F8"/>
    <w:rsid w:val="00605639"/>
    <w:rsid w:val="00605A33"/>
    <w:rsid w:val="00605B56"/>
    <w:rsid w:val="006062F5"/>
    <w:rsid w:val="006064C0"/>
    <w:rsid w:val="00606CAB"/>
    <w:rsid w:val="0060732E"/>
    <w:rsid w:val="006073CC"/>
    <w:rsid w:val="006074BE"/>
    <w:rsid w:val="00607B41"/>
    <w:rsid w:val="00607CAF"/>
    <w:rsid w:val="00607FB9"/>
    <w:rsid w:val="006100BB"/>
    <w:rsid w:val="006107C5"/>
    <w:rsid w:val="00610ACB"/>
    <w:rsid w:val="00610F60"/>
    <w:rsid w:val="0061135F"/>
    <w:rsid w:val="00611398"/>
    <w:rsid w:val="00611AB1"/>
    <w:rsid w:val="00611DD7"/>
    <w:rsid w:val="00611EDA"/>
    <w:rsid w:val="006123F1"/>
    <w:rsid w:val="00612B7F"/>
    <w:rsid w:val="00612DC3"/>
    <w:rsid w:val="00613110"/>
    <w:rsid w:val="006136C2"/>
    <w:rsid w:val="00613779"/>
    <w:rsid w:val="0061383D"/>
    <w:rsid w:val="00613B89"/>
    <w:rsid w:val="00613E14"/>
    <w:rsid w:val="00613E1B"/>
    <w:rsid w:val="006140E7"/>
    <w:rsid w:val="00614407"/>
    <w:rsid w:val="00614774"/>
    <w:rsid w:val="00614C18"/>
    <w:rsid w:val="00615634"/>
    <w:rsid w:val="006157B7"/>
    <w:rsid w:val="006157C5"/>
    <w:rsid w:val="006157D5"/>
    <w:rsid w:val="0061598E"/>
    <w:rsid w:val="00615C9A"/>
    <w:rsid w:val="00615CF7"/>
    <w:rsid w:val="00615F54"/>
    <w:rsid w:val="00616222"/>
    <w:rsid w:val="0061628F"/>
    <w:rsid w:val="006169FC"/>
    <w:rsid w:val="00616A21"/>
    <w:rsid w:val="00616CFA"/>
    <w:rsid w:val="00616FCC"/>
    <w:rsid w:val="006171C2"/>
    <w:rsid w:val="006178AA"/>
    <w:rsid w:val="00617BA5"/>
    <w:rsid w:val="00617CAD"/>
    <w:rsid w:val="00620019"/>
    <w:rsid w:val="006203E9"/>
    <w:rsid w:val="00620640"/>
    <w:rsid w:val="0062081F"/>
    <w:rsid w:val="0062091F"/>
    <w:rsid w:val="00620925"/>
    <w:rsid w:val="0062104F"/>
    <w:rsid w:val="006218E1"/>
    <w:rsid w:val="00621DA1"/>
    <w:rsid w:val="00621E53"/>
    <w:rsid w:val="00621E8B"/>
    <w:rsid w:val="00622085"/>
    <w:rsid w:val="0062225D"/>
    <w:rsid w:val="0062264B"/>
    <w:rsid w:val="006226B4"/>
    <w:rsid w:val="00622A79"/>
    <w:rsid w:val="00622B1A"/>
    <w:rsid w:val="00622B7A"/>
    <w:rsid w:val="00622BC4"/>
    <w:rsid w:val="00623613"/>
    <w:rsid w:val="00623629"/>
    <w:rsid w:val="00623B7E"/>
    <w:rsid w:val="00624239"/>
    <w:rsid w:val="00624395"/>
    <w:rsid w:val="00624401"/>
    <w:rsid w:val="006247E8"/>
    <w:rsid w:val="00624820"/>
    <w:rsid w:val="00624C23"/>
    <w:rsid w:val="00624FB6"/>
    <w:rsid w:val="006250D6"/>
    <w:rsid w:val="00625F9C"/>
    <w:rsid w:val="0062613E"/>
    <w:rsid w:val="006264C9"/>
    <w:rsid w:val="00626E35"/>
    <w:rsid w:val="0062701D"/>
    <w:rsid w:val="00627FB6"/>
    <w:rsid w:val="00627FF2"/>
    <w:rsid w:val="00630357"/>
    <w:rsid w:val="0063052D"/>
    <w:rsid w:val="00631014"/>
    <w:rsid w:val="00631114"/>
    <w:rsid w:val="00631775"/>
    <w:rsid w:val="00631D87"/>
    <w:rsid w:val="006320EC"/>
    <w:rsid w:val="006321B2"/>
    <w:rsid w:val="00632A0E"/>
    <w:rsid w:val="00632C1C"/>
    <w:rsid w:val="00632C71"/>
    <w:rsid w:val="00632DE7"/>
    <w:rsid w:val="00633062"/>
    <w:rsid w:val="00633183"/>
    <w:rsid w:val="006331ED"/>
    <w:rsid w:val="006336CF"/>
    <w:rsid w:val="006337E2"/>
    <w:rsid w:val="00633B57"/>
    <w:rsid w:val="00633DD5"/>
    <w:rsid w:val="00633E56"/>
    <w:rsid w:val="00634203"/>
    <w:rsid w:val="0063432A"/>
    <w:rsid w:val="00634509"/>
    <w:rsid w:val="00634650"/>
    <w:rsid w:val="00634AF7"/>
    <w:rsid w:val="00635EB9"/>
    <w:rsid w:val="006361ED"/>
    <w:rsid w:val="0063653B"/>
    <w:rsid w:val="00636635"/>
    <w:rsid w:val="0063695B"/>
    <w:rsid w:val="00636D24"/>
    <w:rsid w:val="00636E0B"/>
    <w:rsid w:val="00637023"/>
    <w:rsid w:val="006370EF"/>
    <w:rsid w:val="00637285"/>
    <w:rsid w:val="00637395"/>
    <w:rsid w:val="006377DF"/>
    <w:rsid w:val="00637918"/>
    <w:rsid w:val="00637EAB"/>
    <w:rsid w:val="006405D4"/>
    <w:rsid w:val="0064098C"/>
    <w:rsid w:val="00641404"/>
    <w:rsid w:val="006415FB"/>
    <w:rsid w:val="0064174F"/>
    <w:rsid w:val="006418F0"/>
    <w:rsid w:val="00641905"/>
    <w:rsid w:val="00641B44"/>
    <w:rsid w:val="00641BE6"/>
    <w:rsid w:val="00641F34"/>
    <w:rsid w:val="0064215E"/>
    <w:rsid w:val="006423FB"/>
    <w:rsid w:val="0064255A"/>
    <w:rsid w:val="006425FD"/>
    <w:rsid w:val="00642827"/>
    <w:rsid w:val="00642D59"/>
    <w:rsid w:val="00642E6F"/>
    <w:rsid w:val="0064319E"/>
    <w:rsid w:val="00643994"/>
    <w:rsid w:val="00643B64"/>
    <w:rsid w:val="00643E6B"/>
    <w:rsid w:val="00644CD9"/>
    <w:rsid w:val="006450CC"/>
    <w:rsid w:val="00645126"/>
    <w:rsid w:val="006451D8"/>
    <w:rsid w:val="0064545A"/>
    <w:rsid w:val="006458C0"/>
    <w:rsid w:val="006459AD"/>
    <w:rsid w:val="00645EE2"/>
    <w:rsid w:val="006465A5"/>
    <w:rsid w:val="00646A15"/>
    <w:rsid w:val="00646CA5"/>
    <w:rsid w:val="00646FED"/>
    <w:rsid w:val="00647187"/>
    <w:rsid w:val="0065007F"/>
    <w:rsid w:val="006504CD"/>
    <w:rsid w:val="00650763"/>
    <w:rsid w:val="00650781"/>
    <w:rsid w:val="00650DDE"/>
    <w:rsid w:val="00651475"/>
    <w:rsid w:val="00651610"/>
    <w:rsid w:val="00652041"/>
    <w:rsid w:val="0065272B"/>
    <w:rsid w:val="0065282B"/>
    <w:rsid w:val="00652AC5"/>
    <w:rsid w:val="00652C06"/>
    <w:rsid w:val="00652C78"/>
    <w:rsid w:val="006531F4"/>
    <w:rsid w:val="006533EC"/>
    <w:rsid w:val="006534A6"/>
    <w:rsid w:val="006534BD"/>
    <w:rsid w:val="0065368D"/>
    <w:rsid w:val="00653BAC"/>
    <w:rsid w:val="00653D05"/>
    <w:rsid w:val="00653EAB"/>
    <w:rsid w:val="0065426E"/>
    <w:rsid w:val="0065444A"/>
    <w:rsid w:val="00654B5C"/>
    <w:rsid w:val="00654ED1"/>
    <w:rsid w:val="006550B9"/>
    <w:rsid w:val="006551E3"/>
    <w:rsid w:val="00655505"/>
    <w:rsid w:val="006555F5"/>
    <w:rsid w:val="006556FB"/>
    <w:rsid w:val="00655C5D"/>
    <w:rsid w:val="006562FA"/>
    <w:rsid w:val="00656569"/>
    <w:rsid w:val="006565BD"/>
    <w:rsid w:val="00656BB9"/>
    <w:rsid w:val="00656C6F"/>
    <w:rsid w:val="00657181"/>
    <w:rsid w:val="0065733A"/>
    <w:rsid w:val="006574B5"/>
    <w:rsid w:val="006574C7"/>
    <w:rsid w:val="0065761C"/>
    <w:rsid w:val="00657630"/>
    <w:rsid w:val="006578BD"/>
    <w:rsid w:val="00657AB2"/>
    <w:rsid w:val="00657C31"/>
    <w:rsid w:val="00657E20"/>
    <w:rsid w:val="00657F05"/>
    <w:rsid w:val="00660037"/>
    <w:rsid w:val="0066024A"/>
    <w:rsid w:val="006612D7"/>
    <w:rsid w:val="0066148D"/>
    <w:rsid w:val="006618C7"/>
    <w:rsid w:val="006618D1"/>
    <w:rsid w:val="006619A6"/>
    <w:rsid w:val="00661DB5"/>
    <w:rsid w:val="00661E26"/>
    <w:rsid w:val="00661F86"/>
    <w:rsid w:val="00661FF5"/>
    <w:rsid w:val="0066231C"/>
    <w:rsid w:val="0066237E"/>
    <w:rsid w:val="0066281B"/>
    <w:rsid w:val="006628AE"/>
    <w:rsid w:val="00662E85"/>
    <w:rsid w:val="006632BF"/>
    <w:rsid w:val="0066348C"/>
    <w:rsid w:val="006634DA"/>
    <w:rsid w:val="00663BD5"/>
    <w:rsid w:val="00663BE6"/>
    <w:rsid w:val="00663C5A"/>
    <w:rsid w:val="00663CC0"/>
    <w:rsid w:val="0066424E"/>
    <w:rsid w:val="00664295"/>
    <w:rsid w:val="006644BB"/>
    <w:rsid w:val="00664AB8"/>
    <w:rsid w:val="00664C25"/>
    <w:rsid w:val="00664E64"/>
    <w:rsid w:val="006652A7"/>
    <w:rsid w:val="006652AA"/>
    <w:rsid w:val="00665C6A"/>
    <w:rsid w:val="00665EDE"/>
    <w:rsid w:val="0066605A"/>
    <w:rsid w:val="00666865"/>
    <w:rsid w:val="0066688B"/>
    <w:rsid w:val="00666B65"/>
    <w:rsid w:val="006672ED"/>
    <w:rsid w:val="0066740F"/>
    <w:rsid w:val="0066744E"/>
    <w:rsid w:val="00667FC8"/>
    <w:rsid w:val="00670133"/>
    <w:rsid w:val="00670290"/>
    <w:rsid w:val="00670D77"/>
    <w:rsid w:val="00670D9B"/>
    <w:rsid w:val="0067121B"/>
    <w:rsid w:val="00671366"/>
    <w:rsid w:val="0067148B"/>
    <w:rsid w:val="00671BA2"/>
    <w:rsid w:val="00671E5D"/>
    <w:rsid w:val="006725C4"/>
    <w:rsid w:val="006727C0"/>
    <w:rsid w:val="006729B6"/>
    <w:rsid w:val="0067308B"/>
    <w:rsid w:val="006734D9"/>
    <w:rsid w:val="0067378C"/>
    <w:rsid w:val="00673B4F"/>
    <w:rsid w:val="006746BB"/>
    <w:rsid w:val="00674C8A"/>
    <w:rsid w:val="00674E9F"/>
    <w:rsid w:val="006750E6"/>
    <w:rsid w:val="0067560B"/>
    <w:rsid w:val="006759FB"/>
    <w:rsid w:val="00675BD0"/>
    <w:rsid w:val="0067627A"/>
    <w:rsid w:val="00676332"/>
    <w:rsid w:val="00676A49"/>
    <w:rsid w:val="00676BDF"/>
    <w:rsid w:val="0067747F"/>
    <w:rsid w:val="00677A65"/>
    <w:rsid w:val="00677DCA"/>
    <w:rsid w:val="00677EC4"/>
    <w:rsid w:val="006800F2"/>
    <w:rsid w:val="00680228"/>
    <w:rsid w:val="00680AEF"/>
    <w:rsid w:val="00680CC1"/>
    <w:rsid w:val="00680E0A"/>
    <w:rsid w:val="00680FC8"/>
    <w:rsid w:val="006810F3"/>
    <w:rsid w:val="0068114B"/>
    <w:rsid w:val="00681691"/>
    <w:rsid w:val="006818D5"/>
    <w:rsid w:val="00681CD5"/>
    <w:rsid w:val="00681D34"/>
    <w:rsid w:val="006820AA"/>
    <w:rsid w:val="006823B3"/>
    <w:rsid w:val="0068241D"/>
    <w:rsid w:val="00682596"/>
    <w:rsid w:val="006827EE"/>
    <w:rsid w:val="00682909"/>
    <w:rsid w:val="0068333A"/>
    <w:rsid w:val="006837D3"/>
    <w:rsid w:val="0068388B"/>
    <w:rsid w:val="00683C90"/>
    <w:rsid w:val="00684480"/>
    <w:rsid w:val="00684B47"/>
    <w:rsid w:val="00684DC0"/>
    <w:rsid w:val="00685016"/>
    <w:rsid w:val="0068547B"/>
    <w:rsid w:val="00685557"/>
    <w:rsid w:val="0068578C"/>
    <w:rsid w:val="00685CE8"/>
    <w:rsid w:val="0068622C"/>
    <w:rsid w:val="00686790"/>
    <w:rsid w:val="0068698A"/>
    <w:rsid w:val="00686A09"/>
    <w:rsid w:val="00686B5C"/>
    <w:rsid w:val="00687014"/>
    <w:rsid w:val="0068704D"/>
    <w:rsid w:val="0068750A"/>
    <w:rsid w:val="00687ED7"/>
    <w:rsid w:val="00690019"/>
    <w:rsid w:val="006904AB"/>
    <w:rsid w:val="00690BBA"/>
    <w:rsid w:val="00690C78"/>
    <w:rsid w:val="00690CDA"/>
    <w:rsid w:val="00690F75"/>
    <w:rsid w:val="00690FF3"/>
    <w:rsid w:val="0069135D"/>
    <w:rsid w:val="00691522"/>
    <w:rsid w:val="00691653"/>
    <w:rsid w:val="00691C47"/>
    <w:rsid w:val="00691C86"/>
    <w:rsid w:val="00691CDB"/>
    <w:rsid w:val="00691FD4"/>
    <w:rsid w:val="00692181"/>
    <w:rsid w:val="00692312"/>
    <w:rsid w:val="006924F7"/>
    <w:rsid w:val="00692941"/>
    <w:rsid w:val="00692D01"/>
    <w:rsid w:val="006930C4"/>
    <w:rsid w:val="0069323E"/>
    <w:rsid w:val="00693346"/>
    <w:rsid w:val="00693668"/>
    <w:rsid w:val="00693CDB"/>
    <w:rsid w:val="00693E78"/>
    <w:rsid w:val="006941EE"/>
    <w:rsid w:val="0069432F"/>
    <w:rsid w:val="0069480E"/>
    <w:rsid w:val="00694A51"/>
    <w:rsid w:val="00694A97"/>
    <w:rsid w:val="00694EF9"/>
    <w:rsid w:val="0069519F"/>
    <w:rsid w:val="00695378"/>
    <w:rsid w:val="00695387"/>
    <w:rsid w:val="0069590F"/>
    <w:rsid w:val="00695B27"/>
    <w:rsid w:val="00695C39"/>
    <w:rsid w:val="00695CE9"/>
    <w:rsid w:val="00695F65"/>
    <w:rsid w:val="006965BD"/>
    <w:rsid w:val="00696670"/>
    <w:rsid w:val="006968CD"/>
    <w:rsid w:val="0069698F"/>
    <w:rsid w:val="00696C49"/>
    <w:rsid w:val="00696F06"/>
    <w:rsid w:val="00697E29"/>
    <w:rsid w:val="006A02F7"/>
    <w:rsid w:val="006A047E"/>
    <w:rsid w:val="006A05F1"/>
    <w:rsid w:val="006A0773"/>
    <w:rsid w:val="006A0BFF"/>
    <w:rsid w:val="006A0CEB"/>
    <w:rsid w:val="006A0FB8"/>
    <w:rsid w:val="006A136C"/>
    <w:rsid w:val="006A19D4"/>
    <w:rsid w:val="006A20D3"/>
    <w:rsid w:val="006A230D"/>
    <w:rsid w:val="006A2393"/>
    <w:rsid w:val="006A24AF"/>
    <w:rsid w:val="006A2609"/>
    <w:rsid w:val="006A27E4"/>
    <w:rsid w:val="006A31F0"/>
    <w:rsid w:val="006A33F0"/>
    <w:rsid w:val="006A3822"/>
    <w:rsid w:val="006A4398"/>
    <w:rsid w:val="006A4572"/>
    <w:rsid w:val="006A4726"/>
    <w:rsid w:val="006A47BF"/>
    <w:rsid w:val="006A49BD"/>
    <w:rsid w:val="006A4E12"/>
    <w:rsid w:val="006A519F"/>
    <w:rsid w:val="006A5555"/>
    <w:rsid w:val="006A5A2D"/>
    <w:rsid w:val="006A5B55"/>
    <w:rsid w:val="006A5C4B"/>
    <w:rsid w:val="006A5F53"/>
    <w:rsid w:val="006A685D"/>
    <w:rsid w:val="006A688F"/>
    <w:rsid w:val="006A6BB4"/>
    <w:rsid w:val="006A6BC1"/>
    <w:rsid w:val="006A6CA4"/>
    <w:rsid w:val="006A6CFD"/>
    <w:rsid w:val="006A6DA5"/>
    <w:rsid w:val="006A72C4"/>
    <w:rsid w:val="006A77A1"/>
    <w:rsid w:val="006A7AB5"/>
    <w:rsid w:val="006A7C8B"/>
    <w:rsid w:val="006B02AD"/>
    <w:rsid w:val="006B02D0"/>
    <w:rsid w:val="006B03B5"/>
    <w:rsid w:val="006B0464"/>
    <w:rsid w:val="006B0478"/>
    <w:rsid w:val="006B099E"/>
    <w:rsid w:val="006B0FC3"/>
    <w:rsid w:val="006B14DE"/>
    <w:rsid w:val="006B1551"/>
    <w:rsid w:val="006B1645"/>
    <w:rsid w:val="006B17B7"/>
    <w:rsid w:val="006B182B"/>
    <w:rsid w:val="006B1B27"/>
    <w:rsid w:val="006B1C24"/>
    <w:rsid w:val="006B206D"/>
    <w:rsid w:val="006B2218"/>
    <w:rsid w:val="006B2A3B"/>
    <w:rsid w:val="006B2AEB"/>
    <w:rsid w:val="006B2CA9"/>
    <w:rsid w:val="006B2F02"/>
    <w:rsid w:val="006B3047"/>
    <w:rsid w:val="006B34CF"/>
    <w:rsid w:val="006B3641"/>
    <w:rsid w:val="006B369B"/>
    <w:rsid w:val="006B3FE9"/>
    <w:rsid w:val="006B4162"/>
    <w:rsid w:val="006B41B6"/>
    <w:rsid w:val="006B4530"/>
    <w:rsid w:val="006B47D1"/>
    <w:rsid w:val="006B4CCD"/>
    <w:rsid w:val="006B4FB7"/>
    <w:rsid w:val="006B5AA8"/>
    <w:rsid w:val="006B5AD7"/>
    <w:rsid w:val="006B5C37"/>
    <w:rsid w:val="006B5FCB"/>
    <w:rsid w:val="006B655C"/>
    <w:rsid w:val="006B6A85"/>
    <w:rsid w:val="006B6DAC"/>
    <w:rsid w:val="006B70FB"/>
    <w:rsid w:val="006B7259"/>
    <w:rsid w:val="006B7B68"/>
    <w:rsid w:val="006B7D1E"/>
    <w:rsid w:val="006B7D2B"/>
    <w:rsid w:val="006B7D76"/>
    <w:rsid w:val="006C0034"/>
    <w:rsid w:val="006C035D"/>
    <w:rsid w:val="006C0586"/>
    <w:rsid w:val="006C0E1E"/>
    <w:rsid w:val="006C0FD0"/>
    <w:rsid w:val="006C0FE6"/>
    <w:rsid w:val="006C1AF6"/>
    <w:rsid w:val="006C2358"/>
    <w:rsid w:val="006C2782"/>
    <w:rsid w:val="006C284D"/>
    <w:rsid w:val="006C29B4"/>
    <w:rsid w:val="006C2BB4"/>
    <w:rsid w:val="006C2C1C"/>
    <w:rsid w:val="006C2D05"/>
    <w:rsid w:val="006C3284"/>
    <w:rsid w:val="006C331C"/>
    <w:rsid w:val="006C3645"/>
    <w:rsid w:val="006C375A"/>
    <w:rsid w:val="006C39E3"/>
    <w:rsid w:val="006C3B45"/>
    <w:rsid w:val="006C3DA1"/>
    <w:rsid w:val="006C3F68"/>
    <w:rsid w:val="006C422D"/>
    <w:rsid w:val="006C43E3"/>
    <w:rsid w:val="006C47B0"/>
    <w:rsid w:val="006C4C06"/>
    <w:rsid w:val="006C4D4B"/>
    <w:rsid w:val="006C54A6"/>
    <w:rsid w:val="006C59B3"/>
    <w:rsid w:val="006C632D"/>
    <w:rsid w:val="006C63ED"/>
    <w:rsid w:val="006C6504"/>
    <w:rsid w:val="006C6604"/>
    <w:rsid w:val="006C6828"/>
    <w:rsid w:val="006C6983"/>
    <w:rsid w:val="006C6B61"/>
    <w:rsid w:val="006C74E5"/>
    <w:rsid w:val="006C7A69"/>
    <w:rsid w:val="006D0128"/>
    <w:rsid w:val="006D0135"/>
    <w:rsid w:val="006D01C2"/>
    <w:rsid w:val="006D04A8"/>
    <w:rsid w:val="006D0A8F"/>
    <w:rsid w:val="006D105D"/>
    <w:rsid w:val="006D1802"/>
    <w:rsid w:val="006D20A5"/>
    <w:rsid w:val="006D2260"/>
    <w:rsid w:val="006D22C2"/>
    <w:rsid w:val="006D25DE"/>
    <w:rsid w:val="006D2704"/>
    <w:rsid w:val="006D2874"/>
    <w:rsid w:val="006D3027"/>
    <w:rsid w:val="006D323F"/>
    <w:rsid w:val="006D35CE"/>
    <w:rsid w:val="006D3729"/>
    <w:rsid w:val="006D3868"/>
    <w:rsid w:val="006D39E0"/>
    <w:rsid w:val="006D4131"/>
    <w:rsid w:val="006D4221"/>
    <w:rsid w:val="006D47FD"/>
    <w:rsid w:val="006D4B7E"/>
    <w:rsid w:val="006D4C97"/>
    <w:rsid w:val="006D4D28"/>
    <w:rsid w:val="006D4E9E"/>
    <w:rsid w:val="006D4EDE"/>
    <w:rsid w:val="006D520D"/>
    <w:rsid w:val="006D529B"/>
    <w:rsid w:val="006D5BB8"/>
    <w:rsid w:val="006D5DC9"/>
    <w:rsid w:val="006D5EE0"/>
    <w:rsid w:val="006D5FC5"/>
    <w:rsid w:val="006D6376"/>
    <w:rsid w:val="006D66EE"/>
    <w:rsid w:val="006D67A7"/>
    <w:rsid w:val="006D6987"/>
    <w:rsid w:val="006D6CE7"/>
    <w:rsid w:val="006D6EFC"/>
    <w:rsid w:val="006D73F0"/>
    <w:rsid w:val="006D764D"/>
    <w:rsid w:val="006D7DE2"/>
    <w:rsid w:val="006D7F79"/>
    <w:rsid w:val="006E0153"/>
    <w:rsid w:val="006E02C5"/>
    <w:rsid w:val="006E0CA3"/>
    <w:rsid w:val="006E0DB5"/>
    <w:rsid w:val="006E0FBD"/>
    <w:rsid w:val="006E13E5"/>
    <w:rsid w:val="006E1522"/>
    <w:rsid w:val="006E1739"/>
    <w:rsid w:val="006E1E6F"/>
    <w:rsid w:val="006E2138"/>
    <w:rsid w:val="006E2B12"/>
    <w:rsid w:val="006E2E39"/>
    <w:rsid w:val="006E3367"/>
    <w:rsid w:val="006E499E"/>
    <w:rsid w:val="006E5073"/>
    <w:rsid w:val="006E5EC1"/>
    <w:rsid w:val="006E683C"/>
    <w:rsid w:val="006E73BB"/>
    <w:rsid w:val="006E742B"/>
    <w:rsid w:val="006E7535"/>
    <w:rsid w:val="006E7859"/>
    <w:rsid w:val="006E7B63"/>
    <w:rsid w:val="006F0526"/>
    <w:rsid w:val="006F09EC"/>
    <w:rsid w:val="006F0D39"/>
    <w:rsid w:val="006F111A"/>
    <w:rsid w:val="006F113B"/>
    <w:rsid w:val="006F13B3"/>
    <w:rsid w:val="006F157F"/>
    <w:rsid w:val="006F15AC"/>
    <w:rsid w:val="006F345C"/>
    <w:rsid w:val="006F3503"/>
    <w:rsid w:val="006F3DBD"/>
    <w:rsid w:val="006F3EA4"/>
    <w:rsid w:val="006F3F60"/>
    <w:rsid w:val="006F42AA"/>
    <w:rsid w:val="006F4401"/>
    <w:rsid w:val="006F4D25"/>
    <w:rsid w:val="006F4F79"/>
    <w:rsid w:val="006F4F93"/>
    <w:rsid w:val="006F4FBE"/>
    <w:rsid w:val="006F5028"/>
    <w:rsid w:val="006F50D2"/>
    <w:rsid w:val="006F5976"/>
    <w:rsid w:val="006F5F7C"/>
    <w:rsid w:val="006F6604"/>
    <w:rsid w:val="006F6B5B"/>
    <w:rsid w:val="006F6D0A"/>
    <w:rsid w:val="006F6F0E"/>
    <w:rsid w:val="006F7445"/>
    <w:rsid w:val="006F773A"/>
    <w:rsid w:val="006F7797"/>
    <w:rsid w:val="007000C4"/>
    <w:rsid w:val="00700151"/>
    <w:rsid w:val="007001CB"/>
    <w:rsid w:val="00700997"/>
    <w:rsid w:val="00700BBE"/>
    <w:rsid w:val="00700BEC"/>
    <w:rsid w:val="00700D44"/>
    <w:rsid w:val="00700E05"/>
    <w:rsid w:val="007015B4"/>
    <w:rsid w:val="0070164F"/>
    <w:rsid w:val="00701789"/>
    <w:rsid w:val="00701860"/>
    <w:rsid w:val="00701AC7"/>
    <w:rsid w:val="00701BB1"/>
    <w:rsid w:val="00702250"/>
    <w:rsid w:val="00702423"/>
    <w:rsid w:val="00702956"/>
    <w:rsid w:val="007029F4"/>
    <w:rsid w:val="00702BC9"/>
    <w:rsid w:val="0070304C"/>
    <w:rsid w:val="00703414"/>
    <w:rsid w:val="00703678"/>
    <w:rsid w:val="00703922"/>
    <w:rsid w:val="007039F8"/>
    <w:rsid w:val="00704549"/>
    <w:rsid w:val="007045C4"/>
    <w:rsid w:val="00704818"/>
    <w:rsid w:val="00704A07"/>
    <w:rsid w:val="0070539F"/>
    <w:rsid w:val="007053C8"/>
    <w:rsid w:val="00705402"/>
    <w:rsid w:val="00705471"/>
    <w:rsid w:val="007055AC"/>
    <w:rsid w:val="0070595A"/>
    <w:rsid w:val="00705BB9"/>
    <w:rsid w:val="00705F53"/>
    <w:rsid w:val="007062F5"/>
    <w:rsid w:val="007068F3"/>
    <w:rsid w:val="00706DDA"/>
    <w:rsid w:val="00706E52"/>
    <w:rsid w:val="007072A7"/>
    <w:rsid w:val="007072FB"/>
    <w:rsid w:val="00707327"/>
    <w:rsid w:val="0070760B"/>
    <w:rsid w:val="00707E62"/>
    <w:rsid w:val="00710102"/>
    <w:rsid w:val="007103E1"/>
    <w:rsid w:val="0071047C"/>
    <w:rsid w:val="007105CA"/>
    <w:rsid w:val="00710615"/>
    <w:rsid w:val="00710CEA"/>
    <w:rsid w:val="00710F4E"/>
    <w:rsid w:val="00711040"/>
    <w:rsid w:val="007113B2"/>
    <w:rsid w:val="007114CD"/>
    <w:rsid w:val="007115D1"/>
    <w:rsid w:val="0071252E"/>
    <w:rsid w:val="00712568"/>
    <w:rsid w:val="007126D5"/>
    <w:rsid w:val="00712B2F"/>
    <w:rsid w:val="00712DCD"/>
    <w:rsid w:val="00712EA3"/>
    <w:rsid w:val="00712F74"/>
    <w:rsid w:val="007130B5"/>
    <w:rsid w:val="00713CC3"/>
    <w:rsid w:val="00713E53"/>
    <w:rsid w:val="00713F53"/>
    <w:rsid w:val="00714020"/>
    <w:rsid w:val="0071408A"/>
    <w:rsid w:val="0071411F"/>
    <w:rsid w:val="00715B91"/>
    <w:rsid w:val="00715CB0"/>
    <w:rsid w:val="00715F18"/>
    <w:rsid w:val="00715FE6"/>
    <w:rsid w:val="00715FEB"/>
    <w:rsid w:val="00716625"/>
    <w:rsid w:val="0071671C"/>
    <w:rsid w:val="00716F67"/>
    <w:rsid w:val="00717401"/>
    <w:rsid w:val="00717402"/>
    <w:rsid w:val="0071746B"/>
    <w:rsid w:val="00717686"/>
    <w:rsid w:val="00717A7D"/>
    <w:rsid w:val="00717A7F"/>
    <w:rsid w:val="00717C46"/>
    <w:rsid w:val="00717CB1"/>
    <w:rsid w:val="0072009C"/>
    <w:rsid w:val="0072010A"/>
    <w:rsid w:val="007205C8"/>
    <w:rsid w:val="00720ADB"/>
    <w:rsid w:val="0072118A"/>
    <w:rsid w:val="00721496"/>
    <w:rsid w:val="0072198E"/>
    <w:rsid w:val="00721B8F"/>
    <w:rsid w:val="00721DD0"/>
    <w:rsid w:val="00721F71"/>
    <w:rsid w:val="0072209D"/>
    <w:rsid w:val="0072245B"/>
    <w:rsid w:val="007226B9"/>
    <w:rsid w:val="007226BC"/>
    <w:rsid w:val="00722818"/>
    <w:rsid w:val="007229A7"/>
    <w:rsid w:val="00722CAE"/>
    <w:rsid w:val="00722E2D"/>
    <w:rsid w:val="00722E86"/>
    <w:rsid w:val="0072342F"/>
    <w:rsid w:val="0072343E"/>
    <w:rsid w:val="0072347B"/>
    <w:rsid w:val="007238E3"/>
    <w:rsid w:val="00723999"/>
    <w:rsid w:val="00723AF6"/>
    <w:rsid w:val="00724855"/>
    <w:rsid w:val="00724A1A"/>
    <w:rsid w:val="00724EC6"/>
    <w:rsid w:val="007259A9"/>
    <w:rsid w:val="00725FB2"/>
    <w:rsid w:val="0072623F"/>
    <w:rsid w:val="007265EB"/>
    <w:rsid w:val="00726736"/>
    <w:rsid w:val="00726952"/>
    <w:rsid w:val="00726A6F"/>
    <w:rsid w:val="00726F31"/>
    <w:rsid w:val="00727104"/>
    <w:rsid w:val="007279D5"/>
    <w:rsid w:val="007301D7"/>
    <w:rsid w:val="00730AB1"/>
    <w:rsid w:val="00730D53"/>
    <w:rsid w:val="007311C0"/>
    <w:rsid w:val="00731383"/>
    <w:rsid w:val="00731416"/>
    <w:rsid w:val="00731E5A"/>
    <w:rsid w:val="00732074"/>
    <w:rsid w:val="007323DF"/>
    <w:rsid w:val="007325F6"/>
    <w:rsid w:val="0073277E"/>
    <w:rsid w:val="00732D35"/>
    <w:rsid w:val="00732F34"/>
    <w:rsid w:val="0073301C"/>
    <w:rsid w:val="00733299"/>
    <w:rsid w:val="0073346E"/>
    <w:rsid w:val="00733DEC"/>
    <w:rsid w:val="007346D0"/>
    <w:rsid w:val="007348AB"/>
    <w:rsid w:val="00734C02"/>
    <w:rsid w:val="00735129"/>
    <w:rsid w:val="00735981"/>
    <w:rsid w:val="00735AFD"/>
    <w:rsid w:val="00736235"/>
    <w:rsid w:val="00736789"/>
    <w:rsid w:val="007369DE"/>
    <w:rsid w:val="0073705D"/>
    <w:rsid w:val="007370B6"/>
    <w:rsid w:val="007373B0"/>
    <w:rsid w:val="00737575"/>
    <w:rsid w:val="00737E0E"/>
    <w:rsid w:val="00737E5E"/>
    <w:rsid w:val="00737EF3"/>
    <w:rsid w:val="00737FD5"/>
    <w:rsid w:val="007402BF"/>
    <w:rsid w:val="00740323"/>
    <w:rsid w:val="007403FF"/>
    <w:rsid w:val="0074095D"/>
    <w:rsid w:val="00740DBA"/>
    <w:rsid w:val="00741495"/>
    <w:rsid w:val="007419AD"/>
    <w:rsid w:val="00741FDD"/>
    <w:rsid w:val="0074220C"/>
    <w:rsid w:val="007423B6"/>
    <w:rsid w:val="00742705"/>
    <w:rsid w:val="00742AE4"/>
    <w:rsid w:val="00742C35"/>
    <w:rsid w:val="0074309D"/>
    <w:rsid w:val="0074311C"/>
    <w:rsid w:val="007432DD"/>
    <w:rsid w:val="00743304"/>
    <w:rsid w:val="0074360E"/>
    <w:rsid w:val="007438F4"/>
    <w:rsid w:val="00743DE5"/>
    <w:rsid w:val="0074456D"/>
    <w:rsid w:val="0074458F"/>
    <w:rsid w:val="007445BE"/>
    <w:rsid w:val="007446B1"/>
    <w:rsid w:val="0074543F"/>
    <w:rsid w:val="0074567F"/>
    <w:rsid w:val="00745810"/>
    <w:rsid w:val="00745B54"/>
    <w:rsid w:val="00745DBD"/>
    <w:rsid w:val="00746008"/>
    <w:rsid w:val="0074624A"/>
    <w:rsid w:val="007464F1"/>
    <w:rsid w:val="0074675C"/>
    <w:rsid w:val="0074678B"/>
    <w:rsid w:val="007469AA"/>
    <w:rsid w:val="00746BFA"/>
    <w:rsid w:val="00747426"/>
    <w:rsid w:val="00747DA6"/>
    <w:rsid w:val="00747E3B"/>
    <w:rsid w:val="00747FE5"/>
    <w:rsid w:val="007502AE"/>
    <w:rsid w:val="007503CB"/>
    <w:rsid w:val="0075070A"/>
    <w:rsid w:val="00750A5B"/>
    <w:rsid w:val="00750A73"/>
    <w:rsid w:val="00750EE1"/>
    <w:rsid w:val="00751120"/>
    <w:rsid w:val="00751509"/>
    <w:rsid w:val="00751521"/>
    <w:rsid w:val="00751932"/>
    <w:rsid w:val="007519D2"/>
    <w:rsid w:val="00751B95"/>
    <w:rsid w:val="00751DEA"/>
    <w:rsid w:val="00751E3F"/>
    <w:rsid w:val="00751EAB"/>
    <w:rsid w:val="0075225B"/>
    <w:rsid w:val="00752CB3"/>
    <w:rsid w:val="00752FEE"/>
    <w:rsid w:val="007530C7"/>
    <w:rsid w:val="0075319A"/>
    <w:rsid w:val="007533DB"/>
    <w:rsid w:val="00753423"/>
    <w:rsid w:val="0075376F"/>
    <w:rsid w:val="00753869"/>
    <w:rsid w:val="007542F3"/>
    <w:rsid w:val="00754451"/>
    <w:rsid w:val="007544DE"/>
    <w:rsid w:val="007546FE"/>
    <w:rsid w:val="00754703"/>
    <w:rsid w:val="00754756"/>
    <w:rsid w:val="00754C61"/>
    <w:rsid w:val="00754D73"/>
    <w:rsid w:val="00755052"/>
    <w:rsid w:val="0075564C"/>
    <w:rsid w:val="007557FF"/>
    <w:rsid w:val="0075585A"/>
    <w:rsid w:val="00755894"/>
    <w:rsid w:val="007559FD"/>
    <w:rsid w:val="00755DAC"/>
    <w:rsid w:val="00755EB6"/>
    <w:rsid w:val="0075606A"/>
    <w:rsid w:val="00756557"/>
    <w:rsid w:val="00756B53"/>
    <w:rsid w:val="00756B61"/>
    <w:rsid w:val="00756B7D"/>
    <w:rsid w:val="00756C8E"/>
    <w:rsid w:val="00756E4A"/>
    <w:rsid w:val="0075719D"/>
    <w:rsid w:val="00757597"/>
    <w:rsid w:val="0075762E"/>
    <w:rsid w:val="00757672"/>
    <w:rsid w:val="00757AF3"/>
    <w:rsid w:val="00757E48"/>
    <w:rsid w:val="007604C1"/>
    <w:rsid w:val="00760C1F"/>
    <w:rsid w:val="007612CC"/>
    <w:rsid w:val="00761458"/>
    <w:rsid w:val="00761DD0"/>
    <w:rsid w:val="00761F77"/>
    <w:rsid w:val="007626C9"/>
    <w:rsid w:val="00762FA6"/>
    <w:rsid w:val="00763036"/>
    <w:rsid w:val="0076315D"/>
    <w:rsid w:val="007635E0"/>
    <w:rsid w:val="00763865"/>
    <w:rsid w:val="007639B4"/>
    <w:rsid w:val="00763A26"/>
    <w:rsid w:val="00763E13"/>
    <w:rsid w:val="00763EB9"/>
    <w:rsid w:val="00763FC8"/>
    <w:rsid w:val="007640CE"/>
    <w:rsid w:val="00764162"/>
    <w:rsid w:val="007642ED"/>
    <w:rsid w:val="00764549"/>
    <w:rsid w:val="0076465C"/>
    <w:rsid w:val="00764727"/>
    <w:rsid w:val="00764754"/>
    <w:rsid w:val="00764DA5"/>
    <w:rsid w:val="007655D7"/>
    <w:rsid w:val="00765A2E"/>
    <w:rsid w:val="00765CB8"/>
    <w:rsid w:val="00765F20"/>
    <w:rsid w:val="00766AAB"/>
    <w:rsid w:val="00766DD0"/>
    <w:rsid w:val="00766FCC"/>
    <w:rsid w:val="007671BA"/>
    <w:rsid w:val="0076722A"/>
    <w:rsid w:val="0076744E"/>
    <w:rsid w:val="0076795E"/>
    <w:rsid w:val="007679FD"/>
    <w:rsid w:val="00767C92"/>
    <w:rsid w:val="00767CF9"/>
    <w:rsid w:val="00770226"/>
    <w:rsid w:val="0077062C"/>
    <w:rsid w:val="007708D5"/>
    <w:rsid w:val="00770B52"/>
    <w:rsid w:val="00770BE2"/>
    <w:rsid w:val="00770D41"/>
    <w:rsid w:val="0077116D"/>
    <w:rsid w:val="0077144C"/>
    <w:rsid w:val="00771543"/>
    <w:rsid w:val="0077183B"/>
    <w:rsid w:val="00771A0D"/>
    <w:rsid w:val="00771A84"/>
    <w:rsid w:val="00771C9F"/>
    <w:rsid w:val="0077237B"/>
    <w:rsid w:val="007723A3"/>
    <w:rsid w:val="00772679"/>
    <w:rsid w:val="00772690"/>
    <w:rsid w:val="00772D09"/>
    <w:rsid w:val="00772D80"/>
    <w:rsid w:val="00772E1A"/>
    <w:rsid w:val="00773D81"/>
    <w:rsid w:val="007741D2"/>
    <w:rsid w:val="00774275"/>
    <w:rsid w:val="00774382"/>
    <w:rsid w:val="00774404"/>
    <w:rsid w:val="00774BDE"/>
    <w:rsid w:val="00775561"/>
    <w:rsid w:val="0077560E"/>
    <w:rsid w:val="00775647"/>
    <w:rsid w:val="007759DF"/>
    <w:rsid w:val="00775BD7"/>
    <w:rsid w:val="00775D61"/>
    <w:rsid w:val="00775DC4"/>
    <w:rsid w:val="00776370"/>
    <w:rsid w:val="00776412"/>
    <w:rsid w:val="00776431"/>
    <w:rsid w:val="007765B4"/>
    <w:rsid w:val="0077686D"/>
    <w:rsid w:val="00776A80"/>
    <w:rsid w:val="00776BC0"/>
    <w:rsid w:val="00776CC2"/>
    <w:rsid w:val="00776E51"/>
    <w:rsid w:val="00776EB4"/>
    <w:rsid w:val="007773EC"/>
    <w:rsid w:val="007775DE"/>
    <w:rsid w:val="00780341"/>
    <w:rsid w:val="007804C7"/>
    <w:rsid w:val="00780729"/>
    <w:rsid w:val="00780C55"/>
    <w:rsid w:val="00781130"/>
    <w:rsid w:val="00781319"/>
    <w:rsid w:val="00781550"/>
    <w:rsid w:val="007815B3"/>
    <w:rsid w:val="00781656"/>
    <w:rsid w:val="007816EB"/>
    <w:rsid w:val="00781CD9"/>
    <w:rsid w:val="00781EBC"/>
    <w:rsid w:val="00781FAE"/>
    <w:rsid w:val="0078226C"/>
    <w:rsid w:val="007829B9"/>
    <w:rsid w:val="00782BAD"/>
    <w:rsid w:val="007831E0"/>
    <w:rsid w:val="007837E2"/>
    <w:rsid w:val="00783900"/>
    <w:rsid w:val="00783AF6"/>
    <w:rsid w:val="00783DCE"/>
    <w:rsid w:val="00783DF2"/>
    <w:rsid w:val="00783F32"/>
    <w:rsid w:val="00784271"/>
    <w:rsid w:val="00784815"/>
    <w:rsid w:val="00784865"/>
    <w:rsid w:val="00784F48"/>
    <w:rsid w:val="00784F7C"/>
    <w:rsid w:val="0078512D"/>
    <w:rsid w:val="00785286"/>
    <w:rsid w:val="00785657"/>
    <w:rsid w:val="007856ED"/>
    <w:rsid w:val="00785947"/>
    <w:rsid w:val="00785C7B"/>
    <w:rsid w:val="00785F98"/>
    <w:rsid w:val="0078621F"/>
    <w:rsid w:val="0078626F"/>
    <w:rsid w:val="00786600"/>
    <w:rsid w:val="00786A29"/>
    <w:rsid w:val="00786DB6"/>
    <w:rsid w:val="00787954"/>
    <w:rsid w:val="00790298"/>
    <w:rsid w:val="00790300"/>
    <w:rsid w:val="00790839"/>
    <w:rsid w:val="00790A82"/>
    <w:rsid w:val="00790B7A"/>
    <w:rsid w:val="00791213"/>
    <w:rsid w:val="0079199C"/>
    <w:rsid w:val="00791AF9"/>
    <w:rsid w:val="0079206D"/>
    <w:rsid w:val="007922B3"/>
    <w:rsid w:val="0079234A"/>
    <w:rsid w:val="007923E9"/>
    <w:rsid w:val="00792D6D"/>
    <w:rsid w:val="007930E7"/>
    <w:rsid w:val="0079317C"/>
    <w:rsid w:val="00793547"/>
    <w:rsid w:val="00793B61"/>
    <w:rsid w:val="00793C7C"/>
    <w:rsid w:val="00793E8C"/>
    <w:rsid w:val="00793FB7"/>
    <w:rsid w:val="00794668"/>
    <w:rsid w:val="00794723"/>
    <w:rsid w:val="0079496D"/>
    <w:rsid w:val="00794BA3"/>
    <w:rsid w:val="00794DC4"/>
    <w:rsid w:val="00795076"/>
    <w:rsid w:val="00795089"/>
    <w:rsid w:val="0079561D"/>
    <w:rsid w:val="0079596A"/>
    <w:rsid w:val="00795998"/>
    <w:rsid w:val="00795F43"/>
    <w:rsid w:val="00795F71"/>
    <w:rsid w:val="00796975"/>
    <w:rsid w:val="00796BA8"/>
    <w:rsid w:val="007971D5"/>
    <w:rsid w:val="0079724F"/>
    <w:rsid w:val="0079730D"/>
    <w:rsid w:val="0079763E"/>
    <w:rsid w:val="00797686"/>
    <w:rsid w:val="0079778B"/>
    <w:rsid w:val="00797D8C"/>
    <w:rsid w:val="00797F83"/>
    <w:rsid w:val="007A009D"/>
    <w:rsid w:val="007A036C"/>
    <w:rsid w:val="007A057C"/>
    <w:rsid w:val="007A0670"/>
    <w:rsid w:val="007A070B"/>
    <w:rsid w:val="007A08D1"/>
    <w:rsid w:val="007A09FB"/>
    <w:rsid w:val="007A1474"/>
    <w:rsid w:val="007A1822"/>
    <w:rsid w:val="007A1873"/>
    <w:rsid w:val="007A1D92"/>
    <w:rsid w:val="007A2052"/>
    <w:rsid w:val="007A2415"/>
    <w:rsid w:val="007A26D1"/>
    <w:rsid w:val="007A2EA5"/>
    <w:rsid w:val="007A2F49"/>
    <w:rsid w:val="007A3053"/>
    <w:rsid w:val="007A347D"/>
    <w:rsid w:val="007A36BD"/>
    <w:rsid w:val="007A393E"/>
    <w:rsid w:val="007A4119"/>
    <w:rsid w:val="007A42EF"/>
    <w:rsid w:val="007A4400"/>
    <w:rsid w:val="007A44F0"/>
    <w:rsid w:val="007A4C53"/>
    <w:rsid w:val="007A542E"/>
    <w:rsid w:val="007A56F9"/>
    <w:rsid w:val="007A56FB"/>
    <w:rsid w:val="007A5ADF"/>
    <w:rsid w:val="007A61EA"/>
    <w:rsid w:val="007A66B9"/>
    <w:rsid w:val="007A66E5"/>
    <w:rsid w:val="007A6B5F"/>
    <w:rsid w:val="007A76A9"/>
    <w:rsid w:val="007A7874"/>
    <w:rsid w:val="007A79C3"/>
    <w:rsid w:val="007A7A8C"/>
    <w:rsid w:val="007B0379"/>
    <w:rsid w:val="007B05F1"/>
    <w:rsid w:val="007B06AA"/>
    <w:rsid w:val="007B0753"/>
    <w:rsid w:val="007B0A5C"/>
    <w:rsid w:val="007B0E3C"/>
    <w:rsid w:val="007B0FB7"/>
    <w:rsid w:val="007B153D"/>
    <w:rsid w:val="007B18E2"/>
    <w:rsid w:val="007B1AB8"/>
    <w:rsid w:val="007B1D9D"/>
    <w:rsid w:val="007B1DC6"/>
    <w:rsid w:val="007B1FA2"/>
    <w:rsid w:val="007B2245"/>
    <w:rsid w:val="007B2644"/>
    <w:rsid w:val="007B290A"/>
    <w:rsid w:val="007B2925"/>
    <w:rsid w:val="007B2943"/>
    <w:rsid w:val="007B29E2"/>
    <w:rsid w:val="007B2C46"/>
    <w:rsid w:val="007B2DB8"/>
    <w:rsid w:val="007B3C27"/>
    <w:rsid w:val="007B461A"/>
    <w:rsid w:val="007B545E"/>
    <w:rsid w:val="007B54D3"/>
    <w:rsid w:val="007B5752"/>
    <w:rsid w:val="007B5DE5"/>
    <w:rsid w:val="007B6106"/>
    <w:rsid w:val="007B66D1"/>
    <w:rsid w:val="007B68E9"/>
    <w:rsid w:val="007B69E2"/>
    <w:rsid w:val="007B6C0F"/>
    <w:rsid w:val="007B7262"/>
    <w:rsid w:val="007B7335"/>
    <w:rsid w:val="007B7DF6"/>
    <w:rsid w:val="007B7F8D"/>
    <w:rsid w:val="007C0119"/>
    <w:rsid w:val="007C032C"/>
    <w:rsid w:val="007C0AF1"/>
    <w:rsid w:val="007C0C17"/>
    <w:rsid w:val="007C122E"/>
    <w:rsid w:val="007C13BE"/>
    <w:rsid w:val="007C1518"/>
    <w:rsid w:val="007C17C8"/>
    <w:rsid w:val="007C1EB8"/>
    <w:rsid w:val="007C211A"/>
    <w:rsid w:val="007C2652"/>
    <w:rsid w:val="007C2BC4"/>
    <w:rsid w:val="007C2C24"/>
    <w:rsid w:val="007C2CE7"/>
    <w:rsid w:val="007C2F3C"/>
    <w:rsid w:val="007C34FE"/>
    <w:rsid w:val="007C3C17"/>
    <w:rsid w:val="007C3CBB"/>
    <w:rsid w:val="007C3EC7"/>
    <w:rsid w:val="007C4119"/>
    <w:rsid w:val="007C4167"/>
    <w:rsid w:val="007C416E"/>
    <w:rsid w:val="007C4473"/>
    <w:rsid w:val="007C45DF"/>
    <w:rsid w:val="007C4634"/>
    <w:rsid w:val="007C48AF"/>
    <w:rsid w:val="007C5123"/>
    <w:rsid w:val="007C5290"/>
    <w:rsid w:val="007C5332"/>
    <w:rsid w:val="007C57B4"/>
    <w:rsid w:val="007C58A7"/>
    <w:rsid w:val="007C5BA1"/>
    <w:rsid w:val="007C5DFE"/>
    <w:rsid w:val="007C5E4A"/>
    <w:rsid w:val="007C5F6B"/>
    <w:rsid w:val="007C6220"/>
    <w:rsid w:val="007C6342"/>
    <w:rsid w:val="007C649C"/>
    <w:rsid w:val="007C75BE"/>
    <w:rsid w:val="007C77FF"/>
    <w:rsid w:val="007C790C"/>
    <w:rsid w:val="007C7E6D"/>
    <w:rsid w:val="007C7FC1"/>
    <w:rsid w:val="007D0716"/>
    <w:rsid w:val="007D07D8"/>
    <w:rsid w:val="007D09DD"/>
    <w:rsid w:val="007D0C88"/>
    <w:rsid w:val="007D1068"/>
    <w:rsid w:val="007D1335"/>
    <w:rsid w:val="007D1395"/>
    <w:rsid w:val="007D1598"/>
    <w:rsid w:val="007D1B9A"/>
    <w:rsid w:val="007D1C73"/>
    <w:rsid w:val="007D2412"/>
    <w:rsid w:val="007D2592"/>
    <w:rsid w:val="007D259C"/>
    <w:rsid w:val="007D2621"/>
    <w:rsid w:val="007D2894"/>
    <w:rsid w:val="007D2917"/>
    <w:rsid w:val="007D2945"/>
    <w:rsid w:val="007D296D"/>
    <w:rsid w:val="007D2AFC"/>
    <w:rsid w:val="007D2D50"/>
    <w:rsid w:val="007D2EDC"/>
    <w:rsid w:val="007D301E"/>
    <w:rsid w:val="007D34C3"/>
    <w:rsid w:val="007D35FF"/>
    <w:rsid w:val="007D37AF"/>
    <w:rsid w:val="007D3803"/>
    <w:rsid w:val="007D389C"/>
    <w:rsid w:val="007D397C"/>
    <w:rsid w:val="007D3C99"/>
    <w:rsid w:val="007D4027"/>
    <w:rsid w:val="007D41B5"/>
    <w:rsid w:val="007D451E"/>
    <w:rsid w:val="007D46A8"/>
    <w:rsid w:val="007D4905"/>
    <w:rsid w:val="007D4AF8"/>
    <w:rsid w:val="007D4B2D"/>
    <w:rsid w:val="007D4C20"/>
    <w:rsid w:val="007D50C9"/>
    <w:rsid w:val="007D5172"/>
    <w:rsid w:val="007D5778"/>
    <w:rsid w:val="007D5868"/>
    <w:rsid w:val="007D5874"/>
    <w:rsid w:val="007D5DB3"/>
    <w:rsid w:val="007D6128"/>
    <w:rsid w:val="007D64CD"/>
    <w:rsid w:val="007D6ACE"/>
    <w:rsid w:val="007D6D8A"/>
    <w:rsid w:val="007D6DBF"/>
    <w:rsid w:val="007D7734"/>
    <w:rsid w:val="007D7ADF"/>
    <w:rsid w:val="007D7C50"/>
    <w:rsid w:val="007D7C52"/>
    <w:rsid w:val="007D7F6D"/>
    <w:rsid w:val="007E0271"/>
    <w:rsid w:val="007E0333"/>
    <w:rsid w:val="007E047F"/>
    <w:rsid w:val="007E05D4"/>
    <w:rsid w:val="007E0F62"/>
    <w:rsid w:val="007E1680"/>
    <w:rsid w:val="007E18E2"/>
    <w:rsid w:val="007E254A"/>
    <w:rsid w:val="007E27DF"/>
    <w:rsid w:val="007E2D44"/>
    <w:rsid w:val="007E31DF"/>
    <w:rsid w:val="007E3529"/>
    <w:rsid w:val="007E373F"/>
    <w:rsid w:val="007E3D64"/>
    <w:rsid w:val="007E3ECB"/>
    <w:rsid w:val="007E42F2"/>
    <w:rsid w:val="007E439A"/>
    <w:rsid w:val="007E4564"/>
    <w:rsid w:val="007E4619"/>
    <w:rsid w:val="007E4950"/>
    <w:rsid w:val="007E4D19"/>
    <w:rsid w:val="007E4D40"/>
    <w:rsid w:val="007E4D4B"/>
    <w:rsid w:val="007E536A"/>
    <w:rsid w:val="007E573A"/>
    <w:rsid w:val="007E5A7C"/>
    <w:rsid w:val="007E5E7B"/>
    <w:rsid w:val="007E5F40"/>
    <w:rsid w:val="007E5FDC"/>
    <w:rsid w:val="007E6043"/>
    <w:rsid w:val="007E62CD"/>
    <w:rsid w:val="007E6B8E"/>
    <w:rsid w:val="007E6C47"/>
    <w:rsid w:val="007E6C5F"/>
    <w:rsid w:val="007E6DCB"/>
    <w:rsid w:val="007E73C9"/>
    <w:rsid w:val="007F018D"/>
    <w:rsid w:val="007F01B7"/>
    <w:rsid w:val="007F055E"/>
    <w:rsid w:val="007F0636"/>
    <w:rsid w:val="007F071A"/>
    <w:rsid w:val="007F09E5"/>
    <w:rsid w:val="007F0A55"/>
    <w:rsid w:val="007F0C00"/>
    <w:rsid w:val="007F0CC4"/>
    <w:rsid w:val="007F103A"/>
    <w:rsid w:val="007F161C"/>
    <w:rsid w:val="007F168A"/>
    <w:rsid w:val="007F16A4"/>
    <w:rsid w:val="007F1748"/>
    <w:rsid w:val="007F1CB6"/>
    <w:rsid w:val="007F1FAF"/>
    <w:rsid w:val="007F2008"/>
    <w:rsid w:val="007F2144"/>
    <w:rsid w:val="007F22AD"/>
    <w:rsid w:val="007F23A6"/>
    <w:rsid w:val="007F2714"/>
    <w:rsid w:val="007F2855"/>
    <w:rsid w:val="007F2911"/>
    <w:rsid w:val="007F2C82"/>
    <w:rsid w:val="007F316E"/>
    <w:rsid w:val="007F325A"/>
    <w:rsid w:val="007F34FE"/>
    <w:rsid w:val="007F3543"/>
    <w:rsid w:val="007F3B51"/>
    <w:rsid w:val="007F3DBD"/>
    <w:rsid w:val="007F3EB8"/>
    <w:rsid w:val="007F4332"/>
    <w:rsid w:val="007F4815"/>
    <w:rsid w:val="007F4ABB"/>
    <w:rsid w:val="007F4F09"/>
    <w:rsid w:val="007F4F53"/>
    <w:rsid w:val="007F4F8E"/>
    <w:rsid w:val="007F530C"/>
    <w:rsid w:val="007F5763"/>
    <w:rsid w:val="007F577E"/>
    <w:rsid w:val="007F58D9"/>
    <w:rsid w:val="007F5A45"/>
    <w:rsid w:val="007F5FFF"/>
    <w:rsid w:val="007F625A"/>
    <w:rsid w:val="007F657D"/>
    <w:rsid w:val="007F68EF"/>
    <w:rsid w:val="007F6C97"/>
    <w:rsid w:val="007F6D24"/>
    <w:rsid w:val="007F6D4E"/>
    <w:rsid w:val="007F7352"/>
    <w:rsid w:val="007F7A0C"/>
    <w:rsid w:val="007F7C4F"/>
    <w:rsid w:val="0080010E"/>
    <w:rsid w:val="00800144"/>
    <w:rsid w:val="008001C4"/>
    <w:rsid w:val="0080051B"/>
    <w:rsid w:val="00800763"/>
    <w:rsid w:val="00801211"/>
    <w:rsid w:val="008016E9"/>
    <w:rsid w:val="008019FA"/>
    <w:rsid w:val="00801A0C"/>
    <w:rsid w:val="00801D88"/>
    <w:rsid w:val="008020FC"/>
    <w:rsid w:val="008026E8"/>
    <w:rsid w:val="00802738"/>
    <w:rsid w:val="00802C6A"/>
    <w:rsid w:val="008030F6"/>
    <w:rsid w:val="00803155"/>
    <w:rsid w:val="00803338"/>
    <w:rsid w:val="0080358E"/>
    <w:rsid w:val="00803657"/>
    <w:rsid w:val="008037E7"/>
    <w:rsid w:val="00803978"/>
    <w:rsid w:val="008039CD"/>
    <w:rsid w:val="00803A45"/>
    <w:rsid w:val="00803C65"/>
    <w:rsid w:val="00804062"/>
    <w:rsid w:val="008045B3"/>
    <w:rsid w:val="00805251"/>
    <w:rsid w:val="00805974"/>
    <w:rsid w:val="00805A92"/>
    <w:rsid w:val="00805C22"/>
    <w:rsid w:val="00805E33"/>
    <w:rsid w:val="00806283"/>
    <w:rsid w:val="008063A5"/>
    <w:rsid w:val="00806534"/>
    <w:rsid w:val="00806582"/>
    <w:rsid w:val="00806794"/>
    <w:rsid w:val="008067AF"/>
    <w:rsid w:val="00806A3B"/>
    <w:rsid w:val="00806FED"/>
    <w:rsid w:val="008073CA"/>
    <w:rsid w:val="00807CE8"/>
    <w:rsid w:val="00807E5B"/>
    <w:rsid w:val="0081027E"/>
    <w:rsid w:val="008104FD"/>
    <w:rsid w:val="0081089E"/>
    <w:rsid w:val="008108D0"/>
    <w:rsid w:val="00810C65"/>
    <w:rsid w:val="008111D7"/>
    <w:rsid w:val="00811F3C"/>
    <w:rsid w:val="00812386"/>
    <w:rsid w:val="008125CB"/>
    <w:rsid w:val="008125FD"/>
    <w:rsid w:val="00812628"/>
    <w:rsid w:val="00812B04"/>
    <w:rsid w:val="00812C5B"/>
    <w:rsid w:val="00812D2D"/>
    <w:rsid w:val="00812EF4"/>
    <w:rsid w:val="0081329D"/>
    <w:rsid w:val="00813823"/>
    <w:rsid w:val="00813E48"/>
    <w:rsid w:val="00814071"/>
    <w:rsid w:val="0081427F"/>
    <w:rsid w:val="00814493"/>
    <w:rsid w:val="00814711"/>
    <w:rsid w:val="008147CF"/>
    <w:rsid w:val="00814AC0"/>
    <w:rsid w:val="0081501B"/>
    <w:rsid w:val="0081511E"/>
    <w:rsid w:val="00815495"/>
    <w:rsid w:val="00815DF1"/>
    <w:rsid w:val="0081680B"/>
    <w:rsid w:val="00816AEE"/>
    <w:rsid w:val="00817154"/>
    <w:rsid w:val="00817A21"/>
    <w:rsid w:val="00817E30"/>
    <w:rsid w:val="00820051"/>
    <w:rsid w:val="00820204"/>
    <w:rsid w:val="0082038D"/>
    <w:rsid w:val="00820DA0"/>
    <w:rsid w:val="00820F5B"/>
    <w:rsid w:val="008213D0"/>
    <w:rsid w:val="00821504"/>
    <w:rsid w:val="008216E1"/>
    <w:rsid w:val="00821718"/>
    <w:rsid w:val="008219E0"/>
    <w:rsid w:val="00821AB5"/>
    <w:rsid w:val="00821BA4"/>
    <w:rsid w:val="00821C42"/>
    <w:rsid w:val="008224F4"/>
    <w:rsid w:val="00822BC8"/>
    <w:rsid w:val="00822C84"/>
    <w:rsid w:val="00822C8C"/>
    <w:rsid w:val="008230B1"/>
    <w:rsid w:val="0082335B"/>
    <w:rsid w:val="00823618"/>
    <w:rsid w:val="0082364C"/>
    <w:rsid w:val="0082367A"/>
    <w:rsid w:val="00823695"/>
    <w:rsid w:val="00823960"/>
    <w:rsid w:val="00823D7D"/>
    <w:rsid w:val="0082410E"/>
    <w:rsid w:val="0082418A"/>
    <w:rsid w:val="008245F4"/>
    <w:rsid w:val="00824615"/>
    <w:rsid w:val="00824C23"/>
    <w:rsid w:val="00824FE7"/>
    <w:rsid w:val="008254CD"/>
    <w:rsid w:val="0082586C"/>
    <w:rsid w:val="008259A6"/>
    <w:rsid w:val="00825DCC"/>
    <w:rsid w:val="00825F0B"/>
    <w:rsid w:val="00826682"/>
    <w:rsid w:val="0082689D"/>
    <w:rsid w:val="00826ADA"/>
    <w:rsid w:val="00826CC8"/>
    <w:rsid w:val="008270CA"/>
    <w:rsid w:val="008277DB"/>
    <w:rsid w:val="0082787F"/>
    <w:rsid w:val="008304F7"/>
    <w:rsid w:val="0083062D"/>
    <w:rsid w:val="00830741"/>
    <w:rsid w:val="00830878"/>
    <w:rsid w:val="008308BE"/>
    <w:rsid w:val="00830F3A"/>
    <w:rsid w:val="008310B5"/>
    <w:rsid w:val="008316FB"/>
    <w:rsid w:val="00832B4D"/>
    <w:rsid w:val="00832C7C"/>
    <w:rsid w:val="00832E03"/>
    <w:rsid w:val="00832E6D"/>
    <w:rsid w:val="00832F6D"/>
    <w:rsid w:val="00833076"/>
    <w:rsid w:val="0083316F"/>
    <w:rsid w:val="008337BC"/>
    <w:rsid w:val="00833E2D"/>
    <w:rsid w:val="00833FD4"/>
    <w:rsid w:val="008340B1"/>
    <w:rsid w:val="00834308"/>
    <w:rsid w:val="008345D9"/>
    <w:rsid w:val="00834A05"/>
    <w:rsid w:val="00835560"/>
    <w:rsid w:val="00835B17"/>
    <w:rsid w:val="00835D7B"/>
    <w:rsid w:val="008371B0"/>
    <w:rsid w:val="00837A75"/>
    <w:rsid w:val="00837ACB"/>
    <w:rsid w:val="00837B57"/>
    <w:rsid w:val="008401F9"/>
    <w:rsid w:val="008408C4"/>
    <w:rsid w:val="00840C3A"/>
    <w:rsid w:val="00841513"/>
    <w:rsid w:val="00841636"/>
    <w:rsid w:val="0084173C"/>
    <w:rsid w:val="00841A26"/>
    <w:rsid w:val="00841F4E"/>
    <w:rsid w:val="008420AD"/>
    <w:rsid w:val="0084213B"/>
    <w:rsid w:val="00842D52"/>
    <w:rsid w:val="00842ED7"/>
    <w:rsid w:val="0084381B"/>
    <w:rsid w:val="0084384D"/>
    <w:rsid w:val="00843ED5"/>
    <w:rsid w:val="008441D2"/>
    <w:rsid w:val="00844263"/>
    <w:rsid w:val="00844366"/>
    <w:rsid w:val="0084446D"/>
    <w:rsid w:val="008445B9"/>
    <w:rsid w:val="00844936"/>
    <w:rsid w:val="008451A8"/>
    <w:rsid w:val="008454A5"/>
    <w:rsid w:val="00845576"/>
    <w:rsid w:val="00845731"/>
    <w:rsid w:val="008459F8"/>
    <w:rsid w:val="008461F7"/>
    <w:rsid w:val="0084673A"/>
    <w:rsid w:val="008469F8"/>
    <w:rsid w:val="00846B8C"/>
    <w:rsid w:val="00846D2C"/>
    <w:rsid w:val="00846D75"/>
    <w:rsid w:val="0084702A"/>
    <w:rsid w:val="00847370"/>
    <w:rsid w:val="008475DB"/>
    <w:rsid w:val="008477CC"/>
    <w:rsid w:val="00847842"/>
    <w:rsid w:val="00847EB2"/>
    <w:rsid w:val="00847F19"/>
    <w:rsid w:val="00850325"/>
    <w:rsid w:val="00850ECC"/>
    <w:rsid w:val="008514E0"/>
    <w:rsid w:val="008519CF"/>
    <w:rsid w:val="00851AA2"/>
    <w:rsid w:val="00851BE0"/>
    <w:rsid w:val="00851D4B"/>
    <w:rsid w:val="00851E25"/>
    <w:rsid w:val="00851E53"/>
    <w:rsid w:val="00851F82"/>
    <w:rsid w:val="008525DD"/>
    <w:rsid w:val="00852649"/>
    <w:rsid w:val="0085276D"/>
    <w:rsid w:val="00852A05"/>
    <w:rsid w:val="00852D49"/>
    <w:rsid w:val="00852E87"/>
    <w:rsid w:val="0085357E"/>
    <w:rsid w:val="0085382A"/>
    <w:rsid w:val="008542E9"/>
    <w:rsid w:val="008545DC"/>
    <w:rsid w:val="00854675"/>
    <w:rsid w:val="0085479F"/>
    <w:rsid w:val="008548B7"/>
    <w:rsid w:val="008548F7"/>
    <w:rsid w:val="00854D40"/>
    <w:rsid w:val="00855156"/>
    <w:rsid w:val="00855224"/>
    <w:rsid w:val="008552E2"/>
    <w:rsid w:val="00855398"/>
    <w:rsid w:val="008554A9"/>
    <w:rsid w:val="0085573C"/>
    <w:rsid w:val="008559FB"/>
    <w:rsid w:val="00855D5C"/>
    <w:rsid w:val="00855E40"/>
    <w:rsid w:val="00855EF7"/>
    <w:rsid w:val="00855FB6"/>
    <w:rsid w:val="0085623E"/>
    <w:rsid w:val="0085639F"/>
    <w:rsid w:val="0085646A"/>
    <w:rsid w:val="0085690E"/>
    <w:rsid w:val="00856B47"/>
    <w:rsid w:val="00857077"/>
    <w:rsid w:val="00857415"/>
    <w:rsid w:val="00857671"/>
    <w:rsid w:val="00857BBF"/>
    <w:rsid w:val="00860556"/>
    <w:rsid w:val="0086132A"/>
    <w:rsid w:val="008613D1"/>
    <w:rsid w:val="0086165C"/>
    <w:rsid w:val="0086168F"/>
    <w:rsid w:val="00861C1E"/>
    <w:rsid w:val="00861D8D"/>
    <w:rsid w:val="00861F78"/>
    <w:rsid w:val="00862008"/>
    <w:rsid w:val="0086269B"/>
    <w:rsid w:val="00862A44"/>
    <w:rsid w:val="00862C93"/>
    <w:rsid w:val="0086320F"/>
    <w:rsid w:val="008632B7"/>
    <w:rsid w:val="008636C4"/>
    <w:rsid w:val="00863BB2"/>
    <w:rsid w:val="00863F0F"/>
    <w:rsid w:val="008644F4"/>
    <w:rsid w:val="00864838"/>
    <w:rsid w:val="0086548B"/>
    <w:rsid w:val="00865FB7"/>
    <w:rsid w:val="00865FC0"/>
    <w:rsid w:val="00866318"/>
    <w:rsid w:val="0086692F"/>
    <w:rsid w:val="00866FCF"/>
    <w:rsid w:val="008673AE"/>
    <w:rsid w:val="0086747C"/>
    <w:rsid w:val="00867779"/>
    <w:rsid w:val="00867D83"/>
    <w:rsid w:val="00870255"/>
    <w:rsid w:val="008706F8"/>
    <w:rsid w:val="00870D6D"/>
    <w:rsid w:val="00871036"/>
    <w:rsid w:val="00871117"/>
    <w:rsid w:val="00871176"/>
    <w:rsid w:val="008714B5"/>
    <w:rsid w:val="00871E68"/>
    <w:rsid w:val="00871F38"/>
    <w:rsid w:val="008722A9"/>
    <w:rsid w:val="0087233C"/>
    <w:rsid w:val="00872524"/>
    <w:rsid w:val="0087268D"/>
    <w:rsid w:val="00872973"/>
    <w:rsid w:val="008730CC"/>
    <w:rsid w:val="008732F0"/>
    <w:rsid w:val="008733CE"/>
    <w:rsid w:val="0087356C"/>
    <w:rsid w:val="00873B8C"/>
    <w:rsid w:val="00873C5B"/>
    <w:rsid w:val="00874153"/>
    <w:rsid w:val="008741DE"/>
    <w:rsid w:val="008742D6"/>
    <w:rsid w:val="0087491C"/>
    <w:rsid w:val="008751EA"/>
    <w:rsid w:val="008753A2"/>
    <w:rsid w:val="00875792"/>
    <w:rsid w:val="008759AE"/>
    <w:rsid w:val="00875F12"/>
    <w:rsid w:val="00876130"/>
    <w:rsid w:val="0087615E"/>
    <w:rsid w:val="008761A2"/>
    <w:rsid w:val="00876406"/>
    <w:rsid w:val="0087675A"/>
    <w:rsid w:val="008767B1"/>
    <w:rsid w:val="00876FBF"/>
    <w:rsid w:val="00877941"/>
    <w:rsid w:val="008779FA"/>
    <w:rsid w:val="00877B27"/>
    <w:rsid w:val="00877B8C"/>
    <w:rsid w:val="00877F7D"/>
    <w:rsid w:val="008805AE"/>
    <w:rsid w:val="0088162A"/>
    <w:rsid w:val="00881A30"/>
    <w:rsid w:val="00881DFA"/>
    <w:rsid w:val="00882698"/>
    <w:rsid w:val="00882C4C"/>
    <w:rsid w:val="008831C7"/>
    <w:rsid w:val="00883349"/>
    <w:rsid w:val="008833ED"/>
    <w:rsid w:val="0088345D"/>
    <w:rsid w:val="00883BA7"/>
    <w:rsid w:val="00884024"/>
    <w:rsid w:val="00884826"/>
    <w:rsid w:val="00884BCE"/>
    <w:rsid w:val="00884D16"/>
    <w:rsid w:val="0088519D"/>
    <w:rsid w:val="008851B4"/>
    <w:rsid w:val="008851D3"/>
    <w:rsid w:val="00885355"/>
    <w:rsid w:val="0088536D"/>
    <w:rsid w:val="0088540B"/>
    <w:rsid w:val="00885579"/>
    <w:rsid w:val="008855C1"/>
    <w:rsid w:val="00885986"/>
    <w:rsid w:val="00885C27"/>
    <w:rsid w:val="00885D63"/>
    <w:rsid w:val="00886349"/>
    <w:rsid w:val="00886BC9"/>
    <w:rsid w:val="00886C4A"/>
    <w:rsid w:val="00886D55"/>
    <w:rsid w:val="00887981"/>
    <w:rsid w:val="00887AF2"/>
    <w:rsid w:val="0089000F"/>
    <w:rsid w:val="008903E2"/>
    <w:rsid w:val="00890403"/>
    <w:rsid w:val="00890533"/>
    <w:rsid w:val="0089098C"/>
    <w:rsid w:val="00890ADC"/>
    <w:rsid w:val="00890CC2"/>
    <w:rsid w:val="00890EAB"/>
    <w:rsid w:val="0089142E"/>
    <w:rsid w:val="00891A79"/>
    <w:rsid w:val="008920C3"/>
    <w:rsid w:val="0089217D"/>
    <w:rsid w:val="00892447"/>
    <w:rsid w:val="00892452"/>
    <w:rsid w:val="0089288B"/>
    <w:rsid w:val="0089288C"/>
    <w:rsid w:val="008929A6"/>
    <w:rsid w:val="00892D84"/>
    <w:rsid w:val="00892DCC"/>
    <w:rsid w:val="00892EF2"/>
    <w:rsid w:val="00893B80"/>
    <w:rsid w:val="00893DD6"/>
    <w:rsid w:val="00893E55"/>
    <w:rsid w:val="00893FB0"/>
    <w:rsid w:val="008947CA"/>
    <w:rsid w:val="00894A2E"/>
    <w:rsid w:val="00894FFE"/>
    <w:rsid w:val="00895179"/>
    <w:rsid w:val="00895A55"/>
    <w:rsid w:val="00895D99"/>
    <w:rsid w:val="0089613D"/>
    <w:rsid w:val="00896754"/>
    <w:rsid w:val="0089682E"/>
    <w:rsid w:val="00896B4B"/>
    <w:rsid w:val="00896D7C"/>
    <w:rsid w:val="00896F75"/>
    <w:rsid w:val="00897146"/>
    <w:rsid w:val="00897384"/>
    <w:rsid w:val="0089795A"/>
    <w:rsid w:val="0089799A"/>
    <w:rsid w:val="00897A02"/>
    <w:rsid w:val="008A0135"/>
    <w:rsid w:val="008A040D"/>
    <w:rsid w:val="008A045A"/>
    <w:rsid w:val="008A04A4"/>
    <w:rsid w:val="008A071E"/>
    <w:rsid w:val="008A0BFE"/>
    <w:rsid w:val="008A0D0A"/>
    <w:rsid w:val="008A0ED9"/>
    <w:rsid w:val="008A101C"/>
    <w:rsid w:val="008A1087"/>
    <w:rsid w:val="008A1245"/>
    <w:rsid w:val="008A14E7"/>
    <w:rsid w:val="008A19F3"/>
    <w:rsid w:val="008A1AB3"/>
    <w:rsid w:val="008A1F83"/>
    <w:rsid w:val="008A20AC"/>
    <w:rsid w:val="008A2155"/>
    <w:rsid w:val="008A2A5D"/>
    <w:rsid w:val="008A2AC1"/>
    <w:rsid w:val="008A2B8C"/>
    <w:rsid w:val="008A2F15"/>
    <w:rsid w:val="008A3403"/>
    <w:rsid w:val="008A3469"/>
    <w:rsid w:val="008A3699"/>
    <w:rsid w:val="008A3998"/>
    <w:rsid w:val="008A3F17"/>
    <w:rsid w:val="008A3FDB"/>
    <w:rsid w:val="008A469B"/>
    <w:rsid w:val="008A4860"/>
    <w:rsid w:val="008A53DE"/>
    <w:rsid w:val="008A57EA"/>
    <w:rsid w:val="008A5A5A"/>
    <w:rsid w:val="008A5B8B"/>
    <w:rsid w:val="008A5CDD"/>
    <w:rsid w:val="008A6064"/>
    <w:rsid w:val="008A66EC"/>
    <w:rsid w:val="008A685E"/>
    <w:rsid w:val="008A6937"/>
    <w:rsid w:val="008A6C1D"/>
    <w:rsid w:val="008A739E"/>
    <w:rsid w:val="008A7528"/>
    <w:rsid w:val="008A761B"/>
    <w:rsid w:val="008A7748"/>
    <w:rsid w:val="008B011C"/>
    <w:rsid w:val="008B0166"/>
    <w:rsid w:val="008B0603"/>
    <w:rsid w:val="008B076D"/>
    <w:rsid w:val="008B088D"/>
    <w:rsid w:val="008B0D47"/>
    <w:rsid w:val="008B22A8"/>
    <w:rsid w:val="008B22F4"/>
    <w:rsid w:val="008B2395"/>
    <w:rsid w:val="008B28F7"/>
    <w:rsid w:val="008B29BE"/>
    <w:rsid w:val="008B2A51"/>
    <w:rsid w:val="008B2DEB"/>
    <w:rsid w:val="008B33F5"/>
    <w:rsid w:val="008B3A46"/>
    <w:rsid w:val="008B3CEE"/>
    <w:rsid w:val="008B3E5E"/>
    <w:rsid w:val="008B3FE6"/>
    <w:rsid w:val="008B41CF"/>
    <w:rsid w:val="008B4422"/>
    <w:rsid w:val="008B489C"/>
    <w:rsid w:val="008B4C84"/>
    <w:rsid w:val="008B4E1F"/>
    <w:rsid w:val="008B566F"/>
    <w:rsid w:val="008B568C"/>
    <w:rsid w:val="008B59A2"/>
    <w:rsid w:val="008B5EA2"/>
    <w:rsid w:val="008B5FB5"/>
    <w:rsid w:val="008B60E6"/>
    <w:rsid w:val="008B68C6"/>
    <w:rsid w:val="008B7389"/>
    <w:rsid w:val="008B797F"/>
    <w:rsid w:val="008B7A58"/>
    <w:rsid w:val="008B7AFD"/>
    <w:rsid w:val="008B7CFF"/>
    <w:rsid w:val="008C006F"/>
    <w:rsid w:val="008C00BB"/>
    <w:rsid w:val="008C05DD"/>
    <w:rsid w:val="008C0BDC"/>
    <w:rsid w:val="008C0E46"/>
    <w:rsid w:val="008C12FB"/>
    <w:rsid w:val="008C1813"/>
    <w:rsid w:val="008C205A"/>
    <w:rsid w:val="008C2246"/>
    <w:rsid w:val="008C2268"/>
    <w:rsid w:val="008C243E"/>
    <w:rsid w:val="008C253C"/>
    <w:rsid w:val="008C2634"/>
    <w:rsid w:val="008C2965"/>
    <w:rsid w:val="008C2B81"/>
    <w:rsid w:val="008C3277"/>
    <w:rsid w:val="008C353B"/>
    <w:rsid w:val="008C3655"/>
    <w:rsid w:val="008C3853"/>
    <w:rsid w:val="008C3B33"/>
    <w:rsid w:val="008C403D"/>
    <w:rsid w:val="008C413C"/>
    <w:rsid w:val="008C423B"/>
    <w:rsid w:val="008C50F7"/>
    <w:rsid w:val="008C5ABE"/>
    <w:rsid w:val="008C5D13"/>
    <w:rsid w:val="008C6088"/>
    <w:rsid w:val="008C673C"/>
    <w:rsid w:val="008C69DF"/>
    <w:rsid w:val="008C6AE0"/>
    <w:rsid w:val="008C6E58"/>
    <w:rsid w:val="008C71B9"/>
    <w:rsid w:val="008C7607"/>
    <w:rsid w:val="008C78F0"/>
    <w:rsid w:val="008C7AE0"/>
    <w:rsid w:val="008C7BB1"/>
    <w:rsid w:val="008C7DA1"/>
    <w:rsid w:val="008D02A2"/>
    <w:rsid w:val="008D02F0"/>
    <w:rsid w:val="008D0420"/>
    <w:rsid w:val="008D0682"/>
    <w:rsid w:val="008D0788"/>
    <w:rsid w:val="008D0A73"/>
    <w:rsid w:val="008D0BDC"/>
    <w:rsid w:val="008D118B"/>
    <w:rsid w:val="008D16A6"/>
    <w:rsid w:val="008D16A9"/>
    <w:rsid w:val="008D1E42"/>
    <w:rsid w:val="008D2904"/>
    <w:rsid w:val="008D298E"/>
    <w:rsid w:val="008D29FB"/>
    <w:rsid w:val="008D3401"/>
    <w:rsid w:val="008D42CD"/>
    <w:rsid w:val="008D4610"/>
    <w:rsid w:val="008D4639"/>
    <w:rsid w:val="008D46F5"/>
    <w:rsid w:val="008D4A0F"/>
    <w:rsid w:val="008D4DC3"/>
    <w:rsid w:val="008D4E59"/>
    <w:rsid w:val="008D4FCC"/>
    <w:rsid w:val="008D5060"/>
    <w:rsid w:val="008D545A"/>
    <w:rsid w:val="008D55DB"/>
    <w:rsid w:val="008D5751"/>
    <w:rsid w:val="008D58C1"/>
    <w:rsid w:val="008D5DF7"/>
    <w:rsid w:val="008D5EEB"/>
    <w:rsid w:val="008D63CE"/>
    <w:rsid w:val="008D67C8"/>
    <w:rsid w:val="008D6B1A"/>
    <w:rsid w:val="008D6B93"/>
    <w:rsid w:val="008D71D5"/>
    <w:rsid w:val="008D7249"/>
    <w:rsid w:val="008D7BAF"/>
    <w:rsid w:val="008D7BFB"/>
    <w:rsid w:val="008D7C4B"/>
    <w:rsid w:val="008D7E37"/>
    <w:rsid w:val="008E0163"/>
    <w:rsid w:val="008E0452"/>
    <w:rsid w:val="008E0468"/>
    <w:rsid w:val="008E0476"/>
    <w:rsid w:val="008E0F81"/>
    <w:rsid w:val="008E111E"/>
    <w:rsid w:val="008E121C"/>
    <w:rsid w:val="008E130F"/>
    <w:rsid w:val="008E187F"/>
    <w:rsid w:val="008E1EA7"/>
    <w:rsid w:val="008E22C9"/>
    <w:rsid w:val="008E2440"/>
    <w:rsid w:val="008E2AAD"/>
    <w:rsid w:val="008E2E4F"/>
    <w:rsid w:val="008E2E71"/>
    <w:rsid w:val="008E2F5F"/>
    <w:rsid w:val="008E3920"/>
    <w:rsid w:val="008E39B2"/>
    <w:rsid w:val="008E3C25"/>
    <w:rsid w:val="008E3C7F"/>
    <w:rsid w:val="008E3F57"/>
    <w:rsid w:val="008E4AC3"/>
    <w:rsid w:val="008E53B3"/>
    <w:rsid w:val="008E5682"/>
    <w:rsid w:val="008E5A67"/>
    <w:rsid w:val="008E5B24"/>
    <w:rsid w:val="008E5C19"/>
    <w:rsid w:val="008E5C29"/>
    <w:rsid w:val="008E5DC6"/>
    <w:rsid w:val="008E5E66"/>
    <w:rsid w:val="008E6340"/>
    <w:rsid w:val="008E67A7"/>
    <w:rsid w:val="008E6A71"/>
    <w:rsid w:val="008E6CED"/>
    <w:rsid w:val="008E700D"/>
    <w:rsid w:val="008E7455"/>
    <w:rsid w:val="008E7B74"/>
    <w:rsid w:val="008E7D53"/>
    <w:rsid w:val="008F002C"/>
    <w:rsid w:val="008F00DE"/>
    <w:rsid w:val="008F01F3"/>
    <w:rsid w:val="008F0C36"/>
    <w:rsid w:val="008F0D18"/>
    <w:rsid w:val="008F1056"/>
    <w:rsid w:val="008F108D"/>
    <w:rsid w:val="008F113B"/>
    <w:rsid w:val="008F14F3"/>
    <w:rsid w:val="008F158B"/>
    <w:rsid w:val="008F1EB0"/>
    <w:rsid w:val="008F20E6"/>
    <w:rsid w:val="008F226F"/>
    <w:rsid w:val="008F2449"/>
    <w:rsid w:val="008F25DA"/>
    <w:rsid w:val="008F2D2B"/>
    <w:rsid w:val="008F2F47"/>
    <w:rsid w:val="008F34B2"/>
    <w:rsid w:val="008F38AE"/>
    <w:rsid w:val="008F3920"/>
    <w:rsid w:val="008F3974"/>
    <w:rsid w:val="008F3EED"/>
    <w:rsid w:val="008F4625"/>
    <w:rsid w:val="008F4787"/>
    <w:rsid w:val="008F47FB"/>
    <w:rsid w:val="008F4AE7"/>
    <w:rsid w:val="008F5811"/>
    <w:rsid w:val="008F5D4F"/>
    <w:rsid w:val="008F5F6D"/>
    <w:rsid w:val="008F6192"/>
    <w:rsid w:val="008F621A"/>
    <w:rsid w:val="008F64AC"/>
    <w:rsid w:val="008F6D19"/>
    <w:rsid w:val="008F75B8"/>
    <w:rsid w:val="008F770E"/>
    <w:rsid w:val="008F7759"/>
    <w:rsid w:val="008F795B"/>
    <w:rsid w:val="0090023C"/>
    <w:rsid w:val="00900252"/>
    <w:rsid w:val="0090097F"/>
    <w:rsid w:val="00900AF8"/>
    <w:rsid w:val="009019FB"/>
    <w:rsid w:val="00901AA4"/>
    <w:rsid w:val="00901AC4"/>
    <w:rsid w:val="00901B2E"/>
    <w:rsid w:val="00901D27"/>
    <w:rsid w:val="0090201B"/>
    <w:rsid w:val="00902298"/>
    <w:rsid w:val="009022D8"/>
    <w:rsid w:val="00902345"/>
    <w:rsid w:val="00902ABE"/>
    <w:rsid w:val="00902AFF"/>
    <w:rsid w:val="00902C0B"/>
    <w:rsid w:val="009031FE"/>
    <w:rsid w:val="0090431B"/>
    <w:rsid w:val="00904465"/>
    <w:rsid w:val="009045B2"/>
    <w:rsid w:val="00904B19"/>
    <w:rsid w:val="009051A2"/>
    <w:rsid w:val="00906187"/>
    <w:rsid w:val="0090667F"/>
    <w:rsid w:val="009072A1"/>
    <w:rsid w:val="00907628"/>
    <w:rsid w:val="00907768"/>
    <w:rsid w:val="009077A1"/>
    <w:rsid w:val="00907CA8"/>
    <w:rsid w:val="009100C8"/>
    <w:rsid w:val="00910FAF"/>
    <w:rsid w:val="00911004"/>
    <w:rsid w:val="00911223"/>
    <w:rsid w:val="009114B6"/>
    <w:rsid w:val="00911A00"/>
    <w:rsid w:val="00911BE9"/>
    <w:rsid w:val="00911D10"/>
    <w:rsid w:val="00911F38"/>
    <w:rsid w:val="009126D9"/>
    <w:rsid w:val="00913739"/>
    <w:rsid w:val="00913853"/>
    <w:rsid w:val="00913ED8"/>
    <w:rsid w:val="00913F7C"/>
    <w:rsid w:val="0091430A"/>
    <w:rsid w:val="0091439E"/>
    <w:rsid w:val="009143B7"/>
    <w:rsid w:val="009144D7"/>
    <w:rsid w:val="00914A5A"/>
    <w:rsid w:val="00914B06"/>
    <w:rsid w:val="00914B52"/>
    <w:rsid w:val="00914E06"/>
    <w:rsid w:val="009153AE"/>
    <w:rsid w:val="0091579F"/>
    <w:rsid w:val="00915930"/>
    <w:rsid w:val="00915BA9"/>
    <w:rsid w:val="00915FC9"/>
    <w:rsid w:val="009161FE"/>
    <w:rsid w:val="009162FA"/>
    <w:rsid w:val="0091695A"/>
    <w:rsid w:val="00916A4A"/>
    <w:rsid w:val="00916DA4"/>
    <w:rsid w:val="00916E36"/>
    <w:rsid w:val="00916F9D"/>
    <w:rsid w:val="00917230"/>
    <w:rsid w:val="009177FE"/>
    <w:rsid w:val="0092069C"/>
    <w:rsid w:val="009208C9"/>
    <w:rsid w:val="00920BDA"/>
    <w:rsid w:val="00920DC1"/>
    <w:rsid w:val="00920DCB"/>
    <w:rsid w:val="00920E6A"/>
    <w:rsid w:val="0092175E"/>
    <w:rsid w:val="00921EA5"/>
    <w:rsid w:val="00921FA5"/>
    <w:rsid w:val="0092236C"/>
    <w:rsid w:val="009225F7"/>
    <w:rsid w:val="00922C8B"/>
    <w:rsid w:val="00922FA5"/>
    <w:rsid w:val="0092303E"/>
    <w:rsid w:val="00923121"/>
    <w:rsid w:val="00923927"/>
    <w:rsid w:val="00923B03"/>
    <w:rsid w:val="00923EF3"/>
    <w:rsid w:val="00924086"/>
    <w:rsid w:val="0092432B"/>
    <w:rsid w:val="0092489B"/>
    <w:rsid w:val="00925160"/>
    <w:rsid w:val="009251BF"/>
    <w:rsid w:val="00925203"/>
    <w:rsid w:val="00925958"/>
    <w:rsid w:val="00925C84"/>
    <w:rsid w:val="00925EA9"/>
    <w:rsid w:val="00926050"/>
    <w:rsid w:val="009261CD"/>
    <w:rsid w:val="009262E4"/>
    <w:rsid w:val="00926B7F"/>
    <w:rsid w:val="00926C1D"/>
    <w:rsid w:val="00927168"/>
    <w:rsid w:val="0092748C"/>
    <w:rsid w:val="009275FC"/>
    <w:rsid w:val="00927979"/>
    <w:rsid w:val="00927C4C"/>
    <w:rsid w:val="00927DBC"/>
    <w:rsid w:val="0093064A"/>
    <w:rsid w:val="00930801"/>
    <w:rsid w:val="00930A0E"/>
    <w:rsid w:val="00930FB8"/>
    <w:rsid w:val="0093120E"/>
    <w:rsid w:val="0093145A"/>
    <w:rsid w:val="00931698"/>
    <w:rsid w:val="00931726"/>
    <w:rsid w:val="00931768"/>
    <w:rsid w:val="00931B66"/>
    <w:rsid w:val="00931D78"/>
    <w:rsid w:val="00931F78"/>
    <w:rsid w:val="00931FE4"/>
    <w:rsid w:val="00931FFD"/>
    <w:rsid w:val="00932576"/>
    <w:rsid w:val="009328B8"/>
    <w:rsid w:val="009329F7"/>
    <w:rsid w:val="00932B08"/>
    <w:rsid w:val="009334D0"/>
    <w:rsid w:val="009335B4"/>
    <w:rsid w:val="009339F5"/>
    <w:rsid w:val="00934A57"/>
    <w:rsid w:val="00934C2A"/>
    <w:rsid w:val="0093513D"/>
    <w:rsid w:val="009354E8"/>
    <w:rsid w:val="00935518"/>
    <w:rsid w:val="0093585F"/>
    <w:rsid w:val="00935AF9"/>
    <w:rsid w:val="00935D29"/>
    <w:rsid w:val="00935F8A"/>
    <w:rsid w:val="0093660A"/>
    <w:rsid w:val="009367D3"/>
    <w:rsid w:val="009369AF"/>
    <w:rsid w:val="009369F7"/>
    <w:rsid w:val="00936A74"/>
    <w:rsid w:val="00936C09"/>
    <w:rsid w:val="00936D46"/>
    <w:rsid w:val="00936D87"/>
    <w:rsid w:val="00936EC3"/>
    <w:rsid w:val="0093730F"/>
    <w:rsid w:val="0093747A"/>
    <w:rsid w:val="009375A0"/>
    <w:rsid w:val="009379E8"/>
    <w:rsid w:val="00937C58"/>
    <w:rsid w:val="00937D57"/>
    <w:rsid w:val="00940029"/>
    <w:rsid w:val="009402E3"/>
    <w:rsid w:val="009407B2"/>
    <w:rsid w:val="00940972"/>
    <w:rsid w:val="00940CCF"/>
    <w:rsid w:val="00940D66"/>
    <w:rsid w:val="0094108B"/>
    <w:rsid w:val="009417CF"/>
    <w:rsid w:val="00941B0E"/>
    <w:rsid w:val="009423E9"/>
    <w:rsid w:val="00942446"/>
    <w:rsid w:val="009426DD"/>
    <w:rsid w:val="009427E2"/>
    <w:rsid w:val="00942C5B"/>
    <w:rsid w:val="00942D47"/>
    <w:rsid w:val="00942F9E"/>
    <w:rsid w:val="00943100"/>
    <w:rsid w:val="0094312D"/>
    <w:rsid w:val="00943227"/>
    <w:rsid w:val="009435DB"/>
    <w:rsid w:val="00943655"/>
    <w:rsid w:val="00944094"/>
    <w:rsid w:val="009443A2"/>
    <w:rsid w:val="0094449A"/>
    <w:rsid w:val="0094491A"/>
    <w:rsid w:val="00944A10"/>
    <w:rsid w:val="00944B0A"/>
    <w:rsid w:val="00944DD1"/>
    <w:rsid w:val="00945151"/>
    <w:rsid w:val="0094528B"/>
    <w:rsid w:val="009458D3"/>
    <w:rsid w:val="00945A1B"/>
    <w:rsid w:val="00945BD0"/>
    <w:rsid w:val="00945DD0"/>
    <w:rsid w:val="00945F6D"/>
    <w:rsid w:val="00945F76"/>
    <w:rsid w:val="00946132"/>
    <w:rsid w:val="0094658F"/>
    <w:rsid w:val="00946939"/>
    <w:rsid w:val="0094698E"/>
    <w:rsid w:val="009469FB"/>
    <w:rsid w:val="00946DE7"/>
    <w:rsid w:val="009504A8"/>
    <w:rsid w:val="009509D2"/>
    <w:rsid w:val="00950F7D"/>
    <w:rsid w:val="00950FEF"/>
    <w:rsid w:val="00951113"/>
    <w:rsid w:val="00951254"/>
    <w:rsid w:val="009513EE"/>
    <w:rsid w:val="0095144A"/>
    <w:rsid w:val="00951627"/>
    <w:rsid w:val="00952028"/>
    <w:rsid w:val="009521EC"/>
    <w:rsid w:val="00952885"/>
    <w:rsid w:val="00952B61"/>
    <w:rsid w:val="00952FA9"/>
    <w:rsid w:val="00953025"/>
    <w:rsid w:val="00953074"/>
    <w:rsid w:val="00953293"/>
    <w:rsid w:val="00953B2A"/>
    <w:rsid w:val="00953B9B"/>
    <w:rsid w:val="009548AE"/>
    <w:rsid w:val="0095490A"/>
    <w:rsid w:val="00954A70"/>
    <w:rsid w:val="00954A8E"/>
    <w:rsid w:val="00954B03"/>
    <w:rsid w:val="00954FEA"/>
    <w:rsid w:val="00955228"/>
    <w:rsid w:val="009553C2"/>
    <w:rsid w:val="009556DF"/>
    <w:rsid w:val="009559C8"/>
    <w:rsid w:val="00955C97"/>
    <w:rsid w:val="00956116"/>
    <w:rsid w:val="00956371"/>
    <w:rsid w:val="0095692B"/>
    <w:rsid w:val="00956D51"/>
    <w:rsid w:val="00957060"/>
    <w:rsid w:val="00957234"/>
    <w:rsid w:val="00957601"/>
    <w:rsid w:val="00957614"/>
    <w:rsid w:val="0095769F"/>
    <w:rsid w:val="009576F8"/>
    <w:rsid w:val="00957A5B"/>
    <w:rsid w:val="00957AB0"/>
    <w:rsid w:val="00957D49"/>
    <w:rsid w:val="00957ECC"/>
    <w:rsid w:val="00960493"/>
    <w:rsid w:val="00960FE6"/>
    <w:rsid w:val="00961090"/>
    <w:rsid w:val="0096131F"/>
    <w:rsid w:val="009615EB"/>
    <w:rsid w:val="00961635"/>
    <w:rsid w:val="0096166B"/>
    <w:rsid w:val="009619DE"/>
    <w:rsid w:val="00961AAB"/>
    <w:rsid w:val="00961C39"/>
    <w:rsid w:val="00961EE8"/>
    <w:rsid w:val="009620FC"/>
    <w:rsid w:val="0096223B"/>
    <w:rsid w:val="00962554"/>
    <w:rsid w:val="00962758"/>
    <w:rsid w:val="00962BFF"/>
    <w:rsid w:val="00962EF6"/>
    <w:rsid w:val="00963020"/>
    <w:rsid w:val="009636DE"/>
    <w:rsid w:val="009638AA"/>
    <w:rsid w:val="00963D6C"/>
    <w:rsid w:val="00963EA0"/>
    <w:rsid w:val="0096424D"/>
    <w:rsid w:val="009643B8"/>
    <w:rsid w:val="00964502"/>
    <w:rsid w:val="0096454B"/>
    <w:rsid w:val="00964A2C"/>
    <w:rsid w:val="00965B40"/>
    <w:rsid w:val="00965EC8"/>
    <w:rsid w:val="00966591"/>
    <w:rsid w:val="00966983"/>
    <w:rsid w:val="00966A63"/>
    <w:rsid w:val="00966C49"/>
    <w:rsid w:val="00967689"/>
    <w:rsid w:val="00967829"/>
    <w:rsid w:val="009678D8"/>
    <w:rsid w:val="00967AAE"/>
    <w:rsid w:val="00967D78"/>
    <w:rsid w:val="009702FB"/>
    <w:rsid w:val="00970360"/>
    <w:rsid w:val="009706A6"/>
    <w:rsid w:val="0097085D"/>
    <w:rsid w:val="009708E0"/>
    <w:rsid w:val="00970B1A"/>
    <w:rsid w:val="00970FEF"/>
    <w:rsid w:val="009712B9"/>
    <w:rsid w:val="009718EE"/>
    <w:rsid w:val="00971947"/>
    <w:rsid w:val="00971B18"/>
    <w:rsid w:val="00971DE3"/>
    <w:rsid w:val="00971F6F"/>
    <w:rsid w:val="00972537"/>
    <w:rsid w:val="00972702"/>
    <w:rsid w:val="00972A9B"/>
    <w:rsid w:val="00972AEB"/>
    <w:rsid w:val="00972C25"/>
    <w:rsid w:val="00972EFB"/>
    <w:rsid w:val="009731A6"/>
    <w:rsid w:val="009734CC"/>
    <w:rsid w:val="00973CE3"/>
    <w:rsid w:val="00973EE4"/>
    <w:rsid w:val="0097409A"/>
    <w:rsid w:val="00974193"/>
    <w:rsid w:val="0097488F"/>
    <w:rsid w:val="009748DF"/>
    <w:rsid w:val="00975196"/>
    <w:rsid w:val="009753CA"/>
    <w:rsid w:val="009754C2"/>
    <w:rsid w:val="0097574A"/>
    <w:rsid w:val="00975963"/>
    <w:rsid w:val="00975C21"/>
    <w:rsid w:val="0097602F"/>
    <w:rsid w:val="00976532"/>
    <w:rsid w:val="00976717"/>
    <w:rsid w:val="00976791"/>
    <w:rsid w:val="009769E8"/>
    <w:rsid w:val="00977382"/>
    <w:rsid w:val="00977472"/>
    <w:rsid w:val="0097760D"/>
    <w:rsid w:val="0097771E"/>
    <w:rsid w:val="00980194"/>
    <w:rsid w:val="009802E6"/>
    <w:rsid w:val="0098080F"/>
    <w:rsid w:val="00980BCB"/>
    <w:rsid w:val="00980D62"/>
    <w:rsid w:val="00980DFE"/>
    <w:rsid w:val="0098125D"/>
    <w:rsid w:val="00981376"/>
    <w:rsid w:val="00981D23"/>
    <w:rsid w:val="00981E5F"/>
    <w:rsid w:val="009820A6"/>
    <w:rsid w:val="009821F7"/>
    <w:rsid w:val="009824A7"/>
    <w:rsid w:val="00982A3D"/>
    <w:rsid w:val="0098309B"/>
    <w:rsid w:val="00983526"/>
    <w:rsid w:val="00983670"/>
    <w:rsid w:val="00983B19"/>
    <w:rsid w:val="00983F1F"/>
    <w:rsid w:val="00983F27"/>
    <w:rsid w:val="00984581"/>
    <w:rsid w:val="00984DD7"/>
    <w:rsid w:val="00984EA6"/>
    <w:rsid w:val="00985291"/>
    <w:rsid w:val="00985700"/>
    <w:rsid w:val="0098596A"/>
    <w:rsid w:val="00985BDE"/>
    <w:rsid w:val="00985D57"/>
    <w:rsid w:val="00985DDE"/>
    <w:rsid w:val="0098665F"/>
    <w:rsid w:val="00986ACB"/>
    <w:rsid w:val="00986DE6"/>
    <w:rsid w:val="0098727F"/>
    <w:rsid w:val="009873FC"/>
    <w:rsid w:val="00987C0C"/>
    <w:rsid w:val="00987D9E"/>
    <w:rsid w:val="009900C8"/>
    <w:rsid w:val="00990342"/>
    <w:rsid w:val="009907BF"/>
    <w:rsid w:val="00990E41"/>
    <w:rsid w:val="00990FBB"/>
    <w:rsid w:val="00991591"/>
    <w:rsid w:val="00991798"/>
    <w:rsid w:val="0099205D"/>
    <w:rsid w:val="00992131"/>
    <w:rsid w:val="009921CD"/>
    <w:rsid w:val="009921D1"/>
    <w:rsid w:val="009922E2"/>
    <w:rsid w:val="00992545"/>
    <w:rsid w:val="00992CCA"/>
    <w:rsid w:val="00992DB4"/>
    <w:rsid w:val="00993DDF"/>
    <w:rsid w:val="00993F35"/>
    <w:rsid w:val="0099453C"/>
    <w:rsid w:val="00994646"/>
    <w:rsid w:val="0099467A"/>
    <w:rsid w:val="009949A8"/>
    <w:rsid w:val="0099544A"/>
    <w:rsid w:val="009955EE"/>
    <w:rsid w:val="0099596E"/>
    <w:rsid w:val="00996872"/>
    <w:rsid w:val="00996A9E"/>
    <w:rsid w:val="00996F45"/>
    <w:rsid w:val="0099745D"/>
    <w:rsid w:val="009974AE"/>
    <w:rsid w:val="00997B7F"/>
    <w:rsid w:val="00997D34"/>
    <w:rsid w:val="00997F93"/>
    <w:rsid w:val="00997FD7"/>
    <w:rsid w:val="009A00E3"/>
    <w:rsid w:val="009A03BF"/>
    <w:rsid w:val="009A08EB"/>
    <w:rsid w:val="009A17C0"/>
    <w:rsid w:val="009A1880"/>
    <w:rsid w:val="009A18ED"/>
    <w:rsid w:val="009A19FB"/>
    <w:rsid w:val="009A1B6A"/>
    <w:rsid w:val="009A1E1C"/>
    <w:rsid w:val="009A26FE"/>
    <w:rsid w:val="009A2F75"/>
    <w:rsid w:val="009A317E"/>
    <w:rsid w:val="009A43BB"/>
    <w:rsid w:val="009A43DD"/>
    <w:rsid w:val="009A4836"/>
    <w:rsid w:val="009A4874"/>
    <w:rsid w:val="009A4A9E"/>
    <w:rsid w:val="009A4AC8"/>
    <w:rsid w:val="009A504B"/>
    <w:rsid w:val="009A52C3"/>
    <w:rsid w:val="009A5446"/>
    <w:rsid w:val="009A5557"/>
    <w:rsid w:val="009A59EC"/>
    <w:rsid w:val="009A5A7B"/>
    <w:rsid w:val="009A5AFD"/>
    <w:rsid w:val="009A5B39"/>
    <w:rsid w:val="009A5CC0"/>
    <w:rsid w:val="009A607C"/>
    <w:rsid w:val="009A63EA"/>
    <w:rsid w:val="009A64AD"/>
    <w:rsid w:val="009A67D7"/>
    <w:rsid w:val="009A6B8E"/>
    <w:rsid w:val="009A7236"/>
    <w:rsid w:val="009A747A"/>
    <w:rsid w:val="009A7735"/>
    <w:rsid w:val="009A7798"/>
    <w:rsid w:val="009A7869"/>
    <w:rsid w:val="009A7B58"/>
    <w:rsid w:val="009B07D8"/>
    <w:rsid w:val="009B0C43"/>
    <w:rsid w:val="009B0EBC"/>
    <w:rsid w:val="009B1A3D"/>
    <w:rsid w:val="009B1CC7"/>
    <w:rsid w:val="009B1CF6"/>
    <w:rsid w:val="009B1E1E"/>
    <w:rsid w:val="009B21FE"/>
    <w:rsid w:val="009B24DA"/>
    <w:rsid w:val="009B2557"/>
    <w:rsid w:val="009B2AC4"/>
    <w:rsid w:val="009B2C8A"/>
    <w:rsid w:val="009B3115"/>
    <w:rsid w:val="009B3247"/>
    <w:rsid w:val="009B3339"/>
    <w:rsid w:val="009B3501"/>
    <w:rsid w:val="009B3522"/>
    <w:rsid w:val="009B366B"/>
    <w:rsid w:val="009B36D2"/>
    <w:rsid w:val="009B3809"/>
    <w:rsid w:val="009B3C7F"/>
    <w:rsid w:val="009B47C5"/>
    <w:rsid w:val="009B4928"/>
    <w:rsid w:val="009B4B21"/>
    <w:rsid w:val="009B4E65"/>
    <w:rsid w:val="009B51CD"/>
    <w:rsid w:val="009B5344"/>
    <w:rsid w:val="009B55E8"/>
    <w:rsid w:val="009B5686"/>
    <w:rsid w:val="009B590C"/>
    <w:rsid w:val="009B5B75"/>
    <w:rsid w:val="009B5FEB"/>
    <w:rsid w:val="009B6859"/>
    <w:rsid w:val="009B6B1D"/>
    <w:rsid w:val="009B6C1E"/>
    <w:rsid w:val="009B6E17"/>
    <w:rsid w:val="009B6E18"/>
    <w:rsid w:val="009B70A2"/>
    <w:rsid w:val="009B7332"/>
    <w:rsid w:val="009B7890"/>
    <w:rsid w:val="009B78BF"/>
    <w:rsid w:val="009B7BA4"/>
    <w:rsid w:val="009B7D1E"/>
    <w:rsid w:val="009B7DAD"/>
    <w:rsid w:val="009C074E"/>
    <w:rsid w:val="009C08A3"/>
    <w:rsid w:val="009C08FC"/>
    <w:rsid w:val="009C09D1"/>
    <w:rsid w:val="009C0E23"/>
    <w:rsid w:val="009C1060"/>
    <w:rsid w:val="009C1424"/>
    <w:rsid w:val="009C1691"/>
    <w:rsid w:val="009C1955"/>
    <w:rsid w:val="009C19CD"/>
    <w:rsid w:val="009C1DF6"/>
    <w:rsid w:val="009C20D4"/>
    <w:rsid w:val="009C20E4"/>
    <w:rsid w:val="009C2400"/>
    <w:rsid w:val="009C25D5"/>
    <w:rsid w:val="009C278C"/>
    <w:rsid w:val="009C28E0"/>
    <w:rsid w:val="009C2C78"/>
    <w:rsid w:val="009C324F"/>
    <w:rsid w:val="009C3439"/>
    <w:rsid w:val="009C354D"/>
    <w:rsid w:val="009C36B8"/>
    <w:rsid w:val="009C379F"/>
    <w:rsid w:val="009C3D54"/>
    <w:rsid w:val="009C3D6B"/>
    <w:rsid w:val="009C3DD2"/>
    <w:rsid w:val="009C4081"/>
    <w:rsid w:val="009C4326"/>
    <w:rsid w:val="009C49B6"/>
    <w:rsid w:val="009C4A0A"/>
    <w:rsid w:val="009C4B9A"/>
    <w:rsid w:val="009C4D7E"/>
    <w:rsid w:val="009C4EAD"/>
    <w:rsid w:val="009C5040"/>
    <w:rsid w:val="009C5047"/>
    <w:rsid w:val="009C53A8"/>
    <w:rsid w:val="009C5541"/>
    <w:rsid w:val="009C594C"/>
    <w:rsid w:val="009C5A3B"/>
    <w:rsid w:val="009C62DA"/>
    <w:rsid w:val="009C6860"/>
    <w:rsid w:val="009C6CE4"/>
    <w:rsid w:val="009C6DA7"/>
    <w:rsid w:val="009C7149"/>
    <w:rsid w:val="009C7189"/>
    <w:rsid w:val="009C748D"/>
    <w:rsid w:val="009C74BC"/>
    <w:rsid w:val="009C7581"/>
    <w:rsid w:val="009C761B"/>
    <w:rsid w:val="009C7768"/>
    <w:rsid w:val="009D054E"/>
    <w:rsid w:val="009D0C63"/>
    <w:rsid w:val="009D0FDA"/>
    <w:rsid w:val="009D10CF"/>
    <w:rsid w:val="009D11BC"/>
    <w:rsid w:val="009D1CC7"/>
    <w:rsid w:val="009D2351"/>
    <w:rsid w:val="009D2A86"/>
    <w:rsid w:val="009D3180"/>
    <w:rsid w:val="009D352D"/>
    <w:rsid w:val="009D38F0"/>
    <w:rsid w:val="009D39DF"/>
    <w:rsid w:val="009D3B87"/>
    <w:rsid w:val="009D3C0A"/>
    <w:rsid w:val="009D3E90"/>
    <w:rsid w:val="009D4829"/>
    <w:rsid w:val="009D4854"/>
    <w:rsid w:val="009D4978"/>
    <w:rsid w:val="009D4F79"/>
    <w:rsid w:val="009D51D7"/>
    <w:rsid w:val="009D5F91"/>
    <w:rsid w:val="009D6232"/>
    <w:rsid w:val="009D6851"/>
    <w:rsid w:val="009D68BE"/>
    <w:rsid w:val="009D6939"/>
    <w:rsid w:val="009D69A9"/>
    <w:rsid w:val="009D6C8E"/>
    <w:rsid w:val="009D6C9E"/>
    <w:rsid w:val="009D6CBB"/>
    <w:rsid w:val="009D6DAD"/>
    <w:rsid w:val="009D6F3D"/>
    <w:rsid w:val="009D6F9D"/>
    <w:rsid w:val="009D743E"/>
    <w:rsid w:val="009D74A8"/>
    <w:rsid w:val="009D7BD9"/>
    <w:rsid w:val="009E0106"/>
    <w:rsid w:val="009E0233"/>
    <w:rsid w:val="009E0440"/>
    <w:rsid w:val="009E0A29"/>
    <w:rsid w:val="009E1CA0"/>
    <w:rsid w:val="009E2B2E"/>
    <w:rsid w:val="009E2F82"/>
    <w:rsid w:val="009E3149"/>
    <w:rsid w:val="009E3235"/>
    <w:rsid w:val="009E36D5"/>
    <w:rsid w:val="009E38A5"/>
    <w:rsid w:val="009E425A"/>
    <w:rsid w:val="009E43F3"/>
    <w:rsid w:val="009E4511"/>
    <w:rsid w:val="009E4763"/>
    <w:rsid w:val="009E48A4"/>
    <w:rsid w:val="009E4A4A"/>
    <w:rsid w:val="009E4D94"/>
    <w:rsid w:val="009E4DA2"/>
    <w:rsid w:val="009E4FC3"/>
    <w:rsid w:val="009E5139"/>
    <w:rsid w:val="009E52D6"/>
    <w:rsid w:val="009E52F3"/>
    <w:rsid w:val="009E56F2"/>
    <w:rsid w:val="009E573E"/>
    <w:rsid w:val="009E5A3B"/>
    <w:rsid w:val="009E5D46"/>
    <w:rsid w:val="009E607C"/>
    <w:rsid w:val="009E6172"/>
    <w:rsid w:val="009E6174"/>
    <w:rsid w:val="009E6BAA"/>
    <w:rsid w:val="009E70ED"/>
    <w:rsid w:val="009E75B0"/>
    <w:rsid w:val="009E765A"/>
    <w:rsid w:val="009F0210"/>
    <w:rsid w:val="009F0475"/>
    <w:rsid w:val="009F05CB"/>
    <w:rsid w:val="009F0B79"/>
    <w:rsid w:val="009F148E"/>
    <w:rsid w:val="009F180F"/>
    <w:rsid w:val="009F1A08"/>
    <w:rsid w:val="009F1A77"/>
    <w:rsid w:val="009F1AB9"/>
    <w:rsid w:val="009F1B02"/>
    <w:rsid w:val="009F1C43"/>
    <w:rsid w:val="009F221A"/>
    <w:rsid w:val="009F2570"/>
    <w:rsid w:val="009F27B9"/>
    <w:rsid w:val="009F2878"/>
    <w:rsid w:val="009F28F9"/>
    <w:rsid w:val="009F2A2C"/>
    <w:rsid w:val="009F2B16"/>
    <w:rsid w:val="009F2DD3"/>
    <w:rsid w:val="009F374E"/>
    <w:rsid w:val="009F3758"/>
    <w:rsid w:val="009F3811"/>
    <w:rsid w:val="009F3FF2"/>
    <w:rsid w:val="009F4108"/>
    <w:rsid w:val="009F4480"/>
    <w:rsid w:val="009F45ED"/>
    <w:rsid w:val="009F488D"/>
    <w:rsid w:val="009F4C22"/>
    <w:rsid w:val="009F4D8D"/>
    <w:rsid w:val="009F53EB"/>
    <w:rsid w:val="009F5EF5"/>
    <w:rsid w:val="009F60FD"/>
    <w:rsid w:val="009F6E33"/>
    <w:rsid w:val="009F757A"/>
    <w:rsid w:val="009F773D"/>
    <w:rsid w:val="009F7BB6"/>
    <w:rsid w:val="009F7D21"/>
    <w:rsid w:val="009F7E40"/>
    <w:rsid w:val="00A00573"/>
    <w:rsid w:val="00A00C3D"/>
    <w:rsid w:val="00A00E5E"/>
    <w:rsid w:val="00A01248"/>
    <w:rsid w:val="00A01475"/>
    <w:rsid w:val="00A017DA"/>
    <w:rsid w:val="00A01A83"/>
    <w:rsid w:val="00A01B22"/>
    <w:rsid w:val="00A01DDE"/>
    <w:rsid w:val="00A02DAD"/>
    <w:rsid w:val="00A03072"/>
    <w:rsid w:val="00A03667"/>
    <w:rsid w:val="00A038B2"/>
    <w:rsid w:val="00A03B78"/>
    <w:rsid w:val="00A03C2B"/>
    <w:rsid w:val="00A03C7E"/>
    <w:rsid w:val="00A03F01"/>
    <w:rsid w:val="00A040C3"/>
    <w:rsid w:val="00A04955"/>
    <w:rsid w:val="00A04A9E"/>
    <w:rsid w:val="00A04B9B"/>
    <w:rsid w:val="00A04EB0"/>
    <w:rsid w:val="00A052BA"/>
    <w:rsid w:val="00A052F8"/>
    <w:rsid w:val="00A05689"/>
    <w:rsid w:val="00A05896"/>
    <w:rsid w:val="00A05A94"/>
    <w:rsid w:val="00A05EC5"/>
    <w:rsid w:val="00A068FA"/>
    <w:rsid w:val="00A06D5A"/>
    <w:rsid w:val="00A06EEE"/>
    <w:rsid w:val="00A06FC3"/>
    <w:rsid w:val="00A074CA"/>
    <w:rsid w:val="00A07BEA"/>
    <w:rsid w:val="00A07F8E"/>
    <w:rsid w:val="00A10239"/>
    <w:rsid w:val="00A10568"/>
    <w:rsid w:val="00A10AF1"/>
    <w:rsid w:val="00A10BAD"/>
    <w:rsid w:val="00A11390"/>
    <w:rsid w:val="00A116BA"/>
    <w:rsid w:val="00A11933"/>
    <w:rsid w:val="00A11B41"/>
    <w:rsid w:val="00A11FD0"/>
    <w:rsid w:val="00A125D6"/>
    <w:rsid w:val="00A12645"/>
    <w:rsid w:val="00A12786"/>
    <w:rsid w:val="00A1281E"/>
    <w:rsid w:val="00A129FA"/>
    <w:rsid w:val="00A12A47"/>
    <w:rsid w:val="00A12BAA"/>
    <w:rsid w:val="00A13098"/>
    <w:rsid w:val="00A1363B"/>
    <w:rsid w:val="00A139E9"/>
    <w:rsid w:val="00A13C6F"/>
    <w:rsid w:val="00A13D68"/>
    <w:rsid w:val="00A146E8"/>
    <w:rsid w:val="00A1470A"/>
    <w:rsid w:val="00A14CFB"/>
    <w:rsid w:val="00A14E32"/>
    <w:rsid w:val="00A14F9B"/>
    <w:rsid w:val="00A15218"/>
    <w:rsid w:val="00A1564E"/>
    <w:rsid w:val="00A1577F"/>
    <w:rsid w:val="00A158FB"/>
    <w:rsid w:val="00A158FD"/>
    <w:rsid w:val="00A15C90"/>
    <w:rsid w:val="00A15C92"/>
    <w:rsid w:val="00A15CF0"/>
    <w:rsid w:val="00A15DD4"/>
    <w:rsid w:val="00A169D3"/>
    <w:rsid w:val="00A16B47"/>
    <w:rsid w:val="00A172F5"/>
    <w:rsid w:val="00A17469"/>
    <w:rsid w:val="00A17A39"/>
    <w:rsid w:val="00A17AF2"/>
    <w:rsid w:val="00A17E08"/>
    <w:rsid w:val="00A17F75"/>
    <w:rsid w:val="00A20096"/>
    <w:rsid w:val="00A20279"/>
    <w:rsid w:val="00A20670"/>
    <w:rsid w:val="00A20FC9"/>
    <w:rsid w:val="00A2114D"/>
    <w:rsid w:val="00A21382"/>
    <w:rsid w:val="00A21813"/>
    <w:rsid w:val="00A21AA4"/>
    <w:rsid w:val="00A22F20"/>
    <w:rsid w:val="00A22F64"/>
    <w:rsid w:val="00A232C1"/>
    <w:rsid w:val="00A23434"/>
    <w:rsid w:val="00A23641"/>
    <w:rsid w:val="00A23662"/>
    <w:rsid w:val="00A237F0"/>
    <w:rsid w:val="00A23A6D"/>
    <w:rsid w:val="00A23D83"/>
    <w:rsid w:val="00A23FB4"/>
    <w:rsid w:val="00A24020"/>
    <w:rsid w:val="00A240CE"/>
    <w:rsid w:val="00A242FD"/>
    <w:rsid w:val="00A24496"/>
    <w:rsid w:val="00A24CB9"/>
    <w:rsid w:val="00A24D8E"/>
    <w:rsid w:val="00A24E40"/>
    <w:rsid w:val="00A25155"/>
    <w:rsid w:val="00A251E0"/>
    <w:rsid w:val="00A257AA"/>
    <w:rsid w:val="00A25CAD"/>
    <w:rsid w:val="00A25DE4"/>
    <w:rsid w:val="00A25EA0"/>
    <w:rsid w:val="00A25FAD"/>
    <w:rsid w:val="00A25FE7"/>
    <w:rsid w:val="00A265E9"/>
    <w:rsid w:val="00A268C7"/>
    <w:rsid w:val="00A26951"/>
    <w:rsid w:val="00A27039"/>
    <w:rsid w:val="00A276B8"/>
    <w:rsid w:val="00A27B58"/>
    <w:rsid w:val="00A27B6E"/>
    <w:rsid w:val="00A27B77"/>
    <w:rsid w:val="00A301E2"/>
    <w:rsid w:val="00A30968"/>
    <w:rsid w:val="00A30B2E"/>
    <w:rsid w:val="00A30CCD"/>
    <w:rsid w:val="00A30E11"/>
    <w:rsid w:val="00A30ECD"/>
    <w:rsid w:val="00A31553"/>
    <w:rsid w:val="00A31F97"/>
    <w:rsid w:val="00A32640"/>
    <w:rsid w:val="00A329CC"/>
    <w:rsid w:val="00A33381"/>
    <w:rsid w:val="00A33692"/>
    <w:rsid w:val="00A3577F"/>
    <w:rsid w:val="00A357D2"/>
    <w:rsid w:val="00A35AEE"/>
    <w:rsid w:val="00A35AF6"/>
    <w:rsid w:val="00A35F28"/>
    <w:rsid w:val="00A363C1"/>
    <w:rsid w:val="00A368C5"/>
    <w:rsid w:val="00A37134"/>
    <w:rsid w:val="00A37BF1"/>
    <w:rsid w:val="00A37F37"/>
    <w:rsid w:val="00A402D1"/>
    <w:rsid w:val="00A403C2"/>
    <w:rsid w:val="00A406FF"/>
    <w:rsid w:val="00A407D9"/>
    <w:rsid w:val="00A409B0"/>
    <w:rsid w:val="00A40EEB"/>
    <w:rsid w:val="00A411F1"/>
    <w:rsid w:val="00A412BE"/>
    <w:rsid w:val="00A41A2B"/>
    <w:rsid w:val="00A42114"/>
    <w:rsid w:val="00A423F6"/>
    <w:rsid w:val="00A425B6"/>
    <w:rsid w:val="00A4273E"/>
    <w:rsid w:val="00A4275C"/>
    <w:rsid w:val="00A428BF"/>
    <w:rsid w:val="00A429DF"/>
    <w:rsid w:val="00A42BE5"/>
    <w:rsid w:val="00A42FAA"/>
    <w:rsid w:val="00A43033"/>
    <w:rsid w:val="00A4316D"/>
    <w:rsid w:val="00A43296"/>
    <w:rsid w:val="00A434CC"/>
    <w:rsid w:val="00A4370A"/>
    <w:rsid w:val="00A43DD0"/>
    <w:rsid w:val="00A43DE4"/>
    <w:rsid w:val="00A4422E"/>
    <w:rsid w:val="00A44AC4"/>
    <w:rsid w:val="00A44BFB"/>
    <w:rsid w:val="00A44C73"/>
    <w:rsid w:val="00A44F08"/>
    <w:rsid w:val="00A44F7B"/>
    <w:rsid w:val="00A45943"/>
    <w:rsid w:val="00A4697B"/>
    <w:rsid w:val="00A46F28"/>
    <w:rsid w:val="00A4737B"/>
    <w:rsid w:val="00A47DBB"/>
    <w:rsid w:val="00A47E64"/>
    <w:rsid w:val="00A47F78"/>
    <w:rsid w:val="00A506C6"/>
    <w:rsid w:val="00A507AB"/>
    <w:rsid w:val="00A50B0B"/>
    <w:rsid w:val="00A50B53"/>
    <w:rsid w:val="00A50EB2"/>
    <w:rsid w:val="00A50F5D"/>
    <w:rsid w:val="00A51E64"/>
    <w:rsid w:val="00A52089"/>
    <w:rsid w:val="00A520D1"/>
    <w:rsid w:val="00A5231A"/>
    <w:rsid w:val="00A5303F"/>
    <w:rsid w:val="00A5315D"/>
    <w:rsid w:val="00A532C1"/>
    <w:rsid w:val="00A5352F"/>
    <w:rsid w:val="00A5369D"/>
    <w:rsid w:val="00A5397E"/>
    <w:rsid w:val="00A53C70"/>
    <w:rsid w:val="00A54319"/>
    <w:rsid w:val="00A5475D"/>
    <w:rsid w:val="00A54A81"/>
    <w:rsid w:val="00A54BEF"/>
    <w:rsid w:val="00A54C05"/>
    <w:rsid w:val="00A54E6C"/>
    <w:rsid w:val="00A5587F"/>
    <w:rsid w:val="00A55910"/>
    <w:rsid w:val="00A56317"/>
    <w:rsid w:val="00A57B98"/>
    <w:rsid w:val="00A6011E"/>
    <w:rsid w:val="00A60751"/>
    <w:rsid w:val="00A60B3D"/>
    <w:rsid w:val="00A60C15"/>
    <w:rsid w:val="00A60DA0"/>
    <w:rsid w:val="00A61375"/>
    <w:rsid w:val="00A613E8"/>
    <w:rsid w:val="00A6149D"/>
    <w:rsid w:val="00A6155D"/>
    <w:rsid w:val="00A617B9"/>
    <w:rsid w:val="00A618E2"/>
    <w:rsid w:val="00A61D1D"/>
    <w:rsid w:val="00A61E38"/>
    <w:rsid w:val="00A61FF5"/>
    <w:rsid w:val="00A621AD"/>
    <w:rsid w:val="00A62741"/>
    <w:rsid w:val="00A628AB"/>
    <w:rsid w:val="00A628DA"/>
    <w:rsid w:val="00A62989"/>
    <w:rsid w:val="00A629CF"/>
    <w:rsid w:val="00A62A73"/>
    <w:rsid w:val="00A62B06"/>
    <w:rsid w:val="00A62B26"/>
    <w:rsid w:val="00A62F39"/>
    <w:rsid w:val="00A630B6"/>
    <w:rsid w:val="00A63479"/>
    <w:rsid w:val="00A63899"/>
    <w:rsid w:val="00A63919"/>
    <w:rsid w:val="00A63948"/>
    <w:rsid w:val="00A63D1B"/>
    <w:rsid w:val="00A63E56"/>
    <w:rsid w:val="00A6403D"/>
    <w:rsid w:val="00A6428D"/>
    <w:rsid w:val="00A64554"/>
    <w:rsid w:val="00A645F9"/>
    <w:rsid w:val="00A64795"/>
    <w:rsid w:val="00A647E1"/>
    <w:rsid w:val="00A64871"/>
    <w:rsid w:val="00A649C9"/>
    <w:rsid w:val="00A65156"/>
    <w:rsid w:val="00A65277"/>
    <w:rsid w:val="00A65A33"/>
    <w:rsid w:val="00A65C57"/>
    <w:rsid w:val="00A65D82"/>
    <w:rsid w:val="00A66319"/>
    <w:rsid w:val="00A668AD"/>
    <w:rsid w:val="00A668D5"/>
    <w:rsid w:val="00A66904"/>
    <w:rsid w:val="00A66969"/>
    <w:rsid w:val="00A66A60"/>
    <w:rsid w:val="00A66D7A"/>
    <w:rsid w:val="00A675C1"/>
    <w:rsid w:val="00A67D95"/>
    <w:rsid w:val="00A67FB4"/>
    <w:rsid w:val="00A70080"/>
    <w:rsid w:val="00A7020D"/>
    <w:rsid w:val="00A7061D"/>
    <w:rsid w:val="00A7099D"/>
    <w:rsid w:val="00A716C6"/>
    <w:rsid w:val="00A71B22"/>
    <w:rsid w:val="00A722E8"/>
    <w:rsid w:val="00A724A6"/>
    <w:rsid w:val="00A72C9D"/>
    <w:rsid w:val="00A731E1"/>
    <w:rsid w:val="00A732F7"/>
    <w:rsid w:val="00A736B1"/>
    <w:rsid w:val="00A73D10"/>
    <w:rsid w:val="00A746F8"/>
    <w:rsid w:val="00A74875"/>
    <w:rsid w:val="00A75073"/>
    <w:rsid w:val="00A754A4"/>
    <w:rsid w:val="00A75AE2"/>
    <w:rsid w:val="00A75BDA"/>
    <w:rsid w:val="00A760DD"/>
    <w:rsid w:val="00A763E2"/>
    <w:rsid w:val="00A7662B"/>
    <w:rsid w:val="00A766B0"/>
    <w:rsid w:val="00A766DB"/>
    <w:rsid w:val="00A76802"/>
    <w:rsid w:val="00A76AEB"/>
    <w:rsid w:val="00A76DCB"/>
    <w:rsid w:val="00A7735F"/>
    <w:rsid w:val="00A7736E"/>
    <w:rsid w:val="00A779B4"/>
    <w:rsid w:val="00A77DB3"/>
    <w:rsid w:val="00A801AF"/>
    <w:rsid w:val="00A80325"/>
    <w:rsid w:val="00A80420"/>
    <w:rsid w:val="00A80640"/>
    <w:rsid w:val="00A806B5"/>
    <w:rsid w:val="00A807E5"/>
    <w:rsid w:val="00A80876"/>
    <w:rsid w:val="00A8095E"/>
    <w:rsid w:val="00A809D5"/>
    <w:rsid w:val="00A80B9C"/>
    <w:rsid w:val="00A813C1"/>
    <w:rsid w:val="00A81501"/>
    <w:rsid w:val="00A81859"/>
    <w:rsid w:val="00A818A5"/>
    <w:rsid w:val="00A81CD4"/>
    <w:rsid w:val="00A81FFB"/>
    <w:rsid w:val="00A8203C"/>
    <w:rsid w:val="00A82176"/>
    <w:rsid w:val="00A82234"/>
    <w:rsid w:val="00A82C19"/>
    <w:rsid w:val="00A82F7B"/>
    <w:rsid w:val="00A83210"/>
    <w:rsid w:val="00A832BE"/>
    <w:rsid w:val="00A8331A"/>
    <w:rsid w:val="00A83444"/>
    <w:rsid w:val="00A83793"/>
    <w:rsid w:val="00A837F7"/>
    <w:rsid w:val="00A844F7"/>
    <w:rsid w:val="00A8469D"/>
    <w:rsid w:val="00A8492F"/>
    <w:rsid w:val="00A84AFB"/>
    <w:rsid w:val="00A84F6B"/>
    <w:rsid w:val="00A85A9F"/>
    <w:rsid w:val="00A85B82"/>
    <w:rsid w:val="00A85C59"/>
    <w:rsid w:val="00A86629"/>
    <w:rsid w:val="00A86ACC"/>
    <w:rsid w:val="00A86C28"/>
    <w:rsid w:val="00A870D3"/>
    <w:rsid w:val="00A8782F"/>
    <w:rsid w:val="00A87CBB"/>
    <w:rsid w:val="00A901CE"/>
    <w:rsid w:val="00A9021C"/>
    <w:rsid w:val="00A907E9"/>
    <w:rsid w:val="00A909E3"/>
    <w:rsid w:val="00A90B0C"/>
    <w:rsid w:val="00A91DD6"/>
    <w:rsid w:val="00A91E83"/>
    <w:rsid w:val="00A925E9"/>
    <w:rsid w:val="00A92665"/>
    <w:rsid w:val="00A926BF"/>
    <w:rsid w:val="00A928CD"/>
    <w:rsid w:val="00A92AD4"/>
    <w:rsid w:val="00A92C00"/>
    <w:rsid w:val="00A93161"/>
    <w:rsid w:val="00A93213"/>
    <w:rsid w:val="00A93BD8"/>
    <w:rsid w:val="00A93C19"/>
    <w:rsid w:val="00A93CF1"/>
    <w:rsid w:val="00A93EA8"/>
    <w:rsid w:val="00A941D4"/>
    <w:rsid w:val="00A94642"/>
    <w:rsid w:val="00A94C27"/>
    <w:rsid w:val="00A95045"/>
    <w:rsid w:val="00A9540C"/>
    <w:rsid w:val="00A95864"/>
    <w:rsid w:val="00A9586C"/>
    <w:rsid w:val="00A96059"/>
    <w:rsid w:val="00A960D7"/>
    <w:rsid w:val="00A96254"/>
    <w:rsid w:val="00A9634F"/>
    <w:rsid w:val="00A963E8"/>
    <w:rsid w:val="00A967F7"/>
    <w:rsid w:val="00A969CC"/>
    <w:rsid w:val="00A96D96"/>
    <w:rsid w:val="00A96DC5"/>
    <w:rsid w:val="00A9713A"/>
    <w:rsid w:val="00A97250"/>
    <w:rsid w:val="00A972A6"/>
    <w:rsid w:val="00A97A9C"/>
    <w:rsid w:val="00A97C79"/>
    <w:rsid w:val="00A97EE9"/>
    <w:rsid w:val="00AA0642"/>
    <w:rsid w:val="00AA06E8"/>
    <w:rsid w:val="00AA0710"/>
    <w:rsid w:val="00AA0DA1"/>
    <w:rsid w:val="00AA100A"/>
    <w:rsid w:val="00AA102B"/>
    <w:rsid w:val="00AA1182"/>
    <w:rsid w:val="00AA158A"/>
    <w:rsid w:val="00AA1AA8"/>
    <w:rsid w:val="00AA1F45"/>
    <w:rsid w:val="00AA2732"/>
    <w:rsid w:val="00AA2C77"/>
    <w:rsid w:val="00AA2E1B"/>
    <w:rsid w:val="00AA2F48"/>
    <w:rsid w:val="00AA32B3"/>
    <w:rsid w:val="00AA3378"/>
    <w:rsid w:val="00AA34FC"/>
    <w:rsid w:val="00AA3B74"/>
    <w:rsid w:val="00AA3BBA"/>
    <w:rsid w:val="00AA3D84"/>
    <w:rsid w:val="00AA3FC6"/>
    <w:rsid w:val="00AA409F"/>
    <w:rsid w:val="00AA44ED"/>
    <w:rsid w:val="00AA4ECD"/>
    <w:rsid w:val="00AA520F"/>
    <w:rsid w:val="00AA5318"/>
    <w:rsid w:val="00AA535C"/>
    <w:rsid w:val="00AA5541"/>
    <w:rsid w:val="00AA55F0"/>
    <w:rsid w:val="00AA5A1A"/>
    <w:rsid w:val="00AA5BFD"/>
    <w:rsid w:val="00AA5E21"/>
    <w:rsid w:val="00AA63B9"/>
    <w:rsid w:val="00AA6558"/>
    <w:rsid w:val="00AA6713"/>
    <w:rsid w:val="00AA671A"/>
    <w:rsid w:val="00AA6784"/>
    <w:rsid w:val="00AA704E"/>
    <w:rsid w:val="00AA74A5"/>
    <w:rsid w:val="00AA7997"/>
    <w:rsid w:val="00AA7C3D"/>
    <w:rsid w:val="00AA7F2C"/>
    <w:rsid w:val="00AB0003"/>
    <w:rsid w:val="00AB03BD"/>
    <w:rsid w:val="00AB05E5"/>
    <w:rsid w:val="00AB085B"/>
    <w:rsid w:val="00AB0D09"/>
    <w:rsid w:val="00AB1186"/>
    <w:rsid w:val="00AB1202"/>
    <w:rsid w:val="00AB1466"/>
    <w:rsid w:val="00AB150A"/>
    <w:rsid w:val="00AB1DD9"/>
    <w:rsid w:val="00AB1E03"/>
    <w:rsid w:val="00AB1FC4"/>
    <w:rsid w:val="00AB21BF"/>
    <w:rsid w:val="00AB29D7"/>
    <w:rsid w:val="00AB2BCC"/>
    <w:rsid w:val="00AB33F3"/>
    <w:rsid w:val="00AB35C3"/>
    <w:rsid w:val="00AB3857"/>
    <w:rsid w:val="00AB3961"/>
    <w:rsid w:val="00AB3B87"/>
    <w:rsid w:val="00AB3B89"/>
    <w:rsid w:val="00AB401D"/>
    <w:rsid w:val="00AB4656"/>
    <w:rsid w:val="00AB4865"/>
    <w:rsid w:val="00AB4AC4"/>
    <w:rsid w:val="00AB4CC4"/>
    <w:rsid w:val="00AB52CD"/>
    <w:rsid w:val="00AB539E"/>
    <w:rsid w:val="00AB5976"/>
    <w:rsid w:val="00AB5977"/>
    <w:rsid w:val="00AB618B"/>
    <w:rsid w:val="00AB69F3"/>
    <w:rsid w:val="00AB6FEA"/>
    <w:rsid w:val="00AB70FF"/>
    <w:rsid w:val="00AB716E"/>
    <w:rsid w:val="00AB74CA"/>
    <w:rsid w:val="00AB7503"/>
    <w:rsid w:val="00AB75E6"/>
    <w:rsid w:val="00AC014F"/>
    <w:rsid w:val="00AC01E2"/>
    <w:rsid w:val="00AC043A"/>
    <w:rsid w:val="00AC060F"/>
    <w:rsid w:val="00AC0682"/>
    <w:rsid w:val="00AC0A3A"/>
    <w:rsid w:val="00AC0AF3"/>
    <w:rsid w:val="00AC0D89"/>
    <w:rsid w:val="00AC132B"/>
    <w:rsid w:val="00AC1412"/>
    <w:rsid w:val="00AC14A3"/>
    <w:rsid w:val="00AC1C02"/>
    <w:rsid w:val="00AC2052"/>
    <w:rsid w:val="00AC21F7"/>
    <w:rsid w:val="00AC227F"/>
    <w:rsid w:val="00AC2888"/>
    <w:rsid w:val="00AC2930"/>
    <w:rsid w:val="00AC2A61"/>
    <w:rsid w:val="00AC2AC8"/>
    <w:rsid w:val="00AC2B19"/>
    <w:rsid w:val="00AC3423"/>
    <w:rsid w:val="00AC37A1"/>
    <w:rsid w:val="00AC37C8"/>
    <w:rsid w:val="00AC3827"/>
    <w:rsid w:val="00AC3990"/>
    <w:rsid w:val="00AC41D8"/>
    <w:rsid w:val="00AC425A"/>
    <w:rsid w:val="00AC47EA"/>
    <w:rsid w:val="00AC5073"/>
    <w:rsid w:val="00AC52E8"/>
    <w:rsid w:val="00AC5409"/>
    <w:rsid w:val="00AC5674"/>
    <w:rsid w:val="00AC57CE"/>
    <w:rsid w:val="00AC5AB6"/>
    <w:rsid w:val="00AC5E1A"/>
    <w:rsid w:val="00AC5E78"/>
    <w:rsid w:val="00AC6CC1"/>
    <w:rsid w:val="00AC6D5D"/>
    <w:rsid w:val="00AC75FC"/>
    <w:rsid w:val="00AC7659"/>
    <w:rsid w:val="00AC7D22"/>
    <w:rsid w:val="00AD0816"/>
    <w:rsid w:val="00AD0E34"/>
    <w:rsid w:val="00AD11B8"/>
    <w:rsid w:val="00AD209C"/>
    <w:rsid w:val="00AD2426"/>
    <w:rsid w:val="00AD268C"/>
    <w:rsid w:val="00AD2737"/>
    <w:rsid w:val="00AD27B5"/>
    <w:rsid w:val="00AD2800"/>
    <w:rsid w:val="00AD2860"/>
    <w:rsid w:val="00AD2909"/>
    <w:rsid w:val="00AD2AAE"/>
    <w:rsid w:val="00AD2B27"/>
    <w:rsid w:val="00AD2C60"/>
    <w:rsid w:val="00AD381D"/>
    <w:rsid w:val="00AD3B30"/>
    <w:rsid w:val="00AD3E14"/>
    <w:rsid w:val="00AD3EA9"/>
    <w:rsid w:val="00AD414D"/>
    <w:rsid w:val="00AD4A1A"/>
    <w:rsid w:val="00AD4BBF"/>
    <w:rsid w:val="00AD4E12"/>
    <w:rsid w:val="00AD5064"/>
    <w:rsid w:val="00AD5155"/>
    <w:rsid w:val="00AD54B8"/>
    <w:rsid w:val="00AD5728"/>
    <w:rsid w:val="00AD6731"/>
    <w:rsid w:val="00AD6758"/>
    <w:rsid w:val="00AD680B"/>
    <w:rsid w:val="00AD68BC"/>
    <w:rsid w:val="00AD6DF2"/>
    <w:rsid w:val="00AD6EAC"/>
    <w:rsid w:val="00AD707B"/>
    <w:rsid w:val="00AD7264"/>
    <w:rsid w:val="00AD7382"/>
    <w:rsid w:val="00AD7444"/>
    <w:rsid w:val="00AD7460"/>
    <w:rsid w:val="00AD78AD"/>
    <w:rsid w:val="00AD7C7E"/>
    <w:rsid w:val="00AD7FC8"/>
    <w:rsid w:val="00AE0036"/>
    <w:rsid w:val="00AE0084"/>
    <w:rsid w:val="00AE01DF"/>
    <w:rsid w:val="00AE032D"/>
    <w:rsid w:val="00AE051A"/>
    <w:rsid w:val="00AE057E"/>
    <w:rsid w:val="00AE06A8"/>
    <w:rsid w:val="00AE0733"/>
    <w:rsid w:val="00AE0822"/>
    <w:rsid w:val="00AE08EB"/>
    <w:rsid w:val="00AE0B7A"/>
    <w:rsid w:val="00AE0F06"/>
    <w:rsid w:val="00AE0F77"/>
    <w:rsid w:val="00AE0F82"/>
    <w:rsid w:val="00AE0FC3"/>
    <w:rsid w:val="00AE235A"/>
    <w:rsid w:val="00AE24A1"/>
    <w:rsid w:val="00AE2E4A"/>
    <w:rsid w:val="00AE306C"/>
    <w:rsid w:val="00AE3A4D"/>
    <w:rsid w:val="00AE3CF8"/>
    <w:rsid w:val="00AE3DC4"/>
    <w:rsid w:val="00AE3F7C"/>
    <w:rsid w:val="00AE3FC6"/>
    <w:rsid w:val="00AE3FFA"/>
    <w:rsid w:val="00AE40A1"/>
    <w:rsid w:val="00AE4164"/>
    <w:rsid w:val="00AE431E"/>
    <w:rsid w:val="00AE4A18"/>
    <w:rsid w:val="00AE4BCB"/>
    <w:rsid w:val="00AE4CEC"/>
    <w:rsid w:val="00AE4D4A"/>
    <w:rsid w:val="00AE5138"/>
    <w:rsid w:val="00AE51E7"/>
    <w:rsid w:val="00AE526E"/>
    <w:rsid w:val="00AE52AC"/>
    <w:rsid w:val="00AE5594"/>
    <w:rsid w:val="00AE5AAB"/>
    <w:rsid w:val="00AE5C98"/>
    <w:rsid w:val="00AE6079"/>
    <w:rsid w:val="00AE64C9"/>
    <w:rsid w:val="00AE6579"/>
    <w:rsid w:val="00AE727C"/>
    <w:rsid w:val="00AE79F6"/>
    <w:rsid w:val="00AE7B1E"/>
    <w:rsid w:val="00AE7C21"/>
    <w:rsid w:val="00AE7DB3"/>
    <w:rsid w:val="00AF0246"/>
    <w:rsid w:val="00AF0A19"/>
    <w:rsid w:val="00AF0DCC"/>
    <w:rsid w:val="00AF1428"/>
    <w:rsid w:val="00AF1A3F"/>
    <w:rsid w:val="00AF225B"/>
    <w:rsid w:val="00AF25FD"/>
    <w:rsid w:val="00AF2640"/>
    <w:rsid w:val="00AF2C20"/>
    <w:rsid w:val="00AF2DEC"/>
    <w:rsid w:val="00AF2F9A"/>
    <w:rsid w:val="00AF3422"/>
    <w:rsid w:val="00AF3D21"/>
    <w:rsid w:val="00AF4073"/>
    <w:rsid w:val="00AF434D"/>
    <w:rsid w:val="00AF447F"/>
    <w:rsid w:val="00AF45ED"/>
    <w:rsid w:val="00AF4B32"/>
    <w:rsid w:val="00AF5038"/>
    <w:rsid w:val="00AF5099"/>
    <w:rsid w:val="00AF5373"/>
    <w:rsid w:val="00AF5460"/>
    <w:rsid w:val="00AF5634"/>
    <w:rsid w:val="00AF5733"/>
    <w:rsid w:val="00AF5A8A"/>
    <w:rsid w:val="00AF5BCB"/>
    <w:rsid w:val="00AF5CFE"/>
    <w:rsid w:val="00AF614C"/>
    <w:rsid w:val="00AF684A"/>
    <w:rsid w:val="00AF6D28"/>
    <w:rsid w:val="00AF6F7D"/>
    <w:rsid w:val="00AF6F81"/>
    <w:rsid w:val="00AF7092"/>
    <w:rsid w:val="00AF7398"/>
    <w:rsid w:val="00AF7F48"/>
    <w:rsid w:val="00B00A0A"/>
    <w:rsid w:val="00B00A2D"/>
    <w:rsid w:val="00B00E39"/>
    <w:rsid w:val="00B01302"/>
    <w:rsid w:val="00B016F6"/>
    <w:rsid w:val="00B01A8A"/>
    <w:rsid w:val="00B01CDE"/>
    <w:rsid w:val="00B0226B"/>
    <w:rsid w:val="00B02459"/>
    <w:rsid w:val="00B0274A"/>
    <w:rsid w:val="00B0279F"/>
    <w:rsid w:val="00B02828"/>
    <w:rsid w:val="00B028E7"/>
    <w:rsid w:val="00B0296B"/>
    <w:rsid w:val="00B02F05"/>
    <w:rsid w:val="00B0367B"/>
    <w:rsid w:val="00B03692"/>
    <w:rsid w:val="00B03D3A"/>
    <w:rsid w:val="00B04A01"/>
    <w:rsid w:val="00B0517F"/>
    <w:rsid w:val="00B05492"/>
    <w:rsid w:val="00B0558E"/>
    <w:rsid w:val="00B0567B"/>
    <w:rsid w:val="00B056AE"/>
    <w:rsid w:val="00B0588E"/>
    <w:rsid w:val="00B05A14"/>
    <w:rsid w:val="00B05CAD"/>
    <w:rsid w:val="00B064C3"/>
    <w:rsid w:val="00B06784"/>
    <w:rsid w:val="00B06A58"/>
    <w:rsid w:val="00B06B97"/>
    <w:rsid w:val="00B07BF7"/>
    <w:rsid w:val="00B101CF"/>
    <w:rsid w:val="00B10377"/>
    <w:rsid w:val="00B103B1"/>
    <w:rsid w:val="00B10455"/>
    <w:rsid w:val="00B10504"/>
    <w:rsid w:val="00B10657"/>
    <w:rsid w:val="00B106AB"/>
    <w:rsid w:val="00B10766"/>
    <w:rsid w:val="00B1076D"/>
    <w:rsid w:val="00B107A9"/>
    <w:rsid w:val="00B10C44"/>
    <w:rsid w:val="00B10C64"/>
    <w:rsid w:val="00B11048"/>
    <w:rsid w:val="00B11337"/>
    <w:rsid w:val="00B11AC6"/>
    <w:rsid w:val="00B11F4A"/>
    <w:rsid w:val="00B11FC2"/>
    <w:rsid w:val="00B12218"/>
    <w:rsid w:val="00B12802"/>
    <w:rsid w:val="00B12923"/>
    <w:rsid w:val="00B12959"/>
    <w:rsid w:val="00B12D36"/>
    <w:rsid w:val="00B134D7"/>
    <w:rsid w:val="00B13A6C"/>
    <w:rsid w:val="00B13C44"/>
    <w:rsid w:val="00B13C51"/>
    <w:rsid w:val="00B13CDC"/>
    <w:rsid w:val="00B13D83"/>
    <w:rsid w:val="00B13F54"/>
    <w:rsid w:val="00B1428F"/>
    <w:rsid w:val="00B1444B"/>
    <w:rsid w:val="00B14712"/>
    <w:rsid w:val="00B14FE5"/>
    <w:rsid w:val="00B150C8"/>
    <w:rsid w:val="00B15259"/>
    <w:rsid w:val="00B152C7"/>
    <w:rsid w:val="00B158EE"/>
    <w:rsid w:val="00B159AF"/>
    <w:rsid w:val="00B15B0C"/>
    <w:rsid w:val="00B15C46"/>
    <w:rsid w:val="00B15D8D"/>
    <w:rsid w:val="00B16243"/>
    <w:rsid w:val="00B163B2"/>
    <w:rsid w:val="00B1642F"/>
    <w:rsid w:val="00B16652"/>
    <w:rsid w:val="00B166BD"/>
    <w:rsid w:val="00B1697C"/>
    <w:rsid w:val="00B16C3C"/>
    <w:rsid w:val="00B16D6B"/>
    <w:rsid w:val="00B17168"/>
    <w:rsid w:val="00B1760C"/>
    <w:rsid w:val="00B17626"/>
    <w:rsid w:val="00B178F0"/>
    <w:rsid w:val="00B17ED6"/>
    <w:rsid w:val="00B17F0B"/>
    <w:rsid w:val="00B20369"/>
    <w:rsid w:val="00B2087B"/>
    <w:rsid w:val="00B209A4"/>
    <w:rsid w:val="00B20C52"/>
    <w:rsid w:val="00B20F68"/>
    <w:rsid w:val="00B20F86"/>
    <w:rsid w:val="00B210A2"/>
    <w:rsid w:val="00B21172"/>
    <w:rsid w:val="00B211C5"/>
    <w:rsid w:val="00B2154A"/>
    <w:rsid w:val="00B21550"/>
    <w:rsid w:val="00B21E51"/>
    <w:rsid w:val="00B224A5"/>
    <w:rsid w:val="00B2290E"/>
    <w:rsid w:val="00B22AC3"/>
    <w:rsid w:val="00B22B16"/>
    <w:rsid w:val="00B22B33"/>
    <w:rsid w:val="00B22C8C"/>
    <w:rsid w:val="00B22EDF"/>
    <w:rsid w:val="00B230CF"/>
    <w:rsid w:val="00B23387"/>
    <w:rsid w:val="00B2353E"/>
    <w:rsid w:val="00B236A1"/>
    <w:rsid w:val="00B2372B"/>
    <w:rsid w:val="00B23BBA"/>
    <w:rsid w:val="00B23C96"/>
    <w:rsid w:val="00B24296"/>
    <w:rsid w:val="00B2455C"/>
    <w:rsid w:val="00B247B1"/>
    <w:rsid w:val="00B24EB9"/>
    <w:rsid w:val="00B25100"/>
    <w:rsid w:val="00B254CC"/>
    <w:rsid w:val="00B2553F"/>
    <w:rsid w:val="00B25FE7"/>
    <w:rsid w:val="00B26118"/>
    <w:rsid w:val="00B26196"/>
    <w:rsid w:val="00B264B4"/>
    <w:rsid w:val="00B268BA"/>
    <w:rsid w:val="00B26F3C"/>
    <w:rsid w:val="00B272EC"/>
    <w:rsid w:val="00B27478"/>
    <w:rsid w:val="00B2783D"/>
    <w:rsid w:val="00B279AB"/>
    <w:rsid w:val="00B30130"/>
    <w:rsid w:val="00B306E0"/>
    <w:rsid w:val="00B30A22"/>
    <w:rsid w:val="00B31013"/>
    <w:rsid w:val="00B3131D"/>
    <w:rsid w:val="00B31700"/>
    <w:rsid w:val="00B31999"/>
    <w:rsid w:val="00B31A3C"/>
    <w:rsid w:val="00B321E5"/>
    <w:rsid w:val="00B3295F"/>
    <w:rsid w:val="00B33245"/>
    <w:rsid w:val="00B3375A"/>
    <w:rsid w:val="00B33C85"/>
    <w:rsid w:val="00B344B7"/>
    <w:rsid w:val="00B34763"/>
    <w:rsid w:val="00B347AF"/>
    <w:rsid w:val="00B34888"/>
    <w:rsid w:val="00B34975"/>
    <w:rsid w:val="00B34C7C"/>
    <w:rsid w:val="00B34CF6"/>
    <w:rsid w:val="00B34D81"/>
    <w:rsid w:val="00B34EB6"/>
    <w:rsid w:val="00B350B8"/>
    <w:rsid w:val="00B35796"/>
    <w:rsid w:val="00B35953"/>
    <w:rsid w:val="00B35B27"/>
    <w:rsid w:val="00B3605F"/>
    <w:rsid w:val="00B365EB"/>
    <w:rsid w:val="00B36794"/>
    <w:rsid w:val="00B3756F"/>
    <w:rsid w:val="00B37696"/>
    <w:rsid w:val="00B37A85"/>
    <w:rsid w:val="00B37D22"/>
    <w:rsid w:val="00B37EB8"/>
    <w:rsid w:val="00B403EA"/>
    <w:rsid w:val="00B40992"/>
    <w:rsid w:val="00B40DBD"/>
    <w:rsid w:val="00B410C3"/>
    <w:rsid w:val="00B410DF"/>
    <w:rsid w:val="00B4158F"/>
    <w:rsid w:val="00B4160A"/>
    <w:rsid w:val="00B41821"/>
    <w:rsid w:val="00B41F50"/>
    <w:rsid w:val="00B4206C"/>
    <w:rsid w:val="00B423AA"/>
    <w:rsid w:val="00B4246C"/>
    <w:rsid w:val="00B43241"/>
    <w:rsid w:val="00B432C4"/>
    <w:rsid w:val="00B432D2"/>
    <w:rsid w:val="00B4375F"/>
    <w:rsid w:val="00B43C3C"/>
    <w:rsid w:val="00B43C5F"/>
    <w:rsid w:val="00B43F63"/>
    <w:rsid w:val="00B4415B"/>
    <w:rsid w:val="00B44367"/>
    <w:rsid w:val="00B443DE"/>
    <w:rsid w:val="00B447F3"/>
    <w:rsid w:val="00B44943"/>
    <w:rsid w:val="00B44B59"/>
    <w:rsid w:val="00B44C51"/>
    <w:rsid w:val="00B44F5E"/>
    <w:rsid w:val="00B45F10"/>
    <w:rsid w:val="00B46B72"/>
    <w:rsid w:val="00B46F56"/>
    <w:rsid w:val="00B471A3"/>
    <w:rsid w:val="00B471D6"/>
    <w:rsid w:val="00B47386"/>
    <w:rsid w:val="00B474CE"/>
    <w:rsid w:val="00B47597"/>
    <w:rsid w:val="00B47644"/>
    <w:rsid w:val="00B47A22"/>
    <w:rsid w:val="00B503E1"/>
    <w:rsid w:val="00B50437"/>
    <w:rsid w:val="00B504F8"/>
    <w:rsid w:val="00B506A3"/>
    <w:rsid w:val="00B51163"/>
    <w:rsid w:val="00B516A7"/>
    <w:rsid w:val="00B51825"/>
    <w:rsid w:val="00B51BFA"/>
    <w:rsid w:val="00B51C3B"/>
    <w:rsid w:val="00B51E3F"/>
    <w:rsid w:val="00B51E41"/>
    <w:rsid w:val="00B51F96"/>
    <w:rsid w:val="00B52484"/>
    <w:rsid w:val="00B52616"/>
    <w:rsid w:val="00B5295C"/>
    <w:rsid w:val="00B52A22"/>
    <w:rsid w:val="00B52FD4"/>
    <w:rsid w:val="00B531C6"/>
    <w:rsid w:val="00B53209"/>
    <w:rsid w:val="00B53348"/>
    <w:rsid w:val="00B537FF"/>
    <w:rsid w:val="00B53E7B"/>
    <w:rsid w:val="00B53F8D"/>
    <w:rsid w:val="00B5407D"/>
    <w:rsid w:val="00B5414F"/>
    <w:rsid w:val="00B5463C"/>
    <w:rsid w:val="00B554C4"/>
    <w:rsid w:val="00B554E3"/>
    <w:rsid w:val="00B5550F"/>
    <w:rsid w:val="00B556FA"/>
    <w:rsid w:val="00B55B87"/>
    <w:rsid w:val="00B55C50"/>
    <w:rsid w:val="00B55DBD"/>
    <w:rsid w:val="00B55ECA"/>
    <w:rsid w:val="00B55F60"/>
    <w:rsid w:val="00B5644D"/>
    <w:rsid w:val="00B56893"/>
    <w:rsid w:val="00B56A38"/>
    <w:rsid w:val="00B56CE4"/>
    <w:rsid w:val="00B57545"/>
    <w:rsid w:val="00B579E4"/>
    <w:rsid w:val="00B57BC6"/>
    <w:rsid w:val="00B57BCA"/>
    <w:rsid w:val="00B602AF"/>
    <w:rsid w:val="00B60912"/>
    <w:rsid w:val="00B60A5D"/>
    <w:rsid w:val="00B60EC5"/>
    <w:rsid w:val="00B61234"/>
    <w:rsid w:val="00B61263"/>
    <w:rsid w:val="00B61A9B"/>
    <w:rsid w:val="00B61B9E"/>
    <w:rsid w:val="00B61E53"/>
    <w:rsid w:val="00B62415"/>
    <w:rsid w:val="00B62B07"/>
    <w:rsid w:val="00B62FE8"/>
    <w:rsid w:val="00B6303B"/>
    <w:rsid w:val="00B6319C"/>
    <w:rsid w:val="00B632DF"/>
    <w:rsid w:val="00B635D3"/>
    <w:rsid w:val="00B63792"/>
    <w:rsid w:val="00B63B18"/>
    <w:rsid w:val="00B63C63"/>
    <w:rsid w:val="00B63CFE"/>
    <w:rsid w:val="00B63F95"/>
    <w:rsid w:val="00B64331"/>
    <w:rsid w:val="00B647FB"/>
    <w:rsid w:val="00B64A06"/>
    <w:rsid w:val="00B64C8D"/>
    <w:rsid w:val="00B64FF8"/>
    <w:rsid w:val="00B652AE"/>
    <w:rsid w:val="00B66104"/>
    <w:rsid w:val="00B66247"/>
    <w:rsid w:val="00B667A2"/>
    <w:rsid w:val="00B668F2"/>
    <w:rsid w:val="00B66AEB"/>
    <w:rsid w:val="00B66FA2"/>
    <w:rsid w:val="00B670B7"/>
    <w:rsid w:val="00B67189"/>
    <w:rsid w:val="00B67384"/>
    <w:rsid w:val="00B67E0D"/>
    <w:rsid w:val="00B67E9A"/>
    <w:rsid w:val="00B67F90"/>
    <w:rsid w:val="00B701E2"/>
    <w:rsid w:val="00B7055A"/>
    <w:rsid w:val="00B70C87"/>
    <w:rsid w:val="00B7141C"/>
    <w:rsid w:val="00B71C67"/>
    <w:rsid w:val="00B71CB4"/>
    <w:rsid w:val="00B7205E"/>
    <w:rsid w:val="00B72477"/>
    <w:rsid w:val="00B72784"/>
    <w:rsid w:val="00B729E4"/>
    <w:rsid w:val="00B72E58"/>
    <w:rsid w:val="00B72ECC"/>
    <w:rsid w:val="00B72F68"/>
    <w:rsid w:val="00B72FF7"/>
    <w:rsid w:val="00B7388C"/>
    <w:rsid w:val="00B7453C"/>
    <w:rsid w:val="00B74BF5"/>
    <w:rsid w:val="00B74C41"/>
    <w:rsid w:val="00B74D97"/>
    <w:rsid w:val="00B75002"/>
    <w:rsid w:val="00B754EB"/>
    <w:rsid w:val="00B75DD0"/>
    <w:rsid w:val="00B76181"/>
    <w:rsid w:val="00B7633B"/>
    <w:rsid w:val="00B7651D"/>
    <w:rsid w:val="00B766AA"/>
    <w:rsid w:val="00B76EDF"/>
    <w:rsid w:val="00B7702C"/>
    <w:rsid w:val="00B7721E"/>
    <w:rsid w:val="00B77774"/>
    <w:rsid w:val="00B77DA4"/>
    <w:rsid w:val="00B77E9C"/>
    <w:rsid w:val="00B8007E"/>
    <w:rsid w:val="00B8011A"/>
    <w:rsid w:val="00B8014E"/>
    <w:rsid w:val="00B801D6"/>
    <w:rsid w:val="00B80215"/>
    <w:rsid w:val="00B806CD"/>
    <w:rsid w:val="00B8094F"/>
    <w:rsid w:val="00B80A4A"/>
    <w:rsid w:val="00B80E7B"/>
    <w:rsid w:val="00B80F6B"/>
    <w:rsid w:val="00B819C2"/>
    <w:rsid w:val="00B819C4"/>
    <w:rsid w:val="00B81FE8"/>
    <w:rsid w:val="00B8210C"/>
    <w:rsid w:val="00B82734"/>
    <w:rsid w:val="00B8275A"/>
    <w:rsid w:val="00B828AC"/>
    <w:rsid w:val="00B82CD3"/>
    <w:rsid w:val="00B83098"/>
    <w:rsid w:val="00B832A1"/>
    <w:rsid w:val="00B835AB"/>
    <w:rsid w:val="00B83892"/>
    <w:rsid w:val="00B838A0"/>
    <w:rsid w:val="00B83B3A"/>
    <w:rsid w:val="00B83BA0"/>
    <w:rsid w:val="00B84011"/>
    <w:rsid w:val="00B845A6"/>
    <w:rsid w:val="00B84D6E"/>
    <w:rsid w:val="00B84F9D"/>
    <w:rsid w:val="00B85055"/>
    <w:rsid w:val="00B853A0"/>
    <w:rsid w:val="00B854EE"/>
    <w:rsid w:val="00B85661"/>
    <w:rsid w:val="00B85A5B"/>
    <w:rsid w:val="00B863C2"/>
    <w:rsid w:val="00B86522"/>
    <w:rsid w:val="00B86F43"/>
    <w:rsid w:val="00B87273"/>
    <w:rsid w:val="00B8786E"/>
    <w:rsid w:val="00B87A57"/>
    <w:rsid w:val="00B87CDC"/>
    <w:rsid w:val="00B87E80"/>
    <w:rsid w:val="00B87FB0"/>
    <w:rsid w:val="00B90257"/>
    <w:rsid w:val="00B902C5"/>
    <w:rsid w:val="00B902F1"/>
    <w:rsid w:val="00B9032E"/>
    <w:rsid w:val="00B904EA"/>
    <w:rsid w:val="00B90535"/>
    <w:rsid w:val="00B90A93"/>
    <w:rsid w:val="00B90E6A"/>
    <w:rsid w:val="00B910E5"/>
    <w:rsid w:val="00B91187"/>
    <w:rsid w:val="00B91421"/>
    <w:rsid w:val="00B91488"/>
    <w:rsid w:val="00B917D6"/>
    <w:rsid w:val="00B91DBC"/>
    <w:rsid w:val="00B91E78"/>
    <w:rsid w:val="00B92898"/>
    <w:rsid w:val="00B92B30"/>
    <w:rsid w:val="00B9323D"/>
    <w:rsid w:val="00B94092"/>
    <w:rsid w:val="00B941D7"/>
    <w:rsid w:val="00B94683"/>
    <w:rsid w:val="00B9485E"/>
    <w:rsid w:val="00B94882"/>
    <w:rsid w:val="00B94E61"/>
    <w:rsid w:val="00B951C0"/>
    <w:rsid w:val="00B95230"/>
    <w:rsid w:val="00B9547F"/>
    <w:rsid w:val="00B954F5"/>
    <w:rsid w:val="00B95505"/>
    <w:rsid w:val="00B95AD8"/>
    <w:rsid w:val="00B95B46"/>
    <w:rsid w:val="00B95C4E"/>
    <w:rsid w:val="00B95EE3"/>
    <w:rsid w:val="00B95F0A"/>
    <w:rsid w:val="00B95F7A"/>
    <w:rsid w:val="00B96428"/>
    <w:rsid w:val="00B96461"/>
    <w:rsid w:val="00B96C03"/>
    <w:rsid w:val="00B96EB7"/>
    <w:rsid w:val="00B9776F"/>
    <w:rsid w:val="00B97BAA"/>
    <w:rsid w:val="00B97BAE"/>
    <w:rsid w:val="00B97E2B"/>
    <w:rsid w:val="00B97E50"/>
    <w:rsid w:val="00BA0253"/>
    <w:rsid w:val="00BA0302"/>
    <w:rsid w:val="00BA03D0"/>
    <w:rsid w:val="00BA0725"/>
    <w:rsid w:val="00BA0A95"/>
    <w:rsid w:val="00BA0BB9"/>
    <w:rsid w:val="00BA0C3E"/>
    <w:rsid w:val="00BA0E7E"/>
    <w:rsid w:val="00BA1016"/>
    <w:rsid w:val="00BA112D"/>
    <w:rsid w:val="00BA1D08"/>
    <w:rsid w:val="00BA2004"/>
    <w:rsid w:val="00BA27DE"/>
    <w:rsid w:val="00BA28B4"/>
    <w:rsid w:val="00BA2EB2"/>
    <w:rsid w:val="00BA31D4"/>
    <w:rsid w:val="00BA3622"/>
    <w:rsid w:val="00BA3AB2"/>
    <w:rsid w:val="00BA3AC9"/>
    <w:rsid w:val="00BA3AF5"/>
    <w:rsid w:val="00BA3BAD"/>
    <w:rsid w:val="00BA3BB1"/>
    <w:rsid w:val="00BA427E"/>
    <w:rsid w:val="00BA45DD"/>
    <w:rsid w:val="00BA46DD"/>
    <w:rsid w:val="00BA5260"/>
    <w:rsid w:val="00BA5588"/>
    <w:rsid w:val="00BA571B"/>
    <w:rsid w:val="00BA58D2"/>
    <w:rsid w:val="00BA5AA4"/>
    <w:rsid w:val="00BA5AC5"/>
    <w:rsid w:val="00BA6AA7"/>
    <w:rsid w:val="00BA6B93"/>
    <w:rsid w:val="00BA6E44"/>
    <w:rsid w:val="00BA75C2"/>
    <w:rsid w:val="00BA772A"/>
    <w:rsid w:val="00BA788B"/>
    <w:rsid w:val="00BA789B"/>
    <w:rsid w:val="00BA78C5"/>
    <w:rsid w:val="00BA78E5"/>
    <w:rsid w:val="00BA79BA"/>
    <w:rsid w:val="00BA7F23"/>
    <w:rsid w:val="00BB01F0"/>
    <w:rsid w:val="00BB0206"/>
    <w:rsid w:val="00BB0400"/>
    <w:rsid w:val="00BB072A"/>
    <w:rsid w:val="00BB07DC"/>
    <w:rsid w:val="00BB0A6D"/>
    <w:rsid w:val="00BB0CD8"/>
    <w:rsid w:val="00BB10C7"/>
    <w:rsid w:val="00BB1231"/>
    <w:rsid w:val="00BB169D"/>
    <w:rsid w:val="00BB1983"/>
    <w:rsid w:val="00BB1AB9"/>
    <w:rsid w:val="00BB1E99"/>
    <w:rsid w:val="00BB1EC9"/>
    <w:rsid w:val="00BB223D"/>
    <w:rsid w:val="00BB23C1"/>
    <w:rsid w:val="00BB2654"/>
    <w:rsid w:val="00BB2657"/>
    <w:rsid w:val="00BB2855"/>
    <w:rsid w:val="00BB2C81"/>
    <w:rsid w:val="00BB2E6B"/>
    <w:rsid w:val="00BB2EA0"/>
    <w:rsid w:val="00BB2F5B"/>
    <w:rsid w:val="00BB3A78"/>
    <w:rsid w:val="00BB3BFF"/>
    <w:rsid w:val="00BB3ECE"/>
    <w:rsid w:val="00BB3F7E"/>
    <w:rsid w:val="00BB3FD1"/>
    <w:rsid w:val="00BB40FD"/>
    <w:rsid w:val="00BB41D6"/>
    <w:rsid w:val="00BB46D7"/>
    <w:rsid w:val="00BB4828"/>
    <w:rsid w:val="00BB4999"/>
    <w:rsid w:val="00BB4A11"/>
    <w:rsid w:val="00BB4A3E"/>
    <w:rsid w:val="00BB4D59"/>
    <w:rsid w:val="00BB4FF0"/>
    <w:rsid w:val="00BB508E"/>
    <w:rsid w:val="00BB52AB"/>
    <w:rsid w:val="00BB53A9"/>
    <w:rsid w:val="00BB573D"/>
    <w:rsid w:val="00BB5A5F"/>
    <w:rsid w:val="00BB5AA1"/>
    <w:rsid w:val="00BB60E7"/>
    <w:rsid w:val="00BB6108"/>
    <w:rsid w:val="00BB64BF"/>
    <w:rsid w:val="00BB6508"/>
    <w:rsid w:val="00BB6723"/>
    <w:rsid w:val="00BB6ADE"/>
    <w:rsid w:val="00BB6CEE"/>
    <w:rsid w:val="00BB70D6"/>
    <w:rsid w:val="00BB775F"/>
    <w:rsid w:val="00BB79F5"/>
    <w:rsid w:val="00BB7A4F"/>
    <w:rsid w:val="00BB7ABA"/>
    <w:rsid w:val="00BC05D0"/>
    <w:rsid w:val="00BC0798"/>
    <w:rsid w:val="00BC0D3A"/>
    <w:rsid w:val="00BC0D3E"/>
    <w:rsid w:val="00BC0D6F"/>
    <w:rsid w:val="00BC1003"/>
    <w:rsid w:val="00BC121B"/>
    <w:rsid w:val="00BC1288"/>
    <w:rsid w:val="00BC1ACA"/>
    <w:rsid w:val="00BC1C77"/>
    <w:rsid w:val="00BC23A8"/>
    <w:rsid w:val="00BC28C2"/>
    <w:rsid w:val="00BC2A6E"/>
    <w:rsid w:val="00BC2BE5"/>
    <w:rsid w:val="00BC2FC4"/>
    <w:rsid w:val="00BC3059"/>
    <w:rsid w:val="00BC34CB"/>
    <w:rsid w:val="00BC35B6"/>
    <w:rsid w:val="00BC3651"/>
    <w:rsid w:val="00BC36C3"/>
    <w:rsid w:val="00BC38CA"/>
    <w:rsid w:val="00BC3E75"/>
    <w:rsid w:val="00BC4147"/>
    <w:rsid w:val="00BC4250"/>
    <w:rsid w:val="00BC4748"/>
    <w:rsid w:val="00BC484D"/>
    <w:rsid w:val="00BC4E34"/>
    <w:rsid w:val="00BC5168"/>
    <w:rsid w:val="00BC5674"/>
    <w:rsid w:val="00BC56F7"/>
    <w:rsid w:val="00BC572B"/>
    <w:rsid w:val="00BC59F1"/>
    <w:rsid w:val="00BC59F4"/>
    <w:rsid w:val="00BC65EA"/>
    <w:rsid w:val="00BC671D"/>
    <w:rsid w:val="00BC6B37"/>
    <w:rsid w:val="00BC6D13"/>
    <w:rsid w:val="00BC6F4A"/>
    <w:rsid w:val="00BC7C9E"/>
    <w:rsid w:val="00BD071A"/>
    <w:rsid w:val="00BD07FE"/>
    <w:rsid w:val="00BD0D32"/>
    <w:rsid w:val="00BD0E5D"/>
    <w:rsid w:val="00BD0F84"/>
    <w:rsid w:val="00BD12D4"/>
    <w:rsid w:val="00BD13AF"/>
    <w:rsid w:val="00BD1AF4"/>
    <w:rsid w:val="00BD1BF4"/>
    <w:rsid w:val="00BD1C68"/>
    <w:rsid w:val="00BD1D75"/>
    <w:rsid w:val="00BD1E20"/>
    <w:rsid w:val="00BD1F47"/>
    <w:rsid w:val="00BD201B"/>
    <w:rsid w:val="00BD2059"/>
    <w:rsid w:val="00BD20E6"/>
    <w:rsid w:val="00BD2183"/>
    <w:rsid w:val="00BD2488"/>
    <w:rsid w:val="00BD29C2"/>
    <w:rsid w:val="00BD29D2"/>
    <w:rsid w:val="00BD2DA1"/>
    <w:rsid w:val="00BD2DD6"/>
    <w:rsid w:val="00BD2FD2"/>
    <w:rsid w:val="00BD3294"/>
    <w:rsid w:val="00BD340C"/>
    <w:rsid w:val="00BD340E"/>
    <w:rsid w:val="00BD35CD"/>
    <w:rsid w:val="00BD371F"/>
    <w:rsid w:val="00BD3E18"/>
    <w:rsid w:val="00BD417F"/>
    <w:rsid w:val="00BD4614"/>
    <w:rsid w:val="00BD476E"/>
    <w:rsid w:val="00BD4A35"/>
    <w:rsid w:val="00BD4D55"/>
    <w:rsid w:val="00BD51BB"/>
    <w:rsid w:val="00BD52B3"/>
    <w:rsid w:val="00BD55F8"/>
    <w:rsid w:val="00BD63F8"/>
    <w:rsid w:val="00BD6899"/>
    <w:rsid w:val="00BD77A4"/>
    <w:rsid w:val="00BD77C9"/>
    <w:rsid w:val="00BD7BDF"/>
    <w:rsid w:val="00BE00E2"/>
    <w:rsid w:val="00BE00EF"/>
    <w:rsid w:val="00BE0110"/>
    <w:rsid w:val="00BE018D"/>
    <w:rsid w:val="00BE0595"/>
    <w:rsid w:val="00BE0616"/>
    <w:rsid w:val="00BE0BA1"/>
    <w:rsid w:val="00BE1268"/>
    <w:rsid w:val="00BE128E"/>
    <w:rsid w:val="00BE1A54"/>
    <w:rsid w:val="00BE1BA4"/>
    <w:rsid w:val="00BE1D26"/>
    <w:rsid w:val="00BE1DDF"/>
    <w:rsid w:val="00BE223A"/>
    <w:rsid w:val="00BE27A7"/>
    <w:rsid w:val="00BE29A6"/>
    <w:rsid w:val="00BE2BA1"/>
    <w:rsid w:val="00BE2D13"/>
    <w:rsid w:val="00BE2DF1"/>
    <w:rsid w:val="00BE2FD7"/>
    <w:rsid w:val="00BE3145"/>
    <w:rsid w:val="00BE31D9"/>
    <w:rsid w:val="00BE3309"/>
    <w:rsid w:val="00BE365F"/>
    <w:rsid w:val="00BE3B16"/>
    <w:rsid w:val="00BE48C3"/>
    <w:rsid w:val="00BE4F1E"/>
    <w:rsid w:val="00BE515F"/>
    <w:rsid w:val="00BE548B"/>
    <w:rsid w:val="00BE57F2"/>
    <w:rsid w:val="00BE588E"/>
    <w:rsid w:val="00BE6289"/>
    <w:rsid w:val="00BE6AEB"/>
    <w:rsid w:val="00BE6E9D"/>
    <w:rsid w:val="00BE771F"/>
    <w:rsid w:val="00BE7C5A"/>
    <w:rsid w:val="00BF002E"/>
    <w:rsid w:val="00BF003C"/>
    <w:rsid w:val="00BF0253"/>
    <w:rsid w:val="00BF05E9"/>
    <w:rsid w:val="00BF1456"/>
    <w:rsid w:val="00BF1948"/>
    <w:rsid w:val="00BF1C4E"/>
    <w:rsid w:val="00BF1DAB"/>
    <w:rsid w:val="00BF1F25"/>
    <w:rsid w:val="00BF2335"/>
    <w:rsid w:val="00BF26F7"/>
    <w:rsid w:val="00BF31CD"/>
    <w:rsid w:val="00BF3350"/>
    <w:rsid w:val="00BF36F1"/>
    <w:rsid w:val="00BF380F"/>
    <w:rsid w:val="00BF3964"/>
    <w:rsid w:val="00BF4140"/>
    <w:rsid w:val="00BF492D"/>
    <w:rsid w:val="00BF4ABA"/>
    <w:rsid w:val="00BF4BF9"/>
    <w:rsid w:val="00BF4C63"/>
    <w:rsid w:val="00BF5274"/>
    <w:rsid w:val="00BF5418"/>
    <w:rsid w:val="00BF5A28"/>
    <w:rsid w:val="00BF5A41"/>
    <w:rsid w:val="00BF620E"/>
    <w:rsid w:val="00BF6ADE"/>
    <w:rsid w:val="00BF70DB"/>
    <w:rsid w:val="00BF79B6"/>
    <w:rsid w:val="00BF79ED"/>
    <w:rsid w:val="00BF7C58"/>
    <w:rsid w:val="00BF7F0B"/>
    <w:rsid w:val="00C003B3"/>
    <w:rsid w:val="00C00429"/>
    <w:rsid w:val="00C005CE"/>
    <w:rsid w:val="00C00F71"/>
    <w:rsid w:val="00C010C2"/>
    <w:rsid w:val="00C014A0"/>
    <w:rsid w:val="00C014B0"/>
    <w:rsid w:val="00C01A1D"/>
    <w:rsid w:val="00C01C76"/>
    <w:rsid w:val="00C01D1C"/>
    <w:rsid w:val="00C01E45"/>
    <w:rsid w:val="00C022D9"/>
    <w:rsid w:val="00C02886"/>
    <w:rsid w:val="00C029BA"/>
    <w:rsid w:val="00C02C4F"/>
    <w:rsid w:val="00C02D32"/>
    <w:rsid w:val="00C03417"/>
    <w:rsid w:val="00C039BF"/>
    <w:rsid w:val="00C0412C"/>
    <w:rsid w:val="00C0446A"/>
    <w:rsid w:val="00C04B73"/>
    <w:rsid w:val="00C04BB7"/>
    <w:rsid w:val="00C04C2F"/>
    <w:rsid w:val="00C0505C"/>
    <w:rsid w:val="00C05151"/>
    <w:rsid w:val="00C057AB"/>
    <w:rsid w:val="00C058D3"/>
    <w:rsid w:val="00C05FAE"/>
    <w:rsid w:val="00C062CC"/>
    <w:rsid w:val="00C063B6"/>
    <w:rsid w:val="00C06683"/>
    <w:rsid w:val="00C068CC"/>
    <w:rsid w:val="00C068EF"/>
    <w:rsid w:val="00C06B60"/>
    <w:rsid w:val="00C06DF9"/>
    <w:rsid w:val="00C06F64"/>
    <w:rsid w:val="00C071EB"/>
    <w:rsid w:val="00C072D1"/>
    <w:rsid w:val="00C072D6"/>
    <w:rsid w:val="00C07400"/>
    <w:rsid w:val="00C07AB0"/>
    <w:rsid w:val="00C07BBE"/>
    <w:rsid w:val="00C100DD"/>
    <w:rsid w:val="00C10315"/>
    <w:rsid w:val="00C10382"/>
    <w:rsid w:val="00C108D9"/>
    <w:rsid w:val="00C10B26"/>
    <w:rsid w:val="00C10CBC"/>
    <w:rsid w:val="00C11005"/>
    <w:rsid w:val="00C112DF"/>
    <w:rsid w:val="00C114F6"/>
    <w:rsid w:val="00C11658"/>
    <w:rsid w:val="00C116BF"/>
    <w:rsid w:val="00C118AE"/>
    <w:rsid w:val="00C11D26"/>
    <w:rsid w:val="00C11DE9"/>
    <w:rsid w:val="00C11FE8"/>
    <w:rsid w:val="00C122A7"/>
    <w:rsid w:val="00C12BEC"/>
    <w:rsid w:val="00C132B7"/>
    <w:rsid w:val="00C13659"/>
    <w:rsid w:val="00C13726"/>
    <w:rsid w:val="00C13838"/>
    <w:rsid w:val="00C13850"/>
    <w:rsid w:val="00C13A50"/>
    <w:rsid w:val="00C13A79"/>
    <w:rsid w:val="00C13A98"/>
    <w:rsid w:val="00C13E30"/>
    <w:rsid w:val="00C143C7"/>
    <w:rsid w:val="00C14554"/>
    <w:rsid w:val="00C146F3"/>
    <w:rsid w:val="00C148DF"/>
    <w:rsid w:val="00C1491D"/>
    <w:rsid w:val="00C14931"/>
    <w:rsid w:val="00C14AB9"/>
    <w:rsid w:val="00C14CA6"/>
    <w:rsid w:val="00C15228"/>
    <w:rsid w:val="00C1535C"/>
    <w:rsid w:val="00C156E7"/>
    <w:rsid w:val="00C15769"/>
    <w:rsid w:val="00C15BB0"/>
    <w:rsid w:val="00C15CD2"/>
    <w:rsid w:val="00C15D19"/>
    <w:rsid w:val="00C160F9"/>
    <w:rsid w:val="00C16185"/>
    <w:rsid w:val="00C16695"/>
    <w:rsid w:val="00C1669D"/>
    <w:rsid w:val="00C16AD2"/>
    <w:rsid w:val="00C16E98"/>
    <w:rsid w:val="00C16F19"/>
    <w:rsid w:val="00C17309"/>
    <w:rsid w:val="00C203A6"/>
    <w:rsid w:val="00C20714"/>
    <w:rsid w:val="00C2074C"/>
    <w:rsid w:val="00C208A4"/>
    <w:rsid w:val="00C21209"/>
    <w:rsid w:val="00C2151C"/>
    <w:rsid w:val="00C216CA"/>
    <w:rsid w:val="00C21924"/>
    <w:rsid w:val="00C21DCA"/>
    <w:rsid w:val="00C21E75"/>
    <w:rsid w:val="00C21E97"/>
    <w:rsid w:val="00C21F30"/>
    <w:rsid w:val="00C220BE"/>
    <w:rsid w:val="00C223FD"/>
    <w:rsid w:val="00C226A3"/>
    <w:rsid w:val="00C228D7"/>
    <w:rsid w:val="00C22AD5"/>
    <w:rsid w:val="00C22E0C"/>
    <w:rsid w:val="00C2303F"/>
    <w:rsid w:val="00C23077"/>
    <w:rsid w:val="00C232D3"/>
    <w:rsid w:val="00C2338E"/>
    <w:rsid w:val="00C236DE"/>
    <w:rsid w:val="00C23B95"/>
    <w:rsid w:val="00C23C7D"/>
    <w:rsid w:val="00C23F40"/>
    <w:rsid w:val="00C24FBE"/>
    <w:rsid w:val="00C250A8"/>
    <w:rsid w:val="00C2527E"/>
    <w:rsid w:val="00C256C9"/>
    <w:rsid w:val="00C259B7"/>
    <w:rsid w:val="00C25B9F"/>
    <w:rsid w:val="00C25E33"/>
    <w:rsid w:val="00C26125"/>
    <w:rsid w:val="00C2627A"/>
    <w:rsid w:val="00C267AF"/>
    <w:rsid w:val="00C26A76"/>
    <w:rsid w:val="00C26CE5"/>
    <w:rsid w:val="00C26EB4"/>
    <w:rsid w:val="00C26F0E"/>
    <w:rsid w:val="00C26FA4"/>
    <w:rsid w:val="00C272E1"/>
    <w:rsid w:val="00C275FE"/>
    <w:rsid w:val="00C27783"/>
    <w:rsid w:val="00C27843"/>
    <w:rsid w:val="00C300AA"/>
    <w:rsid w:val="00C30868"/>
    <w:rsid w:val="00C30A3A"/>
    <w:rsid w:val="00C31196"/>
    <w:rsid w:val="00C31266"/>
    <w:rsid w:val="00C3158D"/>
    <w:rsid w:val="00C3180A"/>
    <w:rsid w:val="00C31920"/>
    <w:rsid w:val="00C31A8B"/>
    <w:rsid w:val="00C321E0"/>
    <w:rsid w:val="00C32364"/>
    <w:rsid w:val="00C32624"/>
    <w:rsid w:val="00C32AE1"/>
    <w:rsid w:val="00C32B6C"/>
    <w:rsid w:val="00C32C50"/>
    <w:rsid w:val="00C334A2"/>
    <w:rsid w:val="00C33686"/>
    <w:rsid w:val="00C3395A"/>
    <w:rsid w:val="00C33A5C"/>
    <w:rsid w:val="00C33A6D"/>
    <w:rsid w:val="00C33B59"/>
    <w:rsid w:val="00C33BC4"/>
    <w:rsid w:val="00C33C39"/>
    <w:rsid w:val="00C33EE1"/>
    <w:rsid w:val="00C340D9"/>
    <w:rsid w:val="00C34193"/>
    <w:rsid w:val="00C343A6"/>
    <w:rsid w:val="00C3467F"/>
    <w:rsid w:val="00C347A6"/>
    <w:rsid w:val="00C3486C"/>
    <w:rsid w:val="00C348A3"/>
    <w:rsid w:val="00C34967"/>
    <w:rsid w:val="00C34D4C"/>
    <w:rsid w:val="00C34FEB"/>
    <w:rsid w:val="00C35DD5"/>
    <w:rsid w:val="00C36470"/>
    <w:rsid w:val="00C36493"/>
    <w:rsid w:val="00C3674D"/>
    <w:rsid w:val="00C36BF8"/>
    <w:rsid w:val="00C376DE"/>
    <w:rsid w:val="00C37719"/>
    <w:rsid w:val="00C3798A"/>
    <w:rsid w:val="00C37AC0"/>
    <w:rsid w:val="00C37B6F"/>
    <w:rsid w:val="00C37EDD"/>
    <w:rsid w:val="00C40024"/>
    <w:rsid w:val="00C4022B"/>
    <w:rsid w:val="00C40249"/>
    <w:rsid w:val="00C4042D"/>
    <w:rsid w:val="00C4061B"/>
    <w:rsid w:val="00C4063A"/>
    <w:rsid w:val="00C40BD4"/>
    <w:rsid w:val="00C4120E"/>
    <w:rsid w:val="00C414B6"/>
    <w:rsid w:val="00C41744"/>
    <w:rsid w:val="00C4184D"/>
    <w:rsid w:val="00C41CCF"/>
    <w:rsid w:val="00C41D1A"/>
    <w:rsid w:val="00C42528"/>
    <w:rsid w:val="00C42CC2"/>
    <w:rsid w:val="00C42DB9"/>
    <w:rsid w:val="00C42ED9"/>
    <w:rsid w:val="00C435E3"/>
    <w:rsid w:val="00C4370D"/>
    <w:rsid w:val="00C43D83"/>
    <w:rsid w:val="00C43E5E"/>
    <w:rsid w:val="00C43FD3"/>
    <w:rsid w:val="00C440B0"/>
    <w:rsid w:val="00C44532"/>
    <w:rsid w:val="00C44601"/>
    <w:rsid w:val="00C44629"/>
    <w:rsid w:val="00C4476F"/>
    <w:rsid w:val="00C4493F"/>
    <w:rsid w:val="00C44974"/>
    <w:rsid w:val="00C44D25"/>
    <w:rsid w:val="00C44D94"/>
    <w:rsid w:val="00C44F35"/>
    <w:rsid w:val="00C45431"/>
    <w:rsid w:val="00C4555C"/>
    <w:rsid w:val="00C45A0E"/>
    <w:rsid w:val="00C460F0"/>
    <w:rsid w:val="00C46192"/>
    <w:rsid w:val="00C46252"/>
    <w:rsid w:val="00C46261"/>
    <w:rsid w:val="00C4683E"/>
    <w:rsid w:val="00C46E2B"/>
    <w:rsid w:val="00C46F0C"/>
    <w:rsid w:val="00C46F28"/>
    <w:rsid w:val="00C46F42"/>
    <w:rsid w:val="00C47220"/>
    <w:rsid w:val="00C47506"/>
    <w:rsid w:val="00C47CC5"/>
    <w:rsid w:val="00C47D41"/>
    <w:rsid w:val="00C47F98"/>
    <w:rsid w:val="00C505B7"/>
    <w:rsid w:val="00C509DA"/>
    <w:rsid w:val="00C51249"/>
    <w:rsid w:val="00C516A8"/>
    <w:rsid w:val="00C51842"/>
    <w:rsid w:val="00C51B26"/>
    <w:rsid w:val="00C51ED1"/>
    <w:rsid w:val="00C52233"/>
    <w:rsid w:val="00C5227A"/>
    <w:rsid w:val="00C523EE"/>
    <w:rsid w:val="00C52586"/>
    <w:rsid w:val="00C5278A"/>
    <w:rsid w:val="00C5294E"/>
    <w:rsid w:val="00C52BAE"/>
    <w:rsid w:val="00C52CFA"/>
    <w:rsid w:val="00C52DFB"/>
    <w:rsid w:val="00C5356F"/>
    <w:rsid w:val="00C5362D"/>
    <w:rsid w:val="00C536C6"/>
    <w:rsid w:val="00C540E5"/>
    <w:rsid w:val="00C54256"/>
    <w:rsid w:val="00C544C8"/>
    <w:rsid w:val="00C545F5"/>
    <w:rsid w:val="00C547BB"/>
    <w:rsid w:val="00C54E80"/>
    <w:rsid w:val="00C55683"/>
    <w:rsid w:val="00C557E0"/>
    <w:rsid w:val="00C55AF4"/>
    <w:rsid w:val="00C5606E"/>
    <w:rsid w:val="00C56A82"/>
    <w:rsid w:val="00C570C0"/>
    <w:rsid w:val="00C57125"/>
    <w:rsid w:val="00C57818"/>
    <w:rsid w:val="00C5788E"/>
    <w:rsid w:val="00C578AB"/>
    <w:rsid w:val="00C57DC3"/>
    <w:rsid w:val="00C6064B"/>
    <w:rsid w:val="00C607E2"/>
    <w:rsid w:val="00C6116C"/>
    <w:rsid w:val="00C61426"/>
    <w:rsid w:val="00C61695"/>
    <w:rsid w:val="00C61DE7"/>
    <w:rsid w:val="00C6231F"/>
    <w:rsid w:val="00C629E3"/>
    <w:rsid w:val="00C63093"/>
    <w:rsid w:val="00C632F8"/>
    <w:rsid w:val="00C6334B"/>
    <w:rsid w:val="00C633EA"/>
    <w:rsid w:val="00C634D7"/>
    <w:rsid w:val="00C63522"/>
    <w:rsid w:val="00C63841"/>
    <w:rsid w:val="00C63905"/>
    <w:rsid w:val="00C63A26"/>
    <w:rsid w:val="00C63CE6"/>
    <w:rsid w:val="00C64033"/>
    <w:rsid w:val="00C6419A"/>
    <w:rsid w:val="00C64633"/>
    <w:rsid w:val="00C64957"/>
    <w:rsid w:val="00C6510B"/>
    <w:rsid w:val="00C65360"/>
    <w:rsid w:val="00C65A53"/>
    <w:rsid w:val="00C65B10"/>
    <w:rsid w:val="00C65BB2"/>
    <w:rsid w:val="00C66048"/>
    <w:rsid w:val="00C66262"/>
    <w:rsid w:val="00C662EA"/>
    <w:rsid w:val="00C66C2E"/>
    <w:rsid w:val="00C66D18"/>
    <w:rsid w:val="00C67583"/>
    <w:rsid w:val="00C675D9"/>
    <w:rsid w:val="00C67659"/>
    <w:rsid w:val="00C67C59"/>
    <w:rsid w:val="00C67CF9"/>
    <w:rsid w:val="00C70643"/>
    <w:rsid w:val="00C708D7"/>
    <w:rsid w:val="00C70FD3"/>
    <w:rsid w:val="00C71198"/>
    <w:rsid w:val="00C71A2D"/>
    <w:rsid w:val="00C71AD1"/>
    <w:rsid w:val="00C71C66"/>
    <w:rsid w:val="00C71F69"/>
    <w:rsid w:val="00C728F9"/>
    <w:rsid w:val="00C72A55"/>
    <w:rsid w:val="00C72EAD"/>
    <w:rsid w:val="00C73480"/>
    <w:rsid w:val="00C734DD"/>
    <w:rsid w:val="00C73B54"/>
    <w:rsid w:val="00C73D00"/>
    <w:rsid w:val="00C741F0"/>
    <w:rsid w:val="00C743D5"/>
    <w:rsid w:val="00C74595"/>
    <w:rsid w:val="00C74774"/>
    <w:rsid w:val="00C74DE9"/>
    <w:rsid w:val="00C74E47"/>
    <w:rsid w:val="00C75004"/>
    <w:rsid w:val="00C756F2"/>
    <w:rsid w:val="00C7574F"/>
    <w:rsid w:val="00C75977"/>
    <w:rsid w:val="00C75B96"/>
    <w:rsid w:val="00C762B6"/>
    <w:rsid w:val="00C76365"/>
    <w:rsid w:val="00C769A2"/>
    <w:rsid w:val="00C76B7D"/>
    <w:rsid w:val="00C76CDB"/>
    <w:rsid w:val="00C76D25"/>
    <w:rsid w:val="00C77826"/>
    <w:rsid w:val="00C80169"/>
    <w:rsid w:val="00C80647"/>
    <w:rsid w:val="00C80C0D"/>
    <w:rsid w:val="00C816AB"/>
    <w:rsid w:val="00C816D1"/>
    <w:rsid w:val="00C818F2"/>
    <w:rsid w:val="00C81923"/>
    <w:rsid w:val="00C81C77"/>
    <w:rsid w:val="00C81F32"/>
    <w:rsid w:val="00C8208A"/>
    <w:rsid w:val="00C82357"/>
    <w:rsid w:val="00C824B1"/>
    <w:rsid w:val="00C82712"/>
    <w:rsid w:val="00C827B6"/>
    <w:rsid w:val="00C82918"/>
    <w:rsid w:val="00C82D64"/>
    <w:rsid w:val="00C82E43"/>
    <w:rsid w:val="00C82EE6"/>
    <w:rsid w:val="00C830FE"/>
    <w:rsid w:val="00C83B3D"/>
    <w:rsid w:val="00C83DED"/>
    <w:rsid w:val="00C83F58"/>
    <w:rsid w:val="00C83FDF"/>
    <w:rsid w:val="00C840E2"/>
    <w:rsid w:val="00C84A2F"/>
    <w:rsid w:val="00C84D70"/>
    <w:rsid w:val="00C84E44"/>
    <w:rsid w:val="00C851CA"/>
    <w:rsid w:val="00C85982"/>
    <w:rsid w:val="00C867AD"/>
    <w:rsid w:val="00C86B7D"/>
    <w:rsid w:val="00C86ED6"/>
    <w:rsid w:val="00C870EA"/>
    <w:rsid w:val="00C870FE"/>
    <w:rsid w:val="00C877A5"/>
    <w:rsid w:val="00C87856"/>
    <w:rsid w:val="00C87E6C"/>
    <w:rsid w:val="00C900AB"/>
    <w:rsid w:val="00C904DD"/>
    <w:rsid w:val="00C90794"/>
    <w:rsid w:val="00C9139C"/>
    <w:rsid w:val="00C91610"/>
    <w:rsid w:val="00C91828"/>
    <w:rsid w:val="00C91A1D"/>
    <w:rsid w:val="00C9208E"/>
    <w:rsid w:val="00C92128"/>
    <w:rsid w:val="00C92297"/>
    <w:rsid w:val="00C92362"/>
    <w:rsid w:val="00C927C1"/>
    <w:rsid w:val="00C92A4E"/>
    <w:rsid w:val="00C9314A"/>
    <w:rsid w:val="00C932FD"/>
    <w:rsid w:val="00C93441"/>
    <w:rsid w:val="00C93634"/>
    <w:rsid w:val="00C93AC9"/>
    <w:rsid w:val="00C93CC7"/>
    <w:rsid w:val="00C940A1"/>
    <w:rsid w:val="00C942BC"/>
    <w:rsid w:val="00C94580"/>
    <w:rsid w:val="00C94BE6"/>
    <w:rsid w:val="00C94D17"/>
    <w:rsid w:val="00C9572D"/>
    <w:rsid w:val="00C960B9"/>
    <w:rsid w:val="00C960EE"/>
    <w:rsid w:val="00C9634C"/>
    <w:rsid w:val="00C96352"/>
    <w:rsid w:val="00C96414"/>
    <w:rsid w:val="00C96563"/>
    <w:rsid w:val="00C966E3"/>
    <w:rsid w:val="00C96788"/>
    <w:rsid w:val="00C96882"/>
    <w:rsid w:val="00C96AD1"/>
    <w:rsid w:val="00C96B23"/>
    <w:rsid w:val="00C97153"/>
    <w:rsid w:val="00C972E7"/>
    <w:rsid w:val="00C97C71"/>
    <w:rsid w:val="00C97F67"/>
    <w:rsid w:val="00CA0304"/>
    <w:rsid w:val="00CA03A1"/>
    <w:rsid w:val="00CA0A49"/>
    <w:rsid w:val="00CA0A5A"/>
    <w:rsid w:val="00CA0E0D"/>
    <w:rsid w:val="00CA0E0F"/>
    <w:rsid w:val="00CA15A7"/>
    <w:rsid w:val="00CA1606"/>
    <w:rsid w:val="00CA1648"/>
    <w:rsid w:val="00CA1BD6"/>
    <w:rsid w:val="00CA2398"/>
    <w:rsid w:val="00CA264E"/>
    <w:rsid w:val="00CA275B"/>
    <w:rsid w:val="00CA31AA"/>
    <w:rsid w:val="00CA3B1C"/>
    <w:rsid w:val="00CA3C45"/>
    <w:rsid w:val="00CA3D9F"/>
    <w:rsid w:val="00CA40BA"/>
    <w:rsid w:val="00CA498C"/>
    <w:rsid w:val="00CA4A26"/>
    <w:rsid w:val="00CA4D81"/>
    <w:rsid w:val="00CA4F29"/>
    <w:rsid w:val="00CA5167"/>
    <w:rsid w:val="00CA534C"/>
    <w:rsid w:val="00CA560A"/>
    <w:rsid w:val="00CA5AF6"/>
    <w:rsid w:val="00CA5D16"/>
    <w:rsid w:val="00CA5DC2"/>
    <w:rsid w:val="00CA5F7F"/>
    <w:rsid w:val="00CA6179"/>
    <w:rsid w:val="00CA63E6"/>
    <w:rsid w:val="00CA661A"/>
    <w:rsid w:val="00CA6914"/>
    <w:rsid w:val="00CA6F39"/>
    <w:rsid w:val="00CA6FC6"/>
    <w:rsid w:val="00CA704A"/>
    <w:rsid w:val="00CA7313"/>
    <w:rsid w:val="00CA75EC"/>
    <w:rsid w:val="00CA7D18"/>
    <w:rsid w:val="00CA7E24"/>
    <w:rsid w:val="00CB029F"/>
    <w:rsid w:val="00CB05D1"/>
    <w:rsid w:val="00CB0656"/>
    <w:rsid w:val="00CB067F"/>
    <w:rsid w:val="00CB07A1"/>
    <w:rsid w:val="00CB0833"/>
    <w:rsid w:val="00CB0A44"/>
    <w:rsid w:val="00CB0C7D"/>
    <w:rsid w:val="00CB1186"/>
    <w:rsid w:val="00CB1284"/>
    <w:rsid w:val="00CB16A4"/>
    <w:rsid w:val="00CB1B15"/>
    <w:rsid w:val="00CB1B70"/>
    <w:rsid w:val="00CB1C25"/>
    <w:rsid w:val="00CB1EAC"/>
    <w:rsid w:val="00CB1F9E"/>
    <w:rsid w:val="00CB222D"/>
    <w:rsid w:val="00CB23A6"/>
    <w:rsid w:val="00CB24E1"/>
    <w:rsid w:val="00CB2A9E"/>
    <w:rsid w:val="00CB2ABD"/>
    <w:rsid w:val="00CB2EB6"/>
    <w:rsid w:val="00CB2FDA"/>
    <w:rsid w:val="00CB3226"/>
    <w:rsid w:val="00CB32B8"/>
    <w:rsid w:val="00CB375F"/>
    <w:rsid w:val="00CB3C74"/>
    <w:rsid w:val="00CB3DA5"/>
    <w:rsid w:val="00CB4316"/>
    <w:rsid w:val="00CB4683"/>
    <w:rsid w:val="00CB4DD1"/>
    <w:rsid w:val="00CB4E23"/>
    <w:rsid w:val="00CB56EF"/>
    <w:rsid w:val="00CB6044"/>
    <w:rsid w:val="00CB6169"/>
    <w:rsid w:val="00CB618B"/>
    <w:rsid w:val="00CB61E0"/>
    <w:rsid w:val="00CB63CA"/>
    <w:rsid w:val="00CB69F2"/>
    <w:rsid w:val="00CB6B7C"/>
    <w:rsid w:val="00CB6F0D"/>
    <w:rsid w:val="00CB6FA3"/>
    <w:rsid w:val="00CB72A9"/>
    <w:rsid w:val="00CB7ACE"/>
    <w:rsid w:val="00CB7BA5"/>
    <w:rsid w:val="00CB7C29"/>
    <w:rsid w:val="00CC0558"/>
    <w:rsid w:val="00CC0877"/>
    <w:rsid w:val="00CC0B21"/>
    <w:rsid w:val="00CC10F0"/>
    <w:rsid w:val="00CC1366"/>
    <w:rsid w:val="00CC18FB"/>
    <w:rsid w:val="00CC1A79"/>
    <w:rsid w:val="00CC1B4E"/>
    <w:rsid w:val="00CC1E84"/>
    <w:rsid w:val="00CC1EC2"/>
    <w:rsid w:val="00CC21F0"/>
    <w:rsid w:val="00CC22FE"/>
    <w:rsid w:val="00CC276F"/>
    <w:rsid w:val="00CC2A44"/>
    <w:rsid w:val="00CC2AE5"/>
    <w:rsid w:val="00CC2C90"/>
    <w:rsid w:val="00CC2E44"/>
    <w:rsid w:val="00CC332A"/>
    <w:rsid w:val="00CC336B"/>
    <w:rsid w:val="00CC33D2"/>
    <w:rsid w:val="00CC3966"/>
    <w:rsid w:val="00CC3B0F"/>
    <w:rsid w:val="00CC3EAD"/>
    <w:rsid w:val="00CC41CB"/>
    <w:rsid w:val="00CC41CF"/>
    <w:rsid w:val="00CC441A"/>
    <w:rsid w:val="00CC4643"/>
    <w:rsid w:val="00CC46C1"/>
    <w:rsid w:val="00CC4B1E"/>
    <w:rsid w:val="00CC4CAC"/>
    <w:rsid w:val="00CC4CBF"/>
    <w:rsid w:val="00CC510D"/>
    <w:rsid w:val="00CC5149"/>
    <w:rsid w:val="00CC51AC"/>
    <w:rsid w:val="00CC51D1"/>
    <w:rsid w:val="00CC54EF"/>
    <w:rsid w:val="00CC65D9"/>
    <w:rsid w:val="00CC695F"/>
    <w:rsid w:val="00CC6965"/>
    <w:rsid w:val="00CC6D47"/>
    <w:rsid w:val="00CC6D65"/>
    <w:rsid w:val="00CC71CA"/>
    <w:rsid w:val="00CC7740"/>
    <w:rsid w:val="00CC78BB"/>
    <w:rsid w:val="00CD01E0"/>
    <w:rsid w:val="00CD0455"/>
    <w:rsid w:val="00CD05A1"/>
    <w:rsid w:val="00CD0810"/>
    <w:rsid w:val="00CD0DDE"/>
    <w:rsid w:val="00CD0EDB"/>
    <w:rsid w:val="00CD12C8"/>
    <w:rsid w:val="00CD151E"/>
    <w:rsid w:val="00CD1683"/>
    <w:rsid w:val="00CD1EC8"/>
    <w:rsid w:val="00CD2114"/>
    <w:rsid w:val="00CD2177"/>
    <w:rsid w:val="00CD2601"/>
    <w:rsid w:val="00CD29ED"/>
    <w:rsid w:val="00CD2BE7"/>
    <w:rsid w:val="00CD2C42"/>
    <w:rsid w:val="00CD3059"/>
    <w:rsid w:val="00CD32FF"/>
    <w:rsid w:val="00CD332E"/>
    <w:rsid w:val="00CD33E7"/>
    <w:rsid w:val="00CD37BF"/>
    <w:rsid w:val="00CD38FF"/>
    <w:rsid w:val="00CD3BD5"/>
    <w:rsid w:val="00CD3CA1"/>
    <w:rsid w:val="00CD3D0C"/>
    <w:rsid w:val="00CD3D79"/>
    <w:rsid w:val="00CD3E59"/>
    <w:rsid w:val="00CD3F94"/>
    <w:rsid w:val="00CD40FB"/>
    <w:rsid w:val="00CD4279"/>
    <w:rsid w:val="00CD4A28"/>
    <w:rsid w:val="00CD4A49"/>
    <w:rsid w:val="00CD4F6A"/>
    <w:rsid w:val="00CD54F1"/>
    <w:rsid w:val="00CD56F9"/>
    <w:rsid w:val="00CD5DEE"/>
    <w:rsid w:val="00CD5DF7"/>
    <w:rsid w:val="00CD5FF4"/>
    <w:rsid w:val="00CD63C9"/>
    <w:rsid w:val="00CD6462"/>
    <w:rsid w:val="00CD64C1"/>
    <w:rsid w:val="00CD66AD"/>
    <w:rsid w:val="00CD67B6"/>
    <w:rsid w:val="00CD6D34"/>
    <w:rsid w:val="00CD6DBE"/>
    <w:rsid w:val="00CD6F13"/>
    <w:rsid w:val="00CD6FAE"/>
    <w:rsid w:val="00CD728C"/>
    <w:rsid w:val="00CD72C4"/>
    <w:rsid w:val="00CD756B"/>
    <w:rsid w:val="00CE00D6"/>
    <w:rsid w:val="00CE0190"/>
    <w:rsid w:val="00CE03A8"/>
    <w:rsid w:val="00CE0904"/>
    <w:rsid w:val="00CE0DB7"/>
    <w:rsid w:val="00CE0DF4"/>
    <w:rsid w:val="00CE0F76"/>
    <w:rsid w:val="00CE1AF9"/>
    <w:rsid w:val="00CE2288"/>
    <w:rsid w:val="00CE2305"/>
    <w:rsid w:val="00CE271E"/>
    <w:rsid w:val="00CE2859"/>
    <w:rsid w:val="00CE2C9A"/>
    <w:rsid w:val="00CE32F2"/>
    <w:rsid w:val="00CE33D0"/>
    <w:rsid w:val="00CE39E1"/>
    <w:rsid w:val="00CE3F0B"/>
    <w:rsid w:val="00CE42DC"/>
    <w:rsid w:val="00CE4533"/>
    <w:rsid w:val="00CE548A"/>
    <w:rsid w:val="00CE59D5"/>
    <w:rsid w:val="00CE5BC0"/>
    <w:rsid w:val="00CE633F"/>
    <w:rsid w:val="00CE67E6"/>
    <w:rsid w:val="00CE6C24"/>
    <w:rsid w:val="00CE6D36"/>
    <w:rsid w:val="00CE6FCD"/>
    <w:rsid w:val="00CE6FD6"/>
    <w:rsid w:val="00CE7A09"/>
    <w:rsid w:val="00CE7AB2"/>
    <w:rsid w:val="00CE7B26"/>
    <w:rsid w:val="00CE7C73"/>
    <w:rsid w:val="00CF0705"/>
    <w:rsid w:val="00CF0725"/>
    <w:rsid w:val="00CF07BA"/>
    <w:rsid w:val="00CF0A03"/>
    <w:rsid w:val="00CF0C4A"/>
    <w:rsid w:val="00CF0C7E"/>
    <w:rsid w:val="00CF11D3"/>
    <w:rsid w:val="00CF1577"/>
    <w:rsid w:val="00CF1675"/>
    <w:rsid w:val="00CF1B33"/>
    <w:rsid w:val="00CF1CB1"/>
    <w:rsid w:val="00CF1D8C"/>
    <w:rsid w:val="00CF1F0A"/>
    <w:rsid w:val="00CF224C"/>
    <w:rsid w:val="00CF2C87"/>
    <w:rsid w:val="00CF3206"/>
    <w:rsid w:val="00CF3791"/>
    <w:rsid w:val="00CF3984"/>
    <w:rsid w:val="00CF3A66"/>
    <w:rsid w:val="00CF3CA4"/>
    <w:rsid w:val="00CF3FD1"/>
    <w:rsid w:val="00CF3FE3"/>
    <w:rsid w:val="00CF4168"/>
    <w:rsid w:val="00CF43E4"/>
    <w:rsid w:val="00CF477C"/>
    <w:rsid w:val="00CF4BA9"/>
    <w:rsid w:val="00CF4C98"/>
    <w:rsid w:val="00CF543F"/>
    <w:rsid w:val="00CF558B"/>
    <w:rsid w:val="00CF5640"/>
    <w:rsid w:val="00CF5944"/>
    <w:rsid w:val="00CF5C43"/>
    <w:rsid w:val="00CF6836"/>
    <w:rsid w:val="00CF6B77"/>
    <w:rsid w:val="00CF6C25"/>
    <w:rsid w:val="00CF6E95"/>
    <w:rsid w:val="00CF7541"/>
    <w:rsid w:val="00CF7717"/>
    <w:rsid w:val="00CF77B1"/>
    <w:rsid w:val="00CF7B90"/>
    <w:rsid w:val="00CF7C2B"/>
    <w:rsid w:val="00CF7C62"/>
    <w:rsid w:val="00CF7D50"/>
    <w:rsid w:val="00D000D0"/>
    <w:rsid w:val="00D00224"/>
    <w:rsid w:val="00D002CA"/>
    <w:rsid w:val="00D00450"/>
    <w:rsid w:val="00D00964"/>
    <w:rsid w:val="00D00D6A"/>
    <w:rsid w:val="00D00D7F"/>
    <w:rsid w:val="00D00ECD"/>
    <w:rsid w:val="00D00EF5"/>
    <w:rsid w:val="00D010A2"/>
    <w:rsid w:val="00D013A9"/>
    <w:rsid w:val="00D01421"/>
    <w:rsid w:val="00D01644"/>
    <w:rsid w:val="00D01808"/>
    <w:rsid w:val="00D01A13"/>
    <w:rsid w:val="00D01A78"/>
    <w:rsid w:val="00D01C6B"/>
    <w:rsid w:val="00D02478"/>
    <w:rsid w:val="00D02628"/>
    <w:rsid w:val="00D02C62"/>
    <w:rsid w:val="00D03212"/>
    <w:rsid w:val="00D032E1"/>
    <w:rsid w:val="00D03676"/>
    <w:rsid w:val="00D03A9C"/>
    <w:rsid w:val="00D03BFA"/>
    <w:rsid w:val="00D04360"/>
    <w:rsid w:val="00D0442C"/>
    <w:rsid w:val="00D0472C"/>
    <w:rsid w:val="00D0497B"/>
    <w:rsid w:val="00D04B27"/>
    <w:rsid w:val="00D04C87"/>
    <w:rsid w:val="00D05592"/>
    <w:rsid w:val="00D0574A"/>
    <w:rsid w:val="00D05889"/>
    <w:rsid w:val="00D05E04"/>
    <w:rsid w:val="00D06248"/>
    <w:rsid w:val="00D06253"/>
    <w:rsid w:val="00D06415"/>
    <w:rsid w:val="00D068E8"/>
    <w:rsid w:val="00D06992"/>
    <w:rsid w:val="00D06B0F"/>
    <w:rsid w:val="00D06CAE"/>
    <w:rsid w:val="00D07169"/>
    <w:rsid w:val="00D071D4"/>
    <w:rsid w:val="00D073BC"/>
    <w:rsid w:val="00D0748F"/>
    <w:rsid w:val="00D07A38"/>
    <w:rsid w:val="00D07BCB"/>
    <w:rsid w:val="00D1065D"/>
    <w:rsid w:val="00D1080D"/>
    <w:rsid w:val="00D10914"/>
    <w:rsid w:val="00D10CF5"/>
    <w:rsid w:val="00D10F6F"/>
    <w:rsid w:val="00D110A4"/>
    <w:rsid w:val="00D11382"/>
    <w:rsid w:val="00D11825"/>
    <w:rsid w:val="00D11A24"/>
    <w:rsid w:val="00D11E50"/>
    <w:rsid w:val="00D124FB"/>
    <w:rsid w:val="00D13963"/>
    <w:rsid w:val="00D13D74"/>
    <w:rsid w:val="00D13E74"/>
    <w:rsid w:val="00D1430C"/>
    <w:rsid w:val="00D1462D"/>
    <w:rsid w:val="00D148DA"/>
    <w:rsid w:val="00D151E2"/>
    <w:rsid w:val="00D15720"/>
    <w:rsid w:val="00D157D3"/>
    <w:rsid w:val="00D15F8A"/>
    <w:rsid w:val="00D162A0"/>
    <w:rsid w:val="00D16EF5"/>
    <w:rsid w:val="00D170C1"/>
    <w:rsid w:val="00D17340"/>
    <w:rsid w:val="00D177C5"/>
    <w:rsid w:val="00D1798C"/>
    <w:rsid w:val="00D17D56"/>
    <w:rsid w:val="00D202C0"/>
    <w:rsid w:val="00D20479"/>
    <w:rsid w:val="00D207F2"/>
    <w:rsid w:val="00D20E2B"/>
    <w:rsid w:val="00D20E4E"/>
    <w:rsid w:val="00D20F7B"/>
    <w:rsid w:val="00D21F37"/>
    <w:rsid w:val="00D22030"/>
    <w:rsid w:val="00D22DC3"/>
    <w:rsid w:val="00D238B2"/>
    <w:rsid w:val="00D238FC"/>
    <w:rsid w:val="00D23DE6"/>
    <w:rsid w:val="00D24590"/>
    <w:rsid w:val="00D24D4C"/>
    <w:rsid w:val="00D24DB6"/>
    <w:rsid w:val="00D25A3B"/>
    <w:rsid w:val="00D25B58"/>
    <w:rsid w:val="00D25BFF"/>
    <w:rsid w:val="00D25FD2"/>
    <w:rsid w:val="00D26226"/>
    <w:rsid w:val="00D264E3"/>
    <w:rsid w:val="00D267AA"/>
    <w:rsid w:val="00D26A32"/>
    <w:rsid w:val="00D26BE3"/>
    <w:rsid w:val="00D26D91"/>
    <w:rsid w:val="00D26F8F"/>
    <w:rsid w:val="00D276CE"/>
    <w:rsid w:val="00D279F6"/>
    <w:rsid w:val="00D27A75"/>
    <w:rsid w:val="00D27EAD"/>
    <w:rsid w:val="00D3076A"/>
    <w:rsid w:val="00D30BDE"/>
    <w:rsid w:val="00D30DEE"/>
    <w:rsid w:val="00D318D8"/>
    <w:rsid w:val="00D31A17"/>
    <w:rsid w:val="00D31E22"/>
    <w:rsid w:val="00D3270D"/>
    <w:rsid w:val="00D32E84"/>
    <w:rsid w:val="00D3303B"/>
    <w:rsid w:val="00D331C4"/>
    <w:rsid w:val="00D338AF"/>
    <w:rsid w:val="00D33E52"/>
    <w:rsid w:val="00D33E75"/>
    <w:rsid w:val="00D34361"/>
    <w:rsid w:val="00D34478"/>
    <w:rsid w:val="00D3465B"/>
    <w:rsid w:val="00D34837"/>
    <w:rsid w:val="00D34892"/>
    <w:rsid w:val="00D3499E"/>
    <w:rsid w:val="00D34A44"/>
    <w:rsid w:val="00D34D40"/>
    <w:rsid w:val="00D35413"/>
    <w:rsid w:val="00D35545"/>
    <w:rsid w:val="00D35B07"/>
    <w:rsid w:val="00D35C77"/>
    <w:rsid w:val="00D36148"/>
    <w:rsid w:val="00D36256"/>
    <w:rsid w:val="00D36533"/>
    <w:rsid w:val="00D365E1"/>
    <w:rsid w:val="00D369BB"/>
    <w:rsid w:val="00D36C27"/>
    <w:rsid w:val="00D36CBA"/>
    <w:rsid w:val="00D377D6"/>
    <w:rsid w:val="00D37F6D"/>
    <w:rsid w:val="00D37F8F"/>
    <w:rsid w:val="00D4006C"/>
    <w:rsid w:val="00D40126"/>
    <w:rsid w:val="00D401CC"/>
    <w:rsid w:val="00D406FD"/>
    <w:rsid w:val="00D408C0"/>
    <w:rsid w:val="00D40A56"/>
    <w:rsid w:val="00D40B0E"/>
    <w:rsid w:val="00D40CC2"/>
    <w:rsid w:val="00D40D1E"/>
    <w:rsid w:val="00D40E8B"/>
    <w:rsid w:val="00D414D3"/>
    <w:rsid w:val="00D414ED"/>
    <w:rsid w:val="00D419A8"/>
    <w:rsid w:val="00D41C5A"/>
    <w:rsid w:val="00D41FCC"/>
    <w:rsid w:val="00D42244"/>
    <w:rsid w:val="00D4251F"/>
    <w:rsid w:val="00D427FF"/>
    <w:rsid w:val="00D42A08"/>
    <w:rsid w:val="00D42B84"/>
    <w:rsid w:val="00D42BE9"/>
    <w:rsid w:val="00D42C16"/>
    <w:rsid w:val="00D42C40"/>
    <w:rsid w:val="00D42E87"/>
    <w:rsid w:val="00D4305C"/>
    <w:rsid w:val="00D434CC"/>
    <w:rsid w:val="00D435F1"/>
    <w:rsid w:val="00D436AD"/>
    <w:rsid w:val="00D43AB8"/>
    <w:rsid w:val="00D43C81"/>
    <w:rsid w:val="00D442C2"/>
    <w:rsid w:val="00D443A0"/>
    <w:rsid w:val="00D445B7"/>
    <w:rsid w:val="00D44821"/>
    <w:rsid w:val="00D44B09"/>
    <w:rsid w:val="00D44D43"/>
    <w:rsid w:val="00D45135"/>
    <w:rsid w:val="00D45399"/>
    <w:rsid w:val="00D45583"/>
    <w:rsid w:val="00D4568A"/>
    <w:rsid w:val="00D45B25"/>
    <w:rsid w:val="00D45D36"/>
    <w:rsid w:val="00D46019"/>
    <w:rsid w:val="00D46150"/>
    <w:rsid w:val="00D46200"/>
    <w:rsid w:val="00D47018"/>
    <w:rsid w:val="00D470B7"/>
    <w:rsid w:val="00D47119"/>
    <w:rsid w:val="00D476FA"/>
    <w:rsid w:val="00D5042E"/>
    <w:rsid w:val="00D50580"/>
    <w:rsid w:val="00D507A1"/>
    <w:rsid w:val="00D508AD"/>
    <w:rsid w:val="00D508E8"/>
    <w:rsid w:val="00D50E8A"/>
    <w:rsid w:val="00D51149"/>
    <w:rsid w:val="00D51257"/>
    <w:rsid w:val="00D516B8"/>
    <w:rsid w:val="00D51875"/>
    <w:rsid w:val="00D51AD1"/>
    <w:rsid w:val="00D52479"/>
    <w:rsid w:val="00D524B8"/>
    <w:rsid w:val="00D525D9"/>
    <w:rsid w:val="00D52878"/>
    <w:rsid w:val="00D5287E"/>
    <w:rsid w:val="00D530C6"/>
    <w:rsid w:val="00D533C3"/>
    <w:rsid w:val="00D53419"/>
    <w:rsid w:val="00D535D9"/>
    <w:rsid w:val="00D53641"/>
    <w:rsid w:val="00D53BF9"/>
    <w:rsid w:val="00D53F4B"/>
    <w:rsid w:val="00D54113"/>
    <w:rsid w:val="00D54272"/>
    <w:rsid w:val="00D545C7"/>
    <w:rsid w:val="00D549B0"/>
    <w:rsid w:val="00D54CA5"/>
    <w:rsid w:val="00D55001"/>
    <w:rsid w:val="00D55640"/>
    <w:rsid w:val="00D557DF"/>
    <w:rsid w:val="00D55B59"/>
    <w:rsid w:val="00D55F6F"/>
    <w:rsid w:val="00D56524"/>
    <w:rsid w:val="00D5657B"/>
    <w:rsid w:val="00D5679E"/>
    <w:rsid w:val="00D56828"/>
    <w:rsid w:val="00D56AFE"/>
    <w:rsid w:val="00D56F03"/>
    <w:rsid w:val="00D5708C"/>
    <w:rsid w:val="00D57208"/>
    <w:rsid w:val="00D574E3"/>
    <w:rsid w:val="00D5751D"/>
    <w:rsid w:val="00D57A82"/>
    <w:rsid w:val="00D57B7B"/>
    <w:rsid w:val="00D57F9B"/>
    <w:rsid w:val="00D60407"/>
    <w:rsid w:val="00D60827"/>
    <w:rsid w:val="00D6082F"/>
    <w:rsid w:val="00D60AF6"/>
    <w:rsid w:val="00D60BA1"/>
    <w:rsid w:val="00D60D79"/>
    <w:rsid w:val="00D60EEF"/>
    <w:rsid w:val="00D6169F"/>
    <w:rsid w:val="00D6185F"/>
    <w:rsid w:val="00D6196C"/>
    <w:rsid w:val="00D61BE7"/>
    <w:rsid w:val="00D625AE"/>
    <w:rsid w:val="00D62A6B"/>
    <w:rsid w:val="00D62FE0"/>
    <w:rsid w:val="00D63985"/>
    <w:rsid w:val="00D63A20"/>
    <w:rsid w:val="00D63F32"/>
    <w:rsid w:val="00D64047"/>
    <w:rsid w:val="00D640EF"/>
    <w:rsid w:val="00D6443D"/>
    <w:rsid w:val="00D647DD"/>
    <w:rsid w:val="00D64810"/>
    <w:rsid w:val="00D64DD9"/>
    <w:rsid w:val="00D64EC3"/>
    <w:rsid w:val="00D65187"/>
    <w:rsid w:val="00D65CCB"/>
    <w:rsid w:val="00D65E6B"/>
    <w:rsid w:val="00D6607B"/>
    <w:rsid w:val="00D66752"/>
    <w:rsid w:val="00D66911"/>
    <w:rsid w:val="00D66BF0"/>
    <w:rsid w:val="00D66D23"/>
    <w:rsid w:val="00D66F49"/>
    <w:rsid w:val="00D66FE1"/>
    <w:rsid w:val="00D671B1"/>
    <w:rsid w:val="00D671B8"/>
    <w:rsid w:val="00D67362"/>
    <w:rsid w:val="00D675CA"/>
    <w:rsid w:val="00D675DD"/>
    <w:rsid w:val="00D67815"/>
    <w:rsid w:val="00D6784E"/>
    <w:rsid w:val="00D678E0"/>
    <w:rsid w:val="00D67B1D"/>
    <w:rsid w:val="00D67CE1"/>
    <w:rsid w:val="00D67D34"/>
    <w:rsid w:val="00D7057F"/>
    <w:rsid w:val="00D705B3"/>
    <w:rsid w:val="00D707C5"/>
    <w:rsid w:val="00D7131B"/>
    <w:rsid w:val="00D717D8"/>
    <w:rsid w:val="00D719EB"/>
    <w:rsid w:val="00D71C7D"/>
    <w:rsid w:val="00D71DE5"/>
    <w:rsid w:val="00D72204"/>
    <w:rsid w:val="00D7242C"/>
    <w:rsid w:val="00D72435"/>
    <w:rsid w:val="00D72799"/>
    <w:rsid w:val="00D72EAC"/>
    <w:rsid w:val="00D7331A"/>
    <w:rsid w:val="00D7341C"/>
    <w:rsid w:val="00D73BBC"/>
    <w:rsid w:val="00D73C00"/>
    <w:rsid w:val="00D74123"/>
    <w:rsid w:val="00D74DBB"/>
    <w:rsid w:val="00D74F52"/>
    <w:rsid w:val="00D7518B"/>
    <w:rsid w:val="00D759A3"/>
    <w:rsid w:val="00D76335"/>
    <w:rsid w:val="00D7661C"/>
    <w:rsid w:val="00D766D6"/>
    <w:rsid w:val="00D76712"/>
    <w:rsid w:val="00D7686B"/>
    <w:rsid w:val="00D76989"/>
    <w:rsid w:val="00D76B33"/>
    <w:rsid w:val="00D76D70"/>
    <w:rsid w:val="00D76EBA"/>
    <w:rsid w:val="00D76EFC"/>
    <w:rsid w:val="00D7736F"/>
    <w:rsid w:val="00D77529"/>
    <w:rsid w:val="00D7764F"/>
    <w:rsid w:val="00D77829"/>
    <w:rsid w:val="00D779C6"/>
    <w:rsid w:val="00D77C2E"/>
    <w:rsid w:val="00D80084"/>
    <w:rsid w:val="00D800DE"/>
    <w:rsid w:val="00D806F8"/>
    <w:rsid w:val="00D80726"/>
    <w:rsid w:val="00D807B6"/>
    <w:rsid w:val="00D80944"/>
    <w:rsid w:val="00D80948"/>
    <w:rsid w:val="00D80B19"/>
    <w:rsid w:val="00D80F05"/>
    <w:rsid w:val="00D81016"/>
    <w:rsid w:val="00D8116F"/>
    <w:rsid w:val="00D813D7"/>
    <w:rsid w:val="00D814B1"/>
    <w:rsid w:val="00D8163E"/>
    <w:rsid w:val="00D819F3"/>
    <w:rsid w:val="00D81E53"/>
    <w:rsid w:val="00D81FC6"/>
    <w:rsid w:val="00D822D2"/>
    <w:rsid w:val="00D826ED"/>
    <w:rsid w:val="00D829E2"/>
    <w:rsid w:val="00D82A5A"/>
    <w:rsid w:val="00D82C97"/>
    <w:rsid w:val="00D82F72"/>
    <w:rsid w:val="00D8369F"/>
    <w:rsid w:val="00D8393D"/>
    <w:rsid w:val="00D839C5"/>
    <w:rsid w:val="00D83C36"/>
    <w:rsid w:val="00D84126"/>
    <w:rsid w:val="00D84CA8"/>
    <w:rsid w:val="00D84EB5"/>
    <w:rsid w:val="00D85111"/>
    <w:rsid w:val="00D85777"/>
    <w:rsid w:val="00D85B41"/>
    <w:rsid w:val="00D85BC1"/>
    <w:rsid w:val="00D85F91"/>
    <w:rsid w:val="00D8654A"/>
    <w:rsid w:val="00D8673F"/>
    <w:rsid w:val="00D8698C"/>
    <w:rsid w:val="00D877C7"/>
    <w:rsid w:val="00D8794A"/>
    <w:rsid w:val="00D87A8B"/>
    <w:rsid w:val="00D9053D"/>
    <w:rsid w:val="00D90E2D"/>
    <w:rsid w:val="00D91084"/>
    <w:rsid w:val="00D91649"/>
    <w:rsid w:val="00D91A9D"/>
    <w:rsid w:val="00D91CB6"/>
    <w:rsid w:val="00D91F7B"/>
    <w:rsid w:val="00D922BD"/>
    <w:rsid w:val="00D923A8"/>
    <w:rsid w:val="00D923E7"/>
    <w:rsid w:val="00D929B5"/>
    <w:rsid w:val="00D92D06"/>
    <w:rsid w:val="00D93408"/>
    <w:rsid w:val="00D93E5A"/>
    <w:rsid w:val="00D93F6D"/>
    <w:rsid w:val="00D94362"/>
    <w:rsid w:val="00D947FB"/>
    <w:rsid w:val="00D94882"/>
    <w:rsid w:val="00D94C7A"/>
    <w:rsid w:val="00D94E04"/>
    <w:rsid w:val="00D951F5"/>
    <w:rsid w:val="00D95646"/>
    <w:rsid w:val="00D957AB"/>
    <w:rsid w:val="00D95817"/>
    <w:rsid w:val="00D95E01"/>
    <w:rsid w:val="00D95E95"/>
    <w:rsid w:val="00D960B9"/>
    <w:rsid w:val="00D964C7"/>
    <w:rsid w:val="00D96719"/>
    <w:rsid w:val="00D969BD"/>
    <w:rsid w:val="00D96A99"/>
    <w:rsid w:val="00D96B8B"/>
    <w:rsid w:val="00D96CBC"/>
    <w:rsid w:val="00D96DB0"/>
    <w:rsid w:val="00D97150"/>
    <w:rsid w:val="00D9763E"/>
    <w:rsid w:val="00D976CD"/>
    <w:rsid w:val="00D97C6C"/>
    <w:rsid w:val="00D97F40"/>
    <w:rsid w:val="00DA007E"/>
    <w:rsid w:val="00DA02E4"/>
    <w:rsid w:val="00DA02FA"/>
    <w:rsid w:val="00DA0461"/>
    <w:rsid w:val="00DA04C9"/>
    <w:rsid w:val="00DA0B63"/>
    <w:rsid w:val="00DA0D91"/>
    <w:rsid w:val="00DA0F1F"/>
    <w:rsid w:val="00DA1841"/>
    <w:rsid w:val="00DA1EBE"/>
    <w:rsid w:val="00DA1FA4"/>
    <w:rsid w:val="00DA2109"/>
    <w:rsid w:val="00DA21EC"/>
    <w:rsid w:val="00DA24A4"/>
    <w:rsid w:val="00DA2952"/>
    <w:rsid w:val="00DA2A40"/>
    <w:rsid w:val="00DA2CE6"/>
    <w:rsid w:val="00DA2D69"/>
    <w:rsid w:val="00DA2E67"/>
    <w:rsid w:val="00DA2FF6"/>
    <w:rsid w:val="00DA33DD"/>
    <w:rsid w:val="00DA3E02"/>
    <w:rsid w:val="00DA458E"/>
    <w:rsid w:val="00DA4A93"/>
    <w:rsid w:val="00DA51DB"/>
    <w:rsid w:val="00DA5208"/>
    <w:rsid w:val="00DA5363"/>
    <w:rsid w:val="00DA5521"/>
    <w:rsid w:val="00DA5CB7"/>
    <w:rsid w:val="00DA61DC"/>
    <w:rsid w:val="00DA68A2"/>
    <w:rsid w:val="00DA6A17"/>
    <w:rsid w:val="00DA706C"/>
    <w:rsid w:val="00DA7447"/>
    <w:rsid w:val="00DA765E"/>
    <w:rsid w:val="00DA770A"/>
    <w:rsid w:val="00DA77B6"/>
    <w:rsid w:val="00DA7C59"/>
    <w:rsid w:val="00DA7D95"/>
    <w:rsid w:val="00DB0095"/>
    <w:rsid w:val="00DB04B7"/>
    <w:rsid w:val="00DB0DF4"/>
    <w:rsid w:val="00DB1023"/>
    <w:rsid w:val="00DB1A47"/>
    <w:rsid w:val="00DB1D81"/>
    <w:rsid w:val="00DB1EBE"/>
    <w:rsid w:val="00DB1F84"/>
    <w:rsid w:val="00DB2DEB"/>
    <w:rsid w:val="00DB3397"/>
    <w:rsid w:val="00DB393E"/>
    <w:rsid w:val="00DB5302"/>
    <w:rsid w:val="00DB534E"/>
    <w:rsid w:val="00DB5587"/>
    <w:rsid w:val="00DB5975"/>
    <w:rsid w:val="00DB65D4"/>
    <w:rsid w:val="00DB6C1E"/>
    <w:rsid w:val="00DB749E"/>
    <w:rsid w:val="00DB754A"/>
    <w:rsid w:val="00DB7CAD"/>
    <w:rsid w:val="00DC02DC"/>
    <w:rsid w:val="00DC07F0"/>
    <w:rsid w:val="00DC093C"/>
    <w:rsid w:val="00DC0B82"/>
    <w:rsid w:val="00DC0D52"/>
    <w:rsid w:val="00DC0F35"/>
    <w:rsid w:val="00DC11EB"/>
    <w:rsid w:val="00DC1890"/>
    <w:rsid w:val="00DC18D2"/>
    <w:rsid w:val="00DC1AA4"/>
    <w:rsid w:val="00DC2245"/>
    <w:rsid w:val="00DC25BC"/>
    <w:rsid w:val="00DC2CB2"/>
    <w:rsid w:val="00DC2D22"/>
    <w:rsid w:val="00DC309C"/>
    <w:rsid w:val="00DC338C"/>
    <w:rsid w:val="00DC3838"/>
    <w:rsid w:val="00DC3B58"/>
    <w:rsid w:val="00DC3C11"/>
    <w:rsid w:val="00DC3DF1"/>
    <w:rsid w:val="00DC3E3F"/>
    <w:rsid w:val="00DC436F"/>
    <w:rsid w:val="00DC48D8"/>
    <w:rsid w:val="00DC4AB3"/>
    <w:rsid w:val="00DC4D82"/>
    <w:rsid w:val="00DC4E02"/>
    <w:rsid w:val="00DC4E8D"/>
    <w:rsid w:val="00DC52B9"/>
    <w:rsid w:val="00DC53F7"/>
    <w:rsid w:val="00DC5A8C"/>
    <w:rsid w:val="00DC6399"/>
    <w:rsid w:val="00DC642C"/>
    <w:rsid w:val="00DC6498"/>
    <w:rsid w:val="00DC67A0"/>
    <w:rsid w:val="00DC6938"/>
    <w:rsid w:val="00DC6F88"/>
    <w:rsid w:val="00DC6FA1"/>
    <w:rsid w:val="00DC71C5"/>
    <w:rsid w:val="00DC7559"/>
    <w:rsid w:val="00DC77C4"/>
    <w:rsid w:val="00DC7A99"/>
    <w:rsid w:val="00DC7EB3"/>
    <w:rsid w:val="00DD02E9"/>
    <w:rsid w:val="00DD03E9"/>
    <w:rsid w:val="00DD04D0"/>
    <w:rsid w:val="00DD075D"/>
    <w:rsid w:val="00DD07DF"/>
    <w:rsid w:val="00DD0AA3"/>
    <w:rsid w:val="00DD0C01"/>
    <w:rsid w:val="00DD1259"/>
    <w:rsid w:val="00DD14EA"/>
    <w:rsid w:val="00DD166A"/>
    <w:rsid w:val="00DD169E"/>
    <w:rsid w:val="00DD1939"/>
    <w:rsid w:val="00DD1A09"/>
    <w:rsid w:val="00DD1CD2"/>
    <w:rsid w:val="00DD1F12"/>
    <w:rsid w:val="00DD2076"/>
    <w:rsid w:val="00DD20A3"/>
    <w:rsid w:val="00DD2319"/>
    <w:rsid w:val="00DD2731"/>
    <w:rsid w:val="00DD2BCD"/>
    <w:rsid w:val="00DD3435"/>
    <w:rsid w:val="00DD38D6"/>
    <w:rsid w:val="00DD38EC"/>
    <w:rsid w:val="00DD42C0"/>
    <w:rsid w:val="00DD42C6"/>
    <w:rsid w:val="00DD4453"/>
    <w:rsid w:val="00DD469E"/>
    <w:rsid w:val="00DD49F2"/>
    <w:rsid w:val="00DD4ACE"/>
    <w:rsid w:val="00DD4C78"/>
    <w:rsid w:val="00DD4F2C"/>
    <w:rsid w:val="00DD55B4"/>
    <w:rsid w:val="00DD5D6C"/>
    <w:rsid w:val="00DD6580"/>
    <w:rsid w:val="00DD6971"/>
    <w:rsid w:val="00DD6C13"/>
    <w:rsid w:val="00DD6C14"/>
    <w:rsid w:val="00DD7064"/>
    <w:rsid w:val="00DD7383"/>
    <w:rsid w:val="00DD75E2"/>
    <w:rsid w:val="00DD76A8"/>
    <w:rsid w:val="00DD788E"/>
    <w:rsid w:val="00DD792B"/>
    <w:rsid w:val="00DD7BFC"/>
    <w:rsid w:val="00DE0323"/>
    <w:rsid w:val="00DE057C"/>
    <w:rsid w:val="00DE09D5"/>
    <w:rsid w:val="00DE0F50"/>
    <w:rsid w:val="00DE11C8"/>
    <w:rsid w:val="00DE14CB"/>
    <w:rsid w:val="00DE17BD"/>
    <w:rsid w:val="00DE18D5"/>
    <w:rsid w:val="00DE1A29"/>
    <w:rsid w:val="00DE1AD4"/>
    <w:rsid w:val="00DE1FD2"/>
    <w:rsid w:val="00DE242E"/>
    <w:rsid w:val="00DE2A5D"/>
    <w:rsid w:val="00DE34FA"/>
    <w:rsid w:val="00DE382C"/>
    <w:rsid w:val="00DE44FB"/>
    <w:rsid w:val="00DE4604"/>
    <w:rsid w:val="00DE4F70"/>
    <w:rsid w:val="00DE4F9B"/>
    <w:rsid w:val="00DE50BE"/>
    <w:rsid w:val="00DE51F2"/>
    <w:rsid w:val="00DE545E"/>
    <w:rsid w:val="00DE551D"/>
    <w:rsid w:val="00DE555E"/>
    <w:rsid w:val="00DE55D5"/>
    <w:rsid w:val="00DE5781"/>
    <w:rsid w:val="00DE5AEA"/>
    <w:rsid w:val="00DE5D3E"/>
    <w:rsid w:val="00DE5E9B"/>
    <w:rsid w:val="00DE5FB7"/>
    <w:rsid w:val="00DE658B"/>
    <w:rsid w:val="00DE6A27"/>
    <w:rsid w:val="00DE6E32"/>
    <w:rsid w:val="00DE7379"/>
    <w:rsid w:val="00DE75E7"/>
    <w:rsid w:val="00DE7788"/>
    <w:rsid w:val="00DE7BF6"/>
    <w:rsid w:val="00DE7D38"/>
    <w:rsid w:val="00DF05C6"/>
    <w:rsid w:val="00DF0743"/>
    <w:rsid w:val="00DF09A7"/>
    <w:rsid w:val="00DF0B7B"/>
    <w:rsid w:val="00DF0D7B"/>
    <w:rsid w:val="00DF1103"/>
    <w:rsid w:val="00DF1364"/>
    <w:rsid w:val="00DF15E6"/>
    <w:rsid w:val="00DF15F2"/>
    <w:rsid w:val="00DF198B"/>
    <w:rsid w:val="00DF1E2B"/>
    <w:rsid w:val="00DF2224"/>
    <w:rsid w:val="00DF2556"/>
    <w:rsid w:val="00DF2907"/>
    <w:rsid w:val="00DF2A22"/>
    <w:rsid w:val="00DF2ABD"/>
    <w:rsid w:val="00DF2B8E"/>
    <w:rsid w:val="00DF2FF6"/>
    <w:rsid w:val="00DF32F9"/>
    <w:rsid w:val="00DF34B8"/>
    <w:rsid w:val="00DF361B"/>
    <w:rsid w:val="00DF3D60"/>
    <w:rsid w:val="00DF3E60"/>
    <w:rsid w:val="00DF436A"/>
    <w:rsid w:val="00DF4A6B"/>
    <w:rsid w:val="00DF50A0"/>
    <w:rsid w:val="00DF53DA"/>
    <w:rsid w:val="00DF5558"/>
    <w:rsid w:val="00DF57AF"/>
    <w:rsid w:val="00DF593B"/>
    <w:rsid w:val="00DF5AD7"/>
    <w:rsid w:val="00DF5C7F"/>
    <w:rsid w:val="00DF5D4A"/>
    <w:rsid w:val="00DF5D54"/>
    <w:rsid w:val="00DF5E9E"/>
    <w:rsid w:val="00DF6586"/>
    <w:rsid w:val="00DF6671"/>
    <w:rsid w:val="00DF66FA"/>
    <w:rsid w:val="00DF6798"/>
    <w:rsid w:val="00DF69E0"/>
    <w:rsid w:val="00DF6AB2"/>
    <w:rsid w:val="00DF6B04"/>
    <w:rsid w:val="00DF6C49"/>
    <w:rsid w:val="00DF6EC8"/>
    <w:rsid w:val="00DF7123"/>
    <w:rsid w:val="00DF73AF"/>
    <w:rsid w:val="00DF740A"/>
    <w:rsid w:val="00DF7527"/>
    <w:rsid w:val="00DF7697"/>
    <w:rsid w:val="00DF7893"/>
    <w:rsid w:val="00DF78FC"/>
    <w:rsid w:val="00DF7F0E"/>
    <w:rsid w:val="00DF7F7F"/>
    <w:rsid w:val="00E001C0"/>
    <w:rsid w:val="00E0020D"/>
    <w:rsid w:val="00E00516"/>
    <w:rsid w:val="00E005F1"/>
    <w:rsid w:val="00E008EF"/>
    <w:rsid w:val="00E00A33"/>
    <w:rsid w:val="00E00E4E"/>
    <w:rsid w:val="00E01029"/>
    <w:rsid w:val="00E012EE"/>
    <w:rsid w:val="00E014AB"/>
    <w:rsid w:val="00E01674"/>
    <w:rsid w:val="00E0180E"/>
    <w:rsid w:val="00E01C05"/>
    <w:rsid w:val="00E023CA"/>
    <w:rsid w:val="00E02480"/>
    <w:rsid w:val="00E02581"/>
    <w:rsid w:val="00E0260A"/>
    <w:rsid w:val="00E02A44"/>
    <w:rsid w:val="00E03135"/>
    <w:rsid w:val="00E031C9"/>
    <w:rsid w:val="00E033EF"/>
    <w:rsid w:val="00E0354F"/>
    <w:rsid w:val="00E0357E"/>
    <w:rsid w:val="00E0358C"/>
    <w:rsid w:val="00E04276"/>
    <w:rsid w:val="00E04611"/>
    <w:rsid w:val="00E04D07"/>
    <w:rsid w:val="00E04E39"/>
    <w:rsid w:val="00E053D5"/>
    <w:rsid w:val="00E0582C"/>
    <w:rsid w:val="00E05A2B"/>
    <w:rsid w:val="00E05A7A"/>
    <w:rsid w:val="00E05CC9"/>
    <w:rsid w:val="00E05CE8"/>
    <w:rsid w:val="00E05CF8"/>
    <w:rsid w:val="00E05F83"/>
    <w:rsid w:val="00E064B2"/>
    <w:rsid w:val="00E0689D"/>
    <w:rsid w:val="00E06D96"/>
    <w:rsid w:val="00E070D5"/>
    <w:rsid w:val="00E0784C"/>
    <w:rsid w:val="00E0788D"/>
    <w:rsid w:val="00E07C48"/>
    <w:rsid w:val="00E10242"/>
    <w:rsid w:val="00E10546"/>
    <w:rsid w:val="00E108BA"/>
    <w:rsid w:val="00E10BBD"/>
    <w:rsid w:val="00E11CF3"/>
    <w:rsid w:val="00E11DCC"/>
    <w:rsid w:val="00E11E76"/>
    <w:rsid w:val="00E1280E"/>
    <w:rsid w:val="00E128CB"/>
    <w:rsid w:val="00E12CD9"/>
    <w:rsid w:val="00E12FCE"/>
    <w:rsid w:val="00E12FD4"/>
    <w:rsid w:val="00E14066"/>
    <w:rsid w:val="00E14538"/>
    <w:rsid w:val="00E14566"/>
    <w:rsid w:val="00E14799"/>
    <w:rsid w:val="00E147B5"/>
    <w:rsid w:val="00E1483B"/>
    <w:rsid w:val="00E14847"/>
    <w:rsid w:val="00E14BDB"/>
    <w:rsid w:val="00E1561D"/>
    <w:rsid w:val="00E15B6A"/>
    <w:rsid w:val="00E15D03"/>
    <w:rsid w:val="00E162AB"/>
    <w:rsid w:val="00E16687"/>
    <w:rsid w:val="00E16C1B"/>
    <w:rsid w:val="00E16F80"/>
    <w:rsid w:val="00E17033"/>
    <w:rsid w:val="00E1730F"/>
    <w:rsid w:val="00E176CC"/>
    <w:rsid w:val="00E179A9"/>
    <w:rsid w:val="00E17BC6"/>
    <w:rsid w:val="00E20220"/>
    <w:rsid w:val="00E203F0"/>
    <w:rsid w:val="00E2089E"/>
    <w:rsid w:val="00E20C32"/>
    <w:rsid w:val="00E21296"/>
    <w:rsid w:val="00E2155A"/>
    <w:rsid w:val="00E21B7A"/>
    <w:rsid w:val="00E21E0F"/>
    <w:rsid w:val="00E22166"/>
    <w:rsid w:val="00E22428"/>
    <w:rsid w:val="00E22684"/>
    <w:rsid w:val="00E2302E"/>
    <w:rsid w:val="00E230DC"/>
    <w:rsid w:val="00E23103"/>
    <w:rsid w:val="00E23139"/>
    <w:rsid w:val="00E231E5"/>
    <w:rsid w:val="00E23CBA"/>
    <w:rsid w:val="00E241F0"/>
    <w:rsid w:val="00E2424E"/>
    <w:rsid w:val="00E24275"/>
    <w:rsid w:val="00E242B1"/>
    <w:rsid w:val="00E24352"/>
    <w:rsid w:val="00E248F8"/>
    <w:rsid w:val="00E24A3C"/>
    <w:rsid w:val="00E24A92"/>
    <w:rsid w:val="00E24BF7"/>
    <w:rsid w:val="00E25184"/>
    <w:rsid w:val="00E25368"/>
    <w:rsid w:val="00E25AC8"/>
    <w:rsid w:val="00E25CA4"/>
    <w:rsid w:val="00E26269"/>
    <w:rsid w:val="00E263D4"/>
    <w:rsid w:val="00E26620"/>
    <w:rsid w:val="00E26661"/>
    <w:rsid w:val="00E2690B"/>
    <w:rsid w:val="00E26B53"/>
    <w:rsid w:val="00E26CB6"/>
    <w:rsid w:val="00E26FC8"/>
    <w:rsid w:val="00E27228"/>
    <w:rsid w:val="00E274E4"/>
    <w:rsid w:val="00E278F2"/>
    <w:rsid w:val="00E27980"/>
    <w:rsid w:val="00E2798F"/>
    <w:rsid w:val="00E27A90"/>
    <w:rsid w:val="00E27ABE"/>
    <w:rsid w:val="00E3017F"/>
    <w:rsid w:val="00E30239"/>
    <w:rsid w:val="00E30696"/>
    <w:rsid w:val="00E30935"/>
    <w:rsid w:val="00E30F13"/>
    <w:rsid w:val="00E310AE"/>
    <w:rsid w:val="00E326CA"/>
    <w:rsid w:val="00E3284F"/>
    <w:rsid w:val="00E32F53"/>
    <w:rsid w:val="00E33038"/>
    <w:rsid w:val="00E3335C"/>
    <w:rsid w:val="00E3336B"/>
    <w:rsid w:val="00E33434"/>
    <w:rsid w:val="00E334CF"/>
    <w:rsid w:val="00E33589"/>
    <w:rsid w:val="00E33DAF"/>
    <w:rsid w:val="00E341CB"/>
    <w:rsid w:val="00E3442A"/>
    <w:rsid w:val="00E34719"/>
    <w:rsid w:val="00E3474E"/>
    <w:rsid w:val="00E34973"/>
    <w:rsid w:val="00E34C29"/>
    <w:rsid w:val="00E34C5D"/>
    <w:rsid w:val="00E34D8D"/>
    <w:rsid w:val="00E35A33"/>
    <w:rsid w:val="00E35FBD"/>
    <w:rsid w:val="00E360DB"/>
    <w:rsid w:val="00E36224"/>
    <w:rsid w:val="00E36571"/>
    <w:rsid w:val="00E36803"/>
    <w:rsid w:val="00E36905"/>
    <w:rsid w:val="00E36F1B"/>
    <w:rsid w:val="00E36F1D"/>
    <w:rsid w:val="00E37073"/>
    <w:rsid w:val="00E3761F"/>
    <w:rsid w:val="00E37B89"/>
    <w:rsid w:val="00E400B2"/>
    <w:rsid w:val="00E401B6"/>
    <w:rsid w:val="00E40582"/>
    <w:rsid w:val="00E4089C"/>
    <w:rsid w:val="00E409E6"/>
    <w:rsid w:val="00E409F9"/>
    <w:rsid w:val="00E40DE4"/>
    <w:rsid w:val="00E413A3"/>
    <w:rsid w:val="00E4159D"/>
    <w:rsid w:val="00E41ADB"/>
    <w:rsid w:val="00E41E18"/>
    <w:rsid w:val="00E41EB1"/>
    <w:rsid w:val="00E4215B"/>
    <w:rsid w:val="00E42383"/>
    <w:rsid w:val="00E4243E"/>
    <w:rsid w:val="00E42953"/>
    <w:rsid w:val="00E43287"/>
    <w:rsid w:val="00E43399"/>
    <w:rsid w:val="00E43751"/>
    <w:rsid w:val="00E438E4"/>
    <w:rsid w:val="00E43AFC"/>
    <w:rsid w:val="00E43BBA"/>
    <w:rsid w:val="00E443A3"/>
    <w:rsid w:val="00E445AD"/>
    <w:rsid w:val="00E4479F"/>
    <w:rsid w:val="00E4497C"/>
    <w:rsid w:val="00E44CA2"/>
    <w:rsid w:val="00E44DB6"/>
    <w:rsid w:val="00E454D2"/>
    <w:rsid w:val="00E454F6"/>
    <w:rsid w:val="00E4581F"/>
    <w:rsid w:val="00E4651D"/>
    <w:rsid w:val="00E46693"/>
    <w:rsid w:val="00E46B68"/>
    <w:rsid w:val="00E46C57"/>
    <w:rsid w:val="00E46D65"/>
    <w:rsid w:val="00E470AD"/>
    <w:rsid w:val="00E471EB"/>
    <w:rsid w:val="00E476A2"/>
    <w:rsid w:val="00E479EF"/>
    <w:rsid w:val="00E504BB"/>
    <w:rsid w:val="00E50AA4"/>
    <w:rsid w:val="00E50F39"/>
    <w:rsid w:val="00E51608"/>
    <w:rsid w:val="00E5165B"/>
    <w:rsid w:val="00E519AE"/>
    <w:rsid w:val="00E51AAB"/>
    <w:rsid w:val="00E51C37"/>
    <w:rsid w:val="00E51EEA"/>
    <w:rsid w:val="00E5280E"/>
    <w:rsid w:val="00E5291D"/>
    <w:rsid w:val="00E52E88"/>
    <w:rsid w:val="00E52FBA"/>
    <w:rsid w:val="00E532DD"/>
    <w:rsid w:val="00E53728"/>
    <w:rsid w:val="00E541F4"/>
    <w:rsid w:val="00E544FF"/>
    <w:rsid w:val="00E54670"/>
    <w:rsid w:val="00E5471E"/>
    <w:rsid w:val="00E5479D"/>
    <w:rsid w:val="00E54837"/>
    <w:rsid w:val="00E548C9"/>
    <w:rsid w:val="00E5491B"/>
    <w:rsid w:val="00E54F36"/>
    <w:rsid w:val="00E5520D"/>
    <w:rsid w:val="00E553B1"/>
    <w:rsid w:val="00E55742"/>
    <w:rsid w:val="00E56B2D"/>
    <w:rsid w:val="00E56C38"/>
    <w:rsid w:val="00E56E73"/>
    <w:rsid w:val="00E5742F"/>
    <w:rsid w:val="00E5787E"/>
    <w:rsid w:val="00E578E6"/>
    <w:rsid w:val="00E57916"/>
    <w:rsid w:val="00E60257"/>
    <w:rsid w:val="00E60377"/>
    <w:rsid w:val="00E60463"/>
    <w:rsid w:val="00E6089E"/>
    <w:rsid w:val="00E6093C"/>
    <w:rsid w:val="00E60F74"/>
    <w:rsid w:val="00E60FD5"/>
    <w:rsid w:val="00E617CB"/>
    <w:rsid w:val="00E61AF7"/>
    <w:rsid w:val="00E61D43"/>
    <w:rsid w:val="00E6211F"/>
    <w:rsid w:val="00E62492"/>
    <w:rsid w:val="00E626CA"/>
    <w:rsid w:val="00E62E2D"/>
    <w:rsid w:val="00E62EE7"/>
    <w:rsid w:val="00E62F57"/>
    <w:rsid w:val="00E63526"/>
    <w:rsid w:val="00E636AB"/>
    <w:rsid w:val="00E639A5"/>
    <w:rsid w:val="00E63C31"/>
    <w:rsid w:val="00E63DF0"/>
    <w:rsid w:val="00E63E4C"/>
    <w:rsid w:val="00E63FC3"/>
    <w:rsid w:val="00E64400"/>
    <w:rsid w:val="00E644D1"/>
    <w:rsid w:val="00E646ED"/>
    <w:rsid w:val="00E64A42"/>
    <w:rsid w:val="00E64C57"/>
    <w:rsid w:val="00E6501B"/>
    <w:rsid w:val="00E658A6"/>
    <w:rsid w:val="00E6593E"/>
    <w:rsid w:val="00E65C21"/>
    <w:rsid w:val="00E65EEF"/>
    <w:rsid w:val="00E65FDD"/>
    <w:rsid w:val="00E66287"/>
    <w:rsid w:val="00E66445"/>
    <w:rsid w:val="00E66987"/>
    <w:rsid w:val="00E676BD"/>
    <w:rsid w:val="00E6771F"/>
    <w:rsid w:val="00E677D4"/>
    <w:rsid w:val="00E67A07"/>
    <w:rsid w:val="00E67BC6"/>
    <w:rsid w:val="00E67C31"/>
    <w:rsid w:val="00E70303"/>
    <w:rsid w:val="00E70331"/>
    <w:rsid w:val="00E70410"/>
    <w:rsid w:val="00E706BC"/>
    <w:rsid w:val="00E71076"/>
    <w:rsid w:val="00E710EE"/>
    <w:rsid w:val="00E711F0"/>
    <w:rsid w:val="00E712E0"/>
    <w:rsid w:val="00E71E98"/>
    <w:rsid w:val="00E721FF"/>
    <w:rsid w:val="00E72207"/>
    <w:rsid w:val="00E7231A"/>
    <w:rsid w:val="00E72394"/>
    <w:rsid w:val="00E725E4"/>
    <w:rsid w:val="00E728AA"/>
    <w:rsid w:val="00E72FFC"/>
    <w:rsid w:val="00E734AC"/>
    <w:rsid w:val="00E73A03"/>
    <w:rsid w:val="00E73A53"/>
    <w:rsid w:val="00E74399"/>
    <w:rsid w:val="00E7450C"/>
    <w:rsid w:val="00E74C53"/>
    <w:rsid w:val="00E74FEF"/>
    <w:rsid w:val="00E75956"/>
    <w:rsid w:val="00E75E1C"/>
    <w:rsid w:val="00E75FBA"/>
    <w:rsid w:val="00E7602B"/>
    <w:rsid w:val="00E76ACC"/>
    <w:rsid w:val="00E77079"/>
    <w:rsid w:val="00E770AC"/>
    <w:rsid w:val="00E770F6"/>
    <w:rsid w:val="00E77131"/>
    <w:rsid w:val="00E77437"/>
    <w:rsid w:val="00E77B31"/>
    <w:rsid w:val="00E77E64"/>
    <w:rsid w:val="00E77FAB"/>
    <w:rsid w:val="00E80478"/>
    <w:rsid w:val="00E80BE7"/>
    <w:rsid w:val="00E81473"/>
    <w:rsid w:val="00E81686"/>
    <w:rsid w:val="00E816A0"/>
    <w:rsid w:val="00E81766"/>
    <w:rsid w:val="00E81833"/>
    <w:rsid w:val="00E81954"/>
    <w:rsid w:val="00E819E1"/>
    <w:rsid w:val="00E81ADB"/>
    <w:rsid w:val="00E81CC2"/>
    <w:rsid w:val="00E81FB9"/>
    <w:rsid w:val="00E820A3"/>
    <w:rsid w:val="00E8285C"/>
    <w:rsid w:val="00E828F7"/>
    <w:rsid w:val="00E82C14"/>
    <w:rsid w:val="00E82F18"/>
    <w:rsid w:val="00E82F76"/>
    <w:rsid w:val="00E838F2"/>
    <w:rsid w:val="00E83C71"/>
    <w:rsid w:val="00E83E75"/>
    <w:rsid w:val="00E840F1"/>
    <w:rsid w:val="00E84115"/>
    <w:rsid w:val="00E841A9"/>
    <w:rsid w:val="00E843A2"/>
    <w:rsid w:val="00E84522"/>
    <w:rsid w:val="00E847F3"/>
    <w:rsid w:val="00E84979"/>
    <w:rsid w:val="00E84E0D"/>
    <w:rsid w:val="00E85344"/>
    <w:rsid w:val="00E853A2"/>
    <w:rsid w:val="00E8573F"/>
    <w:rsid w:val="00E85749"/>
    <w:rsid w:val="00E85B65"/>
    <w:rsid w:val="00E85CAF"/>
    <w:rsid w:val="00E86151"/>
    <w:rsid w:val="00E86178"/>
    <w:rsid w:val="00E8677D"/>
    <w:rsid w:val="00E86F28"/>
    <w:rsid w:val="00E872DB"/>
    <w:rsid w:val="00E87483"/>
    <w:rsid w:val="00E902E6"/>
    <w:rsid w:val="00E90352"/>
    <w:rsid w:val="00E906C3"/>
    <w:rsid w:val="00E90719"/>
    <w:rsid w:val="00E909DD"/>
    <w:rsid w:val="00E90C10"/>
    <w:rsid w:val="00E90F5B"/>
    <w:rsid w:val="00E911E1"/>
    <w:rsid w:val="00E91403"/>
    <w:rsid w:val="00E91455"/>
    <w:rsid w:val="00E91C79"/>
    <w:rsid w:val="00E91D1D"/>
    <w:rsid w:val="00E91D9D"/>
    <w:rsid w:val="00E92133"/>
    <w:rsid w:val="00E922AB"/>
    <w:rsid w:val="00E9249B"/>
    <w:rsid w:val="00E92540"/>
    <w:rsid w:val="00E925D2"/>
    <w:rsid w:val="00E92678"/>
    <w:rsid w:val="00E9285B"/>
    <w:rsid w:val="00E92C56"/>
    <w:rsid w:val="00E92E01"/>
    <w:rsid w:val="00E92F60"/>
    <w:rsid w:val="00E932D0"/>
    <w:rsid w:val="00E9340B"/>
    <w:rsid w:val="00E9344F"/>
    <w:rsid w:val="00E93B09"/>
    <w:rsid w:val="00E94344"/>
    <w:rsid w:val="00E943EA"/>
    <w:rsid w:val="00E94C05"/>
    <w:rsid w:val="00E94E95"/>
    <w:rsid w:val="00E94F83"/>
    <w:rsid w:val="00E951A3"/>
    <w:rsid w:val="00E95430"/>
    <w:rsid w:val="00E954EE"/>
    <w:rsid w:val="00E9578E"/>
    <w:rsid w:val="00E95A31"/>
    <w:rsid w:val="00E95AC0"/>
    <w:rsid w:val="00E95D80"/>
    <w:rsid w:val="00E965C1"/>
    <w:rsid w:val="00E965E6"/>
    <w:rsid w:val="00E96873"/>
    <w:rsid w:val="00E96DF0"/>
    <w:rsid w:val="00E970BA"/>
    <w:rsid w:val="00E9718B"/>
    <w:rsid w:val="00E9796D"/>
    <w:rsid w:val="00E979EF"/>
    <w:rsid w:val="00E97FC2"/>
    <w:rsid w:val="00EA064A"/>
    <w:rsid w:val="00EA0717"/>
    <w:rsid w:val="00EA0BE0"/>
    <w:rsid w:val="00EA0D37"/>
    <w:rsid w:val="00EA0E6A"/>
    <w:rsid w:val="00EA10B3"/>
    <w:rsid w:val="00EA1589"/>
    <w:rsid w:val="00EA18D2"/>
    <w:rsid w:val="00EA1997"/>
    <w:rsid w:val="00EA1A37"/>
    <w:rsid w:val="00EA1E56"/>
    <w:rsid w:val="00EA2323"/>
    <w:rsid w:val="00EA242C"/>
    <w:rsid w:val="00EA25B2"/>
    <w:rsid w:val="00EA2B6C"/>
    <w:rsid w:val="00EA2F42"/>
    <w:rsid w:val="00EA2FE9"/>
    <w:rsid w:val="00EA30FC"/>
    <w:rsid w:val="00EA3438"/>
    <w:rsid w:val="00EA348B"/>
    <w:rsid w:val="00EA3644"/>
    <w:rsid w:val="00EA37A8"/>
    <w:rsid w:val="00EA39B2"/>
    <w:rsid w:val="00EA3BC6"/>
    <w:rsid w:val="00EA3D8B"/>
    <w:rsid w:val="00EA3FB9"/>
    <w:rsid w:val="00EA420D"/>
    <w:rsid w:val="00EA425D"/>
    <w:rsid w:val="00EA4592"/>
    <w:rsid w:val="00EA47EC"/>
    <w:rsid w:val="00EA4870"/>
    <w:rsid w:val="00EA4AB4"/>
    <w:rsid w:val="00EA4DC7"/>
    <w:rsid w:val="00EA4FC9"/>
    <w:rsid w:val="00EA5085"/>
    <w:rsid w:val="00EA56D8"/>
    <w:rsid w:val="00EA5BA3"/>
    <w:rsid w:val="00EA5D65"/>
    <w:rsid w:val="00EA5F3D"/>
    <w:rsid w:val="00EA6340"/>
    <w:rsid w:val="00EA637C"/>
    <w:rsid w:val="00EA6529"/>
    <w:rsid w:val="00EA673B"/>
    <w:rsid w:val="00EA6815"/>
    <w:rsid w:val="00EA6DA7"/>
    <w:rsid w:val="00EA6EDE"/>
    <w:rsid w:val="00EA74BE"/>
    <w:rsid w:val="00EA7520"/>
    <w:rsid w:val="00EA771F"/>
    <w:rsid w:val="00EA7755"/>
    <w:rsid w:val="00EA7A62"/>
    <w:rsid w:val="00EA7CA0"/>
    <w:rsid w:val="00EB01A8"/>
    <w:rsid w:val="00EB0369"/>
    <w:rsid w:val="00EB0722"/>
    <w:rsid w:val="00EB0749"/>
    <w:rsid w:val="00EB0AF3"/>
    <w:rsid w:val="00EB0BDC"/>
    <w:rsid w:val="00EB1358"/>
    <w:rsid w:val="00EB148D"/>
    <w:rsid w:val="00EB166E"/>
    <w:rsid w:val="00EB1A61"/>
    <w:rsid w:val="00EB1BF5"/>
    <w:rsid w:val="00EB1C60"/>
    <w:rsid w:val="00EB2163"/>
    <w:rsid w:val="00EB27C9"/>
    <w:rsid w:val="00EB2932"/>
    <w:rsid w:val="00EB2A13"/>
    <w:rsid w:val="00EB2F3F"/>
    <w:rsid w:val="00EB3CFB"/>
    <w:rsid w:val="00EB3D1F"/>
    <w:rsid w:val="00EB42FF"/>
    <w:rsid w:val="00EB45DF"/>
    <w:rsid w:val="00EB4865"/>
    <w:rsid w:val="00EB4A52"/>
    <w:rsid w:val="00EB4DF8"/>
    <w:rsid w:val="00EB50BC"/>
    <w:rsid w:val="00EB59B0"/>
    <w:rsid w:val="00EB601F"/>
    <w:rsid w:val="00EB63CD"/>
    <w:rsid w:val="00EB6649"/>
    <w:rsid w:val="00EB6B37"/>
    <w:rsid w:val="00EB72F6"/>
    <w:rsid w:val="00EB7496"/>
    <w:rsid w:val="00EB776C"/>
    <w:rsid w:val="00EB79D6"/>
    <w:rsid w:val="00EB7B91"/>
    <w:rsid w:val="00EB7F0F"/>
    <w:rsid w:val="00EC0093"/>
    <w:rsid w:val="00EC04C2"/>
    <w:rsid w:val="00EC0AA8"/>
    <w:rsid w:val="00EC0B59"/>
    <w:rsid w:val="00EC0D59"/>
    <w:rsid w:val="00EC0DF4"/>
    <w:rsid w:val="00EC0FCD"/>
    <w:rsid w:val="00EC1461"/>
    <w:rsid w:val="00EC165E"/>
    <w:rsid w:val="00EC1686"/>
    <w:rsid w:val="00EC1E65"/>
    <w:rsid w:val="00EC20B1"/>
    <w:rsid w:val="00EC238E"/>
    <w:rsid w:val="00EC2D08"/>
    <w:rsid w:val="00EC2ECF"/>
    <w:rsid w:val="00EC2F20"/>
    <w:rsid w:val="00EC350E"/>
    <w:rsid w:val="00EC3641"/>
    <w:rsid w:val="00EC36A9"/>
    <w:rsid w:val="00EC3945"/>
    <w:rsid w:val="00EC4345"/>
    <w:rsid w:val="00EC4369"/>
    <w:rsid w:val="00EC461E"/>
    <w:rsid w:val="00EC47B5"/>
    <w:rsid w:val="00EC47F4"/>
    <w:rsid w:val="00EC48EF"/>
    <w:rsid w:val="00EC4A3F"/>
    <w:rsid w:val="00EC4A8C"/>
    <w:rsid w:val="00EC4B0A"/>
    <w:rsid w:val="00EC5074"/>
    <w:rsid w:val="00EC579E"/>
    <w:rsid w:val="00EC5AEC"/>
    <w:rsid w:val="00EC5BED"/>
    <w:rsid w:val="00EC5D1F"/>
    <w:rsid w:val="00EC6063"/>
    <w:rsid w:val="00EC659B"/>
    <w:rsid w:val="00EC680A"/>
    <w:rsid w:val="00EC6AF5"/>
    <w:rsid w:val="00EC6CD3"/>
    <w:rsid w:val="00EC7045"/>
    <w:rsid w:val="00EC74BB"/>
    <w:rsid w:val="00EC795A"/>
    <w:rsid w:val="00EC79B0"/>
    <w:rsid w:val="00EC7B95"/>
    <w:rsid w:val="00EC7E06"/>
    <w:rsid w:val="00EC7E2B"/>
    <w:rsid w:val="00EC7F32"/>
    <w:rsid w:val="00ED048E"/>
    <w:rsid w:val="00ED06B2"/>
    <w:rsid w:val="00ED06D6"/>
    <w:rsid w:val="00ED1138"/>
    <w:rsid w:val="00ED125A"/>
    <w:rsid w:val="00ED175C"/>
    <w:rsid w:val="00ED191F"/>
    <w:rsid w:val="00ED1DC7"/>
    <w:rsid w:val="00ED1EC4"/>
    <w:rsid w:val="00ED2037"/>
    <w:rsid w:val="00ED25F2"/>
    <w:rsid w:val="00ED2629"/>
    <w:rsid w:val="00ED30EE"/>
    <w:rsid w:val="00ED4031"/>
    <w:rsid w:val="00ED4085"/>
    <w:rsid w:val="00ED41DF"/>
    <w:rsid w:val="00ED4248"/>
    <w:rsid w:val="00ED4485"/>
    <w:rsid w:val="00ED449F"/>
    <w:rsid w:val="00ED457A"/>
    <w:rsid w:val="00ED4A7D"/>
    <w:rsid w:val="00ED4C16"/>
    <w:rsid w:val="00ED4E44"/>
    <w:rsid w:val="00ED4F25"/>
    <w:rsid w:val="00ED54CE"/>
    <w:rsid w:val="00ED59E8"/>
    <w:rsid w:val="00ED5C38"/>
    <w:rsid w:val="00ED5EBB"/>
    <w:rsid w:val="00ED6269"/>
    <w:rsid w:val="00ED62E0"/>
    <w:rsid w:val="00ED6512"/>
    <w:rsid w:val="00ED6706"/>
    <w:rsid w:val="00ED677D"/>
    <w:rsid w:val="00ED6936"/>
    <w:rsid w:val="00ED6DE8"/>
    <w:rsid w:val="00ED71D9"/>
    <w:rsid w:val="00ED75F1"/>
    <w:rsid w:val="00ED7779"/>
    <w:rsid w:val="00ED7816"/>
    <w:rsid w:val="00ED7922"/>
    <w:rsid w:val="00ED7F62"/>
    <w:rsid w:val="00EE05E7"/>
    <w:rsid w:val="00EE0F66"/>
    <w:rsid w:val="00EE1301"/>
    <w:rsid w:val="00EE1ED8"/>
    <w:rsid w:val="00EE2139"/>
    <w:rsid w:val="00EE227A"/>
    <w:rsid w:val="00EE2298"/>
    <w:rsid w:val="00EE2439"/>
    <w:rsid w:val="00EE2616"/>
    <w:rsid w:val="00EE2AE5"/>
    <w:rsid w:val="00EE2B3C"/>
    <w:rsid w:val="00EE2C54"/>
    <w:rsid w:val="00EE2D0B"/>
    <w:rsid w:val="00EE3125"/>
    <w:rsid w:val="00EE339E"/>
    <w:rsid w:val="00EE3E62"/>
    <w:rsid w:val="00EE47EE"/>
    <w:rsid w:val="00EE4947"/>
    <w:rsid w:val="00EE4CBB"/>
    <w:rsid w:val="00EE558D"/>
    <w:rsid w:val="00EE55EB"/>
    <w:rsid w:val="00EE58E0"/>
    <w:rsid w:val="00EE5E2E"/>
    <w:rsid w:val="00EE62E8"/>
    <w:rsid w:val="00EE6AC1"/>
    <w:rsid w:val="00EE6D95"/>
    <w:rsid w:val="00EE7022"/>
    <w:rsid w:val="00EE729F"/>
    <w:rsid w:val="00EE7497"/>
    <w:rsid w:val="00EE7AF0"/>
    <w:rsid w:val="00EF00D0"/>
    <w:rsid w:val="00EF01E6"/>
    <w:rsid w:val="00EF023A"/>
    <w:rsid w:val="00EF04C7"/>
    <w:rsid w:val="00EF0952"/>
    <w:rsid w:val="00EF0AA0"/>
    <w:rsid w:val="00EF0CF7"/>
    <w:rsid w:val="00EF0E64"/>
    <w:rsid w:val="00EF117F"/>
    <w:rsid w:val="00EF13FC"/>
    <w:rsid w:val="00EF178F"/>
    <w:rsid w:val="00EF18D0"/>
    <w:rsid w:val="00EF1AF0"/>
    <w:rsid w:val="00EF1CBD"/>
    <w:rsid w:val="00EF2258"/>
    <w:rsid w:val="00EF23AC"/>
    <w:rsid w:val="00EF28EE"/>
    <w:rsid w:val="00EF2C0D"/>
    <w:rsid w:val="00EF2D8C"/>
    <w:rsid w:val="00EF313C"/>
    <w:rsid w:val="00EF3541"/>
    <w:rsid w:val="00EF3730"/>
    <w:rsid w:val="00EF3735"/>
    <w:rsid w:val="00EF3851"/>
    <w:rsid w:val="00EF4140"/>
    <w:rsid w:val="00EF434D"/>
    <w:rsid w:val="00EF439A"/>
    <w:rsid w:val="00EF4BB5"/>
    <w:rsid w:val="00EF4D9B"/>
    <w:rsid w:val="00EF4FD1"/>
    <w:rsid w:val="00EF50D4"/>
    <w:rsid w:val="00EF512B"/>
    <w:rsid w:val="00EF5186"/>
    <w:rsid w:val="00EF5325"/>
    <w:rsid w:val="00EF546C"/>
    <w:rsid w:val="00EF55C2"/>
    <w:rsid w:val="00EF5D71"/>
    <w:rsid w:val="00EF5F0C"/>
    <w:rsid w:val="00EF621A"/>
    <w:rsid w:val="00EF6289"/>
    <w:rsid w:val="00EF644E"/>
    <w:rsid w:val="00EF6B98"/>
    <w:rsid w:val="00EF6C56"/>
    <w:rsid w:val="00EF6D36"/>
    <w:rsid w:val="00EF6F17"/>
    <w:rsid w:val="00EF6F28"/>
    <w:rsid w:val="00EF6FF9"/>
    <w:rsid w:val="00EF7129"/>
    <w:rsid w:val="00EF745C"/>
    <w:rsid w:val="00EF76B9"/>
    <w:rsid w:val="00EF7701"/>
    <w:rsid w:val="00EF7A7A"/>
    <w:rsid w:val="00EF7D00"/>
    <w:rsid w:val="00F002BE"/>
    <w:rsid w:val="00F00A21"/>
    <w:rsid w:val="00F00F5A"/>
    <w:rsid w:val="00F010AD"/>
    <w:rsid w:val="00F01497"/>
    <w:rsid w:val="00F01591"/>
    <w:rsid w:val="00F016CE"/>
    <w:rsid w:val="00F01823"/>
    <w:rsid w:val="00F018E3"/>
    <w:rsid w:val="00F0198A"/>
    <w:rsid w:val="00F01B5F"/>
    <w:rsid w:val="00F02046"/>
    <w:rsid w:val="00F02612"/>
    <w:rsid w:val="00F02768"/>
    <w:rsid w:val="00F02CD7"/>
    <w:rsid w:val="00F02DF6"/>
    <w:rsid w:val="00F02FD9"/>
    <w:rsid w:val="00F03080"/>
    <w:rsid w:val="00F0312F"/>
    <w:rsid w:val="00F03866"/>
    <w:rsid w:val="00F038FB"/>
    <w:rsid w:val="00F04384"/>
    <w:rsid w:val="00F043F8"/>
    <w:rsid w:val="00F044AF"/>
    <w:rsid w:val="00F045C7"/>
    <w:rsid w:val="00F046B1"/>
    <w:rsid w:val="00F04A4F"/>
    <w:rsid w:val="00F04DF2"/>
    <w:rsid w:val="00F04EBD"/>
    <w:rsid w:val="00F05633"/>
    <w:rsid w:val="00F05F67"/>
    <w:rsid w:val="00F06557"/>
    <w:rsid w:val="00F06E3F"/>
    <w:rsid w:val="00F06F1E"/>
    <w:rsid w:val="00F070C8"/>
    <w:rsid w:val="00F074AA"/>
    <w:rsid w:val="00F078CB"/>
    <w:rsid w:val="00F078E7"/>
    <w:rsid w:val="00F07EB3"/>
    <w:rsid w:val="00F10155"/>
    <w:rsid w:val="00F10156"/>
    <w:rsid w:val="00F1046C"/>
    <w:rsid w:val="00F10612"/>
    <w:rsid w:val="00F10964"/>
    <w:rsid w:val="00F10BF8"/>
    <w:rsid w:val="00F10DD2"/>
    <w:rsid w:val="00F10E13"/>
    <w:rsid w:val="00F118CC"/>
    <w:rsid w:val="00F11D32"/>
    <w:rsid w:val="00F11FA4"/>
    <w:rsid w:val="00F12066"/>
    <w:rsid w:val="00F12121"/>
    <w:rsid w:val="00F12305"/>
    <w:rsid w:val="00F12866"/>
    <w:rsid w:val="00F12E1F"/>
    <w:rsid w:val="00F13D0B"/>
    <w:rsid w:val="00F13F7E"/>
    <w:rsid w:val="00F1410A"/>
    <w:rsid w:val="00F14262"/>
    <w:rsid w:val="00F1457B"/>
    <w:rsid w:val="00F145F8"/>
    <w:rsid w:val="00F14B71"/>
    <w:rsid w:val="00F14F56"/>
    <w:rsid w:val="00F15071"/>
    <w:rsid w:val="00F1518F"/>
    <w:rsid w:val="00F155CA"/>
    <w:rsid w:val="00F15ABD"/>
    <w:rsid w:val="00F15B37"/>
    <w:rsid w:val="00F15CB5"/>
    <w:rsid w:val="00F15E06"/>
    <w:rsid w:val="00F15E9A"/>
    <w:rsid w:val="00F1650E"/>
    <w:rsid w:val="00F16598"/>
    <w:rsid w:val="00F165C5"/>
    <w:rsid w:val="00F16783"/>
    <w:rsid w:val="00F16B5B"/>
    <w:rsid w:val="00F1743E"/>
    <w:rsid w:val="00F17508"/>
    <w:rsid w:val="00F1751D"/>
    <w:rsid w:val="00F1777B"/>
    <w:rsid w:val="00F177C6"/>
    <w:rsid w:val="00F17875"/>
    <w:rsid w:val="00F1797E"/>
    <w:rsid w:val="00F17CC2"/>
    <w:rsid w:val="00F208A0"/>
    <w:rsid w:val="00F2116E"/>
    <w:rsid w:val="00F21266"/>
    <w:rsid w:val="00F21365"/>
    <w:rsid w:val="00F21F0E"/>
    <w:rsid w:val="00F21FE1"/>
    <w:rsid w:val="00F221DC"/>
    <w:rsid w:val="00F22320"/>
    <w:rsid w:val="00F2268C"/>
    <w:rsid w:val="00F229A6"/>
    <w:rsid w:val="00F22A85"/>
    <w:rsid w:val="00F22E91"/>
    <w:rsid w:val="00F22F46"/>
    <w:rsid w:val="00F233AD"/>
    <w:rsid w:val="00F233DB"/>
    <w:rsid w:val="00F23797"/>
    <w:rsid w:val="00F239DE"/>
    <w:rsid w:val="00F239FD"/>
    <w:rsid w:val="00F23FB9"/>
    <w:rsid w:val="00F23FD5"/>
    <w:rsid w:val="00F24257"/>
    <w:rsid w:val="00F245C3"/>
    <w:rsid w:val="00F246A3"/>
    <w:rsid w:val="00F24B5C"/>
    <w:rsid w:val="00F24EE2"/>
    <w:rsid w:val="00F25865"/>
    <w:rsid w:val="00F25A16"/>
    <w:rsid w:val="00F25D5F"/>
    <w:rsid w:val="00F25D81"/>
    <w:rsid w:val="00F25DB0"/>
    <w:rsid w:val="00F25DB4"/>
    <w:rsid w:val="00F26068"/>
    <w:rsid w:val="00F26A5F"/>
    <w:rsid w:val="00F26C3E"/>
    <w:rsid w:val="00F27532"/>
    <w:rsid w:val="00F2765F"/>
    <w:rsid w:val="00F2772D"/>
    <w:rsid w:val="00F3022B"/>
    <w:rsid w:val="00F3063D"/>
    <w:rsid w:val="00F31070"/>
    <w:rsid w:val="00F310C0"/>
    <w:rsid w:val="00F311D1"/>
    <w:rsid w:val="00F31382"/>
    <w:rsid w:val="00F313AB"/>
    <w:rsid w:val="00F3146E"/>
    <w:rsid w:val="00F3188D"/>
    <w:rsid w:val="00F31A01"/>
    <w:rsid w:val="00F31C61"/>
    <w:rsid w:val="00F31FA1"/>
    <w:rsid w:val="00F320B5"/>
    <w:rsid w:val="00F32184"/>
    <w:rsid w:val="00F32451"/>
    <w:rsid w:val="00F3298D"/>
    <w:rsid w:val="00F32D45"/>
    <w:rsid w:val="00F32FDA"/>
    <w:rsid w:val="00F3389D"/>
    <w:rsid w:val="00F3397E"/>
    <w:rsid w:val="00F339FF"/>
    <w:rsid w:val="00F33A71"/>
    <w:rsid w:val="00F33C0F"/>
    <w:rsid w:val="00F3457A"/>
    <w:rsid w:val="00F34656"/>
    <w:rsid w:val="00F34D4B"/>
    <w:rsid w:val="00F34DD6"/>
    <w:rsid w:val="00F34FEB"/>
    <w:rsid w:val="00F35027"/>
    <w:rsid w:val="00F35187"/>
    <w:rsid w:val="00F351A4"/>
    <w:rsid w:val="00F352DB"/>
    <w:rsid w:val="00F354E6"/>
    <w:rsid w:val="00F35A33"/>
    <w:rsid w:val="00F35C43"/>
    <w:rsid w:val="00F35D43"/>
    <w:rsid w:val="00F36073"/>
    <w:rsid w:val="00F3614B"/>
    <w:rsid w:val="00F361CD"/>
    <w:rsid w:val="00F36293"/>
    <w:rsid w:val="00F363DB"/>
    <w:rsid w:val="00F36AE2"/>
    <w:rsid w:val="00F36EEE"/>
    <w:rsid w:val="00F36F84"/>
    <w:rsid w:val="00F371C9"/>
    <w:rsid w:val="00F3776C"/>
    <w:rsid w:val="00F37B96"/>
    <w:rsid w:val="00F37D7A"/>
    <w:rsid w:val="00F40259"/>
    <w:rsid w:val="00F403B6"/>
    <w:rsid w:val="00F40683"/>
    <w:rsid w:val="00F406BB"/>
    <w:rsid w:val="00F4085D"/>
    <w:rsid w:val="00F40B1F"/>
    <w:rsid w:val="00F40EC5"/>
    <w:rsid w:val="00F41322"/>
    <w:rsid w:val="00F41465"/>
    <w:rsid w:val="00F41A73"/>
    <w:rsid w:val="00F4272C"/>
    <w:rsid w:val="00F4276E"/>
    <w:rsid w:val="00F4281B"/>
    <w:rsid w:val="00F429B7"/>
    <w:rsid w:val="00F42B92"/>
    <w:rsid w:val="00F4338D"/>
    <w:rsid w:val="00F43498"/>
    <w:rsid w:val="00F43678"/>
    <w:rsid w:val="00F438D1"/>
    <w:rsid w:val="00F43A75"/>
    <w:rsid w:val="00F43CEC"/>
    <w:rsid w:val="00F43D37"/>
    <w:rsid w:val="00F43F33"/>
    <w:rsid w:val="00F440A5"/>
    <w:rsid w:val="00F442A0"/>
    <w:rsid w:val="00F44829"/>
    <w:rsid w:val="00F44ABC"/>
    <w:rsid w:val="00F44E72"/>
    <w:rsid w:val="00F4519F"/>
    <w:rsid w:val="00F462BF"/>
    <w:rsid w:val="00F46476"/>
    <w:rsid w:val="00F46593"/>
    <w:rsid w:val="00F465AD"/>
    <w:rsid w:val="00F467BA"/>
    <w:rsid w:val="00F4681E"/>
    <w:rsid w:val="00F46A91"/>
    <w:rsid w:val="00F46E00"/>
    <w:rsid w:val="00F470FA"/>
    <w:rsid w:val="00F47B09"/>
    <w:rsid w:val="00F47C21"/>
    <w:rsid w:val="00F47D5F"/>
    <w:rsid w:val="00F47DB6"/>
    <w:rsid w:val="00F47EBD"/>
    <w:rsid w:val="00F5008A"/>
    <w:rsid w:val="00F5017B"/>
    <w:rsid w:val="00F502B1"/>
    <w:rsid w:val="00F503B6"/>
    <w:rsid w:val="00F5051D"/>
    <w:rsid w:val="00F50A2B"/>
    <w:rsid w:val="00F50F06"/>
    <w:rsid w:val="00F5105E"/>
    <w:rsid w:val="00F512CD"/>
    <w:rsid w:val="00F51896"/>
    <w:rsid w:val="00F51955"/>
    <w:rsid w:val="00F51B16"/>
    <w:rsid w:val="00F51B74"/>
    <w:rsid w:val="00F51B95"/>
    <w:rsid w:val="00F5205E"/>
    <w:rsid w:val="00F520F7"/>
    <w:rsid w:val="00F522EF"/>
    <w:rsid w:val="00F52CAB"/>
    <w:rsid w:val="00F532EF"/>
    <w:rsid w:val="00F533BE"/>
    <w:rsid w:val="00F537B8"/>
    <w:rsid w:val="00F53E9F"/>
    <w:rsid w:val="00F541C9"/>
    <w:rsid w:val="00F54E97"/>
    <w:rsid w:val="00F5513D"/>
    <w:rsid w:val="00F55AB1"/>
    <w:rsid w:val="00F55CEC"/>
    <w:rsid w:val="00F55E0B"/>
    <w:rsid w:val="00F55EBA"/>
    <w:rsid w:val="00F55FDF"/>
    <w:rsid w:val="00F56151"/>
    <w:rsid w:val="00F56731"/>
    <w:rsid w:val="00F56784"/>
    <w:rsid w:val="00F56D6A"/>
    <w:rsid w:val="00F575B9"/>
    <w:rsid w:val="00F57600"/>
    <w:rsid w:val="00F5762F"/>
    <w:rsid w:val="00F57696"/>
    <w:rsid w:val="00F604C5"/>
    <w:rsid w:val="00F60B1E"/>
    <w:rsid w:val="00F60ED9"/>
    <w:rsid w:val="00F60FF8"/>
    <w:rsid w:val="00F61119"/>
    <w:rsid w:val="00F61498"/>
    <w:rsid w:val="00F616D0"/>
    <w:rsid w:val="00F61C7B"/>
    <w:rsid w:val="00F61DA3"/>
    <w:rsid w:val="00F620C7"/>
    <w:rsid w:val="00F622A1"/>
    <w:rsid w:val="00F626A3"/>
    <w:rsid w:val="00F6284A"/>
    <w:rsid w:val="00F628F0"/>
    <w:rsid w:val="00F62C4F"/>
    <w:rsid w:val="00F630CA"/>
    <w:rsid w:val="00F633EB"/>
    <w:rsid w:val="00F635E0"/>
    <w:rsid w:val="00F63911"/>
    <w:rsid w:val="00F63D18"/>
    <w:rsid w:val="00F64216"/>
    <w:rsid w:val="00F642C4"/>
    <w:rsid w:val="00F64B30"/>
    <w:rsid w:val="00F64BCF"/>
    <w:rsid w:val="00F65096"/>
    <w:rsid w:val="00F65386"/>
    <w:rsid w:val="00F653BA"/>
    <w:rsid w:val="00F65719"/>
    <w:rsid w:val="00F658BC"/>
    <w:rsid w:val="00F65AFC"/>
    <w:rsid w:val="00F65B22"/>
    <w:rsid w:val="00F65EA5"/>
    <w:rsid w:val="00F662FA"/>
    <w:rsid w:val="00F6643A"/>
    <w:rsid w:val="00F664DF"/>
    <w:rsid w:val="00F66A38"/>
    <w:rsid w:val="00F674A6"/>
    <w:rsid w:val="00F674FF"/>
    <w:rsid w:val="00F6760A"/>
    <w:rsid w:val="00F67D4C"/>
    <w:rsid w:val="00F703FB"/>
    <w:rsid w:val="00F704E3"/>
    <w:rsid w:val="00F705D4"/>
    <w:rsid w:val="00F707D6"/>
    <w:rsid w:val="00F70DEA"/>
    <w:rsid w:val="00F70DEE"/>
    <w:rsid w:val="00F70FBE"/>
    <w:rsid w:val="00F70FDA"/>
    <w:rsid w:val="00F711A8"/>
    <w:rsid w:val="00F71572"/>
    <w:rsid w:val="00F7168E"/>
    <w:rsid w:val="00F717C0"/>
    <w:rsid w:val="00F71A02"/>
    <w:rsid w:val="00F71A42"/>
    <w:rsid w:val="00F71E87"/>
    <w:rsid w:val="00F727DF"/>
    <w:rsid w:val="00F72C2B"/>
    <w:rsid w:val="00F73084"/>
    <w:rsid w:val="00F735D2"/>
    <w:rsid w:val="00F7396E"/>
    <w:rsid w:val="00F739AF"/>
    <w:rsid w:val="00F739C8"/>
    <w:rsid w:val="00F73BC5"/>
    <w:rsid w:val="00F73C26"/>
    <w:rsid w:val="00F73CDF"/>
    <w:rsid w:val="00F73E27"/>
    <w:rsid w:val="00F73F94"/>
    <w:rsid w:val="00F741CD"/>
    <w:rsid w:val="00F743EB"/>
    <w:rsid w:val="00F7468C"/>
    <w:rsid w:val="00F74993"/>
    <w:rsid w:val="00F749AC"/>
    <w:rsid w:val="00F74BBD"/>
    <w:rsid w:val="00F75196"/>
    <w:rsid w:val="00F763BC"/>
    <w:rsid w:val="00F766FC"/>
    <w:rsid w:val="00F768C7"/>
    <w:rsid w:val="00F76FAD"/>
    <w:rsid w:val="00F7706A"/>
    <w:rsid w:val="00F77BDA"/>
    <w:rsid w:val="00F80A37"/>
    <w:rsid w:val="00F80A4F"/>
    <w:rsid w:val="00F80C0A"/>
    <w:rsid w:val="00F80ED8"/>
    <w:rsid w:val="00F81278"/>
    <w:rsid w:val="00F812A1"/>
    <w:rsid w:val="00F812ED"/>
    <w:rsid w:val="00F8167E"/>
    <w:rsid w:val="00F81A34"/>
    <w:rsid w:val="00F81A6C"/>
    <w:rsid w:val="00F81BA7"/>
    <w:rsid w:val="00F81F1D"/>
    <w:rsid w:val="00F82262"/>
    <w:rsid w:val="00F8256D"/>
    <w:rsid w:val="00F825E1"/>
    <w:rsid w:val="00F82692"/>
    <w:rsid w:val="00F8285B"/>
    <w:rsid w:val="00F8302C"/>
    <w:rsid w:val="00F83228"/>
    <w:rsid w:val="00F8333D"/>
    <w:rsid w:val="00F8336E"/>
    <w:rsid w:val="00F83439"/>
    <w:rsid w:val="00F837E9"/>
    <w:rsid w:val="00F838BB"/>
    <w:rsid w:val="00F83941"/>
    <w:rsid w:val="00F84059"/>
    <w:rsid w:val="00F84481"/>
    <w:rsid w:val="00F84749"/>
    <w:rsid w:val="00F847E4"/>
    <w:rsid w:val="00F84862"/>
    <w:rsid w:val="00F84AF5"/>
    <w:rsid w:val="00F84C66"/>
    <w:rsid w:val="00F850DE"/>
    <w:rsid w:val="00F8538A"/>
    <w:rsid w:val="00F85685"/>
    <w:rsid w:val="00F85A5C"/>
    <w:rsid w:val="00F85A88"/>
    <w:rsid w:val="00F85F48"/>
    <w:rsid w:val="00F8630B"/>
    <w:rsid w:val="00F8663D"/>
    <w:rsid w:val="00F866EF"/>
    <w:rsid w:val="00F8694B"/>
    <w:rsid w:val="00F87210"/>
    <w:rsid w:val="00F873C5"/>
    <w:rsid w:val="00F8751E"/>
    <w:rsid w:val="00F8798E"/>
    <w:rsid w:val="00F87EB3"/>
    <w:rsid w:val="00F90C6C"/>
    <w:rsid w:val="00F90D06"/>
    <w:rsid w:val="00F91054"/>
    <w:rsid w:val="00F91377"/>
    <w:rsid w:val="00F91996"/>
    <w:rsid w:val="00F922A6"/>
    <w:rsid w:val="00F922EC"/>
    <w:rsid w:val="00F92703"/>
    <w:rsid w:val="00F92760"/>
    <w:rsid w:val="00F928B6"/>
    <w:rsid w:val="00F92AAA"/>
    <w:rsid w:val="00F92E17"/>
    <w:rsid w:val="00F9377E"/>
    <w:rsid w:val="00F946DA"/>
    <w:rsid w:val="00F947C3"/>
    <w:rsid w:val="00F947FD"/>
    <w:rsid w:val="00F94C2B"/>
    <w:rsid w:val="00F95248"/>
    <w:rsid w:val="00F952EA"/>
    <w:rsid w:val="00F956D5"/>
    <w:rsid w:val="00F95BED"/>
    <w:rsid w:val="00F95C0C"/>
    <w:rsid w:val="00F96752"/>
    <w:rsid w:val="00F96A42"/>
    <w:rsid w:val="00F96F69"/>
    <w:rsid w:val="00F96F85"/>
    <w:rsid w:val="00F972D2"/>
    <w:rsid w:val="00F9792E"/>
    <w:rsid w:val="00F9798A"/>
    <w:rsid w:val="00F97D74"/>
    <w:rsid w:val="00FA0053"/>
    <w:rsid w:val="00FA00CB"/>
    <w:rsid w:val="00FA082C"/>
    <w:rsid w:val="00FA1284"/>
    <w:rsid w:val="00FA14C7"/>
    <w:rsid w:val="00FA15F0"/>
    <w:rsid w:val="00FA2162"/>
    <w:rsid w:val="00FA221C"/>
    <w:rsid w:val="00FA240B"/>
    <w:rsid w:val="00FA251F"/>
    <w:rsid w:val="00FA259E"/>
    <w:rsid w:val="00FA271A"/>
    <w:rsid w:val="00FA27EA"/>
    <w:rsid w:val="00FA298E"/>
    <w:rsid w:val="00FA33F5"/>
    <w:rsid w:val="00FA347B"/>
    <w:rsid w:val="00FA366A"/>
    <w:rsid w:val="00FA3BE5"/>
    <w:rsid w:val="00FA3D92"/>
    <w:rsid w:val="00FA4612"/>
    <w:rsid w:val="00FA5114"/>
    <w:rsid w:val="00FA553A"/>
    <w:rsid w:val="00FA561E"/>
    <w:rsid w:val="00FA5BE5"/>
    <w:rsid w:val="00FA656B"/>
    <w:rsid w:val="00FA676B"/>
    <w:rsid w:val="00FA6845"/>
    <w:rsid w:val="00FA6961"/>
    <w:rsid w:val="00FA6FD1"/>
    <w:rsid w:val="00FA709C"/>
    <w:rsid w:val="00FA72E9"/>
    <w:rsid w:val="00FA767B"/>
    <w:rsid w:val="00FA78BA"/>
    <w:rsid w:val="00FA7988"/>
    <w:rsid w:val="00FA7B57"/>
    <w:rsid w:val="00FA7BF2"/>
    <w:rsid w:val="00FB0545"/>
    <w:rsid w:val="00FB05FF"/>
    <w:rsid w:val="00FB07EE"/>
    <w:rsid w:val="00FB0E02"/>
    <w:rsid w:val="00FB0EC3"/>
    <w:rsid w:val="00FB0F35"/>
    <w:rsid w:val="00FB189A"/>
    <w:rsid w:val="00FB1992"/>
    <w:rsid w:val="00FB1B51"/>
    <w:rsid w:val="00FB1BC8"/>
    <w:rsid w:val="00FB1EEB"/>
    <w:rsid w:val="00FB2195"/>
    <w:rsid w:val="00FB233F"/>
    <w:rsid w:val="00FB2593"/>
    <w:rsid w:val="00FB2837"/>
    <w:rsid w:val="00FB324A"/>
    <w:rsid w:val="00FB3544"/>
    <w:rsid w:val="00FB3E2D"/>
    <w:rsid w:val="00FB3F63"/>
    <w:rsid w:val="00FB442B"/>
    <w:rsid w:val="00FB4511"/>
    <w:rsid w:val="00FB45F6"/>
    <w:rsid w:val="00FB4689"/>
    <w:rsid w:val="00FB48F6"/>
    <w:rsid w:val="00FB4ADD"/>
    <w:rsid w:val="00FB4EE9"/>
    <w:rsid w:val="00FB543C"/>
    <w:rsid w:val="00FB576C"/>
    <w:rsid w:val="00FB57F4"/>
    <w:rsid w:val="00FB5CC4"/>
    <w:rsid w:val="00FB5F98"/>
    <w:rsid w:val="00FB6122"/>
    <w:rsid w:val="00FB63F2"/>
    <w:rsid w:val="00FB67FA"/>
    <w:rsid w:val="00FB68B0"/>
    <w:rsid w:val="00FB6C1C"/>
    <w:rsid w:val="00FB6E60"/>
    <w:rsid w:val="00FB75C2"/>
    <w:rsid w:val="00FB785E"/>
    <w:rsid w:val="00FB7903"/>
    <w:rsid w:val="00FB7D76"/>
    <w:rsid w:val="00FB7FA3"/>
    <w:rsid w:val="00FC0185"/>
    <w:rsid w:val="00FC0542"/>
    <w:rsid w:val="00FC054E"/>
    <w:rsid w:val="00FC0AD9"/>
    <w:rsid w:val="00FC0F94"/>
    <w:rsid w:val="00FC0FC2"/>
    <w:rsid w:val="00FC13EF"/>
    <w:rsid w:val="00FC14F2"/>
    <w:rsid w:val="00FC179F"/>
    <w:rsid w:val="00FC1827"/>
    <w:rsid w:val="00FC1A77"/>
    <w:rsid w:val="00FC1AB7"/>
    <w:rsid w:val="00FC1B39"/>
    <w:rsid w:val="00FC1E77"/>
    <w:rsid w:val="00FC1E8A"/>
    <w:rsid w:val="00FC25D3"/>
    <w:rsid w:val="00FC29E1"/>
    <w:rsid w:val="00FC2EF8"/>
    <w:rsid w:val="00FC3053"/>
    <w:rsid w:val="00FC3468"/>
    <w:rsid w:val="00FC3D3C"/>
    <w:rsid w:val="00FC3EAB"/>
    <w:rsid w:val="00FC4B35"/>
    <w:rsid w:val="00FC50CB"/>
    <w:rsid w:val="00FC545B"/>
    <w:rsid w:val="00FC5A06"/>
    <w:rsid w:val="00FC5B75"/>
    <w:rsid w:val="00FC60D4"/>
    <w:rsid w:val="00FC64A1"/>
    <w:rsid w:val="00FC655D"/>
    <w:rsid w:val="00FC6670"/>
    <w:rsid w:val="00FC67C7"/>
    <w:rsid w:val="00FC6813"/>
    <w:rsid w:val="00FC694B"/>
    <w:rsid w:val="00FC6B13"/>
    <w:rsid w:val="00FC6D66"/>
    <w:rsid w:val="00FC6FCC"/>
    <w:rsid w:val="00FC76FF"/>
    <w:rsid w:val="00FC7A58"/>
    <w:rsid w:val="00FC7A87"/>
    <w:rsid w:val="00FC7B50"/>
    <w:rsid w:val="00FC7BB1"/>
    <w:rsid w:val="00FC7CB6"/>
    <w:rsid w:val="00FC7DCB"/>
    <w:rsid w:val="00FD0035"/>
    <w:rsid w:val="00FD0173"/>
    <w:rsid w:val="00FD01EA"/>
    <w:rsid w:val="00FD03C4"/>
    <w:rsid w:val="00FD04A5"/>
    <w:rsid w:val="00FD04C3"/>
    <w:rsid w:val="00FD0A5A"/>
    <w:rsid w:val="00FD0EB0"/>
    <w:rsid w:val="00FD107A"/>
    <w:rsid w:val="00FD13B1"/>
    <w:rsid w:val="00FD169D"/>
    <w:rsid w:val="00FD1862"/>
    <w:rsid w:val="00FD1DB6"/>
    <w:rsid w:val="00FD1E77"/>
    <w:rsid w:val="00FD1E78"/>
    <w:rsid w:val="00FD2CA8"/>
    <w:rsid w:val="00FD3652"/>
    <w:rsid w:val="00FD38C0"/>
    <w:rsid w:val="00FD3CED"/>
    <w:rsid w:val="00FD3E91"/>
    <w:rsid w:val="00FD4097"/>
    <w:rsid w:val="00FD42EC"/>
    <w:rsid w:val="00FD4AEA"/>
    <w:rsid w:val="00FD50C0"/>
    <w:rsid w:val="00FD55B1"/>
    <w:rsid w:val="00FD55CB"/>
    <w:rsid w:val="00FD5700"/>
    <w:rsid w:val="00FD588A"/>
    <w:rsid w:val="00FD59BF"/>
    <w:rsid w:val="00FD5AE1"/>
    <w:rsid w:val="00FD6048"/>
    <w:rsid w:val="00FD6B76"/>
    <w:rsid w:val="00FD6C2B"/>
    <w:rsid w:val="00FD6CFC"/>
    <w:rsid w:val="00FD747B"/>
    <w:rsid w:val="00FD7B57"/>
    <w:rsid w:val="00FD7F38"/>
    <w:rsid w:val="00FE085B"/>
    <w:rsid w:val="00FE0B84"/>
    <w:rsid w:val="00FE1933"/>
    <w:rsid w:val="00FE1B56"/>
    <w:rsid w:val="00FE1C29"/>
    <w:rsid w:val="00FE1E04"/>
    <w:rsid w:val="00FE1FAD"/>
    <w:rsid w:val="00FE2715"/>
    <w:rsid w:val="00FE280E"/>
    <w:rsid w:val="00FE2932"/>
    <w:rsid w:val="00FE2DB1"/>
    <w:rsid w:val="00FE2DBA"/>
    <w:rsid w:val="00FE2E19"/>
    <w:rsid w:val="00FE35B7"/>
    <w:rsid w:val="00FE35F7"/>
    <w:rsid w:val="00FE36B0"/>
    <w:rsid w:val="00FE3AAA"/>
    <w:rsid w:val="00FE455D"/>
    <w:rsid w:val="00FE49B3"/>
    <w:rsid w:val="00FE4CE4"/>
    <w:rsid w:val="00FE50C6"/>
    <w:rsid w:val="00FE52D5"/>
    <w:rsid w:val="00FE5470"/>
    <w:rsid w:val="00FE583B"/>
    <w:rsid w:val="00FE593D"/>
    <w:rsid w:val="00FE5B41"/>
    <w:rsid w:val="00FE5FC7"/>
    <w:rsid w:val="00FE60A4"/>
    <w:rsid w:val="00FE62D6"/>
    <w:rsid w:val="00FE6C6C"/>
    <w:rsid w:val="00FE6E21"/>
    <w:rsid w:val="00FE6EFB"/>
    <w:rsid w:val="00FE712E"/>
    <w:rsid w:val="00FE72B9"/>
    <w:rsid w:val="00FE74EB"/>
    <w:rsid w:val="00FE7599"/>
    <w:rsid w:val="00FE7DE2"/>
    <w:rsid w:val="00FF0997"/>
    <w:rsid w:val="00FF09C5"/>
    <w:rsid w:val="00FF12F4"/>
    <w:rsid w:val="00FF15AF"/>
    <w:rsid w:val="00FF1637"/>
    <w:rsid w:val="00FF168E"/>
    <w:rsid w:val="00FF190A"/>
    <w:rsid w:val="00FF1D52"/>
    <w:rsid w:val="00FF22A1"/>
    <w:rsid w:val="00FF23A9"/>
    <w:rsid w:val="00FF24FC"/>
    <w:rsid w:val="00FF25C1"/>
    <w:rsid w:val="00FF2769"/>
    <w:rsid w:val="00FF2A1B"/>
    <w:rsid w:val="00FF2A50"/>
    <w:rsid w:val="00FF2AEE"/>
    <w:rsid w:val="00FF2B92"/>
    <w:rsid w:val="00FF2CE1"/>
    <w:rsid w:val="00FF2D3D"/>
    <w:rsid w:val="00FF2E51"/>
    <w:rsid w:val="00FF3406"/>
    <w:rsid w:val="00FF3997"/>
    <w:rsid w:val="00FF3A08"/>
    <w:rsid w:val="00FF3B81"/>
    <w:rsid w:val="00FF44B3"/>
    <w:rsid w:val="00FF4C8C"/>
    <w:rsid w:val="00FF4CB0"/>
    <w:rsid w:val="00FF4D7F"/>
    <w:rsid w:val="00FF4F0B"/>
    <w:rsid w:val="00FF51DB"/>
    <w:rsid w:val="00FF5491"/>
    <w:rsid w:val="00FF5928"/>
    <w:rsid w:val="00FF5D5E"/>
    <w:rsid w:val="00FF5E55"/>
    <w:rsid w:val="00FF5F1C"/>
    <w:rsid w:val="00FF60DC"/>
    <w:rsid w:val="00FF6206"/>
    <w:rsid w:val="00FF660B"/>
    <w:rsid w:val="00FF66A6"/>
    <w:rsid w:val="00FF6792"/>
    <w:rsid w:val="00FF6FFB"/>
    <w:rsid w:val="00FF709C"/>
    <w:rsid w:val="00FF720A"/>
    <w:rsid w:val="00FF7831"/>
    <w:rsid w:val="00FF7833"/>
    <w:rsid w:val="00FF7A4A"/>
    <w:rsid w:val="00FF7C3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country-region"/>
  <w:smartTagType w:namespaceuri="urn:schemas-microsoft-com:office:smarttags" w:name="place"/>
  <w:shapeDefaults>
    <o:shapedefaults v:ext="edit" spidmax="4097" fill="f" fillcolor="#f49100" strokecolor="#f49100">
      <v:fill color="#f49100" on="f"/>
      <v:stroke color="#f49100"/>
      <o:colormru v:ext="edit" colors="#f49100,#8f9286"/>
    </o:shapedefaults>
    <o:shapelayout v:ext="edit">
      <o:idmap v:ext="edit" data="1"/>
    </o:shapelayout>
  </w:shapeDefaults>
  <w:decimalSymbol w:val="."/>
  <w:listSeparator w:val=","/>
  <w14:docId w14:val="20B8F792"/>
  <w15:chartTrackingRefBased/>
  <w15:docId w15:val="{E04A28B7-C419-45CA-863A-1433EACBE3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0B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i/>
      <w:i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6760E"/>
    <w:rPr>
      <w:rFonts w:ascii="Arial" w:hAnsi="Arial" w:cs="Times New Roman"/>
      <w:b/>
      <w:bCs/>
      <w:i/>
      <w:iCs/>
      <w:sz w:val="18"/>
      <w:szCs w:val="18"/>
      <w:u w:val="single"/>
      <w:shd w:val="solid" w:color="FFFFFF" w:fill="FFFFFF"/>
    </w:rPr>
  </w:style>
  <w:style w:type="character" w:customStyle="1" w:styleId="Heading2Char">
    <w:name w:val="Heading 2 Char"/>
    <w:link w:val="Heading2"/>
    <w:rsid w:val="0056760E"/>
    <w:rPr>
      <w:rFonts w:ascii="Arial" w:hAnsi="Arial" w:cs="Angsana New"/>
      <w:b/>
      <w:bCs/>
      <w:i/>
      <w:iCs/>
      <w:sz w:val="18"/>
      <w:szCs w:val="18"/>
      <w:lang w:val="en-US" w:eastAsia="en-US" w:bidi="th-TH"/>
    </w:rPr>
  </w:style>
  <w:style w:type="character" w:customStyle="1" w:styleId="Heading3Char">
    <w:name w:val="Heading 3 Char"/>
    <w:link w:val="Heading3"/>
    <w:rsid w:val="0056760E"/>
    <w:rPr>
      <w:rFonts w:ascii="Arial" w:hAnsi="Arial" w:cs="Angsana New"/>
      <w:i/>
      <w:iCs/>
      <w:sz w:val="18"/>
      <w:szCs w:val="18"/>
      <w:lang w:val="en-US" w:eastAsia="en-US" w:bidi="th-TH"/>
    </w:rPr>
  </w:style>
  <w:style w:type="character" w:customStyle="1" w:styleId="BodyTextChar">
    <w:name w:val="Body Text Char"/>
    <w:aliases w:val="bt Char,body text Char,Body Char"/>
    <w:link w:val="BodyText"/>
    <w:uiPriority w:val="99"/>
    <w:rsid w:val="00747DA6"/>
    <w:rPr>
      <w:rFonts w:ascii="Arial" w:hAnsi="Arial" w:cs="Angsana New"/>
      <w:sz w:val="18"/>
      <w:szCs w:val="18"/>
      <w:lang w:val="en-US" w:eastAsia="en-US" w:bidi="th-TH"/>
    </w:rPr>
  </w:style>
  <w:style w:type="paragraph" w:styleId="BodyText">
    <w:name w:val="Body Text"/>
    <w:aliases w:val="bt,body text,Body"/>
    <w:basedOn w:val="Normal"/>
    <w:link w:val="BodyTextChar"/>
    <w:uiPriority w:val="99"/>
    <w:pPr>
      <w:spacing w:after="120"/>
    </w:pPr>
  </w:style>
  <w:style w:type="paragraph" w:styleId="Header">
    <w:name w:val="header"/>
    <w:basedOn w:val="Normal"/>
    <w:link w:val="HeaderChar"/>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character" w:customStyle="1" w:styleId="FooterChar">
    <w:name w:val="Footer Char"/>
    <w:link w:val="Footer"/>
    <w:uiPriority w:val="99"/>
    <w:rsid w:val="00C14554"/>
    <w:rPr>
      <w:rFonts w:ascii="Arial" w:hAnsi="Arial"/>
      <w:sz w:val="18"/>
      <w:szCs w:val="18"/>
    </w:r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uiPriority w:val="99"/>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uiPriority w:val="99"/>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FirstIndent">
    <w:name w:val="Body Text First Indent"/>
    <w:basedOn w:val="BodyText"/>
    <w:pPr>
      <w:ind w:firstLine="284"/>
    </w:pPr>
  </w:style>
  <w:style w:type="paragraph" w:styleId="BodyTextIndent">
    <w:name w:val="Body Text Indent"/>
    <w:aliases w:val="i"/>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pPr>
      <w:ind w:right="-133"/>
    </w:pPr>
    <w:rPr>
      <w:rFonts w:cs="Times New Roman"/>
      <w:sz w:val="20"/>
      <w:szCs w:val="20"/>
    </w:rPr>
  </w:style>
  <w:style w:type="character" w:styleId="PageNumber">
    <w:name w:val="page number"/>
    <w:basedOn w:val="DefaultParagraphFont"/>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3">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4">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5">
    <w:name w:val="ข้อความ"/>
    <w:basedOn w:val="Normal"/>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styleId="BodyTextIndent3">
    <w:name w:val="Body Text Indent 3"/>
    <w:basedOn w:val="Normal"/>
    <w:rsid w:val="004B2FFD"/>
    <w:pPr>
      <w:spacing w:after="120"/>
      <w:ind w:left="360"/>
    </w:pPr>
    <w:rPr>
      <w:sz w:val="16"/>
      <w:szCs w:val="16"/>
    </w:rPr>
  </w:style>
  <w:style w:type="paragraph" w:customStyle="1" w:styleId="AccPolicysubhead">
    <w:name w:val="Acc Policy sub head"/>
    <w:basedOn w:val="BodyText"/>
    <w:next w:val="BodyText"/>
    <w:link w:val="AccPolicysubheadChar"/>
    <w:autoRedefine/>
    <w:rsid w:val="000D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pPr>
    <w:rPr>
      <w:rFonts w:ascii="Times New Roman" w:hAnsi="Times New Roman"/>
      <w:bCs/>
      <w:i/>
      <w:iCs/>
      <w:sz w:val="22"/>
      <w:szCs w:val="22"/>
      <w:lang w:val="en-GB" w:eastAsia="en-GB"/>
    </w:rPr>
  </w:style>
  <w:style w:type="character" w:customStyle="1" w:styleId="AccPolicysubheadChar">
    <w:name w:val="Acc Policy sub head Char"/>
    <w:link w:val="AccPolicysubhead"/>
    <w:rsid w:val="000D3FCF"/>
    <w:rPr>
      <w:rFonts w:cs="Times New Roman"/>
      <w:bCs/>
      <w:i/>
      <w:iCs/>
      <w:sz w:val="22"/>
      <w:szCs w:val="22"/>
      <w:lang w:val="en-GB" w:eastAsia="en-GB"/>
    </w:rPr>
  </w:style>
  <w:style w:type="paragraph" w:customStyle="1" w:styleId="AccPolicyHeading">
    <w:name w:val="Acc Policy Heading"/>
    <w:basedOn w:val="BodyText"/>
    <w:link w:val="AccPolicyHeadingCharChar"/>
    <w:autoRedefine/>
    <w:rsid w:val="00EB63CD"/>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EB63CD"/>
    <w:rPr>
      <w:bCs/>
      <w:sz w:val="22"/>
      <w:szCs w:val="22"/>
      <w:lang w:val="x-none" w:eastAsia="en-GB"/>
    </w:rPr>
  </w:style>
  <w:style w:type="paragraph" w:customStyle="1" w:styleId="AccNoteHeading">
    <w:name w:val="Acc Note Heading"/>
    <w:basedOn w:val="BodyText"/>
    <w:autoRedefine/>
    <w:rsid w:val="00EB63CD"/>
    <w:pPr>
      <w:numPr>
        <w:numId w:val="17"/>
      </w:numPr>
      <w:tabs>
        <w:tab w:val="clear" w:pos="227"/>
        <w:tab w:val="clear" w:pos="454"/>
        <w:tab w:val="clear" w:pos="680"/>
        <w:tab w:val="clear" w:pos="90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jc w:val="both"/>
    </w:pPr>
    <w:rPr>
      <w:rFonts w:ascii="Times New Roman" w:hAnsi="Times New Roman" w:cs="Times New Roman"/>
      <w:b/>
      <w:bCs/>
      <w:sz w:val="24"/>
      <w:szCs w:val="22"/>
      <w:lang w:eastAsia="en-GB"/>
    </w:rPr>
  </w:style>
  <w:style w:type="paragraph" w:styleId="BalloonText">
    <w:name w:val="Balloon Text"/>
    <w:basedOn w:val="Normal"/>
    <w:semiHidden/>
    <w:rsid w:val="0073346E"/>
    <w:rPr>
      <w:rFonts w:ascii="Tahoma" w:hAnsi="Tahoma" w:cs="Tahoma"/>
      <w:sz w:val="16"/>
      <w:szCs w:val="16"/>
    </w:rPr>
  </w:style>
  <w:style w:type="table" w:styleId="TableGrid">
    <w:name w:val="Table Grid"/>
    <w:basedOn w:val="TableNormal"/>
    <w:uiPriority w:val="39"/>
    <w:rsid w:val="00070A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CD7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CD7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CD728C"/>
    <w:pPr>
      <w:numPr>
        <w:numId w:val="18"/>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b + Angsana New,Bold,Thai Distributed Justification,Left:  0...."/>
    <w:basedOn w:val="BodyText"/>
    <w:rsid w:val="008C2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a4 + Angsana New,15 pt,Before:  3 pt,Line spacing:  At l...,Left:  -0.05&quot;,Right:  -0.05&quot;,Lin...,..."/>
    <w:basedOn w:val="Normal"/>
    <w:rsid w:val="008C2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E902E6"/>
    <w:pPr>
      <w:keepNext/>
      <w:keepLines/>
      <w:numPr>
        <w:ilvl w:val="1"/>
        <w:numId w:val="16"/>
      </w:numPr>
      <w:tabs>
        <w:tab w:val="clear" w:pos="227"/>
        <w:tab w:val="clear" w:pos="340"/>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before="130" w:after="130"/>
      <w:ind w:left="680"/>
      <w:outlineLvl w:val="1"/>
    </w:pPr>
    <w:rPr>
      <w:rFonts w:ascii="Times New Roman" w:hAnsi="Times New Roman" w:cs="Times New Roman"/>
      <w:b/>
      <w:sz w:val="22"/>
      <w:szCs w:val="20"/>
      <w:lang w:val="en-GB" w:bidi="ar-SA"/>
    </w:rPr>
  </w:style>
  <w:style w:type="paragraph" w:customStyle="1" w:styleId="BodyTextbullet">
    <w:name w:val="Body Text bullet"/>
    <w:basedOn w:val="BodyText"/>
    <w:next w:val="BodyText"/>
    <w:autoRedefine/>
    <w:rsid w:val="00E902E6"/>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Policyalternative">
    <w:name w:val="Acc Policy alternative"/>
    <w:basedOn w:val="AccPolicysubhead"/>
    <w:link w:val="AccPolicyalternativeChar"/>
    <w:autoRedefine/>
    <w:rsid w:val="000D3FCF"/>
    <w:pPr>
      <w:ind w:right="-43"/>
    </w:pPr>
  </w:style>
  <w:style w:type="character" w:customStyle="1" w:styleId="AccPolicyalternativeChar">
    <w:name w:val="Acc Policy alternative Char"/>
    <w:link w:val="AccPolicyalternative"/>
    <w:rsid w:val="000D3FCF"/>
    <w:rPr>
      <w:rFonts w:cs="Times New Roman"/>
      <w:bCs/>
      <w:i/>
      <w:iCs/>
      <w:sz w:val="22"/>
      <w:szCs w:val="22"/>
      <w:lang w:val="en-GB" w:eastAsia="en-GB"/>
    </w:rPr>
  </w:style>
  <w:style w:type="paragraph" w:customStyle="1" w:styleId="acctmergecolhdg">
    <w:name w:val="acct merge col hdg"/>
    <w:aliases w:val="mh"/>
    <w:basedOn w:val="Normal"/>
    <w:rsid w:val="00DE5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columnheading">
    <w:name w:val="acct column heading"/>
    <w:aliases w:val="ac"/>
    <w:basedOn w:val="Normal"/>
    <w:rsid w:val="00CE5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blocklist">
    <w:name w:val="block list"/>
    <w:aliases w:val="blist"/>
    <w:basedOn w:val="block"/>
    <w:rsid w:val="00BD35CD"/>
    <w:pPr>
      <w:ind w:left="1134" w:hanging="567"/>
    </w:pPr>
  </w:style>
  <w:style w:type="paragraph" w:customStyle="1" w:styleId="acctstatementheading">
    <w:name w:val="acct statement heading"/>
    <w:aliases w:val="as"/>
    <w:basedOn w:val="Heading2"/>
    <w:next w:val="Normal"/>
    <w:rsid w:val="00CC65D9"/>
    <w:pPr>
      <w:numPr>
        <w:ilvl w:val="1"/>
        <w:numId w:val="14"/>
      </w:numPr>
      <w:tabs>
        <w:tab w:val="clear" w:pos="227"/>
        <w:tab w:val="clear" w:pos="454"/>
        <w:tab w:val="clear" w:pos="576"/>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blocklist2">
    <w:name w:val="block list2"/>
    <w:aliases w:val="blist2"/>
    <w:basedOn w:val="blocklist"/>
    <w:rsid w:val="00221340"/>
    <w:pPr>
      <w:ind w:left="1701"/>
    </w:pPr>
  </w:style>
  <w:style w:type="paragraph" w:customStyle="1" w:styleId="accttwolines">
    <w:name w:val="acct two lines"/>
    <w:aliases w:val="a2l"/>
    <w:basedOn w:val="Normal"/>
    <w:rsid w:val="00DC4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styleId="DocumentMap">
    <w:name w:val="Document Map"/>
    <w:basedOn w:val="Normal"/>
    <w:link w:val="DocumentMapChar"/>
    <w:rsid w:val="00280500"/>
    <w:rPr>
      <w:rFonts w:ascii="Tahoma" w:hAnsi="Tahoma"/>
      <w:sz w:val="16"/>
      <w:szCs w:val="20"/>
      <w:lang w:val="x-none" w:eastAsia="x-none"/>
    </w:rPr>
  </w:style>
  <w:style w:type="character" w:customStyle="1" w:styleId="DocumentMapChar">
    <w:name w:val="Document Map Char"/>
    <w:link w:val="DocumentMap"/>
    <w:rsid w:val="00280500"/>
    <w:rPr>
      <w:rFonts w:ascii="Tahoma" w:hAnsi="Tahoma"/>
      <w:sz w:val="16"/>
    </w:rPr>
  </w:style>
  <w:style w:type="paragraph" w:customStyle="1" w:styleId="headingnospaceafter">
    <w:name w:val="heading no space after"/>
    <w:aliases w:val="hn,heading no space"/>
    <w:basedOn w:val="Normal"/>
    <w:rsid w:val="00134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sz w:val="22"/>
      <w:szCs w:val="20"/>
      <w:lang w:val="en-GB" w:bidi="ar-SA"/>
    </w:rPr>
  </w:style>
  <w:style w:type="paragraph" w:customStyle="1" w:styleId="acctcolumnheadingnospaceafter">
    <w:name w:val="acct column heading no space after"/>
    <w:aliases w:val="acn,acct column heading no sp"/>
    <w:basedOn w:val="acctcolumnheading"/>
    <w:rsid w:val="0013472D"/>
    <w:pPr>
      <w:spacing w:after="0"/>
    </w:pPr>
  </w:style>
  <w:style w:type="paragraph" w:customStyle="1" w:styleId="Char">
    <w:name w:val="Char"/>
    <w:basedOn w:val="Normal"/>
    <w:rsid w:val="00134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FootnoteText">
    <w:name w:val="footnote text"/>
    <w:aliases w:val="ft"/>
    <w:basedOn w:val="Normal"/>
    <w:semiHidden/>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paragraph" w:customStyle="1" w:styleId="Graphic">
    <w:name w:val="Graphic"/>
    <w:basedOn w:val="Signature"/>
    <w:rsid w:val="0056760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paragraph" w:customStyle="1" w:styleId="acctdividends">
    <w:name w:val="acct dividends"/>
    <w:aliases w:val="ad"/>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56760E"/>
    <w:pPr>
      <w:spacing w:after="0"/>
    </w:pPr>
  </w:style>
  <w:style w:type="paragraph" w:customStyle="1" w:styleId="acctindent">
    <w:name w:val="acct indent"/>
    <w:aliases w:val="ai"/>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mainheading">
    <w:name w:val="acct main heading"/>
    <w:aliases w:val="am"/>
    <w:basedOn w:val="Normal"/>
    <w:rsid w:val="0056760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56760E"/>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a">
    <w:name w:val="acct statement heading (a)"/>
    <w:aliases w:val="asa"/>
    <w:basedOn w:val="acctstatementheading"/>
    <w:rsid w:val="0056760E"/>
    <w:pPr>
      <w:tabs>
        <w:tab w:val="clear" w:pos="0"/>
        <w:tab w:val="num" w:pos="600"/>
      </w:tabs>
      <w:spacing w:line="260" w:lineRule="atLeast"/>
    </w:pPr>
    <w:rPr>
      <w:sz w:val="22"/>
    </w:rPr>
  </w:style>
  <w:style w:type="paragraph" w:customStyle="1" w:styleId="acctstatementsub-headingbolditalic">
    <w:name w:val="acct statement sub-heading bold italic"/>
    <w:aliases w:val="asbi"/>
    <w:basedOn w:val="Normal"/>
    <w:rsid w:val="0056760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56760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56760E"/>
    <w:pPr>
      <w:keepNext/>
      <w:keepLines/>
      <w:spacing w:before="130" w:after="130"/>
    </w:pPr>
    <w:rPr>
      <w:b/>
      <w:bCs/>
      <w:i/>
    </w:rPr>
  </w:style>
  <w:style w:type="paragraph" w:customStyle="1" w:styleId="block2">
    <w:name w:val="block2"/>
    <w:aliases w:val="b2"/>
    <w:basedOn w:val="block"/>
    <w:rsid w:val="0056760E"/>
    <w:pPr>
      <w:ind w:left="1134"/>
    </w:pPr>
  </w:style>
  <w:style w:type="paragraph" w:customStyle="1" w:styleId="acctstatementsub-sub-sub-heading">
    <w:name w:val="acct statement sub-sub-sub-heading"/>
    <w:aliases w:val="assss"/>
    <w:basedOn w:val="acctstatementsub-sub-heading"/>
    <w:rsid w:val="0056760E"/>
    <w:rPr>
      <w:b w:val="0"/>
    </w:rPr>
  </w:style>
  <w:style w:type="paragraph" w:customStyle="1" w:styleId="accttwofigureslongernumber">
    <w:name w:val="acct two figures longer number"/>
    <w:aliases w:val="a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56760E"/>
    <w:pPr>
      <w:spacing w:after="0"/>
    </w:pPr>
  </w:style>
  <w:style w:type="paragraph" w:customStyle="1" w:styleId="block2nospaceafter">
    <w:name w:val="block2 no space after"/>
    <w:aliases w:val="b2n,block2 no sp"/>
    <w:basedOn w:val="block2"/>
    <w:rsid w:val="0056760E"/>
    <w:pPr>
      <w:spacing w:after="0"/>
    </w:pPr>
  </w:style>
  <w:style w:type="paragraph" w:customStyle="1" w:styleId="List1a">
    <w:name w:val="List 1a"/>
    <w:aliases w:val="1a"/>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semiHidden/>
    <w:rsid w:val="0056760E"/>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paragraph" w:customStyle="1" w:styleId="zcompanyname">
    <w:name w:val="zcompany name"/>
    <w:aliases w:val="cn"/>
    <w:basedOn w:val="Normal"/>
    <w:rsid w:val="0056760E"/>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56760E"/>
  </w:style>
  <w:style w:type="paragraph" w:customStyle="1" w:styleId="zreportaddinfo">
    <w:name w:val="zreport addinfo"/>
    <w:basedOn w:val="Normal"/>
    <w:rsid w:val="0056760E"/>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56760E"/>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56760E"/>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56760E"/>
    <w:pPr>
      <w:framePr w:wrap="around"/>
      <w:spacing w:line="360" w:lineRule="exact"/>
    </w:pPr>
    <w:rPr>
      <w:sz w:val="32"/>
    </w:rPr>
  </w:style>
  <w:style w:type="paragraph" w:customStyle="1" w:styleId="BodyTexthalfspaceafter">
    <w:name w:val="Body Text half space after"/>
    <w:aliases w:val="hs"/>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56760E"/>
    <w:pPr>
      <w:spacing w:after="130"/>
    </w:pPr>
  </w:style>
  <w:style w:type="paragraph" w:customStyle="1" w:styleId="keeptogethernormal">
    <w:name w:val="keep together normal"/>
    <w:aliases w:val="ktn"/>
    <w:basedOn w:val="Normal"/>
    <w:rsid w:val="0056760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56760E"/>
    <w:rPr>
      <w:b/>
      <w:bCs/>
    </w:rPr>
  </w:style>
  <w:style w:type="paragraph" w:customStyle="1" w:styleId="nineptbodytext">
    <w:name w:val="nine pt body text"/>
    <w:aliases w:val="9bt"/>
    <w:basedOn w:val="nineptnormal"/>
    <w:rsid w:val="0056760E"/>
    <w:pPr>
      <w:spacing w:after="220"/>
    </w:pPr>
  </w:style>
  <w:style w:type="paragraph" w:customStyle="1" w:styleId="nineptnormal">
    <w:name w:val="nine pt normal"/>
    <w:aliases w:val="9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56760E"/>
    <w:pPr>
      <w:jc w:val="center"/>
    </w:pPr>
  </w:style>
  <w:style w:type="paragraph" w:customStyle="1" w:styleId="heading">
    <w:name w:val="heading"/>
    <w:aliases w:val="h"/>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56760E"/>
    <w:pPr>
      <w:jc w:val="center"/>
    </w:pPr>
  </w:style>
  <w:style w:type="paragraph" w:customStyle="1" w:styleId="Normalcentred">
    <w:name w:val="Normal centred"/>
    <w:aliases w:val="nc"/>
    <w:basedOn w:val="acctcolumnheadingnospaceafter"/>
    <w:rsid w:val="0056760E"/>
  </w:style>
  <w:style w:type="paragraph" w:customStyle="1" w:styleId="nineptheadingcentredbold">
    <w:name w:val="nine pt heading centred bold"/>
    <w:aliases w:val="9hcb"/>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56760E"/>
    <w:pPr>
      <w:ind w:left="-57" w:right="-57"/>
    </w:pPr>
  </w:style>
  <w:style w:type="paragraph" w:customStyle="1" w:styleId="nineptnormalheadinghalfspace">
    <w:name w:val="nine pt normal heading half space"/>
    <w:aliases w:val="9nhhs"/>
    <w:basedOn w:val="nineptnormalheading"/>
    <w:rsid w:val="0056760E"/>
    <w:pPr>
      <w:spacing w:after="80"/>
    </w:pPr>
  </w:style>
  <w:style w:type="paragraph" w:customStyle="1" w:styleId="nineptnormalheading">
    <w:name w:val="nine pt normal heading"/>
    <w:aliases w:val="9nh"/>
    <w:basedOn w:val="nineptnormal"/>
    <w:rsid w:val="0056760E"/>
    <w:rPr>
      <w:b/>
    </w:rPr>
  </w:style>
  <w:style w:type="paragraph" w:customStyle="1" w:styleId="nineptcolumntab1">
    <w:name w:val="nine pt column tab1"/>
    <w:aliases w:val="a91"/>
    <w:basedOn w:val="nineptnormal"/>
    <w:rsid w:val="0056760E"/>
    <w:pPr>
      <w:tabs>
        <w:tab w:val="decimal" w:pos="737"/>
      </w:tabs>
    </w:pPr>
  </w:style>
  <w:style w:type="paragraph" w:customStyle="1" w:styleId="nineptnormalitalicheading">
    <w:name w:val="nine pt normal italic heading"/>
    <w:aliases w:val="9nith"/>
    <w:basedOn w:val="nineptnormalheading"/>
    <w:rsid w:val="0056760E"/>
    <w:rPr>
      <w:i/>
      <w:iCs/>
    </w:rPr>
  </w:style>
  <w:style w:type="paragraph" w:customStyle="1" w:styleId="Normalheadingcentred">
    <w:name w:val="Normal heading centred"/>
    <w:aliases w:val="nhc"/>
    <w:basedOn w:val="Normalheading"/>
    <w:rsid w:val="0056760E"/>
    <w:pPr>
      <w:jc w:val="center"/>
    </w:pPr>
  </w:style>
  <w:style w:type="paragraph" w:customStyle="1" w:styleId="Normalheading">
    <w:name w:val="Normal heading"/>
    <w:aliases w:val="nh"/>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56760E"/>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56760E"/>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56760E"/>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56760E"/>
    <w:pPr>
      <w:spacing w:after="130"/>
    </w:pPr>
  </w:style>
  <w:style w:type="paragraph" w:customStyle="1" w:styleId="BodyTextIndentitalic">
    <w:name w:val="Body Text Indent italic"/>
    <w:aliases w:val="iital"/>
    <w:basedOn w:val="BodyTextInden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56760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acctnotecolumndecimal">
    <w:name w:val="acct note column decimal"/>
    <w:aliases w:val="and"/>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56760E"/>
    <w:pPr>
      <w:tabs>
        <w:tab w:val="num" w:pos="284"/>
      </w:tabs>
      <w:spacing w:after="180"/>
      <w:ind w:left="284" w:hanging="284"/>
    </w:pPr>
  </w:style>
  <w:style w:type="paragraph" w:customStyle="1" w:styleId="nineptnormalbullet">
    <w:name w:val="nine pt normal bullet"/>
    <w:aliases w:val="9nb"/>
    <w:basedOn w:val="nineptnormal"/>
    <w:rsid w:val="0056760E"/>
    <w:pPr>
      <w:tabs>
        <w:tab w:val="num" w:pos="284"/>
      </w:tabs>
      <w:ind w:left="284" w:hanging="284"/>
    </w:pPr>
  </w:style>
  <w:style w:type="paragraph" w:customStyle="1" w:styleId="ninepttabletextblockbullet">
    <w:name w:val="nine pt table text block bullet"/>
    <w:aliases w:val="9ttbb"/>
    <w:basedOn w:val="ninepttabletextblock"/>
    <w:rsid w:val="0056760E"/>
    <w:pPr>
      <w:tabs>
        <w:tab w:val="num" w:pos="652"/>
      </w:tabs>
      <w:ind w:left="652" w:hanging="227"/>
    </w:pPr>
  </w:style>
  <w:style w:type="paragraph" w:customStyle="1" w:styleId="ninepttabletextblock">
    <w:name w:val="nine pt table text block"/>
    <w:aliases w:val="9ttbk"/>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56760E"/>
    <w:pPr>
      <w:tabs>
        <w:tab w:val="num" w:pos="1474"/>
      </w:tabs>
      <w:ind w:left="1474" w:hanging="340"/>
    </w:pPr>
  </w:style>
  <w:style w:type="paragraph" w:customStyle="1" w:styleId="tabletextheading">
    <w:name w:val="table text heading"/>
    <w:aliases w:val="tth"/>
    <w:basedOn w:val="tabletext"/>
    <w:rsid w:val="0056760E"/>
    <w:rPr>
      <w:b/>
      <w:bCs/>
    </w:rPr>
  </w:style>
  <w:style w:type="paragraph" w:customStyle="1" w:styleId="accttwofiguresyears">
    <w:name w:val="acct two figures years"/>
    <w:aliases w:val="a2y"/>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acctfourfigureslongernumber">
    <w:name w:val="acct four figures longer number"/>
    <w:aliases w:val="a4+"/>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56760E"/>
    <w:pPr>
      <w:keepNext/>
      <w:keepLines/>
      <w:spacing w:before="70"/>
    </w:pPr>
    <w:rPr>
      <w:b/>
    </w:rPr>
  </w:style>
  <w:style w:type="paragraph" w:customStyle="1" w:styleId="blockheadingitalicnosp">
    <w:name w:val="block heading italic no sp"/>
    <w:aliases w:val="bhin"/>
    <w:basedOn w:val="blockheadingitalic"/>
    <w:rsid w:val="0056760E"/>
    <w:pPr>
      <w:spacing w:after="0"/>
    </w:pPr>
  </w:style>
  <w:style w:type="paragraph" w:customStyle="1" w:styleId="blockheadingitalic">
    <w:name w:val="block heading italic"/>
    <w:aliases w:val="bhi"/>
    <w:basedOn w:val="blockheadingitalicbold"/>
    <w:rsid w:val="0056760E"/>
    <w:rPr>
      <w:b w:val="0"/>
    </w:rPr>
  </w:style>
  <w:style w:type="paragraph" w:customStyle="1" w:styleId="blockheadingitalicbold">
    <w:name w:val="block heading italic bold"/>
    <w:aliases w:val="bhib"/>
    <w:basedOn w:val="blockheading"/>
    <w:rsid w:val="0056760E"/>
    <w:rPr>
      <w:i/>
    </w:rPr>
  </w:style>
  <w:style w:type="paragraph" w:customStyle="1" w:styleId="blockheadingnosp">
    <w:name w:val="block heading no sp"/>
    <w:aliases w:val="bhn,block heading no space after"/>
    <w:basedOn w:val="blockheading"/>
    <w:rsid w:val="0056760E"/>
    <w:pPr>
      <w:spacing w:after="0"/>
    </w:pPr>
  </w:style>
  <w:style w:type="paragraph" w:customStyle="1" w:styleId="smallreturn">
    <w:name w:val="small return"/>
    <w:aliases w:val="sr"/>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56760E"/>
    <w:pPr>
      <w:spacing w:after="0"/>
    </w:pPr>
  </w:style>
  <w:style w:type="paragraph" w:customStyle="1" w:styleId="headingbolditalic">
    <w:name w:val="heading bold italic"/>
    <w:aliases w:val="hbi"/>
    <w:basedOn w:val="heading"/>
    <w:rsid w:val="0056760E"/>
    <w:rPr>
      <w:i/>
    </w:rPr>
  </w:style>
  <w:style w:type="paragraph" w:customStyle="1" w:styleId="acctstatementheadingashorter">
    <w:name w:val="acct statement heading (a) shorter"/>
    <w:aliases w:val="asas"/>
    <w:basedOn w:val="Normal"/>
    <w:rsid w:val="0056760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56760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56760E"/>
    <w:pPr>
      <w:tabs>
        <w:tab w:val="left" w:pos="851"/>
        <w:tab w:val="left" w:pos="1134"/>
      </w:tabs>
    </w:pPr>
  </w:style>
  <w:style w:type="paragraph" w:customStyle="1" w:styleId="acctindenttabsnospaceafter">
    <w:name w:val="acct indent+tabs no space after"/>
    <w:aliases w:val="aitn"/>
    <w:basedOn w:val="acctindenttabs"/>
    <w:rsid w:val="0056760E"/>
    <w:pPr>
      <w:spacing w:after="0"/>
    </w:pPr>
  </w:style>
  <w:style w:type="paragraph" w:customStyle="1" w:styleId="blockbullet">
    <w:name w:val="block bullet"/>
    <w:aliases w:val="bb"/>
    <w:basedOn w:val="block"/>
    <w:rsid w:val="0056760E"/>
    <w:pPr>
      <w:numPr>
        <w:numId w:val="20"/>
      </w:numPr>
      <w:tabs>
        <w:tab w:val="clear" w:pos="340"/>
        <w:tab w:val="num" w:pos="907"/>
      </w:tabs>
      <w:ind w:left="907"/>
    </w:pPr>
  </w:style>
  <w:style w:type="paragraph" w:customStyle="1" w:styleId="acctfourfigureslongernumber3">
    <w:name w:val="acct four figures longer number3"/>
    <w:aliases w:val="a4+3"/>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56760E"/>
    <w:rPr>
      <w:b w:val="0"/>
      <w:bCs/>
      <w:iCs/>
    </w:rPr>
  </w:style>
  <w:style w:type="paragraph" w:customStyle="1" w:styleId="blocklistnospaceafter">
    <w:name w:val="block list no space after"/>
    <w:aliases w:val="blistn"/>
    <w:basedOn w:val="blocklist"/>
    <w:rsid w:val="0056760E"/>
    <w:pPr>
      <w:spacing w:after="0"/>
    </w:pPr>
  </w:style>
  <w:style w:type="paragraph" w:customStyle="1" w:styleId="eightptnormal">
    <w:name w:val="eight pt normal"/>
    <w:aliases w:val="8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56760E"/>
    <w:pPr>
      <w:jc w:val="center"/>
    </w:pPr>
  </w:style>
  <w:style w:type="paragraph" w:customStyle="1" w:styleId="eightptnormalheadingcentred">
    <w:name w:val="eight pt normal heading centred"/>
    <w:aliases w:val="8nhc"/>
    <w:basedOn w:val="eightptnormalheading"/>
    <w:rsid w:val="0056760E"/>
    <w:pPr>
      <w:jc w:val="center"/>
    </w:pPr>
    <w:rPr>
      <w:bCs w:val="0"/>
    </w:rPr>
  </w:style>
  <w:style w:type="paragraph" w:customStyle="1" w:styleId="eightptnormalheading">
    <w:name w:val="eight pt normal heading"/>
    <w:aliases w:val="8nh"/>
    <w:basedOn w:val="eightptnormal"/>
    <w:rsid w:val="0056760E"/>
    <w:rPr>
      <w:b/>
      <w:bCs/>
    </w:rPr>
  </w:style>
  <w:style w:type="paragraph" w:customStyle="1" w:styleId="eightptbodytextheading">
    <w:name w:val="eight pt body text heading"/>
    <w:aliases w:val="8h"/>
    <w:basedOn w:val="eightptbodytext"/>
    <w:rsid w:val="0056760E"/>
    <w:rPr>
      <w:b/>
      <w:bCs/>
    </w:rPr>
  </w:style>
  <w:style w:type="paragraph" w:customStyle="1" w:styleId="eightptbodytext">
    <w:name w:val="eight pt body text"/>
    <w:aliases w:val="8bt"/>
    <w:basedOn w:val="eightptnormal"/>
    <w:rsid w:val="0056760E"/>
    <w:pPr>
      <w:spacing w:after="200"/>
    </w:pPr>
  </w:style>
  <w:style w:type="paragraph" w:customStyle="1" w:styleId="eightptcolumntabs">
    <w:name w:val="eight pt column tabs"/>
    <w:aliases w:val="a8"/>
    <w:basedOn w:val="eightptnormal"/>
    <w:rsid w:val="0056760E"/>
    <w:pPr>
      <w:tabs>
        <w:tab w:val="decimal" w:pos="482"/>
      </w:tabs>
      <w:ind w:left="-57" w:right="-57"/>
    </w:pPr>
  </w:style>
  <w:style w:type="paragraph" w:customStyle="1" w:styleId="eightpthalfspaceafter">
    <w:name w:val="eight pt half space after"/>
    <w:aliases w:val="8hs"/>
    <w:basedOn w:val="eightptnormal"/>
    <w:rsid w:val="0056760E"/>
    <w:pPr>
      <w:spacing w:after="100"/>
    </w:pPr>
  </w:style>
  <w:style w:type="paragraph" w:customStyle="1" w:styleId="eightptcolumnheadingspace">
    <w:name w:val="eight pt column heading+space"/>
    <w:aliases w:val="8chs"/>
    <w:basedOn w:val="eightptcolumnheading"/>
    <w:rsid w:val="0056760E"/>
    <w:pPr>
      <w:spacing w:after="200"/>
    </w:pPr>
  </w:style>
  <w:style w:type="paragraph" w:customStyle="1" w:styleId="eightptblocknosp">
    <w:name w:val="eight pt block no sp"/>
    <w:aliases w:val="8bn"/>
    <w:basedOn w:val="eightptblock"/>
    <w:rsid w:val="0056760E"/>
    <w:pPr>
      <w:spacing w:after="0"/>
    </w:pPr>
  </w:style>
  <w:style w:type="paragraph" w:customStyle="1" w:styleId="eightptblock">
    <w:name w:val="eight pt block"/>
    <w:aliases w:val="8b"/>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56760E"/>
    <w:pPr>
      <w:spacing w:before="80" w:after="80"/>
    </w:pPr>
  </w:style>
  <w:style w:type="paragraph" w:customStyle="1" w:styleId="eightptcolumntabs2">
    <w:name w:val="eight pt column tabs2"/>
    <w:aliases w:val="a82"/>
    <w:basedOn w:val="eightptnormal"/>
    <w:rsid w:val="0056760E"/>
    <w:pPr>
      <w:tabs>
        <w:tab w:val="decimal" w:pos="539"/>
      </w:tabs>
      <w:ind w:left="-57" w:right="-57"/>
    </w:pPr>
  </w:style>
  <w:style w:type="paragraph" w:customStyle="1" w:styleId="acctstatementheadingshorter2">
    <w:name w:val="acct statement heading shorter2"/>
    <w:aliases w:val="as-2"/>
    <w:basedOn w:val="acctstatementheading"/>
    <w:rsid w:val="0056760E"/>
    <w:pPr>
      <w:tabs>
        <w:tab w:val="clear" w:pos="0"/>
        <w:tab w:val="num" w:pos="600"/>
      </w:tabs>
      <w:ind w:right="5103"/>
    </w:pPr>
  </w:style>
  <w:style w:type="paragraph" w:customStyle="1" w:styleId="accttwofigureslongernumber2">
    <w:name w:val="acct two figures longer number2"/>
    <w:aliases w:val="a2+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56760E"/>
    <w:pPr>
      <w:spacing w:after="0"/>
    </w:pPr>
  </w:style>
  <w:style w:type="paragraph" w:customStyle="1" w:styleId="blockindent">
    <w:name w:val="block indent"/>
    <w:aliases w:val="bi"/>
    <w:basedOn w:val="block"/>
    <w:rsid w:val="0056760E"/>
    <w:pPr>
      <w:ind w:left="737" w:hanging="170"/>
    </w:pPr>
  </w:style>
  <w:style w:type="paragraph" w:customStyle="1" w:styleId="nineptnormalcentred">
    <w:name w:val="nine pt normal centred"/>
    <w:aliases w:val="9nc"/>
    <w:basedOn w:val="nineptnormal"/>
    <w:rsid w:val="0056760E"/>
    <w:pPr>
      <w:jc w:val="center"/>
    </w:pPr>
  </w:style>
  <w:style w:type="paragraph" w:customStyle="1" w:styleId="nineptcol">
    <w:name w:val="nine pt %col"/>
    <w:aliases w:val="9%"/>
    <w:basedOn w:val="nineptnormal"/>
    <w:rsid w:val="0056760E"/>
    <w:pPr>
      <w:tabs>
        <w:tab w:val="decimal" w:pos="340"/>
      </w:tabs>
    </w:pPr>
  </w:style>
  <w:style w:type="paragraph" w:customStyle="1" w:styleId="nineptcolumntab">
    <w:name w:val="nine pt column tab"/>
    <w:aliases w:val="a9,nine pt column tabs"/>
    <w:basedOn w:val="nineptnormal"/>
    <w:rsid w:val="0056760E"/>
    <w:pPr>
      <w:tabs>
        <w:tab w:val="decimal" w:pos="624"/>
      </w:tabs>
      <w:spacing w:line="200" w:lineRule="atLeast"/>
    </w:pPr>
  </w:style>
  <w:style w:type="paragraph" w:customStyle="1" w:styleId="nineptnormalitalic">
    <w:name w:val="nine pt normal italic"/>
    <w:aliases w:val="9nit"/>
    <w:basedOn w:val="nineptnormal"/>
    <w:rsid w:val="0056760E"/>
    <w:rPr>
      <w:i/>
      <w:iCs/>
    </w:rPr>
  </w:style>
  <w:style w:type="paragraph" w:customStyle="1" w:styleId="nineptblocklistnospaceafter">
    <w:name w:val="nine pt block list no space after"/>
    <w:aliases w:val="9bln"/>
    <w:basedOn w:val="nineptblocklist"/>
    <w:rsid w:val="0056760E"/>
    <w:pPr>
      <w:spacing w:after="0"/>
    </w:pPr>
  </w:style>
  <w:style w:type="paragraph" w:customStyle="1" w:styleId="nineptblocklist">
    <w:name w:val="nine pt block list"/>
    <w:aliases w:val="9bl"/>
    <w:basedOn w:val="nineptblock"/>
    <w:rsid w:val="0056760E"/>
    <w:pPr>
      <w:ind w:left="992" w:hanging="425"/>
    </w:pPr>
  </w:style>
  <w:style w:type="paragraph" w:customStyle="1" w:styleId="nineptblock">
    <w:name w:val="nine pt block"/>
    <w:aliases w:val="9b"/>
    <w:basedOn w:val="nineptnormal"/>
    <w:rsid w:val="0056760E"/>
    <w:pPr>
      <w:spacing w:after="220"/>
      <w:ind w:left="567"/>
    </w:pPr>
  </w:style>
  <w:style w:type="paragraph" w:customStyle="1" w:styleId="acctfourfiguresshorternumber2">
    <w:name w:val="acct four figures shorter number2"/>
    <w:aliases w:val="a4-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56760E"/>
    <w:pPr>
      <w:jc w:val="center"/>
    </w:pPr>
  </w:style>
  <w:style w:type="paragraph" w:customStyle="1" w:styleId="nineptheadingcentredspace">
    <w:name w:val="nine pt heading centred + space"/>
    <w:aliases w:val="9hcs"/>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56760E"/>
    <w:pPr>
      <w:tabs>
        <w:tab w:val="decimal" w:pos="227"/>
      </w:tabs>
    </w:pPr>
  </w:style>
  <w:style w:type="paragraph" w:customStyle="1" w:styleId="nineptcolumntab2">
    <w:name w:val="nine pt column tab2"/>
    <w:aliases w:val="a92,nine pt column tabs2"/>
    <w:basedOn w:val="nineptnormal"/>
    <w:rsid w:val="0056760E"/>
    <w:pPr>
      <w:tabs>
        <w:tab w:val="decimal" w:pos="510"/>
      </w:tabs>
    </w:pPr>
  </w:style>
  <w:style w:type="paragraph" w:customStyle="1" w:styleId="nineptonepointafter">
    <w:name w:val="nine pt one point after"/>
    <w:aliases w:val="9n1"/>
    <w:basedOn w:val="nineptnormal"/>
    <w:rsid w:val="0056760E"/>
    <w:pPr>
      <w:spacing w:after="20"/>
    </w:pPr>
  </w:style>
  <w:style w:type="paragraph" w:customStyle="1" w:styleId="nineptblockind">
    <w:name w:val="nine pt block *ind"/>
    <w:aliases w:val="9b*ind"/>
    <w:basedOn w:val="nineptblock"/>
    <w:rsid w:val="0056760E"/>
    <w:pPr>
      <w:ind w:left="851" w:hanging="284"/>
    </w:pPr>
  </w:style>
  <w:style w:type="paragraph" w:customStyle="1" w:styleId="headingonepointafter">
    <w:name w:val="heading one point after"/>
    <w:aliases w:val="h1p"/>
    <w:basedOn w:val="heading"/>
    <w:rsid w:val="0056760E"/>
    <w:pPr>
      <w:spacing w:after="20"/>
    </w:pPr>
  </w:style>
  <w:style w:type="paragraph" w:customStyle="1" w:styleId="blockbulletnospaceafter">
    <w:name w:val="block bullet no space after"/>
    <w:aliases w:val="bbn,block bullet no sp"/>
    <w:basedOn w:val="blockbullet"/>
    <w:rsid w:val="0056760E"/>
    <w:pPr>
      <w:spacing w:after="0"/>
    </w:pPr>
  </w:style>
  <w:style w:type="paragraph" w:customStyle="1" w:styleId="acctstatementheadingaitalicbold">
    <w:name w:val="acct statement heading (a) italic bold"/>
    <w:aliases w:val="asaib"/>
    <w:basedOn w:val="acctstatementheadinga"/>
    <w:rsid w:val="0056760E"/>
    <w:pPr>
      <w:spacing w:before="0" w:after="260"/>
    </w:pPr>
    <w:rPr>
      <w:i w:val="0"/>
    </w:rPr>
  </w:style>
  <w:style w:type="paragraph" w:customStyle="1" w:styleId="nineptblocknosp">
    <w:name w:val="nine pt block no sp"/>
    <w:aliases w:val="9b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56760E"/>
    <w:rPr>
      <w:i/>
      <w:iCs/>
    </w:rPr>
  </w:style>
  <w:style w:type="paragraph" w:customStyle="1" w:styleId="nineptnormalhalfspace">
    <w:name w:val="nine pt normal half space"/>
    <w:aliases w:val="9nhs"/>
    <w:basedOn w:val="nineptnormal"/>
    <w:rsid w:val="0056760E"/>
    <w:pPr>
      <w:spacing w:after="80"/>
    </w:pPr>
  </w:style>
  <w:style w:type="paragraph" w:customStyle="1" w:styleId="nineptratecol">
    <w:name w:val="nine pt rate col"/>
    <w:aliases w:val="a9r"/>
    <w:basedOn w:val="nineptnormal"/>
    <w:rsid w:val="0056760E"/>
    <w:pPr>
      <w:tabs>
        <w:tab w:val="decimal" w:pos="397"/>
      </w:tabs>
    </w:pPr>
  </w:style>
  <w:style w:type="paragraph" w:customStyle="1" w:styleId="nineptblockitalics">
    <w:name w:val="nine pt block italics"/>
    <w:aliases w:val="9bit"/>
    <w:basedOn w:val="nineptblock"/>
    <w:rsid w:val="0056760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6760E"/>
    <w:pPr>
      <w:spacing w:after="80"/>
    </w:pPr>
  </w:style>
  <w:style w:type="paragraph" w:customStyle="1" w:styleId="nineptbodytextheading">
    <w:name w:val="nine pt body text heading"/>
    <w:aliases w:val="9bth"/>
    <w:basedOn w:val="Footer"/>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bidi="ar-SA"/>
    </w:rPr>
  </w:style>
  <w:style w:type="paragraph" w:customStyle="1" w:styleId="nineptbodytextheadingcentred">
    <w:name w:val="nine pt body text heading centred"/>
    <w:aliases w:val="9bthc"/>
    <w:basedOn w:val="nineptbodytextheading"/>
    <w:rsid w:val="0056760E"/>
    <w:pPr>
      <w:jc w:val="center"/>
    </w:pPr>
  </w:style>
  <w:style w:type="paragraph" w:customStyle="1" w:styleId="nineptnormalheadingcentredwider">
    <w:name w:val="nine pt normal heading centred wider"/>
    <w:aliases w:val="9nhcw"/>
    <w:basedOn w:val="nineptnormalheadingcentred"/>
    <w:rsid w:val="0056760E"/>
    <w:pPr>
      <w:ind w:left="-85" w:right="-85"/>
    </w:pPr>
  </w:style>
  <w:style w:type="paragraph" w:customStyle="1" w:styleId="nineptcolumntabs5">
    <w:name w:val="nine pt column tabs5"/>
    <w:aliases w:val="a95,nine pt column tab5"/>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56760E"/>
    <w:pPr>
      <w:spacing w:after="180"/>
      <w:jc w:val="center"/>
    </w:pPr>
  </w:style>
  <w:style w:type="paragraph" w:customStyle="1" w:styleId="nineptbodytextheadingcentredwider">
    <w:name w:val="nine pt body text heading centred wider"/>
    <w:aliases w:val="9bthcw,a9bthcw"/>
    <w:basedOn w:val="nineptbodytextheadingcentred"/>
    <w:rsid w:val="0056760E"/>
    <w:pPr>
      <w:ind w:left="-85" w:right="-85"/>
    </w:pPr>
  </w:style>
  <w:style w:type="paragraph" w:customStyle="1" w:styleId="nineptcolumntabdecimal2">
    <w:name w:val="nine pt column tab decimal2"/>
    <w:aliases w:val="a9d2,nine pt column tabs decimal2"/>
    <w:basedOn w:val="nineptnormal"/>
    <w:rsid w:val="0056760E"/>
    <w:pPr>
      <w:tabs>
        <w:tab w:val="decimal" w:pos="284"/>
      </w:tabs>
    </w:pPr>
  </w:style>
  <w:style w:type="paragraph" w:customStyle="1" w:styleId="nineptcolumntab4">
    <w:name w:val="nine pt column tab4"/>
    <w:aliases w:val="a94,nine pt column tabs4"/>
    <w:basedOn w:val="nineptnormal"/>
    <w:rsid w:val="0056760E"/>
    <w:pPr>
      <w:tabs>
        <w:tab w:val="decimal" w:pos="680"/>
      </w:tabs>
    </w:pPr>
  </w:style>
  <w:style w:type="paragraph" w:customStyle="1" w:styleId="nineptcolumntab3">
    <w:name w:val="nine pt column tab3"/>
    <w:aliases w:val="a93,nine pt column tabs3"/>
    <w:basedOn w:val="nineptnormal"/>
    <w:rsid w:val="0056760E"/>
    <w:pPr>
      <w:tabs>
        <w:tab w:val="decimal" w:pos="567"/>
      </w:tabs>
    </w:pPr>
  </w:style>
  <w:style w:type="paragraph" w:customStyle="1" w:styleId="nineptindent">
    <w:name w:val="nine pt indent"/>
    <w:aliases w:val="9i"/>
    <w:basedOn w:val="nineptnormal"/>
    <w:rsid w:val="0056760E"/>
    <w:pPr>
      <w:ind w:left="425" w:hanging="425"/>
    </w:pPr>
  </w:style>
  <w:style w:type="paragraph" w:customStyle="1" w:styleId="blockind">
    <w:name w:val="block *ind"/>
    <w:aliases w:val="b*,block star ind"/>
    <w:basedOn w:val="block"/>
    <w:rsid w:val="0056760E"/>
    <w:pPr>
      <w:ind w:left="907" w:hanging="340"/>
    </w:pPr>
  </w:style>
  <w:style w:type="paragraph" w:customStyle="1" w:styleId="List3i">
    <w:name w:val="List 3i"/>
    <w:aliases w:val="3i"/>
    <w:basedOn w:val="List2i"/>
    <w:rsid w:val="0056760E"/>
    <w:pPr>
      <w:ind w:left="1701"/>
    </w:pPr>
  </w:style>
  <w:style w:type="paragraph" w:customStyle="1" w:styleId="acctindentonepointafter">
    <w:name w:val="acct indent one point after"/>
    <w:aliases w:val="ai1p"/>
    <w:basedOn w:val="acctindent"/>
    <w:rsid w:val="0056760E"/>
    <w:pPr>
      <w:spacing w:after="20"/>
    </w:pPr>
  </w:style>
  <w:style w:type="paragraph" w:customStyle="1" w:styleId="eightptnormalheadingitalic">
    <w:name w:val="eight pt normal heading italic"/>
    <w:aliases w:val="8nhbi"/>
    <w:basedOn w:val="eightptnormalheading"/>
    <w:rsid w:val="0056760E"/>
    <w:rPr>
      <w:i/>
      <w:iCs/>
    </w:rPr>
  </w:style>
  <w:style w:type="paragraph" w:customStyle="1" w:styleId="eightptcolumntabs3">
    <w:name w:val="eight pt column tabs3"/>
    <w:aliases w:val="a83"/>
    <w:basedOn w:val="eightptnormal"/>
    <w:rsid w:val="0056760E"/>
    <w:pPr>
      <w:tabs>
        <w:tab w:val="decimal" w:pos="794"/>
      </w:tabs>
    </w:pPr>
  </w:style>
  <w:style w:type="paragraph" w:customStyle="1" w:styleId="eightptbodytextheadingmiddleline">
    <w:name w:val="eight pt body text heading middle line"/>
    <w:aliases w:val="8hml"/>
    <w:basedOn w:val="eightptbodytextheading"/>
    <w:rsid w:val="0056760E"/>
    <w:pPr>
      <w:spacing w:before="80" w:after="80"/>
    </w:pPr>
  </w:style>
  <w:style w:type="paragraph" w:customStyle="1" w:styleId="eightptbodytextheadingmiddlelinecentred">
    <w:name w:val="eight pt body text heading middle line centred"/>
    <w:aliases w:val="8hmlc"/>
    <w:basedOn w:val="eightptbodytextheadingmiddleline"/>
    <w:rsid w:val="0056760E"/>
    <w:pPr>
      <w:jc w:val="center"/>
    </w:pPr>
  </w:style>
  <w:style w:type="paragraph" w:customStyle="1" w:styleId="eightpt4ptspacebefore">
    <w:name w:val="eight pt 4pt space before"/>
    <w:aliases w:val="8n4sp"/>
    <w:basedOn w:val="eightptnormal"/>
    <w:rsid w:val="0056760E"/>
    <w:pPr>
      <w:spacing w:before="80"/>
    </w:pPr>
  </w:style>
  <w:style w:type="paragraph" w:customStyle="1" w:styleId="eightpt4ptspaceafter">
    <w:name w:val="eight pt 4 pt space after"/>
    <w:aliases w:val="8n4sa"/>
    <w:basedOn w:val="eightptnormal"/>
    <w:rsid w:val="0056760E"/>
    <w:pPr>
      <w:spacing w:after="80"/>
    </w:pPr>
  </w:style>
  <w:style w:type="paragraph" w:customStyle="1" w:styleId="blockbullet2">
    <w:name w:val="block bullet 2"/>
    <w:aliases w:val="bb2"/>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56760E"/>
    <w:pPr>
      <w:jc w:val="center"/>
    </w:pPr>
  </w:style>
  <w:style w:type="paragraph" w:customStyle="1" w:styleId="acctfourfigureslongernumber2">
    <w:name w:val="acct four figures longer number2"/>
    <w:aliases w:val="a4+2"/>
    <w:basedOn w:val="Normal"/>
    <w:rsid w:val="0056760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CoverTitle">
    <w:name w:val="Cover Title"/>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56760E"/>
    <w:pPr>
      <w:spacing w:after="0" w:line="440" w:lineRule="exact"/>
      <w:jc w:val="center"/>
    </w:pPr>
    <w:rPr>
      <w:sz w:val="32"/>
      <w:u w:val="none"/>
    </w:rPr>
  </w:style>
  <w:style w:type="paragraph" w:customStyle="1" w:styleId="CoverDate">
    <w:name w:val="Cover Date"/>
    <w:basedOn w:val="Single"/>
    <w:rsid w:val="0056760E"/>
    <w:pPr>
      <w:spacing w:after="0" w:line="440" w:lineRule="exact"/>
      <w:jc w:val="center"/>
    </w:pPr>
    <w:rPr>
      <w:sz w:val="32"/>
      <w:u w:val="none"/>
    </w:rPr>
  </w:style>
  <w:style w:type="paragraph" w:styleId="BlockText">
    <w:name w:val="Block Text"/>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Default">
    <w:name w:val="Default"/>
    <w:rsid w:val="0056760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5676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56760E"/>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5676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56760E"/>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5676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56760E"/>
    <w:rPr>
      <w:rFonts w:ascii="Univers 45 Light" w:hAnsi="Univers 45 Light"/>
      <w:i/>
      <w:color w:val="0C2D83"/>
      <w:sz w:val="16"/>
    </w:rPr>
  </w:style>
  <w:style w:type="character" w:customStyle="1" w:styleId="Footnote">
    <w:name w:val="Footnote"/>
    <w:rsid w:val="0056760E"/>
    <w:rPr>
      <w:rFonts w:ascii="Univers 45 Light" w:hAnsi="Univers 45 Light"/>
      <w:color w:val="0C2D83"/>
      <w:position w:val="2"/>
      <w:sz w:val="20"/>
      <w:vertAlign w:val="superscript"/>
    </w:rPr>
  </w:style>
  <w:style w:type="character" w:customStyle="1" w:styleId="Bullet">
    <w:name w:val="Bullet"/>
    <w:rsid w:val="0056760E"/>
    <w:rPr>
      <w:rFonts w:ascii="ZapfDingbats BT" w:hAnsi="ZapfDingbats BT"/>
      <w:color w:val="0C2D83"/>
      <w:position w:val="2"/>
      <w:sz w:val="10"/>
    </w:rPr>
  </w:style>
  <w:style w:type="paragraph" w:customStyle="1" w:styleId="CM32">
    <w:name w:val="CM32"/>
    <w:basedOn w:val="Default"/>
    <w:next w:val="Default"/>
    <w:rsid w:val="0056760E"/>
    <w:pPr>
      <w:spacing w:line="260" w:lineRule="atLeast"/>
    </w:pPr>
    <w:rPr>
      <w:rFonts w:eastAsia="Times New Roman" w:cs="Angsana New"/>
      <w:color w:val="auto"/>
      <w:lang w:eastAsia="en-US"/>
    </w:rPr>
  </w:style>
  <w:style w:type="paragraph" w:customStyle="1" w:styleId="CM139">
    <w:name w:val="CM139"/>
    <w:basedOn w:val="Default"/>
    <w:next w:val="Default"/>
    <w:rsid w:val="0056760E"/>
    <w:rPr>
      <w:rFonts w:eastAsia="Times New Roman" w:cs="Angsana New"/>
      <w:color w:val="auto"/>
      <w:lang w:eastAsia="en-US"/>
    </w:rPr>
  </w:style>
  <w:style w:type="paragraph" w:customStyle="1" w:styleId="CM38">
    <w:name w:val="CM38"/>
    <w:basedOn w:val="Default"/>
    <w:next w:val="Default"/>
    <w:rsid w:val="0056760E"/>
    <w:pPr>
      <w:spacing w:line="256" w:lineRule="atLeast"/>
    </w:pPr>
    <w:rPr>
      <w:rFonts w:eastAsia="Times New Roman" w:cs="Angsana New"/>
      <w:color w:val="auto"/>
      <w:lang w:eastAsia="en-US"/>
    </w:rPr>
  </w:style>
  <w:style w:type="paragraph" w:customStyle="1" w:styleId="CM31">
    <w:name w:val="CM31"/>
    <w:basedOn w:val="Default"/>
    <w:next w:val="Default"/>
    <w:rsid w:val="0056760E"/>
    <w:pPr>
      <w:spacing w:line="253" w:lineRule="atLeast"/>
    </w:pPr>
    <w:rPr>
      <w:rFonts w:eastAsia="Times New Roman" w:cs="Angsana New"/>
      <w:color w:val="auto"/>
      <w:lang w:eastAsia="en-US"/>
    </w:rPr>
  </w:style>
  <w:style w:type="paragraph" w:customStyle="1" w:styleId="CM48">
    <w:name w:val="CM48"/>
    <w:basedOn w:val="Default"/>
    <w:next w:val="Default"/>
    <w:rsid w:val="0056760E"/>
    <w:rPr>
      <w:rFonts w:eastAsia="Times New Roman" w:cs="Angsana New"/>
      <w:color w:val="auto"/>
      <w:lang w:eastAsia="en-US"/>
    </w:rPr>
  </w:style>
  <w:style w:type="paragraph" w:customStyle="1" w:styleId="CM74">
    <w:name w:val="CM74"/>
    <w:basedOn w:val="Default"/>
    <w:next w:val="Default"/>
    <w:rsid w:val="0056760E"/>
    <w:rPr>
      <w:rFonts w:eastAsia="Times New Roman" w:cs="Angsana New"/>
      <w:color w:val="auto"/>
      <w:lang w:eastAsia="en-US"/>
    </w:rPr>
  </w:style>
  <w:style w:type="paragraph" w:styleId="ListParagraph">
    <w:name w:val="List Paragraph"/>
    <w:basedOn w:val="Normal"/>
    <w:uiPriority w:val="34"/>
    <w:qForma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styleId="CommentText">
    <w:name w:val="annotation text"/>
    <w:basedOn w:val="Normal"/>
    <w:semiHidden/>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bidi="ar-SA"/>
    </w:rPr>
  </w:style>
  <w:style w:type="paragraph" w:styleId="CommentSubject">
    <w:name w:val="annotation subject"/>
    <w:basedOn w:val="CommentText"/>
    <w:next w:val="CommentText"/>
    <w:semiHidden/>
    <w:rsid w:val="0056760E"/>
    <w:rPr>
      <w:b/>
      <w:bCs/>
    </w:rPr>
  </w:style>
  <w:style w:type="table" w:styleId="TableSimple2">
    <w:name w:val="Table Simple 2"/>
    <w:basedOn w:val="TableNormal"/>
    <w:rsid w:val="0056760E"/>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RNormal">
    <w:name w:val="RNormal"/>
    <w:basedOn w:val="Normal"/>
    <w:rsid w:val="001A5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styleId="Emphasis">
    <w:name w:val="Emphasis"/>
    <w:uiPriority w:val="20"/>
    <w:qFormat/>
    <w:rsid w:val="00C14554"/>
    <w:rPr>
      <w:i/>
      <w:iCs/>
    </w:rPr>
  </w:style>
  <w:style w:type="character" w:customStyle="1" w:styleId="HeaderChar">
    <w:name w:val="Header Char"/>
    <w:link w:val="Header"/>
    <w:rsid w:val="005909EA"/>
    <w:rPr>
      <w:rFonts w:ascii="Arial" w:hAnsi="Arial"/>
      <w:sz w:val="18"/>
      <w:szCs w:val="18"/>
    </w:rPr>
  </w:style>
  <w:style w:type="paragraph" w:customStyle="1" w:styleId="1-Number">
    <w:name w:val="1-Number"/>
    <w:basedOn w:val="BodyText"/>
    <w:link w:val="1-NumberChar"/>
    <w:qFormat/>
    <w:rsid w:val="0068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5"/>
      </w:tabs>
      <w:spacing w:after="0"/>
      <w:ind w:left="34" w:right="204"/>
      <w:jc w:val="right"/>
    </w:pPr>
    <w:rPr>
      <w:rFonts w:ascii="Angsana New" w:hAnsi="Angsana New"/>
      <w:sz w:val="30"/>
      <w:szCs w:val="30"/>
    </w:rPr>
  </w:style>
  <w:style w:type="paragraph" w:customStyle="1" w:styleId="2-Dash">
    <w:name w:val="2-Dash"/>
    <w:basedOn w:val="Normal"/>
    <w:link w:val="2-DashChar"/>
    <w:qFormat/>
    <w:rsid w:val="0068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5"/>
      </w:tabs>
      <w:ind w:left="-108" w:right="478"/>
      <w:jc w:val="right"/>
    </w:pPr>
    <w:rPr>
      <w:rFonts w:ascii="Angsana New" w:hAnsi="Angsana New"/>
      <w:sz w:val="30"/>
      <w:szCs w:val="30"/>
    </w:rPr>
  </w:style>
  <w:style w:type="character" w:customStyle="1" w:styleId="1-NumberChar">
    <w:name w:val="1-Number Char"/>
    <w:link w:val="1-Number"/>
    <w:rsid w:val="00680AEF"/>
    <w:rPr>
      <w:rFonts w:ascii="Angsana New" w:hAnsi="Angsana New"/>
      <w:sz w:val="30"/>
      <w:szCs w:val="30"/>
    </w:rPr>
  </w:style>
  <w:style w:type="character" w:customStyle="1" w:styleId="2-DashChar">
    <w:name w:val="2-Dash Char"/>
    <w:link w:val="2-Dash"/>
    <w:rsid w:val="00680AEF"/>
    <w:rPr>
      <w:rFonts w:ascii="Angsana New" w:hAnsi="Angsana New"/>
      <w:sz w:val="30"/>
      <w:szCs w:val="30"/>
    </w:rPr>
  </w:style>
  <w:style w:type="paragraph" w:customStyle="1" w:styleId="Pa18">
    <w:name w:val="Pa18"/>
    <w:basedOn w:val="Normal"/>
    <w:next w:val="Normal"/>
    <w:uiPriority w:val="99"/>
    <w:rsid w:val="005A0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FSContent">
    <w:name w:val="FS_Content"/>
    <w:basedOn w:val="Normal"/>
    <w:link w:val="FSContentChar"/>
    <w:qFormat/>
    <w:rsid w:val="00BA0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thaiDistribute"/>
    </w:pPr>
    <w:rPr>
      <w:rFonts w:ascii="Angsana New" w:eastAsia="MS Mincho" w:hAnsi="Angsana New"/>
      <w:sz w:val="30"/>
      <w:szCs w:val="30"/>
    </w:rPr>
  </w:style>
  <w:style w:type="character" w:customStyle="1" w:styleId="FSContentChar">
    <w:name w:val="FS_Content Char"/>
    <w:link w:val="FSContent"/>
    <w:rsid w:val="00BA03D0"/>
    <w:rPr>
      <w:rFonts w:ascii="Angsana New" w:eastAsia="MS Mincho" w:hAnsi="Angsana New"/>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615158">
      <w:bodyDiv w:val="1"/>
      <w:marLeft w:val="0"/>
      <w:marRight w:val="0"/>
      <w:marTop w:val="0"/>
      <w:marBottom w:val="0"/>
      <w:divBdr>
        <w:top w:val="none" w:sz="0" w:space="0" w:color="auto"/>
        <w:left w:val="none" w:sz="0" w:space="0" w:color="auto"/>
        <w:bottom w:val="none" w:sz="0" w:space="0" w:color="auto"/>
        <w:right w:val="none" w:sz="0" w:space="0" w:color="auto"/>
      </w:divBdr>
    </w:div>
    <w:div w:id="37441957">
      <w:bodyDiv w:val="1"/>
      <w:marLeft w:val="0"/>
      <w:marRight w:val="0"/>
      <w:marTop w:val="0"/>
      <w:marBottom w:val="0"/>
      <w:divBdr>
        <w:top w:val="none" w:sz="0" w:space="0" w:color="auto"/>
        <w:left w:val="none" w:sz="0" w:space="0" w:color="auto"/>
        <w:bottom w:val="none" w:sz="0" w:space="0" w:color="auto"/>
        <w:right w:val="none" w:sz="0" w:space="0" w:color="auto"/>
      </w:divBdr>
    </w:div>
    <w:div w:id="63842613">
      <w:bodyDiv w:val="1"/>
      <w:marLeft w:val="0"/>
      <w:marRight w:val="0"/>
      <w:marTop w:val="0"/>
      <w:marBottom w:val="0"/>
      <w:divBdr>
        <w:top w:val="none" w:sz="0" w:space="0" w:color="auto"/>
        <w:left w:val="none" w:sz="0" w:space="0" w:color="auto"/>
        <w:bottom w:val="none" w:sz="0" w:space="0" w:color="auto"/>
        <w:right w:val="none" w:sz="0" w:space="0" w:color="auto"/>
      </w:divBdr>
    </w:div>
    <w:div w:id="153374216">
      <w:bodyDiv w:val="1"/>
      <w:marLeft w:val="0"/>
      <w:marRight w:val="0"/>
      <w:marTop w:val="0"/>
      <w:marBottom w:val="0"/>
      <w:divBdr>
        <w:top w:val="none" w:sz="0" w:space="0" w:color="auto"/>
        <w:left w:val="none" w:sz="0" w:space="0" w:color="auto"/>
        <w:bottom w:val="none" w:sz="0" w:space="0" w:color="auto"/>
        <w:right w:val="none" w:sz="0" w:space="0" w:color="auto"/>
      </w:divBdr>
    </w:div>
    <w:div w:id="195386499">
      <w:bodyDiv w:val="1"/>
      <w:marLeft w:val="0"/>
      <w:marRight w:val="0"/>
      <w:marTop w:val="0"/>
      <w:marBottom w:val="0"/>
      <w:divBdr>
        <w:top w:val="none" w:sz="0" w:space="0" w:color="auto"/>
        <w:left w:val="none" w:sz="0" w:space="0" w:color="auto"/>
        <w:bottom w:val="none" w:sz="0" w:space="0" w:color="auto"/>
        <w:right w:val="none" w:sz="0" w:space="0" w:color="auto"/>
      </w:divBdr>
    </w:div>
    <w:div w:id="296188116">
      <w:bodyDiv w:val="1"/>
      <w:marLeft w:val="0"/>
      <w:marRight w:val="0"/>
      <w:marTop w:val="0"/>
      <w:marBottom w:val="0"/>
      <w:divBdr>
        <w:top w:val="none" w:sz="0" w:space="0" w:color="auto"/>
        <w:left w:val="none" w:sz="0" w:space="0" w:color="auto"/>
        <w:bottom w:val="none" w:sz="0" w:space="0" w:color="auto"/>
        <w:right w:val="none" w:sz="0" w:space="0" w:color="auto"/>
      </w:divBdr>
    </w:div>
    <w:div w:id="319389514">
      <w:bodyDiv w:val="1"/>
      <w:marLeft w:val="0"/>
      <w:marRight w:val="0"/>
      <w:marTop w:val="0"/>
      <w:marBottom w:val="0"/>
      <w:divBdr>
        <w:top w:val="none" w:sz="0" w:space="0" w:color="auto"/>
        <w:left w:val="none" w:sz="0" w:space="0" w:color="auto"/>
        <w:bottom w:val="none" w:sz="0" w:space="0" w:color="auto"/>
        <w:right w:val="none" w:sz="0" w:space="0" w:color="auto"/>
      </w:divBdr>
    </w:div>
    <w:div w:id="504321464">
      <w:bodyDiv w:val="1"/>
      <w:marLeft w:val="0"/>
      <w:marRight w:val="0"/>
      <w:marTop w:val="0"/>
      <w:marBottom w:val="0"/>
      <w:divBdr>
        <w:top w:val="none" w:sz="0" w:space="0" w:color="auto"/>
        <w:left w:val="none" w:sz="0" w:space="0" w:color="auto"/>
        <w:bottom w:val="none" w:sz="0" w:space="0" w:color="auto"/>
        <w:right w:val="none" w:sz="0" w:space="0" w:color="auto"/>
      </w:divBdr>
    </w:div>
    <w:div w:id="602691866">
      <w:bodyDiv w:val="1"/>
      <w:marLeft w:val="0"/>
      <w:marRight w:val="0"/>
      <w:marTop w:val="0"/>
      <w:marBottom w:val="0"/>
      <w:divBdr>
        <w:top w:val="none" w:sz="0" w:space="0" w:color="auto"/>
        <w:left w:val="none" w:sz="0" w:space="0" w:color="auto"/>
        <w:bottom w:val="none" w:sz="0" w:space="0" w:color="auto"/>
        <w:right w:val="none" w:sz="0" w:space="0" w:color="auto"/>
      </w:divBdr>
    </w:div>
    <w:div w:id="651102332">
      <w:bodyDiv w:val="1"/>
      <w:marLeft w:val="0"/>
      <w:marRight w:val="0"/>
      <w:marTop w:val="0"/>
      <w:marBottom w:val="0"/>
      <w:divBdr>
        <w:top w:val="none" w:sz="0" w:space="0" w:color="auto"/>
        <w:left w:val="none" w:sz="0" w:space="0" w:color="auto"/>
        <w:bottom w:val="none" w:sz="0" w:space="0" w:color="auto"/>
        <w:right w:val="none" w:sz="0" w:space="0" w:color="auto"/>
      </w:divBdr>
    </w:div>
    <w:div w:id="696658724">
      <w:bodyDiv w:val="1"/>
      <w:marLeft w:val="0"/>
      <w:marRight w:val="0"/>
      <w:marTop w:val="0"/>
      <w:marBottom w:val="0"/>
      <w:divBdr>
        <w:top w:val="none" w:sz="0" w:space="0" w:color="auto"/>
        <w:left w:val="none" w:sz="0" w:space="0" w:color="auto"/>
        <w:bottom w:val="none" w:sz="0" w:space="0" w:color="auto"/>
        <w:right w:val="none" w:sz="0" w:space="0" w:color="auto"/>
      </w:divBdr>
    </w:div>
    <w:div w:id="773744739">
      <w:bodyDiv w:val="1"/>
      <w:marLeft w:val="0"/>
      <w:marRight w:val="0"/>
      <w:marTop w:val="0"/>
      <w:marBottom w:val="0"/>
      <w:divBdr>
        <w:top w:val="none" w:sz="0" w:space="0" w:color="auto"/>
        <w:left w:val="none" w:sz="0" w:space="0" w:color="auto"/>
        <w:bottom w:val="none" w:sz="0" w:space="0" w:color="auto"/>
        <w:right w:val="none" w:sz="0" w:space="0" w:color="auto"/>
      </w:divBdr>
    </w:div>
    <w:div w:id="815535925">
      <w:bodyDiv w:val="1"/>
      <w:marLeft w:val="0"/>
      <w:marRight w:val="0"/>
      <w:marTop w:val="0"/>
      <w:marBottom w:val="0"/>
      <w:divBdr>
        <w:top w:val="none" w:sz="0" w:space="0" w:color="auto"/>
        <w:left w:val="none" w:sz="0" w:space="0" w:color="auto"/>
        <w:bottom w:val="none" w:sz="0" w:space="0" w:color="auto"/>
        <w:right w:val="none" w:sz="0" w:space="0" w:color="auto"/>
      </w:divBdr>
    </w:div>
    <w:div w:id="822549279">
      <w:bodyDiv w:val="1"/>
      <w:marLeft w:val="0"/>
      <w:marRight w:val="0"/>
      <w:marTop w:val="0"/>
      <w:marBottom w:val="0"/>
      <w:divBdr>
        <w:top w:val="none" w:sz="0" w:space="0" w:color="auto"/>
        <w:left w:val="none" w:sz="0" w:space="0" w:color="auto"/>
        <w:bottom w:val="none" w:sz="0" w:space="0" w:color="auto"/>
        <w:right w:val="none" w:sz="0" w:space="0" w:color="auto"/>
      </w:divBdr>
    </w:div>
    <w:div w:id="847063790">
      <w:bodyDiv w:val="1"/>
      <w:marLeft w:val="0"/>
      <w:marRight w:val="0"/>
      <w:marTop w:val="0"/>
      <w:marBottom w:val="0"/>
      <w:divBdr>
        <w:top w:val="none" w:sz="0" w:space="0" w:color="auto"/>
        <w:left w:val="none" w:sz="0" w:space="0" w:color="auto"/>
        <w:bottom w:val="none" w:sz="0" w:space="0" w:color="auto"/>
        <w:right w:val="none" w:sz="0" w:space="0" w:color="auto"/>
      </w:divBdr>
    </w:div>
    <w:div w:id="923803601">
      <w:bodyDiv w:val="1"/>
      <w:marLeft w:val="0"/>
      <w:marRight w:val="0"/>
      <w:marTop w:val="0"/>
      <w:marBottom w:val="0"/>
      <w:divBdr>
        <w:top w:val="none" w:sz="0" w:space="0" w:color="auto"/>
        <w:left w:val="none" w:sz="0" w:space="0" w:color="auto"/>
        <w:bottom w:val="none" w:sz="0" w:space="0" w:color="auto"/>
        <w:right w:val="none" w:sz="0" w:space="0" w:color="auto"/>
      </w:divBdr>
    </w:div>
    <w:div w:id="991910609">
      <w:bodyDiv w:val="1"/>
      <w:marLeft w:val="0"/>
      <w:marRight w:val="0"/>
      <w:marTop w:val="0"/>
      <w:marBottom w:val="0"/>
      <w:divBdr>
        <w:top w:val="none" w:sz="0" w:space="0" w:color="auto"/>
        <w:left w:val="none" w:sz="0" w:space="0" w:color="auto"/>
        <w:bottom w:val="none" w:sz="0" w:space="0" w:color="auto"/>
        <w:right w:val="none" w:sz="0" w:space="0" w:color="auto"/>
      </w:divBdr>
    </w:div>
    <w:div w:id="1069183831">
      <w:bodyDiv w:val="1"/>
      <w:marLeft w:val="0"/>
      <w:marRight w:val="0"/>
      <w:marTop w:val="0"/>
      <w:marBottom w:val="0"/>
      <w:divBdr>
        <w:top w:val="none" w:sz="0" w:space="0" w:color="auto"/>
        <w:left w:val="none" w:sz="0" w:space="0" w:color="auto"/>
        <w:bottom w:val="none" w:sz="0" w:space="0" w:color="auto"/>
        <w:right w:val="none" w:sz="0" w:space="0" w:color="auto"/>
      </w:divBdr>
    </w:div>
    <w:div w:id="1075667202">
      <w:bodyDiv w:val="1"/>
      <w:marLeft w:val="0"/>
      <w:marRight w:val="0"/>
      <w:marTop w:val="0"/>
      <w:marBottom w:val="0"/>
      <w:divBdr>
        <w:top w:val="none" w:sz="0" w:space="0" w:color="auto"/>
        <w:left w:val="none" w:sz="0" w:space="0" w:color="auto"/>
        <w:bottom w:val="none" w:sz="0" w:space="0" w:color="auto"/>
        <w:right w:val="none" w:sz="0" w:space="0" w:color="auto"/>
      </w:divBdr>
    </w:div>
    <w:div w:id="1124620918">
      <w:bodyDiv w:val="1"/>
      <w:marLeft w:val="0"/>
      <w:marRight w:val="0"/>
      <w:marTop w:val="0"/>
      <w:marBottom w:val="0"/>
      <w:divBdr>
        <w:top w:val="none" w:sz="0" w:space="0" w:color="auto"/>
        <w:left w:val="none" w:sz="0" w:space="0" w:color="auto"/>
        <w:bottom w:val="none" w:sz="0" w:space="0" w:color="auto"/>
        <w:right w:val="none" w:sz="0" w:space="0" w:color="auto"/>
      </w:divBdr>
    </w:div>
    <w:div w:id="1132820787">
      <w:bodyDiv w:val="1"/>
      <w:marLeft w:val="0"/>
      <w:marRight w:val="0"/>
      <w:marTop w:val="0"/>
      <w:marBottom w:val="0"/>
      <w:divBdr>
        <w:top w:val="none" w:sz="0" w:space="0" w:color="auto"/>
        <w:left w:val="none" w:sz="0" w:space="0" w:color="auto"/>
        <w:bottom w:val="none" w:sz="0" w:space="0" w:color="auto"/>
        <w:right w:val="none" w:sz="0" w:space="0" w:color="auto"/>
      </w:divBdr>
    </w:div>
    <w:div w:id="1484619428">
      <w:bodyDiv w:val="1"/>
      <w:marLeft w:val="0"/>
      <w:marRight w:val="0"/>
      <w:marTop w:val="0"/>
      <w:marBottom w:val="0"/>
      <w:divBdr>
        <w:top w:val="none" w:sz="0" w:space="0" w:color="auto"/>
        <w:left w:val="none" w:sz="0" w:space="0" w:color="auto"/>
        <w:bottom w:val="none" w:sz="0" w:space="0" w:color="auto"/>
        <w:right w:val="none" w:sz="0" w:space="0" w:color="auto"/>
      </w:divBdr>
    </w:div>
    <w:div w:id="1489055332">
      <w:bodyDiv w:val="1"/>
      <w:marLeft w:val="0"/>
      <w:marRight w:val="0"/>
      <w:marTop w:val="0"/>
      <w:marBottom w:val="0"/>
      <w:divBdr>
        <w:top w:val="none" w:sz="0" w:space="0" w:color="auto"/>
        <w:left w:val="none" w:sz="0" w:space="0" w:color="auto"/>
        <w:bottom w:val="none" w:sz="0" w:space="0" w:color="auto"/>
        <w:right w:val="none" w:sz="0" w:space="0" w:color="auto"/>
      </w:divBdr>
    </w:div>
    <w:div w:id="1632591422">
      <w:bodyDiv w:val="1"/>
      <w:marLeft w:val="0"/>
      <w:marRight w:val="0"/>
      <w:marTop w:val="0"/>
      <w:marBottom w:val="0"/>
      <w:divBdr>
        <w:top w:val="none" w:sz="0" w:space="0" w:color="auto"/>
        <w:left w:val="none" w:sz="0" w:space="0" w:color="auto"/>
        <w:bottom w:val="none" w:sz="0" w:space="0" w:color="auto"/>
        <w:right w:val="none" w:sz="0" w:space="0" w:color="auto"/>
      </w:divBdr>
    </w:div>
    <w:div w:id="1793284415">
      <w:bodyDiv w:val="1"/>
      <w:marLeft w:val="0"/>
      <w:marRight w:val="0"/>
      <w:marTop w:val="0"/>
      <w:marBottom w:val="0"/>
      <w:divBdr>
        <w:top w:val="none" w:sz="0" w:space="0" w:color="auto"/>
        <w:left w:val="none" w:sz="0" w:space="0" w:color="auto"/>
        <w:bottom w:val="none" w:sz="0" w:space="0" w:color="auto"/>
        <w:right w:val="none" w:sz="0" w:space="0" w:color="auto"/>
      </w:divBdr>
    </w:div>
    <w:div w:id="1832407440">
      <w:bodyDiv w:val="1"/>
      <w:marLeft w:val="0"/>
      <w:marRight w:val="0"/>
      <w:marTop w:val="0"/>
      <w:marBottom w:val="0"/>
      <w:divBdr>
        <w:top w:val="none" w:sz="0" w:space="0" w:color="auto"/>
        <w:left w:val="none" w:sz="0" w:space="0" w:color="auto"/>
        <w:bottom w:val="none" w:sz="0" w:space="0" w:color="auto"/>
        <w:right w:val="none" w:sz="0" w:space="0" w:color="auto"/>
      </w:divBdr>
    </w:div>
    <w:div w:id="1883053596">
      <w:bodyDiv w:val="1"/>
      <w:marLeft w:val="0"/>
      <w:marRight w:val="0"/>
      <w:marTop w:val="0"/>
      <w:marBottom w:val="0"/>
      <w:divBdr>
        <w:top w:val="none" w:sz="0" w:space="0" w:color="auto"/>
        <w:left w:val="none" w:sz="0" w:space="0" w:color="auto"/>
        <w:bottom w:val="none" w:sz="0" w:space="0" w:color="auto"/>
        <w:right w:val="none" w:sz="0" w:space="0" w:color="auto"/>
      </w:divBdr>
    </w:div>
    <w:div w:id="1937596245">
      <w:bodyDiv w:val="1"/>
      <w:marLeft w:val="0"/>
      <w:marRight w:val="0"/>
      <w:marTop w:val="0"/>
      <w:marBottom w:val="0"/>
      <w:divBdr>
        <w:top w:val="none" w:sz="0" w:space="0" w:color="auto"/>
        <w:left w:val="none" w:sz="0" w:space="0" w:color="auto"/>
        <w:bottom w:val="none" w:sz="0" w:space="0" w:color="auto"/>
        <w:right w:val="none" w:sz="0" w:space="0" w:color="auto"/>
      </w:divBdr>
    </w:div>
    <w:div w:id="1977371349">
      <w:bodyDiv w:val="1"/>
      <w:marLeft w:val="0"/>
      <w:marRight w:val="0"/>
      <w:marTop w:val="0"/>
      <w:marBottom w:val="0"/>
      <w:divBdr>
        <w:top w:val="none" w:sz="0" w:space="0" w:color="auto"/>
        <w:left w:val="none" w:sz="0" w:space="0" w:color="auto"/>
        <w:bottom w:val="none" w:sz="0" w:space="0" w:color="auto"/>
        <w:right w:val="none" w:sz="0" w:space="0" w:color="auto"/>
      </w:divBdr>
    </w:div>
    <w:div w:id="2042705348">
      <w:bodyDiv w:val="1"/>
      <w:marLeft w:val="0"/>
      <w:marRight w:val="0"/>
      <w:marTop w:val="0"/>
      <w:marBottom w:val="0"/>
      <w:divBdr>
        <w:top w:val="none" w:sz="0" w:space="0" w:color="auto"/>
        <w:left w:val="none" w:sz="0" w:space="0" w:color="auto"/>
        <w:bottom w:val="none" w:sz="0" w:space="0" w:color="auto"/>
        <w:right w:val="none" w:sz="0" w:space="0" w:color="auto"/>
      </w:divBdr>
    </w:div>
    <w:div w:id="2088766900">
      <w:bodyDiv w:val="1"/>
      <w:marLeft w:val="0"/>
      <w:marRight w:val="0"/>
      <w:marTop w:val="0"/>
      <w:marBottom w:val="0"/>
      <w:divBdr>
        <w:top w:val="none" w:sz="0" w:space="0" w:color="auto"/>
        <w:left w:val="none" w:sz="0" w:space="0" w:color="auto"/>
        <w:bottom w:val="none" w:sz="0" w:space="0" w:color="auto"/>
        <w:right w:val="none" w:sz="0" w:space="0" w:color="auto"/>
      </w:divBdr>
    </w:div>
    <w:div w:id="2118789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10.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footer" Target="footer9.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F2AA90-A709-4FF0-9EAD-1CC28360F3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202</TotalTime>
  <Pages>17</Pages>
  <Words>3610</Words>
  <Characters>20577</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AREEYA PROPERTY PUBLIC COMPANY LIMITED</vt:lpstr>
    </vt:vector>
  </TitlesOfParts>
  <Company>KPMG</Company>
  <LinksUpToDate>false</LinksUpToDate>
  <CharactersWithSpaces>24139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AREEYA PROPERTY PUBLIC COMPANY LIMITED</dc:title>
  <dc:subject/>
  <dc:creator>KPMG</dc:creator>
  <cp:keywords/>
  <cp:lastModifiedBy>Orathai, Nuchprasert</cp:lastModifiedBy>
  <cp:revision>69</cp:revision>
  <cp:lastPrinted>2021-05-11T06:04:00Z</cp:lastPrinted>
  <dcterms:created xsi:type="dcterms:W3CDTF">2021-05-07T05:30:00Z</dcterms:created>
  <dcterms:modified xsi:type="dcterms:W3CDTF">2021-05-11T06:34:00Z</dcterms:modified>
</cp:coreProperties>
</file>