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5449A2B" w:rsidR="00DB308D" w:rsidRDefault="003A3D21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541C2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1BBCD1AE" w:rsidR="0044653F" w:rsidRPr="00AC2B57" w:rsidRDefault="0044653F" w:rsidP="0044653F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ข้าพเจ้าได้สอบทานงบการเงิน</w:t>
      </w:r>
      <w:r w:rsidRPr="0044653F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44653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4653F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สหไทย</w:t>
      </w:r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proofErr w:type="spellStart"/>
      <w:r w:rsidRPr="0044653F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เทอร์มินอล</w:t>
      </w:r>
      <w:proofErr w:type="spellEnd"/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44653F">
        <w:rPr>
          <w:rFonts w:ascii="BrowalliaUPC" w:hAnsi="BrowalliaUPC" w:cs="BrowalliaUPC" w:hint="cs"/>
          <w:sz w:val="28"/>
          <w:szCs w:val="28"/>
          <w:cs/>
          <w:lang w:val="en-US" w:bidi="th-TH"/>
        </w:rPr>
        <w:t>จำกัด</w:t>
      </w:r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</w:t>
      </w:r>
      <w:r w:rsidRPr="0044653F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มหาชน</w:t>
      </w:r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>)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Pr="0044653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ซึ่งประกอบด้วย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</w:t>
      </w:r>
      <w:r w:rsidRPr="0044653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44653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="003A3D2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 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44653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560670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ผู้ถือหุ้นรวม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44653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สำหรับงวดสามเดือนสิ้นสุด</w:t>
      </w:r>
      <w:r w:rsidR="00560670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Pr="0044653F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44653F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170D897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0DB9F2CA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11604044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348E25C1" w14:textId="286474C2" w:rsidR="00E16E21" w:rsidRDefault="00E16E21" w:rsidP="00CD4D4E">
      <w:pPr>
        <w:jc w:val="thaiDistribute"/>
        <w:rPr>
          <w:rFonts w:ascii="Browallia New" w:hAnsi="Browallia New" w:cs="Browallia New"/>
        </w:rPr>
      </w:pPr>
    </w:p>
    <w:p w14:paraId="30E00514" w14:textId="77777777" w:rsidR="00E16E21" w:rsidRDefault="00E16E21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48E8833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512F09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E0DB45C" w14:textId="77777777" w:rsidR="008367AC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142624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831A862" w:rsidR="00D15EA5" w:rsidRPr="00DD72FB" w:rsidRDefault="00D158B9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606EE0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CB7271" w:rsidRPr="00606EE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B7271" w:rsidRPr="00606EE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CB7271" w:rsidRPr="00606EE0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4607F" w14:textId="77777777" w:rsidR="002203DA" w:rsidRDefault="002203DA">
      <w:r>
        <w:separator/>
      </w:r>
    </w:p>
  </w:endnote>
  <w:endnote w:type="continuationSeparator" w:id="0">
    <w:p w14:paraId="4E65FE03" w14:textId="77777777" w:rsidR="002203DA" w:rsidRDefault="0022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88BD" w14:textId="77777777" w:rsidR="002203DA" w:rsidRDefault="002203DA">
      <w:bookmarkStart w:id="0" w:name="_Hlk482348182"/>
      <w:bookmarkEnd w:id="0"/>
      <w:r>
        <w:separator/>
      </w:r>
    </w:p>
  </w:footnote>
  <w:footnote w:type="continuationSeparator" w:id="0">
    <w:p w14:paraId="2C4FDAFE" w14:textId="77777777" w:rsidR="002203DA" w:rsidRDefault="00220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BA794E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EAE4DC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049D"/>
    <w:rsid w:val="000423B2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63E2"/>
    <w:rsid w:val="000E52CE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0AFE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04D4E"/>
    <w:rsid w:val="00406DD0"/>
    <w:rsid w:val="00416281"/>
    <w:rsid w:val="00421A47"/>
    <w:rsid w:val="00422353"/>
    <w:rsid w:val="00426915"/>
    <w:rsid w:val="00433F63"/>
    <w:rsid w:val="00435788"/>
    <w:rsid w:val="004359E6"/>
    <w:rsid w:val="00443CE3"/>
    <w:rsid w:val="0044653F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B6EA1"/>
    <w:rsid w:val="004C0971"/>
    <w:rsid w:val="004C0C25"/>
    <w:rsid w:val="004C2111"/>
    <w:rsid w:val="004C732E"/>
    <w:rsid w:val="004D0FD8"/>
    <w:rsid w:val="004D20AE"/>
    <w:rsid w:val="004D3578"/>
    <w:rsid w:val="004D6145"/>
    <w:rsid w:val="004E770A"/>
    <w:rsid w:val="004F1A16"/>
    <w:rsid w:val="004F207F"/>
    <w:rsid w:val="004F5D91"/>
    <w:rsid w:val="005070FA"/>
    <w:rsid w:val="00512F09"/>
    <w:rsid w:val="0052186A"/>
    <w:rsid w:val="005260D4"/>
    <w:rsid w:val="0052761D"/>
    <w:rsid w:val="005321D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170A"/>
    <w:rsid w:val="00790956"/>
    <w:rsid w:val="0079502D"/>
    <w:rsid w:val="007960E0"/>
    <w:rsid w:val="007A0755"/>
    <w:rsid w:val="007A31D9"/>
    <w:rsid w:val="007A74F9"/>
    <w:rsid w:val="007C6354"/>
    <w:rsid w:val="007D41A1"/>
    <w:rsid w:val="007F1210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54502"/>
    <w:rsid w:val="00870C60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E7687"/>
    <w:rsid w:val="008F0E3C"/>
    <w:rsid w:val="008F11FA"/>
    <w:rsid w:val="008F33AE"/>
    <w:rsid w:val="008F4ACA"/>
    <w:rsid w:val="008F4D06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06D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7BDA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3039"/>
    <w:rsid w:val="00BA4F98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271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8B9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16E21"/>
    <w:rsid w:val="00E201AF"/>
    <w:rsid w:val="00E26AF3"/>
    <w:rsid w:val="00E276E0"/>
    <w:rsid w:val="00E314EA"/>
    <w:rsid w:val="00E33FDA"/>
    <w:rsid w:val="00E406D5"/>
    <w:rsid w:val="00E4627C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2005"/>
    <w:rsid w:val="00F144E0"/>
    <w:rsid w:val="00F21219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5c08846-fde5-474e-af84-f34de52b0383"/>
    <ds:schemaRef ds:uri="http://schemas.microsoft.com/office/infopath/2007/PartnerControls"/>
    <ds:schemaRef ds:uri="http://schemas.openxmlformats.org/package/2006/metadata/core-properties"/>
    <ds:schemaRef ds:uri="76267dab-5fbc-40b3-b094-37ede3b14e0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3E25A8-5016-4704-89E0-8E3D10441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37</TotalTime>
  <Pages>2</Pages>
  <Words>327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50</cp:revision>
  <cp:lastPrinted>2017-11-14T11:56:00Z</cp:lastPrinted>
  <dcterms:created xsi:type="dcterms:W3CDTF">2020-05-09T07:50:00Z</dcterms:created>
  <dcterms:modified xsi:type="dcterms:W3CDTF">2021-05-10T12:21:00Z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