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77777777" w:rsidR="00804175" w:rsidRPr="00CA4DB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A4DB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A4DB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4301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F27E713" w14:textId="77777777" w:rsidR="00804175" w:rsidRPr="00016678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CBD4A71" w14:textId="7A64273A" w:rsidR="007D2B7F" w:rsidRPr="00A64D41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016678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1E628270" w:rsidR="001943FB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COVID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016678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016678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46EE38F2" w14:textId="1E8340DB" w:rsidR="00620796" w:rsidRPr="00016678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0824C302" w14:textId="77777777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016678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57A3974E" w:rsidR="00620796" w:rsidRPr="00665232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016678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00D15A9" w14:textId="77777777" w:rsidR="00E7567D" w:rsidRPr="00016678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0816D9ED" w:rsidR="0062079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01667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1F6E6E6" w14:textId="77777777" w:rsidR="007E386C" w:rsidRPr="007E386C" w:rsidRDefault="007E386C" w:rsidP="007E38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เหตุการณ์ภายหลังรอบระยะเวลารายงาน</w:t>
      </w:r>
    </w:p>
    <w:p w14:paraId="5CE848F5" w14:textId="2E470DC2" w:rsidR="007E386C" w:rsidRDefault="007E386C" w:rsidP="007E38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A0FDB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</w:t>
      </w:r>
    </w:p>
    <w:p w14:paraId="6B48A4D4" w14:textId="77777777" w:rsidR="007E386C" w:rsidRPr="00016678" w:rsidRDefault="007E386C" w:rsidP="007E386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6007CD67" w14:textId="77777777" w:rsidR="00804175" w:rsidRPr="0014301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14301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14301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6F3224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7027EB0" w14:textId="03B013B0" w:rsidR="00804175" w:rsidRPr="00143016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4717D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4717D0">
        <w:rPr>
          <w:rFonts w:asciiTheme="majorBidi" w:hAnsiTheme="majorBidi" w:cstheme="majorBidi"/>
          <w:sz w:val="28"/>
          <w:szCs w:val="28"/>
          <w:cs/>
        </w:rPr>
        <w:t xml:space="preserve">การเงินจากคณะกรรมการเมื่อวันที่ </w:t>
      </w:r>
      <w:r w:rsidR="0008684D">
        <w:rPr>
          <w:rFonts w:asciiTheme="majorBidi" w:hAnsiTheme="majorBidi" w:cstheme="majorBidi"/>
          <w:sz w:val="28"/>
          <w:szCs w:val="28"/>
        </w:rPr>
        <w:t>11</w:t>
      </w:r>
      <w:r w:rsidR="00DB7AE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B7AE7" w:rsidRPr="004717D0">
        <w:rPr>
          <w:rFonts w:asciiTheme="majorBidi" w:hAnsiTheme="majorBidi" w:cstheme="majorBidi"/>
          <w:sz w:val="28"/>
          <w:szCs w:val="28"/>
          <w:cs/>
        </w:rPr>
        <w:t>พฤษภาคม</w:t>
      </w:r>
      <w:r w:rsidR="00DB7A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B7AE7">
        <w:rPr>
          <w:rFonts w:asciiTheme="majorBidi" w:hAnsiTheme="majorBidi" w:cstheme="majorBidi"/>
          <w:sz w:val="28"/>
          <w:szCs w:val="28"/>
        </w:rPr>
        <w:t>256</w:t>
      </w:r>
      <w:r w:rsidR="00DB7AE7" w:rsidRPr="00DB7AE7">
        <w:rPr>
          <w:rFonts w:asciiTheme="majorBidi" w:hAnsiTheme="majorBidi" w:cstheme="majorBidi"/>
          <w:sz w:val="28"/>
          <w:szCs w:val="28"/>
        </w:rPr>
        <w:t>4</w:t>
      </w:r>
    </w:p>
    <w:p w14:paraId="75C2EBFE" w14:textId="77777777" w:rsidR="00804175" w:rsidRPr="006F3224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1E4691B" w14:textId="77777777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6F3224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84C5C58" w14:textId="7357D4A5" w:rsidR="00143016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บริษัท เมืองไทย แคปปิตอล จ</w:t>
      </w:r>
      <w:r w:rsidR="00F6386E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Pr="00143016">
        <w:rPr>
          <w:rFonts w:asciiTheme="majorBidi" w:hAnsiTheme="majorBidi" w:cstheme="majorBidi"/>
          <w:sz w:val="28"/>
          <w:szCs w:val="28"/>
          <w:cs/>
        </w:rPr>
        <w:t>กัด (มหาชน) (“บริษัท”) เป็นบริษัทมหาชนซึ่งจัดตั้งและมีภูมิลำเนาในประเทศไทย</w:t>
      </w:r>
      <w:r w:rsid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และ</w:t>
      </w:r>
      <w:r w:rsidR="007F40AF">
        <w:rPr>
          <w:rFonts w:asciiTheme="majorBidi" w:hAnsiTheme="majorBidi" w:cstheme="majorBidi"/>
          <w:sz w:val="28"/>
          <w:szCs w:val="28"/>
          <w:cs/>
        </w:rPr>
        <w:br/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จดทะเบียนกับตลาดหลักทรัพย์แห่งประเทศไทย</w:t>
      </w:r>
      <w:r w:rsidR="006A1B49">
        <w:rPr>
          <w:rFonts w:asciiTheme="majorBidi" w:hAnsiTheme="majorBidi" w:cstheme="majorBidi" w:hint="cs"/>
          <w:sz w:val="28"/>
          <w:szCs w:val="28"/>
          <w:cs/>
        </w:rPr>
        <w:t>ในเดือน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D413DB" w:rsidRPr="00143016">
        <w:rPr>
          <w:rFonts w:asciiTheme="majorBidi" w:hAnsiTheme="majorBidi" w:cstheme="majorBidi"/>
          <w:sz w:val="28"/>
          <w:szCs w:val="28"/>
        </w:rPr>
        <w:t>2557</w:t>
      </w:r>
      <w:r w:rsidRPr="001430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ทตั้ง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อยู่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>เลข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A942A6">
        <w:rPr>
          <w:rFonts w:asciiTheme="majorBidi" w:hAnsiTheme="majorBidi" w:cstheme="majorBidi"/>
          <w:sz w:val="28"/>
          <w:szCs w:val="28"/>
        </w:rPr>
        <w:t>3</w:t>
      </w:r>
      <w:r w:rsidR="00A64D41">
        <w:rPr>
          <w:rFonts w:asciiTheme="majorBidi" w:hAnsiTheme="majorBidi" w:cstheme="majorBidi"/>
          <w:sz w:val="28"/>
          <w:szCs w:val="28"/>
        </w:rPr>
        <w:t>3</w:t>
      </w:r>
      <w:r w:rsidR="00A942A6">
        <w:rPr>
          <w:rFonts w:asciiTheme="majorBidi" w:hAnsiTheme="majorBidi" w:cstheme="majorBidi"/>
          <w:sz w:val="28"/>
          <w:szCs w:val="28"/>
        </w:rPr>
        <w:t>2</w:t>
      </w:r>
      <w:r w:rsidR="00A942A6">
        <w:rPr>
          <w:rFonts w:asciiTheme="majorBidi" w:hAnsiTheme="majorBidi" w:cs="Angsana New"/>
          <w:sz w:val="28"/>
          <w:szCs w:val="28"/>
          <w:cs/>
        </w:rPr>
        <w:t>/</w:t>
      </w:r>
      <w:r w:rsidR="00A942A6">
        <w:rPr>
          <w:rFonts w:asciiTheme="majorBidi" w:hAnsiTheme="majorBidi" w:cstheme="majorBidi"/>
          <w:sz w:val="28"/>
          <w:szCs w:val="28"/>
        </w:rPr>
        <w:t>1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 ถนนจรัญสนิทวงศ์ แขว</w:t>
      </w:r>
      <w:r w:rsidR="003F230D">
        <w:rPr>
          <w:rFonts w:asciiTheme="majorBidi" w:hAnsiTheme="majorBidi" w:cstheme="majorBidi" w:hint="cs"/>
          <w:sz w:val="28"/>
          <w:szCs w:val="28"/>
          <w:cs/>
        </w:rPr>
        <w:t>ง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>บาง</w:t>
      </w:r>
      <w:r w:rsidR="00A64D41">
        <w:rPr>
          <w:rFonts w:asciiTheme="majorBidi" w:hAnsiTheme="majorBidi" w:cstheme="majorBidi" w:hint="cs"/>
          <w:sz w:val="28"/>
          <w:szCs w:val="28"/>
          <w:cs/>
        </w:rPr>
        <w:t>พลัด</w:t>
      </w:r>
      <w:r w:rsidR="00143016" w:rsidRPr="00143016">
        <w:rPr>
          <w:rFonts w:asciiTheme="majorBidi" w:hAnsiTheme="majorBidi" w:cstheme="majorBidi"/>
          <w:sz w:val="28"/>
          <w:szCs w:val="28"/>
          <w:cs/>
        </w:rPr>
        <w:t xml:space="preserve"> เขตบางพลัด กรุงเทพมหานคร</w:t>
      </w:r>
    </w:p>
    <w:p w14:paraId="3CC59DDE" w14:textId="77777777" w:rsidR="00756A3B" w:rsidRPr="006F3224" w:rsidRDefault="00756A3B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010B42A" w14:textId="53ADC7FC" w:rsidR="00756A3B" w:rsidRDefault="00756A3B" w:rsidP="0075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sz w:val="28"/>
          <w:szCs w:val="28"/>
        </w:rPr>
      </w:pPr>
      <w:r w:rsidRPr="002F2DF9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416D64">
        <w:rPr>
          <w:rFonts w:asciiTheme="majorBidi" w:hAnsiTheme="majorBidi" w:cstheme="majorBidi"/>
          <w:sz w:val="28"/>
          <w:szCs w:val="28"/>
        </w:rPr>
        <w:t>31</w:t>
      </w:r>
      <w:r w:rsidR="00416D64" w:rsidRPr="002F2DF9">
        <w:rPr>
          <w:rFonts w:asciiTheme="majorBidi" w:hAnsiTheme="majorBidi" w:cs="Angsana New"/>
          <w:sz w:val="28"/>
          <w:szCs w:val="28"/>
          <w:cs/>
        </w:rPr>
        <w:t xml:space="preserve"> มีนาคม</w:t>
      </w:r>
      <w:r w:rsidR="00341C99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341C99" w:rsidRPr="00586560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416D64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="00341C99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2F2DF9">
        <w:rPr>
          <w:rFonts w:asciiTheme="majorBidi" w:hAnsiTheme="majorBidi" w:cs="Angsana New"/>
          <w:sz w:val="28"/>
          <w:szCs w:val="28"/>
          <w:cs/>
        </w:rPr>
        <w:t>ผู้ถือหุ้นรายใหญ่ได้แก่ กลุ่มครอบครัวเพ็ชรอำไพ</w:t>
      </w:r>
    </w:p>
    <w:p w14:paraId="1AAA8711" w14:textId="77777777" w:rsidR="0008376D" w:rsidRPr="006F3224" w:rsidRDefault="0008376D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1770B93" w14:textId="1BE0ED1B" w:rsidR="00D413DB" w:rsidRPr="00143016" w:rsidRDefault="00BF06EE" w:rsidP="00D13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413DB" w:rsidRPr="0014301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บริษัทดำเนินธุรกิจหลักโดยการ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>ให้สินเชื่อทะเบียนรถ สินเชื่อโฉนดที่ดิน สินเชื่อส่วนบุคคลโดยไม่มีหลักประกัน และสินเชื่อรายย่อยเพื่อการประกอบอาชีพภายใต้การก</w:t>
      </w:r>
      <w:r w:rsidR="00633A98" w:rsidRPr="00143016">
        <w:rPr>
          <w:rFonts w:asciiTheme="majorBidi" w:hAnsiTheme="majorBidi" w:cstheme="majorBidi"/>
          <w:sz w:val="28"/>
          <w:szCs w:val="28"/>
          <w:cs/>
        </w:rPr>
        <w:t>ำ</w:t>
      </w:r>
      <w:r w:rsidR="006E7FA2" w:rsidRPr="00143016">
        <w:rPr>
          <w:rFonts w:asciiTheme="majorBidi" w:hAnsiTheme="majorBidi" w:cstheme="majorBidi"/>
          <w:sz w:val="28"/>
          <w:szCs w:val="28"/>
          <w:cs/>
        </w:rPr>
        <w:t xml:space="preserve">กับ </w:t>
      </w:r>
      <w:r w:rsidR="00BC5CC9">
        <w:rPr>
          <w:rFonts w:asciiTheme="majorBidi" w:hAnsiTheme="majorBidi" w:cstheme="majorBidi" w:hint="cs"/>
          <w:sz w:val="28"/>
          <w:szCs w:val="28"/>
          <w:cs/>
        </w:rPr>
        <w:t>รวมถึงการให้บริการเช่าซื้อและนายหน้าประกันภัย</w:t>
      </w:r>
    </w:p>
    <w:p w14:paraId="158B998B" w14:textId="77777777" w:rsidR="006E7FA2" w:rsidRPr="006F3224" w:rsidRDefault="006E7FA2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5ACD1FC" w14:textId="682E0248" w:rsidR="00804175" w:rsidRPr="00143016" w:rsidRDefault="00804175" w:rsidP="00A353E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6F3224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811B01A" w14:textId="486E7C69" w:rsidR="00804175" w:rsidRPr="00BC5CC9" w:rsidRDefault="00804175" w:rsidP="00BC5C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599DD678" w14:textId="77777777" w:rsidR="00804175" w:rsidRPr="006F3224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F0A75BF" w14:textId="20D695E4" w:rsidR="00F808FC" w:rsidRPr="00F808FC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5038CE">
        <w:rPr>
          <w:rFonts w:ascii="Angsana New" w:hAnsi="Angsana New" w:cs="Angsana New"/>
          <w:sz w:val="28"/>
          <w:szCs w:val="28"/>
          <w:cs/>
        </w:rPr>
        <w:t>งบการเงินระหว่างกาล</w:t>
      </w:r>
      <w:r w:rsidRPr="009777AF">
        <w:rPr>
          <w:rFonts w:ascii="Angsana New" w:hAnsi="Angsana New" w:cs="Angsana New"/>
          <w:sz w:val="28"/>
          <w:szCs w:val="28"/>
          <w:cs/>
        </w:rPr>
        <w:t>แบบย่อ</w:t>
      </w:r>
      <w:r w:rsidRPr="005038CE">
        <w:rPr>
          <w:rFonts w:ascii="Angsana New" w:hAnsi="Angsana New" w:cs="Angsana New"/>
          <w:sz w:val="28"/>
          <w:szCs w:val="28"/>
          <w:cs/>
        </w:rPr>
        <w:t>นี้</w:t>
      </w:r>
      <w:r w:rsidRPr="009777AF">
        <w:rPr>
          <w:rFonts w:ascii="Angsana New" w:hAnsi="Angsana New" w:cs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Pr="009777AF">
        <w:rPr>
          <w:rFonts w:ascii="Angsana New" w:hAnsi="Angsana New" w:cs="Angsana New"/>
          <w:sz w:val="28"/>
          <w:szCs w:val="28"/>
        </w:rPr>
        <w:t xml:space="preserve">34 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5038CE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5038CE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5038CE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67AA0717" w14:textId="77777777" w:rsidR="00F808FC" w:rsidRPr="006F3224" w:rsidRDefault="00F808FC" w:rsidP="0008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C38A3B7" w14:textId="7E70E717" w:rsidR="00A65F9A" w:rsidRDefault="00D25073" w:rsidP="00086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FF60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แต่เน้นการให้ข้อมูลที</w:t>
      </w:r>
      <w:r w:rsidR="00143016">
        <w:rPr>
          <w:rFonts w:asciiTheme="majorBidi" w:hAnsiTheme="majorBidi" w:cstheme="majorBidi" w:hint="cs"/>
          <w:sz w:val="28"/>
          <w:szCs w:val="28"/>
          <w:cs/>
        </w:rPr>
        <w:t>่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เกี่ยวกับกิจกรรม เหตุการณ์และสถานการณ์ใหม่</w:t>
      </w:r>
      <w:r w:rsidR="00313023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เพื่อไม่ให้ซ้ำซ้อนกับข้อมูลที่ได้เคยนำเสนอรายงานไปแล้ว  </w:t>
      </w:r>
      <w:r w:rsidR="00BA1428">
        <w:rPr>
          <w:rFonts w:asciiTheme="majorBidi" w:hAnsiTheme="majorBidi" w:cstheme="majorBidi"/>
          <w:sz w:val="28"/>
          <w:szCs w:val="28"/>
          <w:cs/>
        </w:rPr>
        <w:br/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ดังนั้นการอ่าน</w:t>
      </w:r>
      <w:r w:rsidRPr="0014301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43434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E6D7A">
        <w:rPr>
          <w:rFonts w:asciiTheme="majorBidi" w:hAnsiTheme="majorBidi" w:cs="Angsana New"/>
          <w:sz w:val="28"/>
          <w:szCs w:val="28"/>
        </w:rPr>
        <w:br/>
      </w:r>
      <w:r w:rsidR="0022127F" w:rsidRPr="00143016">
        <w:rPr>
          <w:rFonts w:asciiTheme="majorBidi" w:hAnsiTheme="majorBidi" w:cstheme="majorBidi"/>
          <w:sz w:val="28"/>
          <w:szCs w:val="28"/>
        </w:rPr>
        <w:t>31</w:t>
      </w:r>
      <w:r w:rsidR="00081F88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04175" w:rsidRPr="0014301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2127F" w:rsidRPr="001430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56F3" w:rsidRPr="00143016">
        <w:rPr>
          <w:rFonts w:asciiTheme="majorBidi" w:hAnsiTheme="majorBidi" w:cstheme="majorBidi"/>
          <w:sz w:val="28"/>
          <w:szCs w:val="28"/>
        </w:rPr>
        <w:t>256</w:t>
      </w:r>
      <w:r w:rsidR="00416D64">
        <w:rPr>
          <w:rFonts w:asciiTheme="majorBidi" w:hAnsiTheme="majorBidi" w:cstheme="majorBidi"/>
          <w:sz w:val="28"/>
          <w:szCs w:val="28"/>
        </w:rPr>
        <w:t>3</w:t>
      </w:r>
    </w:p>
    <w:p w14:paraId="5FD1CB1E" w14:textId="0E6A1DE3" w:rsidR="00A73EBC" w:rsidRPr="006F3224" w:rsidRDefault="00A73EBC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5D852ED" w14:textId="0B39D7EC" w:rsidR="00F651F3" w:rsidRDefault="001E6D7A" w:rsidP="001E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  <w:r w:rsidRPr="001E6D7A">
        <w:rPr>
          <w:rFonts w:asciiTheme="majorBidi" w:eastAsia="Calibri" w:hAnsiTheme="majorBidi" w:cstheme="majorBidi"/>
          <w:sz w:val="28"/>
          <w:szCs w:val="28"/>
          <w:shd w:val="clear" w:color="auto" w:fill="FFFFFF" w:themeFill="background1"/>
          <w:cs/>
          <w:lang w:val="en-GB"/>
        </w:rPr>
        <w:t>กลุ่มบริษัทและบริษัท</w:t>
      </w:r>
      <w:r w:rsidRPr="001E6D7A">
        <w:rPr>
          <w:rFonts w:ascii="Angsana New" w:hAnsi="Angsana New" w:cs="Angsana New"/>
          <w:sz w:val="28"/>
          <w:szCs w:val="28"/>
          <w:cs/>
        </w:rPr>
        <w:t>ได้</w:t>
      </w:r>
      <w:r w:rsidRPr="001E6D7A">
        <w:rPr>
          <w:rFonts w:ascii="Angsana New" w:hAnsi="Angsana New" w:cs="Angsana New" w:hint="cs"/>
          <w:sz w:val="28"/>
          <w:szCs w:val="28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1E6D7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D7A">
        <w:rPr>
          <w:rFonts w:ascii="Angsana New" w:hAnsi="Angsana New" w:cs="Angsana New"/>
          <w:sz w:val="28"/>
          <w:szCs w:val="28"/>
        </w:rPr>
        <w:t xml:space="preserve">1 </w:t>
      </w:r>
      <w:r w:rsidRPr="001E6D7A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1E6D7A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6D7A">
        <w:rPr>
          <w:rFonts w:ascii="Angsana New" w:hAnsi="Angsana New" w:cs="Angsana New"/>
          <w:sz w:val="28"/>
          <w:szCs w:val="28"/>
        </w:rPr>
        <w:t>2564</w:t>
      </w:r>
      <w:r w:rsidRPr="001E6D7A">
        <w:rPr>
          <w:rFonts w:ascii="Angsana New" w:hAnsi="Angsana New" w:cs="Angsana New"/>
          <w:sz w:val="28"/>
          <w:szCs w:val="28"/>
          <w:cs/>
        </w:rPr>
        <w:t xml:space="preserve"> และไม่ได้</w:t>
      </w:r>
      <w:r w:rsidRPr="001E6D7A">
        <w:rPr>
          <w:rFonts w:ascii="Angsana New" w:hAnsi="Angsana New" w:cs="Angsana New" w:hint="cs"/>
          <w:sz w:val="28"/>
          <w:szCs w:val="28"/>
          <w:cs/>
        </w:rPr>
        <w:t>นำมาตรฐานการรายงานทางการเงินที่ยังไม่มีผลบังคับใช้มา</w:t>
      </w:r>
      <w:r w:rsidRPr="001E6D7A">
        <w:rPr>
          <w:rFonts w:ascii="Angsana New" w:hAnsi="Angsana New" w:cs="Angsana New"/>
          <w:sz w:val="28"/>
          <w:szCs w:val="28"/>
          <w:cs/>
        </w:rPr>
        <w:t xml:space="preserve">ถือปฏิบัติก่อนวันที่มีผลบังคับใช้ </w:t>
      </w:r>
      <w:r w:rsidRPr="001E6D7A">
        <w:rPr>
          <w:rFonts w:ascii="Angsana New" w:hAnsi="Angsana New" w:cs="Angsana New" w:hint="cs"/>
          <w:sz w:val="28"/>
          <w:szCs w:val="28"/>
          <w:cs/>
        </w:rPr>
        <w:t>ทั้งนี้ การถือปฏิบัติดังกล่าว</w:t>
      </w:r>
      <w:r w:rsidRPr="001E6D7A">
        <w:rPr>
          <w:rFonts w:ascii="Angsana New" w:hAnsi="Angsana New" w:cs="Angsana New"/>
          <w:sz w:val="28"/>
          <w:szCs w:val="28"/>
          <w:cs/>
        </w:rPr>
        <w:t>ไม่มีผลกระทบ</w:t>
      </w:r>
      <w:r w:rsidRPr="001E6D7A">
        <w:rPr>
          <w:rFonts w:ascii="Angsana New" w:hAnsi="Angsana New" w:cs="Angsana New" w:hint="cs"/>
          <w:sz w:val="28"/>
          <w:szCs w:val="28"/>
          <w:cs/>
        </w:rPr>
        <w:t>อย่างมีสาระสำคัญ</w:t>
      </w:r>
      <w:r w:rsidRPr="001E6D7A">
        <w:rPr>
          <w:rFonts w:ascii="Angsana New" w:hAnsi="Angsana New" w:cs="Angsana New"/>
          <w:sz w:val="28"/>
          <w:szCs w:val="28"/>
          <w:cs/>
        </w:rPr>
        <w:t>ต่องบการเงิน</w:t>
      </w:r>
    </w:p>
    <w:p w14:paraId="451D399F" w14:textId="6069ED66" w:rsidR="005578E4" w:rsidRPr="006F3224" w:rsidRDefault="00450C06" w:rsidP="001E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3B37D12B" w14:textId="6CC03278" w:rsidR="00804175" w:rsidRPr="0014301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1430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808FC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307C65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143016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F808F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และนโยบายการบัญชี</w:t>
      </w:r>
    </w:p>
    <w:p w14:paraId="67602EDE" w14:textId="77777777" w:rsidR="00804175" w:rsidRPr="00A3604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C971D4" w14:textId="278AD29D" w:rsidR="00927A47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</w:rPr>
        <w:t xml:space="preserve">ในการจัดทำงบการเงินระหว่างกาล </w:t>
      </w:r>
      <w:r w:rsidRPr="009777AF">
        <w:rPr>
          <w:rFonts w:ascii="Angsana New" w:hAnsi="Angsana New" w:cs="Angsana New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2F30B4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9777AF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51075E">
        <w:rPr>
          <w:rFonts w:ascii="Angsana New" w:hAnsi="Angsana New" w:cs="Angsana New"/>
          <w:sz w:val="28"/>
          <w:szCs w:val="28"/>
          <w:cs/>
        </w:rPr>
        <w:t>ไม่แตกต่างจากที่ได้อธิบาย</w:t>
      </w:r>
      <w:r w:rsidRPr="0051075E">
        <w:rPr>
          <w:rFonts w:ascii="Angsana New" w:hAnsi="Angsana New" w:cs="Angsana New" w:hint="cs"/>
          <w:sz w:val="28"/>
          <w:szCs w:val="28"/>
          <w:cs/>
        </w:rPr>
        <w:t>ไว้</w:t>
      </w:r>
      <w:r w:rsidRPr="0051075E">
        <w:rPr>
          <w:rFonts w:ascii="Angsana New" w:hAnsi="Angsana New" w:cs="Angsana New"/>
          <w:sz w:val="28"/>
          <w:szCs w:val="28"/>
          <w:cs/>
        </w:rPr>
        <w:t>ใน</w:t>
      </w:r>
      <w:r w:rsidRPr="009777AF">
        <w:rPr>
          <w:rFonts w:ascii="Angsana New" w:hAnsi="Angsana New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9777AF">
        <w:rPr>
          <w:rFonts w:ascii="Angsana New" w:hAnsi="Angsana New" w:cs="Angsana New"/>
          <w:sz w:val="28"/>
          <w:szCs w:val="28"/>
        </w:rPr>
        <w:t xml:space="preserve">31 </w:t>
      </w:r>
      <w:r w:rsidRPr="009777AF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9777AF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</w:p>
    <w:p w14:paraId="13BE869D" w14:textId="77777777" w:rsidR="00B109E8" w:rsidRPr="00B109E8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DA1DAC7" w14:textId="6E6CE37F" w:rsidR="00D34CA4" w:rsidRPr="003B54F2" w:rsidRDefault="00D34CA4" w:rsidP="003B54F2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431E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</w:t>
      </w:r>
      <w:r w:rsidRPr="003B54F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ลกระทบจากการแพร่ระบาดของโรคติดเชื้อไวรัสโคโรนา</w:t>
      </w:r>
      <w:r w:rsidR="00A676FA">
        <w:rPr>
          <w:rFonts w:asciiTheme="majorBidi" w:hAnsiTheme="majorBidi" w:cstheme="majorBidi"/>
          <w:sz w:val="28"/>
          <w:szCs w:val="28"/>
          <w:u w:val="none"/>
        </w:rPr>
        <w:t xml:space="preserve"> 2019</w:t>
      </w:r>
      <w:r w:rsidRPr="003B54F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3B54F2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>COVID</w:t>
      </w:r>
      <w:r w:rsidRPr="003B5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</w:t>
      </w:r>
      <w:r w:rsidRPr="003B54F2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>19</w:t>
      </w:r>
      <w:r w:rsidRPr="003B5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)</w:t>
      </w:r>
    </w:p>
    <w:p w14:paraId="188DAE96" w14:textId="77777777" w:rsidR="002F0A22" w:rsidRPr="0069426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2A09629" w14:textId="4CFD7347" w:rsidR="002F0A22" w:rsidRDefault="00254BA6" w:rsidP="000A7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eastAsia="Calibri" w:hAnsi="Angsana New" w:cs="Angsana New"/>
          <w:sz w:val="28"/>
          <w:szCs w:val="28"/>
        </w:rPr>
        <w:t>COVID</w:t>
      </w: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 xml:space="preserve">19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ยังคงเกิดขึ้นต่อเนื่อง โดยเริ่มมีการแจกจ่ายวัคซีนในระหว่างปี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F808FC">
        <w:rPr>
          <w:rFonts w:ascii="Angsana New" w:eastAsia="Calibri" w:hAnsi="Angsana New" w:cs="Angsana New"/>
          <w:sz w:val="28"/>
          <w:szCs w:val="28"/>
          <w:cs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eastAsia="Calibri" w:hAnsi="Angsana New" w:cs="Angsana New"/>
          <w:sz w:val="28"/>
          <w:szCs w:val="28"/>
        </w:rPr>
        <w:t xml:space="preserve">12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มกราคม 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ธนาคารแห่งประเทศไทย </w:t>
      </w:r>
      <w:r>
        <w:rPr>
          <w:rFonts w:ascii="Angsana New" w:eastAsia="Calibri" w:hAnsi="Angsana New" w:cs="Angsana New"/>
          <w:sz w:val="28"/>
          <w:szCs w:val="28"/>
          <w:cs/>
        </w:rPr>
        <w:t>(“</w:t>
      </w:r>
      <w:r>
        <w:rPr>
          <w:rFonts w:ascii="Angsana New" w:eastAsia="Calibri" w:hAnsi="Angsana New" w:cs="Angsana New" w:hint="cs"/>
          <w:sz w:val="28"/>
          <w:szCs w:val="28"/>
          <w:cs/>
        </w:rPr>
        <w:t>ธปท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.”) </w:t>
      </w:r>
      <w:r>
        <w:rPr>
          <w:rFonts w:ascii="Angsana New" w:eastAsia="Calibri" w:hAnsi="Angsana New" w:cs="Angsana New" w:hint="cs"/>
          <w:sz w:val="28"/>
          <w:szCs w:val="28"/>
          <w:cs/>
        </w:rPr>
        <w:t>ได้ออกหนังสือเวียนที่ ธปท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>
        <w:rPr>
          <w:rFonts w:ascii="Angsana New" w:eastAsia="Calibri" w:hAnsi="Angsana New" w:cs="Angsana New" w:hint="cs"/>
          <w:sz w:val="28"/>
          <w:szCs w:val="28"/>
          <w:cs/>
        </w:rPr>
        <w:t>กปน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>
        <w:rPr>
          <w:rFonts w:ascii="Angsana New" w:eastAsia="Calibri" w:hAnsi="Angsana New" w:cs="Angsana New" w:hint="cs"/>
          <w:sz w:val="28"/>
          <w:szCs w:val="28"/>
          <w:cs/>
        </w:rPr>
        <w:t>ว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. </w:t>
      </w:r>
      <w:r>
        <w:rPr>
          <w:rFonts w:ascii="Angsana New" w:eastAsia="Calibri" w:hAnsi="Angsana New" w:cs="Angsana New"/>
          <w:sz w:val="28"/>
          <w:szCs w:val="28"/>
        </w:rPr>
        <w:t>20</w:t>
      </w:r>
      <w:r>
        <w:rPr>
          <w:rFonts w:ascii="Angsana New" w:eastAsia="Calibri" w:hAnsi="Angsana New" w:cs="Angsana New"/>
          <w:sz w:val="28"/>
          <w:szCs w:val="28"/>
          <w:cs/>
        </w:rPr>
        <w:t>/</w:t>
      </w:r>
      <w:r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1E51A1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>เรื่อง</w:t>
      </w:r>
      <w:r w:rsidR="001E51A1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 xml:space="preserve">การให้ความช่วยเหลือลูกหนี้เพื่อรองรับสถานการณ์การระบาดของโรคติดเชื้อไวรัสโคโรนา </w:t>
      </w:r>
      <w:r>
        <w:rPr>
          <w:rFonts w:ascii="Angsana New" w:eastAsia="Calibri" w:hAnsi="Angsana New" w:cs="Angsana New"/>
          <w:sz w:val="28"/>
          <w:szCs w:val="28"/>
        </w:rPr>
        <w:t xml:space="preserve">2019 </w:t>
      </w:r>
      <w:r>
        <w:rPr>
          <w:rFonts w:ascii="Angsana New" w:eastAsia="Calibri" w:hAnsi="Angsana New" w:cs="Angsana New"/>
          <w:sz w:val="28"/>
          <w:szCs w:val="28"/>
          <w:cs/>
        </w:rPr>
        <w:t>(</w:t>
      </w:r>
      <w:r>
        <w:rPr>
          <w:rFonts w:ascii="Angsana New" w:eastAsia="Calibri" w:hAnsi="Angsana New" w:cs="Angsana New"/>
          <w:sz w:val="28"/>
          <w:szCs w:val="28"/>
        </w:rPr>
        <w:t>COVID</w:t>
      </w:r>
      <w:r>
        <w:rPr>
          <w:rFonts w:ascii="Angsana New" w:eastAsia="Calibri" w:hAnsi="Angsana New" w:cs="Angsana New"/>
          <w:sz w:val="28"/>
          <w:szCs w:val="28"/>
          <w:cs/>
        </w:rPr>
        <w:t>-</w:t>
      </w:r>
      <w:r>
        <w:rPr>
          <w:rFonts w:ascii="Angsana New" w:eastAsia="Calibri" w:hAnsi="Angsana New" w:cs="Angsana New"/>
          <w:sz w:val="28"/>
          <w:szCs w:val="28"/>
        </w:rPr>
        <w:t>19</w:t>
      </w:r>
      <w:r>
        <w:rPr>
          <w:rFonts w:ascii="Angsana New" w:eastAsia="Calibri" w:hAnsi="Angsana New" w:cs="Angsana New"/>
          <w:sz w:val="28"/>
          <w:szCs w:val="28"/>
          <w:cs/>
        </w:rPr>
        <w:t xml:space="preserve">) </w:t>
      </w:r>
      <w:r w:rsidR="0068672E">
        <w:rPr>
          <w:rFonts w:ascii="Angsana New" w:eastAsia="Calibri" w:hAnsi="Angsana New" w:cs="Angsana New"/>
          <w:sz w:val="28"/>
          <w:szCs w:val="28"/>
        </w:rPr>
        <w:br/>
      </w:r>
      <w:r>
        <w:rPr>
          <w:rFonts w:ascii="Angsana New" w:eastAsia="Calibri" w:hAnsi="Angsana New" w:cs="Angsana New" w:hint="cs"/>
          <w:sz w:val="28"/>
          <w:szCs w:val="28"/>
          <w:cs/>
        </w:rPr>
        <w:t>ระลอกใหม่</w:t>
      </w:r>
      <w:r w:rsidR="00AC03CD">
        <w:rPr>
          <w:rFonts w:ascii="Angsana New" w:eastAsia="Calibri" w:hAnsi="Angsana New" w:cs="Angsana New"/>
          <w:sz w:val="28"/>
          <w:szCs w:val="28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</w:rPr>
        <w:t>เพื่อ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ขยาย</w:t>
      </w:r>
      <w:r w:rsidR="00401F10">
        <w:rPr>
          <w:rFonts w:ascii="Angsana New" w:eastAsia="Calibri" w:hAnsi="Angsana New" w:cs="Angsana New" w:hint="cs"/>
          <w:sz w:val="28"/>
          <w:szCs w:val="28"/>
          <w:cs/>
        </w:rPr>
        <w:t>ระยะ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เวลา</w:t>
      </w:r>
      <w:r w:rsidR="00AF1249">
        <w:rPr>
          <w:rFonts w:ascii="Angsana New" w:eastAsia="Calibri" w:hAnsi="Angsana New" w:cs="Angsana New" w:hint="cs"/>
          <w:sz w:val="28"/>
          <w:szCs w:val="28"/>
          <w:cs/>
        </w:rPr>
        <w:t>ให้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มาตร</w:t>
      </w:r>
      <w:r w:rsidR="004A1A83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การช่วยเหลือจนถึง </w:t>
      </w:r>
      <w:r w:rsidRPr="00907D34">
        <w:rPr>
          <w:rFonts w:ascii="Angsana New" w:eastAsia="Calibri" w:hAnsi="Angsana New" w:cs="Angsana New"/>
          <w:sz w:val="28"/>
          <w:szCs w:val="28"/>
        </w:rPr>
        <w:t>30</w:t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 มิถุนายน </w:t>
      </w:r>
      <w:r w:rsidRPr="00907D34"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AF1249">
        <w:rPr>
          <w:rFonts w:ascii="Angsana New" w:eastAsia="Calibri" w:hAnsi="Angsana New" w:cs="Angsana New" w:hint="cs"/>
          <w:sz w:val="28"/>
          <w:szCs w:val="28"/>
          <w:cs/>
        </w:rPr>
        <w:t>โดย</w:t>
      </w:r>
      <w:r w:rsidR="001E51A1"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ตั้งแต่วันที่ </w:t>
      </w:r>
      <w:r w:rsidR="001E51A1" w:rsidRPr="00907D34">
        <w:rPr>
          <w:rFonts w:ascii="Angsana New" w:eastAsia="Calibri" w:hAnsi="Angsana New" w:cs="Angsana New"/>
          <w:sz w:val="28"/>
          <w:szCs w:val="28"/>
        </w:rPr>
        <w:t xml:space="preserve">1 </w:t>
      </w:r>
      <w:r w:rsidR="001E51A1"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มกราคม </w:t>
      </w:r>
      <w:r w:rsidR="001E51A1" w:rsidRPr="00907D34">
        <w:rPr>
          <w:rFonts w:ascii="Angsana New" w:eastAsia="Calibri" w:hAnsi="Angsana New" w:cs="Angsana New"/>
          <w:sz w:val="28"/>
          <w:szCs w:val="28"/>
        </w:rPr>
        <w:t>2564</w:t>
      </w:r>
      <w:r w:rsidR="001E51A1">
        <w:rPr>
          <w:rFonts w:ascii="Angsana New" w:eastAsia="Calibri" w:hAnsi="Angsana New" w:cs="Angsana New"/>
          <w:sz w:val="28"/>
          <w:szCs w:val="28"/>
        </w:rPr>
        <w:t xml:space="preserve"> </w:t>
      </w:r>
      <w:r w:rsidR="004C1E51">
        <w:rPr>
          <w:rFonts w:ascii="Angsana New" w:eastAsia="Calibri" w:hAnsi="Angsana New" w:cs="Angsana New"/>
          <w:sz w:val="28"/>
          <w:szCs w:val="28"/>
          <w:cs/>
        </w:rPr>
        <w:br/>
      </w:r>
      <w:r w:rsidRPr="00907D34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กลุ่มบริษัทและบริษัทดำเนินการตามมาตรการการให้ความช่วยเหลือ</w:t>
      </w:r>
      <w:r w:rsidR="00617DF4">
        <w:rPr>
          <w:rFonts w:ascii="Angsana New" w:eastAsia="Calibri" w:hAnsi="Angsana New" w:cs="Angsana New" w:hint="cs"/>
          <w:sz w:val="28"/>
          <w:szCs w:val="28"/>
          <w:cs/>
        </w:rPr>
        <w:t>ในรูปแบบ</w:t>
      </w:r>
      <w:r w:rsidR="00F808FC" w:rsidRPr="00907D34">
        <w:rPr>
          <w:rFonts w:ascii="Angsana New" w:eastAsia="Calibri" w:hAnsi="Angsana New" w:cs="Angsana New" w:hint="cs"/>
          <w:sz w:val="28"/>
          <w:szCs w:val="28"/>
          <w:cs/>
        </w:rPr>
        <w:t>การ</w:t>
      </w:r>
      <w:r w:rsidR="004A751C" w:rsidRPr="00907D34">
        <w:rPr>
          <w:rFonts w:ascii="Angsana New" w:eastAsia="Calibri" w:hAnsi="Angsana New" w:cs="Angsana New"/>
          <w:sz w:val="28"/>
          <w:szCs w:val="28"/>
          <w:cs/>
        </w:rPr>
        <w:t>ขยายระยะเวลาการผ่อนชำระโดยการปรับสัญญาใหม่เพื่อให้ค่างวดผ่อนชำระลดลง</w:t>
      </w:r>
      <w:r w:rsidR="00F808FC" w:rsidRPr="00907D34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</w:p>
    <w:p w14:paraId="125CC79E" w14:textId="77777777" w:rsidR="00254BA6" w:rsidRPr="00694268" w:rsidRDefault="00254BA6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23259928" w14:textId="5406653B" w:rsidR="007D6941" w:rsidRPr="00020855" w:rsidRDefault="007D6941" w:rsidP="007D6941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  <w:tab w:val="num" w:pos="468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02085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4716367" w14:textId="77777777" w:rsidR="007D6941" w:rsidRPr="00694268" w:rsidRDefault="007D6941" w:rsidP="007D6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7F82C45" w14:textId="42DE05BA" w:rsidR="007C14FF" w:rsidRPr="00606AE1" w:rsidRDefault="007D6941" w:rsidP="00411B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06AE1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ความสัมพันธ์ที่มีกับบริษัทย่อยได้เปิดเผยในหมายเหตุข้อ</w:t>
      </w:r>
      <w:r w:rsidRPr="00606AE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254BA6">
        <w:rPr>
          <w:rFonts w:asciiTheme="majorBidi" w:hAnsiTheme="majorBidi" w:cstheme="majorBidi"/>
          <w:bCs/>
          <w:sz w:val="28"/>
          <w:szCs w:val="28"/>
        </w:rPr>
        <w:t>7</w:t>
      </w:r>
    </w:p>
    <w:p w14:paraId="5F74D016" w14:textId="77777777" w:rsidR="007C14FF" w:rsidRPr="00694268" w:rsidRDefault="007C14FF" w:rsidP="007C14F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4A427D0" w14:textId="0EC21245" w:rsidR="00927A47" w:rsidRPr="00606AE1" w:rsidRDefault="00927A47" w:rsidP="007C14FF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606AE1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606AE1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606AE1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606AE1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606AE1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382AF6BF" w14:textId="77777777" w:rsidR="00F77744" w:rsidRPr="00694268" w:rsidRDefault="00F77744" w:rsidP="00F7774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348C730" w14:textId="1BE56564" w:rsidR="00F77744" w:rsidRPr="00143016" w:rsidRDefault="00F77744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งวดสามเดือนสิ้นสุดวันที่ </w:t>
      </w:r>
      <w:r w:rsidRPr="00143016">
        <w:rPr>
          <w:rFonts w:asciiTheme="majorBidi" w:hAnsiTheme="majorBidi" w:cstheme="majorBidi"/>
          <w:bCs/>
          <w:sz w:val="28"/>
          <w:szCs w:val="28"/>
        </w:rPr>
        <w:t>31</w:t>
      </w:r>
      <w:r w:rsidRP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มีนาคม</w:t>
      </w:r>
      <w:r w:rsidR="00254BA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254BA6" w:rsidRPr="00254BA6">
        <w:rPr>
          <w:rFonts w:asciiTheme="majorBidi" w:hAnsiTheme="majorBidi" w:cstheme="majorBidi"/>
          <w:bCs/>
          <w:sz w:val="28"/>
          <w:szCs w:val="28"/>
        </w:rPr>
        <w:t xml:space="preserve">2564 </w:t>
      </w:r>
      <w:r w:rsidR="00254BA6" w:rsidRPr="00254BA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254BA6" w:rsidRPr="00254BA6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254BA6" w:rsidRPr="00254BA6">
        <w:rPr>
          <w:rFonts w:asciiTheme="majorBidi" w:hAnsiTheme="majorBidi" w:cstheme="majorBidi"/>
          <w:bCs/>
          <w:sz w:val="28"/>
          <w:szCs w:val="28"/>
        </w:rPr>
        <w:t>2563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A0E796A" w14:textId="77777777" w:rsidR="00F77744" w:rsidRPr="00694268" w:rsidRDefault="00F77744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68"/>
        <w:gridCol w:w="1080"/>
        <w:gridCol w:w="270"/>
        <w:gridCol w:w="1080"/>
        <w:gridCol w:w="270"/>
        <w:gridCol w:w="1172"/>
      </w:tblGrid>
      <w:tr w:rsidR="00F77744" w:rsidRPr="00EF470F" w14:paraId="35E4DC0F" w14:textId="77777777" w:rsidTr="00954093">
        <w:trPr>
          <w:tblHeader/>
        </w:trPr>
        <w:tc>
          <w:tcPr>
            <w:tcW w:w="2212" w:type="pct"/>
            <w:shd w:val="clear" w:color="auto" w:fill="auto"/>
          </w:tcPr>
          <w:p w14:paraId="1854D6D0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09C1B46B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4301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pct"/>
          </w:tcPr>
          <w:p w14:paraId="673331F4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pct"/>
            <w:gridSpan w:val="3"/>
          </w:tcPr>
          <w:p w14:paraId="3210499D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77744" w:rsidRPr="00EF470F" w14:paraId="6B555BC7" w14:textId="77777777" w:rsidTr="00954093">
        <w:trPr>
          <w:tblHeader/>
        </w:trPr>
        <w:tc>
          <w:tcPr>
            <w:tcW w:w="2212" w:type="pct"/>
          </w:tcPr>
          <w:p w14:paraId="27DB04FE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7" w:type="pct"/>
          </w:tcPr>
          <w:p w14:paraId="185B3A13" w14:textId="746D8359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7ECFAE69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062E53D" w14:textId="5E20A765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6D0108A2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BB526E3" w14:textId="373D429B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4FA1BA3D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72A5F5" w14:textId="2785CA29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7744" w:rsidRPr="00EF470F" w14:paraId="55E81D8E" w14:textId="77777777" w:rsidTr="00954093">
        <w:trPr>
          <w:tblHeader/>
        </w:trPr>
        <w:tc>
          <w:tcPr>
            <w:tcW w:w="2212" w:type="pct"/>
          </w:tcPr>
          <w:p w14:paraId="44AECED7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8" w:type="pct"/>
            <w:gridSpan w:val="7"/>
          </w:tcPr>
          <w:p w14:paraId="0141D72A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744" w:rsidRPr="00EF470F" w14:paraId="233D04D9" w14:textId="77777777" w:rsidTr="00954093">
        <w:tc>
          <w:tcPr>
            <w:tcW w:w="2212" w:type="pct"/>
          </w:tcPr>
          <w:p w14:paraId="44C2AC60" w14:textId="77777777" w:rsidR="00F77744" w:rsidRPr="00111D63" w:rsidRDefault="00F77744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7B5BB15E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7B062D4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4CC2647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6E51B4D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E554AF0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28BDAB" w14:textId="77777777" w:rsidR="00F77744" w:rsidRPr="00143016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B0112D9" w14:textId="77777777" w:rsidR="00F77744" w:rsidRPr="006C4FCD" w:rsidRDefault="00F7774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E1106E" w:rsidRPr="00EF470F" w14:paraId="12C0C986" w14:textId="77777777" w:rsidTr="00954093">
        <w:tc>
          <w:tcPr>
            <w:tcW w:w="2212" w:type="pct"/>
          </w:tcPr>
          <w:p w14:paraId="76EFAF9A" w14:textId="77777777" w:rsidR="00E1106E" w:rsidRPr="00143016" w:rsidRDefault="00E1106E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7" w:type="pct"/>
          </w:tcPr>
          <w:p w14:paraId="64309EAE" w14:textId="7631935D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8445D3E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1B9D9CF" w14:textId="579D2391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41E59C36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0A69E6F" w14:textId="78536228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26,932</w:t>
            </w:r>
          </w:p>
        </w:tc>
        <w:tc>
          <w:tcPr>
            <w:tcW w:w="144" w:type="pct"/>
          </w:tcPr>
          <w:p w14:paraId="3318C17F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C3EF51" w14:textId="0DE41540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9,905</w:t>
            </w:r>
          </w:p>
        </w:tc>
      </w:tr>
      <w:tr w:rsidR="00E1106E" w:rsidRPr="00EF470F" w14:paraId="00928319" w14:textId="77777777" w:rsidTr="00954093">
        <w:tc>
          <w:tcPr>
            <w:tcW w:w="2212" w:type="pct"/>
          </w:tcPr>
          <w:p w14:paraId="08FFDE05" w14:textId="77777777" w:rsidR="00E1106E" w:rsidRPr="00143016" w:rsidRDefault="00E1106E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7" w:type="pct"/>
          </w:tcPr>
          <w:p w14:paraId="5AF50C1A" w14:textId="66EF43E1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5DE3AAF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97DFB01" w14:textId="06918E15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31132E61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7E710FC" w14:textId="2758F2C6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44" w:type="pct"/>
          </w:tcPr>
          <w:p w14:paraId="068373E9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025562" w14:textId="3734F75B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 w:hint="cs"/>
                <w:sz w:val="28"/>
                <w:szCs w:val="28"/>
                <w:cs/>
              </w:rPr>
              <w:t>234</w:t>
            </w:r>
          </w:p>
        </w:tc>
      </w:tr>
      <w:tr w:rsidR="00E1106E" w:rsidRPr="00EF470F" w14:paraId="7544AE5A" w14:textId="77777777" w:rsidTr="00954093">
        <w:tc>
          <w:tcPr>
            <w:tcW w:w="2212" w:type="pct"/>
          </w:tcPr>
          <w:p w14:paraId="0FBBF82D" w14:textId="5BFC3F38" w:rsidR="00E1106E" w:rsidRPr="00143016" w:rsidRDefault="00E1106E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7" w:type="pct"/>
          </w:tcPr>
          <w:p w14:paraId="392CA2A0" w14:textId="040BFA90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067B606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5BEB08A" w14:textId="581EE7E3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F8765FE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8608A8E" w14:textId="1A6654DF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AB035CA" w14:textId="77777777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50C55CE" w14:textId="1D8F0216" w:rsidR="00E1106E" w:rsidRPr="00D9599C" w:rsidRDefault="00E1106E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399</w:t>
            </w:r>
          </w:p>
        </w:tc>
      </w:tr>
      <w:tr w:rsidR="006C7416" w:rsidRPr="00EF470F" w14:paraId="79F15FB1" w14:textId="77777777" w:rsidTr="00954093">
        <w:tc>
          <w:tcPr>
            <w:tcW w:w="2212" w:type="pct"/>
          </w:tcPr>
          <w:p w14:paraId="090FFDD3" w14:textId="77777777" w:rsidR="006C7416" w:rsidRPr="00511AD8" w:rsidRDefault="006C7416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45892DA4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AA8C9F0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857E276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E97C6BF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FB06D37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5AE366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D282D0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4C3EAA" w:rsidRPr="00EF470F" w14:paraId="02779FC3" w14:textId="77777777" w:rsidTr="00954093">
        <w:tc>
          <w:tcPr>
            <w:tcW w:w="2212" w:type="pct"/>
          </w:tcPr>
          <w:p w14:paraId="2166F578" w14:textId="77777777" w:rsidR="004C3EAA" w:rsidRPr="00511AD8" w:rsidRDefault="004C3EAA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05E3CAE6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EB85EA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C7D29DC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8BBE48A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3B79A6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3B67DEB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B096515" w14:textId="77777777" w:rsidR="004C3EAA" w:rsidRPr="00D9599C" w:rsidRDefault="004C3EAA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6C7416" w:rsidRPr="00EF470F" w14:paraId="7E357C2C" w14:textId="77777777" w:rsidTr="00954093">
        <w:tc>
          <w:tcPr>
            <w:tcW w:w="2212" w:type="pct"/>
          </w:tcPr>
          <w:p w14:paraId="08769EB0" w14:textId="5AA9543C" w:rsidR="006C7416" w:rsidRPr="00511AD8" w:rsidRDefault="006C7416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49B2737E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059365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6F475BE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B55AAA7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0809E16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13D8E87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191B764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6C7416" w:rsidRPr="00EF470F" w14:paraId="79C7AD3F" w14:textId="77777777" w:rsidTr="00AA584E">
        <w:tc>
          <w:tcPr>
            <w:tcW w:w="2212" w:type="pct"/>
            <w:shd w:val="clear" w:color="auto" w:fill="auto"/>
          </w:tcPr>
          <w:p w14:paraId="34E61073" w14:textId="0DA4D183" w:rsidR="006C7416" w:rsidRPr="00111D63" w:rsidRDefault="006C7416" w:rsidP="00E1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7" w:type="pct"/>
          </w:tcPr>
          <w:p w14:paraId="7911CA90" w14:textId="070641EB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3" w:type="pct"/>
          </w:tcPr>
          <w:p w14:paraId="3A94FEC2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0FE297A" w14:textId="161B981C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3189EE5C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38A0C61" w14:textId="3BA72571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4" w:type="pct"/>
          </w:tcPr>
          <w:p w14:paraId="320992C2" w14:textId="77777777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44FF06F" w14:textId="16542D88" w:rsidR="006C7416" w:rsidRPr="00D9599C" w:rsidRDefault="006C7416" w:rsidP="00E110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6C7416" w:rsidRPr="00EF470F" w14:paraId="1F5995D5" w14:textId="77777777" w:rsidTr="00954093">
        <w:tc>
          <w:tcPr>
            <w:tcW w:w="2212" w:type="pct"/>
            <w:shd w:val="clear" w:color="auto" w:fill="auto"/>
          </w:tcPr>
          <w:p w14:paraId="06EC4B9C" w14:textId="1E6D14EF" w:rsidR="006C7416" w:rsidRPr="00143016" w:rsidRDefault="006C7416" w:rsidP="00C3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321D54CC" w14:textId="07377DF5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43" w:type="pct"/>
          </w:tcPr>
          <w:p w14:paraId="2A4AE7A2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6A4FD4F" w14:textId="382A160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146</w:t>
            </w:r>
          </w:p>
        </w:tc>
        <w:tc>
          <w:tcPr>
            <w:tcW w:w="144" w:type="pct"/>
          </w:tcPr>
          <w:p w14:paraId="52966FCD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04BFCD6" w14:textId="123F702D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44" w:type="pct"/>
          </w:tcPr>
          <w:p w14:paraId="2E2F9721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2C58A5A" w14:textId="0F6A1758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146</w:t>
            </w:r>
          </w:p>
        </w:tc>
      </w:tr>
      <w:tr w:rsidR="006C7416" w:rsidRPr="00EF470F" w14:paraId="03FE74D6" w14:textId="77777777" w:rsidTr="00954093">
        <w:tc>
          <w:tcPr>
            <w:tcW w:w="2212" w:type="pct"/>
            <w:shd w:val="clear" w:color="auto" w:fill="auto"/>
          </w:tcPr>
          <w:p w14:paraId="4AD5DF06" w14:textId="5FEBFF31" w:rsidR="006C7416" w:rsidRPr="00143016" w:rsidRDefault="006C7416" w:rsidP="00C3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09D9D06F" w14:textId="7BA9D5D6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41DF158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C0673B" w14:textId="3D7D672E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4506FE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2A1FD4" w14:textId="0EEC340B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913F509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6DAC3F1F" w14:textId="169545CB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6C7416" w:rsidRPr="00EF470F" w14:paraId="60809039" w14:textId="77777777" w:rsidTr="00954093">
        <w:tc>
          <w:tcPr>
            <w:tcW w:w="2212" w:type="pct"/>
            <w:shd w:val="clear" w:color="auto" w:fill="auto"/>
          </w:tcPr>
          <w:p w14:paraId="53D4F0DC" w14:textId="4A330FBE" w:rsidR="006C7416" w:rsidRPr="001F32FF" w:rsidRDefault="006C7416" w:rsidP="006B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2B290DD3" w14:textId="23EFBD79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11,650</w:t>
            </w:r>
          </w:p>
        </w:tc>
        <w:tc>
          <w:tcPr>
            <w:tcW w:w="143" w:type="pct"/>
          </w:tcPr>
          <w:p w14:paraId="610432B0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9197E5F" w14:textId="3F448F71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11,154</w:t>
            </w:r>
          </w:p>
        </w:tc>
        <w:tc>
          <w:tcPr>
            <w:tcW w:w="144" w:type="pct"/>
          </w:tcPr>
          <w:p w14:paraId="62120D0D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8BA661" w14:textId="443FBCA4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11,650</w:t>
            </w:r>
          </w:p>
        </w:tc>
        <w:tc>
          <w:tcPr>
            <w:tcW w:w="144" w:type="pct"/>
          </w:tcPr>
          <w:p w14:paraId="2D7ABE57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58E4E70C" w14:textId="5C34AA35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11,154</w:t>
            </w:r>
          </w:p>
        </w:tc>
      </w:tr>
      <w:tr w:rsidR="006C7416" w:rsidRPr="00EF470F" w14:paraId="4F632066" w14:textId="77777777" w:rsidTr="00012683">
        <w:tc>
          <w:tcPr>
            <w:tcW w:w="2212" w:type="pct"/>
            <w:shd w:val="clear" w:color="auto" w:fill="auto"/>
          </w:tcPr>
          <w:p w14:paraId="3F29C4E1" w14:textId="241D2915" w:rsidR="006C7416" w:rsidRPr="001F32FF" w:rsidRDefault="006C7416" w:rsidP="00C3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72D457" w14:textId="4754B3E3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3" w:type="pct"/>
          </w:tcPr>
          <w:p w14:paraId="1048D6F7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6B6E89" w14:textId="095B54C0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523</w:t>
            </w:r>
          </w:p>
        </w:tc>
        <w:tc>
          <w:tcPr>
            <w:tcW w:w="144" w:type="pct"/>
          </w:tcPr>
          <w:p w14:paraId="157C6F70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1CBE437" w14:textId="11FAF593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" w:type="pct"/>
          </w:tcPr>
          <w:p w14:paraId="65FF0B96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46C7221" w14:textId="4F33AE52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523</w:t>
            </w:r>
          </w:p>
        </w:tc>
      </w:tr>
      <w:tr w:rsidR="006C7416" w:rsidRPr="00EF470F" w14:paraId="2D18CD0B" w14:textId="77777777" w:rsidTr="00012683">
        <w:tc>
          <w:tcPr>
            <w:tcW w:w="2212" w:type="pct"/>
            <w:shd w:val="clear" w:color="auto" w:fill="auto"/>
          </w:tcPr>
          <w:p w14:paraId="28DEBCAD" w14:textId="5B031ECF" w:rsidR="006C7416" w:rsidRPr="001F32FF" w:rsidRDefault="006C7416" w:rsidP="00C3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F32FF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3F9079A" w14:textId="24688303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12,212</w:t>
            </w:r>
          </w:p>
        </w:tc>
        <w:tc>
          <w:tcPr>
            <w:tcW w:w="143" w:type="pct"/>
          </w:tcPr>
          <w:p w14:paraId="03A54EC1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CAF13D" w14:textId="5E47B5DD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11,677</w:t>
            </w:r>
          </w:p>
        </w:tc>
        <w:tc>
          <w:tcPr>
            <w:tcW w:w="144" w:type="pct"/>
          </w:tcPr>
          <w:p w14:paraId="3F95BB07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34DDC5" w14:textId="51E9F69F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9599C">
              <w:rPr>
                <w:rFonts w:asciiTheme="majorBidi" w:hAnsiTheme="majorBidi" w:cstheme="majorBidi"/>
                <w:sz w:val="28"/>
                <w:szCs w:val="28"/>
              </w:rPr>
              <w:t>12,212</w:t>
            </w:r>
          </w:p>
        </w:tc>
        <w:tc>
          <w:tcPr>
            <w:tcW w:w="144" w:type="pct"/>
          </w:tcPr>
          <w:p w14:paraId="7D2CD3C9" w14:textId="77777777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BC5C4B9" w14:textId="7E74F240" w:rsidR="006C7416" w:rsidRPr="00D9599C" w:rsidRDefault="006C7416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9599C">
              <w:rPr>
                <w:rFonts w:asciiTheme="majorBidi" w:hAnsiTheme="majorBidi" w:cs="Angsana New"/>
                <w:sz w:val="28"/>
                <w:szCs w:val="28"/>
              </w:rPr>
              <w:t>11,677</w:t>
            </w:r>
          </w:p>
        </w:tc>
      </w:tr>
      <w:tr w:rsidR="00012683" w:rsidRPr="00EF470F" w14:paraId="134E279E" w14:textId="77777777" w:rsidTr="00012683">
        <w:tc>
          <w:tcPr>
            <w:tcW w:w="2212" w:type="pct"/>
            <w:shd w:val="clear" w:color="auto" w:fill="auto"/>
          </w:tcPr>
          <w:p w14:paraId="70081BAE" w14:textId="77777777" w:rsidR="00012683" w:rsidRPr="001F32FF" w:rsidRDefault="00012683" w:rsidP="00C3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021AE544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CDA0957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3A52BD2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28EE044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E3E8DC3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0D12B62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537A3B9F" w14:textId="77777777" w:rsidR="00012683" w:rsidRPr="00D9599C" w:rsidRDefault="00012683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DB40A0" w:rsidRPr="00EF470F" w14:paraId="209A8B92" w14:textId="77777777" w:rsidTr="00D9599C">
        <w:tc>
          <w:tcPr>
            <w:tcW w:w="2212" w:type="pct"/>
            <w:shd w:val="clear" w:color="auto" w:fill="auto"/>
          </w:tcPr>
          <w:p w14:paraId="2B7EDEB0" w14:textId="72960E28" w:rsidR="00DB40A0" w:rsidRPr="001F32FF" w:rsidRDefault="00DB40A0" w:rsidP="00C8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11D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111D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7" w:type="pct"/>
          </w:tcPr>
          <w:p w14:paraId="3D31C88D" w14:textId="7B7E0DC8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9E78F0E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367F105" w14:textId="2DE3A233" w:rsidR="00DB40A0" w:rsidRPr="00F77744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595F3A1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4B044C7" w14:textId="10D251C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4B3F3E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6C5E2CB" w14:textId="6F97EB33" w:rsidR="00DB40A0" w:rsidRPr="006C4FCD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DB40A0" w:rsidRPr="00EF470F" w14:paraId="50CBFDDC" w14:textId="77777777" w:rsidTr="00AA584E">
        <w:tc>
          <w:tcPr>
            <w:tcW w:w="2212" w:type="pct"/>
            <w:shd w:val="clear" w:color="auto" w:fill="auto"/>
          </w:tcPr>
          <w:p w14:paraId="63E92366" w14:textId="729CFCA1" w:rsidR="00DB40A0" w:rsidRPr="001F32FF" w:rsidRDefault="00DB40A0" w:rsidP="00C83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7" w:type="pct"/>
          </w:tcPr>
          <w:p w14:paraId="01FFE536" w14:textId="0B9494A5" w:rsidR="00DB40A0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3" w:type="pct"/>
          </w:tcPr>
          <w:p w14:paraId="51090456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1F8282A" w14:textId="5E172906" w:rsidR="00DB40A0" w:rsidRPr="00F77744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F77744">
              <w:rPr>
                <w:rFonts w:asciiTheme="majorBidi" w:hAnsiTheme="majorBidi" w:cs="Angsana New" w:hint="cs"/>
                <w:sz w:val="28"/>
                <w:szCs w:val="28"/>
                <w:cs/>
              </w:rPr>
              <w:t>545</w:t>
            </w:r>
          </w:p>
        </w:tc>
        <w:tc>
          <w:tcPr>
            <w:tcW w:w="144" w:type="pct"/>
          </w:tcPr>
          <w:p w14:paraId="0829CAB2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51D6AC" w14:textId="398DB607" w:rsidR="00DB40A0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4" w:type="pct"/>
          </w:tcPr>
          <w:p w14:paraId="4CA54D50" w14:textId="77777777" w:rsidR="00DB40A0" w:rsidRPr="00143016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C93E52E" w14:textId="0C8D0522" w:rsidR="00DB40A0" w:rsidRPr="006C4FCD" w:rsidRDefault="00DB40A0" w:rsidP="00C34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6C4FCD">
              <w:rPr>
                <w:rFonts w:asciiTheme="majorBidi" w:hAnsiTheme="majorBidi" w:cs="Angsana New" w:hint="cs"/>
                <w:sz w:val="28"/>
                <w:szCs w:val="28"/>
                <w:cs/>
              </w:rPr>
              <w:t>545</w:t>
            </w:r>
          </w:p>
        </w:tc>
      </w:tr>
    </w:tbl>
    <w:p w14:paraId="0EC12AD3" w14:textId="77777777" w:rsidR="00302E76" w:rsidRPr="00EC1113" w:rsidRDefault="00302E76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7C06EEA9" w14:textId="15F90F00" w:rsidR="007D6941" w:rsidRPr="009D0698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0698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9D0698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9D0698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77744" w:rsidRPr="00143016">
        <w:rPr>
          <w:rFonts w:asciiTheme="majorBidi" w:hAnsiTheme="majorBidi" w:cstheme="majorBidi"/>
          <w:sz w:val="28"/>
          <w:szCs w:val="28"/>
        </w:rPr>
        <w:t xml:space="preserve">31 </w:t>
      </w:r>
      <w:r w:rsidR="00F77744" w:rsidRPr="0014301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341C99" w:rsidRPr="009D069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F77744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="00341C99" w:rsidRPr="009D069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และ</w:t>
      </w:r>
      <w:r w:rsidRPr="009D0698">
        <w:rPr>
          <w:rFonts w:asciiTheme="majorBidi" w:hAnsiTheme="majorBidi" w:cstheme="majorBidi"/>
          <w:sz w:val="28"/>
          <w:szCs w:val="28"/>
        </w:rPr>
        <w:t xml:space="preserve"> 31 </w:t>
      </w:r>
      <w:r w:rsidRPr="009D069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D0698">
        <w:rPr>
          <w:rFonts w:asciiTheme="majorBidi" w:hAnsiTheme="majorBidi" w:cstheme="majorBidi"/>
          <w:sz w:val="28"/>
          <w:szCs w:val="28"/>
        </w:rPr>
        <w:t>256</w:t>
      </w:r>
      <w:r w:rsidR="00F77744">
        <w:rPr>
          <w:rFonts w:asciiTheme="majorBidi" w:hAnsiTheme="majorBidi" w:cstheme="majorBidi"/>
          <w:sz w:val="28"/>
          <w:szCs w:val="28"/>
        </w:rPr>
        <w:t>3</w:t>
      </w:r>
      <w:r w:rsidRPr="009D069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D069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EC1113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2"/>
          <w:szCs w:val="22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9D0698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9D0698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D069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34B96" w:rsidRPr="009D0698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587EF039" w:rsidR="007D6941" w:rsidRPr="009D0698" w:rsidRDefault="00F7774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658FA71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692EF239" w:rsidR="007D6941" w:rsidRPr="009D0698" w:rsidRDefault="00F7774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</w:tcPr>
          <w:p w14:paraId="10E9DE8C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7777777" w:rsidR="007D6941" w:rsidRPr="009D0698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4B96" w:rsidRPr="009D0698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0E7B90F8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5159AF44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69A75FA0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07E9A905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172DB4AC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3F023301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6AB71A3C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B325F" w:rsidRPr="009D0698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9D0698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9D0698" w14:paraId="3A285217" w14:textId="77777777" w:rsidTr="00E423A4">
        <w:tc>
          <w:tcPr>
            <w:tcW w:w="2207" w:type="pct"/>
          </w:tcPr>
          <w:p w14:paraId="7ECE6E85" w14:textId="663D2EF6" w:rsidR="00273501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072E8F0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9D0698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9D0698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9D0698" w14:paraId="7078C9A1" w14:textId="77777777" w:rsidTr="00E423A4">
        <w:tc>
          <w:tcPr>
            <w:tcW w:w="2207" w:type="pct"/>
          </w:tcPr>
          <w:p w14:paraId="4D370A55" w14:textId="4C1ED771" w:rsidR="00215194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3944E39" w14:textId="7A36778C" w:rsidR="00215194" w:rsidRPr="006B7D0E" w:rsidRDefault="0021519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89B765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215194" w:rsidRPr="009D0698" w:rsidRDefault="00215194" w:rsidP="006B7D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7CAE020E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0D4C">
              <w:rPr>
                <w:rFonts w:asciiTheme="majorBidi" w:hAnsiTheme="majorBidi" w:cstheme="majorBidi"/>
                <w:sz w:val="28"/>
                <w:szCs w:val="28"/>
              </w:rPr>
              <w:t>1,025,416</w:t>
            </w:r>
          </w:p>
        </w:tc>
        <w:tc>
          <w:tcPr>
            <w:tcW w:w="144" w:type="pct"/>
          </w:tcPr>
          <w:p w14:paraId="06F3795F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706BA31A" w:rsidR="00215194" w:rsidRPr="00B979A1" w:rsidRDefault="00215194" w:rsidP="00B97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979A1">
              <w:rPr>
                <w:rFonts w:asciiTheme="majorBidi" w:hAnsiTheme="majorBidi" w:cs="Angsana New"/>
                <w:sz w:val="28"/>
                <w:szCs w:val="28"/>
              </w:rPr>
              <w:t>167,497</w:t>
            </w:r>
          </w:p>
        </w:tc>
      </w:tr>
      <w:tr w:rsidR="00215194" w:rsidRPr="009D0698" w14:paraId="1CB1C1C4" w14:textId="77777777" w:rsidTr="00E423A4">
        <w:tc>
          <w:tcPr>
            <w:tcW w:w="2207" w:type="pct"/>
          </w:tcPr>
          <w:p w14:paraId="47C4319E" w14:textId="77777777" w:rsidR="00215194" w:rsidRPr="009D0698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194" w:rsidRPr="009D0698" w14:paraId="1D90D349" w14:textId="77777777" w:rsidTr="00E423A4">
        <w:tc>
          <w:tcPr>
            <w:tcW w:w="2207" w:type="pct"/>
          </w:tcPr>
          <w:p w14:paraId="1C1915F0" w14:textId="6F1CA409" w:rsidR="00215194" w:rsidRDefault="0021519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096B4DEA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215194" w:rsidRPr="009D0698" w:rsidRDefault="0021519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215194" w:rsidRPr="009D0698" w:rsidRDefault="0021519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74" w:rsidRPr="009D0698" w14:paraId="6FED8222" w14:textId="77777777" w:rsidTr="00E423A4">
        <w:tc>
          <w:tcPr>
            <w:tcW w:w="2207" w:type="pct"/>
          </w:tcPr>
          <w:p w14:paraId="1A71C9D8" w14:textId="7F68289D" w:rsidR="007F3B74" w:rsidRPr="00302BAD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B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1A59325F" w14:textId="05074E90" w:rsidR="007F3B74" w:rsidRPr="00444619" w:rsidRDefault="004B7709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21,611</w:t>
            </w:r>
          </w:p>
        </w:tc>
        <w:tc>
          <w:tcPr>
            <w:tcW w:w="143" w:type="pct"/>
          </w:tcPr>
          <w:p w14:paraId="6AEE2440" w14:textId="77777777" w:rsidR="007F3B74" w:rsidRPr="00444619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723F5989" w:rsidR="007F3B74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  <w:tc>
          <w:tcPr>
            <w:tcW w:w="147" w:type="pct"/>
          </w:tcPr>
          <w:p w14:paraId="6C68689D" w14:textId="77777777" w:rsidR="007F3B74" w:rsidRPr="00444619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4F83DB6E" w:rsidR="007F3B74" w:rsidRPr="00444619" w:rsidRDefault="004B7709" w:rsidP="007F3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21,611</w:t>
            </w:r>
          </w:p>
        </w:tc>
        <w:tc>
          <w:tcPr>
            <w:tcW w:w="144" w:type="pct"/>
          </w:tcPr>
          <w:p w14:paraId="29A5FCD8" w14:textId="77777777" w:rsidR="007F3B74" w:rsidRPr="00444619" w:rsidRDefault="007F3B74" w:rsidP="00302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2A39082B" w:rsidR="007F3B74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20,433</w:t>
            </w:r>
          </w:p>
        </w:tc>
      </w:tr>
      <w:tr w:rsidR="007F3B74" w:rsidRPr="00130FB2" w14:paraId="41E565EF" w14:textId="77777777" w:rsidTr="00E423A4">
        <w:tc>
          <w:tcPr>
            <w:tcW w:w="2207" w:type="pct"/>
          </w:tcPr>
          <w:p w14:paraId="25CDC73B" w14:textId="77777777" w:rsidR="007F3B74" w:rsidRPr="00130FB2" w:rsidRDefault="007F3B74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6260E8DD" w14:textId="77777777" w:rsidR="007F3B74" w:rsidRPr="00444619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3AD25C99" w14:textId="77777777" w:rsidR="007F3B74" w:rsidRPr="00444619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</w:tcPr>
          <w:p w14:paraId="33372C27" w14:textId="77777777" w:rsidR="007F3B74" w:rsidRPr="00444619" w:rsidRDefault="007F3B7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6A5B473" w14:textId="77777777" w:rsidR="007F3B74" w:rsidRPr="00444619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</w:tcPr>
          <w:p w14:paraId="7E088946" w14:textId="77777777" w:rsidR="007F3B74" w:rsidRPr="00444619" w:rsidRDefault="007F3B74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2887390B" w14:textId="77777777" w:rsidR="007F3B74" w:rsidRPr="00444619" w:rsidRDefault="007F3B74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66A42326" w14:textId="77777777" w:rsidR="007F3B74" w:rsidRPr="00444619" w:rsidRDefault="007F3B74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7417" w:rsidRPr="009D0698" w14:paraId="1648403A" w14:textId="77777777" w:rsidTr="0089523B">
        <w:tc>
          <w:tcPr>
            <w:tcW w:w="2207" w:type="pct"/>
          </w:tcPr>
          <w:p w14:paraId="6EA02951" w14:textId="25E143AE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5E01AA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577417" w:rsidRPr="00C63303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577417" w:rsidRPr="00444619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4EB2638B" w14:textId="77777777" w:rsidTr="0089523B">
        <w:tc>
          <w:tcPr>
            <w:tcW w:w="2207" w:type="pct"/>
          </w:tcPr>
          <w:p w14:paraId="676E30FE" w14:textId="4DEE1F09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53E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5A6E32" w14:textId="68FB53FC" w:rsidR="00577417" w:rsidRPr="00C63303" w:rsidRDefault="003874BD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21,769</w:t>
            </w:r>
          </w:p>
        </w:tc>
        <w:tc>
          <w:tcPr>
            <w:tcW w:w="143" w:type="pct"/>
          </w:tcPr>
          <w:p w14:paraId="6D42398C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23CFB104" w:rsidR="00577417" w:rsidRPr="00C63303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63303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  <w:tc>
          <w:tcPr>
            <w:tcW w:w="147" w:type="pct"/>
          </w:tcPr>
          <w:p w14:paraId="31229C96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6A810C6E" w:rsidR="00577417" w:rsidRPr="00C63303" w:rsidRDefault="003874BD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21,769</w:t>
            </w:r>
          </w:p>
        </w:tc>
        <w:tc>
          <w:tcPr>
            <w:tcW w:w="144" w:type="pct"/>
          </w:tcPr>
          <w:p w14:paraId="363922AC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01C08AFD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</w:rPr>
              <w:t>21,249</w:t>
            </w:r>
          </w:p>
        </w:tc>
      </w:tr>
      <w:tr w:rsidR="00254BA6" w:rsidRPr="009D0698" w14:paraId="1C5108F8" w14:textId="77777777" w:rsidTr="0089523B">
        <w:tc>
          <w:tcPr>
            <w:tcW w:w="2207" w:type="pct"/>
          </w:tcPr>
          <w:p w14:paraId="65432C61" w14:textId="77777777" w:rsidR="00254BA6" w:rsidRPr="00A153EA" w:rsidRDefault="00254BA6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D0A678B" w14:textId="77777777" w:rsidR="00254BA6" w:rsidRPr="00C63303" w:rsidRDefault="00254BA6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3332552" w14:textId="77777777" w:rsidR="00254BA6" w:rsidRPr="00C63303" w:rsidRDefault="00254BA6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C2BB53A" w14:textId="77777777" w:rsidR="00254BA6" w:rsidRPr="00C63303" w:rsidRDefault="00254BA6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D41E0F" w14:textId="77777777" w:rsidR="00254BA6" w:rsidRPr="00C63303" w:rsidRDefault="00254BA6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B91CA76" w14:textId="77777777" w:rsidR="00254BA6" w:rsidRPr="00C63303" w:rsidRDefault="00254BA6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31106BB" w14:textId="77777777" w:rsidR="00254BA6" w:rsidRPr="00444619" w:rsidRDefault="00254BA6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3C0322" w14:textId="77777777" w:rsidR="00254BA6" w:rsidRPr="00444619" w:rsidRDefault="00254BA6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77417" w:rsidRPr="009D0698" w14:paraId="291433C7" w14:textId="77777777" w:rsidTr="0089523B">
        <w:tc>
          <w:tcPr>
            <w:tcW w:w="2207" w:type="pct"/>
          </w:tcPr>
          <w:p w14:paraId="0C67D1F3" w14:textId="1E44D0C1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5EE0463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72B0AC8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94952B3" w14:textId="77777777" w:rsidR="00577417" w:rsidRPr="00C63303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CF69823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B373AE6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DB6EA1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3017F7" w14:textId="77777777" w:rsidR="00577417" w:rsidRPr="00444619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417" w:rsidRPr="009D0698" w14:paraId="20EEDE53" w14:textId="77777777" w:rsidTr="0089523B">
        <w:tc>
          <w:tcPr>
            <w:tcW w:w="2207" w:type="pct"/>
          </w:tcPr>
          <w:p w14:paraId="067D3F21" w14:textId="77777777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DEB8C37" w14:textId="2FF74B12" w:rsidR="00577417" w:rsidRPr="00C63303" w:rsidRDefault="007F14D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06EC870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0C3BD7" w14:textId="77777777" w:rsidR="00577417" w:rsidRPr="00C63303" w:rsidRDefault="00577417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1608810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F50A94C" w14:textId="507DB2C5" w:rsidR="00577417" w:rsidRPr="00C63303" w:rsidRDefault="0071124D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81,135</w:t>
            </w:r>
          </w:p>
        </w:tc>
        <w:tc>
          <w:tcPr>
            <w:tcW w:w="144" w:type="pct"/>
          </w:tcPr>
          <w:p w14:paraId="547BC07E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A949397" w14:textId="3E9D7F09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44619">
              <w:rPr>
                <w:rFonts w:asciiTheme="majorBidi" w:hAnsiTheme="majorBidi" w:cstheme="majorBidi"/>
                <w:sz w:val="28"/>
                <w:szCs w:val="28"/>
              </w:rPr>
              <w:t>46,987</w:t>
            </w:r>
          </w:p>
        </w:tc>
      </w:tr>
      <w:tr w:rsidR="00577417" w:rsidRPr="009D0698" w14:paraId="654A2724" w14:textId="77777777" w:rsidTr="00E423A4">
        <w:tc>
          <w:tcPr>
            <w:tcW w:w="2207" w:type="pct"/>
          </w:tcPr>
          <w:p w14:paraId="06D3E129" w14:textId="1BF2C06A" w:rsidR="00577417" w:rsidRPr="009D0698" w:rsidRDefault="00577417" w:rsidP="00577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="00254BA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09718E8E" w14:textId="7D1A112E" w:rsidR="00577417" w:rsidRPr="00C63303" w:rsidRDefault="002B5AF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818E7" w:rsidRPr="00C6330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64769AF3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523536A" w14:textId="5B634E51" w:rsidR="00577417" w:rsidRPr="00C63303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7" w:type="pct"/>
          </w:tcPr>
          <w:p w14:paraId="2743DC01" w14:textId="77777777" w:rsidR="00577417" w:rsidRPr="00C63303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2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15BEBAD" w14:textId="735F3A49" w:rsidR="00577417" w:rsidRPr="00C63303" w:rsidRDefault="00F818E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63303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4" w:type="pct"/>
          </w:tcPr>
          <w:p w14:paraId="6E6D3977" w14:textId="77777777" w:rsidR="00577417" w:rsidRPr="00444619" w:rsidRDefault="00577417" w:rsidP="00577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42808A" w14:textId="0B72A8A5" w:rsidR="00577417" w:rsidRPr="00444619" w:rsidRDefault="00D15DAD" w:rsidP="00D15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4461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6608BC69" w14:textId="46085C40" w:rsidR="009D0698" w:rsidRPr="00EC1113" w:rsidRDefault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650FF3B0" w14:textId="77777777" w:rsidR="004E315C" w:rsidRDefault="004E3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60EEC37" w14:textId="5A72EF37" w:rsidR="00BC6970" w:rsidRDefault="00BC6970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A2610">
        <w:rPr>
          <w:rFonts w:asciiTheme="majorBidi" w:hAnsiTheme="majorBidi" w:cstheme="majorBidi" w:hint="cs"/>
          <w:sz w:val="28"/>
          <w:szCs w:val="28"/>
          <w:cs/>
        </w:rPr>
        <w:lastRenderedPageBreak/>
        <w:t>รายการเคลื่อนไหวของเงินให้กู้ยืมระยะสั้นกับ</w:t>
      </w:r>
      <w:r w:rsidRPr="000A2610">
        <w:rPr>
          <w:rFonts w:asciiTheme="majorBidi" w:hAnsiTheme="majorBidi" w:cstheme="majorBidi"/>
          <w:sz w:val="28"/>
          <w:szCs w:val="28"/>
          <w:cs/>
        </w:rPr>
        <w:t>บุคคลที่เกี่ยวข้องกัน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9A5C1E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0A2610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Pr="000A261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0A261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A5C1E" w:rsidRPr="00143016">
        <w:rPr>
          <w:rFonts w:asciiTheme="majorBidi" w:hAnsiTheme="majorBidi" w:cstheme="majorBidi"/>
          <w:sz w:val="28"/>
          <w:szCs w:val="28"/>
        </w:rPr>
        <w:t xml:space="preserve">31 </w:t>
      </w:r>
      <w:r w:rsidR="009A5C1E" w:rsidRPr="00143016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0A261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0A2610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254BA6">
        <w:rPr>
          <w:rFonts w:ascii="Angsana New" w:eastAsia="Cordia New" w:hAnsi="Angsana New" w:cs="Angsana New"/>
          <w:spacing w:val="-4"/>
          <w:sz w:val="28"/>
          <w:szCs w:val="28"/>
        </w:rPr>
        <w:t>4</w:t>
      </w:r>
      <w:r w:rsidRPr="000A26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261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842F82D" w14:textId="77777777" w:rsidR="004E315C" w:rsidRPr="005F7141" w:rsidRDefault="004E315C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4"/>
        <w:gridCol w:w="357"/>
        <w:gridCol w:w="1073"/>
        <w:gridCol w:w="268"/>
        <w:gridCol w:w="1159"/>
        <w:gridCol w:w="268"/>
        <w:gridCol w:w="1108"/>
        <w:gridCol w:w="256"/>
        <w:gridCol w:w="1165"/>
      </w:tblGrid>
      <w:tr w:rsidR="00C7106F" w:rsidRPr="000A2610" w14:paraId="649B5573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6B31B655" w14:textId="7C1BDB3A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" w:type="dxa"/>
            <w:vAlign w:val="bottom"/>
          </w:tcPr>
          <w:p w14:paraId="6D2CC50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69906C65" w14:textId="112B75AC" w:rsidR="00C7106F" w:rsidRPr="000A2610" w:rsidRDefault="00444619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7106F" w:rsidRPr="000A2610" w14:paraId="3C4B7729" w14:textId="77777777" w:rsidTr="00B979A1">
        <w:trPr>
          <w:trHeight w:val="374"/>
        </w:trPr>
        <w:tc>
          <w:tcPr>
            <w:tcW w:w="3514" w:type="dxa"/>
            <w:shd w:val="clear" w:color="auto" w:fill="auto"/>
            <w:vAlign w:val="bottom"/>
          </w:tcPr>
          <w:p w14:paraId="362A19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357" w:type="dxa"/>
            <w:vAlign w:val="bottom"/>
          </w:tcPr>
          <w:p w14:paraId="0814017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2888487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4A50EA29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D340CC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70DBE02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E32FD2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278C6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9430CB7" w14:textId="169EDE22" w:rsidR="00C7106F" w:rsidRPr="000A2610" w:rsidRDefault="00F77744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C7106F" w:rsidRPr="000A2610" w14:paraId="22689F2F" w14:textId="77777777" w:rsidTr="00B979A1">
        <w:trPr>
          <w:trHeight w:val="374"/>
        </w:trPr>
        <w:tc>
          <w:tcPr>
            <w:tcW w:w="3514" w:type="dxa"/>
            <w:vAlign w:val="bottom"/>
          </w:tcPr>
          <w:p w14:paraId="36273FF4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357" w:type="dxa"/>
            <w:vAlign w:val="bottom"/>
          </w:tcPr>
          <w:p w14:paraId="1ACD483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0590268" w14:textId="52BE6674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  <w:vAlign w:val="bottom"/>
          </w:tcPr>
          <w:p w14:paraId="01BE3D1B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A3AE8C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102294A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AF6CF6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6" w:type="dxa"/>
            <w:vAlign w:val="bottom"/>
          </w:tcPr>
          <w:p w14:paraId="398076BE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0583151" w14:textId="7B2C4F0F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26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7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7106F" w:rsidRPr="000A2610" w14:paraId="487F0F0A" w14:textId="77777777" w:rsidTr="00B979A1">
        <w:trPr>
          <w:trHeight w:val="374"/>
        </w:trPr>
        <w:tc>
          <w:tcPr>
            <w:tcW w:w="3514" w:type="dxa"/>
          </w:tcPr>
          <w:p w14:paraId="22AF8EBD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dxa"/>
          </w:tcPr>
          <w:p w14:paraId="4403B922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7" w:type="dxa"/>
            <w:gridSpan w:val="7"/>
          </w:tcPr>
          <w:p w14:paraId="5DE22A56" w14:textId="77777777" w:rsidR="00C7106F" w:rsidRPr="000A2610" w:rsidRDefault="00C7106F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A26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0298" w:rsidRPr="000A2610" w14:paraId="7D86EAD1" w14:textId="77777777" w:rsidTr="00B979A1">
        <w:trPr>
          <w:trHeight w:val="374"/>
        </w:trPr>
        <w:tc>
          <w:tcPr>
            <w:tcW w:w="3514" w:type="dxa"/>
          </w:tcPr>
          <w:p w14:paraId="4D70DEC1" w14:textId="78499CFA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61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357" w:type="dxa"/>
          </w:tcPr>
          <w:p w14:paraId="7E1E7012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0BE5A32" w14:textId="7377995F" w:rsidR="00C80298" w:rsidRPr="000A2610" w:rsidRDefault="00D15DAD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320" w:lineRule="exact"/>
              <w:ind w:left="-108" w:right="-6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C80298" w:rsidRPr="000A2610">
              <w:rPr>
                <w:rFonts w:asciiTheme="majorBidi" w:hAnsiTheme="majorBidi" w:cs="Angsana New"/>
                <w:sz w:val="28"/>
                <w:szCs w:val="28"/>
              </w:rPr>
              <w:t>8</w:t>
            </w:r>
          </w:p>
        </w:tc>
        <w:tc>
          <w:tcPr>
            <w:tcW w:w="268" w:type="dxa"/>
            <w:vAlign w:val="bottom"/>
          </w:tcPr>
          <w:p w14:paraId="51973383" w14:textId="77777777" w:rsidR="00C80298" w:rsidRPr="000A2610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2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30A01277" w14:textId="2D6271CD" w:rsidR="00C80298" w:rsidRPr="00444619" w:rsidRDefault="009E35D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44619">
              <w:rPr>
                <w:rFonts w:asciiTheme="majorBidi" w:hAnsiTheme="majorBidi" w:cs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268" w:type="dxa"/>
            <w:vAlign w:val="bottom"/>
          </w:tcPr>
          <w:p w14:paraId="07F12BF6" w14:textId="77777777" w:rsidR="00C80298" w:rsidRPr="00444619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4A302FD8" w14:textId="102057D9" w:rsidR="00C80298" w:rsidRPr="00444619" w:rsidRDefault="009E35D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619">
              <w:rPr>
                <w:rFonts w:asciiTheme="majorBidi" w:hAnsiTheme="majorBidi" w:cs="Angsana New"/>
                <w:sz w:val="28"/>
                <w:szCs w:val="28"/>
                <w:cs/>
              </w:rPr>
              <w:t>(48)</w:t>
            </w:r>
          </w:p>
        </w:tc>
        <w:tc>
          <w:tcPr>
            <w:tcW w:w="256" w:type="dxa"/>
            <w:vAlign w:val="bottom"/>
          </w:tcPr>
          <w:p w14:paraId="35A84324" w14:textId="77777777" w:rsidR="00C80298" w:rsidRPr="00444619" w:rsidRDefault="00C80298" w:rsidP="00564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13249578" w14:textId="26580E23" w:rsidR="00C80298" w:rsidRPr="00444619" w:rsidRDefault="009E35DB" w:rsidP="00564C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20" w:lineRule="exact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61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</w:tr>
    </w:tbl>
    <w:p w14:paraId="275F4A2B" w14:textId="399EF071" w:rsidR="00776531" w:rsidRPr="00CB6F36" w:rsidRDefault="00776531" w:rsidP="0044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058F3" w14:textId="7FE42740" w:rsidR="009A5C1E" w:rsidRDefault="00CC25CA" w:rsidP="00CF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CC25CA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CC25CA">
        <w:rPr>
          <w:rFonts w:asciiTheme="majorBidi" w:hAnsiTheme="majorBidi" w:cstheme="majorBidi"/>
          <w:sz w:val="28"/>
          <w:szCs w:val="28"/>
        </w:rPr>
        <w:t xml:space="preserve">31 </w:t>
      </w:r>
      <w:r w:rsidRPr="00CC25CA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CC25CA">
        <w:rPr>
          <w:rFonts w:asciiTheme="majorBidi" w:hAnsiTheme="majorBidi" w:cstheme="majorBidi"/>
          <w:sz w:val="28"/>
          <w:szCs w:val="28"/>
        </w:rPr>
        <w:t xml:space="preserve">2564 </w:t>
      </w:r>
      <w:r w:rsidRPr="00CC25CA">
        <w:rPr>
          <w:rFonts w:asciiTheme="majorBidi" w:hAnsiTheme="majorBidi" w:cstheme="majorBidi" w:hint="cs"/>
          <w:sz w:val="28"/>
          <w:szCs w:val="28"/>
          <w:cs/>
        </w:rPr>
        <w:t>เงินให้กู้ยืมระยะสั้นมีอัตราดอกเบี้ย</w:t>
      </w:r>
      <w:r w:rsidRPr="004433A3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4433A3">
        <w:rPr>
          <w:rFonts w:asciiTheme="majorBidi" w:hAnsiTheme="majorBidi" w:cstheme="majorBidi"/>
          <w:sz w:val="28"/>
          <w:szCs w:val="28"/>
        </w:rPr>
        <w:t xml:space="preserve">8 </w:t>
      </w:r>
      <w:r w:rsidRPr="004433A3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CC25C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11D6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-</w:t>
      </w:r>
      <w:r w:rsidR="00111D6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CC25CA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Pr="00CC25CA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Pr="00CC25CA">
        <w:rPr>
          <w:rFonts w:asciiTheme="majorBidi" w:hAnsiTheme="majorBidi" w:cs="Angsana New"/>
          <w:i/>
          <w:iCs/>
          <w:sz w:val="28"/>
          <w:szCs w:val="28"/>
          <w:cs/>
        </w:rPr>
        <w:t>)</w:t>
      </w:r>
    </w:p>
    <w:p w14:paraId="6EC2B15E" w14:textId="77777777" w:rsidR="00276F8B" w:rsidRPr="005F7141" w:rsidRDefault="00276F8B" w:rsidP="00CF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550E9B" w14:textId="302B7B92" w:rsidR="007D6941" w:rsidRDefault="004010D9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A26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0F99E846" w:rsidR="009D0698" w:rsidRPr="005F7141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A26027" w14:textId="29D4E90B" w:rsidR="00840368" w:rsidRPr="00121066" w:rsidRDefault="008403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2106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21066"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210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  <w:r w:rsidRPr="00121066">
        <w:rPr>
          <w:rFonts w:asciiTheme="majorBidi" w:hAnsiTheme="majorBidi" w:cstheme="majorBidi"/>
          <w:sz w:val="28"/>
          <w:szCs w:val="28"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 ขอบเขตการให้บริการประกอบด้วยการจัดหานายหน้าประกันวินาศภัย</w:t>
      </w:r>
      <w:r w:rsidRPr="001210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1210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106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7D6011BB" w14:textId="699527D2" w:rsidR="00B43352" w:rsidRPr="00CB6F36" w:rsidRDefault="00B43352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C4A8C6E" w14:textId="7FF90099" w:rsidR="00776531" w:rsidRPr="00444619" w:rsidRDefault="00B43352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A5C1E" w:rsidRPr="00444619">
        <w:rPr>
          <w:rFonts w:asciiTheme="majorBidi" w:hAnsiTheme="majorBidi" w:cstheme="majorBidi"/>
          <w:sz w:val="28"/>
          <w:szCs w:val="28"/>
        </w:rPr>
        <w:t xml:space="preserve">31 </w:t>
      </w:r>
      <w:r w:rsidR="009A5C1E" w:rsidRPr="00444619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9A5C1E" w:rsidRPr="004446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5C1E" w:rsidRPr="00444619">
        <w:rPr>
          <w:rFonts w:asciiTheme="majorBidi" w:hAnsiTheme="majorBidi" w:cstheme="majorBidi"/>
          <w:sz w:val="28"/>
          <w:szCs w:val="28"/>
        </w:rPr>
        <w:t xml:space="preserve">2564 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7986" w:rsidRPr="00444619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สัญญาให้เช่าพื้นที่สำนักงานกับบริษัทย่อยหลายฉบับ โดยมีระยะเวลาเช่า </w:t>
      </w:r>
      <w:r w:rsidRPr="00444619">
        <w:rPr>
          <w:rFonts w:asciiTheme="majorBidi" w:hAnsiTheme="majorBidi" w:cstheme="majorBidi"/>
          <w:sz w:val="28"/>
          <w:szCs w:val="28"/>
        </w:rPr>
        <w:t xml:space="preserve">3 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7D28F8">
        <w:rPr>
          <w:rFonts w:asciiTheme="majorBidi" w:hAnsiTheme="majorBidi" w:cstheme="majorBidi"/>
          <w:sz w:val="28"/>
          <w:szCs w:val="28"/>
        </w:rPr>
        <w:br/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444619">
        <w:rPr>
          <w:rFonts w:asciiTheme="majorBidi" w:hAnsiTheme="majorBidi" w:cstheme="majorBidi"/>
          <w:sz w:val="28"/>
          <w:szCs w:val="28"/>
        </w:rPr>
        <w:t xml:space="preserve">1 </w:t>
      </w:r>
      <w:r w:rsidR="00444619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4619">
        <w:rPr>
          <w:rFonts w:asciiTheme="majorBidi" w:hAnsiTheme="majorBidi" w:cstheme="majorBidi"/>
          <w:sz w:val="28"/>
          <w:szCs w:val="28"/>
        </w:rPr>
        <w:t>25</w:t>
      </w:r>
      <w:r w:rsidR="00444619">
        <w:rPr>
          <w:rFonts w:asciiTheme="majorBidi" w:hAnsiTheme="majorBidi" w:cstheme="majorBidi"/>
          <w:sz w:val="28"/>
          <w:szCs w:val="28"/>
        </w:rPr>
        <w:t>64</w:t>
      </w:r>
      <w:r w:rsidRPr="004446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ED29EE">
        <w:rPr>
          <w:rFonts w:asciiTheme="majorBidi" w:hAnsiTheme="majorBidi" w:cstheme="majorBidi"/>
          <w:sz w:val="28"/>
          <w:szCs w:val="28"/>
        </w:rPr>
        <w:t>28</w:t>
      </w:r>
      <w:r w:rsidR="00444619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D29EE">
        <w:rPr>
          <w:rFonts w:asciiTheme="majorBidi" w:hAnsiTheme="majorBidi" w:cstheme="majorBidi"/>
          <w:sz w:val="28"/>
          <w:szCs w:val="28"/>
        </w:rPr>
        <w:t>2567</w:t>
      </w:r>
      <w:r w:rsidRPr="004446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 w:rsidR="00F04B9D">
        <w:rPr>
          <w:rFonts w:asciiTheme="majorBidi" w:hAnsiTheme="majorBidi" w:cstheme="majorBidi"/>
          <w:sz w:val="28"/>
          <w:szCs w:val="28"/>
        </w:rPr>
        <w:br/>
      </w: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ค่าเช่าจะมีการทบทวนทุกครั้งเมื่อครบกำหนดสัญญา </w:t>
      </w:r>
    </w:p>
    <w:p w14:paraId="5460AB1E" w14:textId="77777777" w:rsidR="00776531" w:rsidRPr="005F7141" w:rsidRDefault="00776531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AD41F2B" w14:textId="101002A0" w:rsidR="00E36BA7" w:rsidRDefault="00E72FB6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4619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A5C1E" w:rsidRPr="00444619">
        <w:rPr>
          <w:rFonts w:asciiTheme="majorBidi" w:hAnsiTheme="majorBidi" w:cstheme="majorBidi"/>
          <w:sz w:val="28"/>
          <w:szCs w:val="28"/>
        </w:rPr>
        <w:t xml:space="preserve">31 </w:t>
      </w:r>
      <w:r w:rsidR="009A5C1E" w:rsidRPr="00444619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9A5C1E" w:rsidRPr="004446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5C1E" w:rsidRPr="00444619">
        <w:rPr>
          <w:rFonts w:asciiTheme="majorBidi" w:hAnsiTheme="majorBidi" w:cstheme="majorBidi"/>
          <w:sz w:val="28"/>
          <w:szCs w:val="28"/>
        </w:rPr>
        <w:t xml:space="preserve">2564 </w:t>
      </w:r>
      <w:r w:rsidR="00E64321" w:rsidRPr="00444619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7D6941" w:rsidRPr="0044461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504EA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075CF4" w:rsidRPr="00444619">
        <w:rPr>
          <w:rFonts w:asciiTheme="majorBidi" w:hAnsiTheme="majorBidi" w:cstheme="majorBidi"/>
          <w:sz w:val="28"/>
          <w:szCs w:val="28"/>
          <w:cs/>
        </w:rPr>
        <w:t>สัญญาหลายฉบับ</w:t>
      </w:r>
      <w:r w:rsidR="000A01C6" w:rsidRPr="00444619">
        <w:rPr>
          <w:rFonts w:asciiTheme="majorBidi" w:hAnsiTheme="majorBidi" w:cstheme="majorBidi" w:hint="cs"/>
          <w:sz w:val="28"/>
          <w:szCs w:val="28"/>
          <w:cs/>
        </w:rPr>
        <w:t>กับบุคคลที่เกี่ยวข้องกัน</w:t>
      </w:r>
      <w:r w:rsidR="00075CF4" w:rsidRPr="00444619">
        <w:rPr>
          <w:rFonts w:asciiTheme="majorBidi" w:hAnsiTheme="majorBidi" w:cstheme="majorBidi"/>
          <w:sz w:val="28"/>
          <w:szCs w:val="28"/>
          <w:cs/>
        </w:rPr>
        <w:t>สำหรับการ</w:t>
      </w:r>
      <w:r w:rsidR="007D6941" w:rsidRPr="00444619">
        <w:rPr>
          <w:rFonts w:asciiTheme="majorBidi" w:hAnsiTheme="majorBidi" w:cstheme="majorBidi"/>
          <w:sz w:val="28"/>
          <w:szCs w:val="28"/>
          <w:cs/>
        </w:rPr>
        <w:t>เช่าอาคารส</w:t>
      </w:r>
      <w:r w:rsidR="00BE4CB9" w:rsidRPr="00444619">
        <w:rPr>
          <w:rFonts w:asciiTheme="majorBidi" w:hAnsiTheme="majorBidi" w:cstheme="majorBidi"/>
          <w:sz w:val="28"/>
          <w:szCs w:val="28"/>
          <w:cs/>
        </w:rPr>
        <w:t>ำ</w:t>
      </w:r>
      <w:r w:rsidR="007D6941" w:rsidRPr="00444619">
        <w:rPr>
          <w:rFonts w:asciiTheme="majorBidi" w:hAnsiTheme="majorBidi" w:cstheme="majorBidi"/>
          <w:sz w:val="28"/>
          <w:szCs w:val="28"/>
          <w:cs/>
        </w:rPr>
        <w:t xml:space="preserve">นักงาน </w:t>
      </w:r>
      <w:r w:rsidR="00075CF4" w:rsidRPr="00444619">
        <w:rPr>
          <w:rFonts w:asciiTheme="majorBidi" w:hAnsiTheme="majorBidi" w:cstheme="majorBidi"/>
          <w:sz w:val="28"/>
          <w:szCs w:val="28"/>
          <w:cs/>
        </w:rPr>
        <w:t>โดยมีระยะเวลาเช่า</w:t>
      </w:r>
      <w:r w:rsidR="006329DE" w:rsidRPr="004446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444619">
        <w:rPr>
          <w:rFonts w:asciiTheme="majorBidi" w:hAnsiTheme="majorBidi" w:cs="Angsana New"/>
          <w:sz w:val="28"/>
          <w:szCs w:val="28"/>
        </w:rPr>
        <w:t>3</w:t>
      </w:r>
      <w:r w:rsidR="007D6941" w:rsidRPr="00444619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75CF4" w:rsidRPr="00444619">
        <w:rPr>
          <w:rFonts w:asciiTheme="majorBidi" w:hAnsiTheme="majorBidi" w:cstheme="majorBidi"/>
          <w:sz w:val="28"/>
          <w:szCs w:val="28"/>
          <w:cs/>
        </w:rPr>
        <w:t>ตั้งแต่เดือน</w:t>
      </w:r>
      <w:r w:rsidR="00444619" w:rsidRPr="00444619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="00075CF4" w:rsidRPr="004446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D4854" w:rsidRPr="00444619">
        <w:rPr>
          <w:rFonts w:asciiTheme="majorBidi" w:hAnsiTheme="majorBidi" w:cstheme="majorBidi"/>
          <w:sz w:val="28"/>
          <w:szCs w:val="28"/>
        </w:rPr>
        <w:t>256</w:t>
      </w:r>
      <w:r w:rsidR="003E4289">
        <w:rPr>
          <w:rFonts w:asciiTheme="majorBidi" w:hAnsiTheme="majorBidi" w:cstheme="majorBidi"/>
          <w:sz w:val="28"/>
          <w:szCs w:val="28"/>
        </w:rPr>
        <w:t>2</w:t>
      </w:r>
      <w:r w:rsidR="00F53B99" w:rsidRPr="004446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5CF4" w:rsidRPr="00444619">
        <w:rPr>
          <w:rFonts w:asciiTheme="majorBidi" w:hAnsiTheme="majorBidi" w:cstheme="majorBidi"/>
          <w:sz w:val="28"/>
          <w:szCs w:val="28"/>
          <w:cs/>
        </w:rPr>
        <w:t>และสิ้นสุดเดือน</w:t>
      </w:r>
      <w:r w:rsidR="00444619" w:rsidRPr="0044461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ED29EE">
        <w:rPr>
          <w:rFonts w:asciiTheme="majorBidi" w:hAnsiTheme="majorBidi" w:cstheme="majorBidi"/>
          <w:sz w:val="28"/>
          <w:szCs w:val="28"/>
        </w:rPr>
        <w:t>2566</w:t>
      </w:r>
      <w:r w:rsidR="00075CF4" w:rsidRPr="0044461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75CF4" w:rsidRPr="00444619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2A4DFD" w:rsidRPr="00444619">
        <w:rPr>
          <w:rFonts w:asciiTheme="majorBidi" w:hAnsiTheme="majorBidi" w:cs="Angsana New"/>
          <w:i/>
          <w:iCs/>
          <w:sz w:val="28"/>
          <w:szCs w:val="28"/>
        </w:rPr>
        <w:t>31</w:t>
      </w:r>
      <w:r w:rsidR="002A4DFD" w:rsidRPr="003D5EF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2A4DFD" w:rsidRPr="003D5EF4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="0012367C" w:rsidRPr="003D5EF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A5C1E" w:rsidRPr="003D5EF4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12367C" w:rsidRPr="003D5EF4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6329DE" w:rsidRPr="003D5EF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2367C" w:rsidRPr="003D5EF4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75CF4" w:rsidRPr="003D5EF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075CF4" w:rsidRPr="003D5EF4">
        <w:rPr>
          <w:rFonts w:asciiTheme="majorBidi" w:hAnsiTheme="majorBidi" w:cstheme="majorBidi"/>
          <w:i/>
          <w:iCs/>
          <w:sz w:val="28"/>
          <w:szCs w:val="28"/>
          <w:cs/>
        </w:rPr>
        <w:t>ปี ตั้งแต่</w:t>
      </w:r>
      <w:r w:rsidR="00E1658C" w:rsidRPr="003D5EF4">
        <w:rPr>
          <w:rFonts w:asciiTheme="majorBidi" w:hAnsiTheme="majorBidi" w:cstheme="majorBidi"/>
          <w:i/>
          <w:iCs/>
          <w:sz w:val="28"/>
          <w:szCs w:val="28"/>
          <w:cs/>
        </w:rPr>
        <w:t>เดือ</w:t>
      </w:r>
      <w:r w:rsidR="00473A6A" w:rsidRPr="003D5EF4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6329DE" w:rsidRPr="003D5EF4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6329DE" w:rsidRPr="003D5EF4">
        <w:rPr>
          <w:rFonts w:asciiTheme="majorBidi" w:hAnsiTheme="majorBidi" w:cstheme="majorBidi"/>
          <w:i/>
          <w:iCs/>
          <w:sz w:val="28"/>
          <w:szCs w:val="28"/>
        </w:rPr>
        <w:t xml:space="preserve"> 2561</w:t>
      </w:r>
      <w:r w:rsidR="00E1658C" w:rsidRPr="003D5EF4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6329DE" w:rsidRPr="003D5EF4">
        <w:rPr>
          <w:rFonts w:asciiTheme="majorBidi" w:hAnsiTheme="majorBidi" w:cstheme="majorBidi"/>
          <w:i/>
          <w:iCs/>
          <w:sz w:val="28"/>
          <w:szCs w:val="28"/>
          <w:cs/>
        </w:rPr>
        <w:t>และสิ้นสุดเดือน</w:t>
      </w:r>
      <w:r w:rsidR="006329DE" w:rsidRPr="003D5EF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E1658C" w:rsidRPr="003D5EF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01CB4" w:rsidRPr="003D5EF4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E1658C" w:rsidRPr="003D5EF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0A01C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32B376A7" w14:textId="67D47D80" w:rsidR="005F7141" w:rsidRDefault="005F7141" w:rsidP="004803B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B76FAE4" w14:textId="3EEA1DBB" w:rsidR="009F2FC2" w:rsidRDefault="00476D6C" w:rsidP="00A353E2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80795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ลูกหนี้เงินให้สินเชื่อ</w:t>
      </w:r>
    </w:p>
    <w:p w14:paraId="36835B70" w14:textId="77777777" w:rsidR="00D15DAD" w:rsidRPr="005F7141" w:rsidRDefault="00D15DAD" w:rsidP="00D15DAD">
      <w:pPr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D92587" w:rsidRPr="00637308" w14:paraId="58110079" w14:textId="77777777" w:rsidTr="00510366">
        <w:tc>
          <w:tcPr>
            <w:tcW w:w="4860" w:type="dxa"/>
          </w:tcPr>
          <w:p w14:paraId="24BA43BA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18C4FC55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92587" w:rsidRPr="00637308" w14:paraId="4C0F7C87" w14:textId="77777777" w:rsidTr="00510366">
        <w:tc>
          <w:tcPr>
            <w:tcW w:w="4860" w:type="dxa"/>
          </w:tcPr>
          <w:p w14:paraId="1F4C199F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57F9F4F" w14:textId="1A8D1765" w:rsidR="00D92587" w:rsidRPr="00143016" w:rsidRDefault="009A5C1E" w:rsidP="00D15DAD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2587" w:rsidRPr="00637308" w14:paraId="19C495F5" w14:textId="77777777" w:rsidTr="00510366">
        <w:tc>
          <w:tcPr>
            <w:tcW w:w="4860" w:type="dxa"/>
          </w:tcPr>
          <w:p w14:paraId="0929374A" w14:textId="77777777" w:rsidR="00D92587" w:rsidRPr="00143016" w:rsidRDefault="00D92587" w:rsidP="00D15DA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D3AC91C" w14:textId="4AF3E238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341E5A1" w14:textId="2E5705AE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="0001674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="0040721F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40721F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32131CA4" w14:textId="0CC0155F" w:rsidR="009870E0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A18341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354C7F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92587" w:rsidRPr="00637308" w14:paraId="1E87CF83" w14:textId="77777777" w:rsidTr="00510366">
        <w:tc>
          <w:tcPr>
            <w:tcW w:w="4860" w:type="dxa"/>
          </w:tcPr>
          <w:p w14:paraId="25B9881C" w14:textId="77777777" w:rsidR="00D92587" w:rsidRPr="00143016" w:rsidRDefault="00D92587" w:rsidP="00D15DA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A7652D" w14:textId="77777777" w:rsidR="00D92587" w:rsidRPr="0014301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1425F" w14:textId="77777777" w:rsidR="00D92587" w:rsidRPr="00143016" w:rsidRDefault="00D92587" w:rsidP="00D15DA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1430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4301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2DBBF3E1" w14:textId="77777777" w:rsidR="00D92587" w:rsidRPr="00143016" w:rsidRDefault="00D92587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587" w:rsidRPr="000F503A" w14:paraId="74716649" w14:textId="77777777" w:rsidTr="00510366">
        <w:tc>
          <w:tcPr>
            <w:tcW w:w="4860" w:type="dxa"/>
          </w:tcPr>
          <w:p w14:paraId="5B30A716" w14:textId="1C1AE15C" w:rsidR="00D92587" w:rsidRPr="000F503A" w:rsidRDefault="00476D6C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A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486D04E" w14:textId="0D83C90D" w:rsidR="00D92587" w:rsidRPr="000F503A" w:rsidRDefault="007227F2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985C6E">
              <w:rPr>
                <w:rFonts w:asciiTheme="majorBidi" w:hAnsiTheme="majorBidi" w:cstheme="majorBidi"/>
                <w:sz w:val="28"/>
                <w:szCs w:val="28"/>
              </w:rPr>
              <w:t>39,557,57</w:t>
            </w:r>
            <w:r w:rsidR="00A958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72F22DF4" w14:textId="5FEADB7A" w:rsidR="00D92587" w:rsidRPr="000F503A" w:rsidRDefault="007227F2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</w:pPr>
            <w:r w:rsidRPr="00985C6E">
              <w:rPr>
                <w:rFonts w:ascii="Angsana New" w:eastAsia="Angsana New" w:hAnsi="Angsana New" w:cs="Angsana New"/>
                <w:sz w:val="28"/>
                <w:szCs w:val="28"/>
                <w:lang w:val="en-GB"/>
              </w:rPr>
              <w:t>31,891,709</w:t>
            </w:r>
          </w:p>
        </w:tc>
        <w:tc>
          <w:tcPr>
            <w:tcW w:w="1530" w:type="dxa"/>
          </w:tcPr>
          <w:p w14:paraId="4FD9DFF4" w14:textId="10C86315" w:rsidR="00D92587" w:rsidRPr="000F503A" w:rsidRDefault="00444619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71,449,28</w:t>
            </w:r>
            <w:r w:rsidR="003D6CD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92587" w:rsidRPr="000F503A" w14:paraId="7B9E2D56" w14:textId="77777777" w:rsidTr="004F63BC">
        <w:trPr>
          <w:trHeight w:val="274"/>
        </w:trPr>
        <w:tc>
          <w:tcPr>
            <w:tcW w:w="4860" w:type="dxa"/>
          </w:tcPr>
          <w:p w14:paraId="3D6DE5C5" w14:textId="07D1E7A6" w:rsidR="00D92587" w:rsidRPr="000F503A" w:rsidRDefault="00A317F1" w:rsidP="008C3A19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D92587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47DCB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3C149C18" w14:textId="67B713CD" w:rsidR="00D92587" w:rsidRPr="00C85D8E" w:rsidRDefault="00C85D8E" w:rsidP="00D15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,139</w:t>
            </w:r>
          </w:p>
        </w:tc>
        <w:tc>
          <w:tcPr>
            <w:tcW w:w="1530" w:type="dxa"/>
          </w:tcPr>
          <w:p w14:paraId="7DB52346" w14:textId="60F94F55" w:rsidR="00D92587" w:rsidRPr="000F503A" w:rsidRDefault="002D5862" w:rsidP="00D15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</w:tcPr>
          <w:p w14:paraId="29173D7A" w14:textId="1DE70F00" w:rsidR="00D92587" w:rsidRPr="005C41C5" w:rsidRDefault="00C85D8E" w:rsidP="00D15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855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,139</w:t>
            </w:r>
          </w:p>
        </w:tc>
      </w:tr>
      <w:tr w:rsidR="00EF08FF" w:rsidRPr="000F503A" w14:paraId="6C420B16" w14:textId="77777777" w:rsidTr="00510366">
        <w:tc>
          <w:tcPr>
            <w:tcW w:w="4860" w:type="dxa"/>
          </w:tcPr>
          <w:p w14:paraId="7E3E2909" w14:textId="76B69FD7" w:rsidR="00EF08FF" w:rsidRPr="000F503A" w:rsidRDefault="003E735E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</w:tcPr>
          <w:p w14:paraId="31B93495" w14:textId="10031A1C" w:rsidR="00EF08FF" w:rsidRPr="00EC41FD" w:rsidRDefault="007227F2" w:rsidP="00C8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bidi="th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40,412,71</w:t>
            </w:r>
            <w:r w:rsidR="00734BB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bidi="th"/>
              </w:rPr>
              <w:t>7</w:t>
            </w:r>
          </w:p>
        </w:tc>
        <w:tc>
          <w:tcPr>
            <w:tcW w:w="1530" w:type="dxa"/>
          </w:tcPr>
          <w:p w14:paraId="29230AC7" w14:textId="615F8D1F" w:rsidR="00EF08FF" w:rsidRPr="000F503A" w:rsidRDefault="007227F2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31,891,709</w:t>
            </w:r>
          </w:p>
        </w:tc>
        <w:tc>
          <w:tcPr>
            <w:tcW w:w="1530" w:type="dxa"/>
          </w:tcPr>
          <w:p w14:paraId="4061352E" w14:textId="576A7AC8" w:rsidR="00EF08FF" w:rsidRPr="000F503A" w:rsidRDefault="002D5862" w:rsidP="00C8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72,</w:t>
            </w:r>
            <w:r w:rsidR="00C85D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304,42</w:t>
            </w:r>
            <w:r w:rsidR="003D6C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D92587" w:rsidRPr="000F503A" w14:paraId="1A7B5622" w14:textId="77777777" w:rsidTr="00510366">
        <w:tc>
          <w:tcPr>
            <w:tcW w:w="4860" w:type="dxa"/>
          </w:tcPr>
          <w:p w14:paraId="3CB041FB" w14:textId="1908645E" w:rsidR="00D92587" w:rsidRPr="000F503A" w:rsidRDefault="00D92587" w:rsidP="00D15DA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9870E0"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="00BF500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50DFFEBE" w14:textId="35D9C21D" w:rsidR="00D92587" w:rsidRPr="00C51A84" w:rsidRDefault="007227F2" w:rsidP="00C85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 w:rsidRPr="00985C6E">
              <w:rPr>
                <w:rFonts w:ascii="Angsana New" w:eastAsia="Angsana New" w:hAnsi="Angsana New" w:cs="Angsana New"/>
                <w:sz w:val="28"/>
                <w:szCs w:val="28"/>
              </w:rPr>
              <w:t>(730,97</w:t>
            </w:r>
            <w:r w:rsidR="00734BBE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Pr="00985C6E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C3CA095" w14:textId="3AA09C5E" w:rsidR="00D92587" w:rsidRPr="007227F2" w:rsidRDefault="007227F2" w:rsidP="00D15D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sz w:val="28"/>
                <w:szCs w:val="28"/>
                <w:lang w:bidi="th"/>
              </w:rPr>
            </w:pPr>
            <w:r w:rsidRPr="00985C6E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th"/>
              </w:rPr>
              <w:t>(</w:t>
            </w:r>
            <w:r w:rsidRPr="00985C6E">
              <w:rPr>
                <w:rFonts w:ascii="Angsana New" w:eastAsia="Angsana New" w:hAnsi="Angsana New" w:cs="Angsana New"/>
                <w:sz w:val="28"/>
                <w:szCs w:val="28"/>
              </w:rPr>
              <w:t>576,849)</w:t>
            </w:r>
          </w:p>
        </w:tc>
        <w:tc>
          <w:tcPr>
            <w:tcW w:w="1530" w:type="dxa"/>
          </w:tcPr>
          <w:p w14:paraId="7CE93AA2" w14:textId="131B2D01" w:rsidR="00D92587" w:rsidRPr="00C51A84" w:rsidRDefault="002D5862" w:rsidP="00C85D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85D8E">
              <w:rPr>
                <w:rFonts w:asciiTheme="majorBidi" w:hAnsiTheme="majorBidi" w:cstheme="majorBidi"/>
                <w:sz w:val="28"/>
                <w:szCs w:val="28"/>
              </w:rPr>
              <w:t>307,825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587" w:rsidRPr="000F503A" w14:paraId="04E37D9E" w14:textId="77777777" w:rsidTr="00692A19">
        <w:tc>
          <w:tcPr>
            <w:tcW w:w="4860" w:type="dxa"/>
            <w:tcBorders>
              <w:bottom w:val="nil"/>
            </w:tcBorders>
          </w:tcPr>
          <w:p w14:paraId="08A424CE" w14:textId="06259505" w:rsidR="00D92587" w:rsidRPr="000F503A" w:rsidRDefault="003E735E" w:rsidP="00D15DAD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24AD22" w14:textId="47C5F2E0" w:rsidR="00D92587" w:rsidRPr="003D6CD0" w:rsidRDefault="007227F2" w:rsidP="00D15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985C6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39,681,74</w:t>
            </w:r>
            <w:r w:rsidR="00734BB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530" w:type="dxa"/>
            <w:tcBorders>
              <w:bottom w:val="nil"/>
            </w:tcBorders>
          </w:tcPr>
          <w:p w14:paraId="4612B0F7" w14:textId="6A75F5D3" w:rsidR="00D92587" w:rsidRPr="00C51A84" w:rsidRDefault="007227F2" w:rsidP="00D15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985C6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31,314,86</w:t>
            </w:r>
            <w:r w:rsidR="00734BBE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1530" w:type="dxa"/>
            <w:tcBorders>
              <w:bottom w:val="nil"/>
            </w:tcBorders>
          </w:tcPr>
          <w:p w14:paraId="561BD5BC" w14:textId="75376FB9" w:rsidR="00D92587" w:rsidRPr="00C51A84" w:rsidRDefault="00C85D8E" w:rsidP="00D15DA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70,996,60</w:t>
            </w:r>
            <w:r w:rsidR="003D6C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E3AB7EE" w14:textId="77777777" w:rsidR="0040721F" w:rsidRPr="00455A85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9584D" w:rsidRPr="00637308" w14:paraId="4F7F96F7" w14:textId="77777777" w:rsidTr="00692A19">
        <w:trPr>
          <w:tblHeader/>
        </w:trPr>
        <w:tc>
          <w:tcPr>
            <w:tcW w:w="4860" w:type="dxa"/>
            <w:tcBorders>
              <w:top w:val="nil"/>
            </w:tcBorders>
          </w:tcPr>
          <w:p w14:paraId="785E641D" w14:textId="004ED92A" w:rsidR="0029584D" w:rsidRPr="0062523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58339FA0" w14:textId="41EE60AC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9584D" w:rsidRPr="00637308" w14:paraId="09C2589A" w14:textId="77777777" w:rsidTr="00692A19">
        <w:trPr>
          <w:tblHeader/>
        </w:trPr>
        <w:tc>
          <w:tcPr>
            <w:tcW w:w="4860" w:type="dxa"/>
          </w:tcPr>
          <w:p w14:paraId="63786F06" w14:textId="77777777" w:rsidR="0029584D" w:rsidRPr="00625236" w:rsidDel="00034AEF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21E5D8FE" w14:textId="544B6653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52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5C1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584D" w:rsidRPr="00637308" w14:paraId="4914BFCB" w14:textId="77777777" w:rsidTr="00692A19">
        <w:trPr>
          <w:tblHeader/>
        </w:trPr>
        <w:tc>
          <w:tcPr>
            <w:tcW w:w="4860" w:type="dxa"/>
          </w:tcPr>
          <w:p w14:paraId="4DC1B0D2" w14:textId="77777777" w:rsidR="0029584D" w:rsidRPr="0062523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AF3FAB" w14:textId="57405B6F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AA9546A" w14:textId="1D53AE6B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01674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2367C" w:rsidRPr="0012367C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="0012367C" w:rsidRPr="000F50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12367C" w:rsidRPr="000F503A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181E1A" w14:textId="0F96D2AC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62523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577105A4" w14:textId="77777777" w:rsidR="0029584D" w:rsidRPr="00625236" w:rsidRDefault="0029584D" w:rsidP="00D15DAD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47C31B" w14:textId="25F254F9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584D" w:rsidRPr="00637308" w14:paraId="7930F848" w14:textId="77777777" w:rsidTr="00692A19">
        <w:trPr>
          <w:tblHeader/>
        </w:trPr>
        <w:tc>
          <w:tcPr>
            <w:tcW w:w="4860" w:type="dxa"/>
          </w:tcPr>
          <w:p w14:paraId="2D06BAD7" w14:textId="77777777" w:rsidR="0029584D" w:rsidRPr="00625236" w:rsidRDefault="0029584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A9B7A" w14:textId="77777777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6B7B33" w14:textId="5CB2999D" w:rsidR="0029584D" w:rsidRPr="00625236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6252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2523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623250" w14:textId="77777777" w:rsidR="0029584D" w:rsidRPr="0029584D" w:rsidRDefault="0029584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  <w:lang w:val="en-GB"/>
              </w:rPr>
            </w:pPr>
          </w:p>
        </w:tc>
      </w:tr>
      <w:tr w:rsidR="00D15DAD" w:rsidRPr="00637308" w14:paraId="36B0797F" w14:textId="77777777" w:rsidTr="00D15DAD">
        <w:tc>
          <w:tcPr>
            <w:tcW w:w="4860" w:type="dxa"/>
          </w:tcPr>
          <w:p w14:paraId="3EFD1959" w14:textId="4E96DCEE" w:rsidR="00D15DAD" w:rsidRPr="008C3A19" w:rsidDel="00034AEF" w:rsidRDefault="00D15DAD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A1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tcBorders>
              <w:bottom w:val="nil"/>
            </w:tcBorders>
          </w:tcPr>
          <w:p w14:paraId="0EC240C1" w14:textId="5B14CEE0" w:rsidR="00D15DAD" w:rsidRPr="00D15DAD" w:rsidRDefault="00D15DA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39,143,637</w:t>
            </w:r>
          </w:p>
        </w:tc>
        <w:tc>
          <w:tcPr>
            <w:tcW w:w="1530" w:type="dxa"/>
            <w:tcBorders>
              <w:bottom w:val="nil"/>
            </w:tcBorders>
          </w:tcPr>
          <w:p w14:paraId="4D3AE249" w14:textId="0521216B" w:rsidR="00D15DAD" w:rsidRPr="003531CA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30,508,550</w:t>
            </w:r>
          </w:p>
        </w:tc>
        <w:tc>
          <w:tcPr>
            <w:tcW w:w="1530" w:type="dxa"/>
            <w:tcBorders>
              <w:bottom w:val="nil"/>
            </w:tcBorders>
          </w:tcPr>
          <w:p w14:paraId="6707F0DF" w14:textId="5ED19211" w:rsidR="00D15DAD" w:rsidRPr="00D15DAD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69,652,187</w:t>
            </w:r>
          </w:p>
        </w:tc>
      </w:tr>
      <w:tr w:rsidR="00D15DAD" w:rsidRPr="00637308" w14:paraId="2F499A4B" w14:textId="77777777" w:rsidTr="00D15DAD">
        <w:tc>
          <w:tcPr>
            <w:tcW w:w="4860" w:type="dxa"/>
          </w:tcPr>
          <w:p w14:paraId="3BC5F6ED" w14:textId="1F7B23A8" w:rsidR="00D15DAD" w:rsidRPr="0062523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="007112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8435D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49EB139" w14:textId="252378C2" w:rsidR="00D15DAD" w:rsidRPr="00D15DAD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955,087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701AA5A" w14:textId="630BC45C" w:rsidR="00D15DAD" w:rsidRPr="00D15DAD" w:rsidRDefault="003531CA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5F125F3" w14:textId="73F8A183" w:rsidR="00D15DAD" w:rsidRPr="00D15DAD" w:rsidRDefault="003531CA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955,087</w:t>
            </w:r>
          </w:p>
        </w:tc>
      </w:tr>
      <w:tr w:rsidR="00D15DAD" w:rsidRPr="00276C94" w14:paraId="1F7F4446" w14:textId="77777777" w:rsidTr="00D15DAD">
        <w:tc>
          <w:tcPr>
            <w:tcW w:w="4860" w:type="dxa"/>
          </w:tcPr>
          <w:p w14:paraId="1AD0EF28" w14:textId="552FC2D1" w:rsidR="00D15DAD" w:rsidRPr="000F503A" w:rsidDel="00034AEF" w:rsidRDefault="003E735E" w:rsidP="00D15DAD">
            <w:pPr>
              <w:spacing w:line="36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C7390B2" w14:textId="0C1784E5" w:rsidR="00D15DAD" w:rsidRPr="00D15DAD" w:rsidRDefault="00D15DAD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40,098,724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882DB39" w14:textId="536DA25A" w:rsidR="00D15DAD" w:rsidRPr="00D15DAD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6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30,508,550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20FC64" w14:textId="13666868" w:rsidR="00D15DAD" w:rsidRPr="00D15DAD" w:rsidRDefault="003531CA" w:rsidP="00D1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6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70,607,274</w:t>
            </w:r>
          </w:p>
        </w:tc>
      </w:tr>
      <w:tr w:rsidR="00D15DAD" w:rsidRPr="00637308" w14:paraId="2DE1F603" w14:textId="77777777" w:rsidTr="00D15DAD">
        <w:tc>
          <w:tcPr>
            <w:tcW w:w="4860" w:type="dxa"/>
          </w:tcPr>
          <w:p w14:paraId="1F046D89" w14:textId="2D543D39" w:rsidR="00D15DAD" w:rsidRPr="00625236" w:rsidDel="00034AEF" w:rsidRDefault="003531CA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0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50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7EAD91F" w14:textId="2881AE94" w:rsidR="00D15DAD" w:rsidRPr="00D15DAD" w:rsidRDefault="00D15DAD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D15DAD">
              <w:rPr>
                <w:rFonts w:ascii="Angsana New" w:hAnsi="Angsana New" w:cs="Angsana New" w:hint="cs"/>
                <w:sz w:val="28"/>
                <w:szCs w:val="28"/>
              </w:rPr>
              <w:t>752,988</w:t>
            </w:r>
            <w:r w:rsidRPr="00D15DAD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57981E27" w14:textId="308B6BB6" w:rsidR="00D15DAD" w:rsidRPr="00D15DAD" w:rsidRDefault="003531CA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572,900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</w:tcPr>
          <w:p w14:paraId="01C9983C" w14:textId="41FEAC66" w:rsidR="00D15DAD" w:rsidRPr="00D15DAD" w:rsidRDefault="003531CA" w:rsidP="00D15DA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1,325,888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15DAD" w:rsidRPr="00276C94" w14:paraId="54A0CEAC" w14:textId="77777777" w:rsidTr="00D15DAD">
        <w:tc>
          <w:tcPr>
            <w:tcW w:w="4860" w:type="dxa"/>
            <w:tcBorders>
              <w:bottom w:val="nil"/>
            </w:tcBorders>
          </w:tcPr>
          <w:p w14:paraId="6CDD8A0F" w14:textId="072DC7D6" w:rsidR="00D15DAD" w:rsidRPr="00276C94" w:rsidRDefault="003E735E" w:rsidP="00D15DAD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A0664F4" w14:textId="1DCE22E0" w:rsidR="00D15DAD" w:rsidRPr="00D15DAD" w:rsidRDefault="00D15DAD" w:rsidP="00D15D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15D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39,345,736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25B8FBA" w14:textId="6C1DC949" w:rsidR="00D15DAD" w:rsidRPr="00D15DAD" w:rsidRDefault="003531CA" w:rsidP="00D15D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29,935,650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A5970D" w14:textId="1B4545E3" w:rsidR="00D15DAD" w:rsidRPr="00D15DAD" w:rsidRDefault="003531CA" w:rsidP="00D15DA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72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69,281,386</w:t>
            </w:r>
          </w:p>
        </w:tc>
      </w:tr>
    </w:tbl>
    <w:p w14:paraId="5AA687A5" w14:textId="0A9C0854" w:rsidR="00CA7422" w:rsidRPr="006E7E62" w:rsidRDefault="00CA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44A6E2B8" w14:textId="77777777" w:rsidR="00016740" w:rsidRPr="00147086" w:rsidRDefault="00016740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="Angsana New" w:hAnsi="Angsana New" w:cs="Angsana New"/>
          <w:sz w:val="22"/>
          <w:szCs w:val="22"/>
        </w:rPr>
      </w:pPr>
    </w:p>
    <w:p w14:paraId="4AE03A52" w14:textId="0DA3169B" w:rsidR="00A72868" w:rsidRDefault="0012367C" w:rsidP="005F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0F503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0F503A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="005F18C3" w:rsidRPr="000E1C9F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="0027242F" w:rsidRPr="006E7E62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111D63" w:rsidRPr="006E7E62">
        <w:rPr>
          <w:rFonts w:asciiTheme="majorBidi" w:hAnsiTheme="majorBidi" w:cstheme="majorBidi" w:hint="cs"/>
          <w:b/>
          <w:sz w:val="20"/>
          <w:szCs w:val="20"/>
          <w:cs/>
        </w:rPr>
        <w:t>จัดชั้นเป็นลูกหนี้ที่มีการด้อยค่าด้านเครดิต</w:t>
      </w:r>
    </w:p>
    <w:p w14:paraId="3A2887B4" w14:textId="77777777" w:rsidR="006E7E62" w:rsidRPr="00147086" w:rsidRDefault="006E7E62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EF12CEE" w14:textId="77777777" w:rsidR="005F7141" w:rsidRDefault="005F7141" w:rsidP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00639E" w14:textId="4D34D58C" w:rsidR="00F82CEB" w:rsidRDefault="00F82CEB" w:rsidP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1D63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111D63">
        <w:rPr>
          <w:rFonts w:asciiTheme="majorBidi" w:hAnsiTheme="majorBidi" w:cstheme="majorBidi"/>
          <w:sz w:val="28"/>
          <w:szCs w:val="28"/>
        </w:rPr>
        <w:t>31</w:t>
      </w:r>
      <w:r w:rsidRPr="00111D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11D63" w:rsidRPr="00111D6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111D63" w:rsidRPr="00111D63">
        <w:rPr>
          <w:rFonts w:asciiTheme="majorBidi" w:hAnsiTheme="majorBidi" w:cstheme="majorBidi"/>
          <w:sz w:val="28"/>
          <w:szCs w:val="28"/>
        </w:rPr>
        <w:t>2564</w:t>
      </w:r>
      <w:r w:rsidR="00604B7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04B7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>
        <w:rPr>
          <w:rFonts w:asciiTheme="majorBidi" w:hAnsiTheme="majorBidi" w:cstheme="majorBidi"/>
          <w:sz w:val="28"/>
          <w:szCs w:val="28"/>
        </w:rPr>
        <w:t xml:space="preserve">31 </w:t>
      </w:r>
      <w:r w:rsidR="00604B79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>
        <w:rPr>
          <w:rFonts w:asciiTheme="majorBidi" w:hAnsiTheme="majorBidi" w:cstheme="majorBidi"/>
          <w:sz w:val="28"/>
          <w:szCs w:val="28"/>
        </w:rPr>
        <w:t>2563</w:t>
      </w:r>
      <w:r w:rsidRPr="00111D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1D63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111D63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Pr="00111D63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111D6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11D63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455A85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01"/>
        <w:gridCol w:w="1438"/>
        <w:gridCol w:w="269"/>
        <w:gridCol w:w="1440"/>
        <w:gridCol w:w="277"/>
        <w:gridCol w:w="1440"/>
        <w:gridCol w:w="269"/>
        <w:gridCol w:w="1437"/>
        <w:gridCol w:w="9"/>
      </w:tblGrid>
      <w:tr w:rsidR="00D8798D" w:rsidRPr="005C0BB2" w14:paraId="23DBD09B" w14:textId="77777777" w:rsidTr="00D8798D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44B3278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8798D" w:rsidRPr="006C69B7" w14:paraId="4967B3C5" w14:textId="77777777" w:rsidTr="00D8798D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D8798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835220B" w14:textId="75E80968" w:rsidR="00D8798D" w:rsidRPr="006C69B7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8798D" w:rsidRPr="003A063D" w:rsidDel="00D43E7A" w14:paraId="30D2165B" w14:textId="77777777" w:rsidTr="00D8798D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3A063D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3A063D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65EF851A" w14:textId="77777777" w:rsidR="00D8798D" w:rsidRPr="003A063D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3A063D" w14:paraId="1EE51E30" w14:textId="77777777" w:rsidTr="00D8798D">
        <w:trPr>
          <w:tblHeader/>
        </w:trPr>
        <w:tc>
          <w:tcPr>
            <w:tcW w:w="1455" w:type="pct"/>
            <w:shd w:val="clear" w:color="auto" w:fill="auto"/>
          </w:tcPr>
          <w:p w14:paraId="06B067B8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50F573" w14:textId="6A80388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3A063D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69DBD8" w14:textId="77777777" w:rsidR="00D8798D" w:rsidRPr="003A063D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98D" w:rsidRPr="00BE6EB5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6DEBFDF7" w:rsidR="00D8798D" w:rsidRPr="00C41844" w:rsidRDefault="0019063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57,722</w:t>
            </w:r>
            <w:r w:rsidR="007B7DA0" w:rsidRPr="00C41844">
              <w:rPr>
                <w:rFonts w:asciiTheme="majorBidi" w:hAnsiTheme="majorBidi" w:cs="Angsana New"/>
                <w:sz w:val="28"/>
                <w:szCs w:val="28"/>
              </w:rPr>
              <w:t>,208</w:t>
            </w:r>
          </w:p>
        </w:tc>
        <w:tc>
          <w:tcPr>
            <w:tcW w:w="145" w:type="pct"/>
          </w:tcPr>
          <w:p w14:paraId="4E29743A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3C61D183" w:rsidR="00D8798D" w:rsidRPr="00C41844" w:rsidRDefault="00990404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9CBB106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0520BB55" w:rsidR="00D8798D" w:rsidRPr="00C41844" w:rsidRDefault="004631ED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AA8D02E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947439B" w14:textId="5407AD26" w:rsidR="00D8798D" w:rsidRPr="00472476" w:rsidRDefault="005F5F67" w:rsidP="00C4184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57,722,208</w:t>
            </w:r>
          </w:p>
        </w:tc>
      </w:tr>
      <w:tr w:rsidR="00D8798D" w:rsidRPr="00BE6EB5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45E9E798" w:rsidR="00D8798D" w:rsidRPr="00C41844" w:rsidRDefault="00E055C0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10,138</w:t>
            </w:r>
            <w:r w:rsidR="00DF0307" w:rsidRPr="00C41844">
              <w:rPr>
                <w:rFonts w:asciiTheme="majorBidi" w:hAnsiTheme="majorBidi" w:cs="Angsana New"/>
                <w:sz w:val="28"/>
                <w:szCs w:val="28"/>
              </w:rPr>
              <w:t>,816</w:t>
            </w:r>
          </w:p>
        </w:tc>
        <w:tc>
          <w:tcPr>
            <w:tcW w:w="145" w:type="pct"/>
          </w:tcPr>
          <w:p w14:paraId="68931133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0FAF5613" w:rsidR="00D8798D" w:rsidRPr="00472476" w:rsidRDefault="00990404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A968333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53BF55FD" w:rsidR="00D8798D" w:rsidRPr="00C41844" w:rsidRDefault="004631ED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80D89DA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A6E6A8E" w14:textId="74ECEF54" w:rsidR="00D8798D" w:rsidRPr="00472476" w:rsidRDefault="00E71275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10,138</w:t>
            </w:r>
            <w:r w:rsidR="008C07B7" w:rsidRPr="00472476">
              <w:rPr>
                <w:rFonts w:asciiTheme="majorBidi" w:hAnsiTheme="majorBidi" w:cs="Angsana New"/>
                <w:sz w:val="28"/>
                <w:szCs w:val="28"/>
              </w:rPr>
              <w:t>,816</w:t>
            </w:r>
          </w:p>
        </w:tc>
      </w:tr>
      <w:tr w:rsidR="00D8798D" w:rsidRPr="00BE6EB5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39668684" w:rsidR="00D8798D" w:rsidRPr="00C41844" w:rsidRDefault="00DF030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2F16E7D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24480A6D" w:rsidR="00D8798D" w:rsidRPr="00472476" w:rsidRDefault="00F34C19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2,894</w:t>
            </w:r>
            <w:r w:rsidR="00BC2A11" w:rsidRPr="00472476">
              <w:rPr>
                <w:rFonts w:asciiTheme="majorBidi" w:hAnsiTheme="majorBidi" w:cs="Angsana New"/>
                <w:sz w:val="28"/>
                <w:szCs w:val="28"/>
              </w:rPr>
              <w:t>,234</w:t>
            </w:r>
          </w:p>
        </w:tc>
        <w:tc>
          <w:tcPr>
            <w:tcW w:w="149" w:type="pct"/>
          </w:tcPr>
          <w:p w14:paraId="13CC5AF0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6E52A7E5" w:rsidR="00D8798D" w:rsidRPr="00C41844" w:rsidRDefault="004631ED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3AFE60B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E1912B4" w14:textId="1702F5CC" w:rsidR="00D8798D" w:rsidRPr="00472476" w:rsidRDefault="00583CB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2,894</w:t>
            </w:r>
            <w:r w:rsidR="00A362B4" w:rsidRPr="00472476">
              <w:rPr>
                <w:rFonts w:asciiTheme="majorBidi" w:hAnsiTheme="majorBidi" w:cs="Angsana New"/>
                <w:sz w:val="28"/>
                <w:szCs w:val="28"/>
              </w:rPr>
              <w:t>,234</w:t>
            </w:r>
          </w:p>
        </w:tc>
      </w:tr>
      <w:tr w:rsidR="00D8798D" w:rsidRPr="00BE6EB5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750A8CC9" w:rsidR="00D8798D" w:rsidRPr="00C41844" w:rsidRDefault="0069063E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021E90B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323950F5" w:rsidR="00D8798D" w:rsidRPr="00472476" w:rsidRDefault="00C74C96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841,</w:t>
            </w:r>
            <w:r w:rsidR="007C620E" w:rsidRPr="00472476">
              <w:rPr>
                <w:rFonts w:asciiTheme="majorBidi" w:hAnsiTheme="majorBidi" w:cs="Angsana New"/>
                <w:sz w:val="28"/>
                <w:szCs w:val="28"/>
              </w:rPr>
              <w:t>488</w:t>
            </w:r>
          </w:p>
        </w:tc>
        <w:tc>
          <w:tcPr>
            <w:tcW w:w="149" w:type="pct"/>
          </w:tcPr>
          <w:p w14:paraId="3D3E41F6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73FFE5FD" w:rsidR="00D8798D" w:rsidRPr="00C41844" w:rsidRDefault="004631ED" w:rsidP="00C4184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A121111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225B302" w14:textId="15ED280A" w:rsidR="00D8798D" w:rsidRPr="00472476" w:rsidRDefault="00521ADB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841</w:t>
            </w:r>
            <w:r w:rsidR="00A9199E" w:rsidRPr="00472476">
              <w:rPr>
                <w:rFonts w:asciiTheme="majorBidi" w:hAnsiTheme="majorBidi" w:cs="Angsana New"/>
                <w:sz w:val="28"/>
                <w:szCs w:val="28"/>
              </w:rPr>
              <w:t>,488</w:t>
            </w:r>
          </w:p>
        </w:tc>
      </w:tr>
      <w:tr w:rsidR="00D8798D" w:rsidRPr="00BE6EB5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0D33A347" w:rsidR="00D8798D" w:rsidRPr="00C41844" w:rsidRDefault="0069063E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56598C2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62EB0652" w:rsidR="00D8798D" w:rsidRPr="00C41844" w:rsidRDefault="0009720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888E6E7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1CDE7832" w:rsidR="00D8798D" w:rsidRPr="00472476" w:rsidRDefault="002B2287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560,115</w:t>
            </w:r>
          </w:p>
        </w:tc>
        <w:tc>
          <w:tcPr>
            <w:tcW w:w="145" w:type="pct"/>
          </w:tcPr>
          <w:p w14:paraId="618B8CA1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19ED91A" w14:textId="528EE60B" w:rsidR="00D8798D" w:rsidRPr="00472476" w:rsidRDefault="001E4D49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560,115</w:t>
            </w:r>
          </w:p>
        </w:tc>
      </w:tr>
      <w:tr w:rsidR="00D8798D" w:rsidRPr="00BE6EB5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D8798D" w:rsidRPr="005C0BB2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110B9C0F" w:rsidR="00D8798D" w:rsidRPr="00C41844" w:rsidRDefault="0069063E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AADBC4F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6D5E6734" w:rsidR="00D8798D" w:rsidRPr="00472476" w:rsidRDefault="0009720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75FAC74" w14:textId="77777777" w:rsidR="00D8798D" w:rsidRPr="0047247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2774FAEF" w:rsidR="00D8798D" w:rsidRPr="00472476" w:rsidRDefault="000746CF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147,565</w:t>
            </w:r>
          </w:p>
        </w:tc>
        <w:tc>
          <w:tcPr>
            <w:tcW w:w="145" w:type="pct"/>
          </w:tcPr>
          <w:p w14:paraId="5F4F6948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6CC99" w14:textId="608A51C2" w:rsidR="00D8798D" w:rsidRPr="00472476" w:rsidRDefault="0092192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147,565</w:t>
            </w:r>
          </w:p>
        </w:tc>
      </w:tr>
      <w:tr w:rsidR="00D8798D" w:rsidRPr="00BE6EB5" w14:paraId="08808B55" w14:textId="77777777" w:rsidTr="00D8798D">
        <w:tc>
          <w:tcPr>
            <w:tcW w:w="1455" w:type="pct"/>
            <w:shd w:val="clear" w:color="auto" w:fill="auto"/>
          </w:tcPr>
          <w:p w14:paraId="04817AD8" w14:textId="21A2C0BC" w:rsidR="00D8798D" w:rsidRPr="00C66718" w:rsidRDefault="00C66718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187092EE" w:rsidR="00D8798D" w:rsidRPr="00C41844" w:rsidRDefault="00A768C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67</w:t>
            </w:r>
            <w:r w:rsidR="005E6816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836FFF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861,</w:t>
            </w:r>
            <w:r w:rsidR="00EB0C54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145" w:type="pct"/>
          </w:tcPr>
          <w:p w14:paraId="793DD8A9" w14:textId="77777777" w:rsidR="00D8798D" w:rsidRPr="00C41844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6A895583" w:rsidR="00D8798D" w:rsidRPr="00C41844" w:rsidRDefault="001859B1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3,735</w:t>
            </w:r>
            <w:r w:rsidR="00E37A9F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,722</w:t>
            </w:r>
          </w:p>
        </w:tc>
        <w:tc>
          <w:tcPr>
            <w:tcW w:w="149" w:type="pct"/>
          </w:tcPr>
          <w:p w14:paraId="28BC31AD" w14:textId="77777777" w:rsidR="00D8798D" w:rsidRPr="00C41844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3CF72669" w:rsidR="00D8798D" w:rsidRPr="00C41844" w:rsidRDefault="00737F02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707,680</w:t>
            </w:r>
          </w:p>
        </w:tc>
        <w:tc>
          <w:tcPr>
            <w:tcW w:w="145" w:type="pct"/>
          </w:tcPr>
          <w:p w14:paraId="30DEE329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D5C08" w14:textId="4DAD2B47" w:rsidR="00D8798D" w:rsidRPr="00C41844" w:rsidRDefault="00F81390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72,304</w:t>
            </w:r>
            <w:r w:rsidR="00D71748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,426</w:t>
            </w:r>
          </w:p>
        </w:tc>
      </w:tr>
      <w:tr w:rsidR="00D8798D" w:rsidRPr="00BE6EB5" w14:paraId="44D4A88C" w14:textId="77777777" w:rsidTr="00D8798D">
        <w:tc>
          <w:tcPr>
            <w:tcW w:w="1455" w:type="pct"/>
            <w:shd w:val="clear" w:color="auto" w:fill="auto"/>
          </w:tcPr>
          <w:p w14:paraId="768D4535" w14:textId="77777777" w:rsidR="00D8798D" w:rsidRDefault="00D8798D" w:rsidP="00D4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D8798D" w:rsidRPr="005C0BB2" w:rsidRDefault="00D8798D" w:rsidP="00E2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260E6728" w14:textId="77777777" w:rsidR="0012068A" w:rsidRPr="00C41844" w:rsidRDefault="0012068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F7BB589" w14:textId="1A32B31F" w:rsidR="00D8798D" w:rsidRPr="00C41844" w:rsidRDefault="00194D40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(632,</w:t>
            </w:r>
            <w:r w:rsidR="007705AA" w:rsidRPr="00C41844">
              <w:rPr>
                <w:rFonts w:asciiTheme="majorBidi" w:hAnsiTheme="majorBidi" w:cs="Angsana New"/>
                <w:sz w:val="28"/>
                <w:szCs w:val="28"/>
              </w:rPr>
              <w:t>434)</w:t>
            </w:r>
          </w:p>
        </w:tc>
        <w:tc>
          <w:tcPr>
            <w:tcW w:w="145" w:type="pct"/>
          </w:tcPr>
          <w:p w14:paraId="57F01831" w14:textId="77777777" w:rsidR="00D8798D" w:rsidRPr="00472476" w:rsidRDefault="00D8798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80A3472" w14:textId="77777777" w:rsidR="0012068A" w:rsidRPr="00472476" w:rsidRDefault="0012068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915668F" w14:textId="11983A88" w:rsidR="00D8798D" w:rsidRPr="00472476" w:rsidRDefault="00541F4C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72476">
              <w:rPr>
                <w:rFonts w:asciiTheme="majorBidi" w:hAnsiTheme="majorBidi" w:cs="Angsana New"/>
                <w:sz w:val="28"/>
                <w:szCs w:val="28"/>
              </w:rPr>
              <w:t>(287</w:t>
            </w:r>
            <w:r w:rsidR="0065257A" w:rsidRPr="00472476">
              <w:rPr>
                <w:rFonts w:asciiTheme="majorBidi" w:hAnsiTheme="majorBidi" w:cs="Angsana New"/>
                <w:sz w:val="28"/>
                <w:szCs w:val="28"/>
              </w:rPr>
              <w:t>,414)</w:t>
            </w:r>
          </w:p>
        </w:tc>
        <w:tc>
          <w:tcPr>
            <w:tcW w:w="149" w:type="pct"/>
          </w:tcPr>
          <w:p w14:paraId="350C3C77" w14:textId="77777777" w:rsidR="00D8798D" w:rsidRPr="00472476" w:rsidRDefault="00D8798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8E8CC88" w14:textId="77777777" w:rsidR="0012068A" w:rsidRPr="00C41844" w:rsidRDefault="0012068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2983B6E" w14:textId="5A8AC65D" w:rsidR="00D8798D" w:rsidRPr="00C41844" w:rsidRDefault="00062C18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</w:rPr>
              <w:t>(387,977)</w:t>
            </w:r>
          </w:p>
        </w:tc>
        <w:tc>
          <w:tcPr>
            <w:tcW w:w="145" w:type="pct"/>
          </w:tcPr>
          <w:p w14:paraId="552CD402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B40FF" w14:textId="77777777" w:rsidR="0012068A" w:rsidRPr="00C41844" w:rsidRDefault="0012068A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B152261" w14:textId="35FB42B7" w:rsidR="00D8798D" w:rsidRPr="00C41844" w:rsidRDefault="00C75E84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C85D8E" w:rsidRPr="00C4184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  <w:r w:rsidR="00C85D8E" w:rsidRPr="00C41844">
              <w:rPr>
                <w:rFonts w:asciiTheme="majorBidi" w:hAnsiTheme="majorBidi" w:cs="Angsana New"/>
                <w:sz w:val="28"/>
                <w:szCs w:val="28"/>
              </w:rPr>
              <w:t>,307,825</w:t>
            </w:r>
            <w:r w:rsidRPr="00C418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798D" w:rsidRPr="00B6064C" w14:paraId="2595E090" w14:textId="77777777" w:rsidTr="00D8798D">
        <w:tc>
          <w:tcPr>
            <w:tcW w:w="1455" w:type="pct"/>
            <w:shd w:val="clear" w:color="auto" w:fill="auto"/>
          </w:tcPr>
          <w:p w14:paraId="2D52DD60" w14:textId="2A4CA743" w:rsidR="00D8798D" w:rsidRPr="00B6064C" w:rsidRDefault="00F932CA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6B90B69D" w:rsidR="00D8798D" w:rsidRPr="00C41844" w:rsidRDefault="003D6FDF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67,</w:t>
            </w:r>
            <w:r w:rsidR="0020766F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228,590</w:t>
            </w:r>
          </w:p>
        </w:tc>
        <w:tc>
          <w:tcPr>
            <w:tcW w:w="145" w:type="pct"/>
          </w:tcPr>
          <w:p w14:paraId="5E6F34EB" w14:textId="77777777" w:rsidR="00D8798D" w:rsidRPr="00C41844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10E5BD54" w:rsidR="00D8798D" w:rsidRPr="00C41844" w:rsidRDefault="006B2819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3,448</w:t>
            </w:r>
            <w:r w:rsidR="00A97166"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,308</w:t>
            </w:r>
          </w:p>
        </w:tc>
        <w:tc>
          <w:tcPr>
            <w:tcW w:w="149" w:type="pct"/>
          </w:tcPr>
          <w:p w14:paraId="2D6814E1" w14:textId="77777777" w:rsidR="00D8798D" w:rsidRPr="00C41844" w:rsidRDefault="00D8798D" w:rsidP="00C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21C9F769" w:rsidR="00D8798D" w:rsidRPr="00C41844" w:rsidRDefault="00644FD5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319,703</w:t>
            </w:r>
          </w:p>
        </w:tc>
        <w:tc>
          <w:tcPr>
            <w:tcW w:w="145" w:type="pct"/>
          </w:tcPr>
          <w:p w14:paraId="4BE77945" w14:textId="77777777" w:rsidR="00D8798D" w:rsidRPr="00C41844" w:rsidRDefault="00D8798D" w:rsidP="00C41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1050DDEC" w:rsidR="00D8798D" w:rsidRPr="00C41844" w:rsidRDefault="00316EE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70,996,601</w:t>
            </w:r>
          </w:p>
        </w:tc>
      </w:tr>
    </w:tbl>
    <w:p w14:paraId="0F4D1E18" w14:textId="5F33FB0F" w:rsidR="00455A85" w:rsidRDefault="00455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lang w:val="th-TH"/>
        </w:rPr>
      </w:pPr>
      <w:r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31D1E4A1" w14:textId="77777777" w:rsidR="00D8798D" w:rsidRDefault="00D8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"/>
          <w:szCs w:val="2"/>
          <w:cs/>
          <w:lang w:val="th-TH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01"/>
        <w:gridCol w:w="1438"/>
        <w:gridCol w:w="269"/>
        <w:gridCol w:w="1440"/>
        <w:gridCol w:w="277"/>
        <w:gridCol w:w="1440"/>
        <w:gridCol w:w="269"/>
        <w:gridCol w:w="1437"/>
        <w:gridCol w:w="9"/>
      </w:tblGrid>
      <w:tr w:rsidR="00D8798D" w:rsidRPr="005C0BB2" w14:paraId="65943779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32464F4E" w14:textId="77777777" w:rsidR="00D8798D" w:rsidRPr="005C0BB2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E5D1FA7" w14:textId="77777777" w:rsidR="00D8798D" w:rsidRPr="005C0BB2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8798D" w:rsidRPr="006C69B7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7777777" w:rsidR="00D8798D" w:rsidRPr="00D8798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123D3087" w:rsidR="00D8798D" w:rsidRPr="006C69B7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36D9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12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1124D" w:rsidRPr="003A063D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D8798D" w:rsidRPr="005C0BB2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D8798D" w:rsidRPr="003A063D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438CF515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D8798D" w:rsidRPr="003A063D" w:rsidDel="00D43E7A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3A063D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D8798D" w:rsidRPr="005C0BB2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124D" w:rsidRPr="003A063D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D8798D" w:rsidRPr="005C0BB2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D8798D" w:rsidRPr="003A063D" w:rsidRDefault="00D8798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124D" w:rsidRPr="00BE6EB5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2057FA62" w:rsidR="00DD1273" w:rsidRPr="00DD1273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DD1273">
              <w:rPr>
                <w:rFonts w:asciiTheme="majorBidi" w:hAnsiTheme="majorBidi" w:cs="Angsana New"/>
                <w:sz w:val="28"/>
                <w:szCs w:val="28"/>
              </w:rPr>
              <w:t>55,209,046</w:t>
            </w:r>
          </w:p>
        </w:tc>
        <w:tc>
          <w:tcPr>
            <w:tcW w:w="145" w:type="pct"/>
          </w:tcPr>
          <w:p w14:paraId="1801211F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6F78BC7A" w:rsidR="00DD1273" w:rsidRPr="00DD1273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4B847EAB" w:rsidR="00DD1273" w:rsidRPr="00C41844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3CB33BE4" w:rsidR="00DD1273" w:rsidRPr="00BE6EB5" w:rsidRDefault="00DD1273" w:rsidP="00C4184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</w:rPr>
              <w:t>55</w:t>
            </w:r>
            <w:r w:rsidRPr="00BE6EB5">
              <w:rPr>
                <w:rFonts w:asciiTheme="majorBidi" w:hAnsiTheme="majorBidi" w:cs="Angsana New"/>
                <w:sz w:val="28"/>
                <w:szCs w:val="28"/>
              </w:rPr>
              <w:t>,209,046</w:t>
            </w:r>
          </w:p>
        </w:tc>
      </w:tr>
      <w:tr w:rsidR="0071124D" w:rsidRPr="00BE6EB5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6A2D4C74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1273">
              <w:rPr>
                <w:rFonts w:asciiTheme="majorBidi" w:hAnsiTheme="majorBidi" w:cs="Angsana New"/>
                <w:sz w:val="28"/>
                <w:szCs w:val="28"/>
              </w:rPr>
              <w:t>10,162,640</w:t>
            </w:r>
          </w:p>
        </w:tc>
        <w:tc>
          <w:tcPr>
            <w:tcW w:w="145" w:type="pct"/>
          </w:tcPr>
          <w:p w14:paraId="4482BC90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05E38564" w:rsidR="00DD1273" w:rsidRPr="00BE6EB5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34FC4727" w:rsidR="00DD1273" w:rsidRPr="00C41844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430D6B20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10,162,640</w:t>
            </w:r>
          </w:p>
        </w:tc>
      </w:tr>
      <w:tr w:rsidR="0071124D" w:rsidRPr="00BE6EB5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66DAE996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0481048E" w:rsidR="00DD1273" w:rsidRPr="00BE6EB5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1273">
              <w:rPr>
                <w:rFonts w:asciiTheme="majorBidi" w:hAnsiTheme="majorBidi" w:cs="Angsana New"/>
                <w:sz w:val="28"/>
                <w:szCs w:val="28"/>
              </w:rPr>
              <w:t>3,399,512</w:t>
            </w:r>
          </w:p>
        </w:tc>
        <w:tc>
          <w:tcPr>
            <w:tcW w:w="149" w:type="pct"/>
          </w:tcPr>
          <w:p w14:paraId="710F2BB2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4D4285A0" w:rsidR="00DD1273" w:rsidRPr="00C41844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74D38788" w:rsidR="00DD1273" w:rsidRPr="00BE6EB5" w:rsidRDefault="00DD1273" w:rsidP="005420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3,399,512</w:t>
            </w:r>
          </w:p>
        </w:tc>
      </w:tr>
      <w:tr w:rsidR="0071124D" w:rsidRPr="00BE6EB5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77400B76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64986A0A" w:rsidR="00DD1273" w:rsidRPr="00BE6EB5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D1273">
              <w:rPr>
                <w:rFonts w:asciiTheme="majorBidi" w:hAnsiTheme="majorBidi" w:cs="Angsana New"/>
                <w:sz w:val="28"/>
                <w:szCs w:val="28"/>
              </w:rPr>
              <w:t>1,089,099</w:t>
            </w:r>
          </w:p>
        </w:tc>
        <w:tc>
          <w:tcPr>
            <w:tcW w:w="149" w:type="pct"/>
          </w:tcPr>
          <w:p w14:paraId="0DEEBB0C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0C0D1888" w:rsidR="00DD1273" w:rsidRPr="00C41844" w:rsidRDefault="00DD1273" w:rsidP="00C41844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3A063D"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72037599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1,089,099</w:t>
            </w:r>
          </w:p>
        </w:tc>
      </w:tr>
      <w:tr w:rsidR="0071124D" w:rsidRPr="00BE6EB5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6F04A440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4628F326" w:rsidR="00DD1273" w:rsidRPr="00DD1273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6D72BEDE" w:rsidR="00DD1273" w:rsidRPr="00BE6EB5" w:rsidRDefault="00DD1273" w:rsidP="00C4184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584,053</w:t>
            </w:r>
          </w:p>
        </w:tc>
        <w:tc>
          <w:tcPr>
            <w:tcW w:w="145" w:type="pct"/>
          </w:tcPr>
          <w:p w14:paraId="00DDB9F7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09C35EE7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584,053</w:t>
            </w:r>
          </w:p>
        </w:tc>
      </w:tr>
      <w:tr w:rsidR="0071124D" w:rsidRPr="00BE6EB5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DD1273" w:rsidRPr="005C0BB2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1D9882E2" w:rsidR="00DD1273" w:rsidRPr="00BE6EB5" w:rsidRDefault="00FB7D97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2C04D9C3" w:rsidR="00DD1273" w:rsidRPr="00BE6EB5" w:rsidRDefault="00DD1273" w:rsidP="00C4184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 w:hint="cs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661143F5" w:rsidR="00DD1273" w:rsidRPr="00BE6EB5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162,924</w:t>
            </w:r>
          </w:p>
        </w:tc>
        <w:tc>
          <w:tcPr>
            <w:tcW w:w="145" w:type="pct"/>
          </w:tcPr>
          <w:p w14:paraId="317F3A93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271C822F" w:rsidR="00DD1273" w:rsidRPr="00BE6EB5" w:rsidRDefault="00DD1273" w:rsidP="0054202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E6EB5">
              <w:rPr>
                <w:rFonts w:asciiTheme="majorBidi" w:hAnsiTheme="majorBidi" w:cs="Angsana New"/>
                <w:sz w:val="28"/>
                <w:szCs w:val="28"/>
              </w:rPr>
              <w:t>162,924</w:t>
            </w:r>
          </w:p>
        </w:tc>
      </w:tr>
      <w:tr w:rsidR="0071124D" w:rsidRPr="00DD1273" w14:paraId="423C4AC1" w14:textId="77777777" w:rsidTr="00F73F27">
        <w:tc>
          <w:tcPr>
            <w:tcW w:w="1455" w:type="pct"/>
            <w:shd w:val="clear" w:color="auto" w:fill="auto"/>
          </w:tcPr>
          <w:p w14:paraId="5B24C7D0" w14:textId="732776C8" w:rsidR="00DD1273" w:rsidRPr="00DD1273" w:rsidRDefault="00C66718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67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406A5368" w:rsidR="00DD1273" w:rsidRPr="00DD1273" w:rsidRDefault="00DD1273" w:rsidP="00DD1273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DD127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65,371,686</w:t>
            </w:r>
          </w:p>
        </w:tc>
        <w:tc>
          <w:tcPr>
            <w:tcW w:w="145" w:type="pct"/>
          </w:tcPr>
          <w:p w14:paraId="34DF575B" w14:textId="77777777" w:rsidR="00DD1273" w:rsidRPr="00DD1273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5122E954" w:rsidR="00DD1273" w:rsidRPr="00C41844" w:rsidRDefault="00DD1273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4,488,611</w:t>
            </w:r>
          </w:p>
        </w:tc>
        <w:tc>
          <w:tcPr>
            <w:tcW w:w="149" w:type="pct"/>
          </w:tcPr>
          <w:p w14:paraId="2F909DF7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3F68EAD7" w:rsidR="00DD1273" w:rsidRPr="00C41844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746,977</w:t>
            </w:r>
          </w:p>
        </w:tc>
        <w:tc>
          <w:tcPr>
            <w:tcW w:w="145" w:type="pct"/>
          </w:tcPr>
          <w:p w14:paraId="1EDEEA9D" w14:textId="77777777" w:rsidR="00DD1273" w:rsidRPr="00C41844" w:rsidRDefault="00DD1273" w:rsidP="00DD1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0BBB1CBE" w:rsidR="00DD1273" w:rsidRPr="00C41844" w:rsidRDefault="00DD1273" w:rsidP="00DD1273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70,607,274</w:t>
            </w:r>
          </w:p>
        </w:tc>
      </w:tr>
      <w:tr w:rsidR="0071124D" w:rsidRPr="00BE6EB5" w14:paraId="455A9218" w14:textId="77777777" w:rsidTr="00F73F27">
        <w:tc>
          <w:tcPr>
            <w:tcW w:w="1455" w:type="pct"/>
            <w:shd w:val="clear" w:color="auto" w:fill="auto"/>
          </w:tcPr>
          <w:p w14:paraId="1E0CB657" w14:textId="77777777" w:rsidR="0071124D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68BBF47B" w14:textId="77777777" w:rsidR="0071124D" w:rsidRPr="005C0BB2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4A0E8742" w14:textId="77777777" w:rsidR="0071124D" w:rsidRPr="00BE6EB5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0D9EFA76" w14:textId="6BD7120B" w:rsidR="0071124D" w:rsidRPr="0071124D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538,039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26FB4A4C" w14:textId="77777777" w:rsidR="0071124D" w:rsidRPr="00DD1273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5FDCE43B" w14:textId="77777777" w:rsidR="0071124D" w:rsidRPr="00BE6EB5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15E1FC0" w14:textId="0B7859A0" w:rsidR="0071124D" w:rsidRPr="00C41844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/>
                <w:sz w:val="28"/>
                <w:szCs w:val="28"/>
              </w:rPr>
              <w:t>306,921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62F4CFEE" w14:textId="77777777" w:rsidR="0071124D" w:rsidRPr="00C41844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15FA42F" w14:textId="77777777" w:rsidR="0071124D" w:rsidRPr="00BE6EB5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4D9CCBA" w14:textId="488A9FC3" w:rsidR="0071124D" w:rsidRPr="00C41844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480</w:t>
            </w:r>
            <w:r>
              <w:rPr>
                <w:rFonts w:asciiTheme="majorBidi" w:hAnsiTheme="majorBidi" w:cs="Angsana New"/>
                <w:sz w:val="28"/>
                <w:szCs w:val="28"/>
              </w:rPr>
              <w:t>,92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128FF1A9" w14:textId="77777777" w:rsidR="0071124D" w:rsidRPr="00C41844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B886B" w14:textId="77777777" w:rsidR="0071124D" w:rsidRPr="00BE6EB5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7369E10" w14:textId="6D65B2A2" w:rsidR="0071124D" w:rsidRPr="00BE6EB5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C4184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  <w:r w:rsidRPr="00C41844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325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888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1124D" w:rsidRPr="00DD1273" w14:paraId="4D961563" w14:textId="77777777" w:rsidTr="00F73F27">
        <w:tc>
          <w:tcPr>
            <w:tcW w:w="1455" w:type="pct"/>
            <w:shd w:val="clear" w:color="auto" w:fill="auto"/>
          </w:tcPr>
          <w:p w14:paraId="3EA38B18" w14:textId="6A325BC1" w:rsidR="0071124D" w:rsidRPr="00DD1273" w:rsidRDefault="00F932CA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6DBA6720" w:rsidR="0071124D" w:rsidRPr="00DD1273" w:rsidRDefault="0071124D" w:rsidP="007112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DD1273">
              <w:rPr>
                <w:rFonts w:asciiTheme="majorBidi" w:hAnsiTheme="majorBidi" w:cs="Angsana New" w:hint="cs"/>
                <w:b/>
                <w:bCs/>
                <w:sz w:val="28"/>
                <w:szCs w:val="28"/>
                <w:rtl/>
                <w:cs/>
              </w:rPr>
              <w:t>64</w:t>
            </w:r>
            <w:r w:rsidRPr="00DD127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,833,647</w:t>
            </w:r>
          </w:p>
        </w:tc>
        <w:tc>
          <w:tcPr>
            <w:tcW w:w="145" w:type="pct"/>
          </w:tcPr>
          <w:p w14:paraId="02342AF2" w14:textId="77777777" w:rsidR="0071124D" w:rsidRPr="00DD1273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15D49676" w:rsidR="0071124D" w:rsidRPr="00C41844" w:rsidRDefault="0071124D" w:rsidP="00C4184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4,181,690</w:t>
            </w:r>
          </w:p>
        </w:tc>
        <w:tc>
          <w:tcPr>
            <w:tcW w:w="149" w:type="pct"/>
          </w:tcPr>
          <w:p w14:paraId="522DBE08" w14:textId="77777777" w:rsidR="0071124D" w:rsidRPr="00C41844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434F0AEE" w:rsidR="0071124D" w:rsidRPr="00C41844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266,049</w:t>
            </w:r>
          </w:p>
        </w:tc>
        <w:tc>
          <w:tcPr>
            <w:tcW w:w="145" w:type="pct"/>
          </w:tcPr>
          <w:p w14:paraId="1275787A" w14:textId="77777777" w:rsidR="0071124D" w:rsidRPr="00C41844" w:rsidRDefault="0071124D" w:rsidP="0071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5434904A" w:rsidR="0071124D" w:rsidRPr="00C41844" w:rsidRDefault="0071124D" w:rsidP="0071124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C4184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69,281,386</w:t>
            </w:r>
          </w:p>
        </w:tc>
      </w:tr>
    </w:tbl>
    <w:p w14:paraId="014AEBD7" w14:textId="77777777" w:rsidR="00D8798D" w:rsidRPr="000A72E3" w:rsidRDefault="00D8798D" w:rsidP="000A72E3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4"/>
        <w:gridCol w:w="267"/>
        <w:gridCol w:w="1440"/>
      </w:tblGrid>
      <w:tr w:rsidR="002A006A" w:rsidRPr="000C5EB5" w14:paraId="0F272BAA" w14:textId="77777777" w:rsidTr="0054202D">
        <w:trPr>
          <w:cantSplit/>
          <w:tblHeader/>
        </w:trPr>
        <w:tc>
          <w:tcPr>
            <w:tcW w:w="6120" w:type="dxa"/>
            <w:vAlign w:val="bottom"/>
            <w:hideMark/>
          </w:tcPr>
          <w:p w14:paraId="001743E5" w14:textId="7C6616C3" w:rsidR="002A006A" w:rsidRPr="004B5A6E" w:rsidRDefault="002A006A" w:rsidP="000A72E3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3147" w:type="dxa"/>
            <w:gridSpan w:val="3"/>
            <w:vAlign w:val="bottom"/>
          </w:tcPr>
          <w:p w14:paraId="179448F0" w14:textId="67413588" w:rsidR="002A006A" w:rsidRPr="004B5A6E" w:rsidRDefault="002A006A" w:rsidP="00CD32F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3F0795"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="003F0795" w:rsidRPr="004B5A6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br/>
            </w:r>
            <w:r w:rsidR="003F0795"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A006A" w:rsidRPr="008E1605" w14:paraId="11E51141" w14:textId="77777777" w:rsidTr="0054202D">
        <w:trPr>
          <w:cantSplit/>
          <w:tblHeader/>
        </w:trPr>
        <w:tc>
          <w:tcPr>
            <w:tcW w:w="6120" w:type="dxa"/>
            <w:vAlign w:val="bottom"/>
          </w:tcPr>
          <w:p w14:paraId="6CC2CABC" w14:textId="4EC03D68" w:rsidR="002A006A" w:rsidRPr="004B5A6E" w:rsidRDefault="002A006A" w:rsidP="000A72E3">
            <w:pPr>
              <w:pStyle w:val="acctfourfigures"/>
              <w:tabs>
                <w:tab w:val="left" w:pos="720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444" w:type="dxa"/>
            <w:vAlign w:val="bottom"/>
          </w:tcPr>
          <w:p w14:paraId="07E86E0F" w14:textId="77777777" w:rsidR="002A006A" w:rsidRPr="004B5A6E" w:rsidRDefault="002A006A" w:rsidP="002A006A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67" w:type="dxa"/>
            <w:vAlign w:val="bottom"/>
          </w:tcPr>
          <w:p w14:paraId="7AD2EE51" w14:textId="77777777" w:rsidR="002A006A" w:rsidRPr="004B5A6E" w:rsidRDefault="002A006A" w:rsidP="00CD32F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0D9476" w14:textId="77777777" w:rsidR="002A006A" w:rsidRPr="004B5A6E" w:rsidRDefault="002A006A" w:rsidP="00CD32F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2A006A" w14:paraId="0646A47A" w14:textId="77777777" w:rsidTr="0054202D">
        <w:trPr>
          <w:cantSplit/>
          <w:tblHeader/>
        </w:trPr>
        <w:tc>
          <w:tcPr>
            <w:tcW w:w="6120" w:type="dxa"/>
            <w:vAlign w:val="bottom"/>
            <w:hideMark/>
          </w:tcPr>
          <w:p w14:paraId="1BD39420" w14:textId="5C45CA13" w:rsidR="002A006A" w:rsidRPr="004B5A6E" w:rsidRDefault="002A006A" w:rsidP="000A72E3">
            <w:pPr>
              <w:pStyle w:val="acctfourfigures"/>
              <w:tabs>
                <w:tab w:val="left" w:pos="720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3147" w:type="dxa"/>
            <w:gridSpan w:val="3"/>
            <w:vAlign w:val="bottom"/>
            <w:hideMark/>
          </w:tcPr>
          <w:p w14:paraId="1EE65B3B" w14:textId="1A75590A" w:rsidR="002A006A" w:rsidRPr="00F04B74" w:rsidRDefault="002A006A" w:rsidP="00CD32F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highlight w:val="cyan"/>
              </w:rPr>
            </w:pPr>
            <w:r w:rsidRPr="00F04B7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006A" w14:paraId="4CED29EF" w14:textId="77777777" w:rsidTr="0054202D">
        <w:trPr>
          <w:cantSplit/>
        </w:trPr>
        <w:tc>
          <w:tcPr>
            <w:tcW w:w="6120" w:type="dxa"/>
          </w:tcPr>
          <w:p w14:paraId="5F209F14" w14:textId="086DB6B9" w:rsidR="002A006A" w:rsidRPr="004B5A6E" w:rsidRDefault="00192CB5" w:rsidP="000A72E3">
            <w:pPr>
              <w:tabs>
                <w:tab w:val="clear" w:pos="227"/>
                <w:tab w:val="left" w:pos="190"/>
              </w:tabs>
              <w:spacing w:line="240" w:lineRule="auto"/>
              <w:ind w:left="190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รับรู้ในกำไรและขาดทุน</w:t>
            </w:r>
          </w:p>
        </w:tc>
        <w:tc>
          <w:tcPr>
            <w:tcW w:w="1444" w:type="dxa"/>
          </w:tcPr>
          <w:p w14:paraId="0183BC67" w14:textId="37D152D4" w:rsidR="002A006A" w:rsidRPr="0054202D" w:rsidRDefault="00EC41FD" w:rsidP="0054202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4202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54202D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="00192C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54202D">
              <w:rPr>
                <w:rFonts w:asciiTheme="majorBidi" w:hAnsiTheme="majorBidi" w:cs="Angsana New"/>
                <w:sz w:val="28"/>
                <w:szCs w:val="28"/>
                <w:lang w:bidi="th-TH"/>
              </w:rPr>
              <w:t>1,</w:t>
            </w:r>
            <w:r w:rsidR="004E0F26">
              <w:rPr>
                <w:rFonts w:asciiTheme="majorBidi" w:hAnsiTheme="majorBidi" w:cs="Angsana New"/>
                <w:sz w:val="28"/>
                <w:szCs w:val="28"/>
                <w:lang w:bidi="th-TH"/>
              </w:rPr>
              <w:t>736</w:t>
            </w:r>
            <w:r w:rsidRPr="0054202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7" w:type="dxa"/>
          </w:tcPr>
          <w:p w14:paraId="35DF71BE" w14:textId="77777777" w:rsidR="002A006A" w:rsidRPr="004B5A6E" w:rsidRDefault="002A006A" w:rsidP="00CD32F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1B53F3" w14:textId="0EF58F4F" w:rsidR="002A006A" w:rsidRPr="0054202D" w:rsidRDefault="0054202D" w:rsidP="0054202D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3309A3" w:rsidRPr="001A4F65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6C2924" w:rsidRPr="001A4F65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3309A3" w:rsidRPr="001A4F65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6C2924">
              <w:rPr>
                <w:rFonts w:asciiTheme="majorBidi" w:hAnsiTheme="majorBidi" w:cs="Angsana New"/>
                <w:sz w:val="28"/>
                <w:szCs w:val="28"/>
              </w:rPr>
              <w:t>493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</w:tbl>
    <w:p w14:paraId="22C4EF03" w14:textId="77777777" w:rsidR="00970B6B" w:rsidRPr="00EC41FD" w:rsidRDefault="009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3FF13F99" w14:textId="3DA0E917" w:rsidR="00257DB7" w:rsidRDefault="00970B6B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โดยปกติระยะเวลาการให้สินเชื่อแก่ลูกค้าของกลุ่มบริษัทและบริษัท มีระยะเวลาตั้งแต่ </w:t>
      </w:r>
      <w:r w:rsidRPr="0052532B">
        <w:rPr>
          <w:rFonts w:asciiTheme="majorBidi" w:hAnsiTheme="majorBidi" w:cstheme="majorBidi"/>
          <w:sz w:val="28"/>
          <w:szCs w:val="28"/>
        </w:rPr>
        <w:t>3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52532B">
        <w:rPr>
          <w:rFonts w:asciiTheme="majorBidi" w:hAnsiTheme="majorBidi" w:cstheme="majorBidi"/>
          <w:sz w:val="28"/>
          <w:szCs w:val="28"/>
        </w:rPr>
        <w:t xml:space="preserve">80 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2438CF37" w14:textId="1BC71805" w:rsidR="00717252" w:rsidRPr="00257DB7" w:rsidRDefault="00717252" w:rsidP="0025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EAAA5" w14:textId="58B26964" w:rsidR="00167120" w:rsidRDefault="00445B45" w:rsidP="00993BD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6</w:t>
      </w:r>
      <w:r w:rsidR="00993B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4C7F9F" w:rsidRPr="001430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p w14:paraId="47ED5028" w14:textId="77777777" w:rsidR="006B635E" w:rsidRPr="006B635E" w:rsidRDefault="006B635E" w:rsidP="006B635E">
      <w:pPr>
        <w:rPr>
          <w:rFonts w:cstheme="minorBidi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276C94" w14:paraId="1A5E3C17" w14:textId="77777777" w:rsidTr="00D060CF">
        <w:tc>
          <w:tcPr>
            <w:tcW w:w="2427" w:type="dxa"/>
          </w:tcPr>
          <w:p w14:paraId="1530D71E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276C94" w14:paraId="3D8FACE3" w14:textId="77777777" w:rsidTr="00D060CF">
        <w:tc>
          <w:tcPr>
            <w:tcW w:w="2427" w:type="dxa"/>
          </w:tcPr>
          <w:p w14:paraId="2C34047D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31C21D7D" w:rsidR="00C6601E" w:rsidRPr="00276C94" w:rsidRDefault="00DD0B5C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0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30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601E" w:rsidRPr="00276C94" w14:paraId="007A41A5" w14:textId="77777777" w:rsidTr="00D060CF">
        <w:tc>
          <w:tcPr>
            <w:tcW w:w="2427" w:type="dxa"/>
          </w:tcPr>
          <w:p w14:paraId="4BE85F40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276C94" w14:paraId="109C6E4A" w14:textId="77777777" w:rsidTr="00D060CF">
        <w:tc>
          <w:tcPr>
            <w:tcW w:w="2427" w:type="dxa"/>
          </w:tcPr>
          <w:p w14:paraId="6D34F80F" w14:textId="77777777" w:rsidR="00C6601E" w:rsidRPr="00276C94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276C94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7E72" w:rsidRPr="00477E72" w14:paraId="1DB350C7" w14:textId="77777777" w:rsidTr="00444619">
        <w:tc>
          <w:tcPr>
            <w:tcW w:w="2427" w:type="dxa"/>
          </w:tcPr>
          <w:p w14:paraId="5C3FD1F7" w14:textId="77777777" w:rsidR="00477E72" w:rsidRPr="004E3E95" w:rsidRDefault="00477E72" w:rsidP="00477E7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2E9DEC1C" w:rsidR="00477E72" w:rsidRPr="002D5862" w:rsidRDefault="00477E72" w:rsidP="00CF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</w:rPr>
              <w:t>587,189</w:t>
            </w:r>
          </w:p>
        </w:tc>
        <w:tc>
          <w:tcPr>
            <w:tcW w:w="1008" w:type="dxa"/>
            <w:shd w:val="clear" w:color="auto" w:fill="auto"/>
          </w:tcPr>
          <w:p w14:paraId="602DB56A" w14:textId="1F65A435" w:rsidR="00477E72" w:rsidRPr="002D5862" w:rsidRDefault="00477E72" w:rsidP="00CF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507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352</w:t>
            </w:r>
          </w:p>
        </w:tc>
        <w:tc>
          <w:tcPr>
            <w:tcW w:w="1008" w:type="dxa"/>
            <w:shd w:val="clear" w:color="auto" w:fill="auto"/>
          </w:tcPr>
          <w:p w14:paraId="54957D0C" w14:textId="01B125A5" w:rsidR="00477E72" w:rsidRPr="002D5862" w:rsidRDefault="00477E72" w:rsidP="00CF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365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434</w:t>
            </w:r>
          </w:p>
        </w:tc>
        <w:tc>
          <w:tcPr>
            <w:tcW w:w="1011" w:type="dxa"/>
            <w:shd w:val="clear" w:color="auto" w:fill="auto"/>
          </w:tcPr>
          <w:p w14:paraId="05EB1186" w14:textId="48AF0012" w:rsidR="00477E72" w:rsidRPr="002D5862" w:rsidRDefault="00477E72" w:rsidP="00CF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174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D5862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950</w:t>
            </w:r>
          </w:p>
        </w:tc>
        <w:tc>
          <w:tcPr>
            <w:tcW w:w="1008" w:type="dxa"/>
          </w:tcPr>
          <w:p w14:paraId="260C0531" w14:textId="1C6A3D5B" w:rsidR="00477E72" w:rsidRPr="002D5862" w:rsidRDefault="00477E72" w:rsidP="00CF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107,19</w:t>
            </w:r>
            <w:r w:rsidR="005131E9">
              <w:rPr>
                <w:rFonts w:ascii="Angsana New" w:hAnsi="Angsana New" w:cs="Angsana New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90" w:type="dxa"/>
          </w:tcPr>
          <w:p w14:paraId="362FF587" w14:textId="1F82E262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15,419</w:t>
            </w:r>
          </w:p>
        </w:tc>
        <w:tc>
          <w:tcPr>
            <w:tcW w:w="990" w:type="dxa"/>
          </w:tcPr>
          <w:p w14:paraId="68EB15E1" w14:textId="67D238BF" w:rsidR="00477E72" w:rsidRPr="002D5862" w:rsidRDefault="00477E72" w:rsidP="0051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1,757,53</w:t>
            </w:r>
            <w:r w:rsidR="005131E9">
              <w:rPr>
                <w:rFonts w:ascii="Angsana New" w:hAnsi="Angsana New" w:cs="Angsana New"/>
                <w:sz w:val="28"/>
                <w:szCs w:val="28"/>
                <w:lang w:eastAsia="en-GB"/>
              </w:rPr>
              <w:t>8</w:t>
            </w:r>
          </w:p>
        </w:tc>
      </w:tr>
      <w:tr w:rsidR="00477E72" w:rsidRPr="00477E72" w14:paraId="69A706CF" w14:textId="77777777" w:rsidTr="004D26C5">
        <w:tc>
          <w:tcPr>
            <w:tcW w:w="2427" w:type="dxa"/>
          </w:tcPr>
          <w:p w14:paraId="032E9553" w14:textId="77777777" w:rsidR="00477E72" w:rsidRPr="004E3E95" w:rsidRDefault="00477E72" w:rsidP="00477E7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4F1A35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66C439C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65CF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477E72" w:rsidRPr="002D5862" w:rsidRDefault="00477E72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477E72" w:rsidRPr="00477E72" w14:paraId="278B0929" w14:textId="77777777" w:rsidTr="00444619">
        <w:tc>
          <w:tcPr>
            <w:tcW w:w="2427" w:type="dxa"/>
          </w:tcPr>
          <w:p w14:paraId="47BD126F" w14:textId="77777777" w:rsidR="00477E72" w:rsidRPr="004E3E95" w:rsidRDefault="00477E72" w:rsidP="00477E72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4281DDAA" w:rsidR="00477E72" w:rsidRPr="00685D6A" w:rsidRDefault="00C42E54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685D6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233</w:t>
            </w:r>
            <w:r w:rsidR="00685D6A">
              <w:rPr>
                <w:rFonts w:asciiTheme="majorBidi" w:hAnsiTheme="majorBidi" w:cstheme="majorBidi"/>
                <w:sz w:val="28"/>
                <w:szCs w:val="28"/>
              </w:rPr>
              <w:t>,624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27F3DB" w14:textId="389B4339" w:rsidR="00477E72" w:rsidRPr="002D5862" w:rsidRDefault="00C42E54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151,92</w:t>
            </w:r>
            <w:r w:rsidR="00BB715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7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C2DB66" w14:textId="15E7862F" w:rsidR="00477E72" w:rsidRPr="002D5862" w:rsidRDefault="00C42E54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81,014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35678C6E" w14:textId="18616ED4" w:rsidR="00477E72" w:rsidRPr="002D5862" w:rsidRDefault="00C42E54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36,049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0833086" w14:textId="40410C23" w:rsidR="00477E72" w:rsidRPr="002D5862" w:rsidRDefault="00C42E54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="Angsana New" w:hAnsi="Angsana New" w:cs="Angsana New"/>
                <w:sz w:val="28"/>
                <w:szCs w:val="28"/>
                <w:lang w:val="en-GB"/>
              </w:rPr>
              <w:t>12,196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23E97958" w14:textId="0AD2C138" w:rsidR="00477E72" w:rsidRPr="002D5862" w:rsidRDefault="00C42E54" w:rsidP="005131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="Angsana New" w:hAnsi="Angsana New" w:cs="Angsana New"/>
                <w:sz w:val="28"/>
                <w:szCs w:val="28"/>
                <w:lang w:val="en-GB"/>
              </w:rPr>
              <w:t>1,30</w:t>
            </w:r>
            <w:r w:rsidR="005131E9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4EE0F7B0" w14:textId="538F61F6" w:rsidR="00477E72" w:rsidRPr="002D5862" w:rsidRDefault="00C42E54" w:rsidP="005131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685D6A">
              <w:rPr>
                <w:rFonts w:ascii="Angsana New" w:hAnsi="Angsana New" w:cs="Angsana New"/>
                <w:sz w:val="28"/>
                <w:szCs w:val="28"/>
                <w:lang w:val="en-GB"/>
              </w:rPr>
              <w:t>516,11</w:t>
            </w:r>
            <w:r w:rsidR="00BB715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77E72" w:rsidRPr="00477E72" w14:paraId="68BC6C5F" w14:textId="77777777" w:rsidTr="00444619">
        <w:tc>
          <w:tcPr>
            <w:tcW w:w="2427" w:type="dxa"/>
          </w:tcPr>
          <w:p w14:paraId="1BEB24CA" w14:textId="1D6B9C84" w:rsidR="00477E72" w:rsidRPr="00023D7D" w:rsidRDefault="00477E72" w:rsidP="00477E72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4DFDB3A8" w:rsidR="00477E72" w:rsidRPr="002D5862" w:rsidRDefault="00685D6A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353,565</w:t>
            </w:r>
          </w:p>
        </w:tc>
        <w:tc>
          <w:tcPr>
            <w:tcW w:w="1008" w:type="dxa"/>
            <w:shd w:val="clear" w:color="auto" w:fill="auto"/>
          </w:tcPr>
          <w:p w14:paraId="4039B2A4" w14:textId="535C6165" w:rsidR="00477E72" w:rsidRPr="002D5862" w:rsidRDefault="005131E9" w:rsidP="0051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355,42</w:t>
            </w:r>
            <w:r w:rsidR="00BB71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00870A89" w14:textId="6CD0BE36" w:rsidR="00477E72" w:rsidRPr="002D5862" w:rsidRDefault="005131E9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284,420</w:t>
            </w:r>
          </w:p>
        </w:tc>
        <w:tc>
          <w:tcPr>
            <w:tcW w:w="1011" w:type="dxa"/>
            <w:shd w:val="clear" w:color="auto" w:fill="auto"/>
          </w:tcPr>
          <w:p w14:paraId="57ABCBC9" w14:textId="1DBD3BB1" w:rsidR="00477E72" w:rsidRPr="002D5862" w:rsidRDefault="005131E9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138,901</w:t>
            </w:r>
          </w:p>
        </w:tc>
        <w:tc>
          <w:tcPr>
            <w:tcW w:w="1008" w:type="dxa"/>
          </w:tcPr>
          <w:p w14:paraId="74B5C9B1" w14:textId="2CE11C72" w:rsidR="00477E72" w:rsidRPr="002D5862" w:rsidRDefault="005131E9" w:rsidP="0051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94,998</w:t>
            </w:r>
          </w:p>
        </w:tc>
        <w:tc>
          <w:tcPr>
            <w:tcW w:w="990" w:type="dxa"/>
          </w:tcPr>
          <w:p w14:paraId="7D077146" w14:textId="00222668" w:rsidR="00477E72" w:rsidRPr="002D5862" w:rsidRDefault="005131E9" w:rsidP="00513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14,113</w:t>
            </w:r>
          </w:p>
        </w:tc>
        <w:tc>
          <w:tcPr>
            <w:tcW w:w="990" w:type="dxa"/>
          </w:tcPr>
          <w:p w14:paraId="219192E0" w14:textId="24DF46EF" w:rsidR="00477E72" w:rsidRPr="002D5862" w:rsidRDefault="005131E9" w:rsidP="0047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1,241,42</w:t>
            </w:r>
            <w:r w:rsidR="00BB715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477E72" w:rsidRPr="00477E72" w14:paraId="10819CB1" w14:textId="77777777" w:rsidTr="00444619">
        <w:tc>
          <w:tcPr>
            <w:tcW w:w="2427" w:type="dxa"/>
          </w:tcPr>
          <w:p w14:paraId="66EA60F5" w14:textId="64467420" w:rsidR="00477E72" w:rsidRPr="004E3E95" w:rsidRDefault="00477E72" w:rsidP="00477E72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4D538068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1,829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95DC0F" w14:textId="1771E2BC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1,804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7D2805F6" w14:textId="07140EAE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1,426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011" w:type="dxa"/>
            <w:vAlign w:val="bottom"/>
          </w:tcPr>
          <w:p w14:paraId="03799865" w14:textId="2783EE85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693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AD80F10" w14:textId="0B623ED5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464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7DC6D7BD" w14:textId="30332751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 xml:space="preserve">         (</w:t>
            </w:r>
            <w:r w:rsidR="00CB10DA">
              <w:rPr>
                <w:rFonts w:ascii="Angsana New" w:hAnsi="Angsana New" w:cs="Angsana New"/>
                <w:sz w:val="28"/>
                <w:szCs w:val="28"/>
                <w:lang w:eastAsia="en-GB"/>
              </w:rPr>
              <w:t>6</w:t>
            </w:r>
            <w:r w:rsidR="00BB7157">
              <w:rPr>
                <w:rFonts w:ascii="Angsana New" w:hAnsi="Angsana New" w:cs="Angsana New"/>
                <w:sz w:val="28"/>
                <w:szCs w:val="28"/>
                <w:lang w:eastAsia="en-GB"/>
              </w:rPr>
              <w:t>8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504F6279" w14:textId="559074ED" w:rsidR="00477E72" w:rsidRPr="002D5862" w:rsidRDefault="00477E72" w:rsidP="0047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="00CB10DA">
              <w:rPr>
                <w:rFonts w:ascii="Angsana New" w:hAnsi="Angsana New" w:cs="Angsana New"/>
                <w:sz w:val="28"/>
                <w:szCs w:val="28"/>
                <w:lang w:eastAsia="en-GB"/>
              </w:rPr>
              <w:t>6,28</w:t>
            </w:r>
            <w:r w:rsidR="00BB7157">
              <w:rPr>
                <w:rFonts w:ascii="Angsana New" w:hAnsi="Angsana New" w:cs="Angsana New"/>
                <w:sz w:val="28"/>
                <w:szCs w:val="28"/>
                <w:lang w:eastAsia="en-GB"/>
              </w:rPr>
              <w:t>4</w:t>
            </w:r>
            <w:r w:rsidRPr="002D5862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477E72" w:rsidRPr="00477E72" w14:paraId="345D7EEA" w14:textId="77777777" w:rsidTr="00444619">
        <w:tc>
          <w:tcPr>
            <w:tcW w:w="2427" w:type="dxa"/>
          </w:tcPr>
          <w:p w14:paraId="5764F8E2" w14:textId="77777777" w:rsidR="00477E72" w:rsidRPr="004E3E95" w:rsidRDefault="00477E72" w:rsidP="00477E72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3979E510" w:rsidR="00477E72" w:rsidRPr="002D5862" w:rsidRDefault="005131E9" w:rsidP="0047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351,736</w:t>
            </w:r>
          </w:p>
        </w:tc>
        <w:tc>
          <w:tcPr>
            <w:tcW w:w="1008" w:type="dxa"/>
          </w:tcPr>
          <w:p w14:paraId="1C4D5B3E" w14:textId="46808A51" w:rsidR="00477E72" w:rsidRPr="002D5862" w:rsidRDefault="005131E9" w:rsidP="0047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353,62</w:t>
            </w:r>
            <w:r w:rsidR="00BB71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008" w:type="dxa"/>
          </w:tcPr>
          <w:p w14:paraId="5EB21431" w14:textId="655FBDFF" w:rsidR="00477E72" w:rsidRPr="002D5862" w:rsidRDefault="005131E9" w:rsidP="0047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282,994</w:t>
            </w:r>
          </w:p>
        </w:tc>
        <w:tc>
          <w:tcPr>
            <w:tcW w:w="1011" w:type="dxa"/>
          </w:tcPr>
          <w:p w14:paraId="70BD7E41" w14:textId="6BE69620" w:rsidR="00477E72" w:rsidRPr="002D5862" w:rsidRDefault="005131E9" w:rsidP="0047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138,208</w:t>
            </w:r>
          </w:p>
        </w:tc>
        <w:tc>
          <w:tcPr>
            <w:tcW w:w="1008" w:type="dxa"/>
          </w:tcPr>
          <w:p w14:paraId="30A17761" w14:textId="4D4D0BAE" w:rsidR="00477E72" w:rsidRPr="002D5862" w:rsidRDefault="005131E9" w:rsidP="005131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94,534</w:t>
            </w:r>
          </w:p>
        </w:tc>
        <w:tc>
          <w:tcPr>
            <w:tcW w:w="990" w:type="dxa"/>
          </w:tcPr>
          <w:p w14:paraId="3D6D9024" w14:textId="39D455B6" w:rsidR="00477E72" w:rsidRPr="002D5862" w:rsidRDefault="005131E9" w:rsidP="005131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14,04</w:t>
            </w:r>
            <w:r w:rsidR="00BB715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990" w:type="dxa"/>
          </w:tcPr>
          <w:p w14:paraId="2F3F8EFE" w14:textId="2F67BC1D" w:rsidR="00477E72" w:rsidRPr="002D5862" w:rsidRDefault="005131E9" w:rsidP="0047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1,235,13</w:t>
            </w:r>
            <w:r w:rsidR="00CB10D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0A1BAE5" w14:textId="47036B0B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6B635E" w:rsidRPr="00276C94" w14:paraId="400D340E" w14:textId="77777777" w:rsidTr="00CD32F3">
        <w:tc>
          <w:tcPr>
            <w:tcW w:w="2427" w:type="dxa"/>
          </w:tcPr>
          <w:p w14:paraId="2E107D3B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49A0FCC0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B635E" w:rsidRPr="00276C94" w14:paraId="56A17476" w14:textId="77777777" w:rsidTr="00CD32F3">
        <w:tc>
          <w:tcPr>
            <w:tcW w:w="2427" w:type="dxa"/>
          </w:tcPr>
          <w:p w14:paraId="5592E2EA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7F17FF13" w14:textId="173F2AB9" w:rsidR="006B635E" w:rsidRPr="006B635E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B635E" w:rsidRPr="00276C94" w14:paraId="5EFEF906" w14:textId="77777777" w:rsidTr="00CD32F3">
        <w:tc>
          <w:tcPr>
            <w:tcW w:w="2427" w:type="dxa"/>
          </w:tcPr>
          <w:p w14:paraId="0AFDB6C0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589C19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C693556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B2FFE4E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3BDCEB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296CA0A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18A9E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2ABFB6F3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7DA632B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301B28C3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1CF786E6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6C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B635E" w:rsidRPr="00276C94" w14:paraId="0C977F57" w14:textId="77777777" w:rsidTr="00CD32F3">
        <w:tc>
          <w:tcPr>
            <w:tcW w:w="2427" w:type="dxa"/>
          </w:tcPr>
          <w:p w14:paraId="76A4425A" w14:textId="77777777" w:rsidR="006B635E" w:rsidRPr="00276C94" w:rsidRDefault="006B635E" w:rsidP="00CD32F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16927B79" w14:textId="77777777" w:rsidR="006B635E" w:rsidRPr="00276C94" w:rsidRDefault="006B635E" w:rsidP="00CD32F3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76C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35E" w:rsidRPr="00E90434" w14:paraId="05FF6DEC" w14:textId="77777777" w:rsidTr="00CD32F3">
        <w:tc>
          <w:tcPr>
            <w:tcW w:w="2427" w:type="dxa"/>
          </w:tcPr>
          <w:p w14:paraId="2AFCF0CB" w14:textId="77777777" w:rsidR="006B635E" w:rsidRPr="004E3E95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44AE5A76" w14:textId="45A3604C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201,989</w:t>
            </w:r>
          </w:p>
        </w:tc>
        <w:tc>
          <w:tcPr>
            <w:tcW w:w="1008" w:type="dxa"/>
            <w:shd w:val="clear" w:color="auto" w:fill="auto"/>
          </w:tcPr>
          <w:p w14:paraId="6FD13BFA" w14:textId="48885184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158,108</w:t>
            </w:r>
          </w:p>
        </w:tc>
        <w:tc>
          <w:tcPr>
            <w:tcW w:w="1008" w:type="dxa"/>
            <w:shd w:val="clear" w:color="auto" w:fill="auto"/>
          </w:tcPr>
          <w:p w14:paraId="48F6E13A" w14:textId="3D3BE893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94,168</w:t>
            </w:r>
          </w:p>
        </w:tc>
        <w:tc>
          <w:tcPr>
            <w:tcW w:w="1011" w:type="dxa"/>
            <w:shd w:val="clear" w:color="auto" w:fill="auto"/>
          </w:tcPr>
          <w:p w14:paraId="422B4E34" w14:textId="3D44CAA0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32,176</w:t>
            </w:r>
          </w:p>
        </w:tc>
        <w:tc>
          <w:tcPr>
            <w:tcW w:w="1008" w:type="dxa"/>
            <w:shd w:val="clear" w:color="auto" w:fill="auto"/>
          </w:tcPr>
          <w:p w14:paraId="1263FC75" w14:textId="51931EF9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13,538</w:t>
            </w:r>
          </w:p>
        </w:tc>
        <w:tc>
          <w:tcPr>
            <w:tcW w:w="990" w:type="dxa"/>
            <w:shd w:val="clear" w:color="auto" w:fill="auto"/>
          </w:tcPr>
          <w:p w14:paraId="20D8C6A2" w14:textId="6FBD356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132</w:t>
            </w:r>
          </w:p>
        </w:tc>
        <w:tc>
          <w:tcPr>
            <w:tcW w:w="990" w:type="dxa"/>
            <w:shd w:val="clear" w:color="auto" w:fill="auto"/>
          </w:tcPr>
          <w:p w14:paraId="3748FC2F" w14:textId="486CD918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500,111</w:t>
            </w:r>
          </w:p>
        </w:tc>
      </w:tr>
      <w:tr w:rsidR="006B635E" w:rsidRPr="00E90434" w14:paraId="501973EB" w14:textId="77777777" w:rsidTr="00CD32F3">
        <w:tc>
          <w:tcPr>
            <w:tcW w:w="2427" w:type="dxa"/>
          </w:tcPr>
          <w:p w14:paraId="332897DB" w14:textId="77777777" w:rsidR="006B635E" w:rsidRPr="004E3E95" w:rsidRDefault="006B635E" w:rsidP="00CD32F3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37566AFA" w14:textId="65955FB5" w:rsidR="006B635E" w:rsidRPr="00DA3107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952B810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56BFCFA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5AD4E161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D728EB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049A1AD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CC4FAE" w14:textId="7777777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B635E" w:rsidRPr="00E90434" w14:paraId="5042BF02" w14:textId="77777777" w:rsidTr="00CD32F3">
        <w:tc>
          <w:tcPr>
            <w:tcW w:w="2427" w:type="dxa"/>
          </w:tcPr>
          <w:p w14:paraId="7B80D090" w14:textId="77777777" w:rsidR="006B635E" w:rsidRPr="004E3E95" w:rsidRDefault="006B635E" w:rsidP="00CD32F3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17CE2E7C" w14:textId="674F3AF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74,884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BD9FC6C" w14:textId="15E4D24C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40,948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4B5AFF9" w14:textId="2B46A6E8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17,194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592CBD25" w14:textId="1B50844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5,131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4611E8B" w14:textId="0AC264E5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CDD75C4" w14:textId="287F6C2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FBADAF" w14:textId="30784EB9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139,438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E90434" w14:paraId="4AEAAC56" w14:textId="77777777" w:rsidTr="00CD32F3">
        <w:tc>
          <w:tcPr>
            <w:tcW w:w="2427" w:type="dxa"/>
          </w:tcPr>
          <w:p w14:paraId="2BA67E8D" w14:textId="77777777" w:rsidR="006B635E" w:rsidRPr="00023D7D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23D7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D51C45C" w14:textId="2999F61A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127,105</w:t>
            </w:r>
          </w:p>
        </w:tc>
        <w:tc>
          <w:tcPr>
            <w:tcW w:w="1008" w:type="dxa"/>
            <w:shd w:val="clear" w:color="auto" w:fill="auto"/>
          </w:tcPr>
          <w:p w14:paraId="34E6CECC" w14:textId="76FFFF89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117,160</w:t>
            </w:r>
          </w:p>
        </w:tc>
        <w:tc>
          <w:tcPr>
            <w:tcW w:w="1008" w:type="dxa"/>
            <w:shd w:val="clear" w:color="auto" w:fill="auto"/>
          </w:tcPr>
          <w:p w14:paraId="159825A1" w14:textId="29282F87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76,974</w:t>
            </w:r>
          </w:p>
        </w:tc>
        <w:tc>
          <w:tcPr>
            <w:tcW w:w="1011" w:type="dxa"/>
            <w:shd w:val="clear" w:color="auto" w:fill="auto"/>
          </w:tcPr>
          <w:p w14:paraId="08E849D7" w14:textId="383FD658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27,045</w:t>
            </w:r>
          </w:p>
        </w:tc>
        <w:tc>
          <w:tcPr>
            <w:tcW w:w="1008" w:type="dxa"/>
            <w:shd w:val="clear" w:color="auto" w:fill="auto"/>
          </w:tcPr>
          <w:p w14:paraId="526560FF" w14:textId="6070FFA2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12,267</w:t>
            </w:r>
          </w:p>
        </w:tc>
        <w:tc>
          <w:tcPr>
            <w:tcW w:w="990" w:type="dxa"/>
            <w:shd w:val="clear" w:color="auto" w:fill="auto"/>
          </w:tcPr>
          <w:p w14:paraId="1646F0B4" w14:textId="2950EDCB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</w:t>
            </w:r>
          </w:p>
        </w:tc>
        <w:tc>
          <w:tcPr>
            <w:tcW w:w="990" w:type="dxa"/>
            <w:shd w:val="clear" w:color="auto" w:fill="auto"/>
          </w:tcPr>
          <w:p w14:paraId="3A8CE99B" w14:textId="4EA16695" w:rsidR="006B635E" w:rsidRPr="00E90434" w:rsidRDefault="006B635E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360,673</w:t>
            </w:r>
          </w:p>
        </w:tc>
      </w:tr>
      <w:tr w:rsidR="006B635E" w:rsidRPr="00E90434" w14:paraId="73FC96E1" w14:textId="77777777" w:rsidTr="00CD32F3">
        <w:tc>
          <w:tcPr>
            <w:tcW w:w="2427" w:type="dxa"/>
          </w:tcPr>
          <w:p w14:paraId="27E22E98" w14:textId="77777777" w:rsidR="006B635E" w:rsidRPr="004E3E95" w:rsidRDefault="006B635E" w:rsidP="00755123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E3E9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223E68" w14:textId="7E7F28A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676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C0F6AB" w14:textId="230A347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C3E4A0" w14:textId="7F769ADA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A26942F" w14:textId="1473FFF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0FA28B" w14:textId="3C74145F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DB95AB" w14:textId="5737E723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9C5F8" w14:textId="3DF9D5A5" w:rsidR="006B635E" w:rsidRPr="00E90434" w:rsidRDefault="006B635E" w:rsidP="00CD32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1,834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B635E" w:rsidRPr="00E90434" w14:paraId="2BFF23A1" w14:textId="77777777" w:rsidTr="00CD32F3">
        <w:tc>
          <w:tcPr>
            <w:tcW w:w="2427" w:type="dxa"/>
          </w:tcPr>
          <w:p w14:paraId="3C352322" w14:textId="77777777" w:rsidR="006B635E" w:rsidRPr="004E3E95" w:rsidRDefault="006B635E" w:rsidP="00CD32F3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3E9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  <w:shd w:val="clear" w:color="auto" w:fill="auto"/>
          </w:tcPr>
          <w:p w14:paraId="5D91B0AF" w14:textId="777965C7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126,429</w:t>
            </w:r>
          </w:p>
        </w:tc>
        <w:tc>
          <w:tcPr>
            <w:tcW w:w="1008" w:type="dxa"/>
            <w:shd w:val="clear" w:color="auto" w:fill="auto"/>
          </w:tcPr>
          <w:p w14:paraId="3934018A" w14:textId="03E44A67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116,581</w:t>
            </w:r>
          </w:p>
        </w:tc>
        <w:tc>
          <w:tcPr>
            <w:tcW w:w="1008" w:type="dxa"/>
            <w:shd w:val="clear" w:color="auto" w:fill="auto"/>
          </w:tcPr>
          <w:p w14:paraId="1B2BEE6A" w14:textId="70B186D3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76,592</w:t>
            </w:r>
          </w:p>
        </w:tc>
        <w:tc>
          <w:tcPr>
            <w:tcW w:w="1011" w:type="dxa"/>
            <w:shd w:val="clear" w:color="auto" w:fill="auto"/>
          </w:tcPr>
          <w:p w14:paraId="7F6625D5" w14:textId="4E334480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26,907</w:t>
            </w:r>
          </w:p>
        </w:tc>
        <w:tc>
          <w:tcPr>
            <w:tcW w:w="1008" w:type="dxa"/>
            <w:shd w:val="clear" w:color="auto" w:fill="auto"/>
          </w:tcPr>
          <w:p w14:paraId="0CC6479B" w14:textId="514414C4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12,209</w:t>
            </w:r>
          </w:p>
        </w:tc>
        <w:tc>
          <w:tcPr>
            <w:tcW w:w="990" w:type="dxa"/>
            <w:shd w:val="clear" w:color="auto" w:fill="auto"/>
          </w:tcPr>
          <w:p w14:paraId="2DB5B617" w14:textId="3E7622D4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121</w:t>
            </w:r>
          </w:p>
        </w:tc>
        <w:tc>
          <w:tcPr>
            <w:tcW w:w="990" w:type="dxa"/>
            <w:shd w:val="clear" w:color="auto" w:fill="auto"/>
          </w:tcPr>
          <w:p w14:paraId="2F174D59" w14:textId="2E86A379" w:rsidR="006B635E" w:rsidRPr="00E90434" w:rsidRDefault="006B635E" w:rsidP="00CD32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92E6AD9" w14:textId="1E49737C" w:rsidR="006B635E" w:rsidRDefault="006B63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E0155F" w14:textId="69A08F43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A4EE8F" w14:textId="0560C00A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B3FC2C" w14:textId="72DE1B31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DC626B4" w14:textId="45C7A3A1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D21F8" w14:textId="4AC4795E" w:rsidR="0008395E" w:rsidRP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08395E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ตารางต่อไปนี้แสดงข้อมูลเกี่ยวกับคุณภาพของเครดิต ณ วันที่ </w:t>
      </w:r>
      <w:r w:rsidRPr="0008395E">
        <w:rPr>
          <w:rFonts w:asciiTheme="majorBidi" w:hAnsiTheme="majorBidi" w:cstheme="majorBidi"/>
          <w:bCs/>
          <w:sz w:val="28"/>
          <w:szCs w:val="28"/>
        </w:rPr>
        <w:t>31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08395E">
        <w:rPr>
          <w:rFonts w:asciiTheme="majorBidi" w:hAnsiTheme="majorBidi" w:cstheme="majorBidi"/>
          <w:bCs/>
          <w:sz w:val="28"/>
          <w:szCs w:val="28"/>
        </w:rPr>
        <w:t>2564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08395E">
        <w:rPr>
          <w:rFonts w:asciiTheme="majorBidi" w:hAnsiTheme="majorBidi" w:cstheme="majorBidi"/>
          <w:bCs/>
          <w:sz w:val="28"/>
          <w:szCs w:val="28"/>
        </w:rPr>
        <w:t>31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08395E">
        <w:rPr>
          <w:rFonts w:asciiTheme="majorBidi" w:hAnsiTheme="majorBidi" w:cstheme="majorBidi"/>
          <w:bCs/>
          <w:sz w:val="28"/>
          <w:szCs w:val="28"/>
        </w:rPr>
        <w:t>2563</w:t>
      </w:r>
      <w:r w:rsidRPr="0008395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08395E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01"/>
        <w:gridCol w:w="1438"/>
        <w:gridCol w:w="269"/>
        <w:gridCol w:w="1440"/>
        <w:gridCol w:w="277"/>
        <w:gridCol w:w="1440"/>
        <w:gridCol w:w="269"/>
        <w:gridCol w:w="1437"/>
        <w:gridCol w:w="9"/>
      </w:tblGrid>
      <w:tr w:rsidR="00E36D93" w:rsidRPr="005C0BB2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6C69B7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D8798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77777777" w:rsidR="00E36D93" w:rsidRPr="006C69B7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36D93" w:rsidRPr="003A063D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3A063D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3A063D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3A063D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4141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6361" w:rsidRPr="00BE6EB5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686361" w:rsidRPr="005C0BB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6AF3800E" w:rsidR="00686361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1,194,829</w:t>
            </w:r>
          </w:p>
        </w:tc>
        <w:tc>
          <w:tcPr>
            <w:tcW w:w="145" w:type="pct"/>
          </w:tcPr>
          <w:p w14:paraId="233563F4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6CED41D4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65034AEA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686361" w:rsidRPr="00F8429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6F9F68FC" w:rsidR="00686361" w:rsidRPr="00B766F4" w:rsidRDefault="00D36FD3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1,19</w:t>
            </w:r>
            <w:r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="00686361" w:rsidRPr="00B766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829</w:t>
            </w:r>
          </w:p>
        </w:tc>
      </w:tr>
      <w:tr w:rsidR="00686361" w:rsidRPr="00BE6EB5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686361" w:rsidRPr="005C0BB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1972A1BD" w:rsidR="00686361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36,805</w:t>
            </w:r>
          </w:p>
        </w:tc>
        <w:tc>
          <w:tcPr>
            <w:tcW w:w="145" w:type="pct"/>
          </w:tcPr>
          <w:p w14:paraId="1738C647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066C77A3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B9BCCD1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0A3662AA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686361" w:rsidRPr="00F8429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0FE14A34" w:rsidR="00686361" w:rsidRPr="00B766F4" w:rsidRDefault="00D36FD3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36,8</w:t>
            </w:r>
            <w:r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="00686361" w:rsidRPr="00B766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6361" w:rsidRPr="00BE6EB5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686361" w:rsidRPr="005C0BB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69D7AFAD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F4EA34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7C6A4C21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6,</w:t>
            </w:r>
            <w:r w:rsidR="00C42E54"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49" w:type="pct"/>
          </w:tcPr>
          <w:p w14:paraId="07D73132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24A79E85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686361" w:rsidRPr="00F8429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3B0C2B3F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36FD3"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456</w:t>
            </w:r>
          </w:p>
        </w:tc>
      </w:tr>
      <w:tr w:rsidR="00686361" w:rsidRPr="00BE6EB5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686361" w:rsidRPr="005C0BB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3B209AE5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5F7BCF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2849245D" w:rsidR="00686361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2,097</w:t>
            </w:r>
          </w:p>
        </w:tc>
        <w:tc>
          <w:tcPr>
            <w:tcW w:w="149" w:type="pct"/>
          </w:tcPr>
          <w:p w14:paraId="3A86795B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60E041F0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686361" w:rsidRPr="00F8429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44DFDDB8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36FD3"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097</w:t>
            </w:r>
          </w:p>
        </w:tc>
      </w:tr>
      <w:tr w:rsidR="00686361" w:rsidRPr="00BE6EB5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7777777" w:rsidR="00686361" w:rsidRPr="005C0BB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5BB73F01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8424F5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1FF8F171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13938672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1,2</w:t>
            </w:r>
            <w:r w:rsidR="00C42E54"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3</w:t>
            </w:r>
            <w:r w:rsidR="00D36FD3" w:rsidRPr="00B766F4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85819CA" w14:textId="77777777" w:rsidR="00686361" w:rsidRPr="00F8429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1159AEE0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D36FD3" w:rsidRPr="00B766F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</w:p>
        </w:tc>
      </w:tr>
      <w:tr w:rsidR="00686361" w:rsidRPr="00BE6EB5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686361" w:rsidRPr="00D41AC7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1A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5BBBEEC0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42E54"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231,634</w:t>
            </w:r>
          </w:p>
        </w:tc>
        <w:tc>
          <w:tcPr>
            <w:tcW w:w="145" w:type="pct"/>
          </w:tcPr>
          <w:p w14:paraId="2D4615D4" w14:textId="77777777" w:rsidR="00686361" w:rsidRPr="002D5862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0B6ED80D" w:rsidR="00686361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8,553</w:t>
            </w:r>
          </w:p>
        </w:tc>
        <w:tc>
          <w:tcPr>
            <w:tcW w:w="149" w:type="pct"/>
          </w:tcPr>
          <w:p w14:paraId="09BE3B84" w14:textId="77777777" w:rsidR="00686361" w:rsidRPr="00B766F4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46018972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1,2</w:t>
            </w:r>
            <w:r w:rsidR="00C42E54"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D36FD3" w:rsidRPr="00B766F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66873F14" w14:textId="77777777" w:rsidR="00686361" w:rsidRPr="00B766F4" w:rsidRDefault="00686361" w:rsidP="0068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30343DBC" w:rsidR="00686361" w:rsidRPr="00B766F4" w:rsidRDefault="00686361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C42E54"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241,42</w:t>
            </w:r>
            <w:r w:rsidR="00D36FD3" w:rsidRPr="00B766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</w:tr>
      <w:tr w:rsidR="004A573A" w:rsidRPr="00BE6EB5" w14:paraId="5C5DEEE1" w14:textId="77777777" w:rsidTr="00444619">
        <w:tc>
          <w:tcPr>
            <w:tcW w:w="1455" w:type="pct"/>
            <w:shd w:val="clear" w:color="auto" w:fill="auto"/>
          </w:tcPr>
          <w:p w14:paraId="6F1EA3BB" w14:textId="77777777" w:rsidR="004A573A" w:rsidRDefault="004A573A" w:rsidP="004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4A573A" w:rsidRPr="005C0BB2" w:rsidRDefault="004A573A" w:rsidP="004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06CFF" w14:textId="77777777" w:rsidR="00F95736" w:rsidRPr="00B766F4" w:rsidRDefault="00F95736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E60E9" w14:textId="584A2F2B" w:rsidR="004A573A" w:rsidRPr="00B766F4" w:rsidRDefault="004A573A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B766F4">
              <w:rPr>
                <w:rFonts w:asciiTheme="majorBidi" w:hAnsiTheme="majorBidi" w:cstheme="majorBidi"/>
                <w:sz w:val="28"/>
                <w:szCs w:val="28"/>
              </w:rPr>
              <w:t>5,847</w:t>
            </w: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1BF89055" w14:textId="77777777" w:rsidR="004A573A" w:rsidRPr="002D5862" w:rsidRDefault="004A573A" w:rsidP="004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2144F" w14:textId="77777777" w:rsidR="00F95736" w:rsidRPr="00B766F4" w:rsidRDefault="00F95736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9C5BD82" w14:textId="78624D72" w:rsidR="004A573A" w:rsidRPr="00B766F4" w:rsidRDefault="004A573A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250</w:t>
            </w: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2203F9A6" w14:textId="77777777" w:rsidR="004A573A" w:rsidRPr="002D5862" w:rsidRDefault="004A573A" w:rsidP="004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8FC90" w14:textId="77777777" w:rsidR="00F95736" w:rsidRPr="00B766F4" w:rsidRDefault="00F95736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0D8D0B7B" w14:textId="78120B50" w:rsidR="004A573A" w:rsidRPr="00B766F4" w:rsidRDefault="004A573A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766F4">
              <w:rPr>
                <w:rFonts w:asciiTheme="majorBidi" w:hAnsiTheme="majorBidi" w:cs="Angsana New"/>
                <w:sz w:val="28"/>
                <w:szCs w:val="28"/>
                <w:lang w:bidi="th-TH"/>
              </w:rPr>
              <w:t>187</w:t>
            </w:r>
            <w:r w:rsidRPr="00B766F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76FE2DAB" w14:textId="77777777" w:rsidR="004A573A" w:rsidRPr="00F84297" w:rsidRDefault="004A573A" w:rsidP="004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959B3" w14:textId="77777777" w:rsidR="00F95736" w:rsidRPr="00B766F4" w:rsidRDefault="00F95736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AFDF9" w14:textId="760E0DEE" w:rsidR="004A573A" w:rsidRPr="00B766F4" w:rsidRDefault="004A573A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B766F4">
              <w:rPr>
                <w:rFonts w:asciiTheme="majorBidi" w:hAnsiTheme="majorBidi" w:cstheme="majorBidi"/>
                <w:sz w:val="28"/>
                <w:szCs w:val="28"/>
              </w:rPr>
              <w:t>6,284</w:t>
            </w:r>
            <w:r w:rsidRPr="00B766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C15B9" w:rsidRPr="00B6064C" w14:paraId="37C71BA1" w14:textId="77777777" w:rsidTr="00444619">
        <w:tc>
          <w:tcPr>
            <w:tcW w:w="1455" w:type="pct"/>
            <w:shd w:val="clear" w:color="auto" w:fill="auto"/>
          </w:tcPr>
          <w:p w14:paraId="1AA21B23" w14:textId="77777777" w:rsidR="004C15B9" w:rsidRPr="00B6064C" w:rsidRDefault="004C15B9" w:rsidP="004C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0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7A13331C" w:rsidR="004C15B9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1,225,787</w:t>
            </w:r>
          </w:p>
        </w:tc>
        <w:tc>
          <w:tcPr>
            <w:tcW w:w="145" w:type="pct"/>
          </w:tcPr>
          <w:p w14:paraId="57DAB98A" w14:textId="77777777" w:rsidR="004C15B9" w:rsidRPr="002D5862" w:rsidRDefault="004C15B9" w:rsidP="004C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19A9ABCE" w:rsidR="004C15B9" w:rsidRPr="00B766F4" w:rsidRDefault="00C42E54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8,303</w:t>
            </w:r>
          </w:p>
        </w:tc>
        <w:tc>
          <w:tcPr>
            <w:tcW w:w="149" w:type="pct"/>
          </w:tcPr>
          <w:p w14:paraId="6E249DD5" w14:textId="77777777" w:rsidR="004C15B9" w:rsidRPr="00B766F4" w:rsidRDefault="004C15B9" w:rsidP="004C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69994BBE" w:rsidR="004C15B9" w:rsidRPr="00B766F4" w:rsidRDefault="004C15B9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1,0</w:t>
            </w:r>
            <w:r w:rsidR="00C42E54" w:rsidRPr="00B766F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D36FD3" w:rsidRPr="00B766F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5" w:type="pct"/>
          </w:tcPr>
          <w:p w14:paraId="47D9EE16" w14:textId="77777777" w:rsidR="004C15B9" w:rsidRPr="00B766F4" w:rsidRDefault="004C15B9" w:rsidP="004C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4EDE4BC0" w:rsidR="004C15B9" w:rsidRPr="00B766F4" w:rsidRDefault="004C15B9" w:rsidP="00B766F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</w:t>
            </w:r>
            <w:r w:rsidR="00F84297"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2E54" w:rsidRPr="00B766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D36FD3" w:rsidRPr="00B766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6E79BC00" w14:textId="393725F2" w:rsidR="00793226" w:rsidRPr="00D30750" w:rsidRDefault="00793226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0"/>
          <w:szCs w:val="20"/>
        </w:rPr>
      </w:pPr>
    </w:p>
    <w:p w14:paraId="0481CD10" w14:textId="77777777" w:rsidR="00D772C8" w:rsidRPr="00724421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EB4141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3B792A7" w14:textId="77777777" w:rsidR="00D772C8" w:rsidRDefault="00D772C8" w:rsidP="00E36D93">
      <w:pPr>
        <w:spacing w:line="240" w:lineRule="auto"/>
        <w:ind w:left="540"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</w:p>
    <w:p w14:paraId="4B1E173D" w14:textId="47ED1CE1" w:rsidR="00E36D93" w:rsidRDefault="00E36D93" w:rsidP="00E36D9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="Angsana New"/>
          <w:b/>
          <w:bCs/>
          <w:sz w:val="28"/>
          <w:szCs w:val="28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701"/>
        <w:gridCol w:w="1438"/>
        <w:gridCol w:w="269"/>
        <w:gridCol w:w="1440"/>
        <w:gridCol w:w="277"/>
        <w:gridCol w:w="1440"/>
        <w:gridCol w:w="269"/>
        <w:gridCol w:w="1437"/>
        <w:gridCol w:w="9"/>
      </w:tblGrid>
      <w:tr w:rsidR="00E36D93" w:rsidRPr="005C0BB2" w14:paraId="40FC4D41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C6E6463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20E1304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6C69B7" w14:paraId="739813C8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A2C976C" w14:textId="77777777" w:rsidR="00E36D93" w:rsidRPr="00D8798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BB9D7CA" w14:textId="50AAF91D" w:rsidR="00E36D93" w:rsidRPr="006C69B7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2056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C69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36D93" w:rsidRPr="003A063D" w:rsidDel="00D43E7A" w14:paraId="20A9B0B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C3BD0B9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C326C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2B40E9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09F9BD5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29F4FA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2A7CFF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E1486F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A0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FA4BC24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4DD2879F" w14:textId="77777777" w:rsidR="00E36D93" w:rsidRPr="003A063D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3A063D" w14:paraId="16574152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28EDEB33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A64C145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6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3A063D" w14:paraId="572D6789" w14:textId="77777777" w:rsidTr="00F73F27">
        <w:tc>
          <w:tcPr>
            <w:tcW w:w="1455" w:type="pct"/>
            <w:shd w:val="clear" w:color="auto" w:fill="auto"/>
          </w:tcPr>
          <w:p w14:paraId="2C71A4AE" w14:textId="77777777" w:rsidR="00E36D93" w:rsidRPr="005C0BB2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B4141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1EC78267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E25F11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565EB1E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F98C82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D9009F4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DAAE5B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5FCC4C" w14:textId="77777777" w:rsidR="00E36D93" w:rsidRPr="003A063D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D93" w:rsidRPr="00BE6EB5" w14:paraId="7F7EA173" w14:textId="77777777" w:rsidTr="00F73F27">
        <w:tc>
          <w:tcPr>
            <w:tcW w:w="1455" w:type="pct"/>
            <w:shd w:val="clear" w:color="auto" w:fill="auto"/>
          </w:tcPr>
          <w:p w14:paraId="03E9CA24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FC729D" w14:textId="34DC9F1B" w:rsidR="00E36D93" w:rsidRPr="003A063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  <w:tc>
          <w:tcPr>
            <w:tcW w:w="145" w:type="pct"/>
          </w:tcPr>
          <w:p w14:paraId="01C5B8F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955C3F5" w14:textId="3036380D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4B5AE3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7EA6885" w14:textId="1B6F7581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B876AE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DADCC2D" w14:textId="51F54F48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345,552</w:t>
            </w:r>
          </w:p>
        </w:tc>
      </w:tr>
      <w:tr w:rsidR="00E36D93" w:rsidRPr="00BE6EB5" w14:paraId="37632143" w14:textId="77777777" w:rsidTr="00F73F27">
        <w:tc>
          <w:tcPr>
            <w:tcW w:w="1455" w:type="pct"/>
            <w:shd w:val="clear" w:color="auto" w:fill="auto"/>
          </w:tcPr>
          <w:p w14:paraId="3804C771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640DE6" w14:textId="0ED0922C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9,713</w:t>
            </w:r>
          </w:p>
        </w:tc>
        <w:tc>
          <w:tcPr>
            <w:tcW w:w="145" w:type="pct"/>
          </w:tcPr>
          <w:p w14:paraId="5B75EDD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3267A3" w14:textId="2B1116B4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6BEAED4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C45FA52" w14:textId="1DFB9927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3A0E691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BA2D28" w14:textId="4AEF6767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9,713</w:t>
            </w:r>
          </w:p>
        </w:tc>
      </w:tr>
      <w:tr w:rsidR="00E36D93" w:rsidRPr="00BE6EB5" w14:paraId="480FEE70" w14:textId="77777777" w:rsidTr="00F73F27">
        <w:tc>
          <w:tcPr>
            <w:tcW w:w="1455" w:type="pct"/>
            <w:shd w:val="clear" w:color="auto" w:fill="auto"/>
          </w:tcPr>
          <w:p w14:paraId="70FFD6FC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E784F9" w14:textId="728460C6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9E50F03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7DB5A9" w14:textId="49A0B1E9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49" w:type="pct"/>
          </w:tcPr>
          <w:p w14:paraId="38AF10DA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F2649CC" w14:textId="582F24FD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AE9DF5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929EA58" w14:textId="5D5EC9FC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</w:tr>
      <w:tr w:rsidR="00E36D93" w:rsidRPr="00BE6EB5" w14:paraId="708AE663" w14:textId="77777777" w:rsidTr="00F73F27">
        <w:tc>
          <w:tcPr>
            <w:tcW w:w="1455" w:type="pct"/>
            <w:shd w:val="clear" w:color="auto" w:fill="auto"/>
          </w:tcPr>
          <w:p w14:paraId="263B0892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5C0B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1C48043" w14:textId="5B816E02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A795F29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D44730D" w14:textId="34D60C2A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49" w:type="pct"/>
          </w:tcPr>
          <w:p w14:paraId="15FE745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5DC122E9" w14:textId="23AAE41D" w:rsidR="00E36D93" w:rsidRPr="007B3F09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5653C8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7CFF8DC" w14:textId="1877B426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</w:tr>
      <w:tr w:rsidR="00E36D93" w:rsidRPr="00BE6EB5" w14:paraId="62CBFC6B" w14:textId="77777777" w:rsidTr="00F73F27">
        <w:tc>
          <w:tcPr>
            <w:tcW w:w="1455" w:type="pct"/>
            <w:shd w:val="clear" w:color="auto" w:fill="auto"/>
          </w:tcPr>
          <w:p w14:paraId="1BB55555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0BB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69770FA" w14:textId="0F663A17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AD5EB28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BAB2A30" w14:textId="129D7CE7" w:rsidR="00E36D93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07E1FF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19C5CB5" w14:textId="6DFDFD15" w:rsidR="00E36D93" w:rsidRPr="00B2056D" w:rsidRDefault="00E36D93" w:rsidP="00225DD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269D64C5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F2FAB4F" w14:textId="4346C2FD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E36D93" w:rsidRPr="00B2056D" w14:paraId="34D4AED1" w14:textId="77777777" w:rsidTr="00F73F27">
        <w:tc>
          <w:tcPr>
            <w:tcW w:w="1455" w:type="pct"/>
            <w:shd w:val="clear" w:color="auto" w:fill="auto"/>
          </w:tcPr>
          <w:p w14:paraId="341D043A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5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837EB47" w14:textId="5FCF4564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355,265</w:t>
            </w:r>
          </w:p>
        </w:tc>
        <w:tc>
          <w:tcPr>
            <w:tcW w:w="145" w:type="pct"/>
          </w:tcPr>
          <w:p w14:paraId="7449E432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1C45776" w14:textId="3ECD74FF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5,004</w:t>
            </w:r>
          </w:p>
        </w:tc>
        <w:tc>
          <w:tcPr>
            <w:tcW w:w="149" w:type="pct"/>
          </w:tcPr>
          <w:p w14:paraId="745C2919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EA19F1E" w14:textId="43E2F295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45" w:type="pct"/>
          </w:tcPr>
          <w:p w14:paraId="6961FF43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8AA479" w14:textId="0CB32BB2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360,673</w:t>
            </w:r>
          </w:p>
        </w:tc>
      </w:tr>
      <w:tr w:rsidR="00E36D93" w:rsidRPr="00BE6EB5" w14:paraId="3C38A80D" w14:textId="77777777" w:rsidTr="00F73F27">
        <w:tc>
          <w:tcPr>
            <w:tcW w:w="1455" w:type="pct"/>
            <w:shd w:val="clear" w:color="auto" w:fill="auto"/>
          </w:tcPr>
          <w:p w14:paraId="5E436150" w14:textId="77777777" w:rsidR="00E36D93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59F92EA6" w14:textId="77777777" w:rsidR="00E36D93" w:rsidRPr="005C0BB2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886C" w14:textId="2DA600A5" w:rsidR="00E36D93" w:rsidRPr="00BE6EB5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6130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613014">
              <w:rPr>
                <w:rFonts w:asciiTheme="majorBidi" w:hAnsiTheme="majorBidi" w:cs="Angsana New"/>
                <w:sz w:val="28"/>
                <w:szCs w:val="28"/>
              </w:rPr>
              <w:t>1,614</w:t>
            </w:r>
            <w:r w:rsidRPr="0061301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02A16337" w14:textId="77777777" w:rsidR="00E36D93" w:rsidRPr="003A063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7EF81" w14:textId="6B0E34A0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9" w:type="pct"/>
          </w:tcPr>
          <w:p w14:paraId="225BD606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E6A74" w14:textId="748123F4" w:rsidR="00E36D93" w:rsidRPr="005C0BB2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</w:tcPr>
          <w:p w14:paraId="67B6BD44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C90B" w14:textId="509FFF97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B2056D">
              <w:rPr>
                <w:rFonts w:asciiTheme="majorBidi" w:hAnsiTheme="majorBidi" w:cstheme="majorBidi"/>
                <w:sz w:val="28"/>
                <w:szCs w:val="28"/>
              </w:rPr>
              <w:t>1,834</w:t>
            </w:r>
            <w:r w:rsidRPr="00B205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36D93" w:rsidRPr="00B2056D" w14:paraId="75D76859" w14:textId="77777777" w:rsidTr="00F73F27">
        <w:tc>
          <w:tcPr>
            <w:tcW w:w="1455" w:type="pct"/>
            <w:shd w:val="clear" w:color="auto" w:fill="auto"/>
          </w:tcPr>
          <w:p w14:paraId="6493DAA1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73F83" w14:textId="54738252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B2056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353,651</w:t>
            </w:r>
          </w:p>
        </w:tc>
        <w:tc>
          <w:tcPr>
            <w:tcW w:w="145" w:type="pct"/>
          </w:tcPr>
          <w:p w14:paraId="3D8C4315" w14:textId="77777777" w:rsidR="00E36D93" w:rsidRPr="00B2056D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642D6" w14:textId="1B05BDBC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4,844</w:t>
            </w:r>
          </w:p>
        </w:tc>
        <w:tc>
          <w:tcPr>
            <w:tcW w:w="149" w:type="pct"/>
          </w:tcPr>
          <w:p w14:paraId="2A6EED27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CA9BC" w14:textId="194D4213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145" w:type="pct"/>
          </w:tcPr>
          <w:p w14:paraId="3B5896D2" w14:textId="77777777" w:rsidR="00E36D93" w:rsidRPr="00B2056D" w:rsidRDefault="00E36D93" w:rsidP="00B2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C424" w14:textId="251D18FA" w:rsidR="00E36D93" w:rsidRPr="00B2056D" w:rsidRDefault="00E36D93" w:rsidP="00B2056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05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358,839</w:t>
            </w:r>
          </w:p>
        </w:tc>
      </w:tr>
    </w:tbl>
    <w:p w14:paraId="63CB2547" w14:textId="77777777" w:rsidR="00E36D93" w:rsidRPr="00D30750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361F3E2" w14:textId="77777777" w:rsidR="00E36D93" w:rsidRPr="00724421" w:rsidRDefault="00E36D93" w:rsidP="00E36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EB4141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896B55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896B55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4E97443" w14:textId="736C1443" w:rsidR="00E36D93" w:rsidRPr="00AF4DCA" w:rsidRDefault="00E36D93" w:rsidP="0072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270"/>
        <w:gridCol w:w="1440"/>
      </w:tblGrid>
      <w:tr w:rsidR="001E72D9" w:rsidRPr="004B5A6E" w14:paraId="6E1E9B96" w14:textId="77777777" w:rsidTr="00CE3CCB">
        <w:trPr>
          <w:cantSplit/>
          <w:tblHeader/>
        </w:trPr>
        <w:tc>
          <w:tcPr>
            <w:tcW w:w="6120" w:type="dxa"/>
            <w:vAlign w:val="bottom"/>
            <w:hideMark/>
          </w:tcPr>
          <w:p w14:paraId="59532BDD" w14:textId="46C837B1" w:rsidR="001E72D9" w:rsidRPr="001B75F7" w:rsidRDefault="00B45FDB" w:rsidP="004A43C9">
            <w:pPr>
              <w:pStyle w:val="acctfourfigures"/>
              <w:tabs>
                <w:tab w:val="clear" w:pos="765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="005F2CDB"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B77BB"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3B77BB"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="005F2CDB" w:rsidRPr="001B7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B75F7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3150" w:type="dxa"/>
            <w:gridSpan w:val="3"/>
            <w:vAlign w:val="bottom"/>
          </w:tcPr>
          <w:p w14:paraId="66C6A7C2" w14:textId="65EA2E04" w:rsidR="001E72D9" w:rsidRPr="004B5A6E" w:rsidRDefault="001E72D9" w:rsidP="00FA44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B5A6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72D9" w:rsidRPr="004B5A6E" w14:paraId="52ECBCDD" w14:textId="77777777" w:rsidTr="00CE3CCB">
        <w:trPr>
          <w:cantSplit/>
          <w:tblHeader/>
        </w:trPr>
        <w:tc>
          <w:tcPr>
            <w:tcW w:w="6120" w:type="dxa"/>
            <w:vAlign w:val="bottom"/>
          </w:tcPr>
          <w:p w14:paraId="2743A8BA" w14:textId="77777777" w:rsidR="001E72D9" w:rsidRPr="004B5A6E" w:rsidRDefault="001E72D9" w:rsidP="004A43C9">
            <w:pPr>
              <w:pStyle w:val="acctfourfigures"/>
              <w:tabs>
                <w:tab w:val="left" w:pos="72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4B5A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4B5A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9ACBC50" w14:textId="77777777" w:rsidR="001E72D9" w:rsidRPr="004B5A6E" w:rsidRDefault="001E72D9" w:rsidP="00FA444C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22C1339D" w14:textId="77777777" w:rsidR="001E72D9" w:rsidRPr="004B5A6E" w:rsidRDefault="001E72D9" w:rsidP="00FA44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E5CCBF" w14:textId="77777777" w:rsidR="001E72D9" w:rsidRPr="004B5A6E" w:rsidRDefault="001E72D9" w:rsidP="00FA444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A6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2563</w:t>
            </w:r>
          </w:p>
        </w:tc>
      </w:tr>
      <w:tr w:rsidR="001E72D9" w:rsidRPr="004B5A6E" w14:paraId="50E130FF" w14:textId="77777777" w:rsidTr="00CE3CCB">
        <w:trPr>
          <w:cantSplit/>
          <w:tblHeader/>
        </w:trPr>
        <w:tc>
          <w:tcPr>
            <w:tcW w:w="6120" w:type="dxa"/>
            <w:vAlign w:val="bottom"/>
            <w:hideMark/>
          </w:tcPr>
          <w:p w14:paraId="5F163F54" w14:textId="77777777" w:rsidR="001E72D9" w:rsidRPr="004B5A6E" w:rsidRDefault="001E72D9" w:rsidP="004A43C9">
            <w:pPr>
              <w:pStyle w:val="acctfourfigures"/>
              <w:tabs>
                <w:tab w:val="left" w:pos="72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vAlign w:val="bottom"/>
            <w:hideMark/>
          </w:tcPr>
          <w:p w14:paraId="73885992" w14:textId="77777777" w:rsidR="001E72D9" w:rsidRPr="00CE3CCB" w:rsidRDefault="001E72D9" w:rsidP="00FA44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highlight w:val="cyan"/>
              </w:rPr>
            </w:pPr>
            <w:r w:rsidRPr="00CE3CC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30704" w:rsidRPr="009C5FAE" w14:paraId="787F4052" w14:textId="77777777" w:rsidTr="00CE3CCB">
        <w:trPr>
          <w:cantSplit/>
        </w:trPr>
        <w:tc>
          <w:tcPr>
            <w:tcW w:w="6120" w:type="dxa"/>
          </w:tcPr>
          <w:p w14:paraId="6A218352" w14:textId="3F095342" w:rsidR="00430704" w:rsidRPr="004B5A6E" w:rsidRDefault="006C6238" w:rsidP="00430704">
            <w:pPr>
              <w:tabs>
                <w:tab w:val="clear" w:pos="227"/>
                <w:tab w:val="left" w:pos="190"/>
              </w:tabs>
              <w:spacing w:line="240" w:lineRule="auto"/>
              <w:ind w:left="187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รับรู้ในกำไรและขาดทุน</w:t>
            </w:r>
          </w:p>
        </w:tc>
        <w:tc>
          <w:tcPr>
            <w:tcW w:w="1440" w:type="dxa"/>
          </w:tcPr>
          <w:p w14:paraId="22B7D514" w14:textId="246FA045" w:rsidR="00430704" w:rsidRPr="00225DDC" w:rsidRDefault="00430704" w:rsidP="00225DD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225DD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36FD3" w:rsidRPr="00225D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  <w:r w:rsidRPr="00225DD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36FD3" w:rsidRPr="00225D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</w:t>
            </w:r>
            <w:r w:rsidR="00225DDC" w:rsidRPr="00225DDC">
              <w:rPr>
                <w:rFonts w:asciiTheme="majorBidi" w:hAnsiTheme="majorBidi" w:cs="Angsana New"/>
                <w:sz w:val="28"/>
                <w:szCs w:val="28"/>
                <w:lang w:bidi="th-TH"/>
              </w:rPr>
              <w:t>50</w:t>
            </w:r>
            <w:r w:rsidRPr="00225DD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1763683" w14:textId="77777777" w:rsidR="00430704" w:rsidRPr="00225DDC" w:rsidRDefault="00430704" w:rsidP="004307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5F5B0" w14:textId="0C50ED89" w:rsidR="00430704" w:rsidRPr="00225DDC" w:rsidRDefault="00D36FD3" w:rsidP="00225DD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25D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182</w:t>
            </w:r>
          </w:p>
        </w:tc>
      </w:tr>
    </w:tbl>
    <w:p w14:paraId="44D377E5" w14:textId="77777777" w:rsidR="001E72D9" w:rsidRDefault="001E72D9" w:rsidP="001E72D9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FAB7636" w14:textId="3A1A5642" w:rsidR="001E72D9" w:rsidRDefault="001E72D9" w:rsidP="006E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โดยปกติระยะเวลาการให้สินเชื่อแก่ลูกค้าของกลุ่มบริษัทมีระยะเว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 xml:space="preserve">ลาตั้งแต่ </w:t>
      </w:r>
      <w:r w:rsidRPr="0052532B">
        <w:rPr>
          <w:rFonts w:asciiTheme="majorBidi" w:hAnsiTheme="majorBidi" w:cstheme="majorBidi"/>
          <w:sz w:val="28"/>
          <w:szCs w:val="28"/>
        </w:rPr>
        <w:t>12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52532B">
        <w:rPr>
          <w:rFonts w:asciiTheme="majorBidi" w:hAnsiTheme="majorBidi" w:cstheme="majorBidi"/>
          <w:sz w:val="28"/>
          <w:szCs w:val="28"/>
        </w:rPr>
        <w:t>72</w:t>
      </w:r>
      <w:r w:rsidRPr="0052532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74D48A8B" w14:textId="77777777" w:rsidR="00432D07" w:rsidRDefault="00432D07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</w:rPr>
        <w:sectPr w:rsidR="00432D07" w:rsidSect="0095409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36" w:bottom="576" w:left="1152" w:header="720" w:footer="720" w:gutter="0"/>
          <w:pgNumType w:start="13"/>
          <w:cols w:space="720"/>
          <w:docGrid w:linePitch="360"/>
        </w:sectPr>
      </w:pPr>
    </w:p>
    <w:p w14:paraId="2E798443" w14:textId="2A7C123D" w:rsidR="00276C94" w:rsidRPr="00276C94" w:rsidRDefault="00276C94" w:rsidP="00143016">
      <w:pPr>
        <w:spacing w:line="240" w:lineRule="auto"/>
        <w:ind w:right="45"/>
        <w:jc w:val="thaiDistribute"/>
        <w:rPr>
          <w:rFonts w:asciiTheme="majorBidi" w:hAnsiTheme="majorBidi" w:cs="Angsana New"/>
          <w:b/>
          <w:bCs/>
          <w:sz w:val="28"/>
          <w:szCs w:val="28"/>
          <w:cs/>
        </w:rPr>
        <w:sectPr w:rsidR="00276C94" w:rsidRPr="00276C94" w:rsidSect="00432D07">
          <w:type w:val="continuous"/>
          <w:pgSz w:w="11909" w:h="16834" w:code="9"/>
          <w:pgMar w:top="691" w:right="1136" w:bottom="576" w:left="1152" w:header="720" w:footer="720" w:gutter="0"/>
          <w:pgNumType w:start="13"/>
          <w:cols w:space="720"/>
          <w:docGrid w:linePitch="360"/>
        </w:sectPr>
      </w:pPr>
    </w:p>
    <w:p w14:paraId="613A4607" w14:textId="4C590695" w:rsidR="00173DC0" w:rsidRPr="00DB612A" w:rsidRDefault="00445B45" w:rsidP="00B0227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080"/>
        </w:tabs>
        <w:spacing w:line="240" w:lineRule="auto"/>
        <w:ind w:left="180" w:right="-45" w:firstLine="450"/>
        <w:jc w:val="thaiDistribute"/>
        <w:rPr>
          <w:rFonts w:ascii="Angsana New" w:eastAsia="DengXian" w:hAnsi="Angsana New" w:cs="Angsana New"/>
          <w:sz w:val="28"/>
          <w:szCs w:val="28"/>
          <w:u w:val="none"/>
        </w:rPr>
      </w:pPr>
      <w:r w:rsidRPr="00DB612A">
        <w:rPr>
          <w:rFonts w:ascii="Angsana New" w:eastAsia="DengXian" w:hAnsi="Angsana New" w:cs="Angsana New"/>
          <w:sz w:val="28"/>
          <w:szCs w:val="28"/>
          <w:u w:val="none"/>
        </w:rPr>
        <w:lastRenderedPageBreak/>
        <w:t>7</w:t>
      </w:r>
      <w:r w:rsidR="004102AE" w:rsidRPr="00DB612A">
        <w:rPr>
          <w:rFonts w:ascii="Angsana New" w:eastAsia="DengXian" w:hAnsi="Angsana New" w:cs="Angsana New"/>
          <w:sz w:val="28"/>
          <w:szCs w:val="28"/>
          <w:u w:val="none"/>
        </w:rPr>
        <w:tab/>
      </w:r>
      <w:r w:rsidR="00173DC0" w:rsidRPr="00DB612A">
        <w:rPr>
          <w:rFonts w:ascii="Angsana New" w:eastAsia="DengXian" w:hAnsi="Angsana New" w:cs="Angsana New" w:hint="cs"/>
          <w:sz w:val="28"/>
          <w:szCs w:val="28"/>
          <w:u w:val="none"/>
          <w:cs/>
        </w:rPr>
        <w:t>เงินลงทุนในบริษัทย่อย</w:t>
      </w:r>
    </w:p>
    <w:p w14:paraId="06304FDA" w14:textId="77777777" w:rsidR="008834BE" w:rsidRPr="00350817" w:rsidRDefault="008834B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990" w:tblpY="47"/>
        <w:tblW w:w="135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90"/>
        <w:gridCol w:w="1175"/>
        <w:gridCol w:w="1165"/>
        <w:gridCol w:w="180"/>
        <w:gridCol w:w="1170"/>
        <w:gridCol w:w="180"/>
        <w:gridCol w:w="1080"/>
        <w:gridCol w:w="268"/>
        <w:gridCol w:w="1082"/>
        <w:gridCol w:w="180"/>
        <w:gridCol w:w="1080"/>
        <w:gridCol w:w="180"/>
        <w:gridCol w:w="1080"/>
      </w:tblGrid>
      <w:tr w:rsidR="004808FB" w:rsidRPr="004808FB" w14:paraId="6D8371DC" w14:textId="77777777" w:rsidTr="00DB612A">
        <w:trPr>
          <w:cantSplit/>
          <w:trHeight w:val="274"/>
          <w:tblHeader/>
        </w:trPr>
        <w:tc>
          <w:tcPr>
            <w:tcW w:w="2880" w:type="dxa"/>
            <w:vAlign w:val="bottom"/>
          </w:tcPr>
          <w:p w14:paraId="4B038E52" w14:textId="77777777" w:rsidR="004808FB" w:rsidRPr="00095639" w:rsidRDefault="004808FB" w:rsidP="00DB612A">
            <w:pPr>
              <w:pStyle w:val="acctfourfigures"/>
              <w:tabs>
                <w:tab w:val="clear" w:pos="765"/>
              </w:tabs>
              <w:spacing w:line="240" w:lineRule="auto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6277B4D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5612F7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5" w:type="dxa"/>
            <w:gridSpan w:val="3"/>
            <w:vAlign w:val="bottom"/>
          </w:tcPr>
          <w:p w14:paraId="1C65B049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2896C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2CCA8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6251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CBEF16" w14:textId="6D5BF82E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08FB" w:rsidRPr="004808FB" w14:paraId="483AB702" w14:textId="77777777" w:rsidTr="00DB612A">
        <w:trPr>
          <w:cantSplit/>
          <w:trHeight w:val="576"/>
          <w:tblHeader/>
        </w:trPr>
        <w:tc>
          <w:tcPr>
            <w:tcW w:w="2880" w:type="dxa"/>
            <w:vAlign w:val="bottom"/>
          </w:tcPr>
          <w:p w14:paraId="34053600" w14:textId="3C7BEF86" w:rsidR="004808FB" w:rsidRPr="00095639" w:rsidRDefault="004808FB" w:rsidP="00DB612A">
            <w:pPr>
              <w:pStyle w:val="acctfourfigures"/>
              <w:tabs>
                <w:tab w:val="clear" w:pos="765"/>
              </w:tabs>
              <w:spacing w:line="240" w:lineRule="auto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2BD4A77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  <w:p w14:paraId="46F57CC9" w14:textId="0D0249C4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5" w:type="dxa"/>
          </w:tcPr>
          <w:p w14:paraId="1CE5C52D" w14:textId="7AC1AEB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2515" w:type="dxa"/>
            <w:gridSpan w:val="3"/>
            <w:vAlign w:val="bottom"/>
          </w:tcPr>
          <w:p w14:paraId="52C0FC3E" w14:textId="3F2C2DCC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5099AC7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27A382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5CA2C95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D0AE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D36F66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098EFF8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3AC94C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4808FB" w:rsidRPr="004808FB" w14:paraId="76FB9106" w14:textId="77777777" w:rsidTr="00DB612A">
        <w:trPr>
          <w:cantSplit/>
          <w:trHeight w:val="306"/>
          <w:tblHeader/>
        </w:trPr>
        <w:tc>
          <w:tcPr>
            <w:tcW w:w="2880" w:type="dxa"/>
          </w:tcPr>
          <w:p w14:paraId="0F8B90A3" w14:textId="77777777" w:rsidR="004808FB" w:rsidRPr="00095639" w:rsidRDefault="004808FB" w:rsidP="00DB612A">
            <w:pPr>
              <w:pStyle w:val="acctfourfigures"/>
              <w:tabs>
                <w:tab w:val="clear" w:pos="765"/>
              </w:tabs>
              <w:spacing w:line="240" w:lineRule="auto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838669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3C3D457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C3F96F" w14:textId="5FFFD43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35C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744DDA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F94B8E" w14:textId="2F403393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D45D4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0B4CB3" w14:textId="0A0A67E3" w:rsidR="004808FB" w:rsidRPr="00095639" w:rsidRDefault="000035C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8" w:type="dxa"/>
          </w:tcPr>
          <w:p w14:paraId="7B8A5C0B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FA1D4B" w14:textId="746CAE69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426D2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1959A" w14:textId="512504C5" w:rsidR="004808FB" w:rsidRPr="00095639" w:rsidRDefault="000035CF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CB53680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8823A" w14:textId="49527745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808FB" w:rsidRPr="004808FB" w14:paraId="2484F7A7" w14:textId="77777777" w:rsidTr="00DB612A">
        <w:trPr>
          <w:cantSplit/>
          <w:trHeight w:val="189"/>
          <w:tblHeader/>
        </w:trPr>
        <w:tc>
          <w:tcPr>
            <w:tcW w:w="2880" w:type="dxa"/>
          </w:tcPr>
          <w:p w14:paraId="2BF780A7" w14:textId="77777777" w:rsidR="004808FB" w:rsidRPr="00095639" w:rsidRDefault="004808FB" w:rsidP="00DB612A">
            <w:pPr>
              <w:pStyle w:val="acctfourfigures"/>
              <w:tabs>
                <w:tab w:val="clear" w:pos="765"/>
              </w:tabs>
              <w:spacing w:line="240" w:lineRule="auto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0F48AE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DEA6432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2641606" w14:textId="250036F6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64ADC3B6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A0DA8" w14:textId="575D3D3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432ADF7D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CCA92E" w14:textId="421D9F0C" w:rsidR="004808FB" w:rsidRPr="000035CF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6C8343B1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C8D26B" w14:textId="0370898F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6D3D02BF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F5C36" w14:textId="06685B18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74A17A13" w14:textId="77777777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531C5" w14:textId="5260CA9B" w:rsidR="004808FB" w:rsidRPr="00095639" w:rsidRDefault="004808FB" w:rsidP="002D5B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035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261002" w:rsidRPr="004808FB" w14:paraId="2916CBBE" w14:textId="77777777" w:rsidTr="00DB612A">
        <w:trPr>
          <w:cantSplit/>
        </w:trPr>
        <w:tc>
          <w:tcPr>
            <w:tcW w:w="4770" w:type="dxa"/>
            <w:gridSpan w:val="2"/>
          </w:tcPr>
          <w:p w14:paraId="0D8E6737" w14:textId="77777777" w:rsidR="00261002" w:rsidRPr="00095639" w:rsidRDefault="00261002" w:rsidP="00DB612A">
            <w:pPr>
              <w:pStyle w:val="acctfourfigures"/>
              <w:tabs>
                <w:tab w:val="clear" w:pos="765"/>
              </w:tabs>
              <w:spacing w:line="240" w:lineRule="auto"/>
              <w:ind w:left="12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2B1A6F0A" w14:textId="77777777" w:rsidR="00261002" w:rsidRPr="00095639" w:rsidRDefault="00261002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2849242C" w14:textId="24EB6B14" w:rsidR="00261002" w:rsidRPr="00095639" w:rsidRDefault="00261002" w:rsidP="002610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8FD80BB" w14:textId="77777777" w:rsidR="00261002" w:rsidRPr="00095639" w:rsidRDefault="00261002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75E5604" w14:textId="21D19D75" w:rsidR="00261002" w:rsidRPr="00095639" w:rsidRDefault="00261002" w:rsidP="002610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56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808FB" w:rsidRPr="004808FB" w14:paraId="715B629A" w14:textId="77777777" w:rsidTr="00DB612A">
        <w:trPr>
          <w:cantSplit/>
        </w:trPr>
        <w:tc>
          <w:tcPr>
            <w:tcW w:w="4770" w:type="dxa"/>
            <w:gridSpan w:val="2"/>
          </w:tcPr>
          <w:p w14:paraId="0B65A231" w14:textId="77777777" w:rsidR="004808FB" w:rsidRPr="00095639" w:rsidRDefault="004808FB" w:rsidP="00DB61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1175" w:type="dxa"/>
          </w:tcPr>
          <w:p w14:paraId="6BB5C685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</w:tcPr>
          <w:p w14:paraId="550BFBE7" w14:textId="6A842CC1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CBBF6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AE79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13CB38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82040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BAA094D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337E7A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387EE4F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DF3F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50519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7D07" w14:textId="77777777" w:rsidR="004808FB" w:rsidRPr="00095639" w:rsidRDefault="004808FB" w:rsidP="004808F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24970" w:rsidRPr="004808FB" w14:paraId="303FEE14" w14:textId="77777777" w:rsidTr="00DB612A">
        <w:trPr>
          <w:cantSplit/>
        </w:trPr>
        <w:tc>
          <w:tcPr>
            <w:tcW w:w="2880" w:type="dxa"/>
          </w:tcPr>
          <w:p w14:paraId="59E29B0A" w14:textId="40EF177B" w:rsidR="00124970" w:rsidRPr="00095639" w:rsidRDefault="00124970" w:rsidP="00DB612A">
            <w:pPr>
              <w:shd w:val="clear" w:color="auto" w:fill="FFFFFF" w:themeFill="background1"/>
              <w:tabs>
                <w:tab w:val="clear" w:pos="227"/>
              </w:tabs>
              <w:spacing w:line="240" w:lineRule="auto"/>
              <w:ind w:left="102" w:right="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เมืองไทยลิสซิ่ง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อินชัวรันส์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95639">
              <w:rPr>
                <w:rFonts w:asciiTheme="majorBidi" w:hAnsiTheme="majorBidi" w:cstheme="majorBidi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890" w:type="dxa"/>
          </w:tcPr>
          <w:p w14:paraId="6CE47F3F" w14:textId="77777777" w:rsidR="00124970" w:rsidRPr="00095639" w:rsidRDefault="00124970" w:rsidP="001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ธุรกิจนายหน้า</w:t>
            </w:r>
          </w:p>
          <w:p w14:paraId="6562BA74" w14:textId="7708C17D" w:rsidR="00124970" w:rsidRPr="00095639" w:rsidRDefault="00124970" w:rsidP="001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97" w:firstLine="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175" w:type="dxa"/>
            <w:vAlign w:val="bottom"/>
          </w:tcPr>
          <w:p w14:paraId="578E34DB" w14:textId="6F49E39B" w:rsidR="00124970" w:rsidRPr="00095639" w:rsidDel="00F0006F" w:rsidRDefault="00124970" w:rsidP="001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  <w:vAlign w:val="bottom"/>
          </w:tcPr>
          <w:p w14:paraId="1797DC98" w14:textId="40398459" w:rsidR="00124970" w:rsidRPr="002D5862" w:rsidRDefault="00124970" w:rsidP="001249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7F66EA3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F3EA2" w14:textId="027DA09F" w:rsidR="00124970" w:rsidRPr="002D5862" w:rsidRDefault="00124970" w:rsidP="0012497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212710A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78292" w14:textId="5B28B21D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68" w:type="dxa"/>
            <w:vAlign w:val="bottom"/>
          </w:tcPr>
          <w:p w14:paraId="11A8F149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93D339F" w14:textId="7B9E0CE2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BF213C8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DC242" w14:textId="1839FE2C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2,000</w:t>
            </w:r>
          </w:p>
        </w:tc>
        <w:tc>
          <w:tcPr>
            <w:tcW w:w="180" w:type="dxa"/>
            <w:vAlign w:val="bottom"/>
          </w:tcPr>
          <w:p w14:paraId="6C425FAD" w14:textId="77777777" w:rsidR="00124970" w:rsidRPr="00124970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D59DF" w14:textId="56034161" w:rsidR="00124970" w:rsidRPr="00095639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  <w:tr w:rsidR="00124970" w:rsidRPr="004808FB" w14:paraId="4A0F8D96" w14:textId="77777777" w:rsidTr="00DB612A">
        <w:trPr>
          <w:cantSplit/>
          <w:trHeight w:val="339"/>
        </w:trPr>
        <w:tc>
          <w:tcPr>
            <w:tcW w:w="2880" w:type="dxa"/>
          </w:tcPr>
          <w:p w14:paraId="689D5B2B" w14:textId="3B15E720" w:rsidR="00124970" w:rsidRPr="00095639" w:rsidRDefault="00124970" w:rsidP="00DB612A">
            <w:pPr>
              <w:tabs>
                <w:tab w:val="clear" w:pos="227"/>
                <w:tab w:val="clear" w:pos="454"/>
              </w:tabs>
              <w:spacing w:line="240" w:lineRule="auto"/>
              <w:ind w:lef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เมืองไทย ลิสซิ่ง จำกัด</w:t>
            </w:r>
          </w:p>
        </w:tc>
        <w:tc>
          <w:tcPr>
            <w:tcW w:w="1890" w:type="dxa"/>
          </w:tcPr>
          <w:p w14:paraId="77BF75A8" w14:textId="5A91A871" w:rsidR="00124970" w:rsidRPr="00095639" w:rsidRDefault="00124970" w:rsidP="001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07" w:hanging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ธุรกิจสินเชื่อเช่าซื้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</w:t>
            </w:r>
          </w:p>
        </w:tc>
        <w:tc>
          <w:tcPr>
            <w:tcW w:w="1175" w:type="dxa"/>
          </w:tcPr>
          <w:p w14:paraId="4BDA8E4D" w14:textId="1DF248B5" w:rsidR="00124970" w:rsidRPr="00095639" w:rsidRDefault="00124970" w:rsidP="001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7" w:firstLine="1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165" w:type="dxa"/>
          </w:tcPr>
          <w:p w14:paraId="0711A399" w14:textId="79973327" w:rsidR="00124970" w:rsidRPr="002D5862" w:rsidRDefault="00124970" w:rsidP="0012497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BDD7E8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10C961" w14:textId="7EA9C26A" w:rsidR="00124970" w:rsidRPr="002D5862" w:rsidRDefault="00124970" w:rsidP="0012497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F0A6FDF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28B90" w14:textId="4345E8F6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2D586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68" w:type="dxa"/>
          </w:tcPr>
          <w:p w14:paraId="6B60ED13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73E2F9" w14:textId="0BA3A1CB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D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2D586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2D58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80" w:type="dxa"/>
          </w:tcPr>
          <w:p w14:paraId="78D721AD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3E507" w14:textId="03D895A9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80" w:type="dxa"/>
          </w:tcPr>
          <w:p w14:paraId="11E63A9A" w14:textId="77777777" w:rsidR="00124970" w:rsidRPr="00124970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62DF91" w14:textId="220127AB" w:rsidR="00124970" w:rsidRPr="00095639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09563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  <w:r w:rsidRPr="000956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</w:tr>
      <w:tr w:rsidR="00124970" w:rsidRPr="004808FB" w14:paraId="56326D36" w14:textId="77777777" w:rsidTr="00DB612A">
        <w:trPr>
          <w:cantSplit/>
          <w:trHeight w:val="197"/>
        </w:trPr>
        <w:tc>
          <w:tcPr>
            <w:tcW w:w="2880" w:type="dxa"/>
            <w:vAlign w:val="bottom"/>
          </w:tcPr>
          <w:p w14:paraId="40652F8B" w14:textId="77777777" w:rsidR="00124970" w:rsidRPr="00095639" w:rsidRDefault="00124970" w:rsidP="00DB612A">
            <w:pPr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4DDABFD" w14:textId="77777777" w:rsidR="00124970" w:rsidRPr="00095639" w:rsidRDefault="00124970" w:rsidP="001249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6C7FD9DD" w14:textId="77777777" w:rsidR="00124970" w:rsidRPr="00095639" w:rsidRDefault="00124970" w:rsidP="0012497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</w:tcPr>
          <w:p w14:paraId="471BADC6" w14:textId="1A91F565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BE66CDC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AE4ED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5D29FE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0E391" w14:textId="5F4FF8B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8C719E7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9397FCC" w14:textId="248361E9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E87686" w14:textId="77777777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7BC1B" w14:textId="26F2264C" w:rsidR="00124970" w:rsidRPr="002D5862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D586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502,000</w:t>
            </w:r>
          </w:p>
        </w:tc>
        <w:tc>
          <w:tcPr>
            <w:tcW w:w="180" w:type="dxa"/>
          </w:tcPr>
          <w:p w14:paraId="7B98584F" w14:textId="77777777" w:rsidR="00124970" w:rsidRPr="00124970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0BC52" w14:textId="4C7E31E7" w:rsidR="00124970" w:rsidRPr="00095639" w:rsidRDefault="00124970" w:rsidP="001249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502</w:t>
            </w:r>
            <w:r w:rsidRPr="0009563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,000</w:t>
            </w:r>
          </w:p>
        </w:tc>
      </w:tr>
    </w:tbl>
    <w:p w14:paraId="6F129ADA" w14:textId="77777777" w:rsidR="004808FB" w:rsidRDefault="004808FB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5EBF13E" w14:textId="673ADEE5" w:rsidR="00432D07" w:rsidRDefault="00432D07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3D5D57F" w14:textId="77777777" w:rsidR="00432D07" w:rsidRDefault="00432D07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F0FEEE4" w14:textId="77777777" w:rsidR="00432D07" w:rsidRDefault="00432D07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F2AE88D" w14:textId="77777777" w:rsidR="007C3870" w:rsidRDefault="007C3870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B2D33FA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9681DEC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A962F6E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359B7C2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F14590C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A7B4198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A8CACE7" w14:textId="77777777" w:rsidR="00B54810" w:rsidRDefault="00B54810" w:rsidP="00B5481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847C24B" w14:textId="459043FA" w:rsidR="00B54810" w:rsidRDefault="00B54810" w:rsidP="00DB612A">
      <w:pPr>
        <w:pStyle w:val="block"/>
        <w:shd w:val="clear" w:color="auto" w:fill="FFFFFF" w:themeFill="background1"/>
        <w:spacing w:after="0" w:line="240" w:lineRule="auto"/>
        <w:ind w:left="108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98E7473" w14:textId="77777777" w:rsidR="007C3870" w:rsidRDefault="007C3870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5EC9BDA" w14:textId="3C1ACC52" w:rsidR="006C47F9" w:rsidRDefault="006C47F9" w:rsidP="00CB6F36">
      <w:pPr>
        <w:tabs>
          <w:tab w:val="clear" w:pos="454"/>
          <w:tab w:val="clear" w:pos="907"/>
          <w:tab w:val="left" w:pos="810"/>
          <w:tab w:val="left" w:pos="900"/>
          <w:tab w:val="left" w:pos="990"/>
          <w:tab w:val="left" w:pos="1260"/>
        </w:tabs>
        <w:ind w:left="1080" w:right="987"/>
        <w:jc w:val="thaiDistribute"/>
        <w:rPr>
          <w:rFonts w:asciiTheme="majorBidi" w:hAnsiTheme="majorBidi" w:cstheme="majorBidi"/>
          <w:sz w:val="28"/>
          <w:szCs w:val="28"/>
        </w:rPr>
      </w:pPr>
      <w:r w:rsidRPr="00F53FFA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ในการประชุมสามัญผู้ถือหุ้นของบริษัท เมืองไทย ลิสซิ่ง จำกัด </w:t>
      </w:r>
      <w:r w:rsidRPr="006C47F9">
        <w:rPr>
          <w:rFonts w:asciiTheme="majorBidi" w:hAnsiTheme="majorBidi" w:cstheme="majorBidi"/>
          <w:sz w:val="28"/>
          <w:szCs w:val="28"/>
          <w:cs/>
        </w:rPr>
        <w:t>(“</w:t>
      </w:r>
      <w:r w:rsidRPr="00F53FFA">
        <w:rPr>
          <w:rFonts w:asciiTheme="majorBidi" w:hAnsiTheme="majorBidi" w:cstheme="majorBidi"/>
          <w:sz w:val="28"/>
          <w:szCs w:val="28"/>
          <w:cs/>
        </w:rPr>
        <w:t>เมืองไทย ลิสซิ่ง</w:t>
      </w:r>
      <w:r w:rsidRPr="006C47F9">
        <w:rPr>
          <w:rFonts w:asciiTheme="majorBidi" w:hAnsiTheme="majorBidi" w:cstheme="majorBidi"/>
          <w:sz w:val="28"/>
          <w:szCs w:val="28"/>
          <w:cs/>
        </w:rPr>
        <w:t>”)</w:t>
      </w:r>
      <w:r w:rsidRPr="006C47F9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F53FFA">
        <w:rPr>
          <w:rFonts w:asciiTheme="majorBidi" w:hAnsiTheme="majorBidi" w:cstheme="majorBidi"/>
          <w:sz w:val="28"/>
          <w:szCs w:val="28"/>
        </w:rPr>
        <w:t xml:space="preserve"> </w:t>
      </w:r>
      <w:r w:rsidR="002E1B7E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</w:t>
      </w:r>
      <w:r w:rsidRPr="00F53FFA"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/>
          <w:sz w:val="28"/>
          <w:szCs w:val="28"/>
        </w:rPr>
        <w:t>4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ที่ประชุมมีมติอนุมัติการเพิ่มทุนจดทะเบียนของ</w:t>
      </w:r>
      <w:r w:rsidR="00522BD1">
        <w:rPr>
          <w:rFonts w:asciiTheme="majorBidi" w:hAnsiTheme="majorBidi" w:cstheme="majorBidi"/>
          <w:sz w:val="28"/>
          <w:szCs w:val="28"/>
        </w:rPr>
        <w:br/>
      </w:r>
      <w:r w:rsidRPr="00F53FFA">
        <w:rPr>
          <w:rFonts w:asciiTheme="majorBidi" w:hAnsiTheme="majorBidi" w:cstheme="majorBidi"/>
          <w:sz w:val="28"/>
          <w:szCs w:val="28"/>
          <w:cs/>
        </w:rPr>
        <w:t>เมืองไทย</w:t>
      </w:r>
      <w:r w:rsidR="00522BD1">
        <w:rPr>
          <w:rFonts w:asciiTheme="majorBidi" w:hAnsiTheme="majorBidi" w:cstheme="majorBidi"/>
          <w:sz w:val="28"/>
          <w:szCs w:val="28"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ลิสซิ่งจากทุนจดทะเบียนเดิม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50</w:t>
      </w:r>
      <w:r w:rsidRPr="00F53FFA">
        <w:rPr>
          <w:rFonts w:asciiTheme="majorBidi" w:hAnsiTheme="majorBidi" w:cstheme="majorBidi"/>
          <w:sz w:val="28"/>
          <w:szCs w:val="28"/>
        </w:rPr>
        <w:t xml:space="preserve">0 </w:t>
      </w:r>
      <w:r w:rsidRPr="00F53FFA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(หุ้นสามัญ </w:t>
      </w:r>
      <w:r w:rsidRPr="006C47F9">
        <w:rPr>
          <w:rFonts w:asciiTheme="majorBidi" w:hAnsiTheme="majorBidi" w:cstheme="majorBidi"/>
          <w:sz w:val="28"/>
          <w:szCs w:val="28"/>
        </w:rPr>
        <w:t>5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Pr="006C47F9">
        <w:rPr>
          <w:rFonts w:asciiTheme="majorBidi" w:hAnsiTheme="majorBidi" w:cstheme="majorBidi"/>
          <w:sz w:val="28"/>
          <w:szCs w:val="28"/>
        </w:rPr>
        <w:t>100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Pr="006C47F9">
        <w:rPr>
          <w:rFonts w:asciiTheme="majorBidi" w:hAnsiTheme="majorBidi" w:cstheme="majorBidi"/>
          <w:sz w:val="28"/>
          <w:szCs w:val="28"/>
        </w:rPr>
        <w:t xml:space="preserve"> </w:t>
      </w:r>
      <w:r w:rsidRPr="00F53FFA">
        <w:rPr>
          <w:rFonts w:asciiTheme="majorBidi" w:hAnsiTheme="majorBidi" w:cstheme="majorBidi"/>
          <w:sz w:val="28"/>
          <w:szCs w:val="28"/>
          <w:cs/>
        </w:rPr>
        <w:t>เป็นทุนจดทะเบียนใหม่</w:t>
      </w:r>
      <w:r w:rsidRPr="00F53FF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1,0</w:t>
      </w:r>
      <w:r w:rsidRPr="00F53FFA">
        <w:rPr>
          <w:rFonts w:asciiTheme="majorBidi" w:hAnsiTheme="majorBidi" w:cstheme="majorBidi"/>
          <w:sz w:val="28"/>
          <w:szCs w:val="28"/>
        </w:rPr>
        <w:t xml:space="preserve">00 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522BD1">
        <w:rPr>
          <w:rFonts w:asciiTheme="majorBidi" w:hAnsiTheme="majorBidi" w:cstheme="majorBidi"/>
          <w:sz w:val="28"/>
          <w:szCs w:val="28"/>
        </w:rPr>
        <w:br/>
      </w:r>
      <w:r w:rsidRPr="006C47F9">
        <w:rPr>
          <w:rFonts w:asciiTheme="majorBidi" w:hAnsiTheme="majorBidi" w:cstheme="majorBidi"/>
          <w:sz w:val="28"/>
          <w:szCs w:val="28"/>
          <w:cs/>
        </w:rPr>
        <w:t>(</w:t>
      </w:r>
      <w:r w:rsidRPr="006C47F9">
        <w:rPr>
          <w:rFonts w:asciiTheme="majorBidi" w:hAnsiTheme="majorBidi" w:cstheme="majorBidi" w:hint="cs"/>
          <w:sz w:val="28"/>
          <w:szCs w:val="28"/>
          <w:cs/>
        </w:rPr>
        <w:t>หุ้นสามัญ</w:t>
      </w:r>
      <w:r w:rsidRPr="006C47F9">
        <w:rPr>
          <w:rFonts w:asciiTheme="majorBidi" w:hAnsiTheme="majorBidi" w:cstheme="majorBidi"/>
          <w:sz w:val="28"/>
          <w:szCs w:val="28"/>
        </w:rPr>
        <w:t xml:space="preserve"> 10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C47F9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C47F9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6C47F9">
        <w:rPr>
          <w:rFonts w:asciiTheme="majorBidi" w:hAnsiTheme="majorBidi" w:cstheme="majorBidi"/>
          <w:sz w:val="28"/>
          <w:szCs w:val="28"/>
        </w:rPr>
        <w:t xml:space="preserve"> 100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C47F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6C47F9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F53FFA">
        <w:rPr>
          <w:rFonts w:asciiTheme="majorBidi" w:hAnsiTheme="majorBidi" w:cstheme="majorBidi"/>
          <w:sz w:val="28"/>
          <w:szCs w:val="28"/>
          <w:cs/>
        </w:rPr>
        <w:t>ทั้งนี้ 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F53FFA">
        <w:rPr>
          <w:rFonts w:asciiTheme="majorBidi" w:hAnsiTheme="majorBidi" w:cstheme="majorBidi"/>
          <w:sz w:val="28"/>
          <w:szCs w:val="28"/>
          <w:cs/>
        </w:rPr>
        <w:t xml:space="preserve">จ่ายชำระค่าหุ้นให้แก่เมืองไทย ลิสซิ่ง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 xml:space="preserve">125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ล้านบาทใน</w:t>
      </w:r>
      <w:r w:rsidR="006C6238">
        <w:rPr>
          <w:rFonts w:asciiTheme="majorBidi" w:hAnsiTheme="majorBidi" w:cstheme="majorBidi" w:hint="cs"/>
          <w:sz w:val="28"/>
          <w:szCs w:val="28"/>
          <w:cs/>
        </w:rPr>
        <w:t>เดือน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F53FF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14A66670" w14:textId="77777777" w:rsidR="007C3870" w:rsidRDefault="007C3870" w:rsidP="006C47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CF2E51" w14:textId="77777777" w:rsidR="007C3870" w:rsidRDefault="007C3870" w:rsidP="002D5BC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6756529" w14:textId="4F5D4E20" w:rsidR="00432D07" w:rsidRDefault="00432D07" w:rsidP="002D5BCB">
      <w:pPr>
        <w:ind w:left="540"/>
        <w:rPr>
          <w:rFonts w:asciiTheme="majorBidi" w:hAnsiTheme="majorBidi" w:cstheme="majorBidi"/>
          <w:sz w:val="28"/>
          <w:szCs w:val="28"/>
          <w:cs/>
        </w:rPr>
        <w:sectPr w:rsidR="00432D07" w:rsidSect="006D5ED8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1152" w:right="691" w:bottom="1152" w:left="576" w:header="720" w:footer="720" w:gutter="0"/>
          <w:pgNumType w:start="24"/>
          <w:cols w:space="720"/>
          <w:docGrid w:linePitch="360"/>
        </w:sectPr>
      </w:pPr>
    </w:p>
    <w:p w14:paraId="143EEF56" w14:textId="53239FF9" w:rsidR="00B57F16" w:rsidRDefault="00445B45" w:rsidP="00410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8</w:t>
      </w:r>
      <w:r w:rsidR="004102A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E24012A" w14:textId="5F5CEBE8" w:rsidR="00F321C0" w:rsidRDefault="00F321C0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31A09788" w14:textId="31766D55" w:rsidR="00655ECB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035CF" w:rsidRPr="00095639">
        <w:rPr>
          <w:rFonts w:asciiTheme="majorBidi" w:hAnsiTheme="majorBidi" w:cstheme="majorBidi"/>
          <w:sz w:val="28"/>
          <w:szCs w:val="28"/>
        </w:rPr>
        <w:t>3</w:t>
      </w:r>
      <w:r w:rsidR="000035CF">
        <w:rPr>
          <w:rFonts w:asciiTheme="majorBidi" w:hAnsiTheme="majorBidi" w:cstheme="majorBidi"/>
          <w:sz w:val="28"/>
          <w:szCs w:val="28"/>
        </w:rPr>
        <w:t>1</w:t>
      </w:r>
      <w:r w:rsidR="000035CF" w:rsidRPr="000956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035C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31A6A">
        <w:rPr>
          <w:rFonts w:ascii="Angsana New" w:hAnsi="Angsana New" w:hint="cs"/>
          <w:sz w:val="28"/>
          <w:szCs w:val="28"/>
        </w:rPr>
        <w:t>256</w:t>
      </w:r>
      <w:r w:rsidR="000035CF">
        <w:rPr>
          <w:rFonts w:ascii="Angsana New" w:hAnsi="Angsana New"/>
          <w:sz w:val="28"/>
          <w:szCs w:val="28"/>
        </w:rPr>
        <w:t>4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E31A6A">
        <w:rPr>
          <w:rFonts w:ascii="Angsana New" w:hAnsi="Angsana New" w:hint="cs"/>
          <w:sz w:val="28"/>
          <w:szCs w:val="28"/>
        </w:rPr>
        <w:t xml:space="preserve">31 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31A6A">
        <w:rPr>
          <w:rFonts w:ascii="Angsana New" w:hAnsi="Angsana New" w:hint="cs"/>
          <w:sz w:val="28"/>
          <w:szCs w:val="28"/>
        </w:rPr>
        <w:t>256</w:t>
      </w:r>
      <w:r w:rsidR="000035CF">
        <w:rPr>
          <w:rFonts w:ascii="Angsana New" w:hAnsi="Angsana New"/>
          <w:sz w:val="28"/>
          <w:szCs w:val="28"/>
        </w:rPr>
        <w:t>3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บริษัทมีเงินกู้ยืมในรูปของตั๋วสัญญาใช้เงินและตั๋วแลกเงินจากสถาบันการเงินในประเทศดังนี้</w:t>
      </w:r>
    </w:p>
    <w:p w14:paraId="715F8BEE" w14:textId="77777777" w:rsidR="00655ECB" w:rsidRPr="00E31A6A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6169"/>
        <w:gridCol w:w="1296"/>
        <w:gridCol w:w="1296"/>
      </w:tblGrid>
      <w:tr w:rsidR="00655ECB" w:rsidRPr="00655ECB" w14:paraId="715620DF" w14:textId="77777777" w:rsidTr="00655ECB">
        <w:tc>
          <w:tcPr>
            <w:tcW w:w="401" w:type="dxa"/>
          </w:tcPr>
          <w:p w14:paraId="78E1FDF7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10D8EA77" w14:textId="77777777" w:rsidR="00655ECB" w:rsidRPr="00655ECB" w:rsidRDefault="00655ECB" w:rsidP="00655ECB">
            <w:pPr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6CA782E9" w14:textId="77777777" w:rsidR="00655ECB" w:rsidRPr="00655ECB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655ECB" w14:paraId="450B92CC" w14:textId="77777777" w:rsidTr="0015544B">
        <w:tc>
          <w:tcPr>
            <w:tcW w:w="401" w:type="dxa"/>
          </w:tcPr>
          <w:p w14:paraId="10381183" w14:textId="77777777" w:rsidR="00655ECB" w:rsidRPr="00655ECB" w:rsidRDefault="00655ECB" w:rsidP="00655E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  <w:vAlign w:val="bottom"/>
          </w:tcPr>
          <w:p w14:paraId="520483DD" w14:textId="713E0E19" w:rsidR="00655ECB" w:rsidRPr="00655ECB" w:rsidRDefault="0015544B" w:rsidP="0015544B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296" w:type="dxa"/>
          </w:tcPr>
          <w:p w14:paraId="124394BF" w14:textId="4267A13C" w:rsidR="00655ECB" w:rsidRPr="00655ECB" w:rsidRDefault="000035CF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8141B9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55ECB" w:rsidRPr="00655EC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45AE2699" w14:textId="753B773F" w:rsidR="00655ECB" w:rsidRPr="00655ECB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F5015" w:rsidRPr="00655ECB" w14:paraId="5FB164CB" w14:textId="77777777" w:rsidTr="00655ECB">
        <w:tc>
          <w:tcPr>
            <w:tcW w:w="401" w:type="dxa"/>
          </w:tcPr>
          <w:p w14:paraId="30A225DA" w14:textId="77777777" w:rsidR="00BF5015" w:rsidRPr="00655ECB" w:rsidRDefault="00BF5015" w:rsidP="00190454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69" w:type="dxa"/>
          </w:tcPr>
          <w:p w14:paraId="5792EB2B" w14:textId="2FE7F8BC" w:rsidR="00BF5015" w:rsidRPr="00655ECB" w:rsidRDefault="00BF5015" w:rsidP="00BF5015">
            <w:pPr>
              <w:ind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3A54BBB2" w14:textId="77777777" w:rsidR="00BF5015" w:rsidRPr="00655ECB" w:rsidRDefault="00BF5015" w:rsidP="00BF5015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659D" w:rsidRPr="00655ECB" w14:paraId="5491EF66" w14:textId="77777777" w:rsidTr="00C20FF6">
        <w:tc>
          <w:tcPr>
            <w:tcW w:w="401" w:type="dxa"/>
          </w:tcPr>
          <w:p w14:paraId="3374A460" w14:textId="7748D55D" w:rsidR="0048659D" w:rsidRPr="00655ECB" w:rsidRDefault="0048659D" w:rsidP="0048659D">
            <w:pPr>
              <w:tabs>
                <w:tab w:val="clear" w:pos="227"/>
                <w:tab w:val="left" w:pos="15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169" w:type="dxa"/>
          </w:tcPr>
          <w:p w14:paraId="5E4A71E7" w14:textId="3078F5C2" w:rsidR="0048659D" w:rsidRPr="00655ECB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2,000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 คิดดอกเบี้ยในอัตราร้อยละคงที่ต่อปี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690088BA" w14:textId="74DC80C2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300,000</w:t>
            </w:r>
          </w:p>
        </w:tc>
        <w:tc>
          <w:tcPr>
            <w:tcW w:w="1296" w:type="dxa"/>
            <w:vAlign w:val="bottom"/>
          </w:tcPr>
          <w:p w14:paraId="548A314B" w14:textId="585FD0E7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48659D" w:rsidRPr="00655ECB" w14:paraId="03168062" w14:textId="77777777" w:rsidTr="00C20FF6">
        <w:tc>
          <w:tcPr>
            <w:tcW w:w="401" w:type="dxa"/>
          </w:tcPr>
          <w:p w14:paraId="7D99FE22" w14:textId="0A3F47C5" w:rsidR="0048659D" w:rsidRPr="00655ECB" w:rsidRDefault="0048659D" w:rsidP="0048659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6169" w:type="dxa"/>
          </w:tcPr>
          <w:p w14:paraId="64D36760" w14:textId="53E5C30F" w:rsidR="0048659D" w:rsidRPr="00655ECB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1D31BC66" w14:textId="4A4495E7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230,000</w:t>
            </w:r>
          </w:p>
        </w:tc>
        <w:tc>
          <w:tcPr>
            <w:tcW w:w="1296" w:type="dxa"/>
            <w:vAlign w:val="bottom"/>
          </w:tcPr>
          <w:p w14:paraId="18154576" w14:textId="43878BE8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48659D" w:rsidRPr="00655ECB" w14:paraId="21B1CC2F" w14:textId="77777777" w:rsidTr="00C20FF6">
        <w:tc>
          <w:tcPr>
            <w:tcW w:w="401" w:type="dxa"/>
          </w:tcPr>
          <w:p w14:paraId="2B6B2DFE" w14:textId="4FFC23D1" w:rsidR="0048659D" w:rsidRPr="00655ECB" w:rsidRDefault="0048659D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169" w:type="dxa"/>
          </w:tcPr>
          <w:p w14:paraId="49D022F8" w14:textId="20BEBB13" w:rsidR="0048659D" w:rsidRPr="00655ECB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6" w:hanging="216"/>
              <w:rPr>
                <w:rFonts w:ascii="Angsana New" w:hAnsi="Angsana New" w:cs="Angsana New"/>
                <w:sz w:val="28"/>
                <w:szCs w:val="28"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55ECB">
              <w:rPr>
                <w:rFonts w:ascii="Angsana New" w:hAnsi="Angsana New" w:cs="Angsana New" w:hint="cs"/>
                <w:sz w:val="28"/>
                <w:szCs w:val="28"/>
              </w:rPr>
              <w:t xml:space="preserve">00 </w:t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คิดดอกเบี้ยในอัตราร้อยละคงที่ต่อปี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296" w:type="dxa"/>
            <w:vAlign w:val="bottom"/>
          </w:tcPr>
          <w:p w14:paraId="50DA58B0" w14:textId="44378979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420,000</w:t>
            </w:r>
          </w:p>
        </w:tc>
        <w:tc>
          <w:tcPr>
            <w:tcW w:w="1296" w:type="dxa"/>
            <w:vAlign w:val="bottom"/>
          </w:tcPr>
          <w:p w14:paraId="6389348C" w14:textId="693D59A3" w:rsidR="0048659D" w:rsidRPr="002D5862" w:rsidRDefault="0048659D" w:rsidP="0048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</w:tr>
      <w:tr w:rsidR="0048659D" w:rsidRPr="00655ECB" w14:paraId="679BD3A0" w14:textId="77777777" w:rsidTr="00C20FF6">
        <w:tc>
          <w:tcPr>
            <w:tcW w:w="401" w:type="dxa"/>
          </w:tcPr>
          <w:p w14:paraId="1147F224" w14:textId="170D5A66" w:rsidR="0048659D" w:rsidRPr="00655ECB" w:rsidRDefault="0048659D" w:rsidP="0048659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169" w:type="dxa"/>
          </w:tcPr>
          <w:p w14:paraId="10210DF3" w14:textId="77777777" w:rsidR="0048659D" w:rsidRPr="00655ECB" w:rsidRDefault="0048659D" w:rsidP="0048659D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ตั๋วแลกเงินมีกำหนดชำระคืนเงินต้นทั้งจำนวนตามวันที่ระบุในตั๋วแต่ละฉบับ</w:t>
            </w:r>
          </w:p>
        </w:tc>
        <w:tc>
          <w:tcPr>
            <w:tcW w:w="1296" w:type="dxa"/>
            <w:vAlign w:val="bottom"/>
          </w:tcPr>
          <w:p w14:paraId="5F20D69A" w14:textId="21A1B688" w:rsidR="0048659D" w:rsidRPr="002D5862" w:rsidRDefault="0048659D" w:rsidP="00486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  <w:lang w:eastAsia="en-GB"/>
              </w:rPr>
              <w:t>149,789</w:t>
            </w:r>
          </w:p>
        </w:tc>
        <w:tc>
          <w:tcPr>
            <w:tcW w:w="1296" w:type="dxa"/>
            <w:vAlign w:val="bottom"/>
          </w:tcPr>
          <w:p w14:paraId="09D5BC0C" w14:textId="1EDC902D" w:rsidR="0048659D" w:rsidRPr="002D5862" w:rsidRDefault="0048659D" w:rsidP="004865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sz w:val="28"/>
                <w:szCs w:val="28"/>
              </w:rPr>
              <w:t>1,046,526</w:t>
            </w:r>
          </w:p>
        </w:tc>
      </w:tr>
      <w:tr w:rsidR="0048659D" w:rsidRPr="00655ECB" w14:paraId="3F85A9F4" w14:textId="77777777" w:rsidTr="00655ECB">
        <w:tc>
          <w:tcPr>
            <w:tcW w:w="6570" w:type="dxa"/>
            <w:gridSpan w:val="2"/>
          </w:tcPr>
          <w:p w14:paraId="0362A8C4" w14:textId="69F64FB9" w:rsidR="0048659D" w:rsidRPr="00655ECB" w:rsidRDefault="0048659D" w:rsidP="0048659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</w:tcPr>
          <w:p w14:paraId="7AF1138F" w14:textId="3BBAD8AF" w:rsidR="0048659D" w:rsidRPr="002D5862" w:rsidRDefault="0048659D" w:rsidP="004865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1,099,789</w:t>
            </w:r>
          </w:p>
        </w:tc>
        <w:tc>
          <w:tcPr>
            <w:tcW w:w="1296" w:type="dxa"/>
          </w:tcPr>
          <w:p w14:paraId="0D88432C" w14:textId="72D20642" w:rsidR="0048659D" w:rsidRPr="002D5862" w:rsidRDefault="0048659D" w:rsidP="004865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58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2,396,526</w:t>
            </w:r>
          </w:p>
        </w:tc>
      </w:tr>
    </w:tbl>
    <w:p w14:paraId="0AD31B8B" w14:textId="5FD46B6D" w:rsidR="00655ECB" w:rsidRDefault="00655ECB" w:rsidP="00F321C0">
      <w:pPr>
        <w:rPr>
          <w:rFonts w:asciiTheme="majorBidi" w:hAnsiTheme="majorBidi" w:cstheme="majorBidi"/>
          <w:b/>
          <w:sz w:val="28"/>
          <w:szCs w:val="28"/>
        </w:rPr>
      </w:pPr>
    </w:p>
    <w:p w14:paraId="732A1CD2" w14:textId="190C87A6" w:rsidR="00655ECB" w:rsidRPr="00655ECB" w:rsidRDefault="00655ECB" w:rsidP="00655ECB">
      <w:pPr>
        <w:tabs>
          <w:tab w:val="clear" w:pos="907"/>
          <w:tab w:val="left" w:pos="540"/>
        </w:tabs>
        <w:rPr>
          <w:rFonts w:asciiTheme="majorBidi" w:hAnsiTheme="majorBidi" w:cs="Angsana New"/>
          <w:b/>
          <w:sz w:val="28"/>
          <w:szCs w:val="28"/>
        </w:rPr>
      </w:pP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/>
          <w:b/>
          <w:sz w:val="28"/>
          <w:szCs w:val="28"/>
          <w:cs/>
        </w:rPr>
        <w:tab/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เงินกู้ยืม</w:t>
      </w:r>
      <w:r w:rsidR="00483D97">
        <w:rPr>
          <w:rFonts w:asciiTheme="majorBidi" w:hAnsiTheme="majorBidi" w:cs="Angsana New" w:hint="cs"/>
          <w:b/>
          <w:sz w:val="28"/>
          <w:szCs w:val="28"/>
          <w:cs/>
        </w:rPr>
        <w:t>ดังกล่าว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เป็นเงินกู้ยืม</w:t>
      </w:r>
      <w:r>
        <w:rPr>
          <w:rFonts w:asciiTheme="majorBidi" w:hAnsiTheme="majorBidi" w:cs="Angsana New" w:hint="cs"/>
          <w:b/>
          <w:sz w:val="28"/>
          <w:szCs w:val="28"/>
          <w:cs/>
        </w:rPr>
        <w:t>ที่</w:t>
      </w:r>
      <w:r w:rsidRPr="00655ECB">
        <w:rPr>
          <w:rFonts w:asciiTheme="majorBidi" w:hAnsiTheme="majorBidi" w:cs="Angsana New" w:hint="cs"/>
          <w:b/>
          <w:sz w:val="28"/>
          <w:szCs w:val="28"/>
          <w:cs/>
        </w:rPr>
        <w:t>ไม่มีหลักประกัน</w:t>
      </w:r>
    </w:p>
    <w:p w14:paraId="6C119CC8" w14:textId="77777777" w:rsidR="00655ECB" w:rsidRPr="000C7FD4" w:rsidRDefault="00655ECB" w:rsidP="00655ECB">
      <w:pPr>
        <w:tabs>
          <w:tab w:val="clear" w:pos="907"/>
          <w:tab w:val="left" w:pos="540"/>
        </w:tabs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BF5015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BF5015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BF5015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BF5015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3422EBB8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A86D29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0035CF" w:rsidRPr="00095639">
        <w:rPr>
          <w:rFonts w:asciiTheme="majorBidi" w:hAnsiTheme="majorBidi" w:cstheme="majorBidi"/>
          <w:sz w:val="28"/>
          <w:szCs w:val="28"/>
        </w:rPr>
        <w:t>3</w:t>
      </w:r>
      <w:r w:rsidR="000035CF">
        <w:rPr>
          <w:rFonts w:asciiTheme="majorBidi" w:hAnsiTheme="majorBidi" w:cstheme="majorBidi"/>
          <w:sz w:val="28"/>
          <w:szCs w:val="28"/>
        </w:rPr>
        <w:t>1</w:t>
      </w:r>
      <w:r w:rsidR="000035CF" w:rsidRPr="000956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035CF" w:rsidRPr="002D586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C6316" w:rsidRPr="002D586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BF5015" w:rsidRPr="002D5862">
        <w:rPr>
          <w:rFonts w:asciiTheme="majorBidi" w:hAnsiTheme="majorBidi" w:cstheme="majorBidi"/>
          <w:bCs/>
          <w:sz w:val="28"/>
          <w:szCs w:val="28"/>
        </w:rPr>
        <w:t>256</w:t>
      </w:r>
      <w:r w:rsidR="000035CF" w:rsidRPr="002D5862">
        <w:rPr>
          <w:rFonts w:asciiTheme="majorBidi" w:hAnsiTheme="majorBidi" w:cstheme="majorBidi"/>
          <w:bCs/>
          <w:sz w:val="28"/>
          <w:szCs w:val="28"/>
        </w:rPr>
        <w:t>4</w:t>
      </w:r>
      <w:r w:rsidRPr="002D586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2D586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2D5862">
        <w:rPr>
          <w:rFonts w:asciiTheme="majorBidi" w:hAnsiTheme="majorBidi" w:cstheme="majorBidi"/>
          <w:b/>
          <w:sz w:val="28"/>
          <w:szCs w:val="28"/>
          <w:cs/>
        </w:rPr>
        <w:t>มีวงเงินเบิกเกินบัญชี</w:t>
      </w:r>
      <w:r w:rsidRPr="002D5862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2D5862">
        <w:rPr>
          <w:rFonts w:asciiTheme="majorBidi" w:hAnsiTheme="majorBidi" w:cstheme="majorBidi"/>
          <w:b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92065F" w:rsidRPr="002D5862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2D5862" w:rsidRPr="002D5862">
        <w:rPr>
          <w:rFonts w:asciiTheme="majorBidi" w:hAnsiTheme="majorBidi" w:cstheme="majorBidi"/>
          <w:bCs/>
          <w:sz w:val="28"/>
          <w:szCs w:val="28"/>
        </w:rPr>
        <w:t>7</w:t>
      </w:r>
      <w:r w:rsidR="0092065F" w:rsidRPr="002D5862">
        <w:rPr>
          <w:rFonts w:asciiTheme="majorBidi" w:hAnsiTheme="majorBidi" w:cstheme="majorBidi"/>
          <w:bCs/>
          <w:sz w:val="28"/>
          <w:szCs w:val="28"/>
        </w:rPr>
        <w:t>,270</w:t>
      </w:r>
      <w:r w:rsidR="00D556A6" w:rsidRPr="00890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890567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890567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BF5015" w:rsidRPr="00890567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890567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BF5015" w:rsidRPr="00890567">
        <w:rPr>
          <w:rFonts w:asciiTheme="majorBidi" w:hAnsiTheme="majorBidi" w:cstheme="majorBidi"/>
          <w:bCs/>
          <w:i/>
          <w:iCs/>
          <w:sz w:val="28"/>
          <w:szCs w:val="28"/>
        </w:rPr>
        <w:t>25</w:t>
      </w:r>
      <w:r w:rsidR="0017692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63: </w:t>
      </w:r>
      <w:r w:rsidR="009D76D9">
        <w:rPr>
          <w:rFonts w:asciiTheme="majorBidi" w:hAnsiTheme="majorBidi" w:cstheme="majorBidi"/>
          <w:bCs/>
          <w:i/>
          <w:iCs/>
          <w:sz w:val="28"/>
          <w:szCs w:val="28"/>
        </w:rPr>
        <w:t>6,870</w:t>
      </w:r>
      <w:r w:rsidRPr="00890567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ล้านบาท)</w:t>
      </w:r>
    </w:p>
    <w:p w14:paraId="144808AC" w14:textId="77777777" w:rsidR="00F53FFA" w:rsidRDefault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08FD6E4" w14:textId="4E5433A7" w:rsidR="00F321C0" w:rsidRDefault="00445B45" w:rsidP="0015544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9</w:t>
      </w:r>
      <w:r w:rsidR="0015544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321C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</w:t>
      </w:r>
      <w:r w:rsidR="00F321C0" w:rsidRPr="00F321C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จากสถาบันการเงิน</w:t>
      </w:r>
    </w:p>
    <w:p w14:paraId="5B783F90" w14:textId="074BB414" w:rsidR="00B57F16" w:rsidRPr="00F53FFA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7E481564" w14:textId="33044174" w:rsidR="00655ECB" w:rsidRPr="001561CE" w:rsidRDefault="00655ECB" w:rsidP="00F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tab/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035CF" w:rsidRPr="001561CE">
        <w:rPr>
          <w:rFonts w:asciiTheme="majorBidi" w:hAnsiTheme="majorBidi" w:cstheme="majorBidi"/>
          <w:sz w:val="28"/>
          <w:szCs w:val="28"/>
        </w:rPr>
        <w:t>31</w:t>
      </w:r>
      <w:r w:rsidR="000035CF" w:rsidRPr="00156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035CF" w:rsidRPr="001561C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C6316" w:rsidRPr="001561C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B741AC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4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B741AC" w:rsidRPr="001561CE">
        <w:rPr>
          <w:rFonts w:ascii="Angsana New" w:hAnsi="Angsana New" w:hint="cs"/>
          <w:sz w:val="28"/>
          <w:szCs w:val="28"/>
        </w:rPr>
        <w:t xml:space="preserve">31 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741AC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3</w:t>
      </w:r>
      <w:r w:rsidR="00B741AC" w:rsidRPr="001561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61CE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กลุ่มบริษัทและบริษัทมีเงินกู้ยืม</w:t>
      </w:r>
      <w:r w:rsidR="00325BC8" w:rsidRPr="001561CE">
        <w:rPr>
          <w:rFonts w:ascii="Angsana New" w:hAnsi="Angsana New" w:cs="Angsana New" w:hint="cs"/>
          <w:sz w:val="28"/>
          <w:szCs w:val="28"/>
          <w:cs/>
        </w:rPr>
        <w:t>ระยะยาว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จาก</w:t>
      </w:r>
      <w:r w:rsidR="008D2846" w:rsidRPr="001561CE">
        <w:rPr>
          <w:rFonts w:asciiTheme="majorBidi" w:hAnsiTheme="majorBidi" w:cstheme="majorBidi" w:hint="cs"/>
          <w:b/>
          <w:sz w:val="28"/>
          <w:szCs w:val="28"/>
          <w:cs/>
        </w:rPr>
        <w:t>สถาบันการเงิน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ในประเทศ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53FFA" w:rsidRPr="001561CE">
        <w:rPr>
          <w:rFonts w:asciiTheme="majorBidi" w:hAnsiTheme="majorBidi" w:cs="Angsana New"/>
          <w:b/>
          <w:bCs/>
          <w:sz w:val="28"/>
          <w:szCs w:val="28"/>
          <w:cs/>
        </w:rPr>
        <w:t xml:space="preserve">  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ซึ่งมีรายละเอียดดังนี้</w:t>
      </w:r>
    </w:p>
    <w:p w14:paraId="22073C06" w14:textId="2EFA1C58" w:rsidR="00655ECB" w:rsidRPr="001561CE" w:rsidRDefault="00655ECB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51"/>
        <w:gridCol w:w="1130"/>
        <w:gridCol w:w="1125"/>
      </w:tblGrid>
      <w:tr w:rsidR="00655ECB" w:rsidRPr="001561CE" w14:paraId="677872AA" w14:textId="77777777" w:rsidTr="0015544B">
        <w:trPr>
          <w:tblHeader/>
        </w:trPr>
        <w:tc>
          <w:tcPr>
            <w:tcW w:w="450" w:type="dxa"/>
          </w:tcPr>
          <w:p w14:paraId="694D37B8" w14:textId="77777777" w:rsidR="00655ECB" w:rsidRPr="001561CE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51" w:type="dxa"/>
          </w:tcPr>
          <w:p w14:paraId="525F8175" w14:textId="77777777" w:rsidR="00655ECB" w:rsidRPr="001561CE" w:rsidRDefault="00655ECB" w:rsidP="00655ECB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34F649C2" w14:textId="77777777" w:rsidR="00655ECB" w:rsidRPr="001561CE" w:rsidRDefault="00655ECB" w:rsidP="00655ECB">
            <w:pPr>
              <w:tabs>
                <w:tab w:val="clear" w:pos="907"/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655ECB" w:rsidRPr="001561CE" w14:paraId="48530D4F" w14:textId="77777777" w:rsidTr="0015544B">
        <w:trPr>
          <w:tblHeader/>
        </w:trPr>
        <w:tc>
          <w:tcPr>
            <w:tcW w:w="450" w:type="dxa"/>
            <w:vAlign w:val="bottom"/>
          </w:tcPr>
          <w:p w14:paraId="12D3BFC6" w14:textId="17F6BBE9" w:rsidR="00655ECB" w:rsidRPr="001561CE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  <w:vAlign w:val="bottom"/>
          </w:tcPr>
          <w:p w14:paraId="6070C480" w14:textId="24AFB37C" w:rsidR="00655ECB" w:rsidRPr="001561CE" w:rsidRDefault="0015544B" w:rsidP="00655EC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0" w:type="dxa"/>
            <w:vAlign w:val="bottom"/>
          </w:tcPr>
          <w:p w14:paraId="612F5DD5" w14:textId="57BA1297" w:rsidR="00655ECB" w:rsidRPr="001561CE" w:rsidRDefault="000035CF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561C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1C6316" w:rsidRPr="001561CE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55ECB" w:rsidRPr="001561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1561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12F8D77" w14:textId="4E47EB31" w:rsidR="00655ECB" w:rsidRPr="001561CE" w:rsidRDefault="00655ECB" w:rsidP="00655ECB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 w:rsidRPr="001561C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55ECB" w:rsidRPr="001561CE" w14:paraId="75F93E0C" w14:textId="77777777" w:rsidTr="0015544B">
        <w:trPr>
          <w:tblHeader/>
        </w:trPr>
        <w:tc>
          <w:tcPr>
            <w:tcW w:w="450" w:type="dxa"/>
          </w:tcPr>
          <w:p w14:paraId="5B46FD81" w14:textId="77777777" w:rsidR="00655ECB" w:rsidRPr="001561CE" w:rsidRDefault="00655ECB" w:rsidP="00655ECB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4D781F58" w14:textId="5CD2F938" w:rsidR="00655ECB" w:rsidRPr="001561CE" w:rsidRDefault="00655ECB" w:rsidP="00B741AC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2"/>
            <w:vAlign w:val="center"/>
          </w:tcPr>
          <w:p w14:paraId="145758E0" w14:textId="057EE471" w:rsidR="00655ECB" w:rsidRPr="001561CE" w:rsidRDefault="00655ECB" w:rsidP="00655ECB">
            <w:pPr>
              <w:tabs>
                <w:tab w:val="left" w:pos="5070"/>
                <w:tab w:val="right" w:pos="893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1AD" w:rsidRPr="001561CE" w14:paraId="6A93DD27" w14:textId="77777777" w:rsidTr="0015544B">
        <w:tc>
          <w:tcPr>
            <w:tcW w:w="450" w:type="dxa"/>
          </w:tcPr>
          <w:p w14:paraId="114DEA2C" w14:textId="77777777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6651" w:type="dxa"/>
          </w:tcPr>
          <w:p w14:paraId="02C97BAB" w14:textId="463B186E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2,000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 เท่า ๆ กัน ภายใน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   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เดือนพฤศจิกายน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และในเดือนธันวาคม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br/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คิดดอกเบี้ยในอัตราร้อยละ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THBFIX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บวกร้อยละคงที่ต่อปี</w:t>
            </w:r>
          </w:p>
        </w:tc>
        <w:tc>
          <w:tcPr>
            <w:tcW w:w="1130" w:type="dxa"/>
            <w:vAlign w:val="bottom"/>
          </w:tcPr>
          <w:p w14:paraId="069A0958" w14:textId="712C1644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375,000</w:t>
            </w:r>
          </w:p>
        </w:tc>
        <w:tc>
          <w:tcPr>
            <w:tcW w:w="1125" w:type="dxa"/>
            <w:vAlign w:val="bottom"/>
          </w:tcPr>
          <w:p w14:paraId="5E652D9E" w14:textId="3E640DD4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1561CE" w14:paraId="56C6846B" w14:textId="77777777" w:rsidTr="0015544B">
        <w:tc>
          <w:tcPr>
            <w:tcW w:w="450" w:type="dxa"/>
          </w:tcPr>
          <w:p w14:paraId="6B221530" w14:textId="4C506A22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51" w:type="dxa"/>
          </w:tcPr>
          <w:p w14:paraId="1593BDE3" w14:textId="02B9C76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ภายในเดือนมิถุนายน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5FE87339" w14:textId="435F2025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41,667</w:t>
            </w:r>
          </w:p>
        </w:tc>
        <w:tc>
          <w:tcPr>
            <w:tcW w:w="1125" w:type="dxa"/>
            <w:vAlign w:val="bottom"/>
          </w:tcPr>
          <w:p w14:paraId="73992FAA" w14:textId="312BEFE8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83,333</w:t>
            </w:r>
          </w:p>
        </w:tc>
      </w:tr>
      <w:tr w:rsidR="000E31AD" w:rsidRPr="001561CE" w14:paraId="2B73A764" w14:textId="77777777" w:rsidTr="0015544B">
        <w:tc>
          <w:tcPr>
            <w:tcW w:w="450" w:type="dxa"/>
          </w:tcPr>
          <w:p w14:paraId="7C7864AA" w14:textId="18FE66B3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51" w:type="dxa"/>
          </w:tcPr>
          <w:p w14:paraId="31BABAC8" w14:textId="681EA623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600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มีกำหนดชำระคืนเงินต้นในเดือนตุลาคม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39C4938" w14:textId="33610595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600,000</w:t>
            </w:r>
          </w:p>
        </w:tc>
        <w:tc>
          <w:tcPr>
            <w:tcW w:w="1125" w:type="dxa"/>
            <w:vAlign w:val="bottom"/>
          </w:tcPr>
          <w:p w14:paraId="7DB1DCE1" w14:textId="294E13AE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</w:tr>
      <w:tr w:rsidR="000E31AD" w:rsidRPr="001561CE" w14:paraId="2B9E9456" w14:textId="77777777" w:rsidTr="0015544B">
        <w:tc>
          <w:tcPr>
            <w:tcW w:w="450" w:type="dxa"/>
          </w:tcPr>
          <w:p w14:paraId="0EE9605A" w14:textId="653A5EB1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51" w:type="dxa"/>
          </w:tcPr>
          <w:p w14:paraId="2A2218F0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500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ล้านบาท มีกำหนดชำระคืนเงินต้นในเดือนมิถุนายน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9238A86" w14:textId="2C1FEC50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25" w:type="dxa"/>
            <w:vAlign w:val="bottom"/>
          </w:tcPr>
          <w:p w14:paraId="638620A0" w14:textId="7DA9746B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1561CE" w14:paraId="3FF2E604" w14:textId="77777777" w:rsidTr="0015544B">
        <w:tc>
          <w:tcPr>
            <w:tcW w:w="450" w:type="dxa"/>
          </w:tcPr>
          <w:p w14:paraId="7DAD6488" w14:textId="32666AD4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51" w:type="dxa"/>
          </w:tcPr>
          <w:p w14:paraId="7FF6A592" w14:textId="29967C28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500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ภายในเดือนกรกฎาคม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ACF18" w14:textId="5FB981F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125,000</w:t>
            </w:r>
          </w:p>
        </w:tc>
        <w:tc>
          <w:tcPr>
            <w:tcW w:w="1125" w:type="dxa"/>
            <w:vAlign w:val="bottom"/>
          </w:tcPr>
          <w:p w14:paraId="4F27ABB4" w14:textId="5E093BF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187,500</w:t>
            </w:r>
          </w:p>
        </w:tc>
      </w:tr>
      <w:tr w:rsidR="000E31AD" w:rsidRPr="001561CE" w14:paraId="0126EFE1" w14:textId="77777777" w:rsidTr="0015544B">
        <w:tc>
          <w:tcPr>
            <w:tcW w:w="450" w:type="dxa"/>
          </w:tcPr>
          <w:p w14:paraId="646F082F" w14:textId="1E1D0F2D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51" w:type="dxa"/>
          </w:tcPr>
          <w:p w14:paraId="1299E006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1,000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มีกำหนดชำระคืนเงินต้นในเดือนมีนาคม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433FDB4" w14:textId="3C621A5D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25" w:type="dxa"/>
            <w:vAlign w:val="bottom"/>
          </w:tcPr>
          <w:p w14:paraId="4998ACB8" w14:textId="0C3A82BF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1561CE" w14:paraId="25A2434F" w14:textId="77777777" w:rsidTr="0015544B">
        <w:tc>
          <w:tcPr>
            <w:tcW w:w="450" w:type="dxa"/>
          </w:tcPr>
          <w:p w14:paraId="4DCD46D5" w14:textId="5BDBE1C0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51" w:type="dxa"/>
          </w:tcPr>
          <w:p w14:paraId="572326C8" w14:textId="7F529DBA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250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มีกำหนดชำระคืนเงินต้นทุก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3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เดือน เท่า ๆ กัน ภายในเดือนธันวาคม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2564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และชำระดอกเบี้ยทุกสิ้นเดือน 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7A939DF2" w14:textId="1A9A40CC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 w:firstLine="113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93,750</w:t>
            </w:r>
          </w:p>
        </w:tc>
        <w:tc>
          <w:tcPr>
            <w:tcW w:w="1125" w:type="dxa"/>
            <w:vAlign w:val="bottom"/>
          </w:tcPr>
          <w:p w14:paraId="0C1F3E36" w14:textId="7E902DD8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right="-62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</w:tr>
      <w:tr w:rsidR="000E31AD" w:rsidRPr="001561CE" w14:paraId="23CEAA2F" w14:textId="77777777" w:rsidTr="0015544B">
        <w:tc>
          <w:tcPr>
            <w:tcW w:w="450" w:type="dxa"/>
          </w:tcPr>
          <w:p w14:paraId="5DF0223F" w14:textId="0BCA746A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51" w:type="dxa"/>
          </w:tcPr>
          <w:p w14:paraId="605EB908" w14:textId="64309E50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มีกำหนดชำระคืนเงินต้นทุก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เท่า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ๆ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กัน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ภายในเดือนกุมภาพันธ์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2566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และชำระดอกเบี้ยทุก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CED4232" w14:textId="2AB491E0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333,333</w:t>
            </w:r>
          </w:p>
        </w:tc>
        <w:tc>
          <w:tcPr>
            <w:tcW w:w="1125" w:type="dxa"/>
            <w:vAlign w:val="bottom"/>
          </w:tcPr>
          <w:p w14:paraId="25114D49" w14:textId="196DCC24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375,000</w:t>
            </w:r>
          </w:p>
        </w:tc>
      </w:tr>
      <w:tr w:rsidR="000E31AD" w:rsidRPr="001561CE" w14:paraId="0C715FC0" w14:textId="77777777" w:rsidTr="0015544B">
        <w:tc>
          <w:tcPr>
            <w:tcW w:w="450" w:type="dxa"/>
          </w:tcPr>
          <w:p w14:paraId="12C08191" w14:textId="70E0AE11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51" w:type="dxa"/>
          </w:tcPr>
          <w:p w14:paraId="6D8FB2A6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มีกำหนดชำระคืนเงินต้นในเดือนกันยายน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E3746F4" w14:textId="78F099A2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29A9F015" w14:textId="6C4D07F4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25" w:type="dxa"/>
            <w:vAlign w:val="bottom"/>
          </w:tcPr>
          <w:p w14:paraId="776C2FC4" w14:textId="4EEAD5B9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0E31AD" w:rsidRPr="001561CE" w14:paraId="10969FD9" w14:textId="77777777" w:rsidTr="0015544B">
        <w:tc>
          <w:tcPr>
            <w:tcW w:w="450" w:type="dxa"/>
          </w:tcPr>
          <w:p w14:paraId="1F8DB358" w14:textId="10DDDB32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51" w:type="dxa"/>
          </w:tcPr>
          <w:p w14:paraId="3BBEE551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1,000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มีกำหนดชำระคืนเงินต้นในเดือนเมษายน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2565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1A25F05E" w14:textId="4421AF01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C82FEDF" w14:textId="623703B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25" w:type="dxa"/>
            <w:vAlign w:val="bottom"/>
          </w:tcPr>
          <w:p w14:paraId="087877BF" w14:textId="40AD519B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0E31AD" w:rsidRPr="001561CE" w14:paraId="5EEF0183" w14:textId="77777777" w:rsidTr="0015544B">
        <w:tc>
          <w:tcPr>
            <w:tcW w:w="450" w:type="dxa"/>
          </w:tcPr>
          <w:p w14:paraId="5CFE72C5" w14:textId="60840F86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51" w:type="dxa"/>
          </w:tcPr>
          <w:p w14:paraId="48BE1738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วงเงินกู้จำนวน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300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มีกำหนดชำระคืนเงินต้นในเดือนตุลาคม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2564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2885E278" w14:textId="43B98810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334DF128" w14:textId="739668DB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300,000</w:t>
            </w:r>
          </w:p>
        </w:tc>
        <w:tc>
          <w:tcPr>
            <w:tcW w:w="1125" w:type="dxa"/>
            <w:vAlign w:val="bottom"/>
          </w:tcPr>
          <w:p w14:paraId="50296405" w14:textId="0004299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0E31AD" w:rsidRPr="001561CE" w14:paraId="5BB71FD9" w14:textId="77777777" w:rsidTr="0015544B">
        <w:tc>
          <w:tcPr>
            <w:tcW w:w="450" w:type="dxa"/>
          </w:tcPr>
          <w:p w14:paraId="03BCCD6A" w14:textId="77777777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7D210C95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77ECAF5B" w14:textId="7777777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102062" w14:textId="7777777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1AD" w:rsidRPr="001561CE" w14:paraId="74D4C7F1" w14:textId="77777777" w:rsidTr="0015544B">
        <w:tc>
          <w:tcPr>
            <w:tcW w:w="450" w:type="dxa"/>
          </w:tcPr>
          <w:p w14:paraId="638698BC" w14:textId="77777777" w:rsidR="000E31AD" w:rsidRPr="001561CE" w:rsidRDefault="000E31AD" w:rsidP="000E31A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51" w:type="dxa"/>
          </w:tcPr>
          <w:p w14:paraId="3D9E5AD5" w14:textId="77777777" w:rsidR="000E31AD" w:rsidRPr="001561CE" w:rsidRDefault="000E31AD" w:rsidP="000E31AD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7F0F84DA" w14:textId="7777777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168997B" w14:textId="77777777" w:rsidR="000E31AD" w:rsidRPr="001561CE" w:rsidRDefault="000E31AD" w:rsidP="000E3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0A00" w:rsidRPr="001561CE" w14:paraId="410305D1" w14:textId="77777777" w:rsidTr="0015544B">
        <w:tc>
          <w:tcPr>
            <w:tcW w:w="450" w:type="dxa"/>
          </w:tcPr>
          <w:p w14:paraId="1AB9841C" w14:textId="50D7C0DE" w:rsidR="00A40A00" w:rsidRPr="001561CE" w:rsidRDefault="00A40A00" w:rsidP="00A40A0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lastRenderedPageBreak/>
              <w:t>12</w:t>
            </w:r>
          </w:p>
        </w:tc>
        <w:tc>
          <w:tcPr>
            <w:tcW w:w="6651" w:type="dxa"/>
          </w:tcPr>
          <w:p w14:paraId="52B890D8" w14:textId="54684530" w:rsidR="00A40A00" w:rsidRPr="001561CE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>4,958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มีกำหนดชำระคืนเงินต้นในเดือนกรกฎาคม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5A0DE928" w14:textId="613EACCD" w:rsidR="00A40A00" w:rsidRPr="001561CE" w:rsidRDefault="00A40A00" w:rsidP="00A40A00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2B68C34" w14:textId="01A4CF47" w:rsidR="00A40A00" w:rsidRPr="001561CE" w:rsidRDefault="00A40A00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4,958,000</w:t>
            </w:r>
          </w:p>
        </w:tc>
        <w:tc>
          <w:tcPr>
            <w:tcW w:w="1125" w:type="dxa"/>
            <w:vAlign w:val="bottom"/>
          </w:tcPr>
          <w:p w14:paraId="102D9D95" w14:textId="1C8A18DD" w:rsidR="00A40A00" w:rsidRPr="001561CE" w:rsidRDefault="00A40A00" w:rsidP="00A4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4,958,000</w:t>
            </w:r>
          </w:p>
        </w:tc>
      </w:tr>
      <w:tr w:rsidR="004B5317" w:rsidRPr="001561CE" w14:paraId="15EA7DEE" w14:textId="77777777" w:rsidTr="0015544B">
        <w:tc>
          <w:tcPr>
            <w:tcW w:w="450" w:type="dxa"/>
          </w:tcPr>
          <w:p w14:paraId="719D6338" w14:textId="41238948" w:rsidR="004B5317" w:rsidRPr="001561CE" w:rsidRDefault="004B5317" w:rsidP="004B53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6651" w:type="dxa"/>
          </w:tcPr>
          <w:p w14:paraId="2DFC9A75" w14:textId="1B8E6776" w:rsidR="004B5317" w:rsidRPr="001561CE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37764C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ล้านบาท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มีกำหนดชำระคืนเงินต้นในเดือนกันยายน 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</w:rPr>
              <w:t>2565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3DF44B96" w14:textId="4EBE4941" w:rsidR="004B5317" w:rsidRPr="001561CE" w:rsidRDefault="004B5317" w:rsidP="004B5317">
            <w:pPr>
              <w:tabs>
                <w:tab w:val="clear" w:pos="227"/>
                <w:tab w:val="clear" w:pos="6549"/>
                <w:tab w:val="left" w:pos="155"/>
                <w:tab w:val="left" w:pos="6014"/>
              </w:tabs>
              <w:ind w:left="155" w:right="-36" w:hanging="16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ชำระดอกเบี้ยทุกสิ้นเดือน</w:t>
            </w:r>
            <w:r w:rsidRPr="001561C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1561C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0" w:type="dxa"/>
            <w:vAlign w:val="bottom"/>
          </w:tcPr>
          <w:p w14:paraId="6004973A" w14:textId="4DFEB2A5" w:rsidR="004B5317" w:rsidRPr="001561CE" w:rsidRDefault="004B5317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700,000</w:t>
            </w:r>
          </w:p>
        </w:tc>
        <w:tc>
          <w:tcPr>
            <w:tcW w:w="1125" w:type="dxa"/>
            <w:vAlign w:val="bottom"/>
          </w:tcPr>
          <w:p w14:paraId="2B2A6ED4" w14:textId="3F1833AA" w:rsidR="004B5317" w:rsidRPr="001561CE" w:rsidRDefault="004B5317" w:rsidP="004B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cs="Angsana New"/>
                <w:sz w:val="20"/>
                <w:szCs w:val="20"/>
                <w:cs/>
                <w:lang w:eastAsia="en-GB"/>
              </w:rPr>
              <w:t>-</w:t>
            </w:r>
          </w:p>
        </w:tc>
      </w:tr>
      <w:tr w:rsidR="000C6EA8" w:rsidRPr="001561CE" w14:paraId="14FE9184" w14:textId="77777777" w:rsidTr="0015544B">
        <w:tc>
          <w:tcPr>
            <w:tcW w:w="7101" w:type="dxa"/>
            <w:gridSpan w:val="2"/>
          </w:tcPr>
          <w:p w14:paraId="6E70D4D5" w14:textId="074AD6BF" w:rsidR="000C6EA8" w:rsidRPr="001561CE" w:rsidRDefault="000C6EA8" w:rsidP="000C6EA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79A1EBC2" w14:textId="23A886A1" w:rsidR="000C6EA8" w:rsidRPr="001561CE" w:rsidRDefault="000C6EA8" w:rsidP="000C6EA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9,526,750</w:t>
            </w:r>
          </w:p>
        </w:tc>
        <w:tc>
          <w:tcPr>
            <w:tcW w:w="1125" w:type="dxa"/>
            <w:vAlign w:val="bottom"/>
          </w:tcPr>
          <w:p w14:paraId="53DE5F65" w14:textId="3D7DF944" w:rsidR="000C6EA8" w:rsidRPr="001561CE" w:rsidRDefault="000C6EA8" w:rsidP="000C6EA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10,128,833</w:t>
            </w:r>
          </w:p>
        </w:tc>
      </w:tr>
      <w:tr w:rsidR="000C6EA8" w:rsidRPr="001561CE" w14:paraId="55340D49" w14:textId="77777777" w:rsidTr="0015544B">
        <w:tc>
          <w:tcPr>
            <w:tcW w:w="7101" w:type="dxa"/>
            <w:gridSpan w:val="2"/>
          </w:tcPr>
          <w:p w14:paraId="0521370B" w14:textId="3510DA3C" w:rsidR="000C6EA8" w:rsidRPr="001561CE" w:rsidRDefault="000C6EA8" w:rsidP="000C6EA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0" w:type="dxa"/>
            <w:vAlign w:val="bottom"/>
          </w:tcPr>
          <w:p w14:paraId="66495C6A" w14:textId="1341A4F5" w:rsidR="000C6EA8" w:rsidRPr="001561CE" w:rsidRDefault="000C6EA8" w:rsidP="000C6E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(</w:t>
            </w: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3,534</w:t>
            </w:r>
            <w:r w:rsidRPr="001561CE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125" w:type="dxa"/>
            <w:vAlign w:val="bottom"/>
          </w:tcPr>
          <w:p w14:paraId="276B29EC" w14:textId="6222F93B" w:rsidR="000C6EA8" w:rsidRPr="001561CE" w:rsidRDefault="000C6EA8" w:rsidP="000C6E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561CE">
              <w:rPr>
                <w:rFonts w:ascii="Angsana New" w:hAnsi="Angsana New" w:cs="Angsana New"/>
                <w:sz w:val="28"/>
                <w:szCs w:val="28"/>
              </w:rPr>
              <w:t>3,452</w:t>
            </w:r>
            <w:r w:rsidRPr="001561C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C6EA8" w:rsidRPr="001561CE" w14:paraId="03132870" w14:textId="77777777" w:rsidTr="0015544B">
        <w:tc>
          <w:tcPr>
            <w:tcW w:w="7101" w:type="dxa"/>
            <w:gridSpan w:val="2"/>
          </w:tcPr>
          <w:p w14:paraId="48EE9F75" w14:textId="7EF800D8" w:rsidR="000C6EA8" w:rsidRPr="001561CE" w:rsidRDefault="000C6EA8" w:rsidP="000C6EA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vAlign w:val="bottom"/>
          </w:tcPr>
          <w:p w14:paraId="0568219A" w14:textId="361277CF" w:rsidR="000C6EA8" w:rsidRPr="001561CE" w:rsidRDefault="00B878D9" w:rsidP="000C6E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523</w:t>
            </w: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216</w:t>
            </w:r>
          </w:p>
        </w:tc>
        <w:tc>
          <w:tcPr>
            <w:tcW w:w="1125" w:type="dxa"/>
            <w:vAlign w:val="bottom"/>
          </w:tcPr>
          <w:p w14:paraId="06DDB91C" w14:textId="59782073" w:rsidR="000C6EA8" w:rsidRPr="001561CE" w:rsidRDefault="000C6EA8" w:rsidP="000C6EA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  <w:tr w:rsidR="000C6EA8" w:rsidRPr="001561CE" w14:paraId="20AE4361" w14:textId="77777777" w:rsidTr="0015544B">
        <w:tc>
          <w:tcPr>
            <w:tcW w:w="7101" w:type="dxa"/>
            <w:gridSpan w:val="2"/>
          </w:tcPr>
          <w:p w14:paraId="14A679A9" w14:textId="77777777" w:rsidR="000C6EA8" w:rsidRPr="001561CE" w:rsidRDefault="000C6EA8" w:rsidP="000C6EA8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5196089B" w14:textId="77777777" w:rsidR="000C6EA8" w:rsidRPr="001561CE" w:rsidRDefault="000C6EA8" w:rsidP="000C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  <w:tab w:val="left" w:pos="796"/>
                <w:tab w:val="decimal" w:pos="834"/>
              </w:tabs>
              <w:ind w:left="-104" w:right="-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3D515B4" w14:textId="11B22E8A" w:rsidR="000C6EA8" w:rsidRPr="001561CE" w:rsidRDefault="000C6EA8" w:rsidP="000C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78D9" w:rsidRPr="001561CE" w14:paraId="4CA8C998" w14:textId="77777777" w:rsidTr="0015544B">
        <w:tc>
          <w:tcPr>
            <w:tcW w:w="7101" w:type="dxa"/>
            <w:gridSpan w:val="2"/>
          </w:tcPr>
          <w:p w14:paraId="66AB7D1C" w14:textId="44F494A6" w:rsidR="00B878D9" w:rsidRPr="001561CE" w:rsidRDefault="00B878D9" w:rsidP="00B878D9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0" w:type="dxa"/>
            <w:vAlign w:val="bottom"/>
          </w:tcPr>
          <w:p w14:paraId="5BEB7FB9" w14:textId="53145A30" w:rsidR="00B878D9" w:rsidRPr="001561CE" w:rsidRDefault="00B878D9" w:rsidP="00B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2,698,951</w:t>
            </w:r>
          </w:p>
        </w:tc>
        <w:tc>
          <w:tcPr>
            <w:tcW w:w="1125" w:type="dxa"/>
            <w:vAlign w:val="bottom"/>
          </w:tcPr>
          <w:p w14:paraId="748FD344" w14:textId="50BBBC3E" w:rsidR="00B878D9" w:rsidRPr="001561CE" w:rsidRDefault="00B878D9" w:rsidP="00B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3,959,328</w:t>
            </w:r>
          </w:p>
        </w:tc>
      </w:tr>
      <w:tr w:rsidR="00B878D9" w:rsidRPr="001561CE" w14:paraId="05403B1D" w14:textId="77777777" w:rsidTr="0015544B">
        <w:tc>
          <w:tcPr>
            <w:tcW w:w="7101" w:type="dxa"/>
            <w:gridSpan w:val="2"/>
          </w:tcPr>
          <w:p w14:paraId="145DF9D8" w14:textId="75F76F75" w:rsidR="00B878D9" w:rsidRPr="001561CE" w:rsidRDefault="00B878D9" w:rsidP="00B878D9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0" w:type="dxa"/>
            <w:vAlign w:val="bottom"/>
          </w:tcPr>
          <w:p w14:paraId="744699F9" w14:textId="4ED4D733" w:rsidR="00B878D9" w:rsidRPr="001561CE" w:rsidRDefault="00B878D9" w:rsidP="00B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  <w:lang w:eastAsia="en-GB"/>
              </w:rPr>
              <w:t>6,824,265</w:t>
            </w:r>
          </w:p>
        </w:tc>
        <w:tc>
          <w:tcPr>
            <w:tcW w:w="1125" w:type="dxa"/>
            <w:vAlign w:val="bottom"/>
          </w:tcPr>
          <w:p w14:paraId="538DE2BC" w14:textId="29E62B57" w:rsidR="00B878D9" w:rsidRPr="001561CE" w:rsidRDefault="00B878D9" w:rsidP="00B8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sz w:val="28"/>
                <w:szCs w:val="28"/>
              </w:rPr>
              <w:t>6,166,053</w:t>
            </w:r>
          </w:p>
        </w:tc>
      </w:tr>
      <w:tr w:rsidR="00B878D9" w:rsidRPr="00C20FF6" w14:paraId="0E49FC5A" w14:textId="77777777" w:rsidTr="0015544B">
        <w:tc>
          <w:tcPr>
            <w:tcW w:w="7101" w:type="dxa"/>
            <w:gridSpan w:val="2"/>
          </w:tcPr>
          <w:p w14:paraId="3A8255AC" w14:textId="307BC7ED" w:rsidR="00B878D9" w:rsidRPr="001561CE" w:rsidRDefault="00B878D9" w:rsidP="00B878D9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vAlign w:val="bottom"/>
          </w:tcPr>
          <w:p w14:paraId="351D720A" w14:textId="5650B1B8" w:rsidR="00B878D9" w:rsidRPr="001561CE" w:rsidRDefault="00B878D9" w:rsidP="00B87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104" w:right="-20" w:firstLine="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9,523,216</w:t>
            </w:r>
          </w:p>
        </w:tc>
        <w:tc>
          <w:tcPr>
            <w:tcW w:w="1125" w:type="dxa"/>
            <w:vAlign w:val="bottom"/>
          </w:tcPr>
          <w:p w14:paraId="45ACB935" w14:textId="336AF072" w:rsidR="00B878D9" w:rsidRPr="00445B45" w:rsidRDefault="00B878D9" w:rsidP="00B878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4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61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10,125,381</w:t>
            </w:r>
          </w:p>
        </w:tc>
      </w:tr>
    </w:tbl>
    <w:p w14:paraId="4C1E3283" w14:textId="3D849D90" w:rsidR="00655ECB" w:rsidRDefault="00655ECB" w:rsidP="00B57F16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3D3F5535" w14:textId="658C92C5" w:rsidR="000C7FD4" w:rsidRPr="006C72F5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Pr="00E31A6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6C72F5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6C72F5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6C72F5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013D77" w14:textId="350CE489" w:rsidR="000C7FD4" w:rsidRPr="00A23861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0035CF" w:rsidRPr="001561CE">
        <w:rPr>
          <w:rFonts w:asciiTheme="majorBidi" w:hAnsiTheme="majorBidi" w:cstheme="majorBidi"/>
          <w:sz w:val="28"/>
          <w:szCs w:val="28"/>
        </w:rPr>
        <w:t>31</w:t>
      </w:r>
      <w:r w:rsidR="000035CF" w:rsidRPr="00156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035CF" w:rsidRPr="001561C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0035CF" w:rsidRPr="001561C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49E7" w:rsidRPr="001561CE">
        <w:rPr>
          <w:rFonts w:ascii="Angsana New" w:hAnsi="Angsana New" w:hint="cs"/>
          <w:sz w:val="28"/>
          <w:szCs w:val="28"/>
        </w:rPr>
        <w:t>256</w:t>
      </w:r>
      <w:r w:rsidR="000035CF" w:rsidRPr="001561CE">
        <w:rPr>
          <w:rFonts w:ascii="Angsana New" w:hAnsi="Angsana New"/>
          <w:sz w:val="28"/>
          <w:szCs w:val="28"/>
        </w:rPr>
        <w:t>4</w:t>
      </w:r>
      <w:r w:rsidR="004249E7" w:rsidRPr="001561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1561CE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1561CE">
        <w:rPr>
          <w:rFonts w:asciiTheme="majorBidi" w:hAnsiTheme="majorBidi" w:cstheme="majorBidi"/>
          <w:b/>
          <w:sz w:val="28"/>
          <w:szCs w:val="28"/>
          <w:cs/>
        </w:rPr>
        <w:t xml:space="preserve">จากสถาบันการเงินที่ยังมิได้เบิกใช้คงเหลือจำนวน </w:t>
      </w:r>
      <w:r w:rsidR="00A2355E">
        <w:rPr>
          <w:rFonts w:asciiTheme="majorBidi" w:hAnsiTheme="majorBidi" w:cstheme="majorBidi"/>
          <w:bCs/>
          <w:sz w:val="28"/>
          <w:szCs w:val="28"/>
        </w:rPr>
        <w:t>2</w:t>
      </w:r>
      <w:r w:rsidR="002D1EEC" w:rsidRPr="001561CE">
        <w:rPr>
          <w:rFonts w:asciiTheme="majorBidi" w:hAnsiTheme="majorBidi" w:cstheme="majorBidi"/>
          <w:bCs/>
          <w:sz w:val="28"/>
          <w:szCs w:val="28"/>
        </w:rPr>
        <w:t>,300</w:t>
      </w:r>
      <w:r w:rsidRPr="00E530E9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530E9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E530E9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E530E9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E530E9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0035CF">
        <w:rPr>
          <w:rFonts w:asciiTheme="majorBidi" w:hAnsiTheme="majorBidi" w:cstheme="majorBidi"/>
          <w:bCs/>
          <w:i/>
          <w:iCs/>
          <w:sz w:val="28"/>
          <w:szCs w:val="28"/>
        </w:rPr>
        <w:t>3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144809">
        <w:rPr>
          <w:rFonts w:asciiTheme="majorBidi" w:hAnsiTheme="majorBidi" w:cstheme="majorBidi"/>
          <w:bCs/>
          <w:i/>
          <w:iCs/>
          <w:sz w:val="28"/>
          <w:szCs w:val="28"/>
        </w:rPr>
        <w:t>2,0</w:t>
      </w:r>
      <w:r w:rsidRPr="00E530E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00 </w:t>
      </w:r>
      <w:r w:rsidRPr="00E530E9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698AC299" w14:textId="77777777" w:rsidR="00C20FF6" w:rsidRPr="006C72F5" w:rsidRDefault="00C20FF6" w:rsidP="00C20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EDD99ED" w14:textId="6E3DEAE8" w:rsidR="00C863BB" w:rsidRDefault="00C863BB" w:rsidP="00C8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เพื่อเป็นการป้องกันความเสี่ยงจากอัตราดอกเบี้ย ณ วันที่ </w:t>
      </w:r>
      <w:r w:rsidRPr="00095639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1</w:t>
      </w:r>
      <w:r w:rsidRPr="00095639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31A6A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E31A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มีภ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ระผูกพันต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มสัญญ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ดอกเบี้ยกับธน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ค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A86D29">
        <w:rPr>
          <w:rFonts w:asciiTheme="majorBidi" w:hAnsiTheme="majorBidi" w:cstheme="majorBidi" w:hint="eastAsia"/>
          <w:b/>
          <w:sz w:val="28"/>
          <w:szCs w:val="28"/>
          <w:cs/>
        </w:rPr>
        <w:t>ร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พาณิชย์</w:t>
      </w:r>
      <w:r w:rsidRPr="00A86D29">
        <w:rPr>
          <w:rFonts w:asciiTheme="majorBidi" w:hAnsiTheme="majorBidi" w:cstheme="majorBidi" w:hint="cs"/>
          <w:b/>
          <w:sz w:val="28"/>
          <w:szCs w:val="28"/>
          <w:cs/>
        </w:rPr>
        <w:t>ในประเทศแห่งหนึ่ง ภายใต้สัญญาดังกล่าว กลุ่มบริษัทและบริษัทจะจ่าย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ดอกเบี้ยในอัตราคงที่ให้กับธนาคาร</w:t>
      </w:r>
      <w:r w:rsidRPr="006161A0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</w:t>
      </w:r>
      <w:r w:rsidRPr="006161A0">
        <w:rPr>
          <w:rFonts w:asciiTheme="majorBidi" w:hAnsiTheme="majorBidi" w:cstheme="majorBidi" w:hint="cs"/>
          <w:b/>
          <w:sz w:val="28"/>
          <w:szCs w:val="28"/>
          <w:cs/>
        </w:rPr>
        <w:t>เพื่อ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แลกกับดอกเบี้ยในอัตรา</w:t>
      </w:r>
      <w:r w:rsidRPr="001A649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1A649F">
        <w:rPr>
          <w:rFonts w:asciiTheme="majorBidi" w:hAnsiTheme="majorBidi" w:cstheme="majorBidi"/>
          <w:bCs/>
          <w:sz w:val="28"/>
          <w:szCs w:val="28"/>
        </w:rPr>
        <w:t>THBFIX</w:t>
      </w:r>
      <w:r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บวกอัตราร้อยละคงที่ต่อปี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ซึ่งสัญญ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แลกเปลี่ยนอัตร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ดอกเบี้ยจะทยอยครบกำหนด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จำนวน</w:t>
      </w:r>
      <w:r w:rsidRPr="00117C4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D36FD3" w:rsidRPr="00117C4C">
        <w:rPr>
          <w:rFonts w:asciiTheme="majorBidi" w:hAnsiTheme="majorBidi" w:cstheme="majorBidi"/>
          <w:bCs/>
          <w:sz w:val="28"/>
          <w:szCs w:val="28"/>
        </w:rPr>
        <w:t>93</w:t>
      </w:r>
      <w:r w:rsidR="00A2355E">
        <w:rPr>
          <w:rFonts w:asciiTheme="majorBidi" w:hAnsiTheme="majorBidi" w:cs="Angsana New"/>
          <w:bCs/>
          <w:sz w:val="28"/>
          <w:szCs w:val="28"/>
        </w:rPr>
        <w:t>.</w:t>
      </w:r>
      <w:r w:rsidR="00D36FD3" w:rsidRPr="00117C4C">
        <w:rPr>
          <w:rFonts w:asciiTheme="majorBidi" w:hAnsiTheme="majorBidi" w:cstheme="majorBidi"/>
          <w:bCs/>
          <w:sz w:val="28"/>
          <w:szCs w:val="28"/>
        </w:rPr>
        <w:t>75</w:t>
      </w:r>
      <w:r w:rsidRPr="00117C4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117C4C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117C4C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ทในเดือนพฤศจิก</w:t>
      </w:r>
      <w:r w:rsidRPr="00117C4C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ยน</w:t>
      </w:r>
      <w:r w:rsidRPr="00117C4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17C4C">
        <w:rPr>
          <w:rFonts w:asciiTheme="majorBidi" w:hAnsiTheme="majorBidi" w:cstheme="majorBidi"/>
          <w:bCs/>
          <w:sz w:val="28"/>
          <w:szCs w:val="28"/>
        </w:rPr>
        <w:t>2564</w:t>
      </w:r>
      <w:r w:rsidRPr="00117C4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17C4C">
        <w:rPr>
          <w:rFonts w:asciiTheme="majorBidi" w:hAnsiTheme="majorBidi" w:cstheme="majorBidi" w:hint="eastAsia"/>
          <w:b/>
          <w:sz w:val="28"/>
          <w:szCs w:val="28"/>
          <w:cs/>
        </w:rPr>
        <w:t>และ</w:t>
      </w:r>
      <w:r w:rsidRPr="00117C4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D36FD3" w:rsidRPr="00117C4C">
        <w:rPr>
          <w:rFonts w:asciiTheme="majorBidi" w:hAnsiTheme="majorBidi" w:cstheme="majorBidi"/>
          <w:bCs/>
          <w:sz w:val="28"/>
          <w:szCs w:val="28"/>
        </w:rPr>
        <w:t>281</w:t>
      </w:r>
      <w:r w:rsidR="00A2355E">
        <w:rPr>
          <w:rFonts w:asciiTheme="majorBidi" w:hAnsiTheme="majorBidi" w:cs="Angsana New"/>
          <w:bCs/>
          <w:sz w:val="28"/>
          <w:szCs w:val="28"/>
        </w:rPr>
        <w:t>.</w:t>
      </w:r>
      <w:r w:rsidR="00D36FD3" w:rsidRPr="00117C4C">
        <w:rPr>
          <w:rFonts w:asciiTheme="majorBidi" w:hAnsiTheme="majorBidi" w:cstheme="majorBidi"/>
          <w:bCs/>
          <w:sz w:val="28"/>
          <w:szCs w:val="28"/>
        </w:rPr>
        <w:t>25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นบ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ทในเดือนธันว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คม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249E7">
        <w:rPr>
          <w:rFonts w:asciiTheme="majorBidi" w:hAnsiTheme="majorBidi" w:cstheme="majorBidi"/>
          <w:bCs/>
          <w:sz w:val="28"/>
          <w:szCs w:val="28"/>
        </w:rPr>
        <w:t>2564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ต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มล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ดับ</w:t>
      </w:r>
      <w:r w:rsidRPr="006C72F5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เช่นเดียวกับเงื่อนไขก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รจ่</w:t>
      </w:r>
      <w:r w:rsidRPr="006C72F5">
        <w:rPr>
          <w:rFonts w:asciiTheme="majorBidi" w:hAnsiTheme="majorBidi" w:cstheme="majorBidi" w:hint="cs"/>
          <w:b/>
          <w:sz w:val="28"/>
          <w:szCs w:val="28"/>
          <w:cs/>
        </w:rPr>
        <w:t>า</w:t>
      </w:r>
      <w:r w:rsidRPr="006C72F5">
        <w:rPr>
          <w:rFonts w:asciiTheme="majorBidi" w:hAnsiTheme="majorBidi" w:cstheme="majorBidi" w:hint="eastAsia"/>
          <w:b/>
          <w:sz w:val="28"/>
          <w:szCs w:val="28"/>
          <w:cs/>
        </w:rPr>
        <w:t>ยชำระคืนเงินกู้ยืม</w:t>
      </w:r>
    </w:p>
    <w:p w14:paraId="2287CE0F" w14:textId="7667018B" w:rsidR="00AF6948" w:rsidRPr="009C29F1" w:rsidRDefault="00914E53" w:rsidP="00C86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BA2B20C" w14:textId="5B3A5AC4" w:rsidR="00F321C0" w:rsidRPr="00E31CB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257DB7">
        <w:rPr>
          <w:rFonts w:asciiTheme="majorBidi" w:hAnsiTheme="majorBidi" w:cstheme="majorBidi"/>
          <w:sz w:val="28"/>
          <w:szCs w:val="28"/>
          <w:u w:val="none"/>
        </w:rPr>
        <w:t>0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F321C0" w:rsidRPr="00257DB7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F321C0" w:rsidRDefault="00F321C0" w:rsidP="002E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D6564A6" w14:textId="308BAC35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0035CF" w:rsidRPr="00095639">
        <w:rPr>
          <w:rFonts w:asciiTheme="majorBidi" w:hAnsiTheme="majorBidi" w:cstheme="majorBidi"/>
          <w:sz w:val="28"/>
          <w:szCs w:val="28"/>
        </w:rPr>
        <w:t>3</w:t>
      </w:r>
      <w:r w:rsidR="000035CF">
        <w:rPr>
          <w:rFonts w:asciiTheme="majorBidi" w:hAnsiTheme="majorBidi" w:cstheme="majorBidi"/>
          <w:sz w:val="28"/>
          <w:szCs w:val="28"/>
        </w:rPr>
        <w:t>1</w:t>
      </w:r>
      <w:r w:rsidR="000035CF" w:rsidRPr="000956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035C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1C6316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F321C0">
        <w:rPr>
          <w:rFonts w:ascii="Angsana New" w:hAnsi="Angsana New" w:cs="Angsana New" w:hint="cs"/>
          <w:sz w:val="28"/>
          <w:szCs w:val="28"/>
        </w:rPr>
        <w:t>256</w:t>
      </w:r>
      <w:r w:rsidR="000035CF">
        <w:rPr>
          <w:rFonts w:ascii="Angsana New" w:hAnsi="Angsana New" w:cs="Angsana New"/>
          <w:sz w:val="28"/>
          <w:szCs w:val="28"/>
        </w:rPr>
        <w:t>4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F321C0">
        <w:rPr>
          <w:rFonts w:ascii="Angsana New" w:hAnsi="Angsana New" w:cs="Angsana New" w:hint="cs"/>
          <w:sz w:val="28"/>
          <w:szCs w:val="28"/>
        </w:rPr>
        <w:t xml:space="preserve">31 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F321C0">
        <w:rPr>
          <w:rFonts w:ascii="Angsana New" w:hAnsi="Angsana New" w:cs="Angsana New" w:hint="cs"/>
          <w:sz w:val="28"/>
          <w:szCs w:val="28"/>
        </w:rPr>
        <w:t>256</w:t>
      </w:r>
      <w:r w:rsidR="000035CF">
        <w:rPr>
          <w:rFonts w:ascii="Angsana New" w:hAnsi="Angsana New" w:cs="Angsana New"/>
          <w:sz w:val="28"/>
          <w:szCs w:val="28"/>
        </w:rPr>
        <w:t>3</w:t>
      </w:r>
      <w:r w:rsidRPr="00F321C0">
        <w:rPr>
          <w:rFonts w:ascii="Angsana New" w:hAnsi="Angsana New" w:cs="Angsana New" w:hint="cs"/>
          <w:sz w:val="28"/>
          <w:szCs w:val="28"/>
          <w:cs/>
        </w:rPr>
        <w:t xml:space="preserve"> กลุ่มบริษัทและบริษัทมียอดคงเหลือจากการออกหุ้นกู้ชนิดระบุชื่อผู้ถือ ประเภทไม่ด้อยสิทธิและไม่มีหลักประกัน ซึ่งมีรายละเอียดดังนี้</w:t>
      </w:r>
    </w:p>
    <w:p w14:paraId="66C1C8CD" w14:textId="77777777" w:rsidR="00F321C0" w:rsidRPr="00F321C0" w:rsidRDefault="00F321C0" w:rsidP="002E7FE1">
      <w:pPr>
        <w:tabs>
          <w:tab w:val="clear" w:pos="1644"/>
          <w:tab w:val="left" w:pos="1620"/>
        </w:tabs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660"/>
        <w:gridCol w:w="1134"/>
        <w:gridCol w:w="1134"/>
      </w:tblGrid>
      <w:tr w:rsidR="00F321C0" w:rsidRPr="00F321C0" w14:paraId="766A2A25" w14:textId="77777777" w:rsidTr="00B43E9E">
        <w:trPr>
          <w:tblHeader/>
        </w:trPr>
        <w:tc>
          <w:tcPr>
            <w:tcW w:w="450" w:type="dxa"/>
            <w:vAlign w:val="center"/>
          </w:tcPr>
          <w:p w14:paraId="65D32213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60" w:type="dxa"/>
            <w:vAlign w:val="center"/>
          </w:tcPr>
          <w:p w14:paraId="6FCF10C9" w14:textId="77777777" w:rsidR="00F321C0" w:rsidRPr="00F321C0" w:rsidRDefault="00F321C0" w:rsidP="002E7FE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5C3DFB5" w14:textId="77777777" w:rsidR="00F321C0" w:rsidRPr="00F321C0" w:rsidRDefault="00F321C0" w:rsidP="002E7FE1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                                       งบการเงินเฉพาะกิจการ</w:t>
            </w:r>
          </w:p>
        </w:tc>
      </w:tr>
      <w:tr w:rsidR="00912636" w:rsidRPr="00F321C0" w14:paraId="17167C6A" w14:textId="77777777" w:rsidTr="00B43E9E">
        <w:trPr>
          <w:tblHeader/>
        </w:trPr>
        <w:tc>
          <w:tcPr>
            <w:tcW w:w="450" w:type="dxa"/>
            <w:vAlign w:val="center"/>
          </w:tcPr>
          <w:p w14:paraId="61DFD655" w14:textId="6F938D44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  <w:vAlign w:val="bottom"/>
          </w:tcPr>
          <w:p w14:paraId="632E75AF" w14:textId="65786715" w:rsidR="00912636" w:rsidRPr="00655ECB" w:rsidRDefault="00912636" w:rsidP="00912636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55E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34" w:type="dxa"/>
          </w:tcPr>
          <w:p w14:paraId="0865AF9E" w14:textId="0A06C965" w:rsidR="00912636" w:rsidRPr="00F321C0" w:rsidRDefault="000035CF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563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63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912636" w:rsidRPr="00586560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12636"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400EE93C" w14:textId="6EBE1184" w:rsidR="00912636" w:rsidRPr="00F321C0" w:rsidRDefault="00912636" w:rsidP="00912636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F321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F321C0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0035C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12636" w:rsidRPr="00F321C0" w14:paraId="1FD31EBE" w14:textId="77777777" w:rsidTr="00B43E9E">
        <w:trPr>
          <w:tblHeader/>
        </w:trPr>
        <w:tc>
          <w:tcPr>
            <w:tcW w:w="450" w:type="dxa"/>
          </w:tcPr>
          <w:p w14:paraId="54AFAB46" w14:textId="77777777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4A822E" w14:textId="2ED5B77B" w:rsidR="00912636" w:rsidRPr="00F321C0" w:rsidRDefault="00912636" w:rsidP="00912636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71122D" w14:textId="77777777" w:rsidR="00912636" w:rsidRPr="00F321C0" w:rsidRDefault="00912636" w:rsidP="00912636">
            <w:pPr>
              <w:tabs>
                <w:tab w:val="decimal" w:pos="97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21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3B62" w:rsidRPr="0052532B" w14:paraId="2290FCDD" w14:textId="77777777" w:rsidTr="00B43E9E">
        <w:tc>
          <w:tcPr>
            <w:tcW w:w="450" w:type="dxa"/>
          </w:tcPr>
          <w:p w14:paraId="5921861B" w14:textId="646EC322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26DAA0BD" w14:textId="4A29E5D5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1,295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C5536EC" w14:textId="6E939E3A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1,295,800</w:t>
            </w:r>
          </w:p>
        </w:tc>
        <w:tc>
          <w:tcPr>
            <w:tcW w:w="1134" w:type="dxa"/>
            <w:vAlign w:val="bottom"/>
          </w:tcPr>
          <w:p w14:paraId="5C28C16B" w14:textId="6274EC8E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1,295,800</w:t>
            </w:r>
          </w:p>
        </w:tc>
      </w:tr>
      <w:tr w:rsidR="00AC3B62" w:rsidRPr="0052532B" w14:paraId="006899DB" w14:textId="77777777" w:rsidTr="00B43E9E">
        <w:tc>
          <w:tcPr>
            <w:tcW w:w="450" w:type="dxa"/>
          </w:tcPr>
          <w:p w14:paraId="520346AA" w14:textId="3AA3B541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14:paraId="303D6C4B" w14:textId="239AF35F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2,000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F703890" w14:textId="302A0B36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4F36B272" w14:textId="2CEEF4DB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000,000</w:t>
            </w:r>
          </w:p>
        </w:tc>
      </w:tr>
      <w:tr w:rsidR="00AC3B62" w:rsidRPr="0052532B" w14:paraId="6F35F7C2" w14:textId="77777777" w:rsidTr="00B43E9E">
        <w:tc>
          <w:tcPr>
            <w:tcW w:w="450" w:type="dxa"/>
          </w:tcPr>
          <w:p w14:paraId="47E32340" w14:textId="514F53A8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14:paraId="06E891E2" w14:textId="0A77484D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33135E3" w14:textId="57FCDF1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31ED1471" w14:textId="717C4BA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AC3B62" w:rsidRPr="0052532B" w14:paraId="6A2FA077" w14:textId="77777777" w:rsidTr="00B43E9E">
        <w:tc>
          <w:tcPr>
            <w:tcW w:w="450" w:type="dxa"/>
          </w:tcPr>
          <w:p w14:paraId="046EBCF9" w14:textId="23C7856F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14:paraId="27545AB9" w14:textId="1D1D5BB6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1,833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ครบกำหนดไถ่ถอนในเดือนพฤษภาคม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2942DF" w14:textId="1B06A82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1,833,000</w:t>
            </w:r>
          </w:p>
        </w:tc>
        <w:tc>
          <w:tcPr>
            <w:tcW w:w="1134" w:type="dxa"/>
            <w:vAlign w:val="bottom"/>
          </w:tcPr>
          <w:p w14:paraId="4BF752C8" w14:textId="53AC3250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1,833,000</w:t>
            </w:r>
          </w:p>
        </w:tc>
      </w:tr>
      <w:tr w:rsidR="00AC3B62" w:rsidRPr="0052532B" w14:paraId="252DB2BA" w14:textId="77777777" w:rsidTr="00B43E9E">
        <w:tc>
          <w:tcPr>
            <w:tcW w:w="450" w:type="dxa"/>
          </w:tcPr>
          <w:p w14:paraId="402BDEF4" w14:textId="04AA8907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14:paraId="3AD81CD4" w14:textId="0A540F44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FD6C204" w14:textId="696EC31A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1,564,000</w:t>
            </w:r>
          </w:p>
        </w:tc>
        <w:tc>
          <w:tcPr>
            <w:tcW w:w="1134" w:type="dxa"/>
            <w:vAlign w:val="bottom"/>
          </w:tcPr>
          <w:p w14:paraId="3CDDD47E" w14:textId="435B97F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1,564,000</w:t>
            </w:r>
          </w:p>
        </w:tc>
      </w:tr>
      <w:tr w:rsidR="00AC3B62" w:rsidRPr="0052532B" w14:paraId="566EB172" w14:textId="77777777" w:rsidTr="00B43E9E">
        <w:tc>
          <w:tcPr>
            <w:tcW w:w="450" w:type="dxa"/>
          </w:tcPr>
          <w:p w14:paraId="652E51F3" w14:textId="2342EA4A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14:paraId="3D0AC2F3" w14:textId="55DA5561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1,697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0E5BECA" w14:textId="593FA6D8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1,697,500</w:t>
            </w:r>
          </w:p>
        </w:tc>
        <w:tc>
          <w:tcPr>
            <w:tcW w:w="1134" w:type="dxa"/>
            <w:vAlign w:val="bottom"/>
          </w:tcPr>
          <w:p w14:paraId="68D53567" w14:textId="3B455AE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1,697,500</w:t>
            </w:r>
          </w:p>
        </w:tc>
      </w:tr>
      <w:tr w:rsidR="00AC3B62" w:rsidRPr="0052532B" w14:paraId="33011C2D" w14:textId="77777777" w:rsidTr="00B43E9E">
        <w:tc>
          <w:tcPr>
            <w:tcW w:w="450" w:type="dxa"/>
          </w:tcPr>
          <w:p w14:paraId="6F9A3402" w14:textId="5922D86C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14:paraId="09CA2984" w14:textId="340A547D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1,515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BA758F0" w14:textId="79F0839B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1,515,500</w:t>
            </w:r>
          </w:p>
        </w:tc>
        <w:tc>
          <w:tcPr>
            <w:tcW w:w="1134" w:type="dxa"/>
            <w:vAlign w:val="bottom"/>
          </w:tcPr>
          <w:p w14:paraId="4E0BBA91" w14:textId="15A871F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1,515,500</w:t>
            </w:r>
          </w:p>
        </w:tc>
      </w:tr>
      <w:tr w:rsidR="00AC3B62" w:rsidRPr="0052532B" w14:paraId="184D7C1F" w14:textId="77777777" w:rsidTr="00B43E9E">
        <w:tc>
          <w:tcPr>
            <w:tcW w:w="450" w:type="dxa"/>
          </w:tcPr>
          <w:p w14:paraId="4CA2B979" w14:textId="28D58246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6660" w:type="dxa"/>
          </w:tcPr>
          <w:p w14:paraId="19B2299B" w14:textId="0B58089E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1,650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2F2E032" w14:textId="1AF5DB08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1,650,300</w:t>
            </w:r>
          </w:p>
        </w:tc>
        <w:tc>
          <w:tcPr>
            <w:tcW w:w="1134" w:type="dxa"/>
            <w:vAlign w:val="bottom"/>
          </w:tcPr>
          <w:p w14:paraId="1A8FC38B" w14:textId="6C4E8139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,650,300</w:t>
            </w:r>
          </w:p>
        </w:tc>
      </w:tr>
      <w:tr w:rsidR="00AC3B62" w:rsidRPr="0052532B" w14:paraId="54EA3BE9" w14:textId="77777777" w:rsidTr="00B43E9E">
        <w:tc>
          <w:tcPr>
            <w:tcW w:w="450" w:type="dxa"/>
          </w:tcPr>
          <w:p w14:paraId="6F9F75D2" w14:textId="21F38582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6660" w:type="dxa"/>
          </w:tcPr>
          <w:p w14:paraId="5377DAD8" w14:textId="4B4F5AA2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2,349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8137D7D" w14:textId="64E06FFC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2,349,700</w:t>
            </w:r>
          </w:p>
        </w:tc>
        <w:tc>
          <w:tcPr>
            <w:tcW w:w="1134" w:type="dxa"/>
            <w:vAlign w:val="bottom"/>
          </w:tcPr>
          <w:p w14:paraId="5EC20943" w14:textId="5E9952D8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2,349,700</w:t>
            </w:r>
          </w:p>
        </w:tc>
      </w:tr>
      <w:tr w:rsidR="00AC3B62" w:rsidRPr="0052532B" w14:paraId="4F833333" w14:textId="77777777" w:rsidTr="00B43E9E">
        <w:tc>
          <w:tcPr>
            <w:tcW w:w="450" w:type="dxa"/>
          </w:tcPr>
          <w:p w14:paraId="39093B0D" w14:textId="5D7E56B8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660" w:type="dxa"/>
          </w:tcPr>
          <w:p w14:paraId="322B40A8" w14:textId="3E54CC66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 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05C4C31" w14:textId="11350B97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FE3C181" w14:textId="584570E9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AC3B62" w:rsidRPr="0052532B" w14:paraId="6FC69805" w14:textId="77777777" w:rsidTr="00B43E9E">
        <w:tc>
          <w:tcPr>
            <w:tcW w:w="450" w:type="dxa"/>
          </w:tcPr>
          <w:p w14:paraId="77501459" w14:textId="188E3067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6660" w:type="dxa"/>
          </w:tcPr>
          <w:p w14:paraId="56299EF4" w14:textId="56322CD6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270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ครบกำหนดไถ่ถอนในเดือนมิถุนายน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5C3E3F7" w14:textId="3B0A48B1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270,000</w:t>
            </w:r>
          </w:p>
        </w:tc>
        <w:tc>
          <w:tcPr>
            <w:tcW w:w="1134" w:type="dxa"/>
            <w:vAlign w:val="bottom"/>
          </w:tcPr>
          <w:p w14:paraId="170D2EBC" w14:textId="37924A84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</w:tr>
      <w:tr w:rsidR="00AC3B62" w:rsidRPr="0052532B" w14:paraId="3CC1DC81" w14:textId="77777777" w:rsidTr="00B43E9E">
        <w:tc>
          <w:tcPr>
            <w:tcW w:w="450" w:type="dxa"/>
          </w:tcPr>
          <w:p w14:paraId="30C2DAB9" w14:textId="5ADA3CF2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6660" w:type="dxa"/>
          </w:tcPr>
          <w:p w14:paraId="3E4DBC0E" w14:textId="5DEEE807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7343E8D" w14:textId="149387EB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1,200,000</w:t>
            </w:r>
          </w:p>
        </w:tc>
        <w:tc>
          <w:tcPr>
            <w:tcW w:w="1134" w:type="dxa"/>
            <w:vAlign w:val="bottom"/>
          </w:tcPr>
          <w:p w14:paraId="3A507C6B" w14:textId="27CE446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1,200,000</w:t>
            </w:r>
          </w:p>
        </w:tc>
      </w:tr>
      <w:tr w:rsidR="00AC3B62" w:rsidRPr="0052532B" w14:paraId="2162ED04" w14:textId="77777777" w:rsidTr="00B43E9E">
        <w:tc>
          <w:tcPr>
            <w:tcW w:w="450" w:type="dxa"/>
          </w:tcPr>
          <w:p w14:paraId="74350D36" w14:textId="7D5EE982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lastRenderedPageBreak/>
              <w:t>13</w:t>
            </w:r>
          </w:p>
        </w:tc>
        <w:tc>
          <w:tcPr>
            <w:tcW w:w="6660" w:type="dxa"/>
          </w:tcPr>
          <w:p w14:paraId="3248D458" w14:textId="3E32DD35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2,043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F06F409" w14:textId="6C4A935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2,043,300</w:t>
            </w:r>
          </w:p>
        </w:tc>
        <w:tc>
          <w:tcPr>
            <w:tcW w:w="1134" w:type="dxa"/>
            <w:vAlign w:val="bottom"/>
          </w:tcPr>
          <w:p w14:paraId="38CCBC5C" w14:textId="4DB356B6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2,043,300</w:t>
            </w:r>
          </w:p>
        </w:tc>
      </w:tr>
      <w:tr w:rsidR="00AC3B62" w:rsidRPr="0052532B" w14:paraId="02801C9B" w14:textId="77777777" w:rsidTr="00B43E9E">
        <w:tc>
          <w:tcPr>
            <w:tcW w:w="450" w:type="dxa"/>
          </w:tcPr>
          <w:p w14:paraId="6B2B72E4" w14:textId="1E435571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6660" w:type="dxa"/>
          </w:tcPr>
          <w:p w14:paraId="7CE376C2" w14:textId="4C715E8E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1,756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D4FD9E7" w14:textId="040296F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1,756,700</w:t>
            </w:r>
          </w:p>
        </w:tc>
        <w:tc>
          <w:tcPr>
            <w:tcW w:w="1134" w:type="dxa"/>
            <w:vAlign w:val="bottom"/>
          </w:tcPr>
          <w:p w14:paraId="3B673C46" w14:textId="7FBF70C4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1,756,700</w:t>
            </w:r>
          </w:p>
        </w:tc>
      </w:tr>
      <w:tr w:rsidR="00AC3B62" w:rsidRPr="0052532B" w14:paraId="4AE32075" w14:textId="77777777" w:rsidTr="00B43E9E">
        <w:tc>
          <w:tcPr>
            <w:tcW w:w="450" w:type="dxa"/>
          </w:tcPr>
          <w:p w14:paraId="07D60B41" w14:textId="28F2BC80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660" w:type="dxa"/>
          </w:tcPr>
          <w:p w14:paraId="397A5EC9" w14:textId="34455763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69308E6" w14:textId="72675ED2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200,000</w:t>
            </w:r>
          </w:p>
        </w:tc>
        <w:tc>
          <w:tcPr>
            <w:tcW w:w="1134" w:type="dxa"/>
            <w:vAlign w:val="bottom"/>
          </w:tcPr>
          <w:p w14:paraId="71C91979" w14:textId="77F88AB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AC3B62" w:rsidRPr="0052532B" w14:paraId="440CF14F" w14:textId="77777777" w:rsidTr="00B43E9E">
        <w:tc>
          <w:tcPr>
            <w:tcW w:w="450" w:type="dxa"/>
          </w:tcPr>
          <w:p w14:paraId="0660F8C2" w14:textId="153075E0" w:rsidR="00AC3B62" w:rsidRPr="0052532B" w:rsidRDefault="00AC3B62" w:rsidP="00AC3B6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6660" w:type="dxa"/>
          </w:tcPr>
          <w:p w14:paraId="5133CC32" w14:textId="633636B9" w:rsidR="00AC3B62" w:rsidRPr="0052532B" w:rsidRDefault="00AC3B62" w:rsidP="00AC3B6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ครบกำหนดไถ่ถอนในเดือนกรกฎาคม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2D69F6" w14:textId="02AD823F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846ED5E" w14:textId="4D444B34" w:rsidR="00AC3B62" w:rsidRPr="0052532B" w:rsidRDefault="00AC3B62" w:rsidP="00AC3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01052C" w:rsidRPr="0052532B" w14:paraId="6AC27CCA" w14:textId="77777777" w:rsidTr="00B43E9E">
        <w:tc>
          <w:tcPr>
            <w:tcW w:w="450" w:type="dxa"/>
          </w:tcPr>
          <w:p w14:paraId="3F924C73" w14:textId="10EAE68E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660" w:type="dxa"/>
          </w:tcPr>
          <w:p w14:paraId="6A8BAF11" w14:textId="31DE352B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C81079" w14:textId="241F7CE1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200,000</w:t>
            </w:r>
          </w:p>
        </w:tc>
        <w:tc>
          <w:tcPr>
            <w:tcW w:w="1134" w:type="dxa"/>
            <w:vAlign w:val="bottom"/>
          </w:tcPr>
          <w:p w14:paraId="152C97A6" w14:textId="0FF80C56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200,000</w:t>
            </w:r>
          </w:p>
        </w:tc>
      </w:tr>
      <w:tr w:rsidR="0001052C" w:rsidRPr="0052532B" w14:paraId="735A43AA" w14:textId="77777777" w:rsidTr="00B43E9E">
        <w:tc>
          <w:tcPr>
            <w:tcW w:w="450" w:type="dxa"/>
          </w:tcPr>
          <w:p w14:paraId="423A4825" w14:textId="51D4663D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6660" w:type="dxa"/>
          </w:tcPr>
          <w:p w14:paraId="50EE8975" w14:textId="34AA83EB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A1C3B6C" w14:textId="670682E7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582089FB" w14:textId="6154CBFC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01052C" w:rsidRPr="0052532B" w14:paraId="41CA5496" w14:textId="77777777" w:rsidTr="00B43E9E">
        <w:tc>
          <w:tcPr>
            <w:tcW w:w="450" w:type="dxa"/>
          </w:tcPr>
          <w:p w14:paraId="68E2B6A8" w14:textId="18BF15DC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6660" w:type="dxa"/>
          </w:tcPr>
          <w:p w14:paraId="526F1443" w14:textId="77777777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ครบกำหนดไถ่ถอนในเดือนสิงหาคม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</w:t>
            </w:r>
          </w:p>
          <w:p w14:paraId="272F0C67" w14:textId="6393DA9E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2FB893C" w14:textId="7FD8B679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16CC9705" w14:textId="7C025F54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01052C" w:rsidRPr="0052532B" w14:paraId="5AAD7894" w14:textId="77777777" w:rsidTr="00B43E9E">
        <w:tc>
          <w:tcPr>
            <w:tcW w:w="450" w:type="dxa"/>
          </w:tcPr>
          <w:p w14:paraId="0A1BDA0F" w14:textId="6F780163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660" w:type="dxa"/>
          </w:tcPr>
          <w:p w14:paraId="69892393" w14:textId="24348CF8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D26AC19" w14:textId="37DD4900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5FA511EC" w14:textId="3F6C9185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01052C" w:rsidRPr="0052532B" w14:paraId="5752ACFC" w14:textId="77777777" w:rsidTr="00B43E9E">
        <w:tc>
          <w:tcPr>
            <w:tcW w:w="450" w:type="dxa"/>
          </w:tcPr>
          <w:p w14:paraId="4BF7AA8B" w14:textId="6EB0FAFE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6660" w:type="dxa"/>
          </w:tcPr>
          <w:p w14:paraId="77567C19" w14:textId="5D38EB41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1,500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BE3B09C" w14:textId="3F466762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1,500,000</w:t>
            </w:r>
          </w:p>
        </w:tc>
        <w:tc>
          <w:tcPr>
            <w:tcW w:w="1134" w:type="dxa"/>
            <w:vAlign w:val="bottom"/>
          </w:tcPr>
          <w:p w14:paraId="78FB2F4E" w14:textId="739223C0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1,500,000</w:t>
            </w:r>
          </w:p>
        </w:tc>
      </w:tr>
      <w:tr w:rsidR="0001052C" w:rsidRPr="0052532B" w14:paraId="482741EF" w14:textId="77777777" w:rsidTr="00B43E9E">
        <w:tc>
          <w:tcPr>
            <w:tcW w:w="450" w:type="dxa"/>
          </w:tcPr>
          <w:p w14:paraId="19C31DE2" w14:textId="260B713E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6660" w:type="dxa"/>
          </w:tcPr>
          <w:p w14:paraId="521F640B" w14:textId="3CC4A5E3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ครบกำหนดไถ่ถอนในเดือนพฤศจิกายน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94DDEC7" w14:textId="0AF8E10A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5B683788" w14:textId="691406B3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500,000</w:t>
            </w:r>
          </w:p>
        </w:tc>
      </w:tr>
      <w:tr w:rsidR="0001052C" w:rsidRPr="0052532B" w14:paraId="71A236BB" w14:textId="77777777" w:rsidTr="00B43E9E">
        <w:tc>
          <w:tcPr>
            <w:tcW w:w="450" w:type="dxa"/>
          </w:tcPr>
          <w:p w14:paraId="25194C63" w14:textId="59264E24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6660" w:type="dxa"/>
          </w:tcPr>
          <w:p w14:paraId="56942E48" w14:textId="6D89492E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 อายุ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ครบกำหนดไถ่ถอนในเดือนกุมภาพันธ์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และชำระดอกเบี้ยทุก </w:t>
            </w: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DC06277" w14:textId="08DDE639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1,000,000</w:t>
            </w:r>
          </w:p>
        </w:tc>
        <w:tc>
          <w:tcPr>
            <w:tcW w:w="1134" w:type="dxa"/>
            <w:vAlign w:val="bottom"/>
          </w:tcPr>
          <w:p w14:paraId="288E2EB2" w14:textId="215FD023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</w:rPr>
              <w:t>1,000,000</w:t>
            </w:r>
          </w:p>
        </w:tc>
      </w:tr>
      <w:tr w:rsidR="0001052C" w:rsidRPr="0052532B" w14:paraId="672A9973" w14:textId="77777777" w:rsidTr="00B43E9E">
        <w:tc>
          <w:tcPr>
            <w:tcW w:w="450" w:type="dxa"/>
          </w:tcPr>
          <w:p w14:paraId="2B16C102" w14:textId="207118BE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6660" w:type="dxa"/>
          </w:tcPr>
          <w:p w14:paraId="22F7393A" w14:textId="367B5891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1,200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15B3533" w14:textId="43D5C4EA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1,200,000</w:t>
            </w:r>
          </w:p>
        </w:tc>
        <w:tc>
          <w:tcPr>
            <w:tcW w:w="1134" w:type="dxa"/>
            <w:vAlign w:val="bottom"/>
          </w:tcPr>
          <w:p w14:paraId="231491D0" w14:textId="407C87DB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</w:tr>
      <w:tr w:rsidR="0001052C" w:rsidRPr="0052532B" w14:paraId="3F5A01B1" w14:textId="77777777" w:rsidTr="00B43E9E">
        <w:tc>
          <w:tcPr>
            <w:tcW w:w="450" w:type="dxa"/>
          </w:tcPr>
          <w:p w14:paraId="1F0ECB2A" w14:textId="55DDF69D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660" w:type="dxa"/>
          </w:tcPr>
          <w:p w14:paraId="1594BE43" w14:textId="19E39773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ครบกำหนดไถ่ถอนในเดือนมิถุนายน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 2566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653C611" w14:textId="7AF0254A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900,000</w:t>
            </w:r>
          </w:p>
        </w:tc>
        <w:tc>
          <w:tcPr>
            <w:tcW w:w="1134" w:type="dxa"/>
            <w:vAlign w:val="bottom"/>
          </w:tcPr>
          <w:p w14:paraId="56E236B7" w14:textId="09785BE8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64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01052C" w:rsidRPr="0052532B" w14:paraId="5C55073E" w14:textId="77777777" w:rsidTr="00B43E9E">
        <w:tc>
          <w:tcPr>
            <w:tcW w:w="450" w:type="dxa"/>
          </w:tcPr>
          <w:p w14:paraId="0943CACB" w14:textId="30BA725C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660" w:type="dxa"/>
          </w:tcPr>
          <w:p w14:paraId="644E372F" w14:textId="77777777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ครบกำหนดไถ่ถอนในเดือนมีนาคม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</w:p>
          <w:p w14:paraId="08C7747D" w14:textId="27A7E7A2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66CC8F5D" w14:textId="69D37161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900,000</w:t>
            </w:r>
          </w:p>
        </w:tc>
        <w:tc>
          <w:tcPr>
            <w:tcW w:w="1134" w:type="dxa"/>
            <w:vAlign w:val="bottom"/>
          </w:tcPr>
          <w:p w14:paraId="50A4C637" w14:textId="37F14471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900,000</w:t>
            </w:r>
          </w:p>
        </w:tc>
      </w:tr>
      <w:tr w:rsidR="0001052C" w:rsidRPr="0052532B" w14:paraId="484BCF25" w14:textId="77777777" w:rsidTr="00B43E9E">
        <w:tc>
          <w:tcPr>
            <w:tcW w:w="450" w:type="dxa"/>
          </w:tcPr>
          <w:p w14:paraId="774909D0" w14:textId="5CEB6760" w:rsidR="0001052C" w:rsidRPr="0052532B" w:rsidRDefault="0001052C" w:rsidP="0001052C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6660" w:type="dxa"/>
          </w:tcPr>
          <w:p w14:paraId="480A612E" w14:textId="1D756148" w:rsidR="0001052C" w:rsidRPr="0052532B" w:rsidRDefault="0001052C" w:rsidP="0001052C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หุ้นกู้วงเงิน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2,680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13EFBD9" w14:textId="6FB18CD9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2,680,800</w:t>
            </w:r>
          </w:p>
        </w:tc>
        <w:tc>
          <w:tcPr>
            <w:tcW w:w="1134" w:type="dxa"/>
            <w:vAlign w:val="bottom"/>
          </w:tcPr>
          <w:p w14:paraId="7850A160" w14:textId="0B749566" w:rsidR="0001052C" w:rsidRPr="0052532B" w:rsidRDefault="0001052C" w:rsidP="0001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2,680,800</w:t>
            </w:r>
          </w:p>
        </w:tc>
      </w:tr>
      <w:tr w:rsidR="00716ED0" w:rsidRPr="0052532B" w14:paraId="46FC59B7" w14:textId="77777777" w:rsidTr="00B43E9E">
        <w:tc>
          <w:tcPr>
            <w:tcW w:w="450" w:type="dxa"/>
          </w:tcPr>
          <w:p w14:paraId="45F89396" w14:textId="41092DA6" w:rsidR="00716ED0" w:rsidRPr="0052532B" w:rsidRDefault="00716ED0" w:rsidP="00716ED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lastRenderedPageBreak/>
              <w:t>28</w:t>
            </w:r>
          </w:p>
        </w:tc>
        <w:tc>
          <w:tcPr>
            <w:tcW w:w="6660" w:type="dxa"/>
          </w:tcPr>
          <w:p w14:paraId="6C42A8BF" w14:textId="76700C1A" w:rsidR="00716ED0" w:rsidRPr="0052532B" w:rsidRDefault="00716ED0" w:rsidP="00716ED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1,319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อายุ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ครบกำหนดไถ่ถอนในเดือนพฤศจิกายน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และชำระดอกเบี้ยทุก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4509D9F" w14:textId="03DDFB7F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1,319,200</w:t>
            </w:r>
          </w:p>
        </w:tc>
        <w:tc>
          <w:tcPr>
            <w:tcW w:w="1134" w:type="dxa"/>
            <w:vAlign w:val="bottom"/>
          </w:tcPr>
          <w:p w14:paraId="33BBCEE1" w14:textId="006B175F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1,319,200</w:t>
            </w:r>
          </w:p>
        </w:tc>
      </w:tr>
      <w:tr w:rsidR="00716ED0" w:rsidRPr="0052532B" w14:paraId="7E983583" w14:textId="77777777" w:rsidTr="00B43E9E">
        <w:tc>
          <w:tcPr>
            <w:tcW w:w="450" w:type="dxa"/>
          </w:tcPr>
          <w:p w14:paraId="2C33AE0B" w14:textId="78915DFA" w:rsidR="00716ED0" w:rsidRPr="0052532B" w:rsidRDefault="00716ED0" w:rsidP="00716ED0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6660" w:type="dxa"/>
          </w:tcPr>
          <w:p w14:paraId="55A8AEB7" w14:textId="1B4DB647" w:rsidR="00716ED0" w:rsidRPr="0052532B" w:rsidRDefault="00716ED0" w:rsidP="00716ED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2,163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2565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434390B3" w14:textId="7605E284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2,163,400</w:t>
            </w:r>
          </w:p>
        </w:tc>
        <w:tc>
          <w:tcPr>
            <w:tcW w:w="1134" w:type="dxa"/>
            <w:vAlign w:val="bottom"/>
          </w:tcPr>
          <w:p w14:paraId="1213044A" w14:textId="33CA9DCE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2,163,400</w:t>
            </w:r>
          </w:p>
        </w:tc>
      </w:tr>
      <w:tr w:rsidR="00716ED0" w:rsidRPr="0052532B" w14:paraId="2149251E" w14:textId="77777777" w:rsidTr="00B43E9E">
        <w:tc>
          <w:tcPr>
            <w:tcW w:w="450" w:type="dxa"/>
          </w:tcPr>
          <w:p w14:paraId="16121EBE" w14:textId="579C5AF2" w:rsidR="00716ED0" w:rsidRPr="0052532B" w:rsidRDefault="00716ED0" w:rsidP="00716ED0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660" w:type="dxa"/>
          </w:tcPr>
          <w:p w14:paraId="50322322" w14:textId="0F569198" w:rsidR="00716ED0" w:rsidRPr="0052532B" w:rsidRDefault="00716ED0" w:rsidP="00716ED0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2,836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2E7AAD77" w14:textId="5ACFE8AC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lang w:eastAsia="en-GB"/>
              </w:rPr>
              <w:t>2,836,600</w:t>
            </w:r>
          </w:p>
        </w:tc>
        <w:tc>
          <w:tcPr>
            <w:tcW w:w="1134" w:type="dxa"/>
            <w:vAlign w:val="bottom"/>
          </w:tcPr>
          <w:p w14:paraId="335D671A" w14:textId="2EDF1585" w:rsidR="00716ED0" w:rsidRPr="0052532B" w:rsidRDefault="00716ED0" w:rsidP="00716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2,836,600</w:t>
            </w:r>
          </w:p>
        </w:tc>
      </w:tr>
      <w:tr w:rsidR="00DC7282" w:rsidRPr="0052532B" w14:paraId="5535B16F" w14:textId="77777777" w:rsidTr="00B43E9E">
        <w:tc>
          <w:tcPr>
            <w:tcW w:w="450" w:type="dxa"/>
          </w:tcPr>
          <w:p w14:paraId="5CC70486" w14:textId="6E0C0D2E" w:rsidR="00DC7282" w:rsidRPr="0052532B" w:rsidRDefault="00DC7282" w:rsidP="00DC7282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660" w:type="dxa"/>
          </w:tcPr>
          <w:p w14:paraId="5A0568E3" w14:textId="13AF9C00" w:rsidR="00DC7282" w:rsidRPr="0052532B" w:rsidRDefault="00DC7282" w:rsidP="00DC7282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1,514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ครบกำหนดไถ่ถอนในเดือนกุมภาพันธ์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1C95AEFF" w14:textId="45EF21B7" w:rsidR="00DC7282" w:rsidRPr="0052532B" w:rsidRDefault="00DC7282" w:rsidP="00DC7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1,514,000</w:t>
            </w:r>
          </w:p>
        </w:tc>
        <w:tc>
          <w:tcPr>
            <w:tcW w:w="1134" w:type="dxa"/>
            <w:vAlign w:val="bottom"/>
          </w:tcPr>
          <w:p w14:paraId="35674102" w14:textId="01ED5442" w:rsidR="00DC7282" w:rsidRPr="0052532B" w:rsidRDefault="00DC7282" w:rsidP="00DC7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B7AA1" w:rsidRPr="0052532B" w14:paraId="6CCCE9B0" w14:textId="77777777" w:rsidTr="00B43E9E">
        <w:tc>
          <w:tcPr>
            <w:tcW w:w="450" w:type="dxa"/>
          </w:tcPr>
          <w:p w14:paraId="7F796ED0" w14:textId="18286249" w:rsidR="005B7AA1" w:rsidRPr="0052532B" w:rsidRDefault="005B7AA1" w:rsidP="005B7AA1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6660" w:type="dxa"/>
          </w:tcPr>
          <w:p w14:paraId="709D1446" w14:textId="34DC9F1B" w:rsidR="005B7AA1" w:rsidRPr="0052532B" w:rsidRDefault="005B7AA1" w:rsidP="005B7AA1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2,486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2567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551FC53A" w14:textId="3C2BF0B9" w:rsidR="005B7AA1" w:rsidRPr="0052532B" w:rsidRDefault="005B7AA1" w:rsidP="005B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2,486,000</w:t>
            </w:r>
          </w:p>
        </w:tc>
        <w:tc>
          <w:tcPr>
            <w:tcW w:w="1134" w:type="dxa"/>
            <w:vAlign w:val="bottom"/>
          </w:tcPr>
          <w:p w14:paraId="3EDE2F64" w14:textId="7CBEB362" w:rsidR="005B7AA1" w:rsidRPr="0052532B" w:rsidRDefault="005B7AA1" w:rsidP="005B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0E60C6" w:rsidRPr="0052532B" w14:paraId="270AC4F6" w14:textId="77777777" w:rsidTr="00B43E9E">
        <w:tc>
          <w:tcPr>
            <w:tcW w:w="450" w:type="dxa"/>
          </w:tcPr>
          <w:p w14:paraId="2CA76B63" w14:textId="3187B82C" w:rsidR="000E60C6" w:rsidRPr="0052532B" w:rsidRDefault="000E60C6" w:rsidP="000E60C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6660" w:type="dxa"/>
          </w:tcPr>
          <w:p w14:paraId="2DCF7CD3" w14:textId="5259F748" w:rsidR="000E60C6" w:rsidRPr="0052532B" w:rsidRDefault="000E60C6" w:rsidP="000E60C6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 ครบกำหนดไถ่ถอนในเดือน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0BF4658D" w14:textId="3ED0E1BF" w:rsidR="000E60C6" w:rsidRPr="0052532B" w:rsidRDefault="00300A7A" w:rsidP="000E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</w:t>
            </w:r>
            <w:r w:rsidR="000E60C6"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1134" w:type="dxa"/>
            <w:vAlign w:val="bottom"/>
          </w:tcPr>
          <w:p w14:paraId="39E87CDC" w14:textId="24886EEB" w:rsidR="000E60C6" w:rsidRPr="0052532B" w:rsidRDefault="000E60C6" w:rsidP="000E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F1DE8" w:rsidRPr="0052532B" w14:paraId="7CC91186" w14:textId="77777777" w:rsidTr="00B43E9E">
        <w:tc>
          <w:tcPr>
            <w:tcW w:w="450" w:type="dxa"/>
          </w:tcPr>
          <w:p w14:paraId="163F9E2F" w14:textId="66399BE9" w:rsidR="00EF1DE8" w:rsidRPr="0052532B" w:rsidRDefault="00EF1DE8" w:rsidP="00EF1DE8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6660" w:type="dxa"/>
          </w:tcPr>
          <w:p w14:paraId="21A43EDA" w14:textId="7D8AEE8B" w:rsidR="00EF1DE8" w:rsidRPr="0052532B" w:rsidRDefault="00EF1DE8" w:rsidP="00EF1DE8">
            <w:pPr>
              <w:tabs>
                <w:tab w:val="clear" w:pos="6549"/>
                <w:tab w:val="left" w:pos="6365"/>
              </w:tabs>
              <w:ind w:left="258" w:right="-20" w:hanging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หุ้นกู้วงเงิน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 อายุ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</w:t>
            </w:r>
            <w:r w:rsidR="00392E7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E2C9F"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 ครบกำหนดไถ่ถอนในเดือนมีนาคม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04218" w:rsidRPr="0052532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42597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และชำระดอกเบี้ยทุก 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คิดดอกเบี้ยในอัตราร้อยละคงที่ต่อปี</w:t>
            </w:r>
          </w:p>
        </w:tc>
        <w:tc>
          <w:tcPr>
            <w:tcW w:w="1134" w:type="dxa"/>
            <w:vAlign w:val="bottom"/>
          </w:tcPr>
          <w:p w14:paraId="350BF981" w14:textId="38186ABC" w:rsidR="00EF1DE8" w:rsidRPr="0052532B" w:rsidRDefault="00EF1DE8" w:rsidP="00EF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500,000</w:t>
            </w:r>
          </w:p>
        </w:tc>
        <w:tc>
          <w:tcPr>
            <w:tcW w:w="1134" w:type="dxa"/>
            <w:vAlign w:val="bottom"/>
          </w:tcPr>
          <w:p w14:paraId="276F8835" w14:textId="1BC38D9C" w:rsidR="00EF1DE8" w:rsidRPr="0052532B" w:rsidRDefault="00EF1DE8" w:rsidP="00EF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F1DE8" w:rsidRPr="0052532B" w14:paraId="407B4EBA" w14:textId="77777777" w:rsidTr="00B43E9E">
        <w:tc>
          <w:tcPr>
            <w:tcW w:w="7110" w:type="dxa"/>
            <w:gridSpan w:val="2"/>
          </w:tcPr>
          <w:p w14:paraId="52F271A7" w14:textId="0E01EB86" w:rsidR="00EF1DE8" w:rsidRPr="0052532B" w:rsidRDefault="00EF1DE8" w:rsidP="00EF1DE8">
            <w:pPr>
              <w:ind w:left="177" w:right="-36" w:hanging="17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9FEF274" w14:textId="24F3B16D" w:rsidR="00EF1DE8" w:rsidRPr="0052532B" w:rsidRDefault="000D7721" w:rsidP="00EF1DE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41,575,800</w:t>
            </w:r>
          </w:p>
        </w:tc>
        <w:tc>
          <w:tcPr>
            <w:tcW w:w="1134" w:type="dxa"/>
          </w:tcPr>
          <w:p w14:paraId="04A81D5E" w14:textId="1CB6F3C2" w:rsidR="00EF1DE8" w:rsidRPr="0052532B" w:rsidRDefault="00EF1DE8" w:rsidP="00EF1DE8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38,575,800</w:t>
            </w:r>
          </w:p>
        </w:tc>
      </w:tr>
      <w:tr w:rsidR="000D7721" w:rsidRPr="0052532B" w14:paraId="2E956423" w14:textId="77777777" w:rsidTr="00444619">
        <w:tc>
          <w:tcPr>
            <w:tcW w:w="7110" w:type="dxa"/>
            <w:gridSpan w:val="2"/>
          </w:tcPr>
          <w:p w14:paraId="55881C85" w14:textId="409ACC77" w:rsidR="000D7721" w:rsidRPr="0052532B" w:rsidRDefault="000D7721" w:rsidP="000D772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134" w:type="dxa"/>
            <w:vAlign w:val="bottom"/>
          </w:tcPr>
          <w:p w14:paraId="61BB0A2F" w14:textId="29CFC29D" w:rsidR="000D7721" w:rsidRPr="0052532B" w:rsidRDefault="000D7721" w:rsidP="000D7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(</w:t>
            </w: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130,440</w:t>
            </w:r>
            <w:r w:rsidRPr="0052532B"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134" w:type="dxa"/>
          </w:tcPr>
          <w:p w14:paraId="5F828E2E" w14:textId="5C22FEAE" w:rsidR="000D7721" w:rsidRPr="0052532B" w:rsidRDefault="000D7721" w:rsidP="000D77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2532B">
              <w:rPr>
                <w:rFonts w:ascii="Angsana New" w:hAnsi="Angsana New" w:cs="Angsana New"/>
                <w:sz w:val="28"/>
                <w:szCs w:val="28"/>
              </w:rPr>
              <w:t>122,959</w:t>
            </w:r>
            <w:r w:rsidRPr="0052532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D7721" w:rsidRPr="0052532B" w14:paraId="30120D90" w14:textId="77777777" w:rsidTr="00444619">
        <w:tc>
          <w:tcPr>
            <w:tcW w:w="7110" w:type="dxa"/>
            <w:gridSpan w:val="2"/>
          </w:tcPr>
          <w:p w14:paraId="342F5BFF" w14:textId="78DE714C" w:rsidR="000D7721" w:rsidRPr="0052532B" w:rsidRDefault="000D7721" w:rsidP="000D7721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17E911D7" w14:textId="2269DAA7" w:rsidR="000D7721" w:rsidRPr="0052532B" w:rsidRDefault="000D7721" w:rsidP="000D77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32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41,445,360</w:t>
            </w:r>
          </w:p>
        </w:tc>
        <w:tc>
          <w:tcPr>
            <w:tcW w:w="1134" w:type="dxa"/>
          </w:tcPr>
          <w:p w14:paraId="635E3487" w14:textId="400812E0" w:rsidR="000D7721" w:rsidRPr="0052532B" w:rsidRDefault="000D7721" w:rsidP="000D77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2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  <w:tr w:rsidR="000D7721" w:rsidRPr="0052532B" w14:paraId="7CCB9F0C" w14:textId="77777777" w:rsidTr="00D15DAD">
        <w:tc>
          <w:tcPr>
            <w:tcW w:w="7110" w:type="dxa"/>
            <w:gridSpan w:val="2"/>
          </w:tcPr>
          <w:p w14:paraId="3F9F2414" w14:textId="6E98DD65" w:rsidR="000D7721" w:rsidRPr="0052532B" w:rsidRDefault="000D7721" w:rsidP="000D7721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737FA24" w14:textId="77777777" w:rsidR="000D7721" w:rsidRPr="0052532B" w:rsidRDefault="000D7721" w:rsidP="000D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841FFB" w14:textId="66E5FF0B" w:rsidR="000D7721" w:rsidRPr="0052532B" w:rsidRDefault="000D7721" w:rsidP="000D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E6A39" w:rsidRPr="0052532B" w14:paraId="066EBE27" w14:textId="77777777" w:rsidTr="00444619">
        <w:tc>
          <w:tcPr>
            <w:tcW w:w="7110" w:type="dxa"/>
            <w:gridSpan w:val="2"/>
          </w:tcPr>
          <w:p w14:paraId="65248B12" w14:textId="2DDDD5D4" w:rsidR="00CE6A39" w:rsidRPr="0052532B" w:rsidRDefault="00CE6A39" w:rsidP="00CE6A3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34" w:type="dxa"/>
            <w:vAlign w:val="bottom"/>
          </w:tcPr>
          <w:p w14:paraId="45F830FE" w14:textId="4FFEFAC7" w:rsidR="00CE6A39" w:rsidRPr="0052532B" w:rsidRDefault="00CE6A39" w:rsidP="00CE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14,038,268</w:t>
            </w:r>
          </w:p>
        </w:tc>
        <w:tc>
          <w:tcPr>
            <w:tcW w:w="1134" w:type="dxa"/>
          </w:tcPr>
          <w:p w14:paraId="5D7C58FD" w14:textId="3C8ED6EE" w:rsidR="00CE6A39" w:rsidRPr="0052532B" w:rsidRDefault="00CE6A39" w:rsidP="00CE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12,886,772</w:t>
            </w:r>
          </w:p>
        </w:tc>
      </w:tr>
      <w:tr w:rsidR="00CE6A39" w:rsidRPr="0052532B" w14:paraId="0EEB71B3" w14:textId="77777777" w:rsidTr="00444619">
        <w:tc>
          <w:tcPr>
            <w:tcW w:w="7110" w:type="dxa"/>
            <w:gridSpan w:val="2"/>
          </w:tcPr>
          <w:p w14:paraId="1A60C242" w14:textId="1ADD3282" w:rsidR="00CE6A39" w:rsidRPr="0052532B" w:rsidRDefault="00CE6A39" w:rsidP="00CE6A3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34" w:type="dxa"/>
            <w:vAlign w:val="bottom"/>
          </w:tcPr>
          <w:p w14:paraId="0D0922C4" w14:textId="03E77B97" w:rsidR="00CE6A39" w:rsidRPr="0052532B" w:rsidRDefault="00CE6A39" w:rsidP="00CE6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3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27,407,092</w:t>
            </w:r>
          </w:p>
        </w:tc>
        <w:tc>
          <w:tcPr>
            <w:tcW w:w="1134" w:type="dxa"/>
          </w:tcPr>
          <w:p w14:paraId="328762F0" w14:textId="2111E326" w:rsidR="00CE6A39" w:rsidRPr="0052532B" w:rsidRDefault="00CE6A39" w:rsidP="00CE6A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sz w:val="28"/>
                <w:szCs w:val="28"/>
              </w:rPr>
              <w:t>25,566,069</w:t>
            </w:r>
          </w:p>
        </w:tc>
      </w:tr>
      <w:tr w:rsidR="00CE6A39" w:rsidRPr="00F321C0" w14:paraId="589D8E8A" w14:textId="77777777" w:rsidTr="00444619">
        <w:tc>
          <w:tcPr>
            <w:tcW w:w="7110" w:type="dxa"/>
            <w:gridSpan w:val="2"/>
          </w:tcPr>
          <w:p w14:paraId="2AA17869" w14:textId="28E4DA56" w:rsidR="00CE6A39" w:rsidRPr="0052532B" w:rsidRDefault="00CE6A39" w:rsidP="00CE6A3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F952119" w14:textId="627CF46B" w:rsidR="00CE6A39" w:rsidRPr="0052532B" w:rsidRDefault="00CE6A39" w:rsidP="00CE6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8" w:right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32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41,445,360</w:t>
            </w:r>
          </w:p>
        </w:tc>
        <w:tc>
          <w:tcPr>
            <w:tcW w:w="1134" w:type="dxa"/>
          </w:tcPr>
          <w:p w14:paraId="67238476" w14:textId="1DA8AC8F" w:rsidR="00CE6A39" w:rsidRPr="00F321C0" w:rsidRDefault="00CE6A39" w:rsidP="00CE6A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253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38,452,841</w:t>
            </w:r>
          </w:p>
        </w:tc>
      </w:tr>
    </w:tbl>
    <w:p w14:paraId="639001C6" w14:textId="77777777" w:rsidR="003E7081" w:rsidRDefault="003E7081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F721EA6" w14:textId="67117E18" w:rsidR="008F5400" w:rsidRDefault="00F321C0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หุ้นกู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้จะต้องปฏิบัติตาม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กำหนดเงื่อนไข</w:t>
      </w:r>
      <w:r w:rsidR="00B03135">
        <w:rPr>
          <w:rFonts w:asciiTheme="majorBidi" w:hAnsiTheme="majorBidi" w:cstheme="majorBidi" w:hint="cs"/>
          <w:b/>
          <w:sz w:val="28"/>
          <w:szCs w:val="28"/>
          <w:cs/>
        </w:rPr>
        <w:t>ใน</w:t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6E7E62" w:rsidRPr="00F321C0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4249E7">
        <w:rPr>
          <w:rFonts w:asciiTheme="majorBidi" w:hAnsiTheme="majorBidi" w:cstheme="majorBidi"/>
          <w:b/>
          <w:sz w:val="28"/>
          <w:szCs w:val="28"/>
        </w:rPr>
        <w:br/>
      </w:r>
      <w:r w:rsidRPr="00F321C0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31604DC7" w14:textId="2E63E51B" w:rsidR="008F5400" w:rsidRPr="008F5400" w:rsidRDefault="008F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0B540961" w14:textId="64851DD0" w:rsidR="00DB47A9" w:rsidRPr="00154E62" w:rsidRDefault="00912636" w:rsidP="0091263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1</w:t>
      </w:r>
      <w:r w:rsidR="00257DB7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1</w:t>
      </w:r>
      <w:r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DB47A9" w:rsidRPr="00154E6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1F88071" w14:textId="77777777" w:rsidR="00DB47A9" w:rsidRPr="00154E62" w:rsidRDefault="00DB47A9" w:rsidP="00DB47A9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DE2B2C5" w14:textId="5105E514" w:rsidR="002F1873" w:rsidRDefault="002F1873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ข้อมูลส่วนงานดำเนินงานสอดคล้องกับรายงานภายในสำหรับใช้ตัดสินใจในการจัดสรรทรัพยากรให้กับส่วนงาน และประเมินผลการดำเนินงานของส่วนงาน ผู้มีอำนาจตัดสินใจสูงสุดด้านการดำเนินงานของบริษัทคือ ประธานกรรมการบริหาร</w:t>
      </w:r>
    </w:p>
    <w:p w14:paraId="524B3742" w14:textId="77777777" w:rsidR="002F1873" w:rsidRDefault="002F1873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BD94C4B" w14:textId="227CF8C3" w:rsidR="0099480B" w:rsidRDefault="0042761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ดำเนินธุรกิจหลักในส่วนงานด</w:t>
      </w:r>
      <w:r w:rsidR="00DB47A9" w:rsidRPr="00154E62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เนินงานที่รายงานเพียงส่วนงานเดียว คือ</w:t>
      </w:r>
      <w:r w:rsidR="0033375E" w:rsidRPr="00154E62">
        <w:rPr>
          <w:rFonts w:asciiTheme="majorBidi" w:hAnsiTheme="majorBidi" w:cstheme="majorBidi" w:hint="cs"/>
          <w:b/>
          <w:sz w:val="28"/>
          <w:szCs w:val="28"/>
          <w:cs/>
        </w:rPr>
        <w:t>ธุรกิจการ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ให้สินเชื่อ และบริษัทย่อยแต่ละบริษัทดำเนินธุรกิจหลักเพียงส่วนงานเดียว คือธุรกิจนายหน้าประกันภัย และธุรกิจสินเชื่อเช่าซื้อ </w:t>
      </w:r>
      <w:r w:rsidR="00E22E29"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บริษัทและบริษัทดำเนินธุรกิจในเขตภูมิศาสตร์เดียว คือประเทศไทย ในระหว่างงวดปัจจ</w:t>
      </w:r>
      <w:r w:rsidR="005C184B">
        <w:rPr>
          <w:rFonts w:asciiTheme="majorBidi" w:hAnsiTheme="majorBidi" w:cstheme="majorBidi" w:hint="cs"/>
          <w:b/>
          <w:sz w:val="28"/>
          <w:szCs w:val="28"/>
          <w:cs/>
        </w:rPr>
        <w:t>ุบัน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54E62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="00DB47A9" w:rsidRPr="00154E62">
        <w:rPr>
          <w:rFonts w:asciiTheme="majorBidi" w:hAnsiTheme="majorBidi" w:cstheme="majorBidi"/>
          <w:b/>
          <w:sz w:val="28"/>
          <w:szCs w:val="28"/>
          <w:cs/>
        </w:rPr>
        <w:t>ไม่มีการเปลี่ยนแปลงโครงสร้างของส่วนงานดำเนินงาน</w:t>
      </w:r>
    </w:p>
    <w:p w14:paraId="1D7DF6B0" w14:textId="046D8BA4" w:rsidR="002F1873" w:rsidRDefault="002F1873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992D3EA" w14:textId="30F46716" w:rsidR="002F1873" w:rsidRDefault="002F1873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กลุ่มบริษัทไม่มีรายได้จากลูกค้ารายใหญ่รายใดที่มีมูลค่าเท่ากับหรือมากกว่าร้อยละ </w:t>
      </w:r>
      <w:r w:rsidRPr="002F1873">
        <w:rPr>
          <w:rFonts w:asciiTheme="majorBidi" w:hAnsiTheme="majorBidi" w:cstheme="majorBidi"/>
          <w:bCs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ของรายได้ของ</w:t>
      </w:r>
      <w:r w:rsidR="00B54480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</w:p>
    <w:p w14:paraId="22B71E67" w14:textId="77777777" w:rsid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2C19E6" w14:textId="1E551261" w:rsidR="0099480B" w:rsidRPr="0099480B" w:rsidRDefault="0099480B" w:rsidP="0099480B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  <w:sectPr w:rsidR="0099480B" w:rsidRPr="0099480B" w:rsidSect="007C3870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9480B">
        <w:rPr>
          <w:rFonts w:asciiTheme="majorBidi" w:hAnsiTheme="majorBidi" w:cs="Angsana New" w:hint="cs"/>
          <w:sz w:val="28"/>
          <w:szCs w:val="28"/>
          <w:cs/>
        </w:rPr>
        <w:t>การรับรู้รายได้ของธุรกิจการให้สินเชื่อและธุรกิจสินเชื่อเช่าซื้อจะรับรู้โดยใช้วิธีอัตราดอกเบี้ยที่แท้จริง</w:t>
      </w:r>
      <w:r w:rsidR="004956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/>
          <w:sz w:val="28"/>
          <w:szCs w:val="28"/>
          <w:cs/>
        </w:rPr>
        <w:t>(</w:t>
      </w:r>
      <w:r w:rsidRPr="0099480B">
        <w:rPr>
          <w:rFonts w:asciiTheme="majorBidi" w:hAnsiTheme="majorBidi" w:cs="Angsana New"/>
          <w:sz w:val="28"/>
          <w:szCs w:val="28"/>
        </w:rPr>
        <w:t>Effective interest rate method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ตลอดอายุสัญญา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ในขณะที่การรับรู้รายได้ของธุรกิจนายหน้าประกันภัยจะเกิดขึ้น</w:t>
      </w:r>
      <w:r w:rsidRPr="0099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ณ</w:t>
      </w:r>
      <w:r w:rsidR="0049566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480B">
        <w:rPr>
          <w:rFonts w:asciiTheme="majorBidi" w:hAnsiTheme="majorBidi" w:cs="Angsana New" w:hint="cs"/>
          <w:sz w:val="28"/>
          <w:szCs w:val="28"/>
          <w:cs/>
        </w:rPr>
        <w:t>เวลาใดเวลาหนึ่ง</w:t>
      </w:r>
      <w:r w:rsidR="00876119">
        <w:rPr>
          <w:rFonts w:asciiTheme="majorBidi" w:hAnsiTheme="majorBidi" w:cs="Angsana New"/>
          <w:sz w:val="28"/>
          <w:szCs w:val="28"/>
        </w:rPr>
        <w:br/>
      </w:r>
      <w:r w:rsidRPr="0099480B">
        <w:rPr>
          <w:rFonts w:asciiTheme="majorBidi" w:hAnsiTheme="majorBidi" w:cs="Angsana New" w:hint="cs"/>
          <w:sz w:val="28"/>
          <w:szCs w:val="28"/>
          <w:cs/>
        </w:rPr>
        <w:t>เมื่อลูกค้ามีอำนาจควบคุมใน</w:t>
      </w:r>
      <w:r w:rsidR="00721DD9">
        <w:rPr>
          <w:rFonts w:asciiTheme="majorBidi" w:hAnsiTheme="majorBidi" w:cs="Angsana New" w:hint="cs"/>
          <w:sz w:val="28"/>
          <w:szCs w:val="28"/>
          <w:cs/>
        </w:rPr>
        <w:t>บริการ</w:t>
      </w:r>
    </w:p>
    <w:p w14:paraId="2914BDF6" w14:textId="2534E306" w:rsidR="00667770" w:rsidRDefault="00667770" w:rsidP="00312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lastRenderedPageBreak/>
        <w:t>ข้อมูลทางการเงินจำแนกตามส่วนงานของ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บริษัทสำหรับงวดสามเดือนสิ้นสุดวันที่</w:t>
      </w:r>
      <w:r w:rsidRPr="00350817">
        <w:rPr>
          <w:rFonts w:asciiTheme="majorBidi" w:hAnsiTheme="majorBidi" w:cstheme="majorBidi"/>
          <w:bCs/>
          <w:sz w:val="28"/>
          <w:szCs w:val="28"/>
        </w:rPr>
        <w:t xml:space="preserve"> 31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มีนาคม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3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1BC8569E" w14:textId="77777777" w:rsidR="00667770" w:rsidRPr="005B76A0" w:rsidRDefault="00667770" w:rsidP="0066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Style w:val="TableGrid"/>
        <w:tblW w:w="140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62"/>
        <w:gridCol w:w="257"/>
        <w:gridCol w:w="864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5B76A0" w:rsidRPr="00350817" w14:paraId="3D58C94C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223C8278" w14:textId="77777777" w:rsidR="005B76A0" w:rsidRPr="001C1F9F" w:rsidRDefault="005B76A0" w:rsidP="0066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E891E36" w14:textId="6E8E1EB6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76A0" w:rsidRPr="00350817" w14:paraId="003F742A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5E731130" w14:textId="77777777" w:rsidR="005B76A0" w:rsidRPr="001C1F9F" w:rsidRDefault="005B76A0" w:rsidP="0066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77BC7C90" w14:textId="0DB44C86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39A4C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FB47D58" w14:textId="5B49AA49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9A2D6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41B0039E" w14:textId="445F820F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879639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2BD47519" w14:textId="450E67B4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0505" w14:textId="77777777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3AD7B4CA" w14:textId="14D66DBF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B76A0" w:rsidRPr="00350817" w14:paraId="2E4D9469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27742813" w14:textId="3EFBDD15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E3229BC" w14:textId="5207413A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577DA0D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F50CDF" w14:textId="7B5E3E9C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BB348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19BD21" w14:textId="6994E021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96B02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0B2BA1" w14:textId="0F673CC4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59BB9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83F90D" w14:textId="0692D8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63054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A8E0BA" w14:textId="4A86F59E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23415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54F4DA" w14:textId="36898491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22644" w14:textId="77777777" w:rsidR="005B76A0" w:rsidRPr="000D677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C2B4BA" w14:textId="54AF842B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C1BFD" w14:textId="77777777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EA7946" w14:textId="6C6E4920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C3B4D64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14E2CD" w14:textId="5DF832DB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B76A0" w:rsidRPr="00350817" w14:paraId="3FAFF443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2064BADD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7EB6A39F" w14:textId="4FEE0AF4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76A0" w:rsidRPr="00350817" w14:paraId="14FD822A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4E8EBBB1" w14:textId="35B6E37D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4C35ECD" w14:textId="344EB241" w:rsidR="005B76A0" w:rsidRPr="009B1E49" w:rsidRDefault="001B0809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3,546,286</w:t>
            </w:r>
          </w:p>
        </w:tc>
        <w:tc>
          <w:tcPr>
            <w:tcW w:w="257" w:type="dxa"/>
            <w:shd w:val="clear" w:color="auto" w:fill="auto"/>
          </w:tcPr>
          <w:p w14:paraId="6618AEB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F3B749" w14:textId="44420941" w:rsidR="005B76A0" w:rsidRPr="009B1E49" w:rsidRDefault="005B76A0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3,324,640</w:t>
            </w:r>
          </w:p>
        </w:tc>
        <w:tc>
          <w:tcPr>
            <w:tcW w:w="270" w:type="dxa"/>
            <w:shd w:val="clear" w:color="auto" w:fill="auto"/>
          </w:tcPr>
          <w:p w14:paraId="2FCB61A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6F3B36" w14:textId="68CC20EC" w:rsidR="005B76A0" w:rsidRPr="009B1E49" w:rsidRDefault="009B3B1C" w:rsidP="009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3F48C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D7E30A" w14:textId="3469CA19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DF44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0185E3" w14:textId="3A0FE369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38,656</w:t>
            </w:r>
          </w:p>
        </w:tc>
        <w:tc>
          <w:tcPr>
            <w:tcW w:w="236" w:type="dxa"/>
            <w:shd w:val="clear" w:color="auto" w:fill="auto"/>
          </w:tcPr>
          <w:p w14:paraId="147A287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7000C7" w14:textId="597ADF7F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7,606</w:t>
            </w:r>
          </w:p>
        </w:tc>
        <w:tc>
          <w:tcPr>
            <w:tcW w:w="270" w:type="dxa"/>
            <w:shd w:val="clear" w:color="auto" w:fill="auto"/>
          </w:tcPr>
          <w:p w14:paraId="3CDAA311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AE95AC" w14:textId="6E513943" w:rsidR="005B76A0" w:rsidRPr="009B1E49" w:rsidRDefault="00A92B7F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B0C0C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E13FBB" w14:textId="59DCF0B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6B8C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FCA8CE" w14:textId="3F02DB0A" w:rsidR="005B76A0" w:rsidRPr="009B1E49" w:rsidRDefault="00A92B7F" w:rsidP="00E81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3,584,942</w:t>
            </w:r>
          </w:p>
        </w:tc>
        <w:tc>
          <w:tcPr>
            <w:tcW w:w="264" w:type="dxa"/>
            <w:shd w:val="clear" w:color="auto" w:fill="auto"/>
          </w:tcPr>
          <w:p w14:paraId="21E4A4F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98EE5E" w14:textId="0C0C6831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3,332,246</w:t>
            </w:r>
          </w:p>
        </w:tc>
      </w:tr>
      <w:tr w:rsidR="005B76A0" w:rsidRPr="00350817" w14:paraId="45326175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6B739DD6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D7B091C" w14:textId="1FE884A2" w:rsidR="005B76A0" w:rsidRPr="009B1E49" w:rsidRDefault="001B0809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250,023</w:t>
            </w:r>
          </w:p>
        </w:tc>
        <w:tc>
          <w:tcPr>
            <w:tcW w:w="257" w:type="dxa"/>
            <w:shd w:val="clear" w:color="auto" w:fill="auto"/>
          </w:tcPr>
          <w:p w14:paraId="0419667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7BCCC6" w14:textId="538938DE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177,618</w:t>
            </w:r>
          </w:p>
        </w:tc>
        <w:tc>
          <w:tcPr>
            <w:tcW w:w="270" w:type="dxa"/>
            <w:shd w:val="clear" w:color="auto" w:fill="auto"/>
          </w:tcPr>
          <w:p w14:paraId="716BABF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B0C2A6" w14:textId="65B0FC72" w:rsidR="005B76A0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13,338</w:t>
            </w:r>
          </w:p>
        </w:tc>
        <w:tc>
          <w:tcPr>
            <w:tcW w:w="236" w:type="dxa"/>
            <w:shd w:val="clear" w:color="auto" w:fill="auto"/>
          </w:tcPr>
          <w:p w14:paraId="7A2842D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98A7C3" w14:textId="4A1ADC1E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12,446</w:t>
            </w:r>
          </w:p>
        </w:tc>
        <w:tc>
          <w:tcPr>
            <w:tcW w:w="236" w:type="dxa"/>
            <w:shd w:val="clear" w:color="auto" w:fill="auto"/>
          </w:tcPr>
          <w:p w14:paraId="7C68E1A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A54FE1" w14:textId="6870FA8F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06F65BF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328B17" w14:textId="75406D25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20EB6F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8DF1C1" w14:textId="3C0DED30" w:rsidR="005B76A0" w:rsidRPr="009B1E49" w:rsidRDefault="00A92B7F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052A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EFACD5" w14:textId="42E1D766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62AE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68398E" w14:textId="5CD4A812" w:rsidR="005B76A0" w:rsidRPr="009B1E49" w:rsidRDefault="00A92B7F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263,473</w:t>
            </w:r>
          </w:p>
        </w:tc>
        <w:tc>
          <w:tcPr>
            <w:tcW w:w="264" w:type="dxa"/>
            <w:shd w:val="clear" w:color="auto" w:fill="auto"/>
          </w:tcPr>
          <w:p w14:paraId="0D74D66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52E545" w14:textId="326E2842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190,076</w:t>
            </w:r>
          </w:p>
        </w:tc>
      </w:tr>
      <w:tr w:rsidR="005B76A0" w:rsidRPr="00350817" w14:paraId="41B4DEA3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38D193BB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D38AF" w14:textId="330614E5" w:rsidR="005B76A0" w:rsidRPr="009B1E49" w:rsidRDefault="00176DA0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35,870</w:t>
            </w:r>
          </w:p>
        </w:tc>
        <w:tc>
          <w:tcPr>
            <w:tcW w:w="257" w:type="dxa"/>
            <w:shd w:val="clear" w:color="auto" w:fill="auto"/>
          </w:tcPr>
          <w:p w14:paraId="0B1483EB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588E4" w14:textId="461460E4" w:rsidR="005B76A0" w:rsidRPr="009B1E49" w:rsidRDefault="00176D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21,037</w:t>
            </w:r>
          </w:p>
        </w:tc>
        <w:tc>
          <w:tcPr>
            <w:tcW w:w="270" w:type="dxa"/>
            <w:shd w:val="clear" w:color="auto" w:fill="auto"/>
          </w:tcPr>
          <w:p w14:paraId="2E31675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696FA" w14:textId="4F49C1D9" w:rsidR="005B76A0" w:rsidRPr="009B1E49" w:rsidRDefault="005F2EEB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CEABFE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0B48C" w14:textId="2C142C4E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55AB182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74D4" w14:textId="4DE2C8F6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4DB3D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A3718" w14:textId="43A826AB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207FB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CF7953" w14:textId="43697D09" w:rsidR="005B76A0" w:rsidRPr="009B1E49" w:rsidRDefault="00A92B7F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27,147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6E3EB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67E876" w14:textId="4EC07201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10,537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4DE0B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A5D3" w14:textId="0EAF2E55" w:rsidR="005B76A0" w:rsidRPr="009B1E49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8,729</w:t>
            </w:r>
          </w:p>
        </w:tc>
        <w:tc>
          <w:tcPr>
            <w:tcW w:w="264" w:type="dxa"/>
            <w:shd w:val="clear" w:color="auto" w:fill="auto"/>
          </w:tcPr>
          <w:p w14:paraId="30ED707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02C6C" w14:textId="15F6B474" w:rsidR="005B76A0" w:rsidRPr="009B1E49" w:rsidRDefault="002D08EC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10,543</w:t>
            </w:r>
          </w:p>
        </w:tc>
      </w:tr>
      <w:tr w:rsidR="005B76A0" w:rsidRPr="00350817" w14:paraId="592087B6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52CDDDEB" w14:textId="77777777" w:rsidR="005B76A0" w:rsidRPr="00FF26E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75DE2" w14:textId="5B2D4BF2" w:rsidR="005B76A0" w:rsidRPr="009B1E49" w:rsidRDefault="001B0809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3,832,17</w:t>
            </w:r>
            <w:r w:rsidR="00176DA0"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7" w:type="dxa"/>
            <w:shd w:val="clear" w:color="auto" w:fill="auto"/>
          </w:tcPr>
          <w:p w14:paraId="016974F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883EA" w14:textId="6BD70DCB" w:rsidR="005B76A0" w:rsidRPr="009B1E49" w:rsidRDefault="00176D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3,523,295</w:t>
            </w:r>
          </w:p>
        </w:tc>
        <w:tc>
          <w:tcPr>
            <w:tcW w:w="270" w:type="dxa"/>
            <w:shd w:val="clear" w:color="auto" w:fill="auto"/>
          </w:tcPr>
          <w:p w14:paraId="52A9889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9F354" w14:textId="39D54CD0" w:rsidR="005B76A0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13,34</w:t>
            </w:r>
            <w:r w:rsidR="005F2EEB"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628BBA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2C85C" w14:textId="2FD7652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12,489</w:t>
            </w:r>
          </w:p>
        </w:tc>
        <w:tc>
          <w:tcPr>
            <w:tcW w:w="236" w:type="dxa"/>
            <w:shd w:val="clear" w:color="auto" w:fill="auto"/>
          </w:tcPr>
          <w:p w14:paraId="1CBD461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6C3F0" w14:textId="3E7A6CC0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38,768</w:t>
            </w:r>
          </w:p>
        </w:tc>
        <w:tc>
          <w:tcPr>
            <w:tcW w:w="236" w:type="dxa"/>
            <w:shd w:val="clear" w:color="auto" w:fill="auto"/>
          </w:tcPr>
          <w:p w14:paraId="6407910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36DEC" w14:textId="781FCAF8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7,618</w:t>
            </w:r>
          </w:p>
        </w:tc>
        <w:tc>
          <w:tcPr>
            <w:tcW w:w="270" w:type="dxa"/>
            <w:shd w:val="clear" w:color="auto" w:fill="auto"/>
          </w:tcPr>
          <w:p w14:paraId="48ACA8F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9CD7D" w14:textId="21BA397F" w:rsidR="005B76A0" w:rsidRPr="009B1E49" w:rsidRDefault="00A92B7F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27,147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AD072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76B35" w14:textId="49EAED99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10,537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D8B18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EBF97" w14:textId="3E3A4458" w:rsidR="005B76A0" w:rsidRPr="009B1E49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3,857,144</w:t>
            </w:r>
          </w:p>
        </w:tc>
        <w:tc>
          <w:tcPr>
            <w:tcW w:w="264" w:type="dxa"/>
            <w:shd w:val="clear" w:color="auto" w:fill="auto"/>
          </w:tcPr>
          <w:p w14:paraId="58A8C4F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93203" w14:textId="2C025D5D" w:rsidR="005B76A0" w:rsidRPr="009B1E49" w:rsidRDefault="002D08EC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3,532,865</w:t>
            </w:r>
          </w:p>
        </w:tc>
      </w:tr>
      <w:tr w:rsidR="005B76A0" w:rsidRPr="00756177" w14:paraId="086044AA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50033D2A" w14:textId="77777777" w:rsidR="005B76A0" w:rsidRPr="0075617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E4B40" w14:textId="77777777" w:rsidR="005B76A0" w:rsidRPr="009B1E49" w:rsidRDefault="005B76A0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57" w:type="dxa"/>
            <w:shd w:val="clear" w:color="auto" w:fill="auto"/>
          </w:tcPr>
          <w:p w14:paraId="01A9ABA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B9BA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54FF626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338C" w14:textId="77777777" w:rsidR="005B76A0" w:rsidRPr="009B1E49" w:rsidRDefault="005B76A0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2BC7BE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BC1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F3E906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36954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F09F181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B82AF7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F932F2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C84650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24753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B1975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07049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2DD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56F6D8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A0CF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5B76A0" w:rsidRPr="00350817" w14:paraId="0676A5F0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7036D491" w14:textId="7B2DFF4F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285C254" w14:textId="41A66C97" w:rsidR="005B76A0" w:rsidRPr="009B1E49" w:rsidRDefault="00DE13F6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1,71</w:t>
            </w:r>
            <w:r w:rsidR="0096173D" w:rsidRPr="009B1E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B0809" w:rsidRPr="009B1E49">
              <w:rPr>
                <w:rFonts w:asciiTheme="majorBidi" w:hAnsiTheme="majorBidi" w:cstheme="majorBidi"/>
                <w:sz w:val="24"/>
                <w:szCs w:val="24"/>
              </w:rPr>
              <w:t>,22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607CC98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4C6F61" w14:textId="6C739CEE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1,544,956</w:t>
            </w:r>
          </w:p>
        </w:tc>
        <w:tc>
          <w:tcPr>
            <w:tcW w:w="270" w:type="dxa"/>
            <w:shd w:val="clear" w:color="auto" w:fill="auto"/>
          </w:tcPr>
          <w:p w14:paraId="4559A83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9726DE" w14:textId="69B4B6D1" w:rsidR="005B76A0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2,45</w:t>
            </w:r>
            <w:r w:rsidR="005076D8" w:rsidRPr="009B1E4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0BAC0C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83747A" w14:textId="2A1339B5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3,153</w:t>
            </w:r>
          </w:p>
        </w:tc>
        <w:tc>
          <w:tcPr>
            <w:tcW w:w="236" w:type="dxa"/>
            <w:shd w:val="clear" w:color="auto" w:fill="auto"/>
          </w:tcPr>
          <w:p w14:paraId="39185DC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6D1DBD3" w14:textId="26F0CEAB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17,865</w:t>
            </w:r>
          </w:p>
        </w:tc>
        <w:tc>
          <w:tcPr>
            <w:tcW w:w="236" w:type="dxa"/>
            <w:shd w:val="clear" w:color="auto" w:fill="auto"/>
          </w:tcPr>
          <w:p w14:paraId="6BEB339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39285246" w14:textId="4B5BF7E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5,705</w:t>
            </w:r>
          </w:p>
        </w:tc>
        <w:tc>
          <w:tcPr>
            <w:tcW w:w="270" w:type="dxa"/>
            <w:shd w:val="clear" w:color="auto" w:fill="auto"/>
          </w:tcPr>
          <w:p w14:paraId="5AE9167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3B10385D" w14:textId="7D062292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F0CC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0BAAACC1" w14:textId="54A9D88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215E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FECB5C" w14:textId="764C0285" w:rsidR="005B76A0" w:rsidRPr="009B1E49" w:rsidRDefault="00DE13F6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1,73</w:t>
            </w:r>
            <w:r w:rsidR="00AF6E00" w:rsidRPr="009B1E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,550</w:t>
            </w:r>
          </w:p>
        </w:tc>
        <w:tc>
          <w:tcPr>
            <w:tcW w:w="264" w:type="dxa"/>
            <w:shd w:val="clear" w:color="auto" w:fill="auto"/>
          </w:tcPr>
          <w:p w14:paraId="00CC41B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2EE24" w14:textId="07A22E1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1,553,814</w:t>
            </w:r>
          </w:p>
        </w:tc>
      </w:tr>
      <w:tr w:rsidR="005B76A0" w:rsidRPr="00350817" w14:paraId="33DA71CB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10C89260" w14:textId="696550BA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2A76" w14:textId="75C2C998" w:rsidR="005B76A0" w:rsidRPr="009B1E49" w:rsidRDefault="00E81442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E13F6" w:rsidRPr="009B1E49">
              <w:rPr>
                <w:rFonts w:asciiTheme="majorBidi" w:hAnsiTheme="majorBidi" w:cstheme="majorBidi"/>
                <w:sz w:val="24"/>
                <w:szCs w:val="24"/>
              </w:rPr>
              <w:t>355,</w:t>
            </w:r>
            <w:r w:rsidR="00FF2420" w:rsidRPr="009B1E4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E13F6" w:rsidRPr="009B1E4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9FDFCE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C3CDB" w14:textId="1AA6ED29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B76A0" w:rsidRPr="009B1E49">
              <w:rPr>
                <w:rFonts w:asciiTheme="majorBidi" w:hAnsiTheme="majorBidi" w:cstheme="majorBidi"/>
                <w:sz w:val="24"/>
                <w:szCs w:val="24"/>
              </w:rPr>
              <w:t>314,700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17589B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EEAE2" w14:textId="3DE96EB2" w:rsidR="005B76A0" w:rsidRPr="009B1E49" w:rsidRDefault="00E81442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21CA" w:rsidRPr="009B1E49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7598E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77D41" w14:textId="5B10F035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B76A0" w:rsidRPr="009B1E49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0D0E5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AFBE3" w14:textId="198D15C6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21CA" w:rsidRPr="009B1E49">
              <w:rPr>
                <w:rFonts w:asciiTheme="majorBidi" w:hAnsiTheme="majorBidi" w:cstheme="majorBidi"/>
                <w:sz w:val="24"/>
                <w:szCs w:val="24"/>
              </w:rPr>
              <w:t>3,573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CE11C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DB33F" w14:textId="26C4A8C0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B76A0" w:rsidRPr="009B1E49">
              <w:rPr>
                <w:rFonts w:asciiTheme="majorBidi" w:hAnsiTheme="majorBidi" w:cstheme="majorBidi"/>
                <w:sz w:val="24"/>
                <w:szCs w:val="24"/>
              </w:rPr>
              <w:t>1,141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2266B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CAFA08" w14:textId="1B4A8CEA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6DB4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477DD02" w14:textId="12E58E7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66CD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56B6402" w14:textId="19E85B9B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712EF" w:rsidRPr="009B1E49">
              <w:rPr>
                <w:rFonts w:asciiTheme="majorBidi" w:hAnsiTheme="majorBidi" w:cstheme="majorBidi"/>
                <w:sz w:val="24"/>
                <w:szCs w:val="24"/>
              </w:rPr>
              <w:t>359,894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3E84EA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21E6A23" w14:textId="172F1839" w:rsidR="005B76A0" w:rsidRPr="009B1E49" w:rsidRDefault="00E81442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B76A0" w:rsidRPr="009B1E49">
              <w:rPr>
                <w:rFonts w:asciiTheme="majorBidi" w:hAnsiTheme="majorBidi" w:cstheme="majorBidi"/>
                <w:sz w:val="24"/>
                <w:szCs w:val="24"/>
              </w:rPr>
              <w:t>316,472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B76A0" w:rsidRPr="00350817" w14:paraId="10234192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5E4C519C" w14:textId="00413667" w:rsidR="005B76A0" w:rsidRPr="00FF26E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B7D9" w14:textId="022BFAB6" w:rsidR="005B76A0" w:rsidRPr="009B1E49" w:rsidRDefault="00DE13F6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1,35</w:t>
            </w:r>
            <w:r w:rsidR="00E81442"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6B0DD5"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257" w:type="dxa"/>
            <w:shd w:val="clear" w:color="auto" w:fill="auto"/>
          </w:tcPr>
          <w:p w14:paraId="2B10C21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F5E5" w14:textId="40B75271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1,230,256</w:t>
            </w:r>
          </w:p>
        </w:tc>
        <w:tc>
          <w:tcPr>
            <w:tcW w:w="270" w:type="dxa"/>
            <w:shd w:val="clear" w:color="auto" w:fill="auto"/>
          </w:tcPr>
          <w:p w14:paraId="2973255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2C17" w14:textId="078E1589" w:rsidR="005B76A0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1,96</w:t>
            </w:r>
            <w:r w:rsidR="005076D8"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44136E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375B6" w14:textId="24AD7288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2,522</w:t>
            </w:r>
          </w:p>
        </w:tc>
        <w:tc>
          <w:tcPr>
            <w:tcW w:w="236" w:type="dxa"/>
            <w:shd w:val="clear" w:color="auto" w:fill="auto"/>
          </w:tcPr>
          <w:p w14:paraId="4527996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55BD" w14:textId="04EB0684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14,292</w:t>
            </w:r>
          </w:p>
        </w:tc>
        <w:tc>
          <w:tcPr>
            <w:tcW w:w="236" w:type="dxa"/>
            <w:shd w:val="clear" w:color="auto" w:fill="auto"/>
          </w:tcPr>
          <w:p w14:paraId="41CA074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23E7" w14:textId="285EF2AF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4,564</w:t>
            </w:r>
          </w:p>
        </w:tc>
        <w:tc>
          <w:tcPr>
            <w:tcW w:w="270" w:type="dxa"/>
            <w:shd w:val="clear" w:color="auto" w:fill="auto"/>
          </w:tcPr>
          <w:p w14:paraId="7B1C517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D7E6D" w14:textId="5329D66A" w:rsidR="005B76A0" w:rsidRPr="009B1E49" w:rsidRDefault="00C621C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7C06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C76EC" w14:textId="0B980F28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B175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76F9" w14:textId="7BE786A3" w:rsidR="005B76A0" w:rsidRPr="009B1E49" w:rsidRDefault="00DE13F6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1,37</w:t>
            </w:r>
            <w:r w:rsidR="00AF4969"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F4969"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64" w:type="dxa"/>
            <w:shd w:val="clear" w:color="auto" w:fill="auto"/>
          </w:tcPr>
          <w:p w14:paraId="08DCF1A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00457" w14:textId="7EF8AF0D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1,237,342</w:t>
            </w:r>
          </w:p>
        </w:tc>
      </w:tr>
      <w:tr w:rsidR="005B76A0" w:rsidRPr="00756177" w14:paraId="3D0E51DA" w14:textId="77777777" w:rsidTr="005B76A0">
        <w:trPr>
          <w:trHeight w:val="271"/>
        </w:trPr>
        <w:tc>
          <w:tcPr>
            <w:tcW w:w="3057" w:type="dxa"/>
            <w:shd w:val="clear" w:color="auto" w:fill="auto"/>
          </w:tcPr>
          <w:p w14:paraId="339727DA" w14:textId="77777777" w:rsidR="005B76A0" w:rsidRPr="0075617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974F" w14:textId="77777777" w:rsidR="005B76A0" w:rsidRPr="009B1E49" w:rsidRDefault="005B76A0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6B19859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7E90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2350F1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E525" w14:textId="77777777" w:rsidR="005B76A0" w:rsidRPr="009B1E49" w:rsidRDefault="005B76A0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7B41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265B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9D53E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1BB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63BCC5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AFA6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609B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ACFE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E9667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9790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7C341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732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13A8C3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2186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5B76A0" w:rsidRPr="00350817" w14:paraId="12535036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6966ECDD" w14:textId="280FC783" w:rsidR="005B76A0" w:rsidRPr="00FF26E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0" w:hanging="24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C99BDDE" w14:textId="310522D2" w:rsidR="005B76A0" w:rsidRPr="009B1E49" w:rsidRDefault="005B76A0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115B07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205FC9" w14:textId="7B69DA79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077A9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69ACB" w14:textId="20CC8BCD" w:rsidR="005B76A0" w:rsidRPr="009B1E49" w:rsidRDefault="005B76A0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9D308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5C1351" w14:textId="2198BBD0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E0DE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490E8C" w14:textId="67FD562A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BFD557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686B8E" w14:textId="4EF82B0F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F31793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DC5F4E" w14:textId="12BFF67E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412BA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353489" w14:textId="4D18E439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2D3772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B4FBCA" w14:textId="625A0060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A2C331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B12132" w14:textId="6FFCB782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621CA" w:rsidRPr="00350817" w14:paraId="605CDF89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78D0F2D8" w14:textId="678E8CB9" w:rsidR="00C621CA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 w:rsidR="00CE2552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 w:rsidR="003279D6"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301435B" w14:textId="73BA3AF0" w:rsidR="00C621CA" w:rsidRPr="009B1E49" w:rsidRDefault="00C621CA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10,27</w:t>
            </w:r>
            <w:r w:rsidR="0038531A" w:rsidRPr="009B1E49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</w:tcPr>
          <w:p w14:paraId="6281A956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4A39B0" w14:textId="12326B21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7,245</w:t>
            </w:r>
          </w:p>
        </w:tc>
        <w:tc>
          <w:tcPr>
            <w:tcW w:w="270" w:type="dxa"/>
            <w:shd w:val="clear" w:color="auto" w:fill="auto"/>
          </w:tcPr>
          <w:p w14:paraId="7193DF90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F49438" w14:textId="456411B5" w:rsidR="00C621CA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E6FA64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20A433" w14:textId="2D0F8614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7F225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1696F" w14:textId="79E37BC3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681B3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3A503F" w14:textId="5D90E92E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55EC5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B19C41" w14:textId="1BC2DEC1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7102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303C41" w14:textId="638A186B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848459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D6122F" w14:textId="3EF06F72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10,27</w:t>
            </w:r>
            <w:r w:rsidR="0038531A" w:rsidRPr="009B1E49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18849CB2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7C29D0" w14:textId="75234CD1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theme="majorBidi"/>
                <w:sz w:val="24"/>
                <w:szCs w:val="24"/>
              </w:rPr>
              <w:t>7,245</w:t>
            </w:r>
          </w:p>
        </w:tc>
      </w:tr>
      <w:tr w:rsidR="00C621CA" w:rsidRPr="00350817" w14:paraId="54CD4B68" w14:textId="77777777" w:rsidTr="005B76A0">
        <w:trPr>
          <w:trHeight w:val="144"/>
        </w:trPr>
        <w:tc>
          <w:tcPr>
            <w:tcW w:w="3057" w:type="dxa"/>
            <w:shd w:val="clear" w:color="auto" w:fill="auto"/>
          </w:tcPr>
          <w:p w14:paraId="1A77790B" w14:textId="3ECD74FF" w:rsidR="00C621CA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กลับรายการ 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) </w:t>
            </w:r>
            <w:r w:rsidR="001049A0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  <w:p w14:paraId="2138E150" w14:textId="6B0E34A0" w:rsidR="00C621CA" w:rsidRPr="00B14847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E288EA9" w14:textId="1E5871C3" w:rsidR="00C621CA" w:rsidRPr="009B1E49" w:rsidRDefault="00C621CA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sz w:val="24"/>
                <w:szCs w:val="24"/>
              </w:rPr>
              <w:t>151,</w:t>
            </w:r>
            <w:r w:rsidR="00336D2D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14F59FA5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FA43E6" w14:textId="0A8D00D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D08EC" w:rsidRPr="009B1E49">
              <w:rPr>
                <w:rFonts w:asciiTheme="majorBidi" w:hAnsiTheme="majorBidi" w:cs="Angsana New"/>
                <w:sz w:val="24"/>
                <w:szCs w:val="24"/>
              </w:rPr>
              <w:t>62,493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0BA8EA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5C1B75" w14:textId="59CCE42C" w:rsidR="00C621CA" w:rsidRPr="009B1E49" w:rsidRDefault="00C621CA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963A7B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4E7EDD" w14:textId="4797695C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5B9A1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8F2B0E" w14:textId="7298BD05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38531A" w:rsidRPr="009B1E49">
              <w:rPr>
                <w:rFonts w:asciiTheme="majorBidi" w:hAnsiTheme="majorBidi" w:cs="Angsana New"/>
                <w:sz w:val="24"/>
                <w:szCs w:val="24"/>
              </w:rPr>
              <w:t>4,4</w:t>
            </w:r>
            <w:r w:rsidR="00336D2D">
              <w:rPr>
                <w:rFonts w:asciiTheme="majorBidi" w:hAnsiTheme="majorBidi" w:cs="Angsana New"/>
                <w:sz w:val="24"/>
                <w:szCs w:val="24"/>
              </w:rPr>
              <w:t>50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3A28E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0260F" w14:textId="4BDE67EC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0ECAF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F4CA3F" w14:textId="72631920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F901A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81EA6" w14:textId="43D7A520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C7AAE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8B3DC7" w14:textId="201D6824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5352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8531A" w:rsidRPr="009B1E49">
              <w:rPr>
                <w:rFonts w:asciiTheme="majorBidi" w:hAnsiTheme="majorBidi" w:cstheme="majorBidi"/>
                <w:sz w:val="24"/>
                <w:szCs w:val="24"/>
              </w:rPr>
              <w:t>155,719</w:t>
            </w:r>
            <w:r w:rsidRPr="00A5352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7CDC999" w14:textId="77777777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BB9EF0" w14:textId="737FA3CD" w:rsidR="00C621CA" w:rsidRPr="009B1E49" w:rsidRDefault="00C621CA" w:rsidP="00C6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D08EC" w:rsidRPr="009B1E49">
              <w:rPr>
                <w:rFonts w:asciiTheme="majorBidi" w:hAnsiTheme="majorBidi" w:cstheme="majorBidi"/>
                <w:sz w:val="24"/>
                <w:szCs w:val="24"/>
              </w:rPr>
              <w:t>62,311</w:t>
            </w:r>
            <w:r w:rsidRPr="009B1E49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14:paraId="6F381BFD" w14:textId="77777777" w:rsidR="00B95AC5" w:rsidRDefault="00B14847" w:rsidP="00667770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 xml:space="preserve"> </w:t>
      </w:r>
    </w:p>
    <w:p w14:paraId="72DEEC4E" w14:textId="77777777" w:rsidR="006D5ED8" w:rsidRDefault="006D5ED8" w:rsidP="006D5ED8">
      <w:pPr>
        <w:rPr>
          <w:rFonts w:asciiTheme="majorBidi" w:hAnsiTheme="majorBidi" w:cstheme="majorBidi"/>
          <w:sz w:val="2"/>
          <w:szCs w:val="2"/>
        </w:rPr>
      </w:pPr>
    </w:p>
    <w:p w14:paraId="7591067B" w14:textId="77777777" w:rsidR="006D5ED8" w:rsidRDefault="006D5ED8" w:rsidP="006D5ED8">
      <w:pPr>
        <w:rPr>
          <w:rFonts w:asciiTheme="majorBidi" w:hAnsiTheme="majorBidi" w:cstheme="majorBidi"/>
          <w:sz w:val="2"/>
          <w:szCs w:val="2"/>
        </w:rPr>
      </w:pPr>
    </w:p>
    <w:p w14:paraId="7A1CC380" w14:textId="77777777" w:rsidR="0012068A" w:rsidRPr="0012068A" w:rsidRDefault="0012068A" w:rsidP="0012068A">
      <w:pPr>
        <w:rPr>
          <w:rFonts w:asciiTheme="majorBidi" w:hAnsiTheme="majorBidi" w:cstheme="majorBidi"/>
          <w:sz w:val="2"/>
          <w:szCs w:val="2"/>
          <w:cs/>
        </w:rPr>
      </w:pPr>
    </w:p>
    <w:p w14:paraId="579FEBE5" w14:textId="793EC741" w:rsidR="006D5ED8" w:rsidRDefault="006D5ED8" w:rsidP="006D5ED8">
      <w:pPr>
        <w:rPr>
          <w:rFonts w:asciiTheme="majorBidi" w:hAnsiTheme="majorBidi" w:cstheme="majorBidi"/>
          <w:sz w:val="2"/>
          <w:szCs w:val="2"/>
        </w:rPr>
      </w:pPr>
    </w:p>
    <w:p w14:paraId="30DA2176" w14:textId="77777777" w:rsidR="006D5ED8" w:rsidRDefault="006D5ED8" w:rsidP="006D5ED8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404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5B76A0" w:rsidRPr="001C1F9F" w14:paraId="4CE09FEB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476E0ABA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639E599C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76A0" w:rsidRPr="001C1F9F" w14:paraId="639581BA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6063E9F0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741287C8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FFD92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62DF6B88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2D21AA" w14:textId="77777777" w:rsidR="005B76A0" w:rsidRPr="00CE7532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4E7147C1" w14:textId="77777777" w:rsidR="005B76A0" w:rsidRPr="00CE7532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A9E83" w14:textId="77777777" w:rsidR="005B76A0" w:rsidRPr="00CE7532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5FFFFAE7" w14:textId="77777777" w:rsidR="005B76A0" w:rsidRPr="002F3B46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95EBC" w14:textId="77777777" w:rsidR="005B76A0" w:rsidRPr="002F3B46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6BC444EF" w14:textId="77777777" w:rsidR="005B76A0" w:rsidRPr="001C1F9F" w:rsidRDefault="005B76A0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B76A0" w14:paraId="40002E2D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799EB4FA" w14:textId="2979D7A3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891D70D" w14:textId="53C59F24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F3EDDA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1F8C61F" w14:textId="67747809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56BE6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995230" w14:textId="7A2DD95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2CA30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43699C" w14:textId="4BF7EA45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734CD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F17FFB" w14:textId="00E3491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79321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6435C0" w14:textId="2A7799AD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EDBA6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ED1B0F" w14:textId="494F3CAB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411A5" w14:textId="77777777" w:rsidR="005B76A0" w:rsidRP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95E93E" w14:textId="7FD741A6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1C492" w14:textId="77777777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7ECEBC" w14:textId="7FFE776F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DCDD6E4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B9D3D4" w14:textId="6038E086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B76A0" w14:paraId="4F7BDB08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7B1DD202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20EA04C" w14:textId="02E46F82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62849F8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2AA7814" w14:textId="45332926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D4798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407220" w14:textId="680B172A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722A6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A8F8CC" w14:textId="15EDC56F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D7052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AAB4D4" w14:textId="428EAA5C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82E50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459DD6" w14:textId="699EEA08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4EE5C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F93489" w14:textId="6B1878BA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141F1" w14:textId="77777777" w:rsidR="005B76A0" w:rsidRP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2B69AE" w14:textId="1EF57CA5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21BB7" w14:textId="77777777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6E34B6" w14:textId="171C8866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4E92647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6E2485" w14:textId="5587F64B" w:rsidR="005B76A0" w:rsidRPr="00777815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5B76A0" w14:paraId="6B81F7E8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47CDC6EA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C54CC69" w14:textId="66C33D62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C32A3F9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DC95A67" w14:textId="6B16C638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FE2F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2CFF9C" w14:textId="63BF4894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56AF6F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94EBCC" w14:textId="3C5047E2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6CCF8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923A75" w14:textId="6EE27514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977CB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D55FB2" w14:textId="00B26127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4E4F1" w14:textId="77777777" w:rsidR="005B76A0" w:rsidRPr="00CE7532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8FAAA6" w14:textId="5645C366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26583" w14:textId="77777777" w:rsidR="005B76A0" w:rsidRPr="000D677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4D502C" w14:textId="4D65FCAB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9777B" w14:textId="77777777" w:rsidR="005B76A0" w:rsidRPr="002F3B46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399F2B" w14:textId="5C9AFE8A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9C2DA1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8F60D0" w14:textId="4123ECD8" w:rsidR="005B76A0" w:rsidRPr="00350817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B76A0" w14:paraId="120FB0CE" w14:textId="77777777" w:rsidTr="002F394D">
        <w:trPr>
          <w:trHeight w:val="144"/>
        </w:trPr>
        <w:tc>
          <w:tcPr>
            <w:tcW w:w="3059" w:type="dxa"/>
            <w:shd w:val="clear" w:color="auto" w:fill="auto"/>
          </w:tcPr>
          <w:p w14:paraId="61F85D18" w14:textId="77777777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10185F60" w14:textId="77777777" w:rsidR="005B76A0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76A0" w14:paraId="069DC67E" w14:textId="77777777" w:rsidTr="002F394D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7EFE9AE2" w14:textId="33A8360C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88DE52" w14:textId="526E7BE5" w:rsidR="005B76A0" w:rsidRPr="002F394D" w:rsidRDefault="0038531A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79,739,91</w:t>
            </w:r>
            <w:r w:rsidR="00DE13F6" w:rsidRPr="002F3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5C599FA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B0C96A" w14:textId="235D3CD3" w:rsidR="005B76A0" w:rsidRPr="009B1E49" w:rsidRDefault="005B76A0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77,210,195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BA6D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ABB2CA" w14:textId="69594233" w:rsidR="005B76A0" w:rsidRPr="009B1E49" w:rsidRDefault="001B0809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59,02</w:t>
            </w:r>
            <w:r w:rsidR="00DE13F6"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6A37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9AE10" w14:textId="6E784B65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74BE1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B6D171" w14:textId="0D900AAE" w:rsidR="005B76A0" w:rsidRPr="009B1E49" w:rsidRDefault="001B0809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1,552,068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D9DFC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19F2C6C2" w14:textId="216AE9C5" w:rsidR="005B76A0" w:rsidRPr="009B1E49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FBDD9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2D83F" w14:textId="13FAC942" w:rsidR="005B76A0" w:rsidRPr="009B1E49" w:rsidRDefault="001B0809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1,608,551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E9505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F7BA21" w14:textId="41BCA78E" w:rsidR="005B76A0" w:rsidRPr="009B1E49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716,483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C719D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8F3D8C" w14:textId="05F61D76" w:rsidR="005B76A0" w:rsidRPr="009B1E49" w:rsidRDefault="0038531A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79,742,451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E38EF78" w14:textId="77777777" w:rsidR="005B76A0" w:rsidRPr="0038531A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477D46" w14:textId="02A2BC7E" w:rsidR="005B76A0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77,221,878</w:t>
            </w:r>
          </w:p>
        </w:tc>
      </w:tr>
      <w:tr w:rsidR="005B76A0" w:rsidRPr="001C1F9F" w14:paraId="11634C7B" w14:textId="77777777" w:rsidTr="002F394D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6DD47E00" w14:textId="1FE32A11" w:rsidR="005B76A0" w:rsidRPr="001C1F9F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2C8FA" w14:textId="1C971B80" w:rsidR="005B76A0" w:rsidRPr="002F394D" w:rsidRDefault="00660728" w:rsidP="002F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57,729,068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C14E5C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DDA8" w14:textId="488D13A9" w:rsidR="005B76A0" w:rsidRPr="009B1E49" w:rsidRDefault="005B76A0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56,558,893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7524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0BEB8C" w14:textId="17486C21" w:rsidR="005B76A0" w:rsidRPr="009B1E49" w:rsidRDefault="001B0809" w:rsidP="0092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40,325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82276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2F0972" w14:textId="6B144E7F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A2891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30777" w14:textId="277FDB28" w:rsidR="005B76A0" w:rsidRPr="009B1E49" w:rsidRDefault="001B0809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1,021,67</w:t>
            </w:r>
            <w:r w:rsidR="00DE13F6"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209F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0C5293D" w14:textId="763B0664" w:rsidR="005B76A0" w:rsidRPr="009B1E49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BE134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B4BC7" w14:textId="7E41070B" w:rsidR="005B76A0" w:rsidRPr="009B1E49" w:rsidRDefault="001B0809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1,106,551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6DA7F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5925BB" w14:textId="7C6E2140" w:rsidR="005B76A0" w:rsidRPr="009B1E49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214,483</w:t>
            </w:r>
            <w:r w:rsidRPr="009B1E4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970D8" w14:textId="77777777" w:rsidR="005B76A0" w:rsidRPr="009B1E49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3AD653" w14:textId="6F678DEB" w:rsidR="005B76A0" w:rsidRPr="009B1E49" w:rsidRDefault="00DA28EB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1E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57,684,517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33D0F6A" w14:textId="77777777" w:rsidR="005B76A0" w:rsidRPr="00DA28EB" w:rsidRDefault="005B76A0" w:rsidP="005B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0025" w14:textId="6E890154" w:rsidR="005B76A0" w:rsidRPr="001C1F9F" w:rsidRDefault="005B76A0" w:rsidP="003A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56,539,744</w:t>
            </w:r>
          </w:p>
        </w:tc>
      </w:tr>
    </w:tbl>
    <w:p w14:paraId="3EB7BB2E" w14:textId="77777777" w:rsidR="005B245A" w:rsidRDefault="005B245A" w:rsidP="00876D13">
      <w:pPr>
        <w:rPr>
          <w:rFonts w:eastAsia="DengXian" w:cs="Angsana New"/>
          <w:sz w:val="28"/>
          <w:szCs w:val="28"/>
        </w:rPr>
        <w:sectPr w:rsidR="005B245A" w:rsidSect="003A0904">
          <w:headerReference w:type="default" r:id="rId23"/>
          <w:footerReference w:type="default" r:id="rId24"/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F56007B" w14:textId="446DC4B3" w:rsidR="00BC097E" w:rsidRPr="00BC097E" w:rsidRDefault="002E39C8" w:rsidP="00AD787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080"/>
        </w:tabs>
        <w:spacing w:line="240" w:lineRule="auto"/>
        <w:ind w:left="630" w:right="-45"/>
        <w:jc w:val="thaiDistribute"/>
        <w:rPr>
          <w:rFonts w:ascii="Angsana New" w:eastAsia="DengXian" w:hAnsi="Angsana New" w:cs="Angsana New"/>
          <w:sz w:val="28"/>
          <w:szCs w:val="28"/>
          <w:u w:val="none"/>
          <w:cs/>
        </w:rPr>
      </w:pPr>
      <w:r>
        <w:rPr>
          <w:rFonts w:ascii="Angsana New" w:eastAsia="DengXian" w:hAnsi="Angsana New" w:cs="Angsana New"/>
          <w:sz w:val="28"/>
          <w:szCs w:val="28"/>
          <w:u w:val="none"/>
        </w:rPr>
        <w:lastRenderedPageBreak/>
        <w:t>12</w:t>
      </w:r>
      <w:r w:rsidR="007565C4">
        <w:rPr>
          <w:rFonts w:ascii="Angsana New" w:eastAsia="DengXian" w:hAnsi="Angsana New" w:cs="Angsana New"/>
          <w:sz w:val="28"/>
          <w:szCs w:val="28"/>
          <w:u w:val="none"/>
        </w:rPr>
        <w:tab/>
      </w:r>
      <w:r w:rsidR="00BC097E" w:rsidRPr="00257DB7">
        <w:rPr>
          <w:rFonts w:ascii="Angsana New" w:eastAsia="DengXian" w:hAnsi="Angsana New" w:cs="Angsana New"/>
          <w:sz w:val="28"/>
          <w:szCs w:val="28"/>
          <w:u w:val="none"/>
          <w:cs/>
        </w:rPr>
        <w:t>เครื่องมือทางการเงิน</w:t>
      </w:r>
      <w:r w:rsidR="00BC097E" w:rsidRPr="00BC097E">
        <w:rPr>
          <w:rFonts w:ascii="Angsana New" w:eastAsia="DengXian" w:hAnsi="Angsana New" w:cs="Angsana New"/>
          <w:sz w:val="28"/>
          <w:szCs w:val="28"/>
          <w:u w:val="none"/>
          <w:cs/>
        </w:rPr>
        <w:t xml:space="preserve"> </w:t>
      </w:r>
    </w:p>
    <w:p w14:paraId="615D3CC2" w14:textId="77777777" w:rsidR="00BC097E" w:rsidRPr="009C44F2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8E160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Default="005C0500" w:rsidP="007565C4">
      <w:pPr>
        <w:pStyle w:val="block"/>
        <w:shd w:val="clear" w:color="auto" w:fill="FFFFFF" w:themeFill="background1"/>
        <w:spacing w:after="0" w:line="240" w:lineRule="auto"/>
        <w:ind w:left="108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61805AC8" w:rsidR="005C0500" w:rsidRDefault="005C0500" w:rsidP="003A0904">
      <w:pPr>
        <w:pStyle w:val="block"/>
        <w:shd w:val="clear" w:color="auto" w:fill="FFFFFF" w:themeFill="background1"/>
        <w:spacing w:after="0" w:line="240" w:lineRule="auto"/>
        <w:ind w:left="108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038C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5C0500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5038C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142791B0" w14:textId="77777777" w:rsidR="00BF4AC0" w:rsidRDefault="00BF4AC0" w:rsidP="005C050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0F466D" w:rsidRPr="007C70B4" w14:paraId="5FDAF657" w14:textId="77777777" w:rsidTr="003A0904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1CFD9A84" w14:textId="77777777" w:rsidR="000F466D" w:rsidRPr="00445E76" w:rsidDel="00A71EB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2E070F19" w14:textId="60C11306" w:rsidR="000F466D" w:rsidRPr="00445E76" w:rsidRDefault="000F466D" w:rsidP="00BF4AC0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F466D" w:rsidRPr="002C34C0" w14:paraId="0BA6D1EE" w14:textId="77777777" w:rsidTr="003A0904">
        <w:trPr>
          <w:cantSplit/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798A7352" w14:textId="77777777" w:rsidR="000F466D" w:rsidRPr="00445E76" w:rsidDel="00A71EB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2694496F" w14:textId="378D74F9" w:rsidR="000F466D" w:rsidRPr="00445E76" w:rsidRDefault="000F466D" w:rsidP="000B6828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218" w:type="dxa"/>
            <w:gridSpan w:val="7"/>
            <w:vAlign w:val="bottom"/>
          </w:tcPr>
          <w:p w14:paraId="21D1E0B9" w14:textId="5F61A02E" w:rsidR="000F466D" w:rsidRPr="00445E76" w:rsidRDefault="000F466D" w:rsidP="00BF4AC0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F466D" w:rsidRPr="00F84E6A" w14:paraId="1943E832" w14:textId="77777777" w:rsidTr="003A0904">
        <w:trPr>
          <w:cantSplit/>
          <w:trHeight w:val="60"/>
          <w:tblHeader/>
        </w:trPr>
        <w:tc>
          <w:tcPr>
            <w:tcW w:w="3780" w:type="dxa"/>
            <w:shd w:val="clear" w:color="auto" w:fill="auto"/>
            <w:vAlign w:val="bottom"/>
          </w:tcPr>
          <w:p w14:paraId="4802C026" w14:textId="77777777" w:rsidR="000F466D" w:rsidRPr="00445E7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1E5DC35" w14:textId="233C53F5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83" w:type="dxa"/>
            <w:vAlign w:val="bottom"/>
          </w:tcPr>
          <w:p w14:paraId="6A3D814B" w14:textId="77777777" w:rsidR="000F466D" w:rsidRPr="00445E76" w:rsidRDefault="000F466D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96023F" w14:textId="2E675A8B" w:rsidR="000F466D" w:rsidRPr="00445E76" w:rsidRDefault="000F466D" w:rsidP="00BF4AC0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="000511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0" w:type="dxa"/>
            <w:vAlign w:val="bottom"/>
          </w:tcPr>
          <w:p w14:paraId="19E1203A" w14:textId="77777777" w:rsidR="000F466D" w:rsidRPr="00445E76" w:rsidRDefault="000F466D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9E15C7" w14:textId="04F3F157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07B662CA" w14:textId="77777777" w:rsidR="000F466D" w:rsidRPr="00445E76" w:rsidRDefault="000F466D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F89DA5" w14:textId="353C7994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EC4C0F9" w14:textId="77777777" w:rsidR="000F466D" w:rsidRPr="00445E76" w:rsidRDefault="000F466D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2BD803" w14:textId="0E08180C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60AD6D7" w14:textId="77777777" w:rsidR="000F466D" w:rsidRPr="00445E76" w:rsidRDefault="000F466D" w:rsidP="00BF4AC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E0B13A" w14:textId="5B640397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E7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445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EFBBD9C" w14:textId="77777777" w:rsidR="000F466D" w:rsidRPr="00445E76" w:rsidRDefault="000F466D" w:rsidP="00BF4AC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5E4B7" w14:textId="1115FDD4" w:rsidR="000F466D" w:rsidRPr="00445E76" w:rsidRDefault="000F466D" w:rsidP="00BF4AC0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F466D" w:rsidRPr="00BB192C" w14:paraId="7871F7C9" w14:textId="77777777" w:rsidTr="003A0904">
        <w:trPr>
          <w:cantSplit/>
          <w:trHeight w:val="56"/>
          <w:tblHeader/>
        </w:trPr>
        <w:tc>
          <w:tcPr>
            <w:tcW w:w="3780" w:type="dxa"/>
            <w:shd w:val="clear" w:color="auto" w:fill="auto"/>
            <w:vAlign w:val="bottom"/>
          </w:tcPr>
          <w:p w14:paraId="5D2F83FA" w14:textId="77777777" w:rsidR="000F466D" w:rsidRPr="00445E7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743A378C" w14:textId="2334C909" w:rsidR="000F466D" w:rsidRPr="00445E76" w:rsidRDefault="000F466D" w:rsidP="00BF4A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445E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45E7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0F466D" w:rsidRPr="002C34C0" w14:paraId="17E8E398" w14:textId="77777777" w:rsidTr="003A0904">
        <w:trPr>
          <w:cantSplit/>
          <w:trHeight w:val="60"/>
        </w:trPr>
        <w:tc>
          <w:tcPr>
            <w:tcW w:w="3780" w:type="dxa"/>
            <w:shd w:val="clear" w:color="auto" w:fill="auto"/>
            <w:vAlign w:val="bottom"/>
          </w:tcPr>
          <w:p w14:paraId="473BC996" w14:textId="3CFB93F9" w:rsidR="000F466D" w:rsidRPr="00445E7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350" w:type="dxa"/>
            <w:gridSpan w:val="13"/>
            <w:vAlign w:val="bottom"/>
          </w:tcPr>
          <w:p w14:paraId="406904C6" w14:textId="77777777" w:rsidR="000F466D" w:rsidRPr="00445E76" w:rsidRDefault="000F466D" w:rsidP="00BF4AC0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F466D" w:rsidRPr="00F84E6A" w14:paraId="1010CD45" w14:textId="77777777" w:rsidTr="003A0904">
        <w:trPr>
          <w:cantSplit/>
        </w:trPr>
        <w:tc>
          <w:tcPr>
            <w:tcW w:w="3780" w:type="dxa"/>
          </w:tcPr>
          <w:p w14:paraId="5C6FF284" w14:textId="22CFD5C1" w:rsidR="000F466D" w:rsidRPr="00445E76" w:rsidRDefault="000F466D" w:rsidP="00BF4AC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19FE486E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4B2D764F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A208014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DE4EC4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808453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615D2A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3FD526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E0D1D2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DE35E9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C71692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B99A4F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1962D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CB0F25" w14:textId="77777777" w:rsidR="000F466D" w:rsidRPr="0046773F" w:rsidRDefault="000F466D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F84E6A" w14:paraId="367E12FD" w14:textId="77777777" w:rsidTr="00887EFA">
        <w:trPr>
          <w:cantSplit/>
        </w:trPr>
        <w:tc>
          <w:tcPr>
            <w:tcW w:w="3780" w:type="dxa"/>
          </w:tcPr>
          <w:p w14:paraId="6F9F86D6" w14:textId="758F413C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620" w:type="dxa"/>
            <w:vAlign w:val="bottom"/>
          </w:tcPr>
          <w:p w14:paraId="0DFFA75A" w14:textId="00390693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3C3EDFB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E8D7832" w14:textId="6BF13C37" w:rsidR="00A92B7F" w:rsidRPr="0046773F" w:rsidRDefault="006D2009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B682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77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1BBD" w:rsidRPr="0046773F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101040" w:rsidRPr="004677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1BBD" w:rsidRPr="0046773F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80" w:type="dxa"/>
            <w:vAlign w:val="bottom"/>
          </w:tcPr>
          <w:p w14:paraId="0448F0FB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51865A" w14:textId="6A0FE758" w:rsidR="00A92B7F" w:rsidRPr="0046773F" w:rsidRDefault="00B22911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70,996,601</w:t>
            </w:r>
          </w:p>
        </w:tc>
        <w:tc>
          <w:tcPr>
            <w:tcW w:w="182" w:type="dxa"/>
            <w:vAlign w:val="bottom"/>
          </w:tcPr>
          <w:p w14:paraId="3B9C1B3D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ECDC667" w14:textId="32347FAA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41560D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F1BA5" w14:textId="105C4A3A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D246A80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67703" w14:textId="6CD0B7A8" w:rsidR="00A92B7F" w:rsidRPr="0046773F" w:rsidRDefault="00F02C3E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70,660</w:t>
            </w:r>
            <w:r w:rsidR="00024270" w:rsidRPr="0046773F">
              <w:rPr>
                <w:rFonts w:asciiTheme="majorBidi" w:hAnsiTheme="majorBidi" w:cstheme="majorBidi"/>
                <w:sz w:val="28"/>
                <w:szCs w:val="28"/>
              </w:rPr>
              <w:t>,382</w:t>
            </w:r>
          </w:p>
        </w:tc>
        <w:tc>
          <w:tcPr>
            <w:tcW w:w="180" w:type="dxa"/>
          </w:tcPr>
          <w:p w14:paraId="0DE05EA6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BAE63" w14:textId="73251414" w:rsidR="00A92B7F" w:rsidRPr="0046773F" w:rsidRDefault="006343B6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70,660,382</w:t>
            </w:r>
          </w:p>
        </w:tc>
      </w:tr>
      <w:tr w:rsidR="00A92B7F" w:rsidRPr="00310B46" w14:paraId="102E9455" w14:textId="77777777" w:rsidTr="00887EFA">
        <w:trPr>
          <w:cantSplit/>
          <w:trHeight w:val="189"/>
        </w:trPr>
        <w:tc>
          <w:tcPr>
            <w:tcW w:w="3780" w:type="dxa"/>
          </w:tcPr>
          <w:p w14:paraId="1B613330" w14:textId="77777777" w:rsidR="00A92B7F" w:rsidRPr="00310B4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58FDDCB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B3C7ED9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0ADB3D53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CC619C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C969F4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7F265AB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333B85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7F3474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0C4FDD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607F5E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307D4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4FF8D9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A9CCE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2C34C0" w14:paraId="74799CF7" w14:textId="77777777" w:rsidTr="00887EFA">
        <w:trPr>
          <w:cantSplit/>
        </w:trPr>
        <w:tc>
          <w:tcPr>
            <w:tcW w:w="3780" w:type="dxa"/>
          </w:tcPr>
          <w:p w14:paraId="65FD4057" w14:textId="25DFEBA8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1C3105D5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B979D3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9834508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C1248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62DDA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529A192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28194F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5FC78D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7235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3516F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A7BE1F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355C3A" w14:textId="77777777" w:rsidR="00A92B7F" w:rsidRPr="0046773F" w:rsidRDefault="00A92B7F" w:rsidP="00B22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1FFEAA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2C34C0" w14:paraId="761390C4" w14:textId="77777777" w:rsidTr="00887EFA">
        <w:trPr>
          <w:cantSplit/>
        </w:trPr>
        <w:tc>
          <w:tcPr>
            <w:tcW w:w="3780" w:type="dxa"/>
          </w:tcPr>
          <w:p w14:paraId="7887AE6E" w14:textId="4BCBBAC1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20" w:type="dxa"/>
            <w:vAlign w:val="bottom"/>
          </w:tcPr>
          <w:p w14:paraId="7614BCA8" w14:textId="0F7355A6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83" w:type="dxa"/>
            <w:vAlign w:val="bottom"/>
          </w:tcPr>
          <w:p w14:paraId="149668FA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94600AE" w14:textId="56A96E30" w:rsidR="00A92B7F" w:rsidRPr="0046773F" w:rsidRDefault="00A92B7F" w:rsidP="00A92B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950673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25518E" w14:textId="661AB887" w:rsidR="00A92B7F" w:rsidRPr="0046773F" w:rsidRDefault="00684093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82" w:type="dxa"/>
            <w:vAlign w:val="bottom"/>
          </w:tcPr>
          <w:p w14:paraId="47B67E04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F0D3998" w14:textId="7EAF0E40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9674366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18F54" w14:textId="155F685B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80" w:type="dxa"/>
            <w:vAlign w:val="bottom"/>
          </w:tcPr>
          <w:p w14:paraId="303432F4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37F46" w14:textId="470D6C8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E8688F3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0E165" w14:textId="3A7DA726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</w:tr>
      <w:tr w:rsidR="00A92B7F" w:rsidRPr="002C34C0" w14:paraId="60C05DFC" w14:textId="77777777" w:rsidTr="00887EFA">
        <w:trPr>
          <w:cantSplit/>
        </w:trPr>
        <w:tc>
          <w:tcPr>
            <w:tcW w:w="3780" w:type="dxa"/>
          </w:tcPr>
          <w:p w14:paraId="67A5AE6E" w14:textId="2A167BCC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56756CB1" w14:textId="1D1C7F8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1D7A9C6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9990B36" w14:textId="695531A9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9,523,216</w:t>
            </w:r>
          </w:p>
        </w:tc>
        <w:tc>
          <w:tcPr>
            <w:tcW w:w="180" w:type="dxa"/>
            <w:vAlign w:val="bottom"/>
          </w:tcPr>
          <w:p w14:paraId="7F50013D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4C6D48" w14:textId="045F1583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9,523,216</w:t>
            </w:r>
          </w:p>
        </w:tc>
        <w:tc>
          <w:tcPr>
            <w:tcW w:w="182" w:type="dxa"/>
            <w:vAlign w:val="bottom"/>
          </w:tcPr>
          <w:p w14:paraId="7E094130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16CD11" w14:textId="44BA9F9D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9C5DE1E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E6EFAD" w14:textId="478B875D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9,463,722</w:t>
            </w:r>
          </w:p>
        </w:tc>
        <w:tc>
          <w:tcPr>
            <w:tcW w:w="180" w:type="dxa"/>
            <w:vAlign w:val="bottom"/>
          </w:tcPr>
          <w:p w14:paraId="1485A454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FDF451" w14:textId="290DA692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A92C468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5A2B9" w14:textId="018220EB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9,463,722</w:t>
            </w:r>
          </w:p>
        </w:tc>
      </w:tr>
      <w:tr w:rsidR="00A92B7F" w:rsidRPr="002C34C0" w14:paraId="2C7DA24B" w14:textId="77777777" w:rsidTr="00887EFA">
        <w:trPr>
          <w:cantSplit/>
        </w:trPr>
        <w:tc>
          <w:tcPr>
            <w:tcW w:w="3780" w:type="dxa"/>
          </w:tcPr>
          <w:p w14:paraId="4EE27106" w14:textId="18ADCDF3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  <w:vAlign w:val="bottom"/>
          </w:tcPr>
          <w:p w14:paraId="6919C414" w14:textId="4EC8F265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C841054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17330EC" w14:textId="0E07E230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41,445,360</w:t>
            </w:r>
          </w:p>
        </w:tc>
        <w:tc>
          <w:tcPr>
            <w:tcW w:w="180" w:type="dxa"/>
            <w:vAlign w:val="bottom"/>
          </w:tcPr>
          <w:p w14:paraId="0B288F60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110DD9" w14:textId="5F7D0894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41,445,360</w:t>
            </w:r>
          </w:p>
        </w:tc>
        <w:tc>
          <w:tcPr>
            <w:tcW w:w="182" w:type="dxa"/>
            <w:vAlign w:val="bottom"/>
          </w:tcPr>
          <w:p w14:paraId="5F4D0B9B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C327FB" w14:textId="6D0C1C95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EE18686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2A150" w14:textId="4BBC5F1C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41,889,089</w:t>
            </w:r>
          </w:p>
        </w:tc>
        <w:tc>
          <w:tcPr>
            <w:tcW w:w="180" w:type="dxa"/>
            <w:vAlign w:val="bottom"/>
          </w:tcPr>
          <w:p w14:paraId="332363B6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B51B73" w14:textId="125794C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1EAFEEB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245D3" w14:textId="78358F1D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41,889,089</w:t>
            </w:r>
          </w:p>
        </w:tc>
      </w:tr>
      <w:tr w:rsidR="00A92B7F" w:rsidRPr="002C34C0" w14:paraId="199AA168" w14:textId="77777777" w:rsidTr="003A0904">
        <w:trPr>
          <w:cantSplit/>
        </w:trPr>
        <w:tc>
          <w:tcPr>
            <w:tcW w:w="3780" w:type="dxa"/>
            <w:vAlign w:val="bottom"/>
          </w:tcPr>
          <w:p w14:paraId="30AFC74B" w14:textId="2C6C3620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7AD60974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0358E3F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19EB7F8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045798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A15AC6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F24681A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BA5ED4" w14:textId="77777777" w:rsidR="00A92B7F" w:rsidRPr="005B245A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49307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194D3B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B4D18A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74D69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18A69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E7D31C" w14:textId="77777777" w:rsidR="00A92B7F" w:rsidRPr="005B245A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2C34C0" w14:paraId="47714952" w14:textId="77777777" w:rsidTr="003A0904">
        <w:trPr>
          <w:cantSplit/>
        </w:trPr>
        <w:tc>
          <w:tcPr>
            <w:tcW w:w="3780" w:type="dxa"/>
          </w:tcPr>
          <w:p w14:paraId="5C2ECA27" w14:textId="50BE642F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5A787302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9E0F56F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3477C5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38F3E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FB0CB9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B23EED2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C8DD16B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A7DBA0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A15639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75C563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24A64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CDFF5" w14:textId="77777777" w:rsidR="00A92B7F" w:rsidRPr="0046773F" w:rsidRDefault="00A92B7F" w:rsidP="00A92B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7876C6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837DC5" w14:paraId="51CBCF17" w14:textId="77777777" w:rsidTr="003A0904">
        <w:trPr>
          <w:cantSplit/>
        </w:trPr>
        <w:tc>
          <w:tcPr>
            <w:tcW w:w="3780" w:type="dxa"/>
          </w:tcPr>
          <w:p w14:paraId="60169BE3" w14:textId="33163492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1620" w:type="dxa"/>
            <w:vAlign w:val="bottom"/>
          </w:tcPr>
          <w:p w14:paraId="3C7A7EDF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42620C46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67DBC69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0" w:type="dxa"/>
            <w:vAlign w:val="bottom"/>
          </w:tcPr>
          <w:p w14:paraId="60B1DFF5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E9B5B6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69,281,386</w:t>
            </w:r>
          </w:p>
        </w:tc>
        <w:tc>
          <w:tcPr>
            <w:tcW w:w="182" w:type="dxa"/>
            <w:vAlign w:val="bottom"/>
          </w:tcPr>
          <w:p w14:paraId="7AECDCAF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BDB100C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E037A8B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810CC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FD3DF72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2FF840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  <w:tc>
          <w:tcPr>
            <w:tcW w:w="180" w:type="dxa"/>
          </w:tcPr>
          <w:p w14:paraId="61536EF0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3D629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69,241,805</w:t>
            </w:r>
          </w:p>
        </w:tc>
      </w:tr>
      <w:tr w:rsidR="00A92B7F" w:rsidRPr="002C34C0" w14:paraId="2ED0DA77" w14:textId="77777777" w:rsidTr="003A0904">
        <w:trPr>
          <w:cantSplit/>
        </w:trPr>
        <w:tc>
          <w:tcPr>
            <w:tcW w:w="3780" w:type="dxa"/>
          </w:tcPr>
          <w:p w14:paraId="523B05B2" w14:textId="77777777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  <w:vAlign w:val="bottom"/>
          </w:tcPr>
          <w:p w14:paraId="36C9261E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DC82EFA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3BF241B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D9003E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EB1B99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F8E8496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9815DB0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F3F1B2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BFB74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3A570D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A5343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8D408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7B1492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2C34C0" w14:paraId="3E09BB36" w14:textId="77777777" w:rsidTr="003A0904">
        <w:trPr>
          <w:cantSplit/>
        </w:trPr>
        <w:tc>
          <w:tcPr>
            <w:tcW w:w="3780" w:type="dxa"/>
          </w:tcPr>
          <w:p w14:paraId="1D59CE44" w14:textId="66EE00F1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63F4BB73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C80E0F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1BD022C7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2F128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7A3C3D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165A62F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3A5317D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686F23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C6CAD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621651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FF09BB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4F86A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5ADE2A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B7F" w:rsidRPr="002C34C0" w14:paraId="30D91E9B" w14:textId="77777777" w:rsidTr="003A0904">
        <w:trPr>
          <w:cantSplit/>
        </w:trPr>
        <w:tc>
          <w:tcPr>
            <w:tcW w:w="3780" w:type="dxa"/>
          </w:tcPr>
          <w:p w14:paraId="165FEB2C" w14:textId="53A6FC7C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หนี้สินอนุพันธ์ </w:t>
            </w:r>
            <w:r w:rsidRPr="00445E7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20" w:type="dxa"/>
            <w:vAlign w:val="bottom"/>
          </w:tcPr>
          <w:p w14:paraId="0972501B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3" w:type="dxa"/>
          </w:tcPr>
          <w:p w14:paraId="0177D2E3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CE1EEFB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29A0CF2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EF655F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2" w:type="dxa"/>
            <w:vAlign w:val="bottom"/>
          </w:tcPr>
          <w:p w14:paraId="2D10D5F7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ED202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F72D38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8E87E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  <w:tc>
          <w:tcPr>
            <w:tcW w:w="180" w:type="dxa"/>
            <w:vAlign w:val="bottom"/>
          </w:tcPr>
          <w:p w14:paraId="40005221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5B9214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EFFFE27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605CA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6,474</w:t>
            </w:r>
          </w:p>
        </w:tc>
      </w:tr>
      <w:tr w:rsidR="00A92B7F" w:rsidRPr="002C34C0" w14:paraId="181AE6F2" w14:textId="77777777" w:rsidTr="003A0904">
        <w:trPr>
          <w:cantSplit/>
          <w:trHeight w:val="189"/>
        </w:trPr>
        <w:tc>
          <w:tcPr>
            <w:tcW w:w="3780" w:type="dxa"/>
          </w:tcPr>
          <w:p w14:paraId="1477DC7B" w14:textId="48310035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47243602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5338BE0C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2DFAB99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0" w:type="dxa"/>
            <w:vAlign w:val="bottom"/>
          </w:tcPr>
          <w:p w14:paraId="19C6F33D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6E18CC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10,125,381</w:t>
            </w:r>
          </w:p>
        </w:tc>
        <w:tc>
          <w:tcPr>
            <w:tcW w:w="182" w:type="dxa"/>
            <w:vAlign w:val="bottom"/>
          </w:tcPr>
          <w:p w14:paraId="1AB9EEFA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11AE62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35BC878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6841A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  <w:tc>
          <w:tcPr>
            <w:tcW w:w="180" w:type="dxa"/>
            <w:vAlign w:val="bottom"/>
          </w:tcPr>
          <w:p w14:paraId="67A6B17C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3CC4D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3F148D1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833F28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10,102,333</w:t>
            </w:r>
          </w:p>
        </w:tc>
      </w:tr>
      <w:tr w:rsidR="00A92B7F" w:rsidRPr="002C34C0" w14:paraId="0B491FA3" w14:textId="77777777" w:rsidTr="003A0904">
        <w:trPr>
          <w:cantSplit/>
          <w:trHeight w:val="60"/>
        </w:trPr>
        <w:tc>
          <w:tcPr>
            <w:tcW w:w="3780" w:type="dxa"/>
          </w:tcPr>
          <w:p w14:paraId="5B1A8217" w14:textId="1AE1BEF5" w:rsidR="00A92B7F" w:rsidRPr="00445E76" w:rsidRDefault="00A92B7F" w:rsidP="00A92B7F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45E7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  <w:vAlign w:val="bottom"/>
          </w:tcPr>
          <w:p w14:paraId="77A3E932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</w:tcPr>
          <w:p w14:paraId="66362DA1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7816D1A" w14:textId="77777777" w:rsidR="00A92B7F" w:rsidRPr="0046773F" w:rsidRDefault="00A92B7F" w:rsidP="0046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0" w:type="dxa"/>
            <w:vAlign w:val="bottom"/>
          </w:tcPr>
          <w:p w14:paraId="4B4362B3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2E4836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38,452,841</w:t>
            </w:r>
          </w:p>
        </w:tc>
        <w:tc>
          <w:tcPr>
            <w:tcW w:w="182" w:type="dxa"/>
            <w:vAlign w:val="bottom"/>
          </w:tcPr>
          <w:p w14:paraId="519541FE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611893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C9B196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AEA095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  <w:tc>
          <w:tcPr>
            <w:tcW w:w="180" w:type="dxa"/>
            <w:vAlign w:val="bottom"/>
          </w:tcPr>
          <w:p w14:paraId="1B534CD9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B7D6B4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24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8B4A83B" w14:textId="77777777" w:rsidR="00A92B7F" w:rsidRPr="0046773F" w:rsidRDefault="00A92B7F" w:rsidP="00A92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6CE68" w14:textId="77777777" w:rsidR="00A92B7F" w:rsidRPr="0046773F" w:rsidRDefault="00A92B7F" w:rsidP="005B2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773F">
              <w:rPr>
                <w:rFonts w:asciiTheme="majorBidi" w:hAnsiTheme="majorBidi" w:cstheme="majorBidi"/>
                <w:sz w:val="28"/>
                <w:szCs w:val="28"/>
              </w:rPr>
              <w:t>33,881,710</w:t>
            </w:r>
          </w:p>
        </w:tc>
      </w:tr>
    </w:tbl>
    <w:p w14:paraId="03829EE1" w14:textId="77777777" w:rsidR="00BF4AC0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Sect="003A0904">
          <w:pgSz w:w="16834" w:h="11909" w:orient="landscape" w:code="9"/>
          <w:pgMar w:top="1152" w:right="1264" w:bottom="1152" w:left="576" w:header="720" w:footer="720" w:gutter="0"/>
          <w:cols w:space="720"/>
          <w:docGrid w:linePitch="360"/>
        </w:sectPr>
      </w:pPr>
    </w:p>
    <w:p w14:paraId="3D4BE6BA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23DF49BC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1C74CF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06B9F5EE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A239D" w14:textId="7E40D630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นี้สินอนุพันธ์วัดมูลค่าด้วยวิธีคิดลดกระแสเงินสดในอนาคตด้วยอัตราดอกเบี้ยประมาณในตลาดปัจจุบัน</w:t>
      </w:r>
    </w:p>
    <w:p w14:paraId="31AFB7BA" w14:textId="77777777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C5EF0" w14:textId="3544F675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</w:t>
      </w:r>
      <w:r w:rsidRPr="0078760D">
        <w:rPr>
          <w:rFonts w:asciiTheme="majorBidi" w:hAnsiTheme="majorBidi" w:hint="cs"/>
          <w:sz w:val="28"/>
          <w:szCs w:val="28"/>
          <w:cs/>
        </w:rPr>
        <w:t>ดอกเบี้ยปรับขึ้นลงตามราคาตลาด</w:t>
      </w:r>
      <w:r>
        <w:rPr>
          <w:rFonts w:asciiTheme="majorBidi" w:hAnsiTheme="majorBidi" w:cstheme="majorBidi" w:hint="cs"/>
          <w:sz w:val="28"/>
          <w:szCs w:val="28"/>
          <w:cs/>
        </w:rPr>
        <w:t>แสดงมูลค่ายุติธรรมโดยประมาณตามมูลค่าตามบัญชี</w:t>
      </w:r>
    </w:p>
    <w:p w14:paraId="0672EEDD" w14:textId="77777777" w:rsidR="00781B55" w:rsidRPr="003C003B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424751" w14:textId="0B9AF039" w:rsidR="00781B55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</w:t>
      </w:r>
      <w:r w:rsidRPr="0078760D">
        <w:rPr>
          <w:rFonts w:asciiTheme="majorBidi" w:hAnsiTheme="majorBidi" w:cstheme="majorBidi" w:hint="cs"/>
          <w:sz w:val="28"/>
          <w:szCs w:val="28"/>
          <w:cs/>
        </w:rPr>
        <w:t>สำหรับตราสาร</w:t>
      </w:r>
      <w:r>
        <w:rPr>
          <w:rFonts w:asciiTheme="majorBidi" w:hAnsiTheme="majorBidi" w:cstheme="majorBidi" w:hint="cs"/>
          <w:sz w:val="28"/>
          <w:szCs w:val="28"/>
          <w:cs/>
        </w:rPr>
        <w:t>ที่มีลักษณะและเงื่อนไขคล้ายกัน</w:t>
      </w:r>
    </w:p>
    <w:p w14:paraId="61B1C599" w14:textId="7BF678F0" w:rsidR="001B3AB0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A80C8" w14:textId="4845B00A" w:rsidR="001B3AB0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B3AB0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มูลค่ายุติธรรมของหุ้นกู้อ้างอิงจากราคาเสนอซื้อขายจากสมาคมตราสารหนี้ไทย</w:t>
      </w:r>
    </w:p>
    <w:p w14:paraId="4CE0CFBB" w14:textId="147C66DB" w:rsidR="005C0500" w:rsidRPr="003C003B" w:rsidRDefault="005C0500" w:rsidP="003C003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486B8" w14:textId="295C5917" w:rsidR="00E7567D" w:rsidRPr="00E01FAB" w:rsidRDefault="009B07C8" w:rsidP="009B07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t>1</w:t>
      </w:r>
      <w:r w:rsidR="008516D5">
        <w:rPr>
          <w:rFonts w:asciiTheme="majorBidi" w:hAnsiTheme="majorBidi" w:cstheme="majorBidi"/>
          <w:sz w:val="28"/>
          <w:szCs w:val="28"/>
          <w:u w:val="none"/>
        </w:rPr>
        <w:t>3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 w:rsidR="00E7567D"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ภาระผูกพันกับบุคคลหรือกิจการที่ไม่เกี่ยวข้องกัน </w:t>
      </w:r>
    </w:p>
    <w:p w14:paraId="61C9BDDE" w14:textId="77777777" w:rsidR="00E7567D" w:rsidRPr="003C003B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306FA5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1541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306FA5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4EFC9FA8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D15DA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15DAD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67499F16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15DA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A2EFB" w:rsidRPr="00306FA5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1541EA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1541EA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41E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306FA5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1541EA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349B" w:rsidRPr="008516D5" w14:paraId="223749CD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660A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089FE2E6" w:rsidR="0007349B" w:rsidRPr="002715F4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15F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27,370</w:t>
            </w:r>
          </w:p>
        </w:tc>
        <w:tc>
          <w:tcPr>
            <w:tcW w:w="268" w:type="dxa"/>
            <w:vAlign w:val="bottom"/>
          </w:tcPr>
          <w:p w14:paraId="23F62016" w14:textId="77777777" w:rsidR="0007349B" w:rsidRP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  <w:vAlign w:val="bottom"/>
          </w:tcPr>
          <w:p w14:paraId="3439A337" w14:textId="35DF0005" w:rsidR="0007349B" w:rsidRPr="008516D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516D5">
              <w:rPr>
                <w:rFonts w:ascii="Angsana New" w:hAnsi="Angsana New" w:cs="Angsana New"/>
                <w:sz w:val="28"/>
                <w:szCs w:val="28"/>
              </w:rPr>
              <w:t>66,282</w:t>
            </w:r>
          </w:p>
        </w:tc>
      </w:tr>
      <w:tr w:rsidR="0007349B" w:rsidRPr="00306FA5" w14:paraId="4CBE1D0B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07349B" w:rsidRPr="002715F4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07349B" w:rsidRP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  <w:vAlign w:val="bottom"/>
          </w:tcPr>
          <w:p w14:paraId="2C9434E6" w14:textId="77777777" w:rsid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306FA5" w14:paraId="28A9A40A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07349B" w:rsidRPr="008516D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516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516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07349B" w:rsidRPr="002715F4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07349B" w:rsidRP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  <w:vAlign w:val="bottom"/>
          </w:tcPr>
          <w:p w14:paraId="3ABE1147" w14:textId="77777777" w:rsid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07349B" w:rsidRPr="00306FA5" w14:paraId="686C64B9" w14:textId="77777777" w:rsidTr="00444619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07349B" w:rsidRPr="00F5660A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</w:t>
            </w:r>
            <w:r w:rsidR="003B5DD5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65" w:type="dxa"/>
          </w:tcPr>
          <w:p w14:paraId="316DAAA1" w14:textId="77777777" w:rsidR="0007349B" w:rsidRPr="007659A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78D03DD6" w:rsidR="0007349B" w:rsidRPr="002715F4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15F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</w:p>
        </w:tc>
        <w:tc>
          <w:tcPr>
            <w:tcW w:w="268" w:type="dxa"/>
            <w:vAlign w:val="bottom"/>
          </w:tcPr>
          <w:p w14:paraId="0D5835B0" w14:textId="77777777" w:rsidR="0007349B" w:rsidRPr="0007349B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  <w:vAlign w:val="bottom"/>
          </w:tcPr>
          <w:p w14:paraId="0C104D26" w14:textId="0FA8E4E2" w:rsidR="0007349B" w:rsidRPr="008516D5" w:rsidRDefault="0007349B" w:rsidP="000734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516D5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</w:tbl>
    <w:p w14:paraId="514B5C99" w14:textId="560E67C5" w:rsidR="007154C6" w:rsidRPr="0012007F" w:rsidRDefault="007154C6" w:rsidP="00CC509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BC671C4" w14:textId="3047F01C" w:rsidR="00CA17FA" w:rsidRPr="00A206A1" w:rsidRDefault="00526B34" w:rsidP="00CA17F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>ณ วันที่</w:t>
      </w:r>
      <w:r w:rsidR="003522B5"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D15DAD" w:rsidRPr="002715F4">
        <w:rPr>
          <w:rFonts w:ascii="Angsana New" w:hAnsi="Angsana New" w:cs="Angsana New"/>
          <w:sz w:val="28"/>
          <w:szCs w:val="28"/>
        </w:rPr>
        <w:t>31</w:t>
      </w:r>
      <w:r w:rsidR="00D15DAD" w:rsidRPr="002715F4">
        <w:rPr>
          <w:rFonts w:ascii="Angsana New" w:hAnsi="Angsana New" w:cs="Angsana New"/>
          <w:sz w:val="28"/>
          <w:szCs w:val="28"/>
          <w:cs/>
        </w:rPr>
        <w:t xml:space="preserve"> </w:t>
      </w:r>
      <w:r w:rsidR="00D15DAD" w:rsidRPr="002715F4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D15DAD" w:rsidRPr="002715F4">
        <w:rPr>
          <w:rFonts w:asciiTheme="majorBidi" w:hAnsiTheme="majorBidi" w:cstheme="majorBidi"/>
          <w:sz w:val="28"/>
          <w:szCs w:val="28"/>
        </w:rPr>
        <w:t>2564</w:t>
      </w:r>
      <w:r w:rsidR="00D15DAD" w:rsidRPr="002715F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กลุ่มบริษัทและบริษัทลงนามในสัญญาสำหรับการใช้บริการอุปกรณ์สำนักงาน โดยมีระยะเวลา </w:t>
      </w:r>
      <w:r w:rsidR="00CA17FA" w:rsidRPr="002715F4">
        <w:rPr>
          <w:rFonts w:ascii="Angsana New" w:hAnsi="Angsana New" w:cs="Angsana New"/>
          <w:sz w:val="28"/>
          <w:szCs w:val="28"/>
          <w:cs/>
          <w:lang w:val="th-TH"/>
        </w:rPr>
        <w:br/>
      </w:r>
      <w:r w:rsidR="00CA17FA" w:rsidRPr="002715F4">
        <w:rPr>
          <w:rFonts w:ascii="Angsana New" w:hAnsi="Angsana New" w:cs="Angsana New"/>
          <w:sz w:val="28"/>
          <w:szCs w:val="28"/>
        </w:rPr>
        <w:t>4</w:t>
      </w: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ปี ตั้งแต่เดือนมกราคม </w:t>
      </w:r>
      <w:r w:rsidR="00CA17FA" w:rsidRPr="002715F4">
        <w:rPr>
          <w:rFonts w:ascii="Angsana New" w:hAnsi="Angsana New" w:cs="Angsana New"/>
          <w:sz w:val="28"/>
          <w:szCs w:val="28"/>
        </w:rPr>
        <w:t>2561</w:t>
      </w:r>
      <w:r w:rsidRPr="002715F4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และสิ้นสุดเดือนมกราคม </w:t>
      </w:r>
      <w:r w:rsidR="008342AC">
        <w:rPr>
          <w:rFonts w:ascii="Angsana New" w:hAnsi="Angsana New" w:cs="Angsana New"/>
          <w:sz w:val="28"/>
          <w:szCs w:val="28"/>
        </w:rPr>
        <w:t>2565</w:t>
      </w:r>
    </w:p>
    <w:p w14:paraId="43AA8072" w14:textId="71FD03C2" w:rsidR="005729C9" w:rsidRDefault="00572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51CC6953" w14:textId="22E0A494" w:rsidR="004E4E1A" w:rsidRPr="00E01FAB" w:rsidRDefault="004E4E1A" w:rsidP="004E4E1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u w:val="none"/>
        </w:rPr>
        <w:lastRenderedPageBreak/>
        <w:t>14</w:t>
      </w:r>
      <w:r>
        <w:rPr>
          <w:rFonts w:asciiTheme="majorBidi" w:hAnsiTheme="majorBidi" w:cstheme="majorBidi"/>
          <w:sz w:val="28"/>
          <w:szCs w:val="28"/>
          <w:u w:val="none"/>
        </w:rPr>
        <w:tab/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  <w:r w:rsidRPr="001541E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29F17BA8" w14:textId="77777777" w:rsidR="004E4E1A" w:rsidRPr="009A6131" w:rsidRDefault="004E4E1A" w:rsidP="004E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19"/>
          <w:szCs w:val="19"/>
          <w:cs/>
          <w:lang w:val="th-TH"/>
        </w:rPr>
      </w:pPr>
    </w:p>
    <w:p w14:paraId="3021A217" w14:textId="059A3264" w:rsidR="004E4E1A" w:rsidRDefault="004E4E1A" w:rsidP="004E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sz w:val="28"/>
          <w:szCs w:val="28"/>
        </w:rPr>
      </w:pPr>
      <w:r w:rsidRPr="00DE7D48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522486" w:rsidRPr="00DE7D48">
        <w:rPr>
          <w:rFonts w:ascii="Angsana New" w:hAnsi="Angsana New" w:cs="Angsana New"/>
          <w:sz w:val="28"/>
          <w:szCs w:val="28"/>
        </w:rPr>
        <w:t>20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DE7D48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522486" w:rsidRPr="00DE7D48">
        <w:rPr>
          <w:rFonts w:ascii="Angsana New" w:hAnsi="Angsana New" w:cs="Angsana New"/>
          <w:sz w:val="28"/>
          <w:szCs w:val="28"/>
        </w:rPr>
        <w:t>2564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DE7D48">
        <w:rPr>
          <w:rFonts w:ascii="Angsana New" w:hAnsi="Angsana New" w:cs="Angsana New" w:hint="cs"/>
          <w:sz w:val="28"/>
          <w:szCs w:val="28"/>
          <w:cs/>
        </w:rPr>
        <w:t>ที่ประชุมสามัญผู้ถือหุ้นประจำปี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F93B7C">
        <w:rPr>
          <w:rFonts w:ascii="Angsana New" w:hAnsi="Angsana New" w:cs="Angsana New"/>
          <w:sz w:val="28"/>
          <w:szCs w:val="28"/>
        </w:rPr>
        <w:t>2564</w:t>
      </w:r>
      <w:r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Pr="00DE7D48">
        <w:rPr>
          <w:rFonts w:ascii="Angsana New" w:hAnsi="Angsana New" w:cs="Angsana New" w:hint="cs"/>
          <w:sz w:val="28"/>
          <w:szCs w:val="28"/>
          <w:cs/>
        </w:rPr>
        <w:t>มีมติ</w:t>
      </w:r>
      <w:r w:rsidR="00470340">
        <w:rPr>
          <w:rFonts w:ascii="Angsana New" w:hAnsi="Angsana New" w:cs="Angsana New"/>
          <w:sz w:val="28"/>
          <w:szCs w:val="28"/>
        </w:rPr>
        <w:t xml:space="preserve"> </w:t>
      </w:r>
      <w:r w:rsidRPr="00DE7D48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1FF14DB0" w14:textId="77777777" w:rsidR="00182BC4" w:rsidRPr="009A6131" w:rsidRDefault="00182BC4" w:rsidP="004E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sz w:val="19"/>
          <w:szCs w:val="19"/>
          <w:cs/>
        </w:rPr>
      </w:pPr>
    </w:p>
    <w:p w14:paraId="15541FD4" w14:textId="3F62B8F9" w:rsidR="004E4E1A" w:rsidRPr="00DE7D48" w:rsidRDefault="00522486" w:rsidP="0010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E7D48">
        <w:rPr>
          <w:rFonts w:ascii="Angsana New" w:hAnsi="Angsana New" w:cs="Angsana New"/>
          <w:sz w:val="28"/>
          <w:szCs w:val="28"/>
        </w:rPr>
        <w:t>1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="001049A0">
        <w:rPr>
          <w:rFonts w:ascii="Angsana New" w:hAnsi="Angsana New" w:cs="Angsana New"/>
          <w:sz w:val="28"/>
          <w:szCs w:val="28"/>
        </w:rPr>
        <w:tab/>
      </w:r>
      <w:r w:rsidR="001049A0">
        <w:rPr>
          <w:rFonts w:ascii="Angsana New" w:hAnsi="Angsana New" w:cs="Angsana New"/>
          <w:sz w:val="28"/>
          <w:szCs w:val="28"/>
        </w:rPr>
        <w:tab/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อนุมัติจ่ายเงินปันผลให้แก่ผู้ถือหุ้นสามัญ</w:t>
      </w:r>
      <w:r w:rsidR="00A367F2" w:rsidRPr="00DE7D48">
        <w:rPr>
          <w:rFonts w:ascii="Angsana New" w:hAnsi="Angsana New" w:cs="Angsana New" w:hint="cs"/>
          <w:sz w:val="28"/>
          <w:szCs w:val="28"/>
          <w:cs/>
        </w:rPr>
        <w:t xml:space="preserve">จากกำไรสำหรับปี </w:t>
      </w:r>
      <w:r w:rsidR="00A367F2" w:rsidRPr="00DE7D48">
        <w:rPr>
          <w:rFonts w:ascii="Angsana New" w:hAnsi="Angsana New" w:cs="Angsana New"/>
          <w:sz w:val="28"/>
          <w:szCs w:val="28"/>
        </w:rPr>
        <w:t>2563</w:t>
      </w:r>
      <w:r w:rsidR="00A367F2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ในอัตราหุ้นละ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9429B7" w:rsidRPr="00DE7D48">
        <w:rPr>
          <w:rFonts w:ascii="Angsana New" w:hAnsi="Angsana New" w:cs="Angsana New"/>
          <w:sz w:val="28"/>
          <w:szCs w:val="28"/>
        </w:rPr>
        <w:t>0.37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บาท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รวมเป็นเงินทั้งสิ้น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60679">
        <w:rPr>
          <w:rFonts w:ascii="Angsana New" w:hAnsi="Angsana New" w:cs="Angsana New"/>
          <w:sz w:val="28"/>
          <w:szCs w:val="28"/>
        </w:rPr>
        <w:br/>
      </w:r>
      <w:r w:rsidR="00AA4A8A">
        <w:rPr>
          <w:rFonts w:ascii="Angsana New" w:hAnsi="Angsana New" w:cs="Angsana New"/>
          <w:sz w:val="28"/>
          <w:szCs w:val="28"/>
        </w:rPr>
        <w:t>784.4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โดย</w:t>
      </w:r>
      <w:r w:rsidR="009A6A76">
        <w:rPr>
          <w:rFonts w:ascii="Angsana New" w:hAnsi="Angsana New" w:cs="Angsana New" w:hint="cs"/>
          <w:sz w:val="28"/>
          <w:szCs w:val="28"/>
          <w:cs/>
        </w:rPr>
        <w:t>จะ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จ่ายเงินปันผลในวันที่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E04AC8">
        <w:rPr>
          <w:rFonts w:ascii="Angsana New" w:hAnsi="Angsana New" w:cs="Angsana New"/>
          <w:sz w:val="28"/>
          <w:szCs w:val="28"/>
        </w:rPr>
        <w:t>17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="004E4E1A" w:rsidRPr="00DE7D48">
        <w:rPr>
          <w:rFonts w:ascii="Angsana New" w:hAnsi="Angsana New" w:cs="Angsana New"/>
          <w:sz w:val="28"/>
          <w:szCs w:val="28"/>
          <w:cs/>
        </w:rPr>
        <w:t xml:space="preserve"> </w:t>
      </w:r>
      <w:r w:rsidR="00E04AC8">
        <w:rPr>
          <w:rFonts w:ascii="Angsana New" w:hAnsi="Angsana New" w:cs="Angsana New"/>
          <w:sz w:val="28"/>
          <w:szCs w:val="28"/>
        </w:rPr>
        <w:t>2564</w:t>
      </w:r>
    </w:p>
    <w:p w14:paraId="5755C8D4" w14:textId="0ACEFA3E" w:rsidR="004E4E1A" w:rsidRPr="00DE7D48" w:rsidRDefault="00522486" w:rsidP="0010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87" w:hanging="4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E7D48">
        <w:rPr>
          <w:rFonts w:ascii="Angsana New" w:hAnsi="Angsana New" w:cs="Angsana New"/>
          <w:sz w:val="28"/>
          <w:szCs w:val="28"/>
        </w:rPr>
        <w:t>2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 xml:space="preserve">. </w:t>
      </w:r>
      <w:r w:rsidR="001049A0">
        <w:rPr>
          <w:rFonts w:ascii="Angsana New" w:hAnsi="Angsana New" w:cs="Angsana New"/>
          <w:sz w:val="28"/>
          <w:szCs w:val="28"/>
        </w:rPr>
        <w:tab/>
      </w:r>
      <w:r w:rsidR="001049A0">
        <w:rPr>
          <w:rFonts w:ascii="Angsana New" w:hAnsi="Angsana New" w:cs="Angsana New"/>
          <w:sz w:val="28"/>
          <w:szCs w:val="28"/>
        </w:rPr>
        <w:tab/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>อนุมัติวงเงิน</w:t>
      </w:r>
      <w:r w:rsidR="009F567C">
        <w:rPr>
          <w:rFonts w:ascii="Angsana New" w:hAnsi="Angsana New" w:cs="Angsana New" w:hint="cs"/>
          <w:sz w:val="28"/>
          <w:szCs w:val="28"/>
          <w:cs/>
        </w:rPr>
        <w:t>เพิ่มเติม</w:t>
      </w:r>
      <w:r w:rsidR="005136A7" w:rsidRPr="00DE7D48">
        <w:rPr>
          <w:rFonts w:ascii="Angsana New" w:hAnsi="Angsana New" w:cs="Angsana New" w:hint="cs"/>
          <w:sz w:val="28"/>
          <w:szCs w:val="28"/>
          <w:cs/>
        </w:rPr>
        <w:t>สำหรับการออกและเสนอขายหุ้นกู้</w:t>
      </w:r>
      <w:r w:rsidR="004E4E1A" w:rsidRPr="00DE7D48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2861CDF" w14:textId="3E0E3FFF" w:rsidR="004E4E1A" w:rsidRPr="009A6131" w:rsidRDefault="004E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9"/>
          <w:szCs w:val="19"/>
        </w:rPr>
      </w:pPr>
    </w:p>
    <w:p w14:paraId="3F1A3E43" w14:textId="080FD00E" w:rsidR="005729C9" w:rsidRPr="005729C9" w:rsidRDefault="005729C9" w:rsidP="005729C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729C9">
        <w:rPr>
          <w:rFonts w:asciiTheme="majorBidi" w:hAnsiTheme="majorBidi" w:cstheme="majorBidi"/>
          <w:sz w:val="28"/>
          <w:szCs w:val="28"/>
          <w:u w:val="none"/>
        </w:rPr>
        <w:t>1</w:t>
      </w:r>
      <w:r w:rsidR="004E4E1A">
        <w:rPr>
          <w:rFonts w:asciiTheme="majorBidi" w:hAnsiTheme="majorBidi" w:cstheme="majorBidi"/>
          <w:sz w:val="28"/>
          <w:szCs w:val="28"/>
          <w:u w:val="none"/>
        </w:rPr>
        <w:t>5</w:t>
      </w:r>
      <w:r w:rsidRPr="005729C9">
        <w:rPr>
          <w:rFonts w:asciiTheme="majorBidi" w:hAnsiTheme="majorBidi" w:cstheme="majorBidi"/>
          <w:sz w:val="28"/>
          <w:szCs w:val="28"/>
          <w:u w:val="none"/>
          <w:cs/>
        </w:rPr>
        <w:tab/>
        <w:t>การจัดประเภทรายการใหม่</w:t>
      </w:r>
    </w:p>
    <w:p w14:paraId="6CD35918" w14:textId="77777777" w:rsidR="005729C9" w:rsidRPr="009A6131" w:rsidRDefault="005729C9" w:rsidP="005729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both"/>
        <w:rPr>
          <w:rFonts w:ascii="Angsana New" w:hAnsi="Angsana New"/>
          <w:sz w:val="19"/>
          <w:szCs w:val="19"/>
        </w:rPr>
      </w:pPr>
    </w:p>
    <w:p w14:paraId="030DD5E0" w14:textId="665557A6" w:rsidR="005729C9" w:rsidRPr="00DE7D48" w:rsidRDefault="005729C9" w:rsidP="005729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รายการบางรายการในงบกำไรขาดทุน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เบ็ดเสร็จรวมและงบกำไรขาดทุนเบ็ดเสร็จเฉพาะกิจการ 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สำหรับ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>งวดสามเดือน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สิ้นสุดวันที่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มีนาคม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ซึ่งรวมอยู่เพื่อวัตถุประสงค์ในการเปรียบเทียบ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DE7D48">
        <w:rPr>
          <w:rFonts w:ascii="Angsana New" w:hAnsi="Angsana New" w:cs="Angsana New"/>
          <w:sz w:val="28"/>
          <w:szCs w:val="28"/>
          <w:cs/>
          <w:lang w:val="en-US" w:bidi="th-TH"/>
        </w:rPr>
        <w:t>ได้มีการจัดประเภทรายการใหม่เพื่อให้สอดคล้องกับการนำเสนองบ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การเงิน</w:t>
      </w:r>
      <w:r w:rsidR="002504EA">
        <w:rPr>
          <w:rFonts w:ascii="Angsana New" w:hAnsi="Angsana New" w:cs="Angsana New" w:hint="cs"/>
          <w:sz w:val="28"/>
          <w:szCs w:val="28"/>
          <w:cs/>
          <w:lang w:val="en-US" w:bidi="th-TH"/>
        </w:rPr>
        <w:t>ระหว่างกาล</w:t>
      </w:r>
      <w:r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สำหรับงวดสามเดือนสิ้นสุดวันที่ </w:t>
      </w:r>
      <w:r w:rsidR="00D47306" w:rsidRPr="00DE7D48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D929BB" w:rsidRPr="00DE7D48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มีนาคม </w:t>
      </w:r>
      <w:r w:rsidRPr="00DE7D48">
        <w:rPr>
          <w:rFonts w:ascii="Angsana New" w:hAnsi="Angsana New" w:cs="Angsana New"/>
          <w:sz w:val="28"/>
          <w:szCs w:val="28"/>
          <w:lang w:val="en-US" w:bidi="th-TH"/>
        </w:rPr>
        <w:t>2564</w:t>
      </w:r>
    </w:p>
    <w:p w14:paraId="601764AC" w14:textId="77777777" w:rsidR="001C24A2" w:rsidRPr="009A6131" w:rsidRDefault="001C24A2" w:rsidP="005729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9"/>
          <w:szCs w:val="19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989"/>
        <w:gridCol w:w="270"/>
        <w:gridCol w:w="1079"/>
        <w:gridCol w:w="270"/>
        <w:gridCol w:w="1085"/>
      </w:tblGrid>
      <w:tr w:rsidR="00EA3501" w:rsidRPr="00DE7D48" w14:paraId="1BCDB556" w14:textId="77777777" w:rsidTr="00D47306">
        <w:trPr>
          <w:trHeight w:val="74"/>
        </w:trPr>
        <w:tc>
          <w:tcPr>
            <w:tcW w:w="5487" w:type="dxa"/>
          </w:tcPr>
          <w:p w14:paraId="050DEBD2" w14:textId="77777777" w:rsidR="00EA3501" w:rsidRPr="00DE7D48" w:rsidRDefault="00EA3501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021C8958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1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E7D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3501" w:rsidRPr="00DE7D48" w14:paraId="505DE056" w14:textId="77777777" w:rsidTr="00D47306">
        <w:trPr>
          <w:trHeight w:val="74"/>
        </w:trPr>
        <w:tc>
          <w:tcPr>
            <w:tcW w:w="5487" w:type="dxa"/>
          </w:tcPr>
          <w:p w14:paraId="3DB258D8" w14:textId="77777777" w:rsidR="00EA3501" w:rsidRPr="00DE7D48" w:rsidRDefault="00EA3501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7E073493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7578F0FF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B2CA0A6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6A1BC5FC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8751E7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EA3501" w:rsidRPr="00DE7D48" w14:paraId="2409C76E" w14:textId="77777777" w:rsidTr="00D47306">
        <w:trPr>
          <w:trHeight w:val="74"/>
        </w:trPr>
        <w:tc>
          <w:tcPr>
            <w:tcW w:w="5487" w:type="dxa"/>
          </w:tcPr>
          <w:p w14:paraId="3C741FC7" w14:textId="77777777" w:rsidR="00EA3501" w:rsidRPr="00DE7D48" w:rsidRDefault="00EA3501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</w:tcPr>
          <w:p w14:paraId="4DF3FBA5" w14:textId="34711D59" w:rsidR="00EA3501" w:rsidRPr="00DE7D48" w:rsidRDefault="00D929BB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E7D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3501" w:rsidRPr="00DE7D48" w14:paraId="6BA4C10B" w14:textId="77777777" w:rsidTr="00D47306">
        <w:trPr>
          <w:trHeight w:val="74"/>
        </w:trPr>
        <w:tc>
          <w:tcPr>
            <w:tcW w:w="5487" w:type="dxa"/>
            <w:hideMark/>
          </w:tcPr>
          <w:p w14:paraId="26347C50" w14:textId="77777777" w:rsidR="00EA3501" w:rsidRPr="00DE7D48" w:rsidRDefault="00EA3501" w:rsidP="00AA584E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งบกำไรขาดทุนเบ็ดเสร็จสำหรับงวดสิ้นสุดวันที่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4691C920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1DDB613" w14:textId="77777777" w:rsidR="00EA3501" w:rsidRPr="00DE7D48" w:rsidRDefault="00EA3501" w:rsidP="00AA58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19EF4DC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A245C5D" w14:textId="77777777" w:rsidR="00EA3501" w:rsidRPr="00DE7D48" w:rsidRDefault="00EA3501" w:rsidP="00AA58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FF81759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A3501" w:rsidRPr="00DE7D48" w14:paraId="26F89AF2" w14:textId="77777777" w:rsidTr="00D47306">
        <w:trPr>
          <w:trHeight w:val="74"/>
        </w:trPr>
        <w:tc>
          <w:tcPr>
            <w:tcW w:w="5487" w:type="dxa"/>
          </w:tcPr>
          <w:p w14:paraId="2A8EABD3" w14:textId="77777777" w:rsidR="00EA3501" w:rsidRPr="00DE7D48" w:rsidRDefault="00EA3501" w:rsidP="00AA584E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3E6275A0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17,788</w:t>
            </w:r>
          </w:p>
        </w:tc>
        <w:tc>
          <w:tcPr>
            <w:tcW w:w="270" w:type="dxa"/>
            <w:vAlign w:val="bottom"/>
          </w:tcPr>
          <w:p w14:paraId="624748E6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3C48E39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(7,245)</w:t>
            </w:r>
          </w:p>
        </w:tc>
        <w:tc>
          <w:tcPr>
            <w:tcW w:w="270" w:type="dxa"/>
            <w:vAlign w:val="bottom"/>
          </w:tcPr>
          <w:p w14:paraId="0691056A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4896BC8" w14:textId="77777777" w:rsidR="00EA3501" w:rsidRPr="00DE7D48" w:rsidRDefault="00EA3501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10,543</w:t>
            </w:r>
          </w:p>
        </w:tc>
      </w:tr>
      <w:tr w:rsidR="00EA3501" w:rsidRPr="00DE7D48" w14:paraId="202E9BF9" w14:textId="77777777" w:rsidTr="00D47306">
        <w:trPr>
          <w:trHeight w:val="248"/>
        </w:trPr>
        <w:tc>
          <w:tcPr>
            <w:tcW w:w="5487" w:type="dxa"/>
          </w:tcPr>
          <w:p w14:paraId="2A5CEDBD" w14:textId="63C41B12" w:rsidR="00EA3501" w:rsidRPr="00DE7D48" w:rsidRDefault="00EA3501" w:rsidP="00AA584E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DE7D48">
              <w:rPr>
                <w:rFonts w:asciiTheme="majorBidi" w:hAnsiTheme="majorBidi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DE7D48">
              <w:rPr>
                <w:rFonts w:asciiTheme="majorBidi" w:hAnsiTheme="majorBidi"/>
                <w:sz w:val="28"/>
                <w:szCs w:val="28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  <w:hideMark/>
          </w:tcPr>
          <w:p w14:paraId="4A192B80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(130,969)</w:t>
            </w:r>
          </w:p>
        </w:tc>
        <w:tc>
          <w:tcPr>
            <w:tcW w:w="270" w:type="dxa"/>
            <w:vAlign w:val="bottom"/>
          </w:tcPr>
          <w:p w14:paraId="42A69E0C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vAlign w:val="bottom"/>
            <w:hideMark/>
          </w:tcPr>
          <w:p w14:paraId="0D0A1651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138,214</w:t>
            </w:r>
          </w:p>
        </w:tc>
        <w:tc>
          <w:tcPr>
            <w:tcW w:w="270" w:type="dxa"/>
            <w:vAlign w:val="bottom"/>
          </w:tcPr>
          <w:p w14:paraId="5706E0BD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5" w:type="dxa"/>
            <w:vAlign w:val="bottom"/>
            <w:hideMark/>
          </w:tcPr>
          <w:p w14:paraId="3DE89F28" w14:textId="77777777" w:rsidR="00EA3501" w:rsidRPr="00DE7D48" w:rsidRDefault="00EA3501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7,245</w:t>
            </w:r>
          </w:p>
        </w:tc>
      </w:tr>
      <w:tr w:rsidR="00EA3501" w:rsidRPr="00DE7D48" w14:paraId="0CF90E7A" w14:textId="77777777" w:rsidTr="00D47306">
        <w:trPr>
          <w:trHeight w:val="248"/>
        </w:trPr>
        <w:tc>
          <w:tcPr>
            <w:tcW w:w="5487" w:type="dxa"/>
          </w:tcPr>
          <w:p w14:paraId="37225C26" w14:textId="0736F5FE" w:rsidR="00EA3501" w:rsidRPr="00DE7D48" w:rsidRDefault="00EA3501" w:rsidP="00AA584E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</w:t>
            </w:r>
            <w:r w:rsidR="005F2CDB"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</w:t>
            </w: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 (ขาดทุน) 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3C35FC97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68,658</w:t>
            </w:r>
          </w:p>
        </w:tc>
        <w:tc>
          <w:tcPr>
            <w:tcW w:w="270" w:type="dxa"/>
            <w:vAlign w:val="bottom"/>
          </w:tcPr>
          <w:p w14:paraId="7E27FE13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vAlign w:val="bottom"/>
          </w:tcPr>
          <w:p w14:paraId="5F4B1B35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(130,969)</w:t>
            </w:r>
          </w:p>
        </w:tc>
        <w:tc>
          <w:tcPr>
            <w:tcW w:w="270" w:type="dxa"/>
            <w:vAlign w:val="bottom"/>
          </w:tcPr>
          <w:p w14:paraId="5F5FA747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73A145A0" w14:textId="77777777" w:rsidR="00EA3501" w:rsidRPr="00DE7D48" w:rsidRDefault="00EA3501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(62,311)</w:t>
            </w:r>
          </w:p>
        </w:tc>
      </w:tr>
      <w:tr w:rsidR="00EA3501" w:rsidRPr="00DE7D48" w14:paraId="2E870618" w14:textId="77777777" w:rsidTr="00D47306">
        <w:trPr>
          <w:trHeight w:val="248"/>
        </w:trPr>
        <w:tc>
          <w:tcPr>
            <w:tcW w:w="5487" w:type="dxa"/>
          </w:tcPr>
          <w:p w14:paraId="49AD21D5" w14:textId="77777777" w:rsidR="00EA3501" w:rsidRPr="00DE7D48" w:rsidRDefault="00EA3501" w:rsidP="00AA584E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1F7B51C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EBA6A5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64FFF9" w14:textId="77777777" w:rsidR="00EA3501" w:rsidRPr="00DE7D48" w:rsidRDefault="00EA3501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2BCF336" w14:textId="77777777" w:rsidR="00EA3501" w:rsidRPr="00DE7D48" w:rsidRDefault="00EA3501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5CB2CEC" w14:textId="77777777" w:rsidR="00EA3501" w:rsidRPr="00DE7D48" w:rsidRDefault="00EA3501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1703BA47" w14:textId="378518C6" w:rsidR="00EA3501" w:rsidRPr="009A6131" w:rsidRDefault="00EA3501" w:rsidP="005729C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9"/>
          <w:szCs w:val="19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989"/>
        <w:gridCol w:w="270"/>
        <w:gridCol w:w="1079"/>
        <w:gridCol w:w="270"/>
        <w:gridCol w:w="1085"/>
      </w:tblGrid>
      <w:tr w:rsidR="00DE49F6" w:rsidRPr="00DE7D48" w14:paraId="1C20AD03" w14:textId="77777777" w:rsidTr="00D47306">
        <w:trPr>
          <w:trHeight w:val="74"/>
        </w:trPr>
        <w:tc>
          <w:tcPr>
            <w:tcW w:w="5487" w:type="dxa"/>
          </w:tcPr>
          <w:p w14:paraId="51E32012" w14:textId="7CACA093" w:rsidR="00DE49F6" w:rsidRPr="00DE7D48" w:rsidRDefault="00DE49F6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115244A8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DE7D4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DE49F6" w:rsidRPr="00DE7D48" w14:paraId="19B16213" w14:textId="77777777" w:rsidTr="00D47306">
        <w:trPr>
          <w:trHeight w:val="74"/>
        </w:trPr>
        <w:tc>
          <w:tcPr>
            <w:tcW w:w="5487" w:type="dxa"/>
          </w:tcPr>
          <w:p w14:paraId="2C9A069C" w14:textId="77777777" w:rsidR="00DE49F6" w:rsidRPr="00DE7D48" w:rsidRDefault="00DE49F6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BFC6331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C762473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1905FC3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5AB69B72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A765BED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DE49F6" w:rsidRPr="00DE7D48" w14:paraId="1F566EE4" w14:textId="77777777" w:rsidTr="00D47306">
        <w:trPr>
          <w:trHeight w:val="74"/>
        </w:trPr>
        <w:tc>
          <w:tcPr>
            <w:tcW w:w="5487" w:type="dxa"/>
          </w:tcPr>
          <w:p w14:paraId="450C379D" w14:textId="77777777" w:rsidR="00DE49F6" w:rsidRPr="00DE7D48" w:rsidRDefault="00DE49F6" w:rsidP="00AA584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</w:tcPr>
          <w:p w14:paraId="00BE4B2B" w14:textId="43A7988B" w:rsidR="00DE49F6" w:rsidRPr="00DE7D48" w:rsidRDefault="00D929BB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E7D4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49F6" w:rsidRPr="00DE7D48" w14:paraId="36235319" w14:textId="77777777" w:rsidTr="00D47306">
        <w:trPr>
          <w:trHeight w:val="74"/>
        </w:trPr>
        <w:tc>
          <w:tcPr>
            <w:tcW w:w="5487" w:type="dxa"/>
            <w:hideMark/>
          </w:tcPr>
          <w:p w14:paraId="51E8D222" w14:textId="77777777" w:rsidR="00DE49F6" w:rsidRPr="00DE7D48" w:rsidRDefault="00DE49F6" w:rsidP="00AA584E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งบกำไรขาดทุนเบ็ดเสร็จสำหรับงวดสิ้นสุดวันที่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DE7D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</w:tcPr>
          <w:p w14:paraId="6BD23542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A521178" w14:textId="77777777" w:rsidR="00DE49F6" w:rsidRPr="00DE7D48" w:rsidRDefault="00DE49F6" w:rsidP="00AA58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9752965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EC1EAD2" w14:textId="77777777" w:rsidR="00DE49F6" w:rsidRPr="00DE7D48" w:rsidRDefault="00DE49F6" w:rsidP="00AA58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05A600A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DE49F6" w:rsidRPr="00DE7D48" w14:paraId="0E013F09" w14:textId="77777777" w:rsidTr="00D47306">
        <w:trPr>
          <w:trHeight w:val="74"/>
        </w:trPr>
        <w:tc>
          <w:tcPr>
            <w:tcW w:w="5487" w:type="dxa"/>
          </w:tcPr>
          <w:p w14:paraId="0437BC67" w14:textId="77777777" w:rsidR="00DE49F6" w:rsidRPr="00DE7D48" w:rsidRDefault="00DE49F6" w:rsidP="00AA584E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89" w:type="dxa"/>
          </w:tcPr>
          <w:p w14:paraId="6943787B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28,282</w:t>
            </w:r>
          </w:p>
        </w:tc>
        <w:tc>
          <w:tcPr>
            <w:tcW w:w="270" w:type="dxa"/>
          </w:tcPr>
          <w:p w14:paraId="5C72084F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DB5A1AF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(7,245)</w:t>
            </w:r>
          </w:p>
        </w:tc>
        <w:tc>
          <w:tcPr>
            <w:tcW w:w="270" w:type="dxa"/>
          </w:tcPr>
          <w:p w14:paraId="5C086807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98BA9E3" w14:textId="77777777" w:rsidR="00DE49F6" w:rsidRPr="00DE7D48" w:rsidRDefault="00DE49F6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21,037</w:t>
            </w:r>
          </w:p>
        </w:tc>
      </w:tr>
      <w:tr w:rsidR="00DE49F6" w:rsidRPr="00DE7D48" w14:paraId="43E7DE27" w14:textId="77777777" w:rsidTr="00D47306">
        <w:trPr>
          <w:trHeight w:val="248"/>
        </w:trPr>
        <w:tc>
          <w:tcPr>
            <w:tcW w:w="5487" w:type="dxa"/>
          </w:tcPr>
          <w:p w14:paraId="60DC0061" w14:textId="4C64FBB3" w:rsidR="00DE49F6" w:rsidRPr="00DE7D48" w:rsidRDefault="00DE49F6" w:rsidP="00AA584E">
            <w:pPr>
              <w:pStyle w:val="BodyText"/>
              <w:spacing w:after="0"/>
              <w:ind w:left="348" w:right="-108" w:hanging="348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 (ขาดทุน) กำไรจากการ</w:t>
            </w:r>
            <w:r w:rsidRPr="00DE7D48">
              <w:rPr>
                <w:rFonts w:asciiTheme="majorBidi" w:hAnsiTheme="majorBidi"/>
                <w:sz w:val="28"/>
                <w:szCs w:val="28"/>
                <w:cs/>
              </w:rPr>
              <w:t>ตัดรายการสินทรัพย์ทางการเงิน</w:t>
            </w:r>
            <w:r w:rsidRPr="00DE7D48">
              <w:rPr>
                <w:rFonts w:asciiTheme="majorBidi" w:hAnsiTheme="majorBidi"/>
                <w:sz w:val="28"/>
                <w:szCs w:val="28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989" w:type="dxa"/>
            <w:vAlign w:val="bottom"/>
            <w:hideMark/>
          </w:tcPr>
          <w:p w14:paraId="73076758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(130,969)</w:t>
            </w:r>
          </w:p>
        </w:tc>
        <w:tc>
          <w:tcPr>
            <w:tcW w:w="270" w:type="dxa"/>
            <w:vAlign w:val="bottom"/>
          </w:tcPr>
          <w:p w14:paraId="7E14A090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  <w:vAlign w:val="bottom"/>
            <w:hideMark/>
          </w:tcPr>
          <w:p w14:paraId="7860AF6B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138,214</w:t>
            </w:r>
          </w:p>
        </w:tc>
        <w:tc>
          <w:tcPr>
            <w:tcW w:w="270" w:type="dxa"/>
            <w:vAlign w:val="bottom"/>
          </w:tcPr>
          <w:p w14:paraId="3036867F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5" w:type="dxa"/>
            <w:vAlign w:val="bottom"/>
            <w:hideMark/>
          </w:tcPr>
          <w:p w14:paraId="36D27BE5" w14:textId="77777777" w:rsidR="00DE49F6" w:rsidRPr="00DE7D48" w:rsidRDefault="00DE49F6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7,245</w:t>
            </w:r>
          </w:p>
        </w:tc>
      </w:tr>
      <w:tr w:rsidR="00DE49F6" w:rsidRPr="00DE7D48" w14:paraId="649BAED5" w14:textId="77777777" w:rsidTr="00D47306">
        <w:trPr>
          <w:trHeight w:val="248"/>
        </w:trPr>
        <w:tc>
          <w:tcPr>
            <w:tcW w:w="5487" w:type="dxa"/>
          </w:tcPr>
          <w:p w14:paraId="31424F77" w14:textId="12B36504" w:rsidR="00DE49F6" w:rsidRPr="00DE7D48" w:rsidRDefault="00DE49F6" w:rsidP="00AA584E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</w:t>
            </w:r>
            <w:r w:rsidR="005F2CDB"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</w:t>
            </w:r>
            <w:r w:rsidRPr="00DE7D4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 (ขาดทุน) ด้านเครดิตที่คาดว่าจะเกิดขึ้น</w:t>
            </w:r>
          </w:p>
        </w:tc>
        <w:tc>
          <w:tcPr>
            <w:tcW w:w="989" w:type="dxa"/>
          </w:tcPr>
          <w:p w14:paraId="57EF6524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68,476</w:t>
            </w:r>
          </w:p>
        </w:tc>
        <w:tc>
          <w:tcPr>
            <w:tcW w:w="270" w:type="dxa"/>
          </w:tcPr>
          <w:p w14:paraId="1607F8E9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4AE4CC86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(130,969)</w:t>
            </w:r>
          </w:p>
        </w:tc>
        <w:tc>
          <w:tcPr>
            <w:tcW w:w="270" w:type="dxa"/>
          </w:tcPr>
          <w:p w14:paraId="46870E44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5" w:type="dxa"/>
          </w:tcPr>
          <w:p w14:paraId="463B1B86" w14:textId="77777777" w:rsidR="00DE49F6" w:rsidRPr="00DE7D48" w:rsidRDefault="00DE49F6" w:rsidP="00AE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(62,493)</w:t>
            </w:r>
          </w:p>
        </w:tc>
      </w:tr>
      <w:tr w:rsidR="00DE49F6" w:rsidRPr="00DE7D48" w14:paraId="41B25F63" w14:textId="77777777" w:rsidTr="00D47306">
        <w:trPr>
          <w:trHeight w:val="248"/>
        </w:trPr>
        <w:tc>
          <w:tcPr>
            <w:tcW w:w="5487" w:type="dxa"/>
          </w:tcPr>
          <w:p w14:paraId="438F0256" w14:textId="77777777" w:rsidR="00DE49F6" w:rsidRPr="00DE7D48" w:rsidRDefault="00DE49F6" w:rsidP="00AA584E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05978BA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3796F74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B5A6F5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7D2DB7A" w14:textId="77777777" w:rsidR="00DE49F6" w:rsidRPr="00DE7D48" w:rsidRDefault="00DE49F6" w:rsidP="00AA584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F3A7BF6" w14:textId="77777777" w:rsidR="00DE49F6" w:rsidRPr="00DE7D48" w:rsidRDefault="00DE49F6" w:rsidP="00AA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63841D9B" w14:textId="5109B68A" w:rsidR="00031DDF" w:rsidRPr="009A6131" w:rsidRDefault="00031DDF" w:rsidP="00182BC4">
      <w:pPr>
        <w:rPr>
          <w:rFonts w:ascii="Angsana New" w:hAnsi="Angsana New" w:cs="Angsana New"/>
          <w:sz w:val="2"/>
          <w:szCs w:val="2"/>
        </w:rPr>
      </w:pPr>
    </w:p>
    <w:sectPr w:rsidR="00031DDF" w:rsidRPr="009A6131" w:rsidSect="00BF4AC0">
      <w:headerReference w:type="default" r:id="rId25"/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87C90" w14:textId="77777777" w:rsidR="00003B00" w:rsidRDefault="00003B00">
      <w:r>
        <w:separator/>
      </w:r>
    </w:p>
  </w:endnote>
  <w:endnote w:type="continuationSeparator" w:id="0">
    <w:p w14:paraId="5D9D224A" w14:textId="77777777" w:rsidR="00003B00" w:rsidRDefault="00003B00">
      <w:r>
        <w:continuationSeparator/>
      </w:r>
    </w:p>
  </w:endnote>
  <w:endnote w:type="continuationNotice" w:id="1">
    <w:p w14:paraId="62058097" w14:textId="77777777" w:rsidR="00003B00" w:rsidRDefault="00003B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385399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3ED2FBF" w14:textId="0968FCF3" w:rsidR="00AA4A8A" w:rsidRPr="00CF6D66" w:rsidRDefault="00AA4A8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CF6D6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F6D66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CF6D66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CF6D66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CF6D6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Pr="00CF6D6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7014E41" w14:textId="3B1446CE" w:rsidR="00AA4A8A" w:rsidRPr="00BD77D5" w:rsidRDefault="00AA4A8A" w:rsidP="00A65F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466E2D5F" w:rsidR="00AA4A8A" w:rsidRPr="00C827F6" w:rsidRDefault="00AA4A8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22774">
      <w:rPr>
        <w:rFonts w:ascii="Angsana New" w:hAnsi="Angsana New"/>
        <w:noProof/>
        <w:sz w:val="30"/>
        <w:szCs w:val="30"/>
        <w:lang w:val="fr-FR"/>
      </w:rPr>
      <w:t>mtct3-set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AA4A8A" w:rsidRPr="00C827F6" w:rsidRDefault="00AA4A8A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B0340" w14:textId="1DCDF952" w:rsidR="00AA4A8A" w:rsidRPr="00564C7C" w:rsidRDefault="00822774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-2070078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AA4A8A">
          <w:tab/>
        </w:r>
        <w:r w:rsidR="00AA4A8A">
          <w:rPr>
            <w:rFonts w:cstheme="minorBidi"/>
            <w:cs/>
          </w:rPr>
          <w:tab/>
        </w:r>
        <w:r w:rsidR="00AA4A8A">
          <w:rPr>
            <w:rFonts w:cstheme="minorBidi"/>
            <w:cs/>
          </w:rPr>
          <w:tab/>
        </w:r>
        <w:r w:rsidR="00AA4A8A">
          <w:rPr>
            <w:rFonts w:cstheme="minorBidi"/>
            <w:cs/>
          </w:rPr>
          <w:tab/>
        </w:r>
        <w:r w:rsidR="00AA4A8A">
          <w:rPr>
            <w:rFonts w:cstheme="minorBidi"/>
          </w:rPr>
          <w:tab/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AA4A8A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A4A8A">
          <w:rPr>
            <w:rFonts w:asciiTheme="majorBidi" w:hAnsiTheme="majorBidi" w:cstheme="majorBidi"/>
            <w:noProof/>
            <w:sz w:val="28"/>
            <w:szCs w:val="28"/>
          </w:rPr>
          <w:t>31</w:t>
        </w:r>
        <w:r w:rsidR="00AA4A8A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30799B29" w:rsidR="00AA4A8A" w:rsidRPr="00C827F6" w:rsidRDefault="00AA4A8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22774">
      <w:rPr>
        <w:rFonts w:ascii="Angsana New" w:hAnsi="Angsana New"/>
        <w:noProof/>
        <w:sz w:val="30"/>
        <w:szCs w:val="30"/>
        <w:lang w:val="fr-FR"/>
      </w:rPr>
      <w:t>mtct3-set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AA4A8A" w:rsidRPr="00C827F6" w:rsidRDefault="00AA4A8A">
    <w:pPr>
      <w:pStyle w:val="Footer"/>
      <w:rPr>
        <w:lang w:val="fr-FR"/>
      </w:rPr>
    </w:pPr>
  </w:p>
  <w:p w14:paraId="34F930A6" w14:textId="77777777" w:rsidR="00AA4A8A" w:rsidRDefault="00AA4A8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A98A" w14:textId="278BE509" w:rsidR="00AA4A8A" w:rsidRPr="00564C7C" w:rsidRDefault="00822774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AA4A8A">
          <w:rPr>
            <w:rFonts w:cstheme="minorBidi"/>
          </w:rPr>
          <w:tab/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AA4A8A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AA4A8A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A4A8A">
          <w:rPr>
            <w:rFonts w:asciiTheme="majorBidi" w:hAnsiTheme="majorBidi" w:cstheme="majorBidi"/>
            <w:noProof/>
            <w:sz w:val="28"/>
            <w:szCs w:val="28"/>
          </w:rPr>
          <w:t>31</w:t>
        </w:r>
        <w:r w:rsidR="00AA4A8A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8CF" w14:textId="77777777" w:rsidR="0032464E" w:rsidRPr="00564C7C" w:rsidRDefault="00822774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6734E4">
          <w:rPr>
            <w:rFonts w:cstheme="minorBidi"/>
            <w:cs/>
          </w:rPr>
          <w:tab/>
        </w:r>
        <w:r w:rsidR="006734E4">
          <w:rPr>
            <w:rFonts w:cstheme="minorBidi"/>
            <w:cs/>
          </w:rPr>
          <w:tab/>
        </w:r>
        <w:r w:rsidR="006734E4">
          <w:rPr>
            <w:rFonts w:cstheme="minorBidi"/>
            <w:cs/>
          </w:rPr>
          <w:tab/>
        </w:r>
        <w:r w:rsidR="006734E4">
          <w:rPr>
            <w:rFonts w:cstheme="minorBidi"/>
            <w:cs/>
          </w:rPr>
          <w:tab/>
        </w:r>
        <w:r w:rsidR="006734E4">
          <w:tab/>
        </w:r>
        <w:r w:rsidR="006734E4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6734E4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6734E4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6734E4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6734E4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734E4">
          <w:rPr>
            <w:rFonts w:asciiTheme="majorBidi" w:hAnsiTheme="majorBidi" w:cstheme="majorBidi"/>
            <w:noProof/>
            <w:sz w:val="28"/>
            <w:szCs w:val="28"/>
          </w:rPr>
          <w:t>31</w:t>
        </w:r>
        <w:r w:rsidR="006734E4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64E43967" w:rsidR="00AA4A8A" w:rsidRPr="00727B54" w:rsidRDefault="00AA4A8A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37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3423B" w14:textId="77777777" w:rsidR="00003B00" w:rsidRDefault="00003B00">
      <w:r>
        <w:separator/>
      </w:r>
    </w:p>
  </w:footnote>
  <w:footnote w:type="continuationSeparator" w:id="0">
    <w:p w14:paraId="6255C934" w14:textId="77777777" w:rsidR="00003B00" w:rsidRDefault="00003B00">
      <w:r>
        <w:continuationSeparator/>
      </w:r>
    </w:p>
  </w:footnote>
  <w:footnote w:type="continuationNotice" w:id="1">
    <w:p w14:paraId="0436174F" w14:textId="77777777" w:rsidR="00003B00" w:rsidRDefault="00003B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AA4A8A" w:rsidRPr="00FA7747" w:rsidRDefault="00AA4A8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558FF6C6" w14:textId="77777777" w:rsidR="00AA4A8A" w:rsidRPr="00FA7747" w:rsidRDefault="00AA4A8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58E6B46B" w:rsidR="00AA4A8A" w:rsidRPr="00074891" w:rsidRDefault="00AA4A8A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387F0" w14:textId="1F273238" w:rsidR="00AA4A8A" w:rsidRPr="00606B89" w:rsidRDefault="00AA4A8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AA4A8A" w:rsidRPr="00606B89" w:rsidRDefault="00AA4A8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5E575F16" w:rsidR="00AA4A8A" w:rsidRPr="00B82E50" w:rsidRDefault="00AA4A8A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1D8AA45" w14:textId="77777777" w:rsidR="00AA4A8A" w:rsidRPr="00410770" w:rsidRDefault="00AA4A8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D7C06" w14:textId="77777777" w:rsidR="00AA4A8A" w:rsidRDefault="00AA4A8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AA4A8A" w:rsidRPr="00FA7747" w:rsidRDefault="00AA4A8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DE0A84B" w14:textId="77777777" w:rsidR="00AA4A8A" w:rsidRPr="00FA7747" w:rsidRDefault="00AA4A8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43314C70" w:rsidR="00AA4A8A" w:rsidRPr="00410770" w:rsidRDefault="00AA4A8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2DF45432" w14:textId="77777777" w:rsidR="00AA4A8A" w:rsidRPr="00074891" w:rsidRDefault="00AA4A8A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2EBC3" w14:textId="77777777" w:rsidR="00AA4A8A" w:rsidRPr="00606B89" w:rsidRDefault="00AA4A8A" w:rsidP="001464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66B8E4D" w14:textId="77777777" w:rsidR="00AA4A8A" w:rsidRPr="00606B89" w:rsidRDefault="00AA4A8A" w:rsidP="001464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73F008E" w14:textId="77777777" w:rsidR="00AA4A8A" w:rsidRDefault="00AA4A8A" w:rsidP="00146450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8659A13" w14:textId="77777777" w:rsidR="00AA4A8A" w:rsidRPr="00FD4633" w:rsidRDefault="00AA4A8A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1587" w14:textId="77777777" w:rsidR="00AA4A8A" w:rsidRDefault="00AA4A8A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BEB9" w14:textId="77777777" w:rsidR="00AA4A8A" w:rsidRPr="00606B89" w:rsidRDefault="00AA4A8A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AA4A8A" w:rsidRPr="00606B89" w:rsidRDefault="00AA4A8A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77777777" w:rsidR="00AA4A8A" w:rsidRPr="00B82E50" w:rsidRDefault="00AA4A8A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AA4A8A" w:rsidRPr="00FD4633" w:rsidRDefault="00AA4A8A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32B48" w14:textId="77777777" w:rsidR="00AA4A8A" w:rsidRPr="00606B89" w:rsidRDefault="00AA4A8A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AA4A8A" w:rsidRPr="00606B89" w:rsidRDefault="00AA4A8A" w:rsidP="003121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77777777" w:rsidR="00AA4A8A" w:rsidRDefault="00AA4A8A" w:rsidP="00AC5D04">
    <w:pPr>
      <w:pStyle w:val="acctmainheading"/>
      <w:spacing w:after="0" w:line="240" w:lineRule="atLeast"/>
      <w:ind w:left="630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AA4A8A" w:rsidRDefault="00AA4A8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4C614" w14:textId="77777777" w:rsidR="00AA4A8A" w:rsidRPr="00606B89" w:rsidRDefault="00AA4A8A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AA4A8A" w:rsidRPr="00606B89" w:rsidRDefault="00AA4A8A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77777777" w:rsidR="00AA4A8A" w:rsidRPr="00B82E50" w:rsidRDefault="00AA4A8A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>31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มีนาคม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AA4A8A" w:rsidRPr="00FD4633" w:rsidRDefault="00AA4A8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B1A80BCC"/>
    <w:lvl w:ilvl="0">
      <w:start w:val="3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 w:numId="44">
    <w:abstractNumId w:val="0"/>
  </w:num>
  <w:num w:numId="45">
    <w:abstractNumId w:val="0"/>
  </w:num>
  <w:num w:numId="46">
    <w:abstractNumId w:val="28"/>
  </w:num>
  <w:num w:numId="4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DF6"/>
    <w:rsid w:val="000112EE"/>
    <w:rsid w:val="000115FA"/>
    <w:rsid w:val="000115FB"/>
    <w:rsid w:val="0001192B"/>
    <w:rsid w:val="0001193B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25"/>
    <w:rsid w:val="00023748"/>
    <w:rsid w:val="00023CE6"/>
    <w:rsid w:val="00023D7D"/>
    <w:rsid w:val="00023DFC"/>
    <w:rsid w:val="00024270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8C8"/>
    <w:rsid w:val="00051A15"/>
    <w:rsid w:val="00051BD2"/>
    <w:rsid w:val="00051C63"/>
    <w:rsid w:val="00051E25"/>
    <w:rsid w:val="00051F69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64F"/>
    <w:rsid w:val="00057A0E"/>
    <w:rsid w:val="00057A43"/>
    <w:rsid w:val="00057AD1"/>
    <w:rsid w:val="00057B29"/>
    <w:rsid w:val="00057DAB"/>
    <w:rsid w:val="00060398"/>
    <w:rsid w:val="000604AF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B9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201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EAF"/>
    <w:rsid w:val="000E2EEC"/>
    <w:rsid w:val="000E2F85"/>
    <w:rsid w:val="000E31AD"/>
    <w:rsid w:val="000E3283"/>
    <w:rsid w:val="000E3890"/>
    <w:rsid w:val="000E39D3"/>
    <w:rsid w:val="000E3F18"/>
    <w:rsid w:val="000E42B7"/>
    <w:rsid w:val="000E430F"/>
    <w:rsid w:val="000E44BF"/>
    <w:rsid w:val="000E4A25"/>
    <w:rsid w:val="000E4BD7"/>
    <w:rsid w:val="000E4EE7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9A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E28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877"/>
    <w:rsid w:val="001263D6"/>
    <w:rsid w:val="001265B4"/>
    <w:rsid w:val="001267B2"/>
    <w:rsid w:val="00126C48"/>
    <w:rsid w:val="00126E8B"/>
    <w:rsid w:val="001271B4"/>
    <w:rsid w:val="001271B5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9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09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2B"/>
    <w:rsid w:val="001C1A36"/>
    <w:rsid w:val="001C1B7E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D7F15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612"/>
    <w:rsid w:val="002117DD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8B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57DB7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5F4"/>
    <w:rsid w:val="002717B3"/>
    <w:rsid w:val="00271AEE"/>
    <w:rsid w:val="00272031"/>
    <w:rsid w:val="0027215C"/>
    <w:rsid w:val="00272342"/>
    <w:rsid w:val="0027242F"/>
    <w:rsid w:val="0027246B"/>
    <w:rsid w:val="00272548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9F"/>
    <w:rsid w:val="002B1AAD"/>
    <w:rsid w:val="002B1C30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1EEC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904"/>
    <w:rsid w:val="00300A7A"/>
    <w:rsid w:val="00300ACD"/>
    <w:rsid w:val="00300CAF"/>
    <w:rsid w:val="00300E1F"/>
    <w:rsid w:val="00300E71"/>
    <w:rsid w:val="0030136B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0E64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64E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1012"/>
    <w:rsid w:val="00331205"/>
    <w:rsid w:val="003316F8"/>
    <w:rsid w:val="00331BDC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4CAF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2E74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C6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99E"/>
    <w:rsid w:val="00412B1C"/>
    <w:rsid w:val="00412D7B"/>
    <w:rsid w:val="00413666"/>
    <w:rsid w:val="00413792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2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BA2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C49"/>
    <w:rsid w:val="00443CAF"/>
    <w:rsid w:val="00443E17"/>
    <w:rsid w:val="0044411B"/>
    <w:rsid w:val="00444262"/>
    <w:rsid w:val="004445E1"/>
    <w:rsid w:val="00444619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3A"/>
    <w:rsid w:val="004474F9"/>
    <w:rsid w:val="00447BB8"/>
    <w:rsid w:val="00450012"/>
    <w:rsid w:val="00450237"/>
    <w:rsid w:val="00450590"/>
    <w:rsid w:val="00450661"/>
    <w:rsid w:val="00450C06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3EC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232"/>
    <w:rsid w:val="00477439"/>
    <w:rsid w:val="0047777E"/>
    <w:rsid w:val="004779E6"/>
    <w:rsid w:val="00477E72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60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54E"/>
    <w:rsid w:val="0051161C"/>
    <w:rsid w:val="00511AD8"/>
    <w:rsid w:val="00511CF3"/>
    <w:rsid w:val="00511F35"/>
    <w:rsid w:val="005120B5"/>
    <w:rsid w:val="005127E5"/>
    <w:rsid w:val="0051291B"/>
    <w:rsid w:val="00512A11"/>
    <w:rsid w:val="00512B72"/>
    <w:rsid w:val="00512BB5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5E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315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999"/>
    <w:rsid w:val="005A1F71"/>
    <w:rsid w:val="005A2403"/>
    <w:rsid w:val="005A2513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CBC"/>
    <w:rsid w:val="005B7D85"/>
    <w:rsid w:val="005C00AF"/>
    <w:rsid w:val="005C0357"/>
    <w:rsid w:val="005C0500"/>
    <w:rsid w:val="005C0AA0"/>
    <w:rsid w:val="005C0E8F"/>
    <w:rsid w:val="005C1245"/>
    <w:rsid w:val="005C13A2"/>
    <w:rsid w:val="005C162A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E00E2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2F1A"/>
    <w:rsid w:val="005E347D"/>
    <w:rsid w:val="005E350C"/>
    <w:rsid w:val="005E3609"/>
    <w:rsid w:val="005E39E2"/>
    <w:rsid w:val="005E3A1C"/>
    <w:rsid w:val="005E3CC4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816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48F"/>
    <w:rsid w:val="006065B7"/>
    <w:rsid w:val="00606970"/>
    <w:rsid w:val="00606AE1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4FD5"/>
    <w:rsid w:val="00645069"/>
    <w:rsid w:val="00645243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05"/>
    <w:rsid w:val="006501F5"/>
    <w:rsid w:val="00650225"/>
    <w:rsid w:val="006509AA"/>
    <w:rsid w:val="00650B17"/>
    <w:rsid w:val="00650BCD"/>
    <w:rsid w:val="00650D47"/>
    <w:rsid w:val="00650DA3"/>
    <w:rsid w:val="00651159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4E4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C12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F56"/>
    <w:rsid w:val="006C4FCD"/>
    <w:rsid w:val="006C5647"/>
    <w:rsid w:val="006C56AD"/>
    <w:rsid w:val="006C56F6"/>
    <w:rsid w:val="006C583A"/>
    <w:rsid w:val="006C5943"/>
    <w:rsid w:val="006C5D8A"/>
    <w:rsid w:val="006C6054"/>
    <w:rsid w:val="006C6238"/>
    <w:rsid w:val="006C672E"/>
    <w:rsid w:val="006C6B9A"/>
    <w:rsid w:val="006C6C33"/>
    <w:rsid w:val="006C6E4C"/>
    <w:rsid w:val="006C6E66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5ED8"/>
    <w:rsid w:val="006D60E1"/>
    <w:rsid w:val="006D6A93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54E"/>
    <w:rsid w:val="006E7736"/>
    <w:rsid w:val="006E7928"/>
    <w:rsid w:val="006E7AA7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24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DD9"/>
    <w:rsid w:val="00721E6C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9C5"/>
    <w:rsid w:val="00734BBE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EDE"/>
    <w:rsid w:val="00782F39"/>
    <w:rsid w:val="00782FA8"/>
    <w:rsid w:val="00782FAC"/>
    <w:rsid w:val="00783257"/>
    <w:rsid w:val="00783278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5F85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BE0"/>
    <w:rsid w:val="007A4C09"/>
    <w:rsid w:val="007A4C22"/>
    <w:rsid w:val="007A50BE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D37"/>
    <w:rsid w:val="007F0F90"/>
    <w:rsid w:val="007F1107"/>
    <w:rsid w:val="007F14D7"/>
    <w:rsid w:val="007F1A7B"/>
    <w:rsid w:val="007F1A89"/>
    <w:rsid w:val="007F1C60"/>
    <w:rsid w:val="007F1D57"/>
    <w:rsid w:val="007F223E"/>
    <w:rsid w:val="007F2259"/>
    <w:rsid w:val="007F25AA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47F"/>
    <w:rsid w:val="00811524"/>
    <w:rsid w:val="00811551"/>
    <w:rsid w:val="008116EC"/>
    <w:rsid w:val="008121E7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A7"/>
    <w:rsid w:val="00815BCC"/>
    <w:rsid w:val="00815BE1"/>
    <w:rsid w:val="00816227"/>
    <w:rsid w:val="0081631F"/>
    <w:rsid w:val="00816511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AC9"/>
    <w:rsid w:val="00821C6E"/>
    <w:rsid w:val="00821D1D"/>
    <w:rsid w:val="00822146"/>
    <w:rsid w:val="0082228F"/>
    <w:rsid w:val="0082234B"/>
    <w:rsid w:val="008224C2"/>
    <w:rsid w:val="00822774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1BFE"/>
    <w:rsid w:val="00832090"/>
    <w:rsid w:val="008324F4"/>
    <w:rsid w:val="008331DC"/>
    <w:rsid w:val="00833251"/>
    <w:rsid w:val="0083382E"/>
    <w:rsid w:val="008341F6"/>
    <w:rsid w:val="008342AC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69"/>
    <w:rsid w:val="00851267"/>
    <w:rsid w:val="0085144F"/>
    <w:rsid w:val="00851481"/>
    <w:rsid w:val="008516D5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67730"/>
    <w:rsid w:val="00870444"/>
    <w:rsid w:val="0087099E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58F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D34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E53"/>
    <w:rsid w:val="00914F63"/>
    <w:rsid w:val="00915350"/>
    <w:rsid w:val="00915595"/>
    <w:rsid w:val="00915626"/>
    <w:rsid w:val="00915F6D"/>
    <w:rsid w:val="00916274"/>
    <w:rsid w:val="00916659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A07"/>
    <w:rsid w:val="00920BC0"/>
    <w:rsid w:val="00921065"/>
    <w:rsid w:val="00921630"/>
    <w:rsid w:val="0092172E"/>
    <w:rsid w:val="0092178F"/>
    <w:rsid w:val="009217CE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65C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3CD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3D9C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C8F"/>
    <w:rsid w:val="00994D83"/>
    <w:rsid w:val="00994E16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60E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CA7"/>
    <w:rsid w:val="009A4CD3"/>
    <w:rsid w:val="009A569D"/>
    <w:rsid w:val="009A57B8"/>
    <w:rsid w:val="009A5B16"/>
    <w:rsid w:val="009A5C1E"/>
    <w:rsid w:val="009A60C4"/>
    <w:rsid w:val="009A6131"/>
    <w:rsid w:val="009A6189"/>
    <w:rsid w:val="009A61F3"/>
    <w:rsid w:val="009A661F"/>
    <w:rsid w:val="009A67AB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D"/>
    <w:rsid w:val="009B1CBA"/>
    <w:rsid w:val="009B1E49"/>
    <w:rsid w:val="009B1F57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B1C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9F7D3C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6F2F"/>
    <w:rsid w:val="00A17C39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C3"/>
    <w:rsid w:val="00A32AFD"/>
    <w:rsid w:val="00A32C3C"/>
    <w:rsid w:val="00A32D3B"/>
    <w:rsid w:val="00A32E4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45"/>
    <w:rsid w:val="00A36055"/>
    <w:rsid w:val="00A3608C"/>
    <w:rsid w:val="00A362B4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64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2C24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EBC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B7"/>
    <w:rsid w:val="00AA584E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6F78"/>
    <w:rsid w:val="00AB724F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D04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7C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72D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A8E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69"/>
    <w:rsid w:val="00AF4971"/>
    <w:rsid w:val="00AF4AE4"/>
    <w:rsid w:val="00AF4DCA"/>
    <w:rsid w:val="00AF4E28"/>
    <w:rsid w:val="00AF505C"/>
    <w:rsid w:val="00AF5089"/>
    <w:rsid w:val="00AF523C"/>
    <w:rsid w:val="00AF5268"/>
    <w:rsid w:val="00AF5433"/>
    <w:rsid w:val="00AF590A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71C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27D"/>
    <w:rsid w:val="00B02323"/>
    <w:rsid w:val="00B02437"/>
    <w:rsid w:val="00B02705"/>
    <w:rsid w:val="00B02C22"/>
    <w:rsid w:val="00B02D49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20424"/>
    <w:rsid w:val="00B2056D"/>
    <w:rsid w:val="00B20772"/>
    <w:rsid w:val="00B20822"/>
    <w:rsid w:val="00B20D54"/>
    <w:rsid w:val="00B213E6"/>
    <w:rsid w:val="00B214CA"/>
    <w:rsid w:val="00B219D8"/>
    <w:rsid w:val="00B21D3F"/>
    <w:rsid w:val="00B21DC2"/>
    <w:rsid w:val="00B2213F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18FF"/>
    <w:rsid w:val="00B91A7E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3F5"/>
    <w:rsid w:val="00B94D84"/>
    <w:rsid w:val="00B94D9C"/>
    <w:rsid w:val="00B95295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A1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3D5"/>
    <w:rsid w:val="00BC5402"/>
    <w:rsid w:val="00BC548D"/>
    <w:rsid w:val="00BC5964"/>
    <w:rsid w:val="00BC5A35"/>
    <w:rsid w:val="00BC5CC9"/>
    <w:rsid w:val="00BC5F4D"/>
    <w:rsid w:val="00BC60B0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C9F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A8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FE6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954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5A01"/>
    <w:rsid w:val="00C6601E"/>
    <w:rsid w:val="00C6616C"/>
    <w:rsid w:val="00C6618B"/>
    <w:rsid w:val="00C661DC"/>
    <w:rsid w:val="00C66356"/>
    <w:rsid w:val="00C66499"/>
    <w:rsid w:val="00C66718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4C96"/>
    <w:rsid w:val="00C752DA"/>
    <w:rsid w:val="00C758B4"/>
    <w:rsid w:val="00C759A1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4EC0"/>
    <w:rsid w:val="00CF55A1"/>
    <w:rsid w:val="00CF55DC"/>
    <w:rsid w:val="00CF561F"/>
    <w:rsid w:val="00CF5805"/>
    <w:rsid w:val="00CF58D8"/>
    <w:rsid w:val="00CF5E81"/>
    <w:rsid w:val="00CF6049"/>
    <w:rsid w:val="00CF62EE"/>
    <w:rsid w:val="00CF6370"/>
    <w:rsid w:val="00CF6819"/>
    <w:rsid w:val="00CF6A53"/>
    <w:rsid w:val="00CF6D66"/>
    <w:rsid w:val="00CF6DEC"/>
    <w:rsid w:val="00CF70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24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9F3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B5F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A34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D4A"/>
    <w:rsid w:val="00D36D75"/>
    <w:rsid w:val="00D36ED5"/>
    <w:rsid w:val="00D36F70"/>
    <w:rsid w:val="00D36FD3"/>
    <w:rsid w:val="00D373EF"/>
    <w:rsid w:val="00D37463"/>
    <w:rsid w:val="00D3760A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BD"/>
    <w:rsid w:val="00D47306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2E"/>
    <w:rsid w:val="00D71139"/>
    <w:rsid w:val="00D7130E"/>
    <w:rsid w:val="00D71471"/>
    <w:rsid w:val="00D71748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861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F2B"/>
    <w:rsid w:val="00D950BF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63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884"/>
    <w:rsid w:val="00DD2969"/>
    <w:rsid w:val="00DD2993"/>
    <w:rsid w:val="00DD2BEC"/>
    <w:rsid w:val="00DD2C06"/>
    <w:rsid w:val="00DD2F1C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E93"/>
    <w:rsid w:val="00E26B2A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97D4D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38F"/>
    <w:rsid w:val="00ED1C7C"/>
    <w:rsid w:val="00ED1CC3"/>
    <w:rsid w:val="00ED1F0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378"/>
    <w:rsid w:val="00ED7479"/>
    <w:rsid w:val="00ED7534"/>
    <w:rsid w:val="00ED797A"/>
    <w:rsid w:val="00EE0202"/>
    <w:rsid w:val="00EE03BC"/>
    <w:rsid w:val="00EE0B1A"/>
    <w:rsid w:val="00EE0D0B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3E"/>
    <w:rsid w:val="00F02C5A"/>
    <w:rsid w:val="00F02CAC"/>
    <w:rsid w:val="00F02E3A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B57"/>
    <w:rsid w:val="00F13E03"/>
    <w:rsid w:val="00F13E85"/>
    <w:rsid w:val="00F14546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354"/>
    <w:rsid w:val="00F16554"/>
    <w:rsid w:val="00F166C6"/>
    <w:rsid w:val="00F16754"/>
    <w:rsid w:val="00F16969"/>
    <w:rsid w:val="00F16D6C"/>
    <w:rsid w:val="00F17156"/>
    <w:rsid w:val="00F17873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19"/>
    <w:rsid w:val="00F34CE7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9FC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6E8"/>
    <w:rsid w:val="00F737A9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327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C97"/>
    <w:rsid w:val="00F92EBB"/>
    <w:rsid w:val="00F92ED8"/>
    <w:rsid w:val="00F930E9"/>
    <w:rsid w:val="00F9327C"/>
    <w:rsid w:val="00F932CA"/>
    <w:rsid w:val="00F932E2"/>
    <w:rsid w:val="00F932E7"/>
    <w:rsid w:val="00F93B7C"/>
    <w:rsid w:val="00F93BF8"/>
    <w:rsid w:val="00F93EA0"/>
    <w:rsid w:val="00F94197"/>
    <w:rsid w:val="00F943A8"/>
    <w:rsid w:val="00F949E0"/>
    <w:rsid w:val="00F94A0B"/>
    <w:rsid w:val="00F94B2D"/>
    <w:rsid w:val="00F94DB6"/>
    <w:rsid w:val="00F94E45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632"/>
    <w:rsid w:val="00FF1A6E"/>
    <w:rsid w:val="00FF1BEA"/>
    <w:rsid w:val="00FF1CBF"/>
    <w:rsid w:val="00FF1DC7"/>
    <w:rsid w:val="00FF1F14"/>
    <w:rsid w:val="00FF21CB"/>
    <w:rsid w:val="00FF2420"/>
    <w:rsid w:val="00FF26A5"/>
    <w:rsid w:val="00FF26E7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DE5F242-D72A-4BC3-ACBF-E117C0C6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35132-F0F9-483F-B903-EFBA8CB167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25</Pages>
  <Words>6431</Words>
  <Characters>26303</Characters>
  <Application>Microsoft Office Word</Application>
  <DocSecurity>0</DocSecurity>
  <Lines>219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Saisamorn, Chimyoo</cp:lastModifiedBy>
  <cp:revision>3</cp:revision>
  <cp:lastPrinted>2021-05-06T00:58:00Z</cp:lastPrinted>
  <dcterms:created xsi:type="dcterms:W3CDTF">2021-05-10T09:15:00Z</dcterms:created>
  <dcterms:modified xsi:type="dcterms:W3CDTF">2021-05-10T09:16:00Z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