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E9345D" w14:textId="50C74C46" w:rsidR="004956B4" w:rsidRDefault="004956B4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08C5F66B" w14:textId="77777777" w:rsidR="00DC20DD" w:rsidRPr="00B10F95" w:rsidRDefault="00DC20DD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458A94D3" w14:textId="77777777" w:rsidR="004956B4" w:rsidRPr="00B10F95" w:rsidRDefault="004956B4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07C2F9A" w14:textId="77777777" w:rsidR="00035AA5" w:rsidRDefault="00035AA5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673B15B0" w14:textId="77777777" w:rsidR="00066C93" w:rsidRPr="00B10F95" w:rsidRDefault="00066C93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5867D069" w14:textId="77777777" w:rsidR="00D53D38" w:rsidRDefault="00D53D38" w:rsidP="00293CA3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70326CD0" w14:textId="77777777" w:rsidR="00D53D38" w:rsidRDefault="00D53D38" w:rsidP="00293CA3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</w:rPr>
      </w:pPr>
    </w:p>
    <w:p w14:paraId="795483E0" w14:textId="21B3222A" w:rsidR="008E41B2" w:rsidRPr="00C923DA" w:rsidRDefault="008E41B2" w:rsidP="00293CA3">
      <w:pPr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r w:rsidRPr="00B10F95">
        <w:rPr>
          <w:rFonts w:ascii="Angsana New" w:hAnsi="Angsana New" w:cs="Angsana New"/>
          <w:b/>
          <w:bCs/>
          <w:sz w:val="52"/>
          <w:szCs w:val="52"/>
          <w:cs/>
        </w:rPr>
        <w:t xml:space="preserve">บริษัท </w:t>
      </w:r>
      <w:r w:rsidR="00293CA3" w:rsidRPr="00B10F95">
        <w:rPr>
          <w:rFonts w:ascii="Angsana New" w:hAnsi="Angsana New" w:cs="Angsana New"/>
          <w:b/>
          <w:bCs/>
          <w:sz w:val="52"/>
          <w:szCs w:val="52"/>
          <w:cs/>
        </w:rPr>
        <w:t>อิชิตัน กรุ๊ป จำกัด</w:t>
      </w:r>
      <w:r w:rsidR="00EE615F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="00EE615F">
        <w:rPr>
          <w:rFonts w:ascii="Angsana New" w:hAnsi="Angsana New" w:cs="Angsana New" w:hint="cs"/>
          <w:b/>
          <w:bCs/>
          <w:sz w:val="52"/>
          <w:szCs w:val="52"/>
          <w:cs/>
        </w:rPr>
        <w:t>(มหาชน)</w:t>
      </w:r>
      <w:r w:rsidR="00C923DA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="00C923DA">
        <w:rPr>
          <w:rFonts w:ascii="Angsana New" w:hAnsi="Angsana New" w:cs="Angsana New" w:hint="cs"/>
          <w:b/>
          <w:bCs/>
          <w:sz w:val="52"/>
          <w:szCs w:val="52"/>
          <w:cs/>
        </w:rPr>
        <w:t>และบริษัทย่อย</w:t>
      </w:r>
    </w:p>
    <w:p w14:paraId="3A542A27" w14:textId="77777777" w:rsidR="008E41B2" w:rsidRPr="005C443F" w:rsidRDefault="008E41B2" w:rsidP="008E41B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6"/>
          <w:szCs w:val="36"/>
        </w:rPr>
      </w:pPr>
    </w:p>
    <w:p w14:paraId="0D57FA83" w14:textId="77777777" w:rsidR="00B3746D" w:rsidRDefault="00B3746D" w:rsidP="00B3746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</w:t>
      </w:r>
      <w:r w:rsidRPr="0096311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กาล</w:t>
      </w:r>
    </w:p>
    <w:p w14:paraId="03323ADA" w14:textId="59D03396" w:rsidR="00B3746D" w:rsidRPr="00B10F95" w:rsidRDefault="00B3746D" w:rsidP="00B3746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302C38" w:rsidRPr="00302C38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302C38" w:rsidRPr="00302C38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390866B5" w14:textId="77777777" w:rsidR="00B3746D" w:rsidRDefault="00B3746D" w:rsidP="00B3746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041BD0F0" w14:textId="1258F95D" w:rsidR="001464A2" w:rsidRPr="006175B8" w:rsidRDefault="00B3746D" w:rsidP="00B3746D">
      <w:pPr>
        <w:pStyle w:val="BodyText"/>
        <w:spacing w:after="0"/>
        <w:jc w:val="center"/>
        <w:rPr>
          <w:rFonts w:ascii="Angsana New" w:hAnsi="Angsana New" w:cs="Angsana New"/>
          <w:sz w:val="32"/>
          <w:szCs w:val="32"/>
          <w:cs/>
        </w:rPr>
      </w:pPr>
      <w:r w:rsidRPr="004A2387">
        <w:rPr>
          <w:rFonts w:ascii="Angsana New" w:hAnsi="Angsana New" w:cs="Angsana New" w:hint="cs"/>
          <w:sz w:val="32"/>
          <w:szCs w:val="32"/>
          <w:cs/>
        </w:rPr>
        <w:t>รายงานการสอบทานของผู้สอบบัญชีรับอนุญาต</w:t>
      </w:r>
    </w:p>
    <w:p w14:paraId="4AE16BD5" w14:textId="77777777" w:rsidR="00CF0CD3" w:rsidRPr="00CF0CD3" w:rsidRDefault="00CF0CD3" w:rsidP="00CF0CD3"/>
    <w:p w14:paraId="44F2AD22" w14:textId="77777777" w:rsidR="00CF0CD3" w:rsidRPr="00B136B2" w:rsidRDefault="00CF0CD3" w:rsidP="00CF0CD3">
      <w:pPr>
        <w:rPr>
          <w:rFonts w:cstheme="minorBidi"/>
          <w:cs/>
        </w:rPr>
      </w:pPr>
    </w:p>
    <w:p w14:paraId="2CE8DAA1" w14:textId="77777777" w:rsidR="00CF0CD3" w:rsidRPr="00CF0CD3" w:rsidRDefault="00CF0CD3" w:rsidP="00CF0CD3"/>
    <w:p w14:paraId="7C180DD4" w14:textId="77777777" w:rsidR="00CF0CD3" w:rsidRPr="00CF0CD3" w:rsidRDefault="00CF0CD3" w:rsidP="00CF0CD3"/>
    <w:p w14:paraId="41D778D3" w14:textId="77777777" w:rsidR="00CF0CD3" w:rsidRPr="00CF0CD3" w:rsidRDefault="00CF0CD3" w:rsidP="00CF0CD3"/>
    <w:p w14:paraId="02430568" w14:textId="77777777" w:rsidR="00CF0CD3" w:rsidRPr="00CF0CD3" w:rsidRDefault="00CF0CD3" w:rsidP="00CF0CD3"/>
    <w:p w14:paraId="60331695" w14:textId="77777777" w:rsidR="00CF0CD3" w:rsidRPr="00CF0CD3" w:rsidRDefault="00CF0CD3" w:rsidP="00CF0CD3"/>
    <w:p w14:paraId="22F64DFD" w14:textId="77777777" w:rsidR="00CF0CD3" w:rsidRPr="00CF0CD3" w:rsidRDefault="00CF0CD3" w:rsidP="00CF0CD3"/>
    <w:p w14:paraId="5E1AB70E" w14:textId="77777777" w:rsidR="00CF0CD3" w:rsidRDefault="00CF0CD3" w:rsidP="00CF0CD3">
      <w:pPr>
        <w:jc w:val="center"/>
      </w:pPr>
    </w:p>
    <w:p w14:paraId="41ED6D40" w14:textId="77777777" w:rsidR="00CF0CD3" w:rsidRDefault="00CF0CD3" w:rsidP="00CF0CD3"/>
    <w:p w14:paraId="4C850FEF" w14:textId="77777777" w:rsidR="00CF0CD3" w:rsidRPr="00CF0CD3" w:rsidRDefault="00CF0CD3" w:rsidP="00CF0CD3">
      <w:pPr>
        <w:sectPr w:rsidR="00CF0CD3" w:rsidRPr="00CF0CD3" w:rsidSect="00B3746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</w:sectPr>
      </w:pPr>
    </w:p>
    <w:p w14:paraId="27C11BF1" w14:textId="77777777" w:rsidR="004956B4" w:rsidRDefault="004956B4" w:rsidP="00CF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right"/>
        <w:rPr>
          <w:rFonts w:ascii="Angsana New" w:hAnsi="Angsana New" w:cs="Angsana New"/>
          <w:sz w:val="30"/>
          <w:szCs w:val="30"/>
        </w:rPr>
      </w:pPr>
    </w:p>
    <w:p w14:paraId="3659B768" w14:textId="77777777" w:rsidR="00A76CC2" w:rsidRDefault="00A76CC2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ADDD5DE" w14:textId="77777777" w:rsidR="005A3EEC" w:rsidRDefault="005A3EEC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B626B42" w14:textId="77777777" w:rsidR="002F713A" w:rsidRDefault="002F713A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B8165AE" w14:textId="6E26A35F" w:rsidR="006225BB" w:rsidRDefault="006225BB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5B565837" w14:textId="77777777" w:rsidR="006225BB" w:rsidRDefault="006225BB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  <w:cs/>
        </w:rPr>
      </w:pPr>
    </w:p>
    <w:p w14:paraId="4F49408A" w14:textId="7D5AC6FA" w:rsidR="002F713A" w:rsidRDefault="002F713A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83DCA4B" w14:textId="43C65DD5" w:rsidR="00A76CC2" w:rsidRDefault="00A76CC2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70069F6" w14:textId="77777777" w:rsidR="009E59EB" w:rsidRDefault="009E59EB" w:rsidP="004A2387">
      <w:pPr>
        <w:pStyle w:val="Heading5"/>
        <w:tabs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</w:rPr>
      </w:pPr>
    </w:p>
    <w:p w14:paraId="4203C8B2" w14:textId="19240C81" w:rsidR="004A2387" w:rsidRPr="00B10F95" w:rsidRDefault="004A2387" w:rsidP="004A2387">
      <w:pPr>
        <w:pStyle w:val="Heading5"/>
        <w:tabs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</w:rPr>
      </w:pPr>
      <w:r w:rsidRPr="00B10F95">
        <w:rPr>
          <w:rFonts w:ascii="Angsana New" w:hAnsi="Angsana New" w:cs="Angsana New"/>
          <w:cs/>
        </w:rPr>
        <w:t>รายงาน</w:t>
      </w:r>
      <w:r>
        <w:rPr>
          <w:rFonts w:ascii="Angsana New" w:hAnsi="Angsana New" w:cs="Angsana New" w:hint="cs"/>
          <w:cs/>
        </w:rPr>
        <w:t>การสอบทานข้อมูลทางการเงินระหว่างกาลโดย</w:t>
      </w:r>
      <w:r w:rsidRPr="00B10F95">
        <w:rPr>
          <w:rFonts w:ascii="Angsana New" w:hAnsi="Angsana New" w:cs="Angsana New"/>
          <w:cs/>
        </w:rPr>
        <w:t>ผู้สอบบัญชีรับอนุญาต</w:t>
      </w:r>
    </w:p>
    <w:p w14:paraId="26372A89" w14:textId="77777777" w:rsidR="004A2387" w:rsidRPr="00CE7151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2D678364" w14:textId="77777777" w:rsidR="004A2387" w:rsidRPr="00CE7151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CE7151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Pr="00CE7151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CE7151">
        <w:rPr>
          <w:rFonts w:ascii="Angsana New" w:hAnsi="Angsana New" w:cs="Angsana New"/>
          <w:b/>
          <w:bCs/>
          <w:sz w:val="30"/>
          <w:szCs w:val="30"/>
          <w:cs/>
        </w:rPr>
        <w:t>บริษัท อิชิตัน กรุ๊ป จำกัด</w:t>
      </w:r>
      <w:r w:rsidRPr="00CE7151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CE7151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772860F3" w14:textId="77777777" w:rsidR="004A2387" w:rsidRPr="00CE7151" w:rsidRDefault="004A2387" w:rsidP="004A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427F56A" w14:textId="1ADA1732" w:rsidR="00B3746D" w:rsidRPr="00624CB5" w:rsidRDefault="00B3746D" w:rsidP="00B37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624CB5"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624CB5">
        <w:rPr>
          <w:rFonts w:ascii="Angsana New" w:hAnsi="Angsana New" w:cs="Angsana New"/>
          <w:sz w:val="30"/>
          <w:szCs w:val="30"/>
          <w:cs/>
        </w:rPr>
        <w:t>ณ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t>วันที่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="00302C38" w:rsidRPr="00302C38">
        <w:rPr>
          <w:rFonts w:ascii="Angsana New" w:hAnsi="Angsana New" w:cs="Angsana New"/>
          <w:sz w:val="30"/>
          <w:szCs w:val="30"/>
        </w:rPr>
        <w:t>31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t>มีนาคม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302C38" w:rsidRPr="00302C38">
        <w:rPr>
          <w:rFonts w:ascii="Angsana New" w:hAnsi="Angsana New" w:cs="Angsana New"/>
          <w:sz w:val="30"/>
          <w:szCs w:val="30"/>
        </w:rPr>
        <w:t>2564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br/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624CB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624CB5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624CB5">
        <w:rPr>
          <w:rFonts w:ascii="Angsana New" w:hAnsi="Angsana New" w:cs="Angsana New" w:hint="cs"/>
          <w:sz w:val="30"/>
          <w:szCs w:val="30"/>
          <w:cs/>
        </w:rPr>
        <w:t>รวมและงบกระแสเงินสดเฉพาะกิจการ</w:t>
      </w:r>
      <w:r w:rsidRPr="00C90B34">
        <w:rPr>
          <w:rFonts w:ascii="Angsana New" w:hAnsi="Angsana New" w:cs="Angsana New"/>
          <w:spacing w:val="-2"/>
          <w:sz w:val="30"/>
          <w:szCs w:val="30"/>
          <w:cs/>
        </w:rPr>
        <w:t>สำหรับงวดสามเดือนสิ้นสุดวัน</w:t>
      </w:r>
      <w:r w:rsidRPr="00C90B3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 w:rsidR="00302C38" w:rsidRPr="00302C38">
        <w:rPr>
          <w:rFonts w:ascii="Angsana New" w:hAnsi="Angsana New" w:cs="Angsana New"/>
          <w:spacing w:val="-2"/>
          <w:sz w:val="30"/>
          <w:szCs w:val="30"/>
        </w:rPr>
        <w:t>31</w:t>
      </w:r>
      <w:r w:rsidRPr="00C90B3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90B3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มีนาคม </w:t>
      </w:r>
      <w:r w:rsidR="00302C38" w:rsidRPr="00302C38">
        <w:rPr>
          <w:rFonts w:ascii="Angsana New" w:hAnsi="Angsana New" w:cs="Angsana New"/>
          <w:spacing w:val="-2"/>
          <w:sz w:val="30"/>
          <w:szCs w:val="30"/>
        </w:rPr>
        <w:t>2564</w:t>
      </w:r>
      <w:r w:rsidRPr="00C90B34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C90B34">
        <w:rPr>
          <w:rFonts w:ascii="Angsana New" w:hAnsi="Angsana New" w:cs="Angsana New"/>
          <w:spacing w:val="-2"/>
          <w:sz w:val="30"/>
          <w:szCs w:val="30"/>
        </w:rPr>
        <w:t>(</w:t>
      </w:r>
      <w:r w:rsidRPr="00C90B34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624CB5">
        <w:rPr>
          <w:rFonts w:ascii="Angsana New" w:hAnsi="Angsana New" w:cs="Angsana New"/>
          <w:sz w:val="30"/>
          <w:szCs w:val="30"/>
          <w:cs/>
        </w:rPr>
        <w:t xml:space="preserve"> ของบริษัท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 w:hint="cs"/>
          <w:sz w:val="30"/>
          <w:szCs w:val="30"/>
          <w:cs/>
        </w:rPr>
        <w:t>อิชิตัน กรุ๊ป</w:t>
      </w:r>
      <w:r w:rsidRPr="00624CB5">
        <w:rPr>
          <w:rFonts w:ascii="Angsana New" w:hAnsi="Angsana New" w:cs="Angsana New"/>
          <w:sz w:val="30"/>
          <w:szCs w:val="30"/>
        </w:rPr>
        <w:t xml:space="preserve"> </w:t>
      </w:r>
      <w:r w:rsidRPr="00624CB5">
        <w:rPr>
          <w:rFonts w:ascii="Angsana New" w:hAnsi="Angsana New" w:cs="Angsana New"/>
          <w:sz w:val="30"/>
          <w:szCs w:val="30"/>
          <w:cs/>
        </w:rPr>
        <w:t>จำกัด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 (มหาชน) </w:t>
      </w:r>
      <w:r>
        <w:rPr>
          <w:rFonts w:ascii="Angsana New" w:hAnsi="Angsana New" w:cs="Angsana New" w:hint="cs"/>
          <w:sz w:val="30"/>
          <w:szCs w:val="30"/>
          <w:cs/>
        </w:rPr>
        <w:t>และบริษัทย่อย และของเฉพาะบริษัท อิชิตัน กรุ๊ป จำกัด (มหาชน) ตามลำดับ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br/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EA400E">
        <w:rPr>
          <w:rFonts w:ascii="Angsana New" w:hAnsi="Angsana New" w:cs="Angsana New" w:hint="cs"/>
          <w:spacing w:val="-4"/>
          <w:sz w:val="30"/>
          <w:szCs w:val="30"/>
          <w:cs/>
        </w:rPr>
        <w:t>นำเสนอ</w:t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ข้อมูล</w:t>
      </w:r>
      <w:r w:rsidRPr="00EA400E">
        <w:rPr>
          <w:rFonts w:ascii="Angsana New" w:hAnsi="Angsana New" w:cs="Angsana New" w:hint="cs"/>
          <w:spacing w:val="-4"/>
          <w:sz w:val="30"/>
          <w:szCs w:val="30"/>
          <w:cs/>
        </w:rPr>
        <w:t>ทางการเงิน</w:t>
      </w:r>
      <w:r w:rsidRPr="00EA400E">
        <w:rPr>
          <w:rFonts w:ascii="Angsana New" w:hAnsi="Angsana New" w:cs="Angsana New"/>
          <w:spacing w:val="-4"/>
          <w:sz w:val="30"/>
          <w:szCs w:val="30"/>
          <w:cs/>
        </w:rPr>
        <w:t>ระหว่างกาลเหล่านี้ตาม</w:t>
      </w:r>
      <w:r w:rsidRPr="00EA400E">
        <w:rPr>
          <w:rFonts w:ascii="Angsana New" w:hAnsi="Angsana New" w:cs="Angsana New" w:hint="cs"/>
          <w:spacing w:val="-4"/>
          <w:sz w:val="30"/>
          <w:szCs w:val="30"/>
          <w:cs/>
        </w:rPr>
        <w:t>มาตรฐานการบัญชี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="00302C38" w:rsidRPr="00302C38">
        <w:rPr>
          <w:rFonts w:ascii="Angsana New" w:hAnsi="Angsana New" w:cs="Angsana New"/>
          <w:sz w:val="30"/>
          <w:szCs w:val="30"/>
        </w:rPr>
        <w:t>34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Pr="00624CB5">
        <w:rPr>
          <w:rFonts w:ascii="Angsana New" w:hAnsi="Angsana New" w:cs="Angsana New" w:hint="cs"/>
          <w:sz w:val="30"/>
          <w:szCs w:val="30"/>
          <w:cs/>
        </w:rPr>
        <w:t xml:space="preserve">รายงานทางการเงินระหว่างกาล </w:t>
      </w:r>
      <w:r w:rsidRPr="00624CB5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624CB5">
        <w:rPr>
          <w:rFonts w:ascii="Angsana New" w:hAnsi="Angsana New" w:cs="Angsana New" w:hint="cs"/>
          <w:sz w:val="30"/>
          <w:szCs w:val="30"/>
          <w:cs/>
        </w:rPr>
        <w:t>ให้</w:t>
      </w:r>
      <w:r w:rsidRPr="00624CB5">
        <w:rPr>
          <w:rFonts w:ascii="Angsana New" w:hAnsi="Angsana New" w:cs="Angsana New"/>
          <w:sz w:val="30"/>
          <w:szCs w:val="30"/>
          <w:cs/>
        </w:rPr>
        <w:t>ข้อสรุป</w:t>
      </w:r>
      <w:r w:rsidRPr="00624CB5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624CB5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4BFEAC6A" w14:textId="77777777" w:rsidR="00B3746D" w:rsidRPr="00CE7151" w:rsidRDefault="00B3746D" w:rsidP="00B37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4292E3C" w14:textId="77777777" w:rsidR="00B3746D" w:rsidRPr="00CE7151" w:rsidRDefault="00B3746D" w:rsidP="00B374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CE7151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ADF7177" w14:textId="77777777" w:rsidR="00B3746D" w:rsidRPr="00CE7151" w:rsidRDefault="00B3746D" w:rsidP="00B37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910A884" w14:textId="28695D48" w:rsidR="00B3746D" w:rsidRPr="00CE7151" w:rsidRDefault="00B3746D" w:rsidP="00B37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="00302C38" w:rsidRPr="00302C38">
        <w:rPr>
          <w:rFonts w:ascii="Angsana New" w:hAnsi="Angsana New" w:cs="Angsana New"/>
          <w:sz w:val="30"/>
          <w:szCs w:val="30"/>
        </w:rPr>
        <w:t>2410</w:t>
      </w:r>
      <w:r w:rsidRPr="00CE7151">
        <w:rPr>
          <w:rFonts w:ascii="Angsana New" w:hAnsi="Angsana New" w:cs="Angsana New"/>
          <w:sz w:val="30"/>
          <w:szCs w:val="30"/>
        </w:rPr>
        <w:t xml:space="preserve"> “</w:t>
      </w:r>
      <w:r w:rsidRPr="00CE715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E7151">
        <w:rPr>
          <w:rFonts w:ascii="Angsana New" w:hAnsi="Angsana New" w:cs="Angsana New"/>
          <w:sz w:val="30"/>
          <w:szCs w:val="30"/>
        </w:rPr>
        <w:t>”</w:t>
      </w:r>
      <w:r w:rsidRPr="00CE7151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CE7151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CE7151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CE7151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CE7151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CE7151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CE7151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CE7151">
        <w:rPr>
          <w:rFonts w:ascii="Angsana New" w:hAnsi="Angsana New" w:cs="Angsana New" w:hint="cs"/>
          <w:sz w:val="30"/>
          <w:szCs w:val="30"/>
          <w:cs/>
        </w:rPr>
        <w:t>ได้</w:t>
      </w:r>
      <w:r w:rsidRPr="00CE7151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CE7151">
        <w:rPr>
          <w:rFonts w:ascii="Angsana New" w:hAnsi="Angsana New" w:cs="Angsana New" w:hint="cs"/>
          <w:sz w:val="30"/>
          <w:szCs w:val="30"/>
          <w:cs/>
        </w:rPr>
        <w:t>พบ</w:t>
      </w:r>
      <w:r w:rsidRPr="00CE7151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</w:t>
      </w:r>
      <w:r w:rsidRPr="00CE7151">
        <w:rPr>
          <w:rFonts w:ascii="Angsana New" w:hAnsi="Angsana New" w:cs="Angsana New"/>
          <w:sz w:val="30"/>
          <w:szCs w:val="30"/>
        </w:rPr>
        <w:t xml:space="preserve">      </w:t>
      </w:r>
      <w:r w:rsidRPr="00CE7151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Pr="00CE7151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CE715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CE7151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7F1D91F6" w14:textId="77777777" w:rsidR="00B3746D" w:rsidRDefault="00B3746D" w:rsidP="00B374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B3746D" w:rsidSect="00B3746D">
          <w:footerReference w:type="first" r:id="rId14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</w:sectPr>
      </w:pPr>
    </w:p>
    <w:p w14:paraId="39873811" w14:textId="77777777" w:rsidR="00B3746D" w:rsidRDefault="00B3746D" w:rsidP="00B374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7F387D89" w14:textId="77777777" w:rsidR="00B3746D" w:rsidRDefault="00B3746D" w:rsidP="00B374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4773308" w14:textId="137EB6D3" w:rsidR="00B3746D" w:rsidRPr="00CE7151" w:rsidRDefault="00B3746D" w:rsidP="00B374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CE7151">
        <w:rPr>
          <w:rFonts w:ascii="Angsana New" w:hAnsi="Angsana New" w:cs="Angsana New" w:hint="cs"/>
          <w:i/>
          <w:iCs/>
          <w:sz w:val="30"/>
          <w:szCs w:val="30"/>
          <w:cs/>
        </w:rPr>
        <w:t>ข้อ</w:t>
      </w:r>
      <w:r w:rsidRPr="00CE7151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5BED8415" w14:textId="77777777" w:rsidR="00B3746D" w:rsidRPr="00CE7151" w:rsidRDefault="00B3746D" w:rsidP="00B37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1F11316" w14:textId="586791F6" w:rsidR="00B3746D" w:rsidRDefault="00B3746D" w:rsidP="00B37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CE7151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CE7151">
        <w:rPr>
          <w:rFonts w:ascii="Angsana New" w:hAnsi="Angsana New" w:cs="Angsana New"/>
          <w:sz w:val="30"/>
          <w:szCs w:val="30"/>
          <w:cs/>
        </w:rPr>
        <w:t>ดังกล่าว</w:t>
      </w:r>
      <w:r w:rsidRPr="00CE7151">
        <w:rPr>
          <w:rFonts w:ascii="Angsana New" w:hAnsi="Angsana New" w:cs="Angsana New" w:hint="cs"/>
          <w:sz w:val="30"/>
          <w:szCs w:val="30"/>
          <w:cs/>
        </w:rPr>
        <w:t>ไม่ได้จัดทำขึ้นตามมาตรฐานการบัญชีฉบับที่</w:t>
      </w:r>
      <w:r w:rsidRPr="00CE7151">
        <w:rPr>
          <w:rFonts w:ascii="Angsana New" w:hAnsi="Angsana New" w:cs="Angsana New"/>
          <w:sz w:val="30"/>
          <w:szCs w:val="30"/>
        </w:rPr>
        <w:t xml:space="preserve"> </w:t>
      </w:r>
      <w:r w:rsidR="00302C38" w:rsidRPr="00302C38">
        <w:rPr>
          <w:rFonts w:ascii="Angsana New" w:hAnsi="Angsana New" w:cs="Angsana New"/>
          <w:sz w:val="30"/>
          <w:szCs w:val="30"/>
        </w:rPr>
        <w:t>34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CE7151">
        <w:rPr>
          <w:rFonts w:ascii="Angsana New" w:hAnsi="Angsana New" w:cs="Angsana New" w:hint="cs"/>
          <w:sz w:val="30"/>
          <w:szCs w:val="30"/>
          <w:cs/>
        </w:rPr>
        <w:t>การเงินระหว่างกาล ในสาระสำคัญ</w:t>
      </w:r>
      <w:r w:rsidRPr="00CE7151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58761DB0" w14:textId="77777777" w:rsidR="00B3746D" w:rsidRDefault="00B3746D" w:rsidP="00B37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65DDBF4" w14:textId="77777777" w:rsidR="00B3746D" w:rsidRPr="00CE7151" w:rsidRDefault="00B3746D" w:rsidP="00B3746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9CBF284" w14:textId="77777777" w:rsidR="00B3746D" w:rsidRDefault="00B3746D" w:rsidP="00B3746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0236162" w14:textId="77777777" w:rsidR="00B3746D" w:rsidRPr="00CE7151" w:rsidRDefault="00B3746D" w:rsidP="00B3746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85BC59E" w14:textId="77777777" w:rsidR="00B3746D" w:rsidRPr="00732338" w:rsidRDefault="00B3746D" w:rsidP="00B3746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(</w:t>
      </w:r>
      <w:r w:rsidRPr="00732338">
        <w:rPr>
          <w:rFonts w:ascii="Angsana New" w:hAnsi="Angsana New" w:cs="Angsana New" w:hint="cs"/>
          <w:sz w:val="30"/>
          <w:szCs w:val="30"/>
          <w:cs/>
          <w:lang w:val="th-TH"/>
        </w:rPr>
        <w:t>นารีวรรณ</w:t>
      </w:r>
      <w:r w:rsidRPr="00732338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732338">
        <w:rPr>
          <w:rFonts w:ascii="Angsana New" w:hAnsi="Angsana New" w:cs="Angsana New" w:hint="cs"/>
          <w:sz w:val="30"/>
          <w:szCs w:val="30"/>
          <w:cs/>
          <w:lang w:val="th-TH"/>
        </w:rPr>
        <w:t>ชัยบันทัด</w:t>
      </w:r>
      <w:r w:rsidRPr="00732338">
        <w:rPr>
          <w:rFonts w:ascii="Angsana New" w:hAnsi="Angsana New" w:cs="Angsana New"/>
          <w:sz w:val="30"/>
          <w:szCs w:val="30"/>
          <w:cs/>
          <w:lang w:val="th-TH"/>
        </w:rPr>
        <w:t>)</w:t>
      </w:r>
    </w:p>
    <w:p w14:paraId="63B91025" w14:textId="77777777" w:rsidR="00B3746D" w:rsidRPr="00732338" w:rsidRDefault="00B3746D" w:rsidP="00B3746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4DAD3BCC" w14:textId="1A0058F0" w:rsidR="00B3746D" w:rsidRPr="00CE7151" w:rsidRDefault="00B3746D" w:rsidP="00B3746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32338">
        <w:rPr>
          <w:rFonts w:ascii="Angsana New" w:hAnsi="Angsana New" w:cs="Angsana New"/>
          <w:sz w:val="30"/>
          <w:szCs w:val="30"/>
          <w:cs/>
        </w:rPr>
        <w:t>เลขทะเบียน</w:t>
      </w:r>
      <w:r w:rsidRPr="0073233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02C38" w:rsidRPr="00302C38">
        <w:rPr>
          <w:rFonts w:ascii="Angsana New" w:hAnsi="Angsana New" w:cs="Angsana New"/>
          <w:sz w:val="30"/>
          <w:szCs w:val="30"/>
        </w:rPr>
        <w:t>9219</w:t>
      </w:r>
    </w:p>
    <w:p w14:paraId="09DBF195" w14:textId="77777777" w:rsidR="00B3746D" w:rsidRPr="00CE7151" w:rsidRDefault="00B3746D" w:rsidP="00B3746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5CF86E4" w14:textId="77777777" w:rsidR="00B3746D" w:rsidRPr="00CE7151" w:rsidRDefault="00B3746D" w:rsidP="00B3746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576C7A6" w14:textId="77777777" w:rsidR="00B3746D" w:rsidRPr="00CE7151" w:rsidRDefault="00B3746D" w:rsidP="00B3746D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E715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57989F31" w14:textId="3190C5E8" w:rsidR="00E26D5E" w:rsidRDefault="00302C38" w:rsidP="00B37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</w:pPr>
      <w:r w:rsidRPr="00302C38">
        <w:rPr>
          <w:rFonts w:ascii="Angsana New" w:hAnsi="Angsana New" w:cs="Angsana New"/>
          <w:sz w:val="30"/>
          <w:szCs w:val="30"/>
        </w:rPr>
        <w:t>12</w:t>
      </w:r>
      <w:r w:rsidR="00B3746D" w:rsidRPr="00D16B2B">
        <w:rPr>
          <w:rFonts w:ascii="Angsana New" w:hAnsi="Angsana New" w:cs="Angsana New"/>
          <w:sz w:val="30"/>
          <w:szCs w:val="30"/>
        </w:rPr>
        <w:t xml:space="preserve"> </w:t>
      </w:r>
      <w:r w:rsidR="00B3746D" w:rsidRPr="00D16B2B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302C38">
        <w:rPr>
          <w:rFonts w:ascii="Angsana New" w:hAnsi="Angsana New" w:cs="Angsana New"/>
          <w:sz w:val="30"/>
          <w:szCs w:val="30"/>
        </w:rPr>
        <w:t>2564</w:t>
      </w:r>
    </w:p>
    <w:p w14:paraId="68F2E8B6" w14:textId="77777777" w:rsidR="00973F4D" w:rsidRPr="00973F4D" w:rsidRDefault="00973F4D" w:rsidP="00D23E64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sectPr w:rsidR="00973F4D" w:rsidRPr="00973F4D" w:rsidSect="00DF21FE">
      <w:headerReference w:type="default" r:id="rId15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1EFF87" w14:textId="77777777" w:rsidR="007D217F" w:rsidRDefault="007D217F" w:rsidP="004956B4">
      <w:r>
        <w:separator/>
      </w:r>
    </w:p>
  </w:endnote>
  <w:endnote w:type="continuationSeparator" w:id="0">
    <w:p w14:paraId="35B64DF3" w14:textId="77777777" w:rsidR="007D217F" w:rsidRDefault="007D217F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D95C0E" w14:textId="77777777" w:rsidR="00DF21FE" w:rsidRDefault="00DF21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9704725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0194643" w14:textId="128CF1E7" w:rsidR="00CF5D77" w:rsidRPr="00DF21FE" w:rsidRDefault="00DF21FE" w:rsidP="00DF21FE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F21FE">
          <w:rPr>
            <w:rFonts w:ascii="Angsana New" w:hAnsi="Angsana New"/>
            <w:sz w:val="30"/>
            <w:szCs w:val="30"/>
          </w:rPr>
          <w:fldChar w:fldCharType="begin"/>
        </w:r>
        <w:r w:rsidRPr="00DF21FE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DF21FE">
          <w:rPr>
            <w:rFonts w:ascii="Angsana New" w:hAnsi="Angsana New"/>
            <w:sz w:val="30"/>
            <w:szCs w:val="30"/>
          </w:rPr>
          <w:fldChar w:fldCharType="separate"/>
        </w:r>
        <w:r w:rsidRPr="00DF21FE">
          <w:rPr>
            <w:rFonts w:ascii="Angsana New" w:hAnsi="Angsana New"/>
            <w:noProof/>
            <w:sz w:val="30"/>
            <w:szCs w:val="30"/>
          </w:rPr>
          <w:t>2</w:t>
        </w:r>
        <w:r w:rsidRPr="00DF21FE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AB55E9" w14:textId="77777777" w:rsidR="00CF5D77" w:rsidRPr="00CF0CD3" w:rsidRDefault="00CF5D77" w:rsidP="00CF0CD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87E586" w14:textId="77777777" w:rsidR="00CF5D77" w:rsidRPr="00107788" w:rsidRDefault="00CF5D77" w:rsidP="00107788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2B4ED2" w14:textId="77777777" w:rsidR="007D217F" w:rsidRDefault="007D217F" w:rsidP="004956B4">
      <w:r>
        <w:separator/>
      </w:r>
    </w:p>
  </w:footnote>
  <w:footnote w:type="continuationSeparator" w:id="0">
    <w:p w14:paraId="2D587DE6" w14:textId="77777777" w:rsidR="007D217F" w:rsidRDefault="007D217F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F720A1" w14:textId="77777777" w:rsidR="00DF21FE" w:rsidRDefault="00DF21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F2B69" w14:textId="77777777" w:rsidR="00DF21FE" w:rsidRDefault="00DF21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7E8303" w14:textId="77777777" w:rsidR="00DF21FE" w:rsidRDefault="00DF21F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468192" w14:textId="77777777" w:rsidR="00CF5D77" w:rsidRPr="00C8434E" w:rsidRDefault="00CF5D77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E34CA"/>
    <w:multiLevelType w:val="hybridMultilevel"/>
    <w:tmpl w:val="E5A0C7C0"/>
    <w:lvl w:ilvl="0" w:tplc="78780EDA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793E9A"/>
    <w:multiLevelType w:val="hybridMultilevel"/>
    <w:tmpl w:val="15687508"/>
    <w:lvl w:ilvl="0" w:tplc="0E204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1080A16"/>
    <w:multiLevelType w:val="hybridMultilevel"/>
    <w:tmpl w:val="A9EC4A6A"/>
    <w:lvl w:ilvl="0" w:tplc="F14EBE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C20E73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36224AE"/>
    <w:multiLevelType w:val="hybridMultilevel"/>
    <w:tmpl w:val="708AF866"/>
    <w:lvl w:ilvl="0" w:tplc="2272C1C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1B5024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EBD091F"/>
    <w:multiLevelType w:val="multilevel"/>
    <w:tmpl w:val="EDA0CFE6"/>
    <w:lvl w:ilvl="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60BA298E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FCB67CC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C197124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5DC52475"/>
    <w:multiLevelType w:val="hybridMultilevel"/>
    <w:tmpl w:val="46081046"/>
    <w:lvl w:ilvl="0" w:tplc="353240F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A1504F8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9" w15:restartNumberingAfterBreak="0">
    <w:nsid w:val="6D0B1DB3"/>
    <w:multiLevelType w:val="hybridMultilevel"/>
    <w:tmpl w:val="639A9B48"/>
    <w:lvl w:ilvl="0" w:tplc="ACD034EA">
      <w:start w:val="31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40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 w15:restartNumberingAfterBreak="0">
    <w:nsid w:val="73067AC7"/>
    <w:multiLevelType w:val="hybridMultilevel"/>
    <w:tmpl w:val="D46CCD72"/>
    <w:lvl w:ilvl="0" w:tplc="DEDAF5EC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3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7B109CF"/>
    <w:multiLevelType w:val="hybridMultilevel"/>
    <w:tmpl w:val="FCDC39E0"/>
    <w:lvl w:ilvl="0" w:tplc="ECF40166">
      <w:start w:val="31"/>
      <w:numFmt w:val="decimal"/>
      <w:lvlText w:val="%1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9"/>
  </w:num>
  <w:num w:numId="13">
    <w:abstractNumId w:val="36"/>
  </w:num>
  <w:num w:numId="14">
    <w:abstractNumId w:val="22"/>
  </w:num>
  <w:num w:numId="15">
    <w:abstractNumId w:val="25"/>
  </w:num>
  <w:num w:numId="16">
    <w:abstractNumId w:val="42"/>
  </w:num>
  <w:num w:numId="17">
    <w:abstractNumId w:val="44"/>
  </w:num>
  <w:num w:numId="18">
    <w:abstractNumId w:val="33"/>
  </w:num>
  <w:num w:numId="19">
    <w:abstractNumId w:val="40"/>
  </w:num>
  <w:num w:numId="20">
    <w:abstractNumId w:val="15"/>
  </w:num>
  <w:num w:numId="21">
    <w:abstractNumId w:val="21"/>
  </w:num>
  <w:num w:numId="22">
    <w:abstractNumId w:val="24"/>
  </w:num>
  <w:num w:numId="23">
    <w:abstractNumId w:val="26"/>
  </w:num>
  <w:num w:numId="24">
    <w:abstractNumId w:val="17"/>
  </w:num>
  <w:num w:numId="25">
    <w:abstractNumId w:val="18"/>
  </w:num>
  <w:num w:numId="26">
    <w:abstractNumId w:val="43"/>
  </w:num>
  <w:num w:numId="27">
    <w:abstractNumId w:val="31"/>
  </w:num>
  <w:num w:numId="28">
    <w:abstractNumId w:val="14"/>
  </w:num>
  <w:num w:numId="29">
    <w:abstractNumId w:val="13"/>
  </w:num>
  <w:num w:numId="30">
    <w:abstractNumId w:val="38"/>
  </w:num>
  <w:num w:numId="31">
    <w:abstractNumId w:val="11"/>
  </w:num>
  <w:num w:numId="32">
    <w:abstractNumId w:val="13"/>
  </w:num>
  <w:num w:numId="33">
    <w:abstractNumId w:val="20"/>
  </w:num>
  <w:num w:numId="34">
    <w:abstractNumId w:val="10"/>
  </w:num>
  <w:num w:numId="35">
    <w:abstractNumId w:val="41"/>
  </w:num>
  <w:num w:numId="36">
    <w:abstractNumId w:val="12"/>
  </w:num>
  <w:num w:numId="37">
    <w:abstractNumId w:val="16"/>
  </w:num>
  <w:num w:numId="38">
    <w:abstractNumId w:val="45"/>
  </w:num>
  <w:num w:numId="39">
    <w:abstractNumId w:val="39"/>
  </w:num>
  <w:num w:numId="40">
    <w:abstractNumId w:val="35"/>
  </w:num>
  <w:num w:numId="41">
    <w:abstractNumId w:val="28"/>
  </w:num>
  <w:num w:numId="42">
    <w:abstractNumId w:val="34"/>
  </w:num>
  <w:num w:numId="43">
    <w:abstractNumId w:val="27"/>
  </w:num>
  <w:num w:numId="44">
    <w:abstractNumId w:val="30"/>
  </w:num>
  <w:num w:numId="45">
    <w:abstractNumId w:val="29"/>
  </w:num>
  <w:num w:numId="46">
    <w:abstractNumId w:val="32"/>
  </w:num>
  <w:num w:numId="47">
    <w:abstractNumId w:val="3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BF1"/>
    <w:rsid w:val="00002E6E"/>
    <w:rsid w:val="0000325F"/>
    <w:rsid w:val="00003BF5"/>
    <w:rsid w:val="000040F3"/>
    <w:rsid w:val="0000562C"/>
    <w:rsid w:val="0000598A"/>
    <w:rsid w:val="00005E1A"/>
    <w:rsid w:val="00006468"/>
    <w:rsid w:val="000067EA"/>
    <w:rsid w:val="00006CB7"/>
    <w:rsid w:val="00006F6D"/>
    <w:rsid w:val="00007666"/>
    <w:rsid w:val="00007B0D"/>
    <w:rsid w:val="0001028C"/>
    <w:rsid w:val="00010EA5"/>
    <w:rsid w:val="00010F6F"/>
    <w:rsid w:val="000115C7"/>
    <w:rsid w:val="000117D5"/>
    <w:rsid w:val="00011902"/>
    <w:rsid w:val="00011910"/>
    <w:rsid w:val="00011D6F"/>
    <w:rsid w:val="00012415"/>
    <w:rsid w:val="0001310C"/>
    <w:rsid w:val="0001322B"/>
    <w:rsid w:val="0001388D"/>
    <w:rsid w:val="00013C0F"/>
    <w:rsid w:val="00013CC3"/>
    <w:rsid w:val="00014341"/>
    <w:rsid w:val="0001541F"/>
    <w:rsid w:val="000159FB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8B0"/>
    <w:rsid w:val="000209D5"/>
    <w:rsid w:val="00020DD9"/>
    <w:rsid w:val="00020E2F"/>
    <w:rsid w:val="0002155F"/>
    <w:rsid w:val="000217CE"/>
    <w:rsid w:val="00021B6C"/>
    <w:rsid w:val="00021C5A"/>
    <w:rsid w:val="00023951"/>
    <w:rsid w:val="00023E11"/>
    <w:rsid w:val="00023EAB"/>
    <w:rsid w:val="0002460E"/>
    <w:rsid w:val="000246AA"/>
    <w:rsid w:val="000249EA"/>
    <w:rsid w:val="000251B2"/>
    <w:rsid w:val="00025C34"/>
    <w:rsid w:val="00025DB7"/>
    <w:rsid w:val="0003043E"/>
    <w:rsid w:val="000307FB"/>
    <w:rsid w:val="00030C38"/>
    <w:rsid w:val="00030F16"/>
    <w:rsid w:val="00030F7F"/>
    <w:rsid w:val="00031093"/>
    <w:rsid w:val="000313DA"/>
    <w:rsid w:val="0003173D"/>
    <w:rsid w:val="00031A09"/>
    <w:rsid w:val="00031E1B"/>
    <w:rsid w:val="00031E5A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2F6"/>
    <w:rsid w:val="000347F7"/>
    <w:rsid w:val="0003563E"/>
    <w:rsid w:val="000358DB"/>
    <w:rsid w:val="00035AA5"/>
    <w:rsid w:val="00035E55"/>
    <w:rsid w:val="00035ECC"/>
    <w:rsid w:val="0003607B"/>
    <w:rsid w:val="000366BF"/>
    <w:rsid w:val="00037006"/>
    <w:rsid w:val="000374B2"/>
    <w:rsid w:val="0003766E"/>
    <w:rsid w:val="000376C3"/>
    <w:rsid w:val="00037B04"/>
    <w:rsid w:val="00040536"/>
    <w:rsid w:val="00040A6E"/>
    <w:rsid w:val="00040AB4"/>
    <w:rsid w:val="00040F97"/>
    <w:rsid w:val="000411D1"/>
    <w:rsid w:val="000411DD"/>
    <w:rsid w:val="0004124D"/>
    <w:rsid w:val="00041268"/>
    <w:rsid w:val="0004147E"/>
    <w:rsid w:val="00041622"/>
    <w:rsid w:val="000418CC"/>
    <w:rsid w:val="0004247A"/>
    <w:rsid w:val="000425D8"/>
    <w:rsid w:val="00042835"/>
    <w:rsid w:val="00042A9F"/>
    <w:rsid w:val="00042E8F"/>
    <w:rsid w:val="00043076"/>
    <w:rsid w:val="00043510"/>
    <w:rsid w:val="00043D08"/>
    <w:rsid w:val="00043DE3"/>
    <w:rsid w:val="00043E11"/>
    <w:rsid w:val="0004420C"/>
    <w:rsid w:val="000442DF"/>
    <w:rsid w:val="000443A2"/>
    <w:rsid w:val="000444F4"/>
    <w:rsid w:val="00044DC5"/>
    <w:rsid w:val="00045718"/>
    <w:rsid w:val="00045A81"/>
    <w:rsid w:val="00045D3C"/>
    <w:rsid w:val="0004608E"/>
    <w:rsid w:val="000468FE"/>
    <w:rsid w:val="00046C6B"/>
    <w:rsid w:val="00046CF1"/>
    <w:rsid w:val="00046E11"/>
    <w:rsid w:val="00046EFA"/>
    <w:rsid w:val="00047143"/>
    <w:rsid w:val="00047235"/>
    <w:rsid w:val="0004760F"/>
    <w:rsid w:val="00047953"/>
    <w:rsid w:val="00047D14"/>
    <w:rsid w:val="00047DB7"/>
    <w:rsid w:val="00050254"/>
    <w:rsid w:val="0005054B"/>
    <w:rsid w:val="000509FB"/>
    <w:rsid w:val="00050A00"/>
    <w:rsid w:val="00050A13"/>
    <w:rsid w:val="00050AC8"/>
    <w:rsid w:val="000511AA"/>
    <w:rsid w:val="00051245"/>
    <w:rsid w:val="00051448"/>
    <w:rsid w:val="0005167C"/>
    <w:rsid w:val="00051D02"/>
    <w:rsid w:val="00051DE7"/>
    <w:rsid w:val="00052361"/>
    <w:rsid w:val="00052CCC"/>
    <w:rsid w:val="000532F3"/>
    <w:rsid w:val="00054118"/>
    <w:rsid w:val="000542CF"/>
    <w:rsid w:val="00054800"/>
    <w:rsid w:val="00054C0C"/>
    <w:rsid w:val="00054F77"/>
    <w:rsid w:val="0005530A"/>
    <w:rsid w:val="000557F1"/>
    <w:rsid w:val="00055960"/>
    <w:rsid w:val="00055AED"/>
    <w:rsid w:val="00055C1D"/>
    <w:rsid w:val="00055D63"/>
    <w:rsid w:val="00056899"/>
    <w:rsid w:val="00056A5D"/>
    <w:rsid w:val="000574DA"/>
    <w:rsid w:val="00057A9F"/>
    <w:rsid w:val="00057E6D"/>
    <w:rsid w:val="000600BC"/>
    <w:rsid w:val="00060486"/>
    <w:rsid w:val="000604AB"/>
    <w:rsid w:val="0006088D"/>
    <w:rsid w:val="00060AFE"/>
    <w:rsid w:val="0006104E"/>
    <w:rsid w:val="000615D9"/>
    <w:rsid w:val="00061977"/>
    <w:rsid w:val="00061FAE"/>
    <w:rsid w:val="00062018"/>
    <w:rsid w:val="000622B0"/>
    <w:rsid w:val="000627FA"/>
    <w:rsid w:val="00062E36"/>
    <w:rsid w:val="0006325D"/>
    <w:rsid w:val="0006372F"/>
    <w:rsid w:val="0006385D"/>
    <w:rsid w:val="000638BB"/>
    <w:rsid w:val="00063E08"/>
    <w:rsid w:val="00063F75"/>
    <w:rsid w:val="00063FCF"/>
    <w:rsid w:val="00064291"/>
    <w:rsid w:val="00064598"/>
    <w:rsid w:val="000646A7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456"/>
    <w:rsid w:val="00066C93"/>
    <w:rsid w:val="00066E02"/>
    <w:rsid w:val="00067807"/>
    <w:rsid w:val="00067D22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30CF"/>
    <w:rsid w:val="000733C5"/>
    <w:rsid w:val="000736B4"/>
    <w:rsid w:val="00073A84"/>
    <w:rsid w:val="00073DFD"/>
    <w:rsid w:val="00074176"/>
    <w:rsid w:val="000744FA"/>
    <w:rsid w:val="0007509B"/>
    <w:rsid w:val="000751B4"/>
    <w:rsid w:val="000754D3"/>
    <w:rsid w:val="0007624E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1F11"/>
    <w:rsid w:val="000824B2"/>
    <w:rsid w:val="00082617"/>
    <w:rsid w:val="00082F02"/>
    <w:rsid w:val="0008356D"/>
    <w:rsid w:val="000835AA"/>
    <w:rsid w:val="000839FB"/>
    <w:rsid w:val="00083A5C"/>
    <w:rsid w:val="00083C3C"/>
    <w:rsid w:val="00083D2B"/>
    <w:rsid w:val="0008473C"/>
    <w:rsid w:val="00084C37"/>
    <w:rsid w:val="00085139"/>
    <w:rsid w:val="00085608"/>
    <w:rsid w:val="000857D6"/>
    <w:rsid w:val="00086213"/>
    <w:rsid w:val="0008621B"/>
    <w:rsid w:val="00086467"/>
    <w:rsid w:val="000865C6"/>
    <w:rsid w:val="00086CF8"/>
    <w:rsid w:val="000871C6"/>
    <w:rsid w:val="000872F5"/>
    <w:rsid w:val="00087C9A"/>
    <w:rsid w:val="00087F52"/>
    <w:rsid w:val="000902A6"/>
    <w:rsid w:val="000903C4"/>
    <w:rsid w:val="00090776"/>
    <w:rsid w:val="0009090A"/>
    <w:rsid w:val="0009097B"/>
    <w:rsid w:val="00091012"/>
    <w:rsid w:val="000910F1"/>
    <w:rsid w:val="00091BA6"/>
    <w:rsid w:val="00092DB4"/>
    <w:rsid w:val="00092DE2"/>
    <w:rsid w:val="00092E08"/>
    <w:rsid w:val="0009301E"/>
    <w:rsid w:val="00093518"/>
    <w:rsid w:val="000935AB"/>
    <w:rsid w:val="000937C0"/>
    <w:rsid w:val="0009395F"/>
    <w:rsid w:val="00093C94"/>
    <w:rsid w:val="00093F94"/>
    <w:rsid w:val="0009449F"/>
    <w:rsid w:val="000948C2"/>
    <w:rsid w:val="00094B7D"/>
    <w:rsid w:val="00095B60"/>
    <w:rsid w:val="00095ECB"/>
    <w:rsid w:val="00096140"/>
    <w:rsid w:val="000961F9"/>
    <w:rsid w:val="000971E5"/>
    <w:rsid w:val="000973DA"/>
    <w:rsid w:val="0009744D"/>
    <w:rsid w:val="00097512"/>
    <w:rsid w:val="0009756E"/>
    <w:rsid w:val="00097687"/>
    <w:rsid w:val="000977BB"/>
    <w:rsid w:val="00097C35"/>
    <w:rsid w:val="000A0615"/>
    <w:rsid w:val="000A07C2"/>
    <w:rsid w:val="000A094C"/>
    <w:rsid w:val="000A0CB9"/>
    <w:rsid w:val="000A1096"/>
    <w:rsid w:val="000A195D"/>
    <w:rsid w:val="000A1AF4"/>
    <w:rsid w:val="000A1C95"/>
    <w:rsid w:val="000A1D38"/>
    <w:rsid w:val="000A2230"/>
    <w:rsid w:val="000A2BD7"/>
    <w:rsid w:val="000A2E14"/>
    <w:rsid w:val="000A2E19"/>
    <w:rsid w:val="000A3372"/>
    <w:rsid w:val="000A3A8F"/>
    <w:rsid w:val="000A3C37"/>
    <w:rsid w:val="000A3DBB"/>
    <w:rsid w:val="000A41CC"/>
    <w:rsid w:val="000A431A"/>
    <w:rsid w:val="000A453C"/>
    <w:rsid w:val="000A4A52"/>
    <w:rsid w:val="000A54B0"/>
    <w:rsid w:val="000A5989"/>
    <w:rsid w:val="000A5B0C"/>
    <w:rsid w:val="000A652E"/>
    <w:rsid w:val="000A670C"/>
    <w:rsid w:val="000A6AB3"/>
    <w:rsid w:val="000A6C35"/>
    <w:rsid w:val="000A72D9"/>
    <w:rsid w:val="000A7327"/>
    <w:rsid w:val="000B05E8"/>
    <w:rsid w:val="000B067D"/>
    <w:rsid w:val="000B0E74"/>
    <w:rsid w:val="000B149F"/>
    <w:rsid w:val="000B1A92"/>
    <w:rsid w:val="000B1B44"/>
    <w:rsid w:val="000B1B4D"/>
    <w:rsid w:val="000B1F39"/>
    <w:rsid w:val="000B2289"/>
    <w:rsid w:val="000B2649"/>
    <w:rsid w:val="000B321E"/>
    <w:rsid w:val="000B3695"/>
    <w:rsid w:val="000B3B59"/>
    <w:rsid w:val="000B3C38"/>
    <w:rsid w:val="000B42D5"/>
    <w:rsid w:val="000B47B9"/>
    <w:rsid w:val="000B4CAC"/>
    <w:rsid w:val="000B525F"/>
    <w:rsid w:val="000B5904"/>
    <w:rsid w:val="000B65AA"/>
    <w:rsid w:val="000B6697"/>
    <w:rsid w:val="000B686F"/>
    <w:rsid w:val="000B6AB0"/>
    <w:rsid w:val="000B7097"/>
    <w:rsid w:val="000B71E8"/>
    <w:rsid w:val="000B7364"/>
    <w:rsid w:val="000B7744"/>
    <w:rsid w:val="000B78AD"/>
    <w:rsid w:val="000B7A60"/>
    <w:rsid w:val="000B7B06"/>
    <w:rsid w:val="000C00FC"/>
    <w:rsid w:val="000C0696"/>
    <w:rsid w:val="000C0946"/>
    <w:rsid w:val="000C09B1"/>
    <w:rsid w:val="000C107E"/>
    <w:rsid w:val="000C179F"/>
    <w:rsid w:val="000C1A02"/>
    <w:rsid w:val="000C1CA3"/>
    <w:rsid w:val="000C2114"/>
    <w:rsid w:val="000C250F"/>
    <w:rsid w:val="000C27C3"/>
    <w:rsid w:val="000C2868"/>
    <w:rsid w:val="000C2A04"/>
    <w:rsid w:val="000C32B8"/>
    <w:rsid w:val="000C3312"/>
    <w:rsid w:val="000C355F"/>
    <w:rsid w:val="000C3A16"/>
    <w:rsid w:val="000C3F87"/>
    <w:rsid w:val="000C4106"/>
    <w:rsid w:val="000C582D"/>
    <w:rsid w:val="000C5C63"/>
    <w:rsid w:val="000C5EA8"/>
    <w:rsid w:val="000C6211"/>
    <w:rsid w:val="000C65A5"/>
    <w:rsid w:val="000C66A9"/>
    <w:rsid w:val="000C681B"/>
    <w:rsid w:val="000C6C59"/>
    <w:rsid w:val="000C6D34"/>
    <w:rsid w:val="000C7315"/>
    <w:rsid w:val="000D008C"/>
    <w:rsid w:val="000D048B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56BE"/>
    <w:rsid w:val="000D5A49"/>
    <w:rsid w:val="000D5CEE"/>
    <w:rsid w:val="000D6A75"/>
    <w:rsid w:val="000D7308"/>
    <w:rsid w:val="000D79DC"/>
    <w:rsid w:val="000D7A95"/>
    <w:rsid w:val="000E06E7"/>
    <w:rsid w:val="000E082F"/>
    <w:rsid w:val="000E0859"/>
    <w:rsid w:val="000E0C6B"/>
    <w:rsid w:val="000E0D72"/>
    <w:rsid w:val="000E0FB5"/>
    <w:rsid w:val="000E153B"/>
    <w:rsid w:val="000E1567"/>
    <w:rsid w:val="000E1727"/>
    <w:rsid w:val="000E1759"/>
    <w:rsid w:val="000E1996"/>
    <w:rsid w:val="000E2489"/>
    <w:rsid w:val="000E2B34"/>
    <w:rsid w:val="000E2E74"/>
    <w:rsid w:val="000E30BB"/>
    <w:rsid w:val="000E3169"/>
    <w:rsid w:val="000E3448"/>
    <w:rsid w:val="000E38E4"/>
    <w:rsid w:val="000E48A6"/>
    <w:rsid w:val="000E531B"/>
    <w:rsid w:val="000E5368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E13"/>
    <w:rsid w:val="000E7EAF"/>
    <w:rsid w:val="000E7FB0"/>
    <w:rsid w:val="000F05B1"/>
    <w:rsid w:val="000F0A19"/>
    <w:rsid w:val="000F0E7D"/>
    <w:rsid w:val="000F15F2"/>
    <w:rsid w:val="000F1CFC"/>
    <w:rsid w:val="000F1F86"/>
    <w:rsid w:val="000F2B79"/>
    <w:rsid w:val="000F2E5F"/>
    <w:rsid w:val="000F3060"/>
    <w:rsid w:val="000F3191"/>
    <w:rsid w:val="000F31D2"/>
    <w:rsid w:val="000F37A7"/>
    <w:rsid w:val="000F405B"/>
    <w:rsid w:val="000F411B"/>
    <w:rsid w:val="000F47CB"/>
    <w:rsid w:val="000F4D14"/>
    <w:rsid w:val="000F4E55"/>
    <w:rsid w:val="000F4F97"/>
    <w:rsid w:val="000F53F6"/>
    <w:rsid w:val="000F5658"/>
    <w:rsid w:val="000F5A92"/>
    <w:rsid w:val="000F5CD3"/>
    <w:rsid w:val="000F5D1A"/>
    <w:rsid w:val="000F606A"/>
    <w:rsid w:val="000F6218"/>
    <w:rsid w:val="000F6274"/>
    <w:rsid w:val="000F647B"/>
    <w:rsid w:val="000F6CBE"/>
    <w:rsid w:val="000F77E7"/>
    <w:rsid w:val="000F7858"/>
    <w:rsid w:val="000F7BCC"/>
    <w:rsid w:val="001012FE"/>
    <w:rsid w:val="00101375"/>
    <w:rsid w:val="00102032"/>
    <w:rsid w:val="00102104"/>
    <w:rsid w:val="0010242E"/>
    <w:rsid w:val="001024A7"/>
    <w:rsid w:val="00102F5F"/>
    <w:rsid w:val="001034AA"/>
    <w:rsid w:val="001034B7"/>
    <w:rsid w:val="001035FE"/>
    <w:rsid w:val="00103A30"/>
    <w:rsid w:val="00103C80"/>
    <w:rsid w:val="0010414B"/>
    <w:rsid w:val="00104528"/>
    <w:rsid w:val="00104832"/>
    <w:rsid w:val="001048EE"/>
    <w:rsid w:val="00104B0C"/>
    <w:rsid w:val="00104EA2"/>
    <w:rsid w:val="001052C0"/>
    <w:rsid w:val="00105A94"/>
    <w:rsid w:val="00105CB6"/>
    <w:rsid w:val="00105DFB"/>
    <w:rsid w:val="00106278"/>
    <w:rsid w:val="001063FF"/>
    <w:rsid w:val="00106526"/>
    <w:rsid w:val="0010734B"/>
    <w:rsid w:val="0010750C"/>
    <w:rsid w:val="00107788"/>
    <w:rsid w:val="001077C4"/>
    <w:rsid w:val="00107B8D"/>
    <w:rsid w:val="00107B90"/>
    <w:rsid w:val="00107D43"/>
    <w:rsid w:val="00110159"/>
    <w:rsid w:val="00110252"/>
    <w:rsid w:val="001105F2"/>
    <w:rsid w:val="00110737"/>
    <w:rsid w:val="00110747"/>
    <w:rsid w:val="001108D3"/>
    <w:rsid w:val="00110B18"/>
    <w:rsid w:val="00110FCB"/>
    <w:rsid w:val="0011182B"/>
    <w:rsid w:val="001119C2"/>
    <w:rsid w:val="00111DD2"/>
    <w:rsid w:val="00111E4C"/>
    <w:rsid w:val="00111FEB"/>
    <w:rsid w:val="00112174"/>
    <w:rsid w:val="00112281"/>
    <w:rsid w:val="0011273C"/>
    <w:rsid w:val="00112903"/>
    <w:rsid w:val="00112A20"/>
    <w:rsid w:val="00112C51"/>
    <w:rsid w:val="0011313F"/>
    <w:rsid w:val="0011418C"/>
    <w:rsid w:val="00114517"/>
    <w:rsid w:val="001148F2"/>
    <w:rsid w:val="001157DB"/>
    <w:rsid w:val="00115EF3"/>
    <w:rsid w:val="001167C8"/>
    <w:rsid w:val="0011682A"/>
    <w:rsid w:val="0011691F"/>
    <w:rsid w:val="00117111"/>
    <w:rsid w:val="0011747F"/>
    <w:rsid w:val="001174A5"/>
    <w:rsid w:val="00117FF0"/>
    <w:rsid w:val="001201D5"/>
    <w:rsid w:val="00120302"/>
    <w:rsid w:val="00120898"/>
    <w:rsid w:val="00120992"/>
    <w:rsid w:val="00120B1A"/>
    <w:rsid w:val="00121C24"/>
    <w:rsid w:val="00121D5E"/>
    <w:rsid w:val="001232B7"/>
    <w:rsid w:val="001233DE"/>
    <w:rsid w:val="00123466"/>
    <w:rsid w:val="00123501"/>
    <w:rsid w:val="00123A97"/>
    <w:rsid w:val="00123BD8"/>
    <w:rsid w:val="00124623"/>
    <w:rsid w:val="001249B8"/>
    <w:rsid w:val="001249E8"/>
    <w:rsid w:val="001256EA"/>
    <w:rsid w:val="00125D21"/>
    <w:rsid w:val="00125DDA"/>
    <w:rsid w:val="00126233"/>
    <w:rsid w:val="0012626B"/>
    <w:rsid w:val="00126C10"/>
    <w:rsid w:val="0012702F"/>
    <w:rsid w:val="00127299"/>
    <w:rsid w:val="00127735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4C8"/>
    <w:rsid w:val="00132625"/>
    <w:rsid w:val="001327F7"/>
    <w:rsid w:val="00132A5C"/>
    <w:rsid w:val="00133143"/>
    <w:rsid w:val="0013336A"/>
    <w:rsid w:val="00133404"/>
    <w:rsid w:val="00133444"/>
    <w:rsid w:val="00133A76"/>
    <w:rsid w:val="00133B8D"/>
    <w:rsid w:val="00134237"/>
    <w:rsid w:val="00134420"/>
    <w:rsid w:val="00134A68"/>
    <w:rsid w:val="00134D81"/>
    <w:rsid w:val="00135187"/>
    <w:rsid w:val="001351E3"/>
    <w:rsid w:val="001357B7"/>
    <w:rsid w:val="00135AD2"/>
    <w:rsid w:val="00135E3F"/>
    <w:rsid w:val="001362F3"/>
    <w:rsid w:val="001366DC"/>
    <w:rsid w:val="0013676B"/>
    <w:rsid w:val="00136AD7"/>
    <w:rsid w:val="00136F7D"/>
    <w:rsid w:val="00137172"/>
    <w:rsid w:val="001376B4"/>
    <w:rsid w:val="00137A90"/>
    <w:rsid w:val="001402A3"/>
    <w:rsid w:val="001404B8"/>
    <w:rsid w:val="00140C10"/>
    <w:rsid w:val="00140FB7"/>
    <w:rsid w:val="00141346"/>
    <w:rsid w:val="00141D9A"/>
    <w:rsid w:val="00142117"/>
    <w:rsid w:val="001422E0"/>
    <w:rsid w:val="00142475"/>
    <w:rsid w:val="001433A9"/>
    <w:rsid w:val="00143D54"/>
    <w:rsid w:val="00144632"/>
    <w:rsid w:val="00144D1A"/>
    <w:rsid w:val="00144F7A"/>
    <w:rsid w:val="00145407"/>
    <w:rsid w:val="001455B6"/>
    <w:rsid w:val="001455D3"/>
    <w:rsid w:val="00146187"/>
    <w:rsid w:val="00146495"/>
    <w:rsid w:val="001464A2"/>
    <w:rsid w:val="001466BE"/>
    <w:rsid w:val="00146BF8"/>
    <w:rsid w:val="00147127"/>
    <w:rsid w:val="001472BD"/>
    <w:rsid w:val="00147C2A"/>
    <w:rsid w:val="00150142"/>
    <w:rsid w:val="0015017C"/>
    <w:rsid w:val="00150196"/>
    <w:rsid w:val="00150738"/>
    <w:rsid w:val="00150A2B"/>
    <w:rsid w:val="00150CCB"/>
    <w:rsid w:val="00150FC1"/>
    <w:rsid w:val="00151790"/>
    <w:rsid w:val="00151C7C"/>
    <w:rsid w:val="00152B69"/>
    <w:rsid w:val="00152E97"/>
    <w:rsid w:val="001536A9"/>
    <w:rsid w:val="00154055"/>
    <w:rsid w:val="00154211"/>
    <w:rsid w:val="00154276"/>
    <w:rsid w:val="00154468"/>
    <w:rsid w:val="00154BBE"/>
    <w:rsid w:val="00154CFC"/>
    <w:rsid w:val="00154F5D"/>
    <w:rsid w:val="00154FA1"/>
    <w:rsid w:val="0015531A"/>
    <w:rsid w:val="001555D6"/>
    <w:rsid w:val="0015664A"/>
    <w:rsid w:val="001568FC"/>
    <w:rsid w:val="00157642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4486"/>
    <w:rsid w:val="0016495F"/>
    <w:rsid w:val="00164C0C"/>
    <w:rsid w:val="00164E46"/>
    <w:rsid w:val="0016546E"/>
    <w:rsid w:val="00166233"/>
    <w:rsid w:val="00166673"/>
    <w:rsid w:val="00166F9D"/>
    <w:rsid w:val="00166FD4"/>
    <w:rsid w:val="0016711F"/>
    <w:rsid w:val="00167881"/>
    <w:rsid w:val="00167C51"/>
    <w:rsid w:val="00167D89"/>
    <w:rsid w:val="00167F3D"/>
    <w:rsid w:val="001703B0"/>
    <w:rsid w:val="00170411"/>
    <w:rsid w:val="00170573"/>
    <w:rsid w:val="0017099D"/>
    <w:rsid w:val="00171D05"/>
    <w:rsid w:val="00171D75"/>
    <w:rsid w:val="00171DAA"/>
    <w:rsid w:val="00172239"/>
    <w:rsid w:val="0017272E"/>
    <w:rsid w:val="00172869"/>
    <w:rsid w:val="00172B37"/>
    <w:rsid w:val="001731EE"/>
    <w:rsid w:val="00173310"/>
    <w:rsid w:val="0017336D"/>
    <w:rsid w:val="001733A0"/>
    <w:rsid w:val="00173D00"/>
    <w:rsid w:val="00173F04"/>
    <w:rsid w:val="00174175"/>
    <w:rsid w:val="00174A87"/>
    <w:rsid w:val="00174DDA"/>
    <w:rsid w:val="00174E25"/>
    <w:rsid w:val="00175580"/>
    <w:rsid w:val="0017617C"/>
    <w:rsid w:val="0017620C"/>
    <w:rsid w:val="001762F1"/>
    <w:rsid w:val="00176837"/>
    <w:rsid w:val="00176DDA"/>
    <w:rsid w:val="00176E6A"/>
    <w:rsid w:val="00177277"/>
    <w:rsid w:val="0017740B"/>
    <w:rsid w:val="00177DAB"/>
    <w:rsid w:val="001801A0"/>
    <w:rsid w:val="001808C6"/>
    <w:rsid w:val="00181453"/>
    <w:rsid w:val="0018159A"/>
    <w:rsid w:val="001817CB"/>
    <w:rsid w:val="00181D71"/>
    <w:rsid w:val="00182089"/>
    <w:rsid w:val="001824AA"/>
    <w:rsid w:val="001829C5"/>
    <w:rsid w:val="00182B12"/>
    <w:rsid w:val="001830CD"/>
    <w:rsid w:val="00183199"/>
    <w:rsid w:val="001831D4"/>
    <w:rsid w:val="001833FE"/>
    <w:rsid w:val="0018342E"/>
    <w:rsid w:val="00183906"/>
    <w:rsid w:val="00183CF9"/>
    <w:rsid w:val="00183DD5"/>
    <w:rsid w:val="00184017"/>
    <w:rsid w:val="001846BA"/>
    <w:rsid w:val="00184878"/>
    <w:rsid w:val="00184DF0"/>
    <w:rsid w:val="00184E0C"/>
    <w:rsid w:val="001853ED"/>
    <w:rsid w:val="001853F3"/>
    <w:rsid w:val="001854F3"/>
    <w:rsid w:val="00185BC0"/>
    <w:rsid w:val="00185EF9"/>
    <w:rsid w:val="00186CED"/>
    <w:rsid w:val="001873FA"/>
    <w:rsid w:val="00187530"/>
    <w:rsid w:val="00187796"/>
    <w:rsid w:val="00190ED2"/>
    <w:rsid w:val="0019117A"/>
    <w:rsid w:val="00191396"/>
    <w:rsid w:val="00191529"/>
    <w:rsid w:val="001915A5"/>
    <w:rsid w:val="00191809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38D"/>
    <w:rsid w:val="001935D2"/>
    <w:rsid w:val="00193A2A"/>
    <w:rsid w:val="00194B3C"/>
    <w:rsid w:val="00194BD3"/>
    <w:rsid w:val="00195131"/>
    <w:rsid w:val="00195293"/>
    <w:rsid w:val="001954A4"/>
    <w:rsid w:val="00195573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ABC"/>
    <w:rsid w:val="00197EC9"/>
    <w:rsid w:val="00197F31"/>
    <w:rsid w:val="001A0142"/>
    <w:rsid w:val="001A032E"/>
    <w:rsid w:val="001A0417"/>
    <w:rsid w:val="001A045E"/>
    <w:rsid w:val="001A04C7"/>
    <w:rsid w:val="001A1AD9"/>
    <w:rsid w:val="001A2081"/>
    <w:rsid w:val="001A208C"/>
    <w:rsid w:val="001A2331"/>
    <w:rsid w:val="001A2586"/>
    <w:rsid w:val="001A28C3"/>
    <w:rsid w:val="001A3091"/>
    <w:rsid w:val="001A325E"/>
    <w:rsid w:val="001A32F1"/>
    <w:rsid w:val="001A3C18"/>
    <w:rsid w:val="001A3D9E"/>
    <w:rsid w:val="001A41A2"/>
    <w:rsid w:val="001A4270"/>
    <w:rsid w:val="001A4A7F"/>
    <w:rsid w:val="001A52C7"/>
    <w:rsid w:val="001A5A83"/>
    <w:rsid w:val="001A5ACD"/>
    <w:rsid w:val="001A66BA"/>
    <w:rsid w:val="001A7328"/>
    <w:rsid w:val="001A744C"/>
    <w:rsid w:val="001A7C67"/>
    <w:rsid w:val="001B06EC"/>
    <w:rsid w:val="001B0ABD"/>
    <w:rsid w:val="001B0E05"/>
    <w:rsid w:val="001B1C98"/>
    <w:rsid w:val="001B1E7D"/>
    <w:rsid w:val="001B1F7E"/>
    <w:rsid w:val="001B226F"/>
    <w:rsid w:val="001B2CEA"/>
    <w:rsid w:val="001B2F76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A35"/>
    <w:rsid w:val="001B5DC8"/>
    <w:rsid w:val="001B5F90"/>
    <w:rsid w:val="001B613F"/>
    <w:rsid w:val="001B6335"/>
    <w:rsid w:val="001B69B4"/>
    <w:rsid w:val="001B6DC8"/>
    <w:rsid w:val="001B6F32"/>
    <w:rsid w:val="001B72CA"/>
    <w:rsid w:val="001B7411"/>
    <w:rsid w:val="001C0A81"/>
    <w:rsid w:val="001C0DEF"/>
    <w:rsid w:val="001C0E9B"/>
    <w:rsid w:val="001C14E2"/>
    <w:rsid w:val="001C16DA"/>
    <w:rsid w:val="001C1C48"/>
    <w:rsid w:val="001C1E63"/>
    <w:rsid w:val="001C1EEE"/>
    <w:rsid w:val="001C290F"/>
    <w:rsid w:val="001C371E"/>
    <w:rsid w:val="001C445F"/>
    <w:rsid w:val="001C493F"/>
    <w:rsid w:val="001C54DE"/>
    <w:rsid w:val="001C54EB"/>
    <w:rsid w:val="001C5564"/>
    <w:rsid w:val="001C56D3"/>
    <w:rsid w:val="001C5821"/>
    <w:rsid w:val="001C5E19"/>
    <w:rsid w:val="001C612D"/>
    <w:rsid w:val="001C6207"/>
    <w:rsid w:val="001C67EB"/>
    <w:rsid w:val="001C6AAF"/>
    <w:rsid w:val="001C6D7A"/>
    <w:rsid w:val="001C6E18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140B"/>
    <w:rsid w:val="001D231E"/>
    <w:rsid w:val="001D2741"/>
    <w:rsid w:val="001D3781"/>
    <w:rsid w:val="001D3B53"/>
    <w:rsid w:val="001D3E7B"/>
    <w:rsid w:val="001D452D"/>
    <w:rsid w:val="001D45E7"/>
    <w:rsid w:val="001D4635"/>
    <w:rsid w:val="001D48BA"/>
    <w:rsid w:val="001D50DF"/>
    <w:rsid w:val="001D5853"/>
    <w:rsid w:val="001D64D0"/>
    <w:rsid w:val="001D64F6"/>
    <w:rsid w:val="001D66A0"/>
    <w:rsid w:val="001D6BC4"/>
    <w:rsid w:val="001D6FCC"/>
    <w:rsid w:val="001D7310"/>
    <w:rsid w:val="001D7728"/>
    <w:rsid w:val="001D7AF7"/>
    <w:rsid w:val="001D7C9A"/>
    <w:rsid w:val="001D7DB3"/>
    <w:rsid w:val="001E03A1"/>
    <w:rsid w:val="001E03F2"/>
    <w:rsid w:val="001E0A62"/>
    <w:rsid w:val="001E0E21"/>
    <w:rsid w:val="001E0F80"/>
    <w:rsid w:val="001E1427"/>
    <w:rsid w:val="001E1C75"/>
    <w:rsid w:val="001E32C2"/>
    <w:rsid w:val="001E333F"/>
    <w:rsid w:val="001E33B1"/>
    <w:rsid w:val="001E346A"/>
    <w:rsid w:val="001E3B8C"/>
    <w:rsid w:val="001E3E06"/>
    <w:rsid w:val="001E3E26"/>
    <w:rsid w:val="001E3E60"/>
    <w:rsid w:val="001E4C89"/>
    <w:rsid w:val="001E4F07"/>
    <w:rsid w:val="001E4FBC"/>
    <w:rsid w:val="001E592A"/>
    <w:rsid w:val="001E5DB7"/>
    <w:rsid w:val="001E6471"/>
    <w:rsid w:val="001E6CA3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3242"/>
    <w:rsid w:val="001F3385"/>
    <w:rsid w:val="001F3E9F"/>
    <w:rsid w:val="001F4113"/>
    <w:rsid w:val="001F429E"/>
    <w:rsid w:val="001F4599"/>
    <w:rsid w:val="001F4715"/>
    <w:rsid w:val="001F4A05"/>
    <w:rsid w:val="001F4BC5"/>
    <w:rsid w:val="001F50FA"/>
    <w:rsid w:val="001F57CF"/>
    <w:rsid w:val="001F5938"/>
    <w:rsid w:val="001F59B1"/>
    <w:rsid w:val="001F5C62"/>
    <w:rsid w:val="001F610E"/>
    <w:rsid w:val="001F6311"/>
    <w:rsid w:val="001F669A"/>
    <w:rsid w:val="001F68BA"/>
    <w:rsid w:val="001F6C2B"/>
    <w:rsid w:val="001F71A3"/>
    <w:rsid w:val="001F7229"/>
    <w:rsid w:val="001F74F5"/>
    <w:rsid w:val="001F768F"/>
    <w:rsid w:val="001F79B9"/>
    <w:rsid w:val="001F7AAA"/>
    <w:rsid w:val="002006A9"/>
    <w:rsid w:val="00200793"/>
    <w:rsid w:val="002008A8"/>
    <w:rsid w:val="002009B0"/>
    <w:rsid w:val="00200B9B"/>
    <w:rsid w:val="0020178D"/>
    <w:rsid w:val="00201953"/>
    <w:rsid w:val="00201A3C"/>
    <w:rsid w:val="00201E19"/>
    <w:rsid w:val="00202650"/>
    <w:rsid w:val="002026FC"/>
    <w:rsid w:val="00202E0E"/>
    <w:rsid w:val="00202FB4"/>
    <w:rsid w:val="002033D6"/>
    <w:rsid w:val="00203A24"/>
    <w:rsid w:val="00203AD9"/>
    <w:rsid w:val="00203AE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31A"/>
    <w:rsid w:val="002079D3"/>
    <w:rsid w:val="00207A73"/>
    <w:rsid w:val="0021056F"/>
    <w:rsid w:val="00210B18"/>
    <w:rsid w:val="00210FB4"/>
    <w:rsid w:val="002114EA"/>
    <w:rsid w:val="00211566"/>
    <w:rsid w:val="00211981"/>
    <w:rsid w:val="00211E97"/>
    <w:rsid w:val="0021381B"/>
    <w:rsid w:val="00213D42"/>
    <w:rsid w:val="00214992"/>
    <w:rsid w:val="0021583D"/>
    <w:rsid w:val="0021584F"/>
    <w:rsid w:val="00215EB8"/>
    <w:rsid w:val="0021648E"/>
    <w:rsid w:val="002164F9"/>
    <w:rsid w:val="00216637"/>
    <w:rsid w:val="00216BA2"/>
    <w:rsid w:val="00217029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5FF"/>
    <w:rsid w:val="00222A26"/>
    <w:rsid w:val="00223252"/>
    <w:rsid w:val="00223312"/>
    <w:rsid w:val="0022343F"/>
    <w:rsid w:val="00223770"/>
    <w:rsid w:val="002248A1"/>
    <w:rsid w:val="00224D68"/>
    <w:rsid w:val="002254D1"/>
    <w:rsid w:val="002259E6"/>
    <w:rsid w:val="00225A75"/>
    <w:rsid w:val="00225AE3"/>
    <w:rsid w:val="00225E36"/>
    <w:rsid w:val="002267B0"/>
    <w:rsid w:val="00226EEB"/>
    <w:rsid w:val="00227412"/>
    <w:rsid w:val="00227533"/>
    <w:rsid w:val="00227AD1"/>
    <w:rsid w:val="002303B0"/>
    <w:rsid w:val="002309A9"/>
    <w:rsid w:val="00230A38"/>
    <w:rsid w:val="00230CCF"/>
    <w:rsid w:val="00230D2F"/>
    <w:rsid w:val="00231242"/>
    <w:rsid w:val="00232242"/>
    <w:rsid w:val="00232273"/>
    <w:rsid w:val="00232C02"/>
    <w:rsid w:val="00232FDA"/>
    <w:rsid w:val="0023329F"/>
    <w:rsid w:val="00233375"/>
    <w:rsid w:val="0023345E"/>
    <w:rsid w:val="002338FB"/>
    <w:rsid w:val="00233E3F"/>
    <w:rsid w:val="002342E9"/>
    <w:rsid w:val="0023442A"/>
    <w:rsid w:val="00234892"/>
    <w:rsid w:val="00234A25"/>
    <w:rsid w:val="00234DA8"/>
    <w:rsid w:val="00235235"/>
    <w:rsid w:val="002358A4"/>
    <w:rsid w:val="00236256"/>
    <w:rsid w:val="00236512"/>
    <w:rsid w:val="00236D56"/>
    <w:rsid w:val="00237C56"/>
    <w:rsid w:val="00240217"/>
    <w:rsid w:val="0024053D"/>
    <w:rsid w:val="00240C04"/>
    <w:rsid w:val="00240C5C"/>
    <w:rsid w:val="0024107E"/>
    <w:rsid w:val="0024165F"/>
    <w:rsid w:val="00241682"/>
    <w:rsid w:val="002417A1"/>
    <w:rsid w:val="002417F3"/>
    <w:rsid w:val="002418BE"/>
    <w:rsid w:val="002418FD"/>
    <w:rsid w:val="00241B1D"/>
    <w:rsid w:val="00241D7B"/>
    <w:rsid w:val="00242393"/>
    <w:rsid w:val="002426C0"/>
    <w:rsid w:val="00242C4E"/>
    <w:rsid w:val="00242F4F"/>
    <w:rsid w:val="0024311E"/>
    <w:rsid w:val="002436DA"/>
    <w:rsid w:val="00243EBF"/>
    <w:rsid w:val="00243FA1"/>
    <w:rsid w:val="00244313"/>
    <w:rsid w:val="00244567"/>
    <w:rsid w:val="00244940"/>
    <w:rsid w:val="00244ADB"/>
    <w:rsid w:val="00244B34"/>
    <w:rsid w:val="00244DD9"/>
    <w:rsid w:val="00244EBF"/>
    <w:rsid w:val="00244ECA"/>
    <w:rsid w:val="002451C8"/>
    <w:rsid w:val="002457A9"/>
    <w:rsid w:val="002461AA"/>
    <w:rsid w:val="0024656D"/>
    <w:rsid w:val="00246DB3"/>
    <w:rsid w:val="00246EAA"/>
    <w:rsid w:val="002471E5"/>
    <w:rsid w:val="002476F9"/>
    <w:rsid w:val="00247A3D"/>
    <w:rsid w:val="00247E42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33"/>
    <w:rsid w:val="00252690"/>
    <w:rsid w:val="00252981"/>
    <w:rsid w:val="00252A01"/>
    <w:rsid w:val="00252BE0"/>
    <w:rsid w:val="0025418A"/>
    <w:rsid w:val="00254A22"/>
    <w:rsid w:val="00254FE5"/>
    <w:rsid w:val="002553A4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AC3"/>
    <w:rsid w:val="00257C1A"/>
    <w:rsid w:val="00257E2F"/>
    <w:rsid w:val="002601B3"/>
    <w:rsid w:val="002605D8"/>
    <w:rsid w:val="00260955"/>
    <w:rsid w:val="00260A19"/>
    <w:rsid w:val="00261320"/>
    <w:rsid w:val="00261BED"/>
    <w:rsid w:val="00261F1B"/>
    <w:rsid w:val="002632CF"/>
    <w:rsid w:val="00263CB5"/>
    <w:rsid w:val="002647E5"/>
    <w:rsid w:val="00265129"/>
    <w:rsid w:val="0026574A"/>
    <w:rsid w:val="00265A63"/>
    <w:rsid w:val="00265CC1"/>
    <w:rsid w:val="00265D47"/>
    <w:rsid w:val="00265E56"/>
    <w:rsid w:val="0026650D"/>
    <w:rsid w:val="00266AAB"/>
    <w:rsid w:val="00266B1C"/>
    <w:rsid w:val="00266BE4"/>
    <w:rsid w:val="00266FAC"/>
    <w:rsid w:val="002674F4"/>
    <w:rsid w:val="00267C46"/>
    <w:rsid w:val="00267E7B"/>
    <w:rsid w:val="00267FBA"/>
    <w:rsid w:val="00270017"/>
    <w:rsid w:val="002703C8"/>
    <w:rsid w:val="00271505"/>
    <w:rsid w:val="00271782"/>
    <w:rsid w:val="00271980"/>
    <w:rsid w:val="00271AEB"/>
    <w:rsid w:val="00271B96"/>
    <w:rsid w:val="00271EFB"/>
    <w:rsid w:val="00271EFD"/>
    <w:rsid w:val="00272141"/>
    <w:rsid w:val="00272871"/>
    <w:rsid w:val="002732A1"/>
    <w:rsid w:val="002732FE"/>
    <w:rsid w:val="00273916"/>
    <w:rsid w:val="00273F67"/>
    <w:rsid w:val="00275011"/>
    <w:rsid w:val="0027502E"/>
    <w:rsid w:val="0027542B"/>
    <w:rsid w:val="002755B2"/>
    <w:rsid w:val="002756CC"/>
    <w:rsid w:val="00275788"/>
    <w:rsid w:val="00275E9B"/>
    <w:rsid w:val="00275F65"/>
    <w:rsid w:val="002768F7"/>
    <w:rsid w:val="0027711B"/>
    <w:rsid w:val="00277BBC"/>
    <w:rsid w:val="00277D17"/>
    <w:rsid w:val="00280704"/>
    <w:rsid w:val="002807D3"/>
    <w:rsid w:val="0028118A"/>
    <w:rsid w:val="00281245"/>
    <w:rsid w:val="0028161B"/>
    <w:rsid w:val="00281D2D"/>
    <w:rsid w:val="00281EE1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5A06"/>
    <w:rsid w:val="002863A1"/>
    <w:rsid w:val="00286CAF"/>
    <w:rsid w:val="00286EF0"/>
    <w:rsid w:val="00286F9A"/>
    <w:rsid w:val="002872E9"/>
    <w:rsid w:val="002876F6"/>
    <w:rsid w:val="00287B6E"/>
    <w:rsid w:val="00287EC0"/>
    <w:rsid w:val="0029023E"/>
    <w:rsid w:val="0029083C"/>
    <w:rsid w:val="00290C6E"/>
    <w:rsid w:val="00290CCF"/>
    <w:rsid w:val="00290EE6"/>
    <w:rsid w:val="002913B6"/>
    <w:rsid w:val="002913EA"/>
    <w:rsid w:val="00291E91"/>
    <w:rsid w:val="00292EDB"/>
    <w:rsid w:val="00293125"/>
    <w:rsid w:val="002933E4"/>
    <w:rsid w:val="002934A0"/>
    <w:rsid w:val="00293CA3"/>
    <w:rsid w:val="002942DC"/>
    <w:rsid w:val="002945DF"/>
    <w:rsid w:val="00294B5C"/>
    <w:rsid w:val="00294BB1"/>
    <w:rsid w:val="002952B2"/>
    <w:rsid w:val="00295BB3"/>
    <w:rsid w:val="002965E2"/>
    <w:rsid w:val="002968AE"/>
    <w:rsid w:val="00297190"/>
    <w:rsid w:val="00297218"/>
    <w:rsid w:val="00297230"/>
    <w:rsid w:val="002976EE"/>
    <w:rsid w:val="00297E00"/>
    <w:rsid w:val="002A0479"/>
    <w:rsid w:val="002A0CA3"/>
    <w:rsid w:val="002A15ED"/>
    <w:rsid w:val="002A160C"/>
    <w:rsid w:val="002A16EC"/>
    <w:rsid w:val="002A1874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D9E"/>
    <w:rsid w:val="002A47DD"/>
    <w:rsid w:val="002A4C7C"/>
    <w:rsid w:val="002A4FC1"/>
    <w:rsid w:val="002A5350"/>
    <w:rsid w:val="002A56B4"/>
    <w:rsid w:val="002A617F"/>
    <w:rsid w:val="002A7600"/>
    <w:rsid w:val="002A79AB"/>
    <w:rsid w:val="002A7B57"/>
    <w:rsid w:val="002B0228"/>
    <w:rsid w:val="002B0456"/>
    <w:rsid w:val="002B0CE8"/>
    <w:rsid w:val="002B117B"/>
    <w:rsid w:val="002B2345"/>
    <w:rsid w:val="002B2576"/>
    <w:rsid w:val="002B270C"/>
    <w:rsid w:val="002B28E0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EEB"/>
    <w:rsid w:val="002C01F5"/>
    <w:rsid w:val="002C0666"/>
    <w:rsid w:val="002C0C93"/>
    <w:rsid w:val="002C0DB3"/>
    <w:rsid w:val="002C1011"/>
    <w:rsid w:val="002C13BE"/>
    <w:rsid w:val="002C140D"/>
    <w:rsid w:val="002C1833"/>
    <w:rsid w:val="002C1A22"/>
    <w:rsid w:val="002C1A62"/>
    <w:rsid w:val="002C2024"/>
    <w:rsid w:val="002C2179"/>
    <w:rsid w:val="002C219B"/>
    <w:rsid w:val="002C238C"/>
    <w:rsid w:val="002C2986"/>
    <w:rsid w:val="002C2C99"/>
    <w:rsid w:val="002C314E"/>
    <w:rsid w:val="002C3926"/>
    <w:rsid w:val="002C3B8C"/>
    <w:rsid w:val="002C40ED"/>
    <w:rsid w:val="002C4494"/>
    <w:rsid w:val="002C44B7"/>
    <w:rsid w:val="002C4507"/>
    <w:rsid w:val="002C63B5"/>
    <w:rsid w:val="002C649E"/>
    <w:rsid w:val="002C670A"/>
    <w:rsid w:val="002C68A3"/>
    <w:rsid w:val="002C6B11"/>
    <w:rsid w:val="002C6D0B"/>
    <w:rsid w:val="002C7790"/>
    <w:rsid w:val="002D001E"/>
    <w:rsid w:val="002D0361"/>
    <w:rsid w:val="002D0543"/>
    <w:rsid w:val="002D058E"/>
    <w:rsid w:val="002D0A7D"/>
    <w:rsid w:val="002D0CDD"/>
    <w:rsid w:val="002D0EC8"/>
    <w:rsid w:val="002D118B"/>
    <w:rsid w:val="002D17EE"/>
    <w:rsid w:val="002D185E"/>
    <w:rsid w:val="002D1927"/>
    <w:rsid w:val="002D2E54"/>
    <w:rsid w:val="002D3064"/>
    <w:rsid w:val="002D3CF5"/>
    <w:rsid w:val="002D408F"/>
    <w:rsid w:val="002D4457"/>
    <w:rsid w:val="002D48C1"/>
    <w:rsid w:val="002D4E0C"/>
    <w:rsid w:val="002D5498"/>
    <w:rsid w:val="002D5A9A"/>
    <w:rsid w:val="002D5BEE"/>
    <w:rsid w:val="002D5C6C"/>
    <w:rsid w:val="002D642B"/>
    <w:rsid w:val="002D6525"/>
    <w:rsid w:val="002D6CD6"/>
    <w:rsid w:val="002D7042"/>
    <w:rsid w:val="002D72DC"/>
    <w:rsid w:val="002D7503"/>
    <w:rsid w:val="002D7884"/>
    <w:rsid w:val="002D79AC"/>
    <w:rsid w:val="002E0219"/>
    <w:rsid w:val="002E0355"/>
    <w:rsid w:val="002E10D2"/>
    <w:rsid w:val="002E138F"/>
    <w:rsid w:val="002E15E2"/>
    <w:rsid w:val="002E1ACD"/>
    <w:rsid w:val="002E2301"/>
    <w:rsid w:val="002E2783"/>
    <w:rsid w:val="002E29AB"/>
    <w:rsid w:val="002E2BBD"/>
    <w:rsid w:val="002E2BFB"/>
    <w:rsid w:val="002E2FB9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4C9"/>
    <w:rsid w:val="002E54CD"/>
    <w:rsid w:val="002E5500"/>
    <w:rsid w:val="002E595B"/>
    <w:rsid w:val="002E5EDE"/>
    <w:rsid w:val="002E66CA"/>
    <w:rsid w:val="002E6FDD"/>
    <w:rsid w:val="002E7250"/>
    <w:rsid w:val="002E765B"/>
    <w:rsid w:val="002E79A3"/>
    <w:rsid w:val="002F0C2D"/>
    <w:rsid w:val="002F0C6F"/>
    <w:rsid w:val="002F0EE1"/>
    <w:rsid w:val="002F18A6"/>
    <w:rsid w:val="002F18A7"/>
    <w:rsid w:val="002F1BC6"/>
    <w:rsid w:val="002F1CD1"/>
    <w:rsid w:val="002F26FB"/>
    <w:rsid w:val="002F3217"/>
    <w:rsid w:val="002F32F9"/>
    <w:rsid w:val="002F3961"/>
    <w:rsid w:val="002F3E36"/>
    <w:rsid w:val="002F452A"/>
    <w:rsid w:val="002F48CB"/>
    <w:rsid w:val="002F4A63"/>
    <w:rsid w:val="002F4F31"/>
    <w:rsid w:val="002F5269"/>
    <w:rsid w:val="002F54D9"/>
    <w:rsid w:val="002F5509"/>
    <w:rsid w:val="002F5E45"/>
    <w:rsid w:val="002F668F"/>
    <w:rsid w:val="002F69C4"/>
    <w:rsid w:val="002F713A"/>
    <w:rsid w:val="002F71AC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C3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72A"/>
    <w:rsid w:val="003057D6"/>
    <w:rsid w:val="00305961"/>
    <w:rsid w:val="00306A3B"/>
    <w:rsid w:val="00306BE7"/>
    <w:rsid w:val="00306CFA"/>
    <w:rsid w:val="00306F9A"/>
    <w:rsid w:val="0030704E"/>
    <w:rsid w:val="0030751A"/>
    <w:rsid w:val="00307563"/>
    <w:rsid w:val="003104FB"/>
    <w:rsid w:val="003105B1"/>
    <w:rsid w:val="00310BA8"/>
    <w:rsid w:val="00310E93"/>
    <w:rsid w:val="003110B2"/>
    <w:rsid w:val="00311211"/>
    <w:rsid w:val="003120A8"/>
    <w:rsid w:val="003122FE"/>
    <w:rsid w:val="003129F6"/>
    <w:rsid w:val="00312EFA"/>
    <w:rsid w:val="00312FA0"/>
    <w:rsid w:val="00314756"/>
    <w:rsid w:val="00314DE7"/>
    <w:rsid w:val="0031552E"/>
    <w:rsid w:val="00315971"/>
    <w:rsid w:val="00315BF1"/>
    <w:rsid w:val="00315C44"/>
    <w:rsid w:val="0031634C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C93"/>
    <w:rsid w:val="003221FA"/>
    <w:rsid w:val="00322316"/>
    <w:rsid w:val="00322E96"/>
    <w:rsid w:val="00322F52"/>
    <w:rsid w:val="00323BAD"/>
    <w:rsid w:val="0032458D"/>
    <w:rsid w:val="00324CBA"/>
    <w:rsid w:val="00325330"/>
    <w:rsid w:val="00325604"/>
    <w:rsid w:val="00325AC0"/>
    <w:rsid w:val="00326060"/>
    <w:rsid w:val="003265FD"/>
    <w:rsid w:val="003266FA"/>
    <w:rsid w:val="0032679C"/>
    <w:rsid w:val="00326C74"/>
    <w:rsid w:val="003271F2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4CD"/>
    <w:rsid w:val="003319B4"/>
    <w:rsid w:val="00332147"/>
    <w:rsid w:val="0033214D"/>
    <w:rsid w:val="00332601"/>
    <w:rsid w:val="00332B55"/>
    <w:rsid w:val="00333140"/>
    <w:rsid w:val="00333341"/>
    <w:rsid w:val="00333368"/>
    <w:rsid w:val="003337EB"/>
    <w:rsid w:val="00333B24"/>
    <w:rsid w:val="00333C41"/>
    <w:rsid w:val="00333CB9"/>
    <w:rsid w:val="003348FB"/>
    <w:rsid w:val="003351CB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98D"/>
    <w:rsid w:val="00341454"/>
    <w:rsid w:val="00341EE6"/>
    <w:rsid w:val="00342178"/>
    <w:rsid w:val="0034284B"/>
    <w:rsid w:val="00342C7C"/>
    <w:rsid w:val="00343033"/>
    <w:rsid w:val="0034364E"/>
    <w:rsid w:val="00343C38"/>
    <w:rsid w:val="0034431D"/>
    <w:rsid w:val="00344735"/>
    <w:rsid w:val="0034514C"/>
    <w:rsid w:val="0034527F"/>
    <w:rsid w:val="003453C3"/>
    <w:rsid w:val="00345527"/>
    <w:rsid w:val="0034556C"/>
    <w:rsid w:val="003460FE"/>
    <w:rsid w:val="00346B32"/>
    <w:rsid w:val="0034713A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045"/>
    <w:rsid w:val="0035267D"/>
    <w:rsid w:val="0035278B"/>
    <w:rsid w:val="00352E89"/>
    <w:rsid w:val="003531A8"/>
    <w:rsid w:val="0035378D"/>
    <w:rsid w:val="003539F8"/>
    <w:rsid w:val="0035432B"/>
    <w:rsid w:val="003545E3"/>
    <w:rsid w:val="0035472E"/>
    <w:rsid w:val="003549E2"/>
    <w:rsid w:val="003550EF"/>
    <w:rsid w:val="00355163"/>
    <w:rsid w:val="003554EA"/>
    <w:rsid w:val="00355A24"/>
    <w:rsid w:val="00355AD2"/>
    <w:rsid w:val="00355C77"/>
    <w:rsid w:val="00355D19"/>
    <w:rsid w:val="00355D86"/>
    <w:rsid w:val="00355E7A"/>
    <w:rsid w:val="00356838"/>
    <w:rsid w:val="003569AB"/>
    <w:rsid w:val="00356A46"/>
    <w:rsid w:val="00356C53"/>
    <w:rsid w:val="00356C86"/>
    <w:rsid w:val="0035727D"/>
    <w:rsid w:val="0035727F"/>
    <w:rsid w:val="00357AE8"/>
    <w:rsid w:val="00357C07"/>
    <w:rsid w:val="003603F0"/>
    <w:rsid w:val="00360A7E"/>
    <w:rsid w:val="00360EF8"/>
    <w:rsid w:val="003617B3"/>
    <w:rsid w:val="0036183B"/>
    <w:rsid w:val="00361E8E"/>
    <w:rsid w:val="00361FBA"/>
    <w:rsid w:val="00362F94"/>
    <w:rsid w:val="003631EE"/>
    <w:rsid w:val="0036379E"/>
    <w:rsid w:val="00363D03"/>
    <w:rsid w:val="00364507"/>
    <w:rsid w:val="00364A4B"/>
    <w:rsid w:val="00364C1C"/>
    <w:rsid w:val="00364ED8"/>
    <w:rsid w:val="00365002"/>
    <w:rsid w:val="0036521A"/>
    <w:rsid w:val="00365260"/>
    <w:rsid w:val="003663EE"/>
    <w:rsid w:val="00366466"/>
    <w:rsid w:val="003665A1"/>
    <w:rsid w:val="003667CC"/>
    <w:rsid w:val="00366981"/>
    <w:rsid w:val="00370351"/>
    <w:rsid w:val="00370487"/>
    <w:rsid w:val="003705CE"/>
    <w:rsid w:val="003707CA"/>
    <w:rsid w:val="00370900"/>
    <w:rsid w:val="00370A1F"/>
    <w:rsid w:val="00370F34"/>
    <w:rsid w:val="003711A5"/>
    <w:rsid w:val="003716AD"/>
    <w:rsid w:val="003716B5"/>
    <w:rsid w:val="00371A95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5207"/>
    <w:rsid w:val="00376028"/>
    <w:rsid w:val="003762B9"/>
    <w:rsid w:val="00377205"/>
    <w:rsid w:val="003776C4"/>
    <w:rsid w:val="003779E8"/>
    <w:rsid w:val="003779FC"/>
    <w:rsid w:val="00377FA6"/>
    <w:rsid w:val="00380308"/>
    <w:rsid w:val="0038030A"/>
    <w:rsid w:val="0038030F"/>
    <w:rsid w:val="00381044"/>
    <w:rsid w:val="003811EF"/>
    <w:rsid w:val="003821BA"/>
    <w:rsid w:val="003825C3"/>
    <w:rsid w:val="00382C75"/>
    <w:rsid w:val="0038390C"/>
    <w:rsid w:val="003839FA"/>
    <w:rsid w:val="00384010"/>
    <w:rsid w:val="00384607"/>
    <w:rsid w:val="00384751"/>
    <w:rsid w:val="00384B01"/>
    <w:rsid w:val="00384F85"/>
    <w:rsid w:val="00385489"/>
    <w:rsid w:val="00385B22"/>
    <w:rsid w:val="0038621C"/>
    <w:rsid w:val="003864CA"/>
    <w:rsid w:val="003865EE"/>
    <w:rsid w:val="00386E77"/>
    <w:rsid w:val="00387265"/>
    <w:rsid w:val="00387278"/>
    <w:rsid w:val="003873D5"/>
    <w:rsid w:val="00387935"/>
    <w:rsid w:val="00387FB3"/>
    <w:rsid w:val="003900AD"/>
    <w:rsid w:val="003904D0"/>
    <w:rsid w:val="003905F6"/>
    <w:rsid w:val="0039079C"/>
    <w:rsid w:val="00390EB0"/>
    <w:rsid w:val="00390EE4"/>
    <w:rsid w:val="003911E4"/>
    <w:rsid w:val="003912AB"/>
    <w:rsid w:val="00391430"/>
    <w:rsid w:val="00391932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9B6"/>
    <w:rsid w:val="00393F8C"/>
    <w:rsid w:val="0039455D"/>
    <w:rsid w:val="003949AF"/>
    <w:rsid w:val="00395BAD"/>
    <w:rsid w:val="00396A03"/>
    <w:rsid w:val="00396A2A"/>
    <w:rsid w:val="00396CEA"/>
    <w:rsid w:val="0039711C"/>
    <w:rsid w:val="00397226"/>
    <w:rsid w:val="003974D1"/>
    <w:rsid w:val="00397BCF"/>
    <w:rsid w:val="00397DD8"/>
    <w:rsid w:val="00397E5E"/>
    <w:rsid w:val="00397F91"/>
    <w:rsid w:val="003A09E6"/>
    <w:rsid w:val="003A1006"/>
    <w:rsid w:val="003A112E"/>
    <w:rsid w:val="003A13B1"/>
    <w:rsid w:val="003A15E0"/>
    <w:rsid w:val="003A32C2"/>
    <w:rsid w:val="003A357F"/>
    <w:rsid w:val="003A36FA"/>
    <w:rsid w:val="003A4105"/>
    <w:rsid w:val="003A442E"/>
    <w:rsid w:val="003A4510"/>
    <w:rsid w:val="003A4842"/>
    <w:rsid w:val="003A48EC"/>
    <w:rsid w:val="003A4A94"/>
    <w:rsid w:val="003A4DB8"/>
    <w:rsid w:val="003A4F09"/>
    <w:rsid w:val="003A57CB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7034"/>
    <w:rsid w:val="003A7070"/>
    <w:rsid w:val="003A7AA2"/>
    <w:rsid w:val="003A7BCB"/>
    <w:rsid w:val="003B003F"/>
    <w:rsid w:val="003B1275"/>
    <w:rsid w:val="003B1612"/>
    <w:rsid w:val="003B2004"/>
    <w:rsid w:val="003B22FF"/>
    <w:rsid w:val="003B24F3"/>
    <w:rsid w:val="003B2667"/>
    <w:rsid w:val="003B3097"/>
    <w:rsid w:val="003B3C7D"/>
    <w:rsid w:val="003B3E01"/>
    <w:rsid w:val="003B464F"/>
    <w:rsid w:val="003B485D"/>
    <w:rsid w:val="003B490F"/>
    <w:rsid w:val="003B4D85"/>
    <w:rsid w:val="003B4E8C"/>
    <w:rsid w:val="003B588E"/>
    <w:rsid w:val="003B6528"/>
    <w:rsid w:val="003B65C0"/>
    <w:rsid w:val="003B6A94"/>
    <w:rsid w:val="003B741A"/>
    <w:rsid w:val="003B758F"/>
    <w:rsid w:val="003B7792"/>
    <w:rsid w:val="003C03A3"/>
    <w:rsid w:val="003C0B51"/>
    <w:rsid w:val="003C10C6"/>
    <w:rsid w:val="003C13C8"/>
    <w:rsid w:val="003C146C"/>
    <w:rsid w:val="003C17D0"/>
    <w:rsid w:val="003C1B77"/>
    <w:rsid w:val="003C1D6C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DFE"/>
    <w:rsid w:val="003C4107"/>
    <w:rsid w:val="003C415B"/>
    <w:rsid w:val="003C463D"/>
    <w:rsid w:val="003C47A5"/>
    <w:rsid w:val="003C4987"/>
    <w:rsid w:val="003C4CD3"/>
    <w:rsid w:val="003C4F81"/>
    <w:rsid w:val="003C50B0"/>
    <w:rsid w:val="003C511D"/>
    <w:rsid w:val="003C5480"/>
    <w:rsid w:val="003C59FE"/>
    <w:rsid w:val="003C5F6B"/>
    <w:rsid w:val="003C615B"/>
    <w:rsid w:val="003C6421"/>
    <w:rsid w:val="003C6D5A"/>
    <w:rsid w:val="003C6E99"/>
    <w:rsid w:val="003C7482"/>
    <w:rsid w:val="003C7853"/>
    <w:rsid w:val="003D0443"/>
    <w:rsid w:val="003D08A2"/>
    <w:rsid w:val="003D0CD8"/>
    <w:rsid w:val="003D1326"/>
    <w:rsid w:val="003D1EDC"/>
    <w:rsid w:val="003D1F0B"/>
    <w:rsid w:val="003D2309"/>
    <w:rsid w:val="003D250C"/>
    <w:rsid w:val="003D29A9"/>
    <w:rsid w:val="003D30FE"/>
    <w:rsid w:val="003D35F0"/>
    <w:rsid w:val="003D4405"/>
    <w:rsid w:val="003D447C"/>
    <w:rsid w:val="003D4AB2"/>
    <w:rsid w:val="003D5360"/>
    <w:rsid w:val="003D5BEE"/>
    <w:rsid w:val="003D64CE"/>
    <w:rsid w:val="003D66C4"/>
    <w:rsid w:val="003D7A06"/>
    <w:rsid w:val="003D7D4A"/>
    <w:rsid w:val="003D7EDB"/>
    <w:rsid w:val="003E026E"/>
    <w:rsid w:val="003E03F0"/>
    <w:rsid w:val="003E0B8C"/>
    <w:rsid w:val="003E1488"/>
    <w:rsid w:val="003E16BC"/>
    <w:rsid w:val="003E17CE"/>
    <w:rsid w:val="003E1A06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4975"/>
    <w:rsid w:val="003E54AD"/>
    <w:rsid w:val="003E566A"/>
    <w:rsid w:val="003E7008"/>
    <w:rsid w:val="003E733F"/>
    <w:rsid w:val="003E76AA"/>
    <w:rsid w:val="003E7796"/>
    <w:rsid w:val="003E78EE"/>
    <w:rsid w:val="003F094C"/>
    <w:rsid w:val="003F0C5C"/>
    <w:rsid w:val="003F0F33"/>
    <w:rsid w:val="003F13F7"/>
    <w:rsid w:val="003F20A7"/>
    <w:rsid w:val="003F27D6"/>
    <w:rsid w:val="003F288C"/>
    <w:rsid w:val="003F28EB"/>
    <w:rsid w:val="003F2EC2"/>
    <w:rsid w:val="003F3071"/>
    <w:rsid w:val="003F33AD"/>
    <w:rsid w:val="003F388D"/>
    <w:rsid w:val="003F3C4A"/>
    <w:rsid w:val="003F3D51"/>
    <w:rsid w:val="003F41AD"/>
    <w:rsid w:val="003F5006"/>
    <w:rsid w:val="003F51E7"/>
    <w:rsid w:val="003F54B1"/>
    <w:rsid w:val="003F56F0"/>
    <w:rsid w:val="003F5777"/>
    <w:rsid w:val="003F637B"/>
    <w:rsid w:val="003F64EF"/>
    <w:rsid w:val="003F6DBE"/>
    <w:rsid w:val="003F6E5B"/>
    <w:rsid w:val="003F7154"/>
    <w:rsid w:val="003F7BAC"/>
    <w:rsid w:val="004005A9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94"/>
    <w:rsid w:val="004026BE"/>
    <w:rsid w:val="00402947"/>
    <w:rsid w:val="00402BB7"/>
    <w:rsid w:val="00403266"/>
    <w:rsid w:val="0040353F"/>
    <w:rsid w:val="004036D9"/>
    <w:rsid w:val="004039C5"/>
    <w:rsid w:val="00403AC0"/>
    <w:rsid w:val="00403F95"/>
    <w:rsid w:val="00403FD8"/>
    <w:rsid w:val="00404852"/>
    <w:rsid w:val="00404C92"/>
    <w:rsid w:val="004056DB"/>
    <w:rsid w:val="0040589D"/>
    <w:rsid w:val="004062EF"/>
    <w:rsid w:val="004069E0"/>
    <w:rsid w:val="00406BB2"/>
    <w:rsid w:val="00406C28"/>
    <w:rsid w:val="00406C2F"/>
    <w:rsid w:val="00406DA7"/>
    <w:rsid w:val="00407175"/>
    <w:rsid w:val="00407BE1"/>
    <w:rsid w:val="00407C4D"/>
    <w:rsid w:val="00410763"/>
    <w:rsid w:val="0041078E"/>
    <w:rsid w:val="00410BE1"/>
    <w:rsid w:val="00410D89"/>
    <w:rsid w:val="00410EAA"/>
    <w:rsid w:val="00410F2D"/>
    <w:rsid w:val="00411250"/>
    <w:rsid w:val="0041127B"/>
    <w:rsid w:val="0041184D"/>
    <w:rsid w:val="00411A21"/>
    <w:rsid w:val="00412006"/>
    <w:rsid w:val="00412351"/>
    <w:rsid w:val="0041246F"/>
    <w:rsid w:val="004127A6"/>
    <w:rsid w:val="00412BF7"/>
    <w:rsid w:val="00412D81"/>
    <w:rsid w:val="004130C9"/>
    <w:rsid w:val="00413374"/>
    <w:rsid w:val="004133A5"/>
    <w:rsid w:val="00413670"/>
    <w:rsid w:val="004137EA"/>
    <w:rsid w:val="004141A4"/>
    <w:rsid w:val="00414628"/>
    <w:rsid w:val="00414946"/>
    <w:rsid w:val="00414E00"/>
    <w:rsid w:val="00414EE8"/>
    <w:rsid w:val="00415B47"/>
    <w:rsid w:val="00415D24"/>
    <w:rsid w:val="00415FBF"/>
    <w:rsid w:val="0041721B"/>
    <w:rsid w:val="004173E1"/>
    <w:rsid w:val="00420FBD"/>
    <w:rsid w:val="004210F7"/>
    <w:rsid w:val="00421383"/>
    <w:rsid w:val="00421A49"/>
    <w:rsid w:val="00421E41"/>
    <w:rsid w:val="00422001"/>
    <w:rsid w:val="004221A4"/>
    <w:rsid w:val="00422492"/>
    <w:rsid w:val="0042265F"/>
    <w:rsid w:val="00422F19"/>
    <w:rsid w:val="00422FB3"/>
    <w:rsid w:val="00423207"/>
    <w:rsid w:val="0042343D"/>
    <w:rsid w:val="00423F03"/>
    <w:rsid w:val="00424657"/>
    <w:rsid w:val="004246BD"/>
    <w:rsid w:val="00424AEB"/>
    <w:rsid w:val="00424DFD"/>
    <w:rsid w:val="00425A6D"/>
    <w:rsid w:val="00425E17"/>
    <w:rsid w:val="004261D9"/>
    <w:rsid w:val="00426436"/>
    <w:rsid w:val="004266FC"/>
    <w:rsid w:val="00426DF8"/>
    <w:rsid w:val="004272F7"/>
    <w:rsid w:val="0042768F"/>
    <w:rsid w:val="00427BF3"/>
    <w:rsid w:val="00427D3B"/>
    <w:rsid w:val="004302B8"/>
    <w:rsid w:val="004304B6"/>
    <w:rsid w:val="00430C26"/>
    <w:rsid w:val="00430C81"/>
    <w:rsid w:val="00431200"/>
    <w:rsid w:val="00431806"/>
    <w:rsid w:val="00431AB9"/>
    <w:rsid w:val="00431C1E"/>
    <w:rsid w:val="00431E16"/>
    <w:rsid w:val="004323B9"/>
    <w:rsid w:val="004325B0"/>
    <w:rsid w:val="00432963"/>
    <w:rsid w:val="00432D5F"/>
    <w:rsid w:val="00432FE6"/>
    <w:rsid w:val="0043361A"/>
    <w:rsid w:val="00433E67"/>
    <w:rsid w:val="004343ED"/>
    <w:rsid w:val="00434678"/>
    <w:rsid w:val="0043481F"/>
    <w:rsid w:val="00434C07"/>
    <w:rsid w:val="00434D36"/>
    <w:rsid w:val="0043536D"/>
    <w:rsid w:val="0043556D"/>
    <w:rsid w:val="004355EA"/>
    <w:rsid w:val="00435946"/>
    <w:rsid w:val="00435EC8"/>
    <w:rsid w:val="004361AD"/>
    <w:rsid w:val="004367BE"/>
    <w:rsid w:val="00437152"/>
    <w:rsid w:val="00437174"/>
    <w:rsid w:val="00437247"/>
    <w:rsid w:val="004375C4"/>
    <w:rsid w:val="00437B65"/>
    <w:rsid w:val="00437D09"/>
    <w:rsid w:val="00440244"/>
    <w:rsid w:val="00440532"/>
    <w:rsid w:val="004407D8"/>
    <w:rsid w:val="0044081C"/>
    <w:rsid w:val="0044213A"/>
    <w:rsid w:val="00442437"/>
    <w:rsid w:val="004425E7"/>
    <w:rsid w:val="00442B78"/>
    <w:rsid w:val="00442CC0"/>
    <w:rsid w:val="00442DF7"/>
    <w:rsid w:val="00442FF4"/>
    <w:rsid w:val="00443027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8CE"/>
    <w:rsid w:val="0044608E"/>
    <w:rsid w:val="0044612A"/>
    <w:rsid w:val="00446420"/>
    <w:rsid w:val="00446619"/>
    <w:rsid w:val="00446FAC"/>
    <w:rsid w:val="0044722F"/>
    <w:rsid w:val="004479B7"/>
    <w:rsid w:val="0045004B"/>
    <w:rsid w:val="004500DC"/>
    <w:rsid w:val="0045013E"/>
    <w:rsid w:val="0045015F"/>
    <w:rsid w:val="004506E8"/>
    <w:rsid w:val="00450AE2"/>
    <w:rsid w:val="00450CE1"/>
    <w:rsid w:val="00450F5C"/>
    <w:rsid w:val="00451245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76D"/>
    <w:rsid w:val="0045281B"/>
    <w:rsid w:val="00452B26"/>
    <w:rsid w:val="00452CA4"/>
    <w:rsid w:val="00452E74"/>
    <w:rsid w:val="004530CB"/>
    <w:rsid w:val="00453215"/>
    <w:rsid w:val="004532DB"/>
    <w:rsid w:val="004536E9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AB3"/>
    <w:rsid w:val="00455C0B"/>
    <w:rsid w:val="004562E2"/>
    <w:rsid w:val="00456361"/>
    <w:rsid w:val="004564FD"/>
    <w:rsid w:val="00456CB2"/>
    <w:rsid w:val="0045709B"/>
    <w:rsid w:val="004572B5"/>
    <w:rsid w:val="0045734B"/>
    <w:rsid w:val="004575C8"/>
    <w:rsid w:val="00457CFE"/>
    <w:rsid w:val="00460259"/>
    <w:rsid w:val="0046098B"/>
    <w:rsid w:val="00460A48"/>
    <w:rsid w:val="00460BCC"/>
    <w:rsid w:val="00460C30"/>
    <w:rsid w:val="00460ECB"/>
    <w:rsid w:val="00461602"/>
    <w:rsid w:val="00461620"/>
    <w:rsid w:val="00462282"/>
    <w:rsid w:val="00462306"/>
    <w:rsid w:val="0046261A"/>
    <w:rsid w:val="0046296D"/>
    <w:rsid w:val="00462BCF"/>
    <w:rsid w:val="00463248"/>
    <w:rsid w:val="00463844"/>
    <w:rsid w:val="004638EC"/>
    <w:rsid w:val="00463A82"/>
    <w:rsid w:val="00463F10"/>
    <w:rsid w:val="00464041"/>
    <w:rsid w:val="00464066"/>
    <w:rsid w:val="00464166"/>
    <w:rsid w:val="004642F9"/>
    <w:rsid w:val="00465099"/>
    <w:rsid w:val="00465586"/>
    <w:rsid w:val="00465816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7088F"/>
    <w:rsid w:val="004710DF"/>
    <w:rsid w:val="004714A4"/>
    <w:rsid w:val="004715F8"/>
    <w:rsid w:val="0047230E"/>
    <w:rsid w:val="004726EF"/>
    <w:rsid w:val="0047307F"/>
    <w:rsid w:val="004736A8"/>
    <w:rsid w:val="0047387C"/>
    <w:rsid w:val="00473E1A"/>
    <w:rsid w:val="004743DB"/>
    <w:rsid w:val="00474B36"/>
    <w:rsid w:val="00474CBA"/>
    <w:rsid w:val="00474D51"/>
    <w:rsid w:val="00474E68"/>
    <w:rsid w:val="00474F86"/>
    <w:rsid w:val="0047501A"/>
    <w:rsid w:val="004755CF"/>
    <w:rsid w:val="004756A7"/>
    <w:rsid w:val="00475883"/>
    <w:rsid w:val="004758C2"/>
    <w:rsid w:val="00475B03"/>
    <w:rsid w:val="00475F10"/>
    <w:rsid w:val="00476C52"/>
    <w:rsid w:val="00477BD5"/>
    <w:rsid w:val="00477D3E"/>
    <w:rsid w:val="00477F18"/>
    <w:rsid w:val="00480CE0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1CC"/>
    <w:rsid w:val="00482D28"/>
    <w:rsid w:val="004830A0"/>
    <w:rsid w:val="0048331A"/>
    <w:rsid w:val="00483C7E"/>
    <w:rsid w:val="00483F2C"/>
    <w:rsid w:val="00484FBA"/>
    <w:rsid w:val="00485DC3"/>
    <w:rsid w:val="00485E66"/>
    <w:rsid w:val="004864AE"/>
    <w:rsid w:val="00486665"/>
    <w:rsid w:val="00486C7D"/>
    <w:rsid w:val="00486E08"/>
    <w:rsid w:val="00487356"/>
    <w:rsid w:val="00487A80"/>
    <w:rsid w:val="00487CAE"/>
    <w:rsid w:val="00487EC6"/>
    <w:rsid w:val="00490227"/>
    <w:rsid w:val="004906F0"/>
    <w:rsid w:val="00490B0C"/>
    <w:rsid w:val="004911F6"/>
    <w:rsid w:val="004912B5"/>
    <w:rsid w:val="00491B1D"/>
    <w:rsid w:val="00491CC1"/>
    <w:rsid w:val="00492159"/>
    <w:rsid w:val="004922EB"/>
    <w:rsid w:val="00492BF1"/>
    <w:rsid w:val="00493055"/>
    <w:rsid w:val="00493345"/>
    <w:rsid w:val="00493457"/>
    <w:rsid w:val="00493636"/>
    <w:rsid w:val="00493947"/>
    <w:rsid w:val="00493FA4"/>
    <w:rsid w:val="00494131"/>
    <w:rsid w:val="00494D9E"/>
    <w:rsid w:val="004956B4"/>
    <w:rsid w:val="00496472"/>
    <w:rsid w:val="00496664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398"/>
    <w:rsid w:val="004A159B"/>
    <w:rsid w:val="004A18A1"/>
    <w:rsid w:val="004A2387"/>
    <w:rsid w:val="004A244E"/>
    <w:rsid w:val="004A2673"/>
    <w:rsid w:val="004A2762"/>
    <w:rsid w:val="004A33AE"/>
    <w:rsid w:val="004A35CC"/>
    <w:rsid w:val="004A3B8B"/>
    <w:rsid w:val="004A3D25"/>
    <w:rsid w:val="004A4314"/>
    <w:rsid w:val="004A438F"/>
    <w:rsid w:val="004A451B"/>
    <w:rsid w:val="004A45ED"/>
    <w:rsid w:val="004A46E0"/>
    <w:rsid w:val="004A4701"/>
    <w:rsid w:val="004A4BD0"/>
    <w:rsid w:val="004A5007"/>
    <w:rsid w:val="004A504E"/>
    <w:rsid w:val="004A5099"/>
    <w:rsid w:val="004A52FF"/>
    <w:rsid w:val="004A5BEC"/>
    <w:rsid w:val="004A5C31"/>
    <w:rsid w:val="004A6326"/>
    <w:rsid w:val="004A6A7D"/>
    <w:rsid w:val="004A6CEE"/>
    <w:rsid w:val="004A6E13"/>
    <w:rsid w:val="004A71C4"/>
    <w:rsid w:val="004A72F9"/>
    <w:rsid w:val="004A75C1"/>
    <w:rsid w:val="004A76E6"/>
    <w:rsid w:val="004A7C40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B32"/>
    <w:rsid w:val="004B205A"/>
    <w:rsid w:val="004B2794"/>
    <w:rsid w:val="004B2C00"/>
    <w:rsid w:val="004B2E5B"/>
    <w:rsid w:val="004B2F79"/>
    <w:rsid w:val="004B420C"/>
    <w:rsid w:val="004B439F"/>
    <w:rsid w:val="004B45D2"/>
    <w:rsid w:val="004B4913"/>
    <w:rsid w:val="004B4A6B"/>
    <w:rsid w:val="004B4A74"/>
    <w:rsid w:val="004B4FDF"/>
    <w:rsid w:val="004B591B"/>
    <w:rsid w:val="004B59E6"/>
    <w:rsid w:val="004B5EB6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18D2"/>
    <w:rsid w:val="004C1BE4"/>
    <w:rsid w:val="004C1F4A"/>
    <w:rsid w:val="004C20D9"/>
    <w:rsid w:val="004C24AA"/>
    <w:rsid w:val="004C24D2"/>
    <w:rsid w:val="004C24F2"/>
    <w:rsid w:val="004C2533"/>
    <w:rsid w:val="004C25DE"/>
    <w:rsid w:val="004C284B"/>
    <w:rsid w:val="004C2C37"/>
    <w:rsid w:val="004C30AE"/>
    <w:rsid w:val="004C3D7F"/>
    <w:rsid w:val="004C3EE2"/>
    <w:rsid w:val="004C4614"/>
    <w:rsid w:val="004C473E"/>
    <w:rsid w:val="004C474D"/>
    <w:rsid w:val="004C49BB"/>
    <w:rsid w:val="004C4C69"/>
    <w:rsid w:val="004C4EF9"/>
    <w:rsid w:val="004C52E5"/>
    <w:rsid w:val="004C5337"/>
    <w:rsid w:val="004C5D8E"/>
    <w:rsid w:val="004C6025"/>
    <w:rsid w:val="004C64EA"/>
    <w:rsid w:val="004C663D"/>
    <w:rsid w:val="004C6645"/>
    <w:rsid w:val="004C6DA9"/>
    <w:rsid w:val="004C76E7"/>
    <w:rsid w:val="004C7D29"/>
    <w:rsid w:val="004D01B7"/>
    <w:rsid w:val="004D0288"/>
    <w:rsid w:val="004D05A7"/>
    <w:rsid w:val="004D0AFE"/>
    <w:rsid w:val="004D0E2E"/>
    <w:rsid w:val="004D1E8C"/>
    <w:rsid w:val="004D2073"/>
    <w:rsid w:val="004D2237"/>
    <w:rsid w:val="004D2480"/>
    <w:rsid w:val="004D2517"/>
    <w:rsid w:val="004D2A89"/>
    <w:rsid w:val="004D3A74"/>
    <w:rsid w:val="004D3A85"/>
    <w:rsid w:val="004D3B30"/>
    <w:rsid w:val="004D3C09"/>
    <w:rsid w:val="004D4E85"/>
    <w:rsid w:val="004D4FDD"/>
    <w:rsid w:val="004D5169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66"/>
    <w:rsid w:val="004D765B"/>
    <w:rsid w:val="004D7C72"/>
    <w:rsid w:val="004D7F52"/>
    <w:rsid w:val="004E00CE"/>
    <w:rsid w:val="004E0203"/>
    <w:rsid w:val="004E03DC"/>
    <w:rsid w:val="004E08EA"/>
    <w:rsid w:val="004E0A8F"/>
    <w:rsid w:val="004E118C"/>
    <w:rsid w:val="004E134F"/>
    <w:rsid w:val="004E16A0"/>
    <w:rsid w:val="004E16B7"/>
    <w:rsid w:val="004E181B"/>
    <w:rsid w:val="004E1EE7"/>
    <w:rsid w:val="004E222B"/>
    <w:rsid w:val="004E27FA"/>
    <w:rsid w:val="004E28E7"/>
    <w:rsid w:val="004E2A4D"/>
    <w:rsid w:val="004E2B36"/>
    <w:rsid w:val="004E2C51"/>
    <w:rsid w:val="004E2D13"/>
    <w:rsid w:val="004E35FA"/>
    <w:rsid w:val="004E3650"/>
    <w:rsid w:val="004E37D1"/>
    <w:rsid w:val="004E37E8"/>
    <w:rsid w:val="004E3A8C"/>
    <w:rsid w:val="004E3C86"/>
    <w:rsid w:val="004E3D6A"/>
    <w:rsid w:val="004E3DDD"/>
    <w:rsid w:val="004E4AE8"/>
    <w:rsid w:val="004E5950"/>
    <w:rsid w:val="004E5955"/>
    <w:rsid w:val="004E5D46"/>
    <w:rsid w:val="004E5FE8"/>
    <w:rsid w:val="004E6706"/>
    <w:rsid w:val="004E68EE"/>
    <w:rsid w:val="004E6E4E"/>
    <w:rsid w:val="004E7B20"/>
    <w:rsid w:val="004E7E38"/>
    <w:rsid w:val="004F0A73"/>
    <w:rsid w:val="004F0F75"/>
    <w:rsid w:val="004F15ED"/>
    <w:rsid w:val="004F17E5"/>
    <w:rsid w:val="004F1975"/>
    <w:rsid w:val="004F1C2B"/>
    <w:rsid w:val="004F1E3D"/>
    <w:rsid w:val="004F216E"/>
    <w:rsid w:val="004F21FE"/>
    <w:rsid w:val="004F234C"/>
    <w:rsid w:val="004F242C"/>
    <w:rsid w:val="004F257A"/>
    <w:rsid w:val="004F2635"/>
    <w:rsid w:val="004F26F9"/>
    <w:rsid w:val="004F28C9"/>
    <w:rsid w:val="004F2B16"/>
    <w:rsid w:val="004F31EF"/>
    <w:rsid w:val="004F375B"/>
    <w:rsid w:val="004F398B"/>
    <w:rsid w:val="004F3A98"/>
    <w:rsid w:val="004F3FBB"/>
    <w:rsid w:val="004F4656"/>
    <w:rsid w:val="004F4967"/>
    <w:rsid w:val="004F514A"/>
    <w:rsid w:val="004F5C51"/>
    <w:rsid w:val="004F63D5"/>
    <w:rsid w:val="004F778B"/>
    <w:rsid w:val="004F7C0F"/>
    <w:rsid w:val="00500015"/>
    <w:rsid w:val="005003CA"/>
    <w:rsid w:val="0050044A"/>
    <w:rsid w:val="00500CE0"/>
    <w:rsid w:val="0050125F"/>
    <w:rsid w:val="00501266"/>
    <w:rsid w:val="00501536"/>
    <w:rsid w:val="0050168F"/>
    <w:rsid w:val="005021D9"/>
    <w:rsid w:val="00502847"/>
    <w:rsid w:val="00502B01"/>
    <w:rsid w:val="00502B1A"/>
    <w:rsid w:val="0050386C"/>
    <w:rsid w:val="00503C4D"/>
    <w:rsid w:val="00503C55"/>
    <w:rsid w:val="00504C46"/>
    <w:rsid w:val="0050514B"/>
    <w:rsid w:val="00505AE5"/>
    <w:rsid w:val="005069A7"/>
    <w:rsid w:val="00506DBC"/>
    <w:rsid w:val="00506E3E"/>
    <w:rsid w:val="00507959"/>
    <w:rsid w:val="00507D3A"/>
    <w:rsid w:val="00510228"/>
    <w:rsid w:val="0051039A"/>
    <w:rsid w:val="00510CE1"/>
    <w:rsid w:val="00510DD7"/>
    <w:rsid w:val="00511691"/>
    <w:rsid w:val="005116C1"/>
    <w:rsid w:val="005116F8"/>
    <w:rsid w:val="00511806"/>
    <w:rsid w:val="005118D6"/>
    <w:rsid w:val="00511933"/>
    <w:rsid w:val="00511A40"/>
    <w:rsid w:val="00512577"/>
    <w:rsid w:val="005131D1"/>
    <w:rsid w:val="005132E6"/>
    <w:rsid w:val="00513A05"/>
    <w:rsid w:val="00513A86"/>
    <w:rsid w:val="00513EE9"/>
    <w:rsid w:val="005146C7"/>
    <w:rsid w:val="00514776"/>
    <w:rsid w:val="005147A3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564"/>
    <w:rsid w:val="0051669C"/>
    <w:rsid w:val="00516BA2"/>
    <w:rsid w:val="005178EA"/>
    <w:rsid w:val="00517DF8"/>
    <w:rsid w:val="005202CE"/>
    <w:rsid w:val="00520466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FA6"/>
    <w:rsid w:val="0052449C"/>
    <w:rsid w:val="005244CE"/>
    <w:rsid w:val="00524832"/>
    <w:rsid w:val="00524EDF"/>
    <w:rsid w:val="00525411"/>
    <w:rsid w:val="005254FB"/>
    <w:rsid w:val="00525621"/>
    <w:rsid w:val="00525A92"/>
    <w:rsid w:val="00525BED"/>
    <w:rsid w:val="00525F53"/>
    <w:rsid w:val="00526878"/>
    <w:rsid w:val="00526BFA"/>
    <w:rsid w:val="00526CB0"/>
    <w:rsid w:val="00526CF5"/>
    <w:rsid w:val="00526D20"/>
    <w:rsid w:val="0052749B"/>
    <w:rsid w:val="0053070D"/>
    <w:rsid w:val="0053094A"/>
    <w:rsid w:val="005309CE"/>
    <w:rsid w:val="005313B5"/>
    <w:rsid w:val="00531434"/>
    <w:rsid w:val="0053180A"/>
    <w:rsid w:val="00531A39"/>
    <w:rsid w:val="00531DF4"/>
    <w:rsid w:val="00531F05"/>
    <w:rsid w:val="0053277B"/>
    <w:rsid w:val="005329C5"/>
    <w:rsid w:val="00532DBF"/>
    <w:rsid w:val="0053326D"/>
    <w:rsid w:val="005335F1"/>
    <w:rsid w:val="005336C4"/>
    <w:rsid w:val="00533A13"/>
    <w:rsid w:val="00533C23"/>
    <w:rsid w:val="00533E44"/>
    <w:rsid w:val="00534246"/>
    <w:rsid w:val="0053571D"/>
    <w:rsid w:val="0053578A"/>
    <w:rsid w:val="0053596D"/>
    <w:rsid w:val="0053640B"/>
    <w:rsid w:val="00536586"/>
    <w:rsid w:val="005371AE"/>
    <w:rsid w:val="00537259"/>
    <w:rsid w:val="00537325"/>
    <w:rsid w:val="00537660"/>
    <w:rsid w:val="00537D6A"/>
    <w:rsid w:val="00537F5F"/>
    <w:rsid w:val="0054001B"/>
    <w:rsid w:val="00540138"/>
    <w:rsid w:val="005401EB"/>
    <w:rsid w:val="00540B35"/>
    <w:rsid w:val="00540CF8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3FB8"/>
    <w:rsid w:val="00544340"/>
    <w:rsid w:val="0054449F"/>
    <w:rsid w:val="0054477B"/>
    <w:rsid w:val="00545029"/>
    <w:rsid w:val="005456C4"/>
    <w:rsid w:val="0054597E"/>
    <w:rsid w:val="005460B5"/>
    <w:rsid w:val="005466F1"/>
    <w:rsid w:val="005467A1"/>
    <w:rsid w:val="005467FB"/>
    <w:rsid w:val="00546A3C"/>
    <w:rsid w:val="00546C5F"/>
    <w:rsid w:val="00546F31"/>
    <w:rsid w:val="00550040"/>
    <w:rsid w:val="00550297"/>
    <w:rsid w:val="0055031C"/>
    <w:rsid w:val="0055067F"/>
    <w:rsid w:val="005509C8"/>
    <w:rsid w:val="005514F3"/>
    <w:rsid w:val="00551E25"/>
    <w:rsid w:val="005522CA"/>
    <w:rsid w:val="0055263C"/>
    <w:rsid w:val="00552A8E"/>
    <w:rsid w:val="005534E5"/>
    <w:rsid w:val="00553844"/>
    <w:rsid w:val="00553992"/>
    <w:rsid w:val="00553D19"/>
    <w:rsid w:val="00553D54"/>
    <w:rsid w:val="00555609"/>
    <w:rsid w:val="0055569F"/>
    <w:rsid w:val="00555718"/>
    <w:rsid w:val="00555AA1"/>
    <w:rsid w:val="00555AE4"/>
    <w:rsid w:val="00555C2B"/>
    <w:rsid w:val="00555DB4"/>
    <w:rsid w:val="005560F4"/>
    <w:rsid w:val="00556804"/>
    <w:rsid w:val="0055693C"/>
    <w:rsid w:val="00556A9A"/>
    <w:rsid w:val="00556BF1"/>
    <w:rsid w:val="00557799"/>
    <w:rsid w:val="00557830"/>
    <w:rsid w:val="00557E47"/>
    <w:rsid w:val="00557EFA"/>
    <w:rsid w:val="00557F44"/>
    <w:rsid w:val="005602D5"/>
    <w:rsid w:val="005602E7"/>
    <w:rsid w:val="00560445"/>
    <w:rsid w:val="0056046D"/>
    <w:rsid w:val="00560E27"/>
    <w:rsid w:val="00561379"/>
    <w:rsid w:val="005616BB"/>
    <w:rsid w:val="005616EA"/>
    <w:rsid w:val="0056175A"/>
    <w:rsid w:val="00562435"/>
    <w:rsid w:val="00562498"/>
    <w:rsid w:val="005631B7"/>
    <w:rsid w:val="0056392D"/>
    <w:rsid w:val="00563A8A"/>
    <w:rsid w:val="00563C9F"/>
    <w:rsid w:val="0056419F"/>
    <w:rsid w:val="00565278"/>
    <w:rsid w:val="00565361"/>
    <w:rsid w:val="00565398"/>
    <w:rsid w:val="005659EC"/>
    <w:rsid w:val="00565EF4"/>
    <w:rsid w:val="00566399"/>
    <w:rsid w:val="00566F30"/>
    <w:rsid w:val="00567017"/>
    <w:rsid w:val="005675BD"/>
    <w:rsid w:val="00567F40"/>
    <w:rsid w:val="005700DA"/>
    <w:rsid w:val="00570266"/>
    <w:rsid w:val="00570320"/>
    <w:rsid w:val="0057230C"/>
    <w:rsid w:val="0057258E"/>
    <w:rsid w:val="00572611"/>
    <w:rsid w:val="00572796"/>
    <w:rsid w:val="00572B2F"/>
    <w:rsid w:val="00572B7A"/>
    <w:rsid w:val="00572BA9"/>
    <w:rsid w:val="00573299"/>
    <w:rsid w:val="00573449"/>
    <w:rsid w:val="005735B9"/>
    <w:rsid w:val="00573653"/>
    <w:rsid w:val="005739D4"/>
    <w:rsid w:val="005756E5"/>
    <w:rsid w:val="00575E75"/>
    <w:rsid w:val="00575ECF"/>
    <w:rsid w:val="00576229"/>
    <w:rsid w:val="0057633B"/>
    <w:rsid w:val="005767E7"/>
    <w:rsid w:val="005769E7"/>
    <w:rsid w:val="00576C72"/>
    <w:rsid w:val="00576E1F"/>
    <w:rsid w:val="00576E24"/>
    <w:rsid w:val="00576E47"/>
    <w:rsid w:val="00576EEE"/>
    <w:rsid w:val="00576F2D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B72"/>
    <w:rsid w:val="00580F65"/>
    <w:rsid w:val="0058129F"/>
    <w:rsid w:val="00581C42"/>
    <w:rsid w:val="00581E78"/>
    <w:rsid w:val="00581F7E"/>
    <w:rsid w:val="00582580"/>
    <w:rsid w:val="00582C30"/>
    <w:rsid w:val="00582EEF"/>
    <w:rsid w:val="005831C3"/>
    <w:rsid w:val="00583590"/>
    <w:rsid w:val="0058390B"/>
    <w:rsid w:val="00583FD7"/>
    <w:rsid w:val="00584291"/>
    <w:rsid w:val="00584FCF"/>
    <w:rsid w:val="0058554A"/>
    <w:rsid w:val="00585974"/>
    <w:rsid w:val="005859E0"/>
    <w:rsid w:val="00585E6C"/>
    <w:rsid w:val="0058651E"/>
    <w:rsid w:val="00586D55"/>
    <w:rsid w:val="00586DA7"/>
    <w:rsid w:val="00586EEF"/>
    <w:rsid w:val="00586F07"/>
    <w:rsid w:val="00587293"/>
    <w:rsid w:val="005879D9"/>
    <w:rsid w:val="00587AEB"/>
    <w:rsid w:val="005900A1"/>
    <w:rsid w:val="00590D69"/>
    <w:rsid w:val="005911CD"/>
    <w:rsid w:val="00591320"/>
    <w:rsid w:val="00591359"/>
    <w:rsid w:val="005920EA"/>
    <w:rsid w:val="00592302"/>
    <w:rsid w:val="0059258E"/>
    <w:rsid w:val="005925D9"/>
    <w:rsid w:val="00592BAC"/>
    <w:rsid w:val="00592D54"/>
    <w:rsid w:val="00593406"/>
    <w:rsid w:val="005938FA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5C3D"/>
    <w:rsid w:val="005961AF"/>
    <w:rsid w:val="005963EA"/>
    <w:rsid w:val="00596507"/>
    <w:rsid w:val="0059678F"/>
    <w:rsid w:val="00596833"/>
    <w:rsid w:val="00596C0F"/>
    <w:rsid w:val="00596E52"/>
    <w:rsid w:val="0059720C"/>
    <w:rsid w:val="005973C8"/>
    <w:rsid w:val="00597757"/>
    <w:rsid w:val="0059797C"/>
    <w:rsid w:val="005979ED"/>
    <w:rsid w:val="00597B6B"/>
    <w:rsid w:val="00597FD4"/>
    <w:rsid w:val="005A0850"/>
    <w:rsid w:val="005A0CE1"/>
    <w:rsid w:val="005A1071"/>
    <w:rsid w:val="005A1DEC"/>
    <w:rsid w:val="005A2018"/>
    <w:rsid w:val="005A23AE"/>
    <w:rsid w:val="005A2619"/>
    <w:rsid w:val="005A2FCC"/>
    <w:rsid w:val="005A31BE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242"/>
    <w:rsid w:val="005A554C"/>
    <w:rsid w:val="005A5601"/>
    <w:rsid w:val="005A5C3E"/>
    <w:rsid w:val="005A5D4C"/>
    <w:rsid w:val="005A5E8B"/>
    <w:rsid w:val="005A6531"/>
    <w:rsid w:val="005A68A2"/>
    <w:rsid w:val="005A6D96"/>
    <w:rsid w:val="005A734A"/>
    <w:rsid w:val="005A7453"/>
    <w:rsid w:val="005A7B5A"/>
    <w:rsid w:val="005A7DB8"/>
    <w:rsid w:val="005A7E65"/>
    <w:rsid w:val="005B0D96"/>
    <w:rsid w:val="005B1206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7E"/>
    <w:rsid w:val="005B4514"/>
    <w:rsid w:val="005B4D61"/>
    <w:rsid w:val="005B53BE"/>
    <w:rsid w:val="005B5D3C"/>
    <w:rsid w:val="005B6321"/>
    <w:rsid w:val="005B63A7"/>
    <w:rsid w:val="005B6912"/>
    <w:rsid w:val="005B71E2"/>
    <w:rsid w:val="005B73F5"/>
    <w:rsid w:val="005B7509"/>
    <w:rsid w:val="005B752E"/>
    <w:rsid w:val="005C027C"/>
    <w:rsid w:val="005C0429"/>
    <w:rsid w:val="005C0441"/>
    <w:rsid w:val="005C04D3"/>
    <w:rsid w:val="005C1234"/>
    <w:rsid w:val="005C18ED"/>
    <w:rsid w:val="005C1BDC"/>
    <w:rsid w:val="005C2135"/>
    <w:rsid w:val="005C215A"/>
    <w:rsid w:val="005C21AE"/>
    <w:rsid w:val="005C2310"/>
    <w:rsid w:val="005C23BD"/>
    <w:rsid w:val="005C2C28"/>
    <w:rsid w:val="005C31B6"/>
    <w:rsid w:val="005C3B99"/>
    <w:rsid w:val="005C3E78"/>
    <w:rsid w:val="005C443F"/>
    <w:rsid w:val="005C471F"/>
    <w:rsid w:val="005C48E4"/>
    <w:rsid w:val="005C492C"/>
    <w:rsid w:val="005C4C31"/>
    <w:rsid w:val="005C4EAC"/>
    <w:rsid w:val="005C5317"/>
    <w:rsid w:val="005C548E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60"/>
    <w:rsid w:val="005C7E85"/>
    <w:rsid w:val="005D0388"/>
    <w:rsid w:val="005D0474"/>
    <w:rsid w:val="005D0490"/>
    <w:rsid w:val="005D0C4D"/>
    <w:rsid w:val="005D0E39"/>
    <w:rsid w:val="005D109B"/>
    <w:rsid w:val="005D1238"/>
    <w:rsid w:val="005D1629"/>
    <w:rsid w:val="005D166C"/>
    <w:rsid w:val="005D220D"/>
    <w:rsid w:val="005D246A"/>
    <w:rsid w:val="005D2AD7"/>
    <w:rsid w:val="005D2D61"/>
    <w:rsid w:val="005D2F2C"/>
    <w:rsid w:val="005D34DF"/>
    <w:rsid w:val="005D3542"/>
    <w:rsid w:val="005D3689"/>
    <w:rsid w:val="005D3704"/>
    <w:rsid w:val="005D385A"/>
    <w:rsid w:val="005D3AE3"/>
    <w:rsid w:val="005D40B6"/>
    <w:rsid w:val="005D4282"/>
    <w:rsid w:val="005D4653"/>
    <w:rsid w:val="005D47C2"/>
    <w:rsid w:val="005D48FE"/>
    <w:rsid w:val="005D4BD6"/>
    <w:rsid w:val="005D51CD"/>
    <w:rsid w:val="005D532C"/>
    <w:rsid w:val="005D64A0"/>
    <w:rsid w:val="005D65BB"/>
    <w:rsid w:val="005D66C9"/>
    <w:rsid w:val="005D676E"/>
    <w:rsid w:val="005D6CCA"/>
    <w:rsid w:val="005D7126"/>
    <w:rsid w:val="005D74F9"/>
    <w:rsid w:val="005D7AF6"/>
    <w:rsid w:val="005D7EEA"/>
    <w:rsid w:val="005E07C0"/>
    <w:rsid w:val="005E0A88"/>
    <w:rsid w:val="005E0AE7"/>
    <w:rsid w:val="005E105A"/>
    <w:rsid w:val="005E1352"/>
    <w:rsid w:val="005E1356"/>
    <w:rsid w:val="005E17FF"/>
    <w:rsid w:val="005E1C81"/>
    <w:rsid w:val="005E1E7A"/>
    <w:rsid w:val="005E24F0"/>
    <w:rsid w:val="005E2B3F"/>
    <w:rsid w:val="005E2E9B"/>
    <w:rsid w:val="005E2F87"/>
    <w:rsid w:val="005E30EE"/>
    <w:rsid w:val="005E362A"/>
    <w:rsid w:val="005E39B3"/>
    <w:rsid w:val="005E4566"/>
    <w:rsid w:val="005E4ADB"/>
    <w:rsid w:val="005E4B27"/>
    <w:rsid w:val="005E52D7"/>
    <w:rsid w:val="005E53BC"/>
    <w:rsid w:val="005E5732"/>
    <w:rsid w:val="005E5A9C"/>
    <w:rsid w:val="005E5AC2"/>
    <w:rsid w:val="005E5FBA"/>
    <w:rsid w:val="005E6111"/>
    <w:rsid w:val="005E63EF"/>
    <w:rsid w:val="005E6D1F"/>
    <w:rsid w:val="005E721F"/>
    <w:rsid w:val="005E734A"/>
    <w:rsid w:val="005E7BC9"/>
    <w:rsid w:val="005E7C1D"/>
    <w:rsid w:val="005F0256"/>
    <w:rsid w:val="005F025E"/>
    <w:rsid w:val="005F0A9E"/>
    <w:rsid w:val="005F0EBD"/>
    <w:rsid w:val="005F1064"/>
    <w:rsid w:val="005F1236"/>
    <w:rsid w:val="005F14AA"/>
    <w:rsid w:val="005F1845"/>
    <w:rsid w:val="005F1CE4"/>
    <w:rsid w:val="005F26C3"/>
    <w:rsid w:val="005F3AFE"/>
    <w:rsid w:val="005F3D05"/>
    <w:rsid w:val="005F40C3"/>
    <w:rsid w:val="005F5557"/>
    <w:rsid w:val="005F59ED"/>
    <w:rsid w:val="005F59FB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1BB"/>
    <w:rsid w:val="00601212"/>
    <w:rsid w:val="00602204"/>
    <w:rsid w:val="00602EDA"/>
    <w:rsid w:val="006030D0"/>
    <w:rsid w:val="006034AB"/>
    <w:rsid w:val="00603F88"/>
    <w:rsid w:val="00604049"/>
    <w:rsid w:val="00604726"/>
    <w:rsid w:val="00604822"/>
    <w:rsid w:val="00604913"/>
    <w:rsid w:val="00604B69"/>
    <w:rsid w:val="0060560D"/>
    <w:rsid w:val="00605909"/>
    <w:rsid w:val="00605ECE"/>
    <w:rsid w:val="00606056"/>
    <w:rsid w:val="006060CD"/>
    <w:rsid w:val="006068A1"/>
    <w:rsid w:val="00606B60"/>
    <w:rsid w:val="00606C88"/>
    <w:rsid w:val="00606F39"/>
    <w:rsid w:val="00607061"/>
    <w:rsid w:val="00607619"/>
    <w:rsid w:val="00607657"/>
    <w:rsid w:val="0060768E"/>
    <w:rsid w:val="00607A2B"/>
    <w:rsid w:val="00607C4B"/>
    <w:rsid w:val="00607F82"/>
    <w:rsid w:val="006103D4"/>
    <w:rsid w:val="00610AD9"/>
    <w:rsid w:val="00610B40"/>
    <w:rsid w:val="00610B8B"/>
    <w:rsid w:val="00611835"/>
    <w:rsid w:val="00611A24"/>
    <w:rsid w:val="00612D9B"/>
    <w:rsid w:val="006131FE"/>
    <w:rsid w:val="00613202"/>
    <w:rsid w:val="00613A42"/>
    <w:rsid w:val="00613DFB"/>
    <w:rsid w:val="00613E2A"/>
    <w:rsid w:val="00613F5A"/>
    <w:rsid w:val="00614405"/>
    <w:rsid w:val="00614AD5"/>
    <w:rsid w:val="00614F36"/>
    <w:rsid w:val="00614F92"/>
    <w:rsid w:val="00615AE1"/>
    <w:rsid w:val="00615BA1"/>
    <w:rsid w:val="0061630F"/>
    <w:rsid w:val="006167B2"/>
    <w:rsid w:val="00616D4F"/>
    <w:rsid w:val="00616F95"/>
    <w:rsid w:val="00617302"/>
    <w:rsid w:val="00617352"/>
    <w:rsid w:val="006174BC"/>
    <w:rsid w:val="00620195"/>
    <w:rsid w:val="006202B3"/>
    <w:rsid w:val="00620589"/>
    <w:rsid w:val="00620E0B"/>
    <w:rsid w:val="0062116A"/>
    <w:rsid w:val="00621B12"/>
    <w:rsid w:val="0062233D"/>
    <w:rsid w:val="006225BB"/>
    <w:rsid w:val="00622614"/>
    <w:rsid w:val="006226A2"/>
    <w:rsid w:val="00622FA6"/>
    <w:rsid w:val="00622FF7"/>
    <w:rsid w:val="00623082"/>
    <w:rsid w:val="0062327F"/>
    <w:rsid w:val="00623A3B"/>
    <w:rsid w:val="00623B2F"/>
    <w:rsid w:val="006247B6"/>
    <w:rsid w:val="00624C58"/>
    <w:rsid w:val="00624EA0"/>
    <w:rsid w:val="00625B28"/>
    <w:rsid w:val="00626341"/>
    <w:rsid w:val="006264CF"/>
    <w:rsid w:val="00630078"/>
    <w:rsid w:val="00630507"/>
    <w:rsid w:val="00630BC7"/>
    <w:rsid w:val="00630DB5"/>
    <w:rsid w:val="006310B1"/>
    <w:rsid w:val="00631410"/>
    <w:rsid w:val="006333FD"/>
    <w:rsid w:val="0063381F"/>
    <w:rsid w:val="0063413A"/>
    <w:rsid w:val="00634330"/>
    <w:rsid w:val="006346FD"/>
    <w:rsid w:val="00634A4E"/>
    <w:rsid w:val="00635170"/>
    <w:rsid w:val="00635171"/>
    <w:rsid w:val="00635737"/>
    <w:rsid w:val="00635926"/>
    <w:rsid w:val="00635ACB"/>
    <w:rsid w:val="00635CC2"/>
    <w:rsid w:val="00636574"/>
    <w:rsid w:val="006367D5"/>
    <w:rsid w:val="00636AA5"/>
    <w:rsid w:val="00636F68"/>
    <w:rsid w:val="0063702F"/>
    <w:rsid w:val="006373DD"/>
    <w:rsid w:val="00637503"/>
    <w:rsid w:val="00637C5B"/>
    <w:rsid w:val="00637D2D"/>
    <w:rsid w:val="00637F9C"/>
    <w:rsid w:val="006401FE"/>
    <w:rsid w:val="00640BB7"/>
    <w:rsid w:val="00641796"/>
    <w:rsid w:val="00641D33"/>
    <w:rsid w:val="00641E1A"/>
    <w:rsid w:val="0064265D"/>
    <w:rsid w:val="0064296C"/>
    <w:rsid w:val="0064298F"/>
    <w:rsid w:val="00642AA3"/>
    <w:rsid w:val="00642AA5"/>
    <w:rsid w:val="00642B29"/>
    <w:rsid w:val="0064345F"/>
    <w:rsid w:val="006435F5"/>
    <w:rsid w:val="00643730"/>
    <w:rsid w:val="0064380D"/>
    <w:rsid w:val="00643EFE"/>
    <w:rsid w:val="006443B7"/>
    <w:rsid w:val="006443BC"/>
    <w:rsid w:val="006450FE"/>
    <w:rsid w:val="006450FF"/>
    <w:rsid w:val="00645446"/>
    <w:rsid w:val="00645979"/>
    <w:rsid w:val="00645AB3"/>
    <w:rsid w:val="00645E44"/>
    <w:rsid w:val="006466D7"/>
    <w:rsid w:val="00646A52"/>
    <w:rsid w:val="00646B66"/>
    <w:rsid w:val="00647008"/>
    <w:rsid w:val="006505C6"/>
    <w:rsid w:val="0065157E"/>
    <w:rsid w:val="006518AD"/>
    <w:rsid w:val="00651B89"/>
    <w:rsid w:val="00651DD7"/>
    <w:rsid w:val="006527AD"/>
    <w:rsid w:val="006527F1"/>
    <w:rsid w:val="00652E00"/>
    <w:rsid w:val="006531A3"/>
    <w:rsid w:val="0065450E"/>
    <w:rsid w:val="00654590"/>
    <w:rsid w:val="00654C82"/>
    <w:rsid w:val="00654CF7"/>
    <w:rsid w:val="0065502F"/>
    <w:rsid w:val="00655A90"/>
    <w:rsid w:val="006566FA"/>
    <w:rsid w:val="00656D25"/>
    <w:rsid w:val="00656D7B"/>
    <w:rsid w:val="00656E01"/>
    <w:rsid w:val="00656F1E"/>
    <w:rsid w:val="00657773"/>
    <w:rsid w:val="00657928"/>
    <w:rsid w:val="00657982"/>
    <w:rsid w:val="006602C1"/>
    <w:rsid w:val="0066067A"/>
    <w:rsid w:val="0066087F"/>
    <w:rsid w:val="00661157"/>
    <w:rsid w:val="00661E58"/>
    <w:rsid w:val="00662036"/>
    <w:rsid w:val="00662497"/>
    <w:rsid w:val="00662FB8"/>
    <w:rsid w:val="0066317D"/>
    <w:rsid w:val="006631D6"/>
    <w:rsid w:val="0066335F"/>
    <w:rsid w:val="006633DB"/>
    <w:rsid w:val="00663820"/>
    <w:rsid w:val="00663DEB"/>
    <w:rsid w:val="00664174"/>
    <w:rsid w:val="00664999"/>
    <w:rsid w:val="00664A47"/>
    <w:rsid w:val="00664BC8"/>
    <w:rsid w:val="00665545"/>
    <w:rsid w:val="0066598E"/>
    <w:rsid w:val="00665BE0"/>
    <w:rsid w:val="00665CC7"/>
    <w:rsid w:val="00665EB9"/>
    <w:rsid w:val="00665ED4"/>
    <w:rsid w:val="006664C6"/>
    <w:rsid w:val="0066687C"/>
    <w:rsid w:val="00666D6B"/>
    <w:rsid w:val="00667205"/>
    <w:rsid w:val="006673BF"/>
    <w:rsid w:val="00667731"/>
    <w:rsid w:val="0066788A"/>
    <w:rsid w:val="00670179"/>
    <w:rsid w:val="00670265"/>
    <w:rsid w:val="0067035C"/>
    <w:rsid w:val="006704E3"/>
    <w:rsid w:val="00670A25"/>
    <w:rsid w:val="00670C1C"/>
    <w:rsid w:val="00670D39"/>
    <w:rsid w:val="00671066"/>
    <w:rsid w:val="00671377"/>
    <w:rsid w:val="00671549"/>
    <w:rsid w:val="006716B8"/>
    <w:rsid w:val="0067197C"/>
    <w:rsid w:val="00672653"/>
    <w:rsid w:val="00672A50"/>
    <w:rsid w:val="00673249"/>
    <w:rsid w:val="006735AF"/>
    <w:rsid w:val="00674385"/>
    <w:rsid w:val="006749DA"/>
    <w:rsid w:val="00674F63"/>
    <w:rsid w:val="00675231"/>
    <w:rsid w:val="00675D00"/>
    <w:rsid w:val="006761B8"/>
    <w:rsid w:val="006762A0"/>
    <w:rsid w:val="006765B0"/>
    <w:rsid w:val="00676C7B"/>
    <w:rsid w:val="00676E38"/>
    <w:rsid w:val="00677307"/>
    <w:rsid w:val="0067769D"/>
    <w:rsid w:val="00677F22"/>
    <w:rsid w:val="006802B9"/>
    <w:rsid w:val="0068041B"/>
    <w:rsid w:val="006805BB"/>
    <w:rsid w:val="00680648"/>
    <w:rsid w:val="00680CA3"/>
    <w:rsid w:val="00681A91"/>
    <w:rsid w:val="00682149"/>
    <w:rsid w:val="00682DA9"/>
    <w:rsid w:val="00683821"/>
    <w:rsid w:val="00683A96"/>
    <w:rsid w:val="00683CB6"/>
    <w:rsid w:val="006847C5"/>
    <w:rsid w:val="00684C56"/>
    <w:rsid w:val="00684CB1"/>
    <w:rsid w:val="00685444"/>
    <w:rsid w:val="006854FF"/>
    <w:rsid w:val="00685C0F"/>
    <w:rsid w:val="0068608C"/>
    <w:rsid w:val="0068691D"/>
    <w:rsid w:val="006874AD"/>
    <w:rsid w:val="00687E3D"/>
    <w:rsid w:val="00690174"/>
    <w:rsid w:val="0069020D"/>
    <w:rsid w:val="00691959"/>
    <w:rsid w:val="00691B2F"/>
    <w:rsid w:val="00691C34"/>
    <w:rsid w:val="00691CFA"/>
    <w:rsid w:val="006926DC"/>
    <w:rsid w:val="00692EEF"/>
    <w:rsid w:val="00693933"/>
    <w:rsid w:val="00693BA5"/>
    <w:rsid w:val="00693F40"/>
    <w:rsid w:val="00694197"/>
    <w:rsid w:val="00694B2D"/>
    <w:rsid w:val="00694B8F"/>
    <w:rsid w:val="00694D2E"/>
    <w:rsid w:val="00694D61"/>
    <w:rsid w:val="006958CA"/>
    <w:rsid w:val="006959E1"/>
    <w:rsid w:val="00696B23"/>
    <w:rsid w:val="00696D40"/>
    <w:rsid w:val="00696DF0"/>
    <w:rsid w:val="006972E5"/>
    <w:rsid w:val="00697D07"/>
    <w:rsid w:val="006A0681"/>
    <w:rsid w:val="006A0708"/>
    <w:rsid w:val="006A0D6C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25BE"/>
    <w:rsid w:val="006A4065"/>
    <w:rsid w:val="006A431E"/>
    <w:rsid w:val="006A458D"/>
    <w:rsid w:val="006A4603"/>
    <w:rsid w:val="006A4904"/>
    <w:rsid w:val="006A4D21"/>
    <w:rsid w:val="006A50C1"/>
    <w:rsid w:val="006A5300"/>
    <w:rsid w:val="006A562C"/>
    <w:rsid w:val="006A59B4"/>
    <w:rsid w:val="006A5BB8"/>
    <w:rsid w:val="006A6177"/>
    <w:rsid w:val="006A6373"/>
    <w:rsid w:val="006A664E"/>
    <w:rsid w:val="006A6890"/>
    <w:rsid w:val="006A6CF3"/>
    <w:rsid w:val="006A6D4C"/>
    <w:rsid w:val="006A7228"/>
    <w:rsid w:val="006A7432"/>
    <w:rsid w:val="006B00B6"/>
    <w:rsid w:val="006B01D6"/>
    <w:rsid w:val="006B0451"/>
    <w:rsid w:val="006B0991"/>
    <w:rsid w:val="006B1232"/>
    <w:rsid w:val="006B183F"/>
    <w:rsid w:val="006B2043"/>
    <w:rsid w:val="006B20FB"/>
    <w:rsid w:val="006B2275"/>
    <w:rsid w:val="006B2B83"/>
    <w:rsid w:val="006B312A"/>
    <w:rsid w:val="006B326F"/>
    <w:rsid w:val="006B354D"/>
    <w:rsid w:val="006B3672"/>
    <w:rsid w:val="006B3C03"/>
    <w:rsid w:val="006B3E73"/>
    <w:rsid w:val="006B3F38"/>
    <w:rsid w:val="006B48DB"/>
    <w:rsid w:val="006B67AC"/>
    <w:rsid w:val="006B6A55"/>
    <w:rsid w:val="006B6B46"/>
    <w:rsid w:val="006B72EB"/>
    <w:rsid w:val="006B795C"/>
    <w:rsid w:val="006C07E3"/>
    <w:rsid w:val="006C108D"/>
    <w:rsid w:val="006C147F"/>
    <w:rsid w:val="006C1763"/>
    <w:rsid w:val="006C1775"/>
    <w:rsid w:val="006C1CA3"/>
    <w:rsid w:val="006C1EA9"/>
    <w:rsid w:val="006C2179"/>
    <w:rsid w:val="006C24D9"/>
    <w:rsid w:val="006C26EC"/>
    <w:rsid w:val="006C3426"/>
    <w:rsid w:val="006C35A9"/>
    <w:rsid w:val="006C3DBB"/>
    <w:rsid w:val="006C4733"/>
    <w:rsid w:val="006C49A1"/>
    <w:rsid w:val="006C4FFA"/>
    <w:rsid w:val="006C5096"/>
    <w:rsid w:val="006C60C7"/>
    <w:rsid w:val="006C6272"/>
    <w:rsid w:val="006C6595"/>
    <w:rsid w:val="006C6721"/>
    <w:rsid w:val="006C6820"/>
    <w:rsid w:val="006C6832"/>
    <w:rsid w:val="006C68E8"/>
    <w:rsid w:val="006C69DF"/>
    <w:rsid w:val="006C69F2"/>
    <w:rsid w:val="006C6C70"/>
    <w:rsid w:val="006C6D6D"/>
    <w:rsid w:val="006C72BA"/>
    <w:rsid w:val="006C7691"/>
    <w:rsid w:val="006D0021"/>
    <w:rsid w:val="006D0182"/>
    <w:rsid w:val="006D030C"/>
    <w:rsid w:val="006D07BE"/>
    <w:rsid w:val="006D08CE"/>
    <w:rsid w:val="006D10CE"/>
    <w:rsid w:val="006D123B"/>
    <w:rsid w:val="006D1770"/>
    <w:rsid w:val="006D2A02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99B"/>
    <w:rsid w:val="006D6B7B"/>
    <w:rsid w:val="006D6C75"/>
    <w:rsid w:val="006D7262"/>
    <w:rsid w:val="006D7796"/>
    <w:rsid w:val="006D782B"/>
    <w:rsid w:val="006D7E9B"/>
    <w:rsid w:val="006E00BB"/>
    <w:rsid w:val="006E0529"/>
    <w:rsid w:val="006E0846"/>
    <w:rsid w:val="006E105F"/>
    <w:rsid w:val="006E1170"/>
    <w:rsid w:val="006E11AE"/>
    <w:rsid w:val="006E15A8"/>
    <w:rsid w:val="006E1648"/>
    <w:rsid w:val="006E21CC"/>
    <w:rsid w:val="006E224C"/>
    <w:rsid w:val="006E2481"/>
    <w:rsid w:val="006E271A"/>
    <w:rsid w:val="006E2781"/>
    <w:rsid w:val="006E27A0"/>
    <w:rsid w:val="006E3024"/>
    <w:rsid w:val="006E33EB"/>
    <w:rsid w:val="006E3887"/>
    <w:rsid w:val="006E4799"/>
    <w:rsid w:val="006E4BF2"/>
    <w:rsid w:val="006E4E7F"/>
    <w:rsid w:val="006E55EC"/>
    <w:rsid w:val="006E569C"/>
    <w:rsid w:val="006E57C8"/>
    <w:rsid w:val="006E5A28"/>
    <w:rsid w:val="006E60EE"/>
    <w:rsid w:val="006E62BE"/>
    <w:rsid w:val="006E62C5"/>
    <w:rsid w:val="006E6F8A"/>
    <w:rsid w:val="006E7920"/>
    <w:rsid w:val="006E7949"/>
    <w:rsid w:val="006E7C4B"/>
    <w:rsid w:val="006F001C"/>
    <w:rsid w:val="006F06F8"/>
    <w:rsid w:val="006F0C8F"/>
    <w:rsid w:val="006F0F54"/>
    <w:rsid w:val="006F13B9"/>
    <w:rsid w:val="006F198E"/>
    <w:rsid w:val="006F2514"/>
    <w:rsid w:val="006F2A58"/>
    <w:rsid w:val="006F2D80"/>
    <w:rsid w:val="006F2E9D"/>
    <w:rsid w:val="006F3810"/>
    <w:rsid w:val="006F3B41"/>
    <w:rsid w:val="006F3B5C"/>
    <w:rsid w:val="006F3B5D"/>
    <w:rsid w:val="006F40B2"/>
    <w:rsid w:val="006F44AF"/>
    <w:rsid w:val="006F4623"/>
    <w:rsid w:val="006F5774"/>
    <w:rsid w:val="006F5961"/>
    <w:rsid w:val="006F5F6C"/>
    <w:rsid w:val="006F6885"/>
    <w:rsid w:val="006F708D"/>
    <w:rsid w:val="006F73C8"/>
    <w:rsid w:val="006F78FF"/>
    <w:rsid w:val="006F7B62"/>
    <w:rsid w:val="006F7D0B"/>
    <w:rsid w:val="006F7E34"/>
    <w:rsid w:val="00701343"/>
    <w:rsid w:val="007015FE"/>
    <w:rsid w:val="00701E56"/>
    <w:rsid w:val="00702074"/>
    <w:rsid w:val="007024E1"/>
    <w:rsid w:val="00702703"/>
    <w:rsid w:val="0070280E"/>
    <w:rsid w:val="00703076"/>
    <w:rsid w:val="0070328B"/>
    <w:rsid w:val="007045F3"/>
    <w:rsid w:val="007054F8"/>
    <w:rsid w:val="007055E1"/>
    <w:rsid w:val="00705E2B"/>
    <w:rsid w:val="00705EE4"/>
    <w:rsid w:val="0070650B"/>
    <w:rsid w:val="00706883"/>
    <w:rsid w:val="007069A8"/>
    <w:rsid w:val="00706B58"/>
    <w:rsid w:val="00707505"/>
    <w:rsid w:val="00707E55"/>
    <w:rsid w:val="007107CC"/>
    <w:rsid w:val="0071081B"/>
    <w:rsid w:val="00710BB2"/>
    <w:rsid w:val="00710EA1"/>
    <w:rsid w:val="00710EAC"/>
    <w:rsid w:val="00711008"/>
    <w:rsid w:val="00711316"/>
    <w:rsid w:val="00711EE6"/>
    <w:rsid w:val="007127C1"/>
    <w:rsid w:val="00712D11"/>
    <w:rsid w:val="00712D2A"/>
    <w:rsid w:val="00712E75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8E"/>
    <w:rsid w:val="007155C3"/>
    <w:rsid w:val="00715A29"/>
    <w:rsid w:val="00716052"/>
    <w:rsid w:val="0071654D"/>
    <w:rsid w:val="00716E36"/>
    <w:rsid w:val="007179F7"/>
    <w:rsid w:val="00717AF7"/>
    <w:rsid w:val="00720032"/>
    <w:rsid w:val="00720732"/>
    <w:rsid w:val="00720B23"/>
    <w:rsid w:val="00721025"/>
    <w:rsid w:val="00721908"/>
    <w:rsid w:val="0072192A"/>
    <w:rsid w:val="00721B18"/>
    <w:rsid w:val="00721FC2"/>
    <w:rsid w:val="0072292C"/>
    <w:rsid w:val="00722FD2"/>
    <w:rsid w:val="007239C7"/>
    <w:rsid w:val="00723C47"/>
    <w:rsid w:val="00724038"/>
    <w:rsid w:val="007241BE"/>
    <w:rsid w:val="0072461D"/>
    <w:rsid w:val="00724720"/>
    <w:rsid w:val="00724E68"/>
    <w:rsid w:val="00724FD2"/>
    <w:rsid w:val="007250E3"/>
    <w:rsid w:val="00725148"/>
    <w:rsid w:val="007251D9"/>
    <w:rsid w:val="00725206"/>
    <w:rsid w:val="00725548"/>
    <w:rsid w:val="007265D2"/>
    <w:rsid w:val="0072663E"/>
    <w:rsid w:val="00726F5F"/>
    <w:rsid w:val="00727073"/>
    <w:rsid w:val="007279E5"/>
    <w:rsid w:val="0073013A"/>
    <w:rsid w:val="007303C0"/>
    <w:rsid w:val="00730594"/>
    <w:rsid w:val="00731095"/>
    <w:rsid w:val="00731221"/>
    <w:rsid w:val="00731D02"/>
    <w:rsid w:val="00731D20"/>
    <w:rsid w:val="007328D2"/>
    <w:rsid w:val="00732C16"/>
    <w:rsid w:val="00732C1A"/>
    <w:rsid w:val="0073320D"/>
    <w:rsid w:val="007332D3"/>
    <w:rsid w:val="0073330E"/>
    <w:rsid w:val="0073374D"/>
    <w:rsid w:val="00733817"/>
    <w:rsid w:val="0073458C"/>
    <w:rsid w:val="007355BE"/>
    <w:rsid w:val="00735875"/>
    <w:rsid w:val="007359AD"/>
    <w:rsid w:val="00735B4B"/>
    <w:rsid w:val="00735F84"/>
    <w:rsid w:val="007360CA"/>
    <w:rsid w:val="00736525"/>
    <w:rsid w:val="007366AA"/>
    <w:rsid w:val="00736CD3"/>
    <w:rsid w:val="00737117"/>
    <w:rsid w:val="0073743E"/>
    <w:rsid w:val="00737446"/>
    <w:rsid w:val="00737D7F"/>
    <w:rsid w:val="00737FF2"/>
    <w:rsid w:val="00740534"/>
    <w:rsid w:val="00740AAB"/>
    <w:rsid w:val="00740CEF"/>
    <w:rsid w:val="00741636"/>
    <w:rsid w:val="007417DB"/>
    <w:rsid w:val="00742121"/>
    <w:rsid w:val="007423C9"/>
    <w:rsid w:val="007425C0"/>
    <w:rsid w:val="00742805"/>
    <w:rsid w:val="007428F8"/>
    <w:rsid w:val="00742909"/>
    <w:rsid w:val="00742D24"/>
    <w:rsid w:val="00742D51"/>
    <w:rsid w:val="00742E3D"/>
    <w:rsid w:val="0074305A"/>
    <w:rsid w:val="00743A53"/>
    <w:rsid w:val="00743AB3"/>
    <w:rsid w:val="00743C5E"/>
    <w:rsid w:val="00743E7F"/>
    <w:rsid w:val="007453B1"/>
    <w:rsid w:val="00745566"/>
    <w:rsid w:val="0074576E"/>
    <w:rsid w:val="00745BA6"/>
    <w:rsid w:val="00745D39"/>
    <w:rsid w:val="00745EA5"/>
    <w:rsid w:val="00745EF6"/>
    <w:rsid w:val="007466E8"/>
    <w:rsid w:val="007469F1"/>
    <w:rsid w:val="00746ED0"/>
    <w:rsid w:val="007470E2"/>
    <w:rsid w:val="007470E5"/>
    <w:rsid w:val="0074723E"/>
    <w:rsid w:val="007472BC"/>
    <w:rsid w:val="00747CC4"/>
    <w:rsid w:val="00747D51"/>
    <w:rsid w:val="00747EBA"/>
    <w:rsid w:val="007503F3"/>
    <w:rsid w:val="007505CC"/>
    <w:rsid w:val="00750F5A"/>
    <w:rsid w:val="007510C1"/>
    <w:rsid w:val="00751387"/>
    <w:rsid w:val="00751964"/>
    <w:rsid w:val="00751A53"/>
    <w:rsid w:val="00751D43"/>
    <w:rsid w:val="00751E2B"/>
    <w:rsid w:val="007520C5"/>
    <w:rsid w:val="007524AA"/>
    <w:rsid w:val="00752615"/>
    <w:rsid w:val="00752899"/>
    <w:rsid w:val="0075297A"/>
    <w:rsid w:val="00752AB4"/>
    <w:rsid w:val="00752AB9"/>
    <w:rsid w:val="00752B31"/>
    <w:rsid w:val="00752CAE"/>
    <w:rsid w:val="00753463"/>
    <w:rsid w:val="00753EB7"/>
    <w:rsid w:val="0075414F"/>
    <w:rsid w:val="00754A80"/>
    <w:rsid w:val="00754CD0"/>
    <w:rsid w:val="00754D7A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F60"/>
    <w:rsid w:val="00762062"/>
    <w:rsid w:val="00762BF4"/>
    <w:rsid w:val="00762CC4"/>
    <w:rsid w:val="00763088"/>
    <w:rsid w:val="0076376E"/>
    <w:rsid w:val="00763865"/>
    <w:rsid w:val="00763935"/>
    <w:rsid w:val="00763B01"/>
    <w:rsid w:val="00763D80"/>
    <w:rsid w:val="00764F71"/>
    <w:rsid w:val="007658F4"/>
    <w:rsid w:val="0076598B"/>
    <w:rsid w:val="00765CE3"/>
    <w:rsid w:val="007662B6"/>
    <w:rsid w:val="0076631B"/>
    <w:rsid w:val="00766434"/>
    <w:rsid w:val="007666EE"/>
    <w:rsid w:val="007666F7"/>
    <w:rsid w:val="00766709"/>
    <w:rsid w:val="00766FA9"/>
    <w:rsid w:val="007673BB"/>
    <w:rsid w:val="00770146"/>
    <w:rsid w:val="00770226"/>
    <w:rsid w:val="00770608"/>
    <w:rsid w:val="007707BC"/>
    <w:rsid w:val="00770928"/>
    <w:rsid w:val="00770948"/>
    <w:rsid w:val="00770F97"/>
    <w:rsid w:val="00771912"/>
    <w:rsid w:val="00771ACB"/>
    <w:rsid w:val="007725F8"/>
    <w:rsid w:val="007726DC"/>
    <w:rsid w:val="007729D8"/>
    <w:rsid w:val="00772A01"/>
    <w:rsid w:val="00772A22"/>
    <w:rsid w:val="00772BAF"/>
    <w:rsid w:val="00772D19"/>
    <w:rsid w:val="007734C3"/>
    <w:rsid w:val="00774506"/>
    <w:rsid w:val="007746D5"/>
    <w:rsid w:val="007746F5"/>
    <w:rsid w:val="00774AEE"/>
    <w:rsid w:val="00774B54"/>
    <w:rsid w:val="00774EE7"/>
    <w:rsid w:val="00774F6F"/>
    <w:rsid w:val="00775072"/>
    <w:rsid w:val="0077510A"/>
    <w:rsid w:val="00775B4C"/>
    <w:rsid w:val="00775BA3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A22"/>
    <w:rsid w:val="00781A97"/>
    <w:rsid w:val="00781BE3"/>
    <w:rsid w:val="00781CB6"/>
    <w:rsid w:val="00781F1F"/>
    <w:rsid w:val="007820B4"/>
    <w:rsid w:val="0078236C"/>
    <w:rsid w:val="007824D4"/>
    <w:rsid w:val="0078336D"/>
    <w:rsid w:val="00783427"/>
    <w:rsid w:val="0078372D"/>
    <w:rsid w:val="00783C89"/>
    <w:rsid w:val="0078414B"/>
    <w:rsid w:val="007849C5"/>
    <w:rsid w:val="00784C6B"/>
    <w:rsid w:val="007850DF"/>
    <w:rsid w:val="00785468"/>
    <w:rsid w:val="00785A46"/>
    <w:rsid w:val="007868C3"/>
    <w:rsid w:val="00787050"/>
    <w:rsid w:val="0078720C"/>
    <w:rsid w:val="007875A8"/>
    <w:rsid w:val="0078765F"/>
    <w:rsid w:val="00787760"/>
    <w:rsid w:val="0078787D"/>
    <w:rsid w:val="00787C34"/>
    <w:rsid w:val="0079069A"/>
    <w:rsid w:val="00790DBF"/>
    <w:rsid w:val="00790F95"/>
    <w:rsid w:val="00791029"/>
    <w:rsid w:val="0079107F"/>
    <w:rsid w:val="007913CB"/>
    <w:rsid w:val="007915C9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53B6"/>
    <w:rsid w:val="007955EA"/>
    <w:rsid w:val="00795871"/>
    <w:rsid w:val="00795A1B"/>
    <w:rsid w:val="00795DBA"/>
    <w:rsid w:val="00796048"/>
    <w:rsid w:val="00796547"/>
    <w:rsid w:val="0079683A"/>
    <w:rsid w:val="007969A2"/>
    <w:rsid w:val="00796C67"/>
    <w:rsid w:val="007973F3"/>
    <w:rsid w:val="0079792C"/>
    <w:rsid w:val="00797AD6"/>
    <w:rsid w:val="00797DD2"/>
    <w:rsid w:val="007A01F2"/>
    <w:rsid w:val="007A02E6"/>
    <w:rsid w:val="007A127F"/>
    <w:rsid w:val="007A13C4"/>
    <w:rsid w:val="007A19E2"/>
    <w:rsid w:val="007A1E89"/>
    <w:rsid w:val="007A2474"/>
    <w:rsid w:val="007A2C22"/>
    <w:rsid w:val="007A312B"/>
    <w:rsid w:val="007A31D9"/>
    <w:rsid w:val="007A3712"/>
    <w:rsid w:val="007A3F78"/>
    <w:rsid w:val="007A447A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E55"/>
    <w:rsid w:val="007A5FC2"/>
    <w:rsid w:val="007A601A"/>
    <w:rsid w:val="007A63B1"/>
    <w:rsid w:val="007A6409"/>
    <w:rsid w:val="007A64DF"/>
    <w:rsid w:val="007A68FB"/>
    <w:rsid w:val="007A6C11"/>
    <w:rsid w:val="007A7782"/>
    <w:rsid w:val="007A788D"/>
    <w:rsid w:val="007A7BDF"/>
    <w:rsid w:val="007A7C12"/>
    <w:rsid w:val="007A7CA8"/>
    <w:rsid w:val="007B0301"/>
    <w:rsid w:val="007B0414"/>
    <w:rsid w:val="007B045D"/>
    <w:rsid w:val="007B04B1"/>
    <w:rsid w:val="007B09EE"/>
    <w:rsid w:val="007B0C3D"/>
    <w:rsid w:val="007B0D63"/>
    <w:rsid w:val="007B13B3"/>
    <w:rsid w:val="007B1693"/>
    <w:rsid w:val="007B18BB"/>
    <w:rsid w:val="007B1969"/>
    <w:rsid w:val="007B1986"/>
    <w:rsid w:val="007B1CBD"/>
    <w:rsid w:val="007B1EE2"/>
    <w:rsid w:val="007B2290"/>
    <w:rsid w:val="007B2448"/>
    <w:rsid w:val="007B26A4"/>
    <w:rsid w:val="007B2B3C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6258"/>
    <w:rsid w:val="007B62E1"/>
    <w:rsid w:val="007B63E5"/>
    <w:rsid w:val="007B6496"/>
    <w:rsid w:val="007B760A"/>
    <w:rsid w:val="007B7B7D"/>
    <w:rsid w:val="007B7F14"/>
    <w:rsid w:val="007B7F36"/>
    <w:rsid w:val="007C0853"/>
    <w:rsid w:val="007C089C"/>
    <w:rsid w:val="007C0D19"/>
    <w:rsid w:val="007C16C4"/>
    <w:rsid w:val="007C1E12"/>
    <w:rsid w:val="007C2378"/>
    <w:rsid w:val="007C31CB"/>
    <w:rsid w:val="007C32A9"/>
    <w:rsid w:val="007C3521"/>
    <w:rsid w:val="007C36EB"/>
    <w:rsid w:val="007C448E"/>
    <w:rsid w:val="007C4596"/>
    <w:rsid w:val="007C480B"/>
    <w:rsid w:val="007C48EB"/>
    <w:rsid w:val="007C49BF"/>
    <w:rsid w:val="007C4BFF"/>
    <w:rsid w:val="007C4C62"/>
    <w:rsid w:val="007C4D66"/>
    <w:rsid w:val="007C4F7A"/>
    <w:rsid w:val="007C536A"/>
    <w:rsid w:val="007C54CC"/>
    <w:rsid w:val="007C5AFE"/>
    <w:rsid w:val="007C5E3E"/>
    <w:rsid w:val="007C626D"/>
    <w:rsid w:val="007C7C1A"/>
    <w:rsid w:val="007C7D5A"/>
    <w:rsid w:val="007D07EC"/>
    <w:rsid w:val="007D088E"/>
    <w:rsid w:val="007D09BE"/>
    <w:rsid w:val="007D1105"/>
    <w:rsid w:val="007D1B56"/>
    <w:rsid w:val="007D1D97"/>
    <w:rsid w:val="007D2024"/>
    <w:rsid w:val="007D217F"/>
    <w:rsid w:val="007D23F3"/>
    <w:rsid w:val="007D2EF9"/>
    <w:rsid w:val="007D40ED"/>
    <w:rsid w:val="007D4B2C"/>
    <w:rsid w:val="007D4C19"/>
    <w:rsid w:val="007D4CF1"/>
    <w:rsid w:val="007D53CA"/>
    <w:rsid w:val="007D5606"/>
    <w:rsid w:val="007D566C"/>
    <w:rsid w:val="007D570A"/>
    <w:rsid w:val="007D5717"/>
    <w:rsid w:val="007D5B9F"/>
    <w:rsid w:val="007D5D66"/>
    <w:rsid w:val="007D61C4"/>
    <w:rsid w:val="007D6228"/>
    <w:rsid w:val="007D65FB"/>
    <w:rsid w:val="007D6764"/>
    <w:rsid w:val="007D69BE"/>
    <w:rsid w:val="007D7123"/>
    <w:rsid w:val="007D74CE"/>
    <w:rsid w:val="007D7B7E"/>
    <w:rsid w:val="007D7FF3"/>
    <w:rsid w:val="007E0331"/>
    <w:rsid w:val="007E08F1"/>
    <w:rsid w:val="007E0C8B"/>
    <w:rsid w:val="007E0CB5"/>
    <w:rsid w:val="007E0D64"/>
    <w:rsid w:val="007E0EC3"/>
    <w:rsid w:val="007E10FF"/>
    <w:rsid w:val="007E1ACF"/>
    <w:rsid w:val="007E1CAA"/>
    <w:rsid w:val="007E23DC"/>
    <w:rsid w:val="007E33DE"/>
    <w:rsid w:val="007E3B19"/>
    <w:rsid w:val="007E3BCA"/>
    <w:rsid w:val="007E4712"/>
    <w:rsid w:val="007E5226"/>
    <w:rsid w:val="007E5FD2"/>
    <w:rsid w:val="007E65E1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58F"/>
    <w:rsid w:val="007F071F"/>
    <w:rsid w:val="007F0E88"/>
    <w:rsid w:val="007F121C"/>
    <w:rsid w:val="007F1583"/>
    <w:rsid w:val="007F18AF"/>
    <w:rsid w:val="007F1967"/>
    <w:rsid w:val="007F1ED3"/>
    <w:rsid w:val="007F20B1"/>
    <w:rsid w:val="007F35A1"/>
    <w:rsid w:val="007F3615"/>
    <w:rsid w:val="007F3D23"/>
    <w:rsid w:val="007F40AB"/>
    <w:rsid w:val="007F41B0"/>
    <w:rsid w:val="007F4701"/>
    <w:rsid w:val="007F4AC0"/>
    <w:rsid w:val="007F4B07"/>
    <w:rsid w:val="007F4E06"/>
    <w:rsid w:val="007F4E27"/>
    <w:rsid w:val="007F4F6A"/>
    <w:rsid w:val="007F52F6"/>
    <w:rsid w:val="007F5986"/>
    <w:rsid w:val="007F5E76"/>
    <w:rsid w:val="007F63D7"/>
    <w:rsid w:val="007F669B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0C37"/>
    <w:rsid w:val="0080103A"/>
    <w:rsid w:val="008013B7"/>
    <w:rsid w:val="00801939"/>
    <w:rsid w:val="00801D1A"/>
    <w:rsid w:val="008021CB"/>
    <w:rsid w:val="0080223B"/>
    <w:rsid w:val="00802523"/>
    <w:rsid w:val="0080253E"/>
    <w:rsid w:val="008032B8"/>
    <w:rsid w:val="00803930"/>
    <w:rsid w:val="008041F3"/>
    <w:rsid w:val="00804418"/>
    <w:rsid w:val="00804BD2"/>
    <w:rsid w:val="00804D33"/>
    <w:rsid w:val="00804D90"/>
    <w:rsid w:val="0080522B"/>
    <w:rsid w:val="008052DF"/>
    <w:rsid w:val="00805401"/>
    <w:rsid w:val="00805867"/>
    <w:rsid w:val="008059ED"/>
    <w:rsid w:val="00805E3A"/>
    <w:rsid w:val="0080651D"/>
    <w:rsid w:val="008065A3"/>
    <w:rsid w:val="00806737"/>
    <w:rsid w:val="00807AE8"/>
    <w:rsid w:val="00807F96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26DA"/>
    <w:rsid w:val="008130FC"/>
    <w:rsid w:val="008132B2"/>
    <w:rsid w:val="0081355B"/>
    <w:rsid w:val="0081359B"/>
    <w:rsid w:val="008139A2"/>
    <w:rsid w:val="00813EC4"/>
    <w:rsid w:val="008140F1"/>
    <w:rsid w:val="008141CD"/>
    <w:rsid w:val="00814408"/>
    <w:rsid w:val="00814556"/>
    <w:rsid w:val="00814818"/>
    <w:rsid w:val="00814881"/>
    <w:rsid w:val="00814A7D"/>
    <w:rsid w:val="008152EB"/>
    <w:rsid w:val="00815BF7"/>
    <w:rsid w:val="00815F1B"/>
    <w:rsid w:val="00816578"/>
    <w:rsid w:val="008168B8"/>
    <w:rsid w:val="00816ABC"/>
    <w:rsid w:val="00816E5A"/>
    <w:rsid w:val="00817073"/>
    <w:rsid w:val="00817D70"/>
    <w:rsid w:val="008207A9"/>
    <w:rsid w:val="00820EFC"/>
    <w:rsid w:val="008212F0"/>
    <w:rsid w:val="008216C7"/>
    <w:rsid w:val="00822257"/>
    <w:rsid w:val="00822B13"/>
    <w:rsid w:val="00822FD7"/>
    <w:rsid w:val="0082308D"/>
    <w:rsid w:val="00823106"/>
    <w:rsid w:val="00823623"/>
    <w:rsid w:val="00823C83"/>
    <w:rsid w:val="00824289"/>
    <w:rsid w:val="008242DF"/>
    <w:rsid w:val="00825CD2"/>
    <w:rsid w:val="008268F9"/>
    <w:rsid w:val="00827453"/>
    <w:rsid w:val="008276D7"/>
    <w:rsid w:val="00827A0A"/>
    <w:rsid w:val="00827A0D"/>
    <w:rsid w:val="00827B34"/>
    <w:rsid w:val="00827C40"/>
    <w:rsid w:val="00827D49"/>
    <w:rsid w:val="00827E55"/>
    <w:rsid w:val="00830036"/>
    <w:rsid w:val="008300A4"/>
    <w:rsid w:val="0083067C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98D"/>
    <w:rsid w:val="008331B7"/>
    <w:rsid w:val="00833BAB"/>
    <w:rsid w:val="00833CB4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ABD"/>
    <w:rsid w:val="008370DB"/>
    <w:rsid w:val="00837323"/>
    <w:rsid w:val="0083761E"/>
    <w:rsid w:val="00837F6A"/>
    <w:rsid w:val="00840122"/>
    <w:rsid w:val="00840170"/>
    <w:rsid w:val="008402B2"/>
    <w:rsid w:val="0084039A"/>
    <w:rsid w:val="00840609"/>
    <w:rsid w:val="00840A0B"/>
    <w:rsid w:val="00840E3B"/>
    <w:rsid w:val="00840F25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F1C"/>
    <w:rsid w:val="00847052"/>
    <w:rsid w:val="0084716D"/>
    <w:rsid w:val="008473F2"/>
    <w:rsid w:val="00847789"/>
    <w:rsid w:val="00847F08"/>
    <w:rsid w:val="008501CF"/>
    <w:rsid w:val="008504C5"/>
    <w:rsid w:val="0085081A"/>
    <w:rsid w:val="00850EA3"/>
    <w:rsid w:val="00851521"/>
    <w:rsid w:val="00851A42"/>
    <w:rsid w:val="00851A72"/>
    <w:rsid w:val="00851BA6"/>
    <w:rsid w:val="00851EA4"/>
    <w:rsid w:val="008527EA"/>
    <w:rsid w:val="00852863"/>
    <w:rsid w:val="0085288A"/>
    <w:rsid w:val="00852DEC"/>
    <w:rsid w:val="00853610"/>
    <w:rsid w:val="00853C39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42D"/>
    <w:rsid w:val="00857784"/>
    <w:rsid w:val="008600A0"/>
    <w:rsid w:val="008600FF"/>
    <w:rsid w:val="00860427"/>
    <w:rsid w:val="00860849"/>
    <w:rsid w:val="008608A2"/>
    <w:rsid w:val="008609D4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FCC"/>
    <w:rsid w:val="008652E2"/>
    <w:rsid w:val="00865DF8"/>
    <w:rsid w:val="008664EA"/>
    <w:rsid w:val="00866901"/>
    <w:rsid w:val="00866A0C"/>
    <w:rsid w:val="00866E9F"/>
    <w:rsid w:val="00866EB1"/>
    <w:rsid w:val="008674B8"/>
    <w:rsid w:val="008678A2"/>
    <w:rsid w:val="00867AE3"/>
    <w:rsid w:val="00867CC8"/>
    <w:rsid w:val="00867CCA"/>
    <w:rsid w:val="00867CFC"/>
    <w:rsid w:val="0087036C"/>
    <w:rsid w:val="0087050D"/>
    <w:rsid w:val="008706D8"/>
    <w:rsid w:val="008709F0"/>
    <w:rsid w:val="00870EF1"/>
    <w:rsid w:val="00870F8C"/>
    <w:rsid w:val="0087116F"/>
    <w:rsid w:val="008712C9"/>
    <w:rsid w:val="008716B4"/>
    <w:rsid w:val="00871AA8"/>
    <w:rsid w:val="00871CB4"/>
    <w:rsid w:val="00871D39"/>
    <w:rsid w:val="00872566"/>
    <w:rsid w:val="00872AD9"/>
    <w:rsid w:val="00872EBE"/>
    <w:rsid w:val="00872F0A"/>
    <w:rsid w:val="00873FB4"/>
    <w:rsid w:val="008744C0"/>
    <w:rsid w:val="00875229"/>
    <w:rsid w:val="00875250"/>
    <w:rsid w:val="008752F1"/>
    <w:rsid w:val="00875497"/>
    <w:rsid w:val="00875EBE"/>
    <w:rsid w:val="008768E1"/>
    <w:rsid w:val="008772C9"/>
    <w:rsid w:val="00877300"/>
    <w:rsid w:val="008777AA"/>
    <w:rsid w:val="00877A4F"/>
    <w:rsid w:val="00877A7D"/>
    <w:rsid w:val="00877AB0"/>
    <w:rsid w:val="00877AD5"/>
    <w:rsid w:val="00877E6E"/>
    <w:rsid w:val="008800A8"/>
    <w:rsid w:val="008813C4"/>
    <w:rsid w:val="00881450"/>
    <w:rsid w:val="00881763"/>
    <w:rsid w:val="00881FC4"/>
    <w:rsid w:val="0088270E"/>
    <w:rsid w:val="00882A72"/>
    <w:rsid w:val="00882F73"/>
    <w:rsid w:val="008839C8"/>
    <w:rsid w:val="00883E5C"/>
    <w:rsid w:val="0088422F"/>
    <w:rsid w:val="0088431D"/>
    <w:rsid w:val="00884347"/>
    <w:rsid w:val="00884594"/>
    <w:rsid w:val="008847E4"/>
    <w:rsid w:val="00884A64"/>
    <w:rsid w:val="008854D6"/>
    <w:rsid w:val="008859FF"/>
    <w:rsid w:val="0088615B"/>
    <w:rsid w:val="008861D7"/>
    <w:rsid w:val="008863F9"/>
    <w:rsid w:val="0088661E"/>
    <w:rsid w:val="008867FC"/>
    <w:rsid w:val="00886B30"/>
    <w:rsid w:val="00886FD4"/>
    <w:rsid w:val="008871D4"/>
    <w:rsid w:val="00887271"/>
    <w:rsid w:val="00887647"/>
    <w:rsid w:val="00887AFD"/>
    <w:rsid w:val="00887DD0"/>
    <w:rsid w:val="0089006A"/>
    <w:rsid w:val="008909D7"/>
    <w:rsid w:val="0089129A"/>
    <w:rsid w:val="008915B5"/>
    <w:rsid w:val="0089184D"/>
    <w:rsid w:val="00891BA3"/>
    <w:rsid w:val="00892242"/>
    <w:rsid w:val="00892256"/>
    <w:rsid w:val="008925A0"/>
    <w:rsid w:val="00892F6D"/>
    <w:rsid w:val="0089336A"/>
    <w:rsid w:val="0089344E"/>
    <w:rsid w:val="008934C7"/>
    <w:rsid w:val="0089394D"/>
    <w:rsid w:val="00893DAB"/>
    <w:rsid w:val="00894521"/>
    <w:rsid w:val="008947F4"/>
    <w:rsid w:val="00895026"/>
    <w:rsid w:val="008952BD"/>
    <w:rsid w:val="00895401"/>
    <w:rsid w:val="008955D5"/>
    <w:rsid w:val="00895DBA"/>
    <w:rsid w:val="00895FF5"/>
    <w:rsid w:val="008960C0"/>
    <w:rsid w:val="0089634B"/>
    <w:rsid w:val="00896379"/>
    <w:rsid w:val="00896F2F"/>
    <w:rsid w:val="008972D5"/>
    <w:rsid w:val="0089737D"/>
    <w:rsid w:val="008979C6"/>
    <w:rsid w:val="00897EDC"/>
    <w:rsid w:val="008A037B"/>
    <w:rsid w:val="008A06C4"/>
    <w:rsid w:val="008A06C6"/>
    <w:rsid w:val="008A08D5"/>
    <w:rsid w:val="008A09C2"/>
    <w:rsid w:val="008A0B1C"/>
    <w:rsid w:val="008A12E7"/>
    <w:rsid w:val="008A1344"/>
    <w:rsid w:val="008A14D0"/>
    <w:rsid w:val="008A1674"/>
    <w:rsid w:val="008A234E"/>
    <w:rsid w:val="008A2B7D"/>
    <w:rsid w:val="008A2E26"/>
    <w:rsid w:val="008A3104"/>
    <w:rsid w:val="008A31D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2DD"/>
    <w:rsid w:val="008A6419"/>
    <w:rsid w:val="008A6434"/>
    <w:rsid w:val="008A650A"/>
    <w:rsid w:val="008A6875"/>
    <w:rsid w:val="008A6F6F"/>
    <w:rsid w:val="008A728E"/>
    <w:rsid w:val="008A775E"/>
    <w:rsid w:val="008B02D2"/>
    <w:rsid w:val="008B0DF7"/>
    <w:rsid w:val="008B1684"/>
    <w:rsid w:val="008B1AE7"/>
    <w:rsid w:val="008B1C36"/>
    <w:rsid w:val="008B1F97"/>
    <w:rsid w:val="008B2B7C"/>
    <w:rsid w:val="008B3332"/>
    <w:rsid w:val="008B376D"/>
    <w:rsid w:val="008B3FA2"/>
    <w:rsid w:val="008B427A"/>
    <w:rsid w:val="008B4488"/>
    <w:rsid w:val="008B4BED"/>
    <w:rsid w:val="008B4FD8"/>
    <w:rsid w:val="008B51AB"/>
    <w:rsid w:val="008B52B4"/>
    <w:rsid w:val="008B549F"/>
    <w:rsid w:val="008B55FE"/>
    <w:rsid w:val="008B59AC"/>
    <w:rsid w:val="008B5C85"/>
    <w:rsid w:val="008B5CF6"/>
    <w:rsid w:val="008B5DAD"/>
    <w:rsid w:val="008B6239"/>
    <w:rsid w:val="008B67E5"/>
    <w:rsid w:val="008B6997"/>
    <w:rsid w:val="008B6A75"/>
    <w:rsid w:val="008B6C80"/>
    <w:rsid w:val="008B6D49"/>
    <w:rsid w:val="008B6E98"/>
    <w:rsid w:val="008B7C1F"/>
    <w:rsid w:val="008B7C3F"/>
    <w:rsid w:val="008B7C61"/>
    <w:rsid w:val="008B7FD8"/>
    <w:rsid w:val="008C014D"/>
    <w:rsid w:val="008C0533"/>
    <w:rsid w:val="008C0709"/>
    <w:rsid w:val="008C07FC"/>
    <w:rsid w:val="008C0A64"/>
    <w:rsid w:val="008C1492"/>
    <w:rsid w:val="008C152C"/>
    <w:rsid w:val="008C1594"/>
    <w:rsid w:val="008C15B7"/>
    <w:rsid w:val="008C16D6"/>
    <w:rsid w:val="008C2A5D"/>
    <w:rsid w:val="008C31B3"/>
    <w:rsid w:val="008C31C1"/>
    <w:rsid w:val="008C3644"/>
    <w:rsid w:val="008C3973"/>
    <w:rsid w:val="008C3B00"/>
    <w:rsid w:val="008C4231"/>
    <w:rsid w:val="008C4289"/>
    <w:rsid w:val="008C4555"/>
    <w:rsid w:val="008C47B4"/>
    <w:rsid w:val="008C4B41"/>
    <w:rsid w:val="008C4DD2"/>
    <w:rsid w:val="008C501B"/>
    <w:rsid w:val="008C5275"/>
    <w:rsid w:val="008C544E"/>
    <w:rsid w:val="008C5692"/>
    <w:rsid w:val="008C589E"/>
    <w:rsid w:val="008C5E1C"/>
    <w:rsid w:val="008C60F0"/>
    <w:rsid w:val="008C612C"/>
    <w:rsid w:val="008C6551"/>
    <w:rsid w:val="008C668B"/>
    <w:rsid w:val="008C69C0"/>
    <w:rsid w:val="008C6B48"/>
    <w:rsid w:val="008C700D"/>
    <w:rsid w:val="008C70F0"/>
    <w:rsid w:val="008C77FD"/>
    <w:rsid w:val="008C7875"/>
    <w:rsid w:val="008C7892"/>
    <w:rsid w:val="008C7FD0"/>
    <w:rsid w:val="008D00F2"/>
    <w:rsid w:val="008D01D6"/>
    <w:rsid w:val="008D053E"/>
    <w:rsid w:val="008D06BE"/>
    <w:rsid w:val="008D1B63"/>
    <w:rsid w:val="008D1B6F"/>
    <w:rsid w:val="008D1CCC"/>
    <w:rsid w:val="008D20AA"/>
    <w:rsid w:val="008D2B00"/>
    <w:rsid w:val="008D2E04"/>
    <w:rsid w:val="008D3311"/>
    <w:rsid w:val="008D3692"/>
    <w:rsid w:val="008D4967"/>
    <w:rsid w:val="008D4B14"/>
    <w:rsid w:val="008D4EF0"/>
    <w:rsid w:val="008D538C"/>
    <w:rsid w:val="008D5C78"/>
    <w:rsid w:val="008D5D03"/>
    <w:rsid w:val="008D64B5"/>
    <w:rsid w:val="008D6760"/>
    <w:rsid w:val="008D67FB"/>
    <w:rsid w:val="008D6D99"/>
    <w:rsid w:val="008D7322"/>
    <w:rsid w:val="008D7C5D"/>
    <w:rsid w:val="008E0072"/>
    <w:rsid w:val="008E023C"/>
    <w:rsid w:val="008E20D9"/>
    <w:rsid w:val="008E2775"/>
    <w:rsid w:val="008E2C95"/>
    <w:rsid w:val="008E2FFE"/>
    <w:rsid w:val="008E33E1"/>
    <w:rsid w:val="008E353A"/>
    <w:rsid w:val="008E364D"/>
    <w:rsid w:val="008E3932"/>
    <w:rsid w:val="008E3C22"/>
    <w:rsid w:val="008E41B2"/>
    <w:rsid w:val="008E44A5"/>
    <w:rsid w:val="008E4C73"/>
    <w:rsid w:val="008E5151"/>
    <w:rsid w:val="008E55AA"/>
    <w:rsid w:val="008E57A9"/>
    <w:rsid w:val="008E735B"/>
    <w:rsid w:val="008E7659"/>
    <w:rsid w:val="008E7666"/>
    <w:rsid w:val="008E77D1"/>
    <w:rsid w:val="008E7BF7"/>
    <w:rsid w:val="008E7EA2"/>
    <w:rsid w:val="008F0ACA"/>
    <w:rsid w:val="008F0CA6"/>
    <w:rsid w:val="008F13E6"/>
    <w:rsid w:val="008F1471"/>
    <w:rsid w:val="008F1BBB"/>
    <w:rsid w:val="008F1CAE"/>
    <w:rsid w:val="008F1CD9"/>
    <w:rsid w:val="008F294E"/>
    <w:rsid w:val="008F2B8D"/>
    <w:rsid w:val="008F3013"/>
    <w:rsid w:val="008F3335"/>
    <w:rsid w:val="008F3372"/>
    <w:rsid w:val="008F3B2B"/>
    <w:rsid w:val="008F3DD0"/>
    <w:rsid w:val="008F4178"/>
    <w:rsid w:val="008F433D"/>
    <w:rsid w:val="008F515B"/>
    <w:rsid w:val="008F53BE"/>
    <w:rsid w:val="008F56FE"/>
    <w:rsid w:val="008F570F"/>
    <w:rsid w:val="008F616A"/>
    <w:rsid w:val="008F63AF"/>
    <w:rsid w:val="008F66B2"/>
    <w:rsid w:val="008F6ACB"/>
    <w:rsid w:val="008F731A"/>
    <w:rsid w:val="008F73F8"/>
    <w:rsid w:val="008F749E"/>
    <w:rsid w:val="008F74F5"/>
    <w:rsid w:val="008F7611"/>
    <w:rsid w:val="008F766F"/>
    <w:rsid w:val="008F7A34"/>
    <w:rsid w:val="008F7FF0"/>
    <w:rsid w:val="00900565"/>
    <w:rsid w:val="00900954"/>
    <w:rsid w:val="00900E3B"/>
    <w:rsid w:val="00901A50"/>
    <w:rsid w:val="00901CBE"/>
    <w:rsid w:val="00902784"/>
    <w:rsid w:val="00902E6D"/>
    <w:rsid w:val="00902F8D"/>
    <w:rsid w:val="00903082"/>
    <w:rsid w:val="009037E4"/>
    <w:rsid w:val="00903836"/>
    <w:rsid w:val="00903DD1"/>
    <w:rsid w:val="009040B2"/>
    <w:rsid w:val="00904757"/>
    <w:rsid w:val="0090509B"/>
    <w:rsid w:val="00905357"/>
    <w:rsid w:val="00906591"/>
    <w:rsid w:val="00906999"/>
    <w:rsid w:val="00906C70"/>
    <w:rsid w:val="009072AA"/>
    <w:rsid w:val="0090775F"/>
    <w:rsid w:val="009077D9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AF7"/>
    <w:rsid w:val="00912E6E"/>
    <w:rsid w:val="009135A6"/>
    <w:rsid w:val="009139FB"/>
    <w:rsid w:val="00913A62"/>
    <w:rsid w:val="00913B16"/>
    <w:rsid w:val="00913EC2"/>
    <w:rsid w:val="00913EEE"/>
    <w:rsid w:val="0091411F"/>
    <w:rsid w:val="009141D2"/>
    <w:rsid w:val="0091423C"/>
    <w:rsid w:val="0091497F"/>
    <w:rsid w:val="009155C4"/>
    <w:rsid w:val="00915770"/>
    <w:rsid w:val="00915C7E"/>
    <w:rsid w:val="00916110"/>
    <w:rsid w:val="00916117"/>
    <w:rsid w:val="009162EC"/>
    <w:rsid w:val="00916A5C"/>
    <w:rsid w:val="00916B35"/>
    <w:rsid w:val="00916E41"/>
    <w:rsid w:val="009172CA"/>
    <w:rsid w:val="0091741D"/>
    <w:rsid w:val="009174DB"/>
    <w:rsid w:val="00917F93"/>
    <w:rsid w:val="00920011"/>
    <w:rsid w:val="009200F5"/>
    <w:rsid w:val="009202AC"/>
    <w:rsid w:val="0092033E"/>
    <w:rsid w:val="009206E1"/>
    <w:rsid w:val="009209D1"/>
    <w:rsid w:val="00920F68"/>
    <w:rsid w:val="00921C4F"/>
    <w:rsid w:val="00921D17"/>
    <w:rsid w:val="0092258D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53F"/>
    <w:rsid w:val="00924B4B"/>
    <w:rsid w:val="009255B9"/>
    <w:rsid w:val="00925D7C"/>
    <w:rsid w:val="00925D91"/>
    <w:rsid w:val="00925FDC"/>
    <w:rsid w:val="0092667F"/>
    <w:rsid w:val="00926C99"/>
    <w:rsid w:val="009278B9"/>
    <w:rsid w:val="009279C2"/>
    <w:rsid w:val="00927B81"/>
    <w:rsid w:val="009310BD"/>
    <w:rsid w:val="009312EE"/>
    <w:rsid w:val="0093167A"/>
    <w:rsid w:val="009317E4"/>
    <w:rsid w:val="00931B9E"/>
    <w:rsid w:val="00932307"/>
    <w:rsid w:val="0093237D"/>
    <w:rsid w:val="009326FE"/>
    <w:rsid w:val="00932CEF"/>
    <w:rsid w:val="00932D14"/>
    <w:rsid w:val="00932DBB"/>
    <w:rsid w:val="0093313B"/>
    <w:rsid w:val="00933C22"/>
    <w:rsid w:val="00933E25"/>
    <w:rsid w:val="009341F5"/>
    <w:rsid w:val="00934484"/>
    <w:rsid w:val="00934E7C"/>
    <w:rsid w:val="0093519D"/>
    <w:rsid w:val="009354B6"/>
    <w:rsid w:val="0093599F"/>
    <w:rsid w:val="00935ACB"/>
    <w:rsid w:val="00936DC2"/>
    <w:rsid w:val="00936F97"/>
    <w:rsid w:val="00937232"/>
    <w:rsid w:val="0093745A"/>
    <w:rsid w:val="00937F93"/>
    <w:rsid w:val="009407BC"/>
    <w:rsid w:val="00940D68"/>
    <w:rsid w:val="00941280"/>
    <w:rsid w:val="00941D34"/>
    <w:rsid w:val="00941EE8"/>
    <w:rsid w:val="00941F6F"/>
    <w:rsid w:val="00942084"/>
    <w:rsid w:val="0094230F"/>
    <w:rsid w:val="00942717"/>
    <w:rsid w:val="00942725"/>
    <w:rsid w:val="00942DC2"/>
    <w:rsid w:val="0094306B"/>
    <w:rsid w:val="0094367B"/>
    <w:rsid w:val="00943D6E"/>
    <w:rsid w:val="009446A4"/>
    <w:rsid w:val="00944AA5"/>
    <w:rsid w:val="00944D40"/>
    <w:rsid w:val="009451BD"/>
    <w:rsid w:val="00945237"/>
    <w:rsid w:val="00945427"/>
    <w:rsid w:val="00945A97"/>
    <w:rsid w:val="00945FBB"/>
    <w:rsid w:val="00946302"/>
    <w:rsid w:val="00947819"/>
    <w:rsid w:val="00947C06"/>
    <w:rsid w:val="009503F6"/>
    <w:rsid w:val="009506B6"/>
    <w:rsid w:val="0095076A"/>
    <w:rsid w:val="00950AF3"/>
    <w:rsid w:val="00950C14"/>
    <w:rsid w:val="00950E8E"/>
    <w:rsid w:val="0095156B"/>
    <w:rsid w:val="00951E66"/>
    <w:rsid w:val="009521C6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966"/>
    <w:rsid w:val="0095499D"/>
    <w:rsid w:val="00954AB5"/>
    <w:rsid w:val="00954C48"/>
    <w:rsid w:val="0095592B"/>
    <w:rsid w:val="009559BA"/>
    <w:rsid w:val="00955AA2"/>
    <w:rsid w:val="00956543"/>
    <w:rsid w:val="0095689D"/>
    <w:rsid w:val="00956963"/>
    <w:rsid w:val="00956CF4"/>
    <w:rsid w:val="009573DC"/>
    <w:rsid w:val="009578AD"/>
    <w:rsid w:val="0096040A"/>
    <w:rsid w:val="009608F1"/>
    <w:rsid w:val="0096140E"/>
    <w:rsid w:val="009615E3"/>
    <w:rsid w:val="00961654"/>
    <w:rsid w:val="00961D52"/>
    <w:rsid w:val="00961F26"/>
    <w:rsid w:val="009621E5"/>
    <w:rsid w:val="00962316"/>
    <w:rsid w:val="009623ED"/>
    <w:rsid w:val="00962ADE"/>
    <w:rsid w:val="00962B1C"/>
    <w:rsid w:val="00962D2E"/>
    <w:rsid w:val="00962DC7"/>
    <w:rsid w:val="0096304D"/>
    <w:rsid w:val="0096311D"/>
    <w:rsid w:val="0096393B"/>
    <w:rsid w:val="00963AE3"/>
    <w:rsid w:val="00963D1B"/>
    <w:rsid w:val="0096406F"/>
    <w:rsid w:val="00964198"/>
    <w:rsid w:val="00964678"/>
    <w:rsid w:val="009657D1"/>
    <w:rsid w:val="00965F93"/>
    <w:rsid w:val="00965FA7"/>
    <w:rsid w:val="009662B3"/>
    <w:rsid w:val="009664A6"/>
    <w:rsid w:val="009666DB"/>
    <w:rsid w:val="00966802"/>
    <w:rsid w:val="00966D9C"/>
    <w:rsid w:val="00966E37"/>
    <w:rsid w:val="009672BF"/>
    <w:rsid w:val="00967635"/>
    <w:rsid w:val="00967B14"/>
    <w:rsid w:val="00967DF3"/>
    <w:rsid w:val="009703BA"/>
    <w:rsid w:val="00970539"/>
    <w:rsid w:val="00970839"/>
    <w:rsid w:val="00970B27"/>
    <w:rsid w:val="00970B49"/>
    <w:rsid w:val="0097138A"/>
    <w:rsid w:val="0097144B"/>
    <w:rsid w:val="009715AD"/>
    <w:rsid w:val="009721F6"/>
    <w:rsid w:val="009724B3"/>
    <w:rsid w:val="00972FCB"/>
    <w:rsid w:val="0097316B"/>
    <w:rsid w:val="009732FD"/>
    <w:rsid w:val="0097388C"/>
    <w:rsid w:val="00973BF9"/>
    <w:rsid w:val="00973C5A"/>
    <w:rsid w:val="00973F4D"/>
    <w:rsid w:val="009740FA"/>
    <w:rsid w:val="00974509"/>
    <w:rsid w:val="00974BC2"/>
    <w:rsid w:val="00974FC5"/>
    <w:rsid w:val="00975FCA"/>
    <w:rsid w:val="0097614B"/>
    <w:rsid w:val="0097639F"/>
    <w:rsid w:val="00976BBA"/>
    <w:rsid w:val="0097719A"/>
    <w:rsid w:val="009773F7"/>
    <w:rsid w:val="0097778D"/>
    <w:rsid w:val="00977BC9"/>
    <w:rsid w:val="00977EB1"/>
    <w:rsid w:val="009808A8"/>
    <w:rsid w:val="0098096C"/>
    <w:rsid w:val="00980B38"/>
    <w:rsid w:val="009812D6"/>
    <w:rsid w:val="0098131C"/>
    <w:rsid w:val="00981391"/>
    <w:rsid w:val="00981451"/>
    <w:rsid w:val="009820F8"/>
    <w:rsid w:val="00982387"/>
    <w:rsid w:val="0098260C"/>
    <w:rsid w:val="00982A0B"/>
    <w:rsid w:val="00983211"/>
    <w:rsid w:val="0098346F"/>
    <w:rsid w:val="0098353E"/>
    <w:rsid w:val="0098364E"/>
    <w:rsid w:val="00983864"/>
    <w:rsid w:val="00983933"/>
    <w:rsid w:val="00983B87"/>
    <w:rsid w:val="00983F6B"/>
    <w:rsid w:val="00984836"/>
    <w:rsid w:val="00984D2E"/>
    <w:rsid w:val="00984DC4"/>
    <w:rsid w:val="00984E96"/>
    <w:rsid w:val="0098507A"/>
    <w:rsid w:val="00985300"/>
    <w:rsid w:val="00985DF6"/>
    <w:rsid w:val="009860BC"/>
    <w:rsid w:val="0098633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878"/>
    <w:rsid w:val="00990C21"/>
    <w:rsid w:val="00990E8B"/>
    <w:rsid w:val="00991836"/>
    <w:rsid w:val="00991B0A"/>
    <w:rsid w:val="00991B24"/>
    <w:rsid w:val="00991F61"/>
    <w:rsid w:val="0099296E"/>
    <w:rsid w:val="00992BAD"/>
    <w:rsid w:val="00993901"/>
    <w:rsid w:val="00993940"/>
    <w:rsid w:val="00993A02"/>
    <w:rsid w:val="00993A14"/>
    <w:rsid w:val="00993C21"/>
    <w:rsid w:val="009940C0"/>
    <w:rsid w:val="00994CDC"/>
    <w:rsid w:val="009953B8"/>
    <w:rsid w:val="00995BEB"/>
    <w:rsid w:val="0099634A"/>
    <w:rsid w:val="009964B4"/>
    <w:rsid w:val="009968BF"/>
    <w:rsid w:val="009969B2"/>
    <w:rsid w:val="00997003"/>
    <w:rsid w:val="0099704D"/>
    <w:rsid w:val="00997393"/>
    <w:rsid w:val="009974D6"/>
    <w:rsid w:val="00997626"/>
    <w:rsid w:val="0099783E"/>
    <w:rsid w:val="009A02E7"/>
    <w:rsid w:val="009A0613"/>
    <w:rsid w:val="009A07E4"/>
    <w:rsid w:val="009A089D"/>
    <w:rsid w:val="009A0B1A"/>
    <w:rsid w:val="009A0BAF"/>
    <w:rsid w:val="009A130A"/>
    <w:rsid w:val="009A1323"/>
    <w:rsid w:val="009A13F8"/>
    <w:rsid w:val="009A1B26"/>
    <w:rsid w:val="009A1B9A"/>
    <w:rsid w:val="009A1B9B"/>
    <w:rsid w:val="009A1ED0"/>
    <w:rsid w:val="009A2766"/>
    <w:rsid w:val="009A276D"/>
    <w:rsid w:val="009A280B"/>
    <w:rsid w:val="009A2CDB"/>
    <w:rsid w:val="009A2CFE"/>
    <w:rsid w:val="009A3596"/>
    <w:rsid w:val="009A3636"/>
    <w:rsid w:val="009A3A68"/>
    <w:rsid w:val="009A3E52"/>
    <w:rsid w:val="009A3E9C"/>
    <w:rsid w:val="009A412C"/>
    <w:rsid w:val="009A478F"/>
    <w:rsid w:val="009A4798"/>
    <w:rsid w:val="009A4FBB"/>
    <w:rsid w:val="009A5CC1"/>
    <w:rsid w:val="009A5E21"/>
    <w:rsid w:val="009A6426"/>
    <w:rsid w:val="009A690A"/>
    <w:rsid w:val="009A6A23"/>
    <w:rsid w:val="009A6A93"/>
    <w:rsid w:val="009A7663"/>
    <w:rsid w:val="009B0723"/>
    <w:rsid w:val="009B07A4"/>
    <w:rsid w:val="009B0AA4"/>
    <w:rsid w:val="009B0C30"/>
    <w:rsid w:val="009B1302"/>
    <w:rsid w:val="009B16CA"/>
    <w:rsid w:val="009B1A2B"/>
    <w:rsid w:val="009B22CA"/>
    <w:rsid w:val="009B2372"/>
    <w:rsid w:val="009B245E"/>
    <w:rsid w:val="009B2822"/>
    <w:rsid w:val="009B2B86"/>
    <w:rsid w:val="009B2D68"/>
    <w:rsid w:val="009B38A2"/>
    <w:rsid w:val="009B3CFA"/>
    <w:rsid w:val="009B4155"/>
    <w:rsid w:val="009B471B"/>
    <w:rsid w:val="009B4A96"/>
    <w:rsid w:val="009B4B22"/>
    <w:rsid w:val="009B4B24"/>
    <w:rsid w:val="009B4B59"/>
    <w:rsid w:val="009B4CE9"/>
    <w:rsid w:val="009B4DAD"/>
    <w:rsid w:val="009B509A"/>
    <w:rsid w:val="009B53E0"/>
    <w:rsid w:val="009B5711"/>
    <w:rsid w:val="009B59FE"/>
    <w:rsid w:val="009B5C4A"/>
    <w:rsid w:val="009B5DEA"/>
    <w:rsid w:val="009B66E0"/>
    <w:rsid w:val="009B6C06"/>
    <w:rsid w:val="009B7183"/>
    <w:rsid w:val="009B71E1"/>
    <w:rsid w:val="009B7332"/>
    <w:rsid w:val="009B76DC"/>
    <w:rsid w:val="009B7B43"/>
    <w:rsid w:val="009C002F"/>
    <w:rsid w:val="009C01B9"/>
    <w:rsid w:val="009C053E"/>
    <w:rsid w:val="009C07EA"/>
    <w:rsid w:val="009C0880"/>
    <w:rsid w:val="009C0AD0"/>
    <w:rsid w:val="009C0BAB"/>
    <w:rsid w:val="009C0D55"/>
    <w:rsid w:val="009C0DC0"/>
    <w:rsid w:val="009C127E"/>
    <w:rsid w:val="009C1621"/>
    <w:rsid w:val="009C1A1E"/>
    <w:rsid w:val="009C1B92"/>
    <w:rsid w:val="009C1EF1"/>
    <w:rsid w:val="009C1F61"/>
    <w:rsid w:val="009C1FD2"/>
    <w:rsid w:val="009C22B1"/>
    <w:rsid w:val="009C274A"/>
    <w:rsid w:val="009C34AB"/>
    <w:rsid w:val="009C3C11"/>
    <w:rsid w:val="009C3CEA"/>
    <w:rsid w:val="009C4171"/>
    <w:rsid w:val="009C4B02"/>
    <w:rsid w:val="009C4EAD"/>
    <w:rsid w:val="009C516D"/>
    <w:rsid w:val="009C5617"/>
    <w:rsid w:val="009C5903"/>
    <w:rsid w:val="009C65AA"/>
    <w:rsid w:val="009C6B6C"/>
    <w:rsid w:val="009C707E"/>
    <w:rsid w:val="009C76EA"/>
    <w:rsid w:val="009C7980"/>
    <w:rsid w:val="009C7A6D"/>
    <w:rsid w:val="009C7EEC"/>
    <w:rsid w:val="009C7F07"/>
    <w:rsid w:val="009D0524"/>
    <w:rsid w:val="009D0664"/>
    <w:rsid w:val="009D0B43"/>
    <w:rsid w:val="009D0C49"/>
    <w:rsid w:val="009D12D1"/>
    <w:rsid w:val="009D1806"/>
    <w:rsid w:val="009D19CB"/>
    <w:rsid w:val="009D1B63"/>
    <w:rsid w:val="009D2276"/>
    <w:rsid w:val="009D2465"/>
    <w:rsid w:val="009D264F"/>
    <w:rsid w:val="009D2C6D"/>
    <w:rsid w:val="009D2D54"/>
    <w:rsid w:val="009D2EB7"/>
    <w:rsid w:val="009D344B"/>
    <w:rsid w:val="009D355F"/>
    <w:rsid w:val="009D3663"/>
    <w:rsid w:val="009D37BC"/>
    <w:rsid w:val="009D38F9"/>
    <w:rsid w:val="009D3AFB"/>
    <w:rsid w:val="009D41FD"/>
    <w:rsid w:val="009D4933"/>
    <w:rsid w:val="009D5B79"/>
    <w:rsid w:val="009D65AB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1348"/>
    <w:rsid w:val="009E15F0"/>
    <w:rsid w:val="009E18F6"/>
    <w:rsid w:val="009E1B37"/>
    <w:rsid w:val="009E1F29"/>
    <w:rsid w:val="009E23E1"/>
    <w:rsid w:val="009E29F8"/>
    <w:rsid w:val="009E2F98"/>
    <w:rsid w:val="009E3293"/>
    <w:rsid w:val="009E3610"/>
    <w:rsid w:val="009E3B47"/>
    <w:rsid w:val="009E4EF6"/>
    <w:rsid w:val="009E5371"/>
    <w:rsid w:val="009E578E"/>
    <w:rsid w:val="009E59EB"/>
    <w:rsid w:val="009E5AF5"/>
    <w:rsid w:val="009E5DA3"/>
    <w:rsid w:val="009E6228"/>
    <w:rsid w:val="009E6D6C"/>
    <w:rsid w:val="009E70C2"/>
    <w:rsid w:val="009E7379"/>
    <w:rsid w:val="009E77A5"/>
    <w:rsid w:val="009E7817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334"/>
    <w:rsid w:val="009F1629"/>
    <w:rsid w:val="009F2414"/>
    <w:rsid w:val="009F2431"/>
    <w:rsid w:val="009F25AA"/>
    <w:rsid w:val="009F290E"/>
    <w:rsid w:val="009F2A0B"/>
    <w:rsid w:val="009F3363"/>
    <w:rsid w:val="009F373B"/>
    <w:rsid w:val="009F3C1F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F89"/>
    <w:rsid w:val="009F716E"/>
    <w:rsid w:val="009F717C"/>
    <w:rsid w:val="009F732F"/>
    <w:rsid w:val="009F777F"/>
    <w:rsid w:val="00A00C89"/>
    <w:rsid w:val="00A00DD1"/>
    <w:rsid w:val="00A00DF3"/>
    <w:rsid w:val="00A011A5"/>
    <w:rsid w:val="00A01491"/>
    <w:rsid w:val="00A015A1"/>
    <w:rsid w:val="00A015F9"/>
    <w:rsid w:val="00A01F1A"/>
    <w:rsid w:val="00A0228B"/>
    <w:rsid w:val="00A022FB"/>
    <w:rsid w:val="00A02570"/>
    <w:rsid w:val="00A029B3"/>
    <w:rsid w:val="00A029F3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891"/>
    <w:rsid w:val="00A0696A"/>
    <w:rsid w:val="00A07157"/>
    <w:rsid w:val="00A075B7"/>
    <w:rsid w:val="00A0780E"/>
    <w:rsid w:val="00A078B8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3F6"/>
    <w:rsid w:val="00A13531"/>
    <w:rsid w:val="00A138D0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D1"/>
    <w:rsid w:val="00A1570C"/>
    <w:rsid w:val="00A15967"/>
    <w:rsid w:val="00A1623B"/>
    <w:rsid w:val="00A164EF"/>
    <w:rsid w:val="00A16DDC"/>
    <w:rsid w:val="00A171E2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929"/>
    <w:rsid w:val="00A22D61"/>
    <w:rsid w:val="00A23594"/>
    <w:rsid w:val="00A2383E"/>
    <w:rsid w:val="00A23BB0"/>
    <w:rsid w:val="00A23C2C"/>
    <w:rsid w:val="00A2445C"/>
    <w:rsid w:val="00A24692"/>
    <w:rsid w:val="00A24C54"/>
    <w:rsid w:val="00A25472"/>
    <w:rsid w:val="00A256BD"/>
    <w:rsid w:val="00A25805"/>
    <w:rsid w:val="00A25E2C"/>
    <w:rsid w:val="00A261D9"/>
    <w:rsid w:val="00A26458"/>
    <w:rsid w:val="00A2688C"/>
    <w:rsid w:val="00A26AD9"/>
    <w:rsid w:val="00A27844"/>
    <w:rsid w:val="00A27F3F"/>
    <w:rsid w:val="00A3004D"/>
    <w:rsid w:val="00A309B1"/>
    <w:rsid w:val="00A30B6E"/>
    <w:rsid w:val="00A30F54"/>
    <w:rsid w:val="00A311DA"/>
    <w:rsid w:val="00A317B4"/>
    <w:rsid w:val="00A3231E"/>
    <w:rsid w:val="00A32352"/>
    <w:rsid w:val="00A32433"/>
    <w:rsid w:val="00A32B5B"/>
    <w:rsid w:val="00A33232"/>
    <w:rsid w:val="00A33FC1"/>
    <w:rsid w:val="00A34373"/>
    <w:rsid w:val="00A34BDA"/>
    <w:rsid w:val="00A351B4"/>
    <w:rsid w:val="00A35A85"/>
    <w:rsid w:val="00A35B55"/>
    <w:rsid w:val="00A35CCE"/>
    <w:rsid w:val="00A36397"/>
    <w:rsid w:val="00A36907"/>
    <w:rsid w:val="00A36A23"/>
    <w:rsid w:val="00A3714F"/>
    <w:rsid w:val="00A3726E"/>
    <w:rsid w:val="00A37C79"/>
    <w:rsid w:val="00A37FCC"/>
    <w:rsid w:val="00A4071E"/>
    <w:rsid w:val="00A409FE"/>
    <w:rsid w:val="00A40EDA"/>
    <w:rsid w:val="00A41772"/>
    <w:rsid w:val="00A42120"/>
    <w:rsid w:val="00A42778"/>
    <w:rsid w:val="00A427B3"/>
    <w:rsid w:val="00A42D37"/>
    <w:rsid w:val="00A4301D"/>
    <w:rsid w:val="00A43481"/>
    <w:rsid w:val="00A4383C"/>
    <w:rsid w:val="00A447F4"/>
    <w:rsid w:val="00A44B04"/>
    <w:rsid w:val="00A4520D"/>
    <w:rsid w:val="00A45518"/>
    <w:rsid w:val="00A4674D"/>
    <w:rsid w:val="00A472F1"/>
    <w:rsid w:val="00A47865"/>
    <w:rsid w:val="00A47BD8"/>
    <w:rsid w:val="00A50C90"/>
    <w:rsid w:val="00A50CD8"/>
    <w:rsid w:val="00A513D4"/>
    <w:rsid w:val="00A513F0"/>
    <w:rsid w:val="00A517BD"/>
    <w:rsid w:val="00A52172"/>
    <w:rsid w:val="00A5219A"/>
    <w:rsid w:val="00A52774"/>
    <w:rsid w:val="00A52B22"/>
    <w:rsid w:val="00A52DFE"/>
    <w:rsid w:val="00A5322A"/>
    <w:rsid w:val="00A532E2"/>
    <w:rsid w:val="00A53478"/>
    <w:rsid w:val="00A53627"/>
    <w:rsid w:val="00A53A11"/>
    <w:rsid w:val="00A5438F"/>
    <w:rsid w:val="00A54515"/>
    <w:rsid w:val="00A54668"/>
    <w:rsid w:val="00A54706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602E5"/>
    <w:rsid w:val="00A603C3"/>
    <w:rsid w:val="00A606DB"/>
    <w:rsid w:val="00A60E61"/>
    <w:rsid w:val="00A61546"/>
    <w:rsid w:val="00A6165B"/>
    <w:rsid w:val="00A6177F"/>
    <w:rsid w:val="00A61A39"/>
    <w:rsid w:val="00A61B95"/>
    <w:rsid w:val="00A6232F"/>
    <w:rsid w:val="00A62523"/>
    <w:rsid w:val="00A6267C"/>
    <w:rsid w:val="00A62A33"/>
    <w:rsid w:val="00A62FED"/>
    <w:rsid w:val="00A63542"/>
    <w:rsid w:val="00A63707"/>
    <w:rsid w:val="00A63B60"/>
    <w:rsid w:val="00A64268"/>
    <w:rsid w:val="00A6439E"/>
    <w:rsid w:val="00A643CA"/>
    <w:rsid w:val="00A6546B"/>
    <w:rsid w:val="00A6594C"/>
    <w:rsid w:val="00A65B00"/>
    <w:rsid w:val="00A65CC9"/>
    <w:rsid w:val="00A65EF6"/>
    <w:rsid w:val="00A65F24"/>
    <w:rsid w:val="00A660B2"/>
    <w:rsid w:val="00A66216"/>
    <w:rsid w:val="00A672D1"/>
    <w:rsid w:val="00A67956"/>
    <w:rsid w:val="00A70186"/>
    <w:rsid w:val="00A703B5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F46"/>
    <w:rsid w:val="00A7245E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EC"/>
    <w:rsid w:val="00A748E6"/>
    <w:rsid w:val="00A74EB1"/>
    <w:rsid w:val="00A7557E"/>
    <w:rsid w:val="00A75C1D"/>
    <w:rsid w:val="00A76085"/>
    <w:rsid w:val="00A7612F"/>
    <w:rsid w:val="00A76945"/>
    <w:rsid w:val="00A76B4F"/>
    <w:rsid w:val="00A76BC6"/>
    <w:rsid w:val="00A76CC2"/>
    <w:rsid w:val="00A76CE5"/>
    <w:rsid w:val="00A771F6"/>
    <w:rsid w:val="00A7742B"/>
    <w:rsid w:val="00A77515"/>
    <w:rsid w:val="00A803F3"/>
    <w:rsid w:val="00A803F9"/>
    <w:rsid w:val="00A81E15"/>
    <w:rsid w:val="00A82394"/>
    <w:rsid w:val="00A82506"/>
    <w:rsid w:val="00A828F6"/>
    <w:rsid w:val="00A83054"/>
    <w:rsid w:val="00A837C9"/>
    <w:rsid w:val="00A83B01"/>
    <w:rsid w:val="00A83CAC"/>
    <w:rsid w:val="00A83E1F"/>
    <w:rsid w:val="00A84055"/>
    <w:rsid w:val="00A84282"/>
    <w:rsid w:val="00A8433E"/>
    <w:rsid w:val="00A84887"/>
    <w:rsid w:val="00A849FC"/>
    <w:rsid w:val="00A84DAB"/>
    <w:rsid w:val="00A84DBF"/>
    <w:rsid w:val="00A85386"/>
    <w:rsid w:val="00A858A6"/>
    <w:rsid w:val="00A86526"/>
    <w:rsid w:val="00A86CD6"/>
    <w:rsid w:val="00A86EBF"/>
    <w:rsid w:val="00A87CA1"/>
    <w:rsid w:val="00A90145"/>
    <w:rsid w:val="00A908A4"/>
    <w:rsid w:val="00A909C8"/>
    <w:rsid w:val="00A909D2"/>
    <w:rsid w:val="00A913A9"/>
    <w:rsid w:val="00A91505"/>
    <w:rsid w:val="00A91523"/>
    <w:rsid w:val="00A9164F"/>
    <w:rsid w:val="00A916C6"/>
    <w:rsid w:val="00A9206D"/>
    <w:rsid w:val="00A927C2"/>
    <w:rsid w:val="00A933A5"/>
    <w:rsid w:val="00A93880"/>
    <w:rsid w:val="00A93DD4"/>
    <w:rsid w:val="00A9427A"/>
    <w:rsid w:val="00A94640"/>
    <w:rsid w:val="00A9472E"/>
    <w:rsid w:val="00A948A7"/>
    <w:rsid w:val="00A94FC2"/>
    <w:rsid w:val="00A95233"/>
    <w:rsid w:val="00A95A62"/>
    <w:rsid w:val="00A961D4"/>
    <w:rsid w:val="00A96857"/>
    <w:rsid w:val="00A96B80"/>
    <w:rsid w:val="00A96D11"/>
    <w:rsid w:val="00A96F4C"/>
    <w:rsid w:val="00A970F6"/>
    <w:rsid w:val="00A9716A"/>
    <w:rsid w:val="00A971F1"/>
    <w:rsid w:val="00A97979"/>
    <w:rsid w:val="00A97FCB"/>
    <w:rsid w:val="00AA036B"/>
    <w:rsid w:val="00AA0B1E"/>
    <w:rsid w:val="00AA128A"/>
    <w:rsid w:val="00AA17CC"/>
    <w:rsid w:val="00AA2514"/>
    <w:rsid w:val="00AA285F"/>
    <w:rsid w:val="00AA3B2E"/>
    <w:rsid w:val="00AA4459"/>
    <w:rsid w:val="00AA4A91"/>
    <w:rsid w:val="00AA4E1B"/>
    <w:rsid w:val="00AA56DE"/>
    <w:rsid w:val="00AA60F2"/>
    <w:rsid w:val="00AA6C91"/>
    <w:rsid w:val="00AA6D44"/>
    <w:rsid w:val="00AA7001"/>
    <w:rsid w:val="00AA7119"/>
    <w:rsid w:val="00AA7856"/>
    <w:rsid w:val="00AA78D6"/>
    <w:rsid w:val="00AA7D86"/>
    <w:rsid w:val="00AB0236"/>
    <w:rsid w:val="00AB078F"/>
    <w:rsid w:val="00AB1CC2"/>
    <w:rsid w:val="00AB22C4"/>
    <w:rsid w:val="00AB304C"/>
    <w:rsid w:val="00AB3142"/>
    <w:rsid w:val="00AB3CD2"/>
    <w:rsid w:val="00AB42D0"/>
    <w:rsid w:val="00AB4806"/>
    <w:rsid w:val="00AB4B9B"/>
    <w:rsid w:val="00AB5430"/>
    <w:rsid w:val="00AB56B2"/>
    <w:rsid w:val="00AB6244"/>
    <w:rsid w:val="00AB62DC"/>
    <w:rsid w:val="00AB6C38"/>
    <w:rsid w:val="00AB6CAE"/>
    <w:rsid w:val="00AB6DB0"/>
    <w:rsid w:val="00AB6E7C"/>
    <w:rsid w:val="00AB6F2B"/>
    <w:rsid w:val="00AB7060"/>
    <w:rsid w:val="00AB713D"/>
    <w:rsid w:val="00AB7259"/>
    <w:rsid w:val="00AB7E41"/>
    <w:rsid w:val="00AB7E44"/>
    <w:rsid w:val="00AC00B1"/>
    <w:rsid w:val="00AC0491"/>
    <w:rsid w:val="00AC05E5"/>
    <w:rsid w:val="00AC0A0A"/>
    <w:rsid w:val="00AC0A4E"/>
    <w:rsid w:val="00AC0D65"/>
    <w:rsid w:val="00AC0F06"/>
    <w:rsid w:val="00AC1193"/>
    <w:rsid w:val="00AC1423"/>
    <w:rsid w:val="00AC1648"/>
    <w:rsid w:val="00AC1751"/>
    <w:rsid w:val="00AC1DD8"/>
    <w:rsid w:val="00AC1FCF"/>
    <w:rsid w:val="00AC207A"/>
    <w:rsid w:val="00AC2516"/>
    <w:rsid w:val="00AC2555"/>
    <w:rsid w:val="00AC278D"/>
    <w:rsid w:val="00AC2BAA"/>
    <w:rsid w:val="00AC2BD2"/>
    <w:rsid w:val="00AC3202"/>
    <w:rsid w:val="00AC350C"/>
    <w:rsid w:val="00AC386D"/>
    <w:rsid w:val="00AC3BA8"/>
    <w:rsid w:val="00AC4090"/>
    <w:rsid w:val="00AC415F"/>
    <w:rsid w:val="00AC422D"/>
    <w:rsid w:val="00AC4670"/>
    <w:rsid w:val="00AC4BBC"/>
    <w:rsid w:val="00AC4DC4"/>
    <w:rsid w:val="00AC4EC9"/>
    <w:rsid w:val="00AC5092"/>
    <w:rsid w:val="00AC527C"/>
    <w:rsid w:val="00AC55CC"/>
    <w:rsid w:val="00AC55FD"/>
    <w:rsid w:val="00AC5A7F"/>
    <w:rsid w:val="00AC5AF9"/>
    <w:rsid w:val="00AC5FD1"/>
    <w:rsid w:val="00AC6326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A1"/>
    <w:rsid w:val="00AD03B7"/>
    <w:rsid w:val="00AD0681"/>
    <w:rsid w:val="00AD1AA4"/>
    <w:rsid w:val="00AD1C9C"/>
    <w:rsid w:val="00AD1D4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5057"/>
    <w:rsid w:val="00AD53D9"/>
    <w:rsid w:val="00AD564C"/>
    <w:rsid w:val="00AD5704"/>
    <w:rsid w:val="00AD58E9"/>
    <w:rsid w:val="00AD670B"/>
    <w:rsid w:val="00AD6FFE"/>
    <w:rsid w:val="00AD7114"/>
    <w:rsid w:val="00AD7272"/>
    <w:rsid w:val="00AD72B1"/>
    <w:rsid w:val="00AD7CD3"/>
    <w:rsid w:val="00AE03E9"/>
    <w:rsid w:val="00AE0941"/>
    <w:rsid w:val="00AE0FE8"/>
    <w:rsid w:val="00AE130A"/>
    <w:rsid w:val="00AE1565"/>
    <w:rsid w:val="00AE1752"/>
    <w:rsid w:val="00AE184C"/>
    <w:rsid w:val="00AE1852"/>
    <w:rsid w:val="00AE199A"/>
    <w:rsid w:val="00AE19B6"/>
    <w:rsid w:val="00AE215D"/>
    <w:rsid w:val="00AE2628"/>
    <w:rsid w:val="00AE2998"/>
    <w:rsid w:val="00AE2B39"/>
    <w:rsid w:val="00AE2D80"/>
    <w:rsid w:val="00AE368A"/>
    <w:rsid w:val="00AE38FC"/>
    <w:rsid w:val="00AE4485"/>
    <w:rsid w:val="00AE4561"/>
    <w:rsid w:val="00AE4BB6"/>
    <w:rsid w:val="00AE4C86"/>
    <w:rsid w:val="00AE505A"/>
    <w:rsid w:val="00AE5141"/>
    <w:rsid w:val="00AE5558"/>
    <w:rsid w:val="00AE5631"/>
    <w:rsid w:val="00AE5BC4"/>
    <w:rsid w:val="00AE5CE0"/>
    <w:rsid w:val="00AE5D12"/>
    <w:rsid w:val="00AE60FD"/>
    <w:rsid w:val="00AE6194"/>
    <w:rsid w:val="00AE6FB8"/>
    <w:rsid w:val="00AE7120"/>
    <w:rsid w:val="00AE75D6"/>
    <w:rsid w:val="00AF022B"/>
    <w:rsid w:val="00AF06BD"/>
    <w:rsid w:val="00AF0803"/>
    <w:rsid w:val="00AF1176"/>
    <w:rsid w:val="00AF182C"/>
    <w:rsid w:val="00AF1954"/>
    <w:rsid w:val="00AF2691"/>
    <w:rsid w:val="00AF27CC"/>
    <w:rsid w:val="00AF28E3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B0035E"/>
    <w:rsid w:val="00B00AEB"/>
    <w:rsid w:val="00B00C20"/>
    <w:rsid w:val="00B00D06"/>
    <w:rsid w:val="00B01461"/>
    <w:rsid w:val="00B01620"/>
    <w:rsid w:val="00B01948"/>
    <w:rsid w:val="00B019A5"/>
    <w:rsid w:val="00B01C2D"/>
    <w:rsid w:val="00B01D2D"/>
    <w:rsid w:val="00B0215F"/>
    <w:rsid w:val="00B02444"/>
    <w:rsid w:val="00B02518"/>
    <w:rsid w:val="00B02BE0"/>
    <w:rsid w:val="00B03387"/>
    <w:rsid w:val="00B03C82"/>
    <w:rsid w:val="00B0410D"/>
    <w:rsid w:val="00B04B4D"/>
    <w:rsid w:val="00B04FC0"/>
    <w:rsid w:val="00B051FF"/>
    <w:rsid w:val="00B05488"/>
    <w:rsid w:val="00B05772"/>
    <w:rsid w:val="00B059AC"/>
    <w:rsid w:val="00B05C59"/>
    <w:rsid w:val="00B061A5"/>
    <w:rsid w:val="00B0623E"/>
    <w:rsid w:val="00B06463"/>
    <w:rsid w:val="00B0654C"/>
    <w:rsid w:val="00B06E1F"/>
    <w:rsid w:val="00B06F1D"/>
    <w:rsid w:val="00B06F85"/>
    <w:rsid w:val="00B07243"/>
    <w:rsid w:val="00B07E85"/>
    <w:rsid w:val="00B07F8B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AC0"/>
    <w:rsid w:val="00B126A2"/>
    <w:rsid w:val="00B12BBF"/>
    <w:rsid w:val="00B12EC2"/>
    <w:rsid w:val="00B130EA"/>
    <w:rsid w:val="00B136B2"/>
    <w:rsid w:val="00B13804"/>
    <w:rsid w:val="00B13B24"/>
    <w:rsid w:val="00B14029"/>
    <w:rsid w:val="00B1414B"/>
    <w:rsid w:val="00B1473A"/>
    <w:rsid w:val="00B1480B"/>
    <w:rsid w:val="00B148A0"/>
    <w:rsid w:val="00B14E31"/>
    <w:rsid w:val="00B15825"/>
    <w:rsid w:val="00B159AE"/>
    <w:rsid w:val="00B15C0D"/>
    <w:rsid w:val="00B15E55"/>
    <w:rsid w:val="00B160AA"/>
    <w:rsid w:val="00B16238"/>
    <w:rsid w:val="00B162AC"/>
    <w:rsid w:val="00B16945"/>
    <w:rsid w:val="00B16E51"/>
    <w:rsid w:val="00B170F2"/>
    <w:rsid w:val="00B173DE"/>
    <w:rsid w:val="00B17441"/>
    <w:rsid w:val="00B174CE"/>
    <w:rsid w:val="00B17650"/>
    <w:rsid w:val="00B17809"/>
    <w:rsid w:val="00B17ACB"/>
    <w:rsid w:val="00B17F85"/>
    <w:rsid w:val="00B2044A"/>
    <w:rsid w:val="00B204E7"/>
    <w:rsid w:val="00B205B2"/>
    <w:rsid w:val="00B20B03"/>
    <w:rsid w:val="00B20B9F"/>
    <w:rsid w:val="00B20EBC"/>
    <w:rsid w:val="00B2126E"/>
    <w:rsid w:val="00B21631"/>
    <w:rsid w:val="00B21802"/>
    <w:rsid w:val="00B218F3"/>
    <w:rsid w:val="00B21A4E"/>
    <w:rsid w:val="00B21C94"/>
    <w:rsid w:val="00B21D3E"/>
    <w:rsid w:val="00B21E37"/>
    <w:rsid w:val="00B22D4E"/>
    <w:rsid w:val="00B23A30"/>
    <w:rsid w:val="00B23B71"/>
    <w:rsid w:val="00B24093"/>
    <w:rsid w:val="00B241AD"/>
    <w:rsid w:val="00B242F0"/>
    <w:rsid w:val="00B24D7D"/>
    <w:rsid w:val="00B25661"/>
    <w:rsid w:val="00B261C2"/>
    <w:rsid w:val="00B267C3"/>
    <w:rsid w:val="00B269A8"/>
    <w:rsid w:val="00B26A91"/>
    <w:rsid w:val="00B26E51"/>
    <w:rsid w:val="00B274C7"/>
    <w:rsid w:val="00B27559"/>
    <w:rsid w:val="00B277EB"/>
    <w:rsid w:val="00B27962"/>
    <w:rsid w:val="00B2796B"/>
    <w:rsid w:val="00B27DC7"/>
    <w:rsid w:val="00B30369"/>
    <w:rsid w:val="00B30688"/>
    <w:rsid w:val="00B3077F"/>
    <w:rsid w:val="00B30809"/>
    <w:rsid w:val="00B308ED"/>
    <w:rsid w:val="00B31026"/>
    <w:rsid w:val="00B31235"/>
    <w:rsid w:val="00B31A17"/>
    <w:rsid w:val="00B31F90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6EA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6F2A"/>
    <w:rsid w:val="00B37243"/>
    <w:rsid w:val="00B373F7"/>
    <w:rsid w:val="00B3746D"/>
    <w:rsid w:val="00B37B21"/>
    <w:rsid w:val="00B37F06"/>
    <w:rsid w:val="00B409DF"/>
    <w:rsid w:val="00B40EAF"/>
    <w:rsid w:val="00B417CD"/>
    <w:rsid w:val="00B41C68"/>
    <w:rsid w:val="00B41FB5"/>
    <w:rsid w:val="00B423CE"/>
    <w:rsid w:val="00B42440"/>
    <w:rsid w:val="00B42680"/>
    <w:rsid w:val="00B42AE4"/>
    <w:rsid w:val="00B4340D"/>
    <w:rsid w:val="00B43A60"/>
    <w:rsid w:val="00B43E07"/>
    <w:rsid w:val="00B43E6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A0"/>
    <w:rsid w:val="00B47034"/>
    <w:rsid w:val="00B47249"/>
    <w:rsid w:val="00B47546"/>
    <w:rsid w:val="00B475BF"/>
    <w:rsid w:val="00B47A2A"/>
    <w:rsid w:val="00B47B24"/>
    <w:rsid w:val="00B50457"/>
    <w:rsid w:val="00B5089F"/>
    <w:rsid w:val="00B50CFF"/>
    <w:rsid w:val="00B50E4D"/>
    <w:rsid w:val="00B50EBB"/>
    <w:rsid w:val="00B5388F"/>
    <w:rsid w:val="00B53C5F"/>
    <w:rsid w:val="00B53C86"/>
    <w:rsid w:val="00B546A4"/>
    <w:rsid w:val="00B5477A"/>
    <w:rsid w:val="00B54C7F"/>
    <w:rsid w:val="00B5531D"/>
    <w:rsid w:val="00B557F6"/>
    <w:rsid w:val="00B55D33"/>
    <w:rsid w:val="00B55F8B"/>
    <w:rsid w:val="00B56E87"/>
    <w:rsid w:val="00B56F0F"/>
    <w:rsid w:val="00B57B19"/>
    <w:rsid w:val="00B57BA9"/>
    <w:rsid w:val="00B60640"/>
    <w:rsid w:val="00B60822"/>
    <w:rsid w:val="00B60D9D"/>
    <w:rsid w:val="00B61050"/>
    <w:rsid w:val="00B6288A"/>
    <w:rsid w:val="00B62B8A"/>
    <w:rsid w:val="00B6319D"/>
    <w:rsid w:val="00B63A0E"/>
    <w:rsid w:val="00B63A3C"/>
    <w:rsid w:val="00B63F9F"/>
    <w:rsid w:val="00B640A4"/>
    <w:rsid w:val="00B643A4"/>
    <w:rsid w:val="00B64EE8"/>
    <w:rsid w:val="00B65FCD"/>
    <w:rsid w:val="00B66413"/>
    <w:rsid w:val="00B66AF2"/>
    <w:rsid w:val="00B66E2F"/>
    <w:rsid w:val="00B701E8"/>
    <w:rsid w:val="00B7078D"/>
    <w:rsid w:val="00B710B7"/>
    <w:rsid w:val="00B7118F"/>
    <w:rsid w:val="00B719A1"/>
    <w:rsid w:val="00B71DCE"/>
    <w:rsid w:val="00B71F6E"/>
    <w:rsid w:val="00B72005"/>
    <w:rsid w:val="00B725BA"/>
    <w:rsid w:val="00B72794"/>
    <w:rsid w:val="00B729B5"/>
    <w:rsid w:val="00B72DD2"/>
    <w:rsid w:val="00B73134"/>
    <w:rsid w:val="00B737B2"/>
    <w:rsid w:val="00B7390E"/>
    <w:rsid w:val="00B7402B"/>
    <w:rsid w:val="00B74903"/>
    <w:rsid w:val="00B74B57"/>
    <w:rsid w:val="00B7539F"/>
    <w:rsid w:val="00B753F8"/>
    <w:rsid w:val="00B757D8"/>
    <w:rsid w:val="00B75A45"/>
    <w:rsid w:val="00B75CAF"/>
    <w:rsid w:val="00B75CBC"/>
    <w:rsid w:val="00B75E63"/>
    <w:rsid w:val="00B76143"/>
    <w:rsid w:val="00B767F0"/>
    <w:rsid w:val="00B76C53"/>
    <w:rsid w:val="00B77459"/>
    <w:rsid w:val="00B775E5"/>
    <w:rsid w:val="00B7788D"/>
    <w:rsid w:val="00B77C31"/>
    <w:rsid w:val="00B77C3C"/>
    <w:rsid w:val="00B77F6D"/>
    <w:rsid w:val="00B77FD4"/>
    <w:rsid w:val="00B80223"/>
    <w:rsid w:val="00B80389"/>
    <w:rsid w:val="00B80844"/>
    <w:rsid w:val="00B80F6A"/>
    <w:rsid w:val="00B810E6"/>
    <w:rsid w:val="00B817A8"/>
    <w:rsid w:val="00B81B5F"/>
    <w:rsid w:val="00B81D38"/>
    <w:rsid w:val="00B82334"/>
    <w:rsid w:val="00B82880"/>
    <w:rsid w:val="00B82DDF"/>
    <w:rsid w:val="00B838E7"/>
    <w:rsid w:val="00B83AB2"/>
    <w:rsid w:val="00B83C9A"/>
    <w:rsid w:val="00B84705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F57"/>
    <w:rsid w:val="00B873E9"/>
    <w:rsid w:val="00B87839"/>
    <w:rsid w:val="00B87CA9"/>
    <w:rsid w:val="00B9066A"/>
    <w:rsid w:val="00B90737"/>
    <w:rsid w:val="00B90DC4"/>
    <w:rsid w:val="00B91126"/>
    <w:rsid w:val="00B9154E"/>
    <w:rsid w:val="00B915F3"/>
    <w:rsid w:val="00B91964"/>
    <w:rsid w:val="00B91A57"/>
    <w:rsid w:val="00B91CA7"/>
    <w:rsid w:val="00B92020"/>
    <w:rsid w:val="00B932D8"/>
    <w:rsid w:val="00B935DA"/>
    <w:rsid w:val="00B94029"/>
    <w:rsid w:val="00B9436F"/>
    <w:rsid w:val="00B94F91"/>
    <w:rsid w:val="00B9552C"/>
    <w:rsid w:val="00B95B39"/>
    <w:rsid w:val="00B95B96"/>
    <w:rsid w:val="00B96338"/>
    <w:rsid w:val="00B96946"/>
    <w:rsid w:val="00BA0788"/>
    <w:rsid w:val="00BA0963"/>
    <w:rsid w:val="00BA0A58"/>
    <w:rsid w:val="00BA0AB5"/>
    <w:rsid w:val="00BA0DB3"/>
    <w:rsid w:val="00BA173D"/>
    <w:rsid w:val="00BA1A55"/>
    <w:rsid w:val="00BA20A9"/>
    <w:rsid w:val="00BA2330"/>
    <w:rsid w:val="00BA24B1"/>
    <w:rsid w:val="00BA2ADE"/>
    <w:rsid w:val="00BA33D5"/>
    <w:rsid w:val="00BA3639"/>
    <w:rsid w:val="00BA38ED"/>
    <w:rsid w:val="00BA3AB4"/>
    <w:rsid w:val="00BA3B2B"/>
    <w:rsid w:val="00BA426B"/>
    <w:rsid w:val="00BA451E"/>
    <w:rsid w:val="00BA4EA5"/>
    <w:rsid w:val="00BA5031"/>
    <w:rsid w:val="00BA569B"/>
    <w:rsid w:val="00BA5859"/>
    <w:rsid w:val="00BA59F2"/>
    <w:rsid w:val="00BA5FE8"/>
    <w:rsid w:val="00BA64D6"/>
    <w:rsid w:val="00BA6514"/>
    <w:rsid w:val="00BA6B06"/>
    <w:rsid w:val="00BA6CBA"/>
    <w:rsid w:val="00BA7813"/>
    <w:rsid w:val="00BA7A8F"/>
    <w:rsid w:val="00BA7D42"/>
    <w:rsid w:val="00BB0288"/>
    <w:rsid w:val="00BB07E0"/>
    <w:rsid w:val="00BB0A3C"/>
    <w:rsid w:val="00BB0AFA"/>
    <w:rsid w:val="00BB0B4C"/>
    <w:rsid w:val="00BB0E66"/>
    <w:rsid w:val="00BB0F66"/>
    <w:rsid w:val="00BB0FB1"/>
    <w:rsid w:val="00BB1287"/>
    <w:rsid w:val="00BB15AC"/>
    <w:rsid w:val="00BB1795"/>
    <w:rsid w:val="00BB1A3A"/>
    <w:rsid w:val="00BB1C8F"/>
    <w:rsid w:val="00BB1EB2"/>
    <w:rsid w:val="00BB203E"/>
    <w:rsid w:val="00BB20D7"/>
    <w:rsid w:val="00BB2766"/>
    <w:rsid w:val="00BB2831"/>
    <w:rsid w:val="00BB31EB"/>
    <w:rsid w:val="00BB378B"/>
    <w:rsid w:val="00BB37DC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D15"/>
    <w:rsid w:val="00BB688B"/>
    <w:rsid w:val="00BB6ABA"/>
    <w:rsid w:val="00BB6CDA"/>
    <w:rsid w:val="00BB6FF8"/>
    <w:rsid w:val="00BB70A6"/>
    <w:rsid w:val="00BB731F"/>
    <w:rsid w:val="00BB790E"/>
    <w:rsid w:val="00BC004B"/>
    <w:rsid w:val="00BC0210"/>
    <w:rsid w:val="00BC0294"/>
    <w:rsid w:val="00BC0EF9"/>
    <w:rsid w:val="00BC1120"/>
    <w:rsid w:val="00BC193B"/>
    <w:rsid w:val="00BC1A59"/>
    <w:rsid w:val="00BC1CD9"/>
    <w:rsid w:val="00BC2500"/>
    <w:rsid w:val="00BC2740"/>
    <w:rsid w:val="00BC2AF6"/>
    <w:rsid w:val="00BC2B4B"/>
    <w:rsid w:val="00BC2C7A"/>
    <w:rsid w:val="00BC3160"/>
    <w:rsid w:val="00BC3389"/>
    <w:rsid w:val="00BC3944"/>
    <w:rsid w:val="00BC3D6F"/>
    <w:rsid w:val="00BC482A"/>
    <w:rsid w:val="00BC499B"/>
    <w:rsid w:val="00BC4FCB"/>
    <w:rsid w:val="00BC503B"/>
    <w:rsid w:val="00BC5437"/>
    <w:rsid w:val="00BC56C4"/>
    <w:rsid w:val="00BC5967"/>
    <w:rsid w:val="00BC5B04"/>
    <w:rsid w:val="00BC6240"/>
    <w:rsid w:val="00BC6329"/>
    <w:rsid w:val="00BC67B4"/>
    <w:rsid w:val="00BC6C23"/>
    <w:rsid w:val="00BC708E"/>
    <w:rsid w:val="00BC72A6"/>
    <w:rsid w:val="00BC7330"/>
    <w:rsid w:val="00BC7B55"/>
    <w:rsid w:val="00BC7E8D"/>
    <w:rsid w:val="00BD0538"/>
    <w:rsid w:val="00BD075C"/>
    <w:rsid w:val="00BD0819"/>
    <w:rsid w:val="00BD0D0F"/>
    <w:rsid w:val="00BD15AC"/>
    <w:rsid w:val="00BD1C11"/>
    <w:rsid w:val="00BD2216"/>
    <w:rsid w:val="00BD2A90"/>
    <w:rsid w:val="00BD34FA"/>
    <w:rsid w:val="00BD3B82"/>
    <w:rsid w:val="00BD3D67"/>
    <w:rsid w:val="00BD3E89"/>
    <w:rsid w:val="00BD429C"/>
    <w:rsid w:val="00BD447E"/>
    <w:rsid w:val="00BD46E1"/>
    <w:rsid w:val="00BD4C79"/>
    <w:rsid w:val="00BD569B"/>
    <w:rsid w:val="00BD5DD1"/>
    <w:rsid w:val="00BD6306"/>
    <w:rsid w:val="00BD63FC"/>
    <w:rsid w:val="00BD67B2"/>
    <w:rsid w:val="00BD6CD0"/>
    <w:rsid w:val="00BD6D2C"/>
    <w:rsid w:val="00BD6D94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7B6"/>
    <w:rsid w:val="00BE30EA"/>
    <w:rsid w:val="00BE321C"/>
    <w:rsid w:val="00BE33AA"/>
    <w:rsid w:val="00BE34CE"/>
    <w:rsid w:val="00BE35D2"/>
    <w:rsid w:val="00BE3A41"/>
    <w:rsid w:val="00BE4927"/>
    <w:rsid w:val="00BE4CCB"/>
    <w:rsid w:val="00BE5111"/>
    <w:rsid w:val="00BE597B"/>
    <w:rsid w:val="00BE5AC5"/>
    <w:rsid w:val="00BE5BC0"/>
    <w:rsid w:val="00BE5C19"/>
    <w:rsid w:val="00BE6232"/>
    <w:rsid w:val="00BE636E"/>
    <w:rsid w:val="00BE6432"/>
    <w:rsid w:val="00BE6999"/>
    <w:rsid w:val="00BE6A1F"/>
    <w:rsid w:val="00BE6C5E"/>
    <w:rsid w:val="00BE6DC7"/>
    <w:rsid w:val="00BE70F0"/>
    <w:rsid w:val="00BE7582"/>
    <w:rsid w:val="00BF02AD"/>
    <w:rsid w:val="00BF030A"/>
    <w:rsid w:val="00BF06D6"/>
    <w:rsid w:val="00BF0CDB"/>
    <w:rsid w:val="00BF129F"/>
    <w:rsid w:val="00BF1E90"/>
    <w:rsid w:val="00BF2217"/>
    <w:rsid w:val="00BF2D55"/>
    <w:rsid w:val="00BF2E9F"/>
    <w:rsid w:val="00BF3561"/>
    <w:rsid w:val="00BF397C"/>
    <w:rsid w:val="00BF3CCB"/>
    <w:rsid w:val="00BF41AD"/>
    <w:rsid w:val="00BF461D"/>
    <w:rsid w:val="00BF4747"/>
    <w:rsid w:val="00BF4D06"/>
    <w:rsid w:val="00BF4F95"/>
    <w:rsid w:val="00BF5143"/>
    <w:rsid w:val="00BF51AB"/>
    <w:rsid w:val="00BF54B0"/>
    <w:rsid w:val="00BF5543"/>
    <w:rsid w:val="00BF5D7C"/>
    <w:rsid w:val="00BF5E85"/>
    <w:rsid w:val="00BF5EC6"/>
    <w:rsid w:val="00BF6027"/>
    <w:rsid w:val="00BF6777"/>
    <w:rsid w:val="00BF6B39"/>
    <w:rsid w:val="00BF72BE"/>
    <w:rsid w:val="00BF75F2"/>
    <w:rsid w:val="00BF7793"/>
    <w:rsid w:val="00BF780D"/>
    <w:rsid w:val="00BF7C47"/>
    <w:rsid w:val="00BF7C50"/>
    <w:rsid w:val="00C006CD"/>
    <w:rsid w:val="00C00CD9"/>
    <w:rsid w:val="00C010AF"/>
    <w:rsid w:val="00C0118F"/>
    <w:rsid w:val="00C03215"/>
    <w:rsid w:val="00C03347"/>
    <w:rsid w:val="00C0363B"/>
    <w:rsid w:val="00C037D0"/>
    <w:rsid w:val="00C03E12"/>
    <w:rsid w:val="00C042C4"/>
    <w:rsid w:val="00C04C82"/>
    <w:rsid w:val="00C057EA"/>
    <w:rsid w:val="00C05A89"/>
    <w:rsid w:val="00C05C6D"/>
    <w:rsid w:val="00C05FBC"/>
    <w:rsid w:val="00C065B3"/>
    <w:rsid w:val="00C07174"/>
    <w:rsid w:val="00C072EB"/>
    <w:rsid w:val="00C07584"/>
    <w:rsid w:val="00C07729"/>
    <w:rsid w:val="00C07842"/>
    <w:rsid w:val="00C07CAC"/>
    <w:rsid w:val="00C07DEE"/>
    <w:rsid w:val="00C10453"/>
    <w:rsid w:val="00C10622"/>
    <w:rsid w:val="00C10870"/>
    <w:rsid w:val="00C10872"/>
    <w:rsid w:val="00C10989"/>
    <w:rsid w:val="00C11431"/>
    <w:rsid w:val="00C11B10"/>
    <w:rsid w:val="00C11B92"/>
    <w:rsid w:val="00C129D4"/>
    <w:rsid w:val="00C12CAB"/>
    <w:rsid w:val="00C13779"/>
    <w:rsid w:val="00C13BC3"/>
    <w:rsid w:val="00C13EDB"/>
    <w:rsid w:val="00C13F4E"/>
    <w:rsid w:val="00C141D8"/>
    <w:rsid w:val="00C148D1"/>
    <w:rsid w:val="00C14CAB"/>
    <w:rsid w:val="00C150D1"/>
    <w:rsid w:val="00C15315"/>
    <w:rsid w:val="00C15DF3"/>
    <w:rsid w:val="00C160C4"/>
    <w:rsid w:val="00C16208"/>
    <w:rsid w:val="00C1698A"/>
    <w:rsid w:val="00C16DB2"/>
    <w:rsid w:val="00C16E53"/>
    <w:rsid w:val="00C16EA3"/>
    <w:rsid w:val="00C174FD"/>
    <w:rsid w:val="00C1771F"/>
    <w:rsid w:val="00C17ACD"/>
    <w:rsid w:val="00C21EE4"/>
    <w:rsid w:val="00C21F64"/>
    <w:rsid w:val="00C2200A"/>
    <w:rsid w:val="00C221E1"/>
    <w:rsid w:val="00C222C7"/>
    <w:rsid w:val="00C237C7"/>
    <w:rsid w:val="00C242BF"/>
    <w:rsid w:val="00C24425"/>
    <w:rsid w:val="00C24561"/>
    <w:rsid w:val="00C24609"/>
    <w:rsid w:val="00C25D60"/>
    <w:rsid w:val="00C26896"/>
    <w:rsid w:val="00C268B2"/>
    <w:rsid w:val="00C26A59"/>
    <w:rsid w:val="00C26D3C"/>
    <w:rsid w:val="00C27E29"/>
    <w:rsid w:val="00C301D2"/>
    <w:rsid w:val="00C3058E"/>
    <w:rsid w:val="00C30617"/>
    <w:rsid w:val="00C30628"/>
    <w:rsid w:val="00C30C05"/>
    <w:rsid w:val="00C30C3A"/>
    <w:rsid w:val="00C30F34"/>
    <w:rsid w:val="00C3129E"/>
    <w:rsid w:val="00C3143B"/>
    <w:rsid w:val="00C31728"/>
    <w:rsid w:val="00C31905"/>
    <w:rsid w:val="00C31D64"/>
    <w:rsid w:val="00C31F1F"/>
    <w:rsid w:val="00C3234B"/>
    <w:rsid w:val="00C32824"/>
    <w:rsid w:val="00C33311"/>
    <w:rsid w:val="00C33856"/>
    <w:rsid w:val="00C338C5"/>
    <w:rsid w:val="00C33D17"/>
    <w:rsid w:val="00C33D30"/>
    <w:rsid w:val="00C33FBC"/>
    <w:rsid w:val="00C34008"/>
    <w:rsid w:val="00C345A8"/>
    <w:rsid w:val="00C3464C"/>
    <w:rsid w:val="00C34A24"/>
    <w:rsid w:val="00C35439"/>
    <w:rsid w:val="00C35993"/>
    <w:rsid w:val="00C362D8"/>
    <w:rsid w:val="00C363A2"/>
    <w:rsid w:val="00C363ED"/>
    <w:rsid w:val="00C36692"/>
    <w:rsid w:val="00C369C2"/>
    <w:rsid w:val="00C36AB8"/>
    <w:rsid w:val="00C37428"/>
    <w:rsid w:val="00C37796"/>
    <w:rsid w:val="00C37A73"/>
    <w:rsid w:val="00C37ADB"/>
    <w:rsid w:val="00C409AF"/>
    <w:rsid w:val="00C409DB"/>
    <w:rsid w:val="00C40B4F"/>
    <w:rsid w:val="00C40D84"/>
    <w:rsid w:val="00C40FEF"/>
    <w:rsid w:val="00C41155"/>
    <w:rsid w:val="00C41769"/>
    <w:rsid w:val="00C41A58"/>
    <w:rsid w:val="00C41EBB"/>
    <w:rsid w:val="00C422B7"/>
    <w:rsid w:val="00C423F5"/>
    <w:rsid w:val="00C42C2F"/>
    <w:rsid w:val="00C42F2D"/>
    <w:rsid w:val="00C430D1"/>
    <w:rsid w:val="00C43838"/>
    <w:rsid w:val="00C43CCF"/>
    <w:rsid w:val="00C44260"/>
    <w:rsid w:val="00C4428A"/>
    <w:rsid w:val="00C443DF"/>
    <w:rsid w:val="00C448A5"/>
    <w:rsid w:val="00C449B2"/>
    <w:rsid w:val="00C449DB"/>
    <w:rsid w:val="00C44A7A"/>
    <w:rsid w:val="00C454C3"/>
    <w:rsid w:val="00C459B6"/>
    <w:rsid w:val="00C45C20"/>
    <w:rsid w:val="00C45C85"/>
    <w:rsid w:val="00C460D1"/>
    <w:rsid w:val="00C46B25"/>
    <w:rsid w:val="00C46E60"/>
    <w:rsid w:val="00C4713B"/>
    <w:rsid w:val="00C47538"/>
    <w:rsid w:val="00C50142"/>
    <w:rsid w:val="00C5033A"/>
    <w:rsid w:val="00C50882"/>
    <w:rsid w:val="00C50E4D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4DC8"/>
    <w:rsid w:val="00C55083"/>
    <w:rsid w:val="00C55863"/>
    <w:rsid w:val="00C558D0"/>
    <w:rsid w:val="00C55C16"/>
    <w:rsid w:val="00C55E5E"/>
    <w:rsid w:val="00C55F29"/>
    <w:rsid w:val="00C55F91"/>
    <w:rsid w:val="00C572D3"/>
    <w:rsid w:val="00C57515"/>
    <w:rsid w:val="00C57C64"/>
    <w:rsid w:val="00C57CAF"/>
    <w:rsid w:val="00C57CF6"/>
    <w:rsid w:val="00C6073B"/>
    <w:rsid w:val="00C607E3"/>
    <w:rsid w:val="00C60986"/>
    <w:rsid w:val="00C60B0B"/>
    <w:rsid w:val="00C613D3"/>
    <w:rsid w:val="00C61B84"/>
    <w:rsid w:val="00C61C39"/>
    <w:rsid w:val="00C61F81"/>
    <w:rsid w:val="00C622E9"/>
    <w:rsid w:val="00C62A9B"/>
    <w:rsid w:val="00C633D2"/>
    <w:rsid w:val="00C63457"/>
    <w:rsid w:val="00C6390B"/>
    <w:rsid w:val="00C63C13"/>
    <w:rsid w:val="00C642F7"/>
    <w:rsid w:val="00C643AE"/>
    <w:rsid w:val="00C64655"/>
    <w:rsid w:val="00C64900"/>
    <w:rsid w:val="00C6512F"/>
    <w:rsid w:val="00C652F5"/>
    <w:rsid w:val="00C65565"/>
    <w:rsid w:val="00C65766"/>
    <w:rsid w:val="00C65B81"/>
    <w:rsid w:val="00C66939"/>
    <w:rsid w:val="00C669C9"/>
    <w:rsid w:val="00C66A74"/>
    <w:rsid w:val="00C66BFE"/>
    <w:rsid w:val="00C671BE"/>
    <w:rsid w:val="00C6770E"/>
    <w:rsid w:val="00C677C7"/>
    <w:rsid w:val="00C70343"/>
    <w:rsid w:val="00C70635"/>
    <w:rsid w:val="00C71560"/>
    <w:rsid w:val="00C71D70"/>
    <w:rsid w:val="00C71F19"/>
    <w:rsid w:val="00C72431"/>
    <w:rsid w:val="00C7245A"/>
    <w:rsid w:val="00C7251C"/>
    <w:rsid w:val="00C7260A"/>
    <w:rsid w:val="00C72712"/>
    <w:rsid w:val="00C727FD"/>
    <w:rsid w:val="00C72E60"/>
    <w:rsid w:val="00C72FDE"/>
    <w:rsid w:val="00C7340B"/>
    <w:rsid w:val="00C73468"/>
    <w:rsid w:val="00C734ED"/>
    <w:rsid w:val="00C73790"/>
    <w:rsid w:val="00C73A8F"/>
    <w:rsid w:val="00C7400D"/>
    <w:rsid w:val="00C742DA"/>
    <w:rsid w:val="00C74F8F"/>
    <w:rsid w:val="00C75F04"/>
    <w:rsid w:val="00C77510"/>
    <w:rsid w:val="00C77EED"/>
    <w:rsid w:val="00C80115"/>
    <w:rsid w:val="00C80FEC"/>
    <w:rsid w:val="00C81393"/>
    <w:rsid w:val="00C81E24"/>
    <w:rsid w:val="00C8233F"/>
    <w:rsid w:val="00C82B86"/>
    <w:rsid w:val="00C82C8A"/>
    <w:rsid w:val="00C82D37"/>
    <w:rsid w:val="00C82E65"/>
    <w:rsid w:val="00C82FA3"/>
    <w:rsid w:val="00C8307A"/>
    <w:rsid w:val="00C832F4"/>
    <w:rsid w:val="00C83855"/>
    <w:rsid w:val="00C83AC6"/>
    <w:rsid w:val="00C83D8B"/>
    <w:rsid w:val="00C83FDD"/>
    <w:rsid w:val="00C8434E"/>
    <w:rsid w:val="00C84B07"/>
    <w:rsid w:val="00C84FB8"/>
    <w:rsid w:val="00C850FC"/>
    <w:rsid w:val="00C85518"/>
    <w:rsid w:val="00C8552C"/>
    <w:rsid w:val="00C85AE5"/>
    <w:rsid w:val="00C85B18"/>
    <w:rsid w:val="00C85E9C"/>
    <w:rsid w:val="00C85F28"/>
    <w:rsid w:val="00C8633B"/>
    <w:rsid w:val="00C865AF"/>
    <w:rsid w:val="00C86E92"/>
    <w:rsid w:val="00C86F06"/>
    <w:rsid w:val="00C86FD7"/>
    <w:rsid w:val="00C870D3"/>
    <w:rsid w:val="00C87308"/>
    <w:rsid w:val="00C87A2A"/>
    <w:rsid w:val="00C87D7D"/>
    <w:rsid w:val="00C87E53"/>
    <w:rsid w:val="00C91206"/>
    <w:rsid w:val="00C91860"/>
    <w:rsid w:val="00C91D65"/>
    <w:rsid w:val="00C92231"/>
    <w:rsid w:val="00C923DA"/>
    <w:rsid w:val="00C92E98"/>
    <w:rsid w:val="00C92FFD"/>
    <w:rsid w:val="00C931A1"/>
    <w:rsid w:val="00C931E2"/>
    <w:rsid w:val="00C93422"/>
    <w:rsid w:val="00C93586"/>
    <w:rsid w:val="00C9376E"/>
    <w:rsid w:val="00C93E50"/>
    <w:rsid w:val="00C94374"/>
    <w:rsid w:val="00C94645"/>
    <w:rsid w:val="00C94BFA"/>
    <w:rsid w:val="00C950D1"/>
    <w:rsid w:val="00C95D44"/>
    <w:rsid w:val="00C95E17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9C"/>
    <w:rsid w:val="00CA07E8"/>
    <w:rsid w:val="00CA1265"/>
    <w:rsid w:val="00CA13CA"/>
    <w:rsid w:val="00CA18EA"/>
    <w:rsid w:val="00CA1DF7"/>
    <w:rsid w:val="00CA1F4E"/>
    <w:rsid w:val="00CA2E55"/>
    <w:rsid w:val="00CA31ED"/>
    <w:rsid w:val="00CA38B1"/>
    <w:rsid w:val="00CA398A"/>
    <w:rsid w:val="00CA3BB4"/>
    <w:rsid w:val="00CA42F8"/>
    <w:rsid w:val="00CA4938"/>
    <w:rsid w:val="00CA65BD"/>
    <w:rsid w:val="00CA7068"/>
    <w:rsid w:val="00CA7208"/>
    <w:rsid w:val="00CA7863"/>
    <w:rsid w:val="00CA7AC4"/>
    <w:rsid w:val="00CA7D74"/>
    <w:rsid w:val="00CA7F5B"/>
    <w:rsid w:val="00CB00D4"/>
    <w:rsid w:val="00CB0473"/>
    <w:rsid w:val="00CB0A9D"/>
    <w:rsid w:val="00CB0B03"/>
    <w:rsid w:val="00CB14FD"/>
    <w:rsid w:val="00CB19C7"/>
    <w:rsid w:val="00CB1D34"/>
    <w:rsid w:val="00CB2875"/>
    <w:rsid w:val="00CB2A80"/>
    <w:rsid w:val="00CB2CB0"/>
    <w:rsid w:val="00CB2CF4"/>
    <w:rsid w:val="00CB31D8"/>
    <w:rsid w:val="00CB3603"/>
    <w:rsid w:val="00CB3C29"/>
    <w:rsid w:val="00CB3F94"/>
    <w:rsid w:val="00CB40EF"/>
    <w:rsid w:val="00CB44AE"/>
    <w:rsid w:val="00CB4B29"/>
    <w:rsid w:val="00CB5040"/>
    <w:rsid w:val="00CB50F1"/>
    <w:rsid w:val="00CB51A6"/>
    <w:rsid w:val="00CB555B"/>
    <w:rsid w:val="00CB5F37"/>
    <w:rsid w:val="00CB67A0"/>
    <w:rsid w:val="00CB6BBD"/>
    <w:rsid w:val="00CB75DE"/>
    <w:rsid w:val="00CB77DD"/>
    <w:rsid w:val="00CB7A72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1EE"/>
    <w:rsid w:val="00CC5E1A"/>
    <w:rsid w:val="00CC6065"/>
    <w:rsid w:val="00CC6216"/>
    <w:rsid w:val="00CC66FD"/>
    <w:rsid w:val="00CC69D2"/>
    <w:rsid w:val="00CC74FC"/>
    <w:rsid w:val="00CC7970"/>
    <w:rsid w:val="00CC7E5B"/>
    <w:rsid w:val="00CC7FCC"/>
    <w:rsid w:val="00CC7FE3"/>
    <w:rsid w:val="00CD04A7"/>
    <w:rsid w:val="00CD05D2"/>
    <w:rsid w:val="00CD05E5"/>
    <w:rsid w:val="00CD06A4"/>
    <w:rsid w:val="00CD0BEE"/>
    <w:rsid w:val="00CD0BF8"/>
    <w:rsid w:val="00CD19A8"/>
    <w:rsid w:val="00CD2713"/>
    <w:rsid w:val="00CD2819"/>
    <w:rsid w:val="00CD2932"/>
    <w:rsid w:val="00CD2B51"/>
    <w:rsid w:val="00CD31E6"/>
    <w:rsid w:val="00CD385E"/>
    <w:rsid w:val="00CD3B1A"/>
    <w:rsid w:val="00CD3F09"/>
    <w:rsid w:val="00CD3F4E"/>
    <w:rsid w:val="00CD5A12"/>
    <w:rsid w:val="00CD63EC"/>
    <w:rsid w:val="00CD66D5"/>
    <w:rsid w:val="00CD6A3A"/>
    <w:rsid w:val="00CD6E80"/>
    <w:rsid w:val="00CD7333"/>
    <w:rsid w:val="00CD7460"/>
    <w:rsid w:val="00CD7B4D"/>
    <w:rsid w:val="00CD7C9A"/>
    <w:rsid w:val="00CD7D4B"/>
    <w:rsid w:val="00CE0223"/>
    <w:rsid w:val="00CE05FA"/>
    <w:rsid w:val="00CE09C0"/>
    <w:rsid w:val="00CE155B"/>
    <w:rsid w:val="00CE1C59"/>
    <w:rsid w:val="00CE1CFF"/>
    <w:rsid w:val="00CE2635"/>
    <w:rsid w:val="00CE2BFB"/>
    <w:rsid w:val="00CE2CD1"/>
    <w:rsid w:val="00CE3184"/>
    <w:rsid w:val="00CE33AE"/>
    <w:rsid w:val="00CE3506"/>
    <w:rsid w:val="00CE3589"/>
    <w:rsid w:val="00CE3E79"/>
    <w:rsid w:val="00CE4118"/>
    <w:rsid w:val="00CE458C"/>
    <w:rsid w:val="00CE485D"/>
    <w:rsid w:val="00CE4FA4"/>
    <w:rsid w:val="00CE5971"/>
    <w:rsid w:val="00CE628E"/>
    <w:rsid w:val="00CE65C5"/>
    <w:rsid w:val="00CE68FF"/>
    <w:rsid w:val="00CE6A3A"/>
    <w:rsid w:val="00CE6CB4"/>
    <w:rsid w:val="00CE6E70"/>
    <w:rsid w:val="00CE7070"/>
    <w:rsid w:val="00CE72D3"/>
    <w:rsid w:val="00CE7333"/>
    <w:rsid w:val="00CE773E"/>
    <w:rsid w:val="00CE7B2F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29A3"/>
    <w:rsid w:val="00CF30CE"/>
    <w:rsid w:val="00CF30F8"/>
    <w:rsid w:val="00CF3DBD"/>
    <w:rsid w:val="00CF4E99"/>
    <w:rsid w:val="00CF5168"/>
    <w:rsid w:val="00CF5729"/>
    <w:rsid w:val="00CF5883"/>
    <w:rsid w:val="00CF5A64"/>
    <w:rsid w:val="00CF5D77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93D"/>
    <w:rsid w:val="00D013A9"/>
    <w:rsid w:val="00D014BC"/>
    <w:rsid w:val="00D026F2"/>
    <w:rsid w:val="00D028E9"/>
    <w:rsid w:val="00D0305F"/>
    <w:rsid w:val="00D032FC"/>
    <w:rsid w:val="00D038CC"/>
    <w:rsid w:val="00D042CC"/>
    <w:rsid w:val="00D046CB"/>
    <w:rsid w:val="00D04BA3"/>
    <w:rsid w:val="00D04EB2"/>
    <w:rsid w:val="00D055AB"/>
    <w:rsid w:val="00D05F4A"/>
    <w:rsid w:val="00D069BE"/>
    <w:rsid w:val="00D06A54"/>
    <w:rsid w:val="00D06BE4"/>
    <w:rsid w:val="00D07010"/>
    <w:rsid w:val="00D07A55"/>
    <w:rsid w:val="00D07AFD"/>
    <w:rsid w:val="00D07BB0"/>
    <w:rsid w:val="00D11050"/>
    <w:rsid w:val="00D113DE"/>
    <w:rsid w:val="00D113F8"/>
    <w:rsid w:val="00D114D5"/>
    <w:rsid w:val="00D117CC"/>
    <w:rsid w:val="00D11E8F"/>
    <w:rsid w:val="00D11F92"/>
    <w:rsid w:val="00D1225A"/>
    <w:rsid w:val="00D125CF"/>
    <w:rsid w:val="00D126DC"/>
    <w:rsid w:val="00D128E5"/>
    <w:rsid w:val="00D12B45"/>
    <w:rsid w:val="00D12F91"/>
    <w:rsid w:val="00D13082"/>
    <w:rsid w:val="00D1311D"/>
    <w:rsid w:val="00D134A5"/>
    <w:rsid w:val="00D138DC"/>
    <w:rsid w:val="00D13CE6"/>
    <w:rsid w:val="00D13D70"/>
    <w:rsid w:val="00D15644"/>
    <w:rsid w:val="00D1572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6B2B"/>
    <w:rsid w:val="00D17414"/>
    <w:rsid w:val="00D17468"/>
    <w:rsid w:val="00D176A5"/>
    <w:rsid w:val="00D17903"/>
    <w:rsid w:val="00D17F4A"/>
    <w:rsid w:val="00D2038C"/>
    <w:rsid w:val="00D203D4"/>
    <w:rsid w:val="00D2090D"/>
    <w:rsid w:val="00D20A57"/>
    <w:rsid w:val="00D21D4F"/>
    <w:rsid w:val="00D220CB"/>
    <w:rsid w:val="00D22D39"/>
    <w:rsid w:val="00D22E1E"/>
    <w:rsid w:val="00D23474"/>
    <w:rsid w:val="00D2393C"/>
    <w:rsid w:val="00D239CC"/>
    <w:rsid w:val="00D23BBB"/>
    <w:rsid w:val="00D23D72"/>
    <w:rsid w:val="00D23E64"/>
    <w:rsid w:val="00D23FA6"/>
    <w:rsid w:val="00D24493"/>
    <w:rsid w:val="00D24D5B"/>
    <w:rsid w:val="00D25013"/>
    <w:rsid w:val="00D25899"/>
    <w:rsid w:val="00D25B06"/>
    <w:rsid w:val="00D26313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29F"/>
    <w:rsid w:val="00D31312"/>
    <w:rsid w:val="00D3164A"/>
    <w:rsid w:val="00D316A1"/>
    <w:rsid w:val="00D316EA"/>
    <w:rsid w:val="00D31DBE"/>
    <w:rsid w:val="00D321D4"/>
    <w:rsid w:val="00D3237D"/>
    <w:rsid w:val="00D3271C"/>
    <w:rsid w:val="00D3283F"/>
    <w:rsid w:val="00D32C22"/>
    <w:rsid w:val="00D331D2"/>
    <w:rsid w:val="00D33735"/>
    <w:rsid w:val="00D33778"/>
    <w:rsid w:val="00D33DB3"/>
    <w:rsid w:val="00D34001"/>
    <w:rsid w:val="00D34294"/>
    <w:rsid w:val="00D34470"/>
    <w:rsid w:val="00D34851"/>
    <w:rsid w:val="00D358F8"/>
    <w:rsid w:val="00D35D36"/>
    <w:rsid w:val="00D3735B"/>
    <w:rsid w:val="00D373BE"/>
    <w:rsid w:val="00D377B6"/>
    <w:rsid w:val="00D3790F"/>
    <w:rsid w:val="00D37B41"/>
    <w:rsid w:val="00D37F0B"/>
    <w:rsid w:val="00D400F3"/>
    <w:rsid w:val="00D40C80"/>
    <w:rsid w:val="00D418F1"/>
    <w:rsid w:val="00D41FF2"/>
    <w:rsid w:val="00D42184"/>
    <w:rsid w:val="00D42254"/>
    <w:rsid w:val="00D4229F"/>
    <w:rsid w:val="00D42485"/>
    <w:rsid w:val="00D42DFD"/>
    <w:rsid w:val="00D438B2"/>
    <w:rsid w:val="00D43B59"/>
    <w:rsid w:val="00D43B6A"/>
    <w:rsid w:val="00D43D29"/>
    <w:rsid w:val="00D446D5"/>
    <w:rsid w:val="00D45244"/>
    <w:rsid w:val="00D454B3"/>
    <w:rsid w:val="00D4558C"/>
    <w:rsid w:val="00D46147"/>
    <w:rsid w:val="00D466D6"/>
    <w:rsid w:val="00D469C0"/>
    <w:rsid w:val="00D47345"/>
    <w:rsid w:val="00D47834"/>
    <w:rsid w:val="00D47E1B"/>
    <w:rsid w:val="00D506D4"/>
    <w:rsid w:val="00D517C7"/>
    <w:rsid w:val="00D51B1A"/>
    <w:rsid w:val="00D5247C"/>
    <w:rsid w:val="00D52606"/>
    <w:rsid w:val="00D5268A"/>
    <w:rsid w:val="00D52C5D"/>
    <w:rsid w:val="00D52D81"/>
    <w:rsid w:val="00D53BF0"/>
    <w:rsid w:val="00D53D38"/>
    <w:rsid w:val="00D54149"/>
    <w:rsid w:val="00D54558"/>
    <w:rsid w:val="00D547A5"/>
    <w:rsid w:val="00D54AB4"/>
    <w:rsid w:val="00D54D80"/>
    <w:rsid w:val="00D54F05"/>
    <w:rsid w:val="00D5511A"/>
    <w:rsid w:val="00D55790"/>
    <w:rsid w:val="00D557B4"/>
    <w:rsid w:val="00D5616F"/>
    <w:rsid w:val="00D56661"/>
    <w:rsid w:val="00D56733"/>
    <w:rsid w:val="00D5686A"/>
    <w:rsid w:val="00D56EBF"/>
    <w:rsid w:val="00D57102"/>
    <w:rsid w:val="00D57BB3"/>
    <w:rsid w:val="00D57FE3"/>
    <w:rsid w:val="00D602AF"/>
    <w:rsid w:val="00D602F0"/>
    <w:rsid w:val="00D605BE"/>
    <w:rsid w:val="00D60E73"/>
    <w:rsid w:val="00D60F44"/>
    <w:rsid w:val="00D6102C"/>
    <w:rsid w:val="00D6108D"/>
    <w:rsid w:val="00D61968"/>
    <w:rsid w:val="00D619CF"/>
    <w:rsid w:val="00D61ED4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C0C"/>
    <w:rsid w:val="00D6523B"/>
    <w:rsid w:val="00D65465"/>
    <w:rsid w:val="00D6613F"/>
    <w:rsid w:val="00D66269"/>
    <w:rsid w:val="00D66594"/>
    <w:rsid w:val="00D66770"/>
    <w:rsid w:val="00D66DEB"/>
    <w:rsid w:val="00D6733F"/>
    <w:rsid w:val="00D675F2"/>
    <w:rsid w:val="00D67660"/>
    <w:rsid w:val="00D67FD3"/>
    <w:rsid w:val="00D7013A"/>
    <w:rsid w:val="00D70290"/>
    <w:rsid w:val="00D703C7"/>
    <w:rsid w:val="00D708A8"/>
    <w:rsid w:val="00D70BB8"/>
    <w:rsid w:val="00D70D07"/>
    <w:rsid w:val="00D70D7B"/>
    <w:rsid w:val="00D70F30"/>
    <w:rsid w:val="00D71143"/>
    <w:rsid w:val="00D71539"/>
    <w:rsid w:val="00D71680"/>
    <w:rsid w:val="00D7168C"/>
    <w:rsid w:val="00D716AF"/>
    <w:rsid w:val="00D71C6A"/>
    <w:rsid w:val="00D71FD5"/>
    <w:rsid w:val="00D72029"/>
    <w:rsid w:val="00D72357"/>
    <w:rsid w:val="00D72465"/>
    <w:rsid w:val="00D72D3A"/>
    <w:rsid w:val="00D7304E"/>
    <w:rsid w:val="00D730B7"/>
    <w:rsid w:val="00D73785"/>
    <w:rsid w:val="00D73C4C"/>
    <w:rsid w:val="00D74434"/>
    <w:rsid w:val="00D744B6"/>
    <w:rsid w:val="00D7468C"/>
    <w:rsid w:val="00D74794"/>
    <w:rsid w:val="00D74D02"/>
    <w:rsid w:val="00D7555C"/>
    <w:rsid w:val="00D759AA"/>
    <w:rsid w:val="00D75FBB"/>
    <w:rsid w:val="00D76CFE"/>
    <w:rsid w:val="00D76ECE"/>
    <w:rsid w:val="00D76F38"/>
    <w:rsid w:val="00D775B8"/>
    <w:rsid w:val="00D77C35"/>
    <w:rsid w:val="00D80173"/>
    <w:rsid w:val="00D80282"/>
    <w:rsid w:val="00D80AAE"/>
    <w:rsid w:val="00D813EC"/>
    <w:rsid w:val="00D81438"/>
    <w:rsid w:val="00D81D40"/>
    <w:rsid w:val="00D81D72"/>
    <w:rsid w:val="00D8218D"/>
    <w:rsid w:val="00D8240A"/>
    <w:rsid w:val="00D825E9"/>
    <w:rsid w:val="00D83A62"/>
    <w:rsid w:val="00D83A82"/>
    <w:rsid w:val="00D83CBA"/>
    <w:rsid w:val="00D83F43"/>
    <w:rsid w:val="00D83FF5"/>
    <w:rsid w:val="00D85C5F"/>
    <w:rsid w:val="00D8602E"/>
    <w:rsid w:val="00D865E6"/>
    <w:rsid w:val="00D86639"/>
    <w:rsid w:val="00D86715"/>
    <w:rsid w:val="00D8672C"/>
    <w:rsid w:val="00D86740"/>
    <w:rsid w:val="00D86A84"/>
    <w:rsid w:val="00D86BA6"/>
    <w:rsid w:val="00D87495"/>
    <w:rsid w:val="00D8774E"/>
    <w:rsid w:val="00D8776D"/>
    <w:rsid w:val="00D90055"/>
    <w:rsid w:val="00D906B6"/>
    <w:rsid w:val="00D90FC5"/>
    <w:rsid w:val="00D91D83"/>
    <w:rsid w:val="00D921E4"/>
    <w:rsid w:val="00D92A78"/>
    <w:rsid w:val="00D92C73"/>
    <w:rsid w:val="00D93255"/>
    <w:rsid w:val="00D93503"/>
    <w:rsid w:val="00D93874"/>
    <w:rsid w:val="00D944CD"/>
    <w:rsid w:val="00D9532E"/>
    <w:rsid w:val="00D9559A"/>
    <w:rsid w:val="00D95C71"/>
    <w:rsid w:val="00D9664B"/>
    <w:rsid w:val="00D96676"/>
    <w:rsid w:val="00D974DA"/>
    <w:rsid w:val="00D9786B"/>
    <w:rsid w:val="00D9787D"/>
    <w:rsid w:val="00D97DE2"/>
    <w:rsid w:val="00DA0235"/>
    <w:rsid w:val="00DA03CC"/>
    <w:rsid w:val="00DA1385"/>
    <w:rsid w:val="00DA1692"/>
    <w:rsid w:val="00DA16DF"/>
    <w:rsid w:val="00DA1958"/>
    <w:rsid w:val="00DA1B2C"/>
    <w:rsid w:val="00DA1C58"/>
    <w:rsid w:val="00DA1EC6"/>
    <w:rsid w:val="00DA24BD"/>
    <w:rsid w:val="00DA25CA"/>
    <w:rsid w:val="00DA2D47"/>
    <w:rsid w:val="00DA2E8E"/>
    <w:rsid w:val="00DA2FA4"/>
    <w:rsid w:val="00DA31BE"/>
    <w:rsid w:val="00DA3462"/>
    <w:rsid w:val="00DA35E2"/>
    <w:rsid w:val="00DA3993"/>
    <w:rsid w:val="00DA3F5B"/>
    <w:rsid w:val="00DA3F74"/>
    <w:rsid w:val="00DA466E"/>
    <w:rsid w:val="00DA46AB"/>
    <w:rsid w:val="00DA553D"/>
    <w:rsid w:val="00DA55FC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BBF"/>
    <w:rsid w:val="00DA7EDA"/>
    <w:rsid w:val="00DB048B"/>
    <w:rsid w:val="00DB0C4A"/>
    <w:rsid w:val="00DB1DAD"/>
    <w:rsid w:val="00DB1DE5"/>
    <w:rsid w:val="00DB22AE"/>
    <w:rsid w:val="00DB22B4"/>
    <w:rsid w:val="00DB2926"/>
    <w:rsid w:val="00DB37EB"/>
    <w:rsid w:val="00DB3A4A"/>
    <w:rsid w:val="00DB41F5"/>
    <w:rsid w:val="00DB49DA"/>
    <w:rsid w:val="00DB4B1B"/>
    <w:rsid w:val="00DB530C"/>
    <w:rsid w:val="00DB54A2"/>
    <w:rsid w:val="00DB5943"/>
    <w:rsid w:val="00DB5993"/>
    <w:rsid w:val="00DB63CE"/>
    <w:rsid w:val="00DB642D"/>
    <w:rsid w:val="00DB66EF"/>
    <w:rsid w:val="00DB6B27"/>
    <w:rsid w:val="00DB6C8E"/>
    <w:rsid w:val="00DB7D33"/>
    <w:rsid w:val="00DB7D3E"/>
    <w:rsid w:val="00DC04E3"/>
    <w:rsid w:val="00DC05B4"/>
    <w:rsid w:val="00DC0AF6"/>
    <w:rsid w:val="00DC15B8"/>
    <w:rsid w:val="00DC1747"/>
    <w:rsid w:val="00DC19A0"/>
    <w:rsid w:val="00DC19B2"/>
    <w:rsid w:val="00DC1FFB"/>
    <w:rsid w:val="00DC20DD"/>
    <w:rsid w:val="00DC2270"/>
    <w:rsid w:val="00DC2A3C"/>
    <w:rsid w:val="00DC2AC3"/>
    <w:rsid w:val="00DC2E21"/>
    <w:rsid w:val="00DC31D4"/>
    <w:rsid w:val="00DC34E2"/>
    <w:rsid w:val="00DC36EA"/>
    <w:rsid w:val="00DC3880"/>
    <w:rsid w:val="00DC3A8E"/>
    <w:rsid w:val="00DC3BEE"/>
    <w:rsid w:val="00DC3D79"/>
    <w:rsid w:val="00DC4791"/>
    <w:rsid w:val="00DC4C0D"/>
    <w:rsid w:val="00DC51AC"/>
    <w:rsid w:val="00DC5459"/>
    <w:rsid w:val="00DC57B6"/>
    <w:rsid w:val="00DC5893"/>
    <w:rsid w:val="00DC6E91"/>
    <w:rsid w:val="00DC6F7F"/>
    <w:rsid w:val="00DC7661"/>
    <w:rsid w:val="00DC781E"/>
    <w:rsid w:val="00DC78C4"/>
    <w:rsid w:val="00DC7B82"/>
    <w:rsid w:val="00DC7C35"/>
    <w:rsid w:val="00DC7EBD"/>
    <w:rsid w:val="00DD039D"/>
    <w:rsid w:val="00DD06D0"/>
    <w:rsid w:val="00DD0D78"/>
    <w:rsid w:val="00DD0F43"/>
    <w:rsid w:val="00DD113D"/>
    <w:rsid w:val="00DD115A"/>
    <w:rsid w:val="00DD1251"/>
    <w:rsid w:val="00DD1887"/>
    <w:rsid w:val="00DD224A"/>
    <w:rsid w:val="00DD248D"/>
    <w:rsid w:val="00DD32FB"/>
    <w:rsid w:val="00DD3619"/>
    <w:rsid w:val="00DD388E"/>
    <w:rsid w:val="00DD3901"/>
    <w:rsid w:val="00DD3917"/>
    <w:rsid w:val="00DD3BFB"/>
    <w:rsid w:val="00DD3D23"/>
    <w:rsid w:val="00DD3FEA"/>
    <w:rsid w:val="00DD4418"/>
    <w:rsid w:val="00DD4471"/>
    <w:rsid w:val="00DD448B"/>
    <w:rsid w:val="00DD48B0"/>
    <w:rsid w:val="00DD499E"/>
    <w:rsid w:val="00DD4F27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E175F"/>
    <w:rsid w:val="00DE1BA4"/>
    <w:rsid w:val="00DE1FDE"/>
    <w:rsid w:val="00DE2087"/>
    <w:rsid w:val="00DE296A"/>
    <w:rsid w:val="00DE2E61"/>
    <w:rsid w:val="00DE3575"/>
    <w:rsid w:val="00DE3726"/>
    <w:rsid w:val="00DE3C81"/>
    <w:rsid w:val="00DE3D02"/>
    <w:rsid w:val="00DE447C"/>
    <w:rsid w:val="00DE4868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308"/>
    <w:rsid w:val="00DE6786"/>
    <w:rsid w:val="00DE6A26"/>
    <w:rsid w:val="00DE6F11"/>
    <w:rsid w:val="00DE6FA3"/>
    <w:rsid w:val="00DE74DA"/>
    <w:rsid w:val="00DE7C65"/>
    <w:rsid w:val="00DE7E62"/>
    <w:rsid w:val="00DF0939"/>
    <w:rsid w:val="00DF0A88"/>
    <w:rsid w:val="00DF0AFE"/>
    <w:rsid w:val="00DF103A"/>
    <w:rsid w:val="00DF118E"/>
    <w:rsid w:val="00DF120A"/>
    <w:rsid w:val="00DF1414"/>
    <w:rsid w:val="00DF156E"/>
    <w:rsid w:val="00DF21FE"/>
    <w:rsid w:val="00DF2872"/>
    <w:rsid w:val="00DF2C3D"/>
    <w:rsid w:val="00DF2FE1"/>
    <w:rsid w:val="00DF3147"/>
    <w:rsid w:val="00DF347C"/>
    <w:rsid w:val="00DF38C9"/>
    <w:rsid w:val="00DF414F"/>
    <w:rsid w:val="00DF48E6"/>
    <w:rsid w:val="00DF4AD7"/>
    <w:rsid w:val="00DF4D7A"/>
    <w:rsid w:val="00DF4EF9"/>
    <w:rsid w:val="00DF4F2C"/>
    <w:rsid w:val="00DF4F55"/>
    <w:rsid w:val="00DF5090"/>
    <w:rsid w:val="00DF547E"/>
    <w:rsid w:val="00DF67E7"/>
    <w:rsid w:val="00DF6942"/>
    <w:rsid w:val="00DF6CB9"/>
    <w:rsid w:val="00DF6D5F"/>
    <w:rsid w:val="00DF6E18"/>
    <w:rsid w:val="00DF7374"/>
    <w:rsid w:val="00DF7546"/>
    <w:rsid w:val="00DF77ED"/>
    <w:rsid w:val="00DF783E"/>
    <w:rsid w:val="00DF7B69"/>
    <w:rsid w:val="00E0045C"/>
    <w:rsid w:val="00E006B1"/>
    <w:rsid w:val="00E0085B"/>
    <w:rsid w:val="00E00926"/>
    <w:rsid w:val="00E012BD"/>
    <w:rsid w:val="00E01482"/>
    <w:rsid w:val="00E01694"/>
    <w:rsid w:val="00E01A42"/>
    <w:rsid w:val="00E01CBB"/>
    <w:rsid w:val="00E01CFC"/>
    <w:rsid w:val="00E01D9D"/>
    <w:rsid w:val="00E01F36"/>
    <w:rsid w:val="00E021C3"/>
    <w:rsid w:val="00E02508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4FF6"/>
    <w:rsid w:val="00E05037"/>
    <w:rsid w:val="00E0532C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5A8"/>
    <w:rsid w:val="00E066E5"/>
    <w:rsid w:val="00E07121"/>
    <w:rsid w:val="00E07273"/>
    <w:rsid w:val="00E079D9"/>
    <w:rsid w:val="00E07A45"/>
    <w:rsid w:val="00E07F41"/>
    <w:rsid w:val="00E1015A"/>
    <w:rsid w:val="00E108AE"/>
    <w:rsid w:val="00E109A3"/>
    <w:rsid w:val="00E10D32"/>
    <w:rsid w:val="00E112F2"/>
    <w:rsid w:val="00E11A3F"/>
    <w:rsid w:val="00E11E35"/>
    <w:rsid w:val="00E12594"/>
    <w:rsid w:val="00E12CF2"/>
    <w:rsid w:val="00E12FB1"/>
    <w:rsid w:val="00E12FD2"/>
    <w:rsid w:val="00E13041"/>
    <w:rsid w:val="00E133D5"/>
    <w:rsid w:val="00E1354F"/>
    <w:rsid w:val="00E1372C"/>
    <w:rsid w:val="00E144B1"/>
    <w:rsid w:val="00E14825"/>
    <w:rsid w:val="00E14BE2"/>
    <w:rsid w:val="00E14D2C"/>
    <w:rsid w:val="00E150C5"/>
    <w:rsid w:val="00E151E6"/>
    <w:rsid w:val="00E15423"/>
    <w:rsid w:val="00E15893"/>
    <w:rsid w:val="00E164C8"/>
    <w:rsid w:val="00E164F7"/>
    <w:rsid w:val="00E16ABF"/>
    <w:rsid w:val="00E16E03"/>
    <w:rsid w:val="00E204BE"/>
    <w:rsid w:val="00E2053B"/>
    <w:rsid w:val="00E2109F"/>
    <w:rsid w:val="00E214E7"/>
    <w:rsid w:val="00E2175C"/>
    <w:rsid w:val="00E21C42"/>
    <w:rsid w:val="00E21CD1"/>
    <w:rsid w:val="00E222AA"/>
    <w:rsid w:val="00E2273B"/>
    <w:rsid w:val="00E23318"/>
    <w:rsid w:val="00E23584"/>
    <w:rsid w:val="00E235BE"/>
    <w:rsid w:val="00E237A3"/>
    <w:rsid w:val="00E23CFF"/>
    <w:rsid w:val="00E23D85"/>
    <w:rsid w:val="00E248DE"/>
    <w:rsid w:val="00E24B6D"/>
    <w:rsid w:val="00E24D19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6D5E"/>
    <w:rsid w:val="00E274E4"/>
    <w:rsid w:val="00E30119"/>
    <w:rsid w:val="00E307B9"/>
    <w:rsid w:val="00E307E4"/>
    <w:rsid w:val="00E30A15"/>
    <w:rsid w:val="00E30D08"/>
    <w:rsid w:val="00E30E5D"/>
    <w:rsid w:val="00E31909"/>
    <w:rsid w:val="00E31AF5"/>
    <w:rsid w:val="00E31FEA"/>
    <w:rsid w:val="00E322DE"/>
    <w:rsid w:val="00E322ED"/>
    <w:rsid w:val="00E327F3"/>
    <w:rsid w:val="00E32AAF"/>
    <w:rsid w:val="00E32EDD"/>
    <w:rsid w:val="00E335EC"/>
    <w:rsid w:val="00E3367E"/>
    <w:rsid w:val="00E33A63"/>
    <w:rsid w:val="00E342F2"/>
    <w:rsid w:val="00E34615"/>
    <w:rsid w:val="00E34BC7"/>
    <w:rsid w:val="00E34CFA"/>
    <w:rsid w:val="00E35060"/>
    <w:rsid w:val="00E3567F"/>
    <w:rsid w:val="00E35AA4"/>
    <w:rsid w:val="00E35C8F"/>
    <w:rsid w:val="00E360F3"/>
    <w:rsid w:val="00E361D3"/>
    <w:rsid w:val="00E36A9D"/>
    <w:rsid w:val="00E37071"/>
    <w:rsid w:val="00E375FF"/>
    <w:rsid w:val="00E37653"/>
    <w:rsid w:val="00E37A17"/>
    <w:rsid w:val="00E37D7C"/>
    <w:rsid w:val="00E37EBA"/>
    <w:rsid w:val="00E401A5"/>
    <w:rsid w:val="00E4023A"/>
    <w:rsid w:val="00E40F8A"/>
    <w:rsid w:val="00E40FE3"/>
    <w:rsid w:val="00E411E3"/>
    <w:rsid w:val="00E41970"/>
    <w:rsid w:val="00E41B1B"/>
    <w:rsid w:val="00E41BF5"/>
    <w:rsid w:val="00E41D61"/>
    <w:rsid w:val="00E42053"/>
    <w:rsid w:val="00E42D94"/>
    <w:rsid w:val="00E43000"/>
    <w:rsid w:val="00E433A8"/>
    <w:rsid w:val="00E43607"/>
    <w:rsid w:val="00E43A20"/>
    <w:rsid w:val="00E44248"/>
    <w:rsid w:val="00E44687"/>
    <w:rsid w:val="00E44713"/>
    <w:rsid w:val="00E44779"/>
    <w:rsid w:val="00E4479D"/>
    <w:rsid w:val="00E452BB"/>
    <w:rsid w:val="00E458E3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4E6"/>
    <w:rsid w:val="00E51525"/>
    <w:rsid w:val="00E517B9"/>
    <w:rsid w:val="00E517D5"/>
    <w:rsid w:val="00E5199B"/>
    <w:rsid w:val="00E51EB7"/>
    <w:rsid w:val="00E52392"/>
    <w:rsid w:val="00E5289B"/>
    <w:rsid w:val="00E53379"/>
    <w:rsid w:val="00E53A3E"/>
    <w:rsid w:val="00E54D2E"/>
    <w:rsid w:val="00E55149"/>
    <w:rsid w:val="00E5612A"/>
    <w:rsid w:val="00E56364"/>
    <w:rsid w:val="00E5663C"/>
    <w:rsid w:val="00E567C0"/>
    <w:rsid w:val="00E56B34"/>
    <w:rsid w:val="00E57053"/>
    <w:rsid w:val="00E5728A"/>
    <w:rsid w:val="00E57A2B"/>
    <w:rsid w:val="00E57AD6"/>
    <w:rsid w:val="00E57BE3"/>
    <w:rsid w:val="00E6019C"/>
    <w:rsid w:val="00E60C9B"/>
    <w:rsid w:val="00E611B3"/>
    <w:rsid w:val="00E6190A"/>
    <w:rsid w:val="00E61BAD"/>
    <w:rsid w:val="00E6231B"/>
    <w:rsid w:val="00E6243F"/>
    <w:rsid w:val="00E62638"/>
    <w:rsid w:val="00E62C62"/>
    <w:rsid w:val="00E63216"/>
    <w:rsid w:val="00E633D5"/>
    <w:rsid w:val="00E635BC"/>
    <w:rsid w:val="00E6377E"/>
    <w:rsid w:val="00E63A39"/>
    <w:rsid w:val="00E63FEC"/>
    <w:rsid w:val="00E646B8"/>
    <w:rsid w:val="00E64C4E"/>
    <w:rsid w:val="00E6566B"/>
    <w:rsid w:val="00E656E0"/>
    <w:rsid w:val="00E65E99"/>
    <w:rsid w:val="00E65ED4"/>
    <w:rsid w:val="00E6640F"/>
    <w:rsid w:val="00E66505"/>
    <w:rsid w:val="00E66724"/>
    <w:rsid w:val="00E66892"/>
    <w:rsid w:val="00E66A75"/>
    <w:rsid w:val="00E66D34"/>
    <w:rsid w:val="00E6741A"/>
    <w:rsid w:val="00E674D2"/>
    <w:rsid w:val="00E70351"/>
    <w:rsid w:val="00E70682"/>
    <w:rsid w:val="00E707D2"/>
    <w:rsid w:val="00E70802"/>
    <w:rsid w:val="00E70D8D"/>
    <w:rsid w:val="00E70E6E"/>
    <w:rsid w:val="00E71172"/>
    <w:rsid w:val="00E711EA"/>
    <w:rsid w:val="00E71A36"/>
    <w:rsid w:val="00E71B38"/>
    <w:rsid w:val="00E71B72"/>
    <w:rsid w:val="00E71DF7"/>
    <w:rsid w:val="00E71E3C"/>
    <w:rsid w:val="00E720D2"/>
    <w:rsid w:val="00E72415"/>
    <w:rsid w:val="00E72597"/>
    <w:rsid w:val="00E7284C"/>
    <w:rsid w:val="00E72F1E"/>
    <w:rsid w:val="00E72FF8"/>
    <w:rsid w:val="00E73EF4"/>
    <w:rsid w:val="00E74297"/>
    <w:rsid w:val="00E74A41"/>
    <w:rsid w:val="00E74E98"/>
    <w:rsid w:val="00E751E4"/>
    <w:rsid w:val="00E75715"/>
    <w:rsid w:val="00E75777"/>
    <w:rsid w:val="00E75B64"/>
    <w:rsid w:val="00E75C82"/>
    <w:rsid w:val="00E75DE8"/>
    <w:rsid w:val="00E75E2B"/>
    <w:rsid w:val="00E76A09"/>
    <w:rsid w:val="00E76A41"/>
    <w:rsid w:val="00E76BB4"/>
    <w:rsid w:val="00E76C67"/>
    <w:rsid w:val="00E76D6F"/>
    <w:rsid w:val="00E778F2"/>
    <w:rsid w:val="00E80170"/>
    <w:rsid w:val="00E80AED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FB1"/>
    <w:rsid w:val="00E839BA"/>
    <w:rsid w:val="00E83BCC"/>
    <w:rsid w:val="00E83F3B"/>
    <w:rsid w:val="00E8400C"/>
    <w:rsid w:val="00E8421D"/>
    <w:rsid w:val="00E842CD"/>
    <w:rsid w:val="00E85B65"/>
    <w:rsid w:val="00E85F7C"/>
    <w:rsid w:val="00E86119"/>
    <w:rsid w:val="00E8622A"/>
    <w:rsid w:val="00E86D53"/>
    <w:rsid w:val="00E86E8D"/>
    <w:rsid w:val="00E86EC3"/>
    <w:rsid w:val="00E8746A"/>
    <w:rsid w:val="00E87F96"/>
    <w:rsid w:val="00E90083"/>
    <w:rsid w:val="00E90153"/>
    <w:rsid w:val="00E90329"/>
    <w:rsid w:val="00E904EA"/>
    <w:rsid w:val="00E90520"/>
    <w:rsid w:val="00E90672"/>
    <w:rsid w:val="00E90903"/>
    <w:rsid w:val="00E90990"/>
    <w:rsid w:val="00E90F34"/>
    <w:rsid w:val="00E91197"/>
    <w:rsid w:val="00E911D0"/>
    <w:rsid w:val="00E912E8"/>
    <w:rsid w:val="00E91462"/>
    <w:rsid w:val="00E9184E"/>
    <w:rsid w:val="00E91D55"/>
    <w:rsid w:val="00E91EC4"/>
    <w:rsid w:val="00E92192"/>
    <w:rsid w:val="00E92457"/>
    <w:rsid w:val="00E92552"/>
    <w:rsid w:val="00E9265F"/>
    <w:rsid w:val="00E9288C"/>
    <w:rsid w:val="00E934E0"/>
    <w:rsid w:val="00E935ED"/>
    <w:rsid w:val="00E93998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E5B"/>
    <w:rsid w:val="00E96F4E"/>
    <w:rsid w:val="00E96F9B"/>
    <w:rsid w:val="00E97CC6"/>
    <w:rsid w:val="00E97CD2"/>
    <w:rsid w:val="00EA01F4"/>
    <w:rsid w:val="00EA07FF"/>
    <w:rsid w:val="00EA096E"/>
    <w:rsid w:val="00EA0BE7"/>
    <w:rsid w:val="00EA1159"/>
    <w:rsid w:val="00EA123B"/>
    <w:rsid w:val="00EA1682"/>
    <w:rsid w:val="00EA1D50"/>
    <w:rsid w:val="00EA1D76"/>
    <w:rsid w:val="00EA1DAA"/>
    <w:rsid w:val="00EA2548"/>
    <w:rsid w:val="00EA2707"/>
    <w:rsid w:val="00EA2758"/>
    <w:rsid w:val="00EA305A"/>
    <w:rsid w:val="00EA306B"/>
    <w:rsid w:val="00EA3458"/>
    <w:rsid w:val="00EA3823"/>
    <w:rsid w:val="00EA3971"/>
    <w:rsid w:val="00EA45FC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7E1"/>
    <w:rsid w:val="00EB0A35"/>
    <w:rsid w:val="00EB0D7D"/>
    <w:rsid w:val="00EB0F5C"/>
    <w:rsid w:val="00EB1478"/>
    <w:rsid w:val="00EB16B8"/>
    <w:rsid w:val="00EB1AF5"/>
    <w:rsid w:val="00EB20B6"/>
    <w:rsid w:val="00EB2138"/>
    <w:rsid w:val="00EB2580"/>
    <w:rsid w:val="00EB2A6D"/>
    <w:rsid w:val="00EB2AAF"/>
    <w:rsid w:val="00EB2DA6"/>
    <w:rsid w:val="00EB3480"/>
    <w:rsid w:val="00EB36F1"/>
    <w:rsid w:val="00EB3A49"/>
    <w:rsid w:val="00EB3F02"/>
    <w:rsid w:val="00EB458A"/>
    <w:rsid w:val="00EB479D"/>
    <w:rsid w:val="00EB5197"/>
    <w:rsid w:val="00EB5DBD"/>
    <w:rsid w:val="00EB5DC5"/>
    <w:rsid w:val="00EB5FCE"/>
    <w:rsid w:val="00EB6401"/>
    <w:rsid w:val="00EB6591"/>
    <w:rsid w:val="00EB6C05"/>
    <w:rsid w:val="00EB7277"/>
    <w:rsid w:val="00EC00CC"/>
    <w:rsid w:val="00EC0734"/>
    <w:rsid w:val="00EC10A8"/>
    <w:rsid w:val="00EC1112"/>
    <w:rsid w:val="00EC1F92"/>
    <w:rsid w:val="00EC2B57"/>
    <w:rsid w:val="00EC2DD1"/>
    <w:rsid w:val="00EC2F15"/>
    <w:rsid w:val="00EC312B"/>
    <w:rsid w:val="00EC3256"/>
    <w:rsid w:val="00EC3D98"/>
    <w:rsid w:val="00EC4128"/>
    <w:rsid w:val="00EC42D0"/>
    <w:rsid w:val="00EC4B95"/>
    <w:rsid w:val="00EC4D59"/>
    <w:rsid w:val="00EC534A"/>
    <w:rsid w:val="00EC53F0"/>
    <w:rsid w:val="00EC5C51"/>
    <w:rsid w:val="00EC5CE4"/>
    <w:rsid w:val="00EC5E82"/>
    <w:rsid w:val="00EC66B2"/>
    <w:rsid w:val="00EC6AF1"/>
    <w:rsid w:val="00EC6C8A"/>
    <w:rsid w:val="00EC6E0E"/>
    <w:rsid w:val="00EC7344"/>
    <w:rsid w:val="00EC7506"/>
    <w:rsid w:val="00EC7F3F"/>
    <w:rsid w:val="00ED00C9"/>
    <w:rsid w:val="00ED0249"/>
    <w:rsid w:val="00ED0385"/>
    <w:rsid w:val="00ED0407"/>
    <w:rsid w:val="00ED0847"/>
    <w:rsid w:val="00ED0916"/>
    <w:rsid w:val="00ED092D"/>
    <w:rsid w:val="00ED0CD1"/>
    <w:rsid w:val="00ED0F7C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1C9"/>
    <w:rsid w:val="00ED382C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050"/>
    <w:rsid w:val="00ED641E"/>
    <w:rsid w:val="00ED6462"/>
    <w:rsid w:val="00ED6B98"/>
    <w:rsid w:val="00ED6FB8"/>
    <w:rsid w:val="00ED73FA"/>
    <w:rsid w:val="00ED74C5"/>
    <w:rsid w:val="00EE02AE"/>
    <w:rsid w:val="00EE03E6"/>
    <w:rsid w:val="00EE0515"/>
    <w:rsid w:val="00EE0DC2"/>
    <w:rsid w:val="00EE104D"/>
    <w:rsid w:val="00EE1904"/>
    <w:rsid w:val="00EE1912"/>
    <w:rsid w:val="00EE20D9"/>
    <w:rsid w:val="00EE233C"/>
    <w:rsid w:val="00EE260B"/>
    <w:rsid w:val="00EE27F0"/>
    <w:rsid w:val="00EE2965"/>
    <w:rsid w:val="00EE2B83"/>
    <w:rsid w:val="00EE32A8"/>
    <w:rsid w:val="00EE3A2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D99"/>
    <w:rsid w:val="00EE608A"/>
    <w:rsid w:val="00EE615F"/>
    <w:rsid w:val="00EE625C"/>
    <w:rsid w:val="00EE6868"/>
    <w:rsid w:val="00EE72B5"/>
    <w:rsid w:val="00EE7429"/>
    <w:rsid w:val="00EE745D"/>
    <w:rsid w:val="00EE74C7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FB"/>
    <w:rsid w:val="00EF11A0"/>
    <w:rsid w:val="00EF12DA"/>
    <w:rsid w:val="00EF13A3"/>
    <w:rsid w:val="00EF17F9"/>
    <w:rsid w:val="00EF1C3C"/>
    <w:rsid w:val="00EF204A"/>
    <w:rsid w:val="00EF2866"/>
    <w:rsid w:val="00EF29E8"/>
    <w:rsid w:val="00EF2CF7"/>
    <w:rsid w:val="00EF2DB9"/>
    <w:rsid w:val="00EF3A63"/>
    <w:rsid w:val="00EF3CAA"/>
    <w:rsid w:val="00EF42EA"/>
    <w:rsid w:val="00EF4596"/>
    <w:rsid w:val="00EF48D4"/>
    <w:rsid w:val="00EF4A94"/>
    <w:rsid w:val="00EF5282"/>
    <w:rsid w:val="00EF592D"/>
    <w:rsid w:val="00EF5C3B"/>
    <w:rsid w:val="00EF5CF0"/>
    <w:rsid w:val="00EF5E64"/>
    <w:rsid w:val="00EF6040"/>
    <w:rsid w:val="00EF66C3"/>
    <w:rsid w:val="00EF6E3E"/>
    <w:rsid w:val="00EF6FB6"/>
    <w:rsid w:val="00EF7135"/>
    <w:rsid w:val="00EF7353"/>
    <w:rsid w:val="00EF7BB4"/>
    <w:rsid w:val="00EF7C03"/>
    <w:rsid w:val="00F0030D"/>
    <w:rsid w:val="00F005B8"/>
    <w:rsid w:val="00F00C93"/>
    <w:rsid w:val="00F01E7A"/>
    <w:rsid w:val="00F0220E"/>
    <w:rsid w:val="00F022B0"/>
    <w:rsid w:val="00F025BC"/>
    <w:rsid w:val="00F028BC"/>
    <w:rsid w:val="00F02ECF"/>
    <w:rsid w:val="00F02FD2"/>
    <w:rsid w:val="00F036A1"/>
    <w:rsid w:val="00F045D7"/>
    <w:rsid w:val="00F04E92"/>
    <w:rsid w:val="00F04F5E"/>
    <w:rsid w:val="00F04F6F"/>
    <w:rsid w:val="00F058D9"/>
    <w:rsid w:val="00F05AE0"/>
    <w:rsid w:val="00F05DDB"/>
    <w:rsid w:val="00F067E2"/>
    <w:rsid w:val="00F06F2E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A9F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31EB"/>
    <w:rsid w:val="00F13C44"/>
    <w:rsid w:val="00F13F7D"/>
    <w:rsid w:val="00F13FED"/>
    <w:rsid w:val="00F14A5C"/>
    <w:rsid w:val="00F14CEC"/>
    <w:rsid w:val="00F152B4"/>
    <w:rsid w:val="00F156C6"/>
    <w:rsid w:val="00F15C16"/>
    <w:rsid w:val="00F15C94"/>
    <w:rsid w:val="00F161C4"/>
    <w:rsid w:val="00F161EC"/>
    <w:rsid w:val="00F16258"/>
    <w:rsid w:val="00F1646A"/>
    <w:rsid w:val="00F170EC"/>
    <w:rsid w:val="00F178DF"/>
    <w:rsid w:val="00F17DB5"/>
    <w:rsid w:val="00F2022B"/>
    <w:rsid w:val="00F2026E"/>
    <w:rsid w:val="00F20AFF"/>
    <w:rsid w:val="00F20E27"/>
    <w:rsid w:val="00F20E54"/>
    <w:rsid w:val="00F20E99"/>
    <w:rsid w:val="00F21167"/>
    <w:rsid w:val="00F212D5"/>
    <w:rsid w:val="00F216D9"/>
    <w:rsid w:val="00F2172B"/>
    <w:rsid w:val="00F21C80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E5D"/>
    <w:rsid w:val="00F24F7E"/>
    <w:rsid w:val="00F251F7"/>
    <w:rsid w:val="00F25291"/>
    <w:rsid w:val="00F25341"/>
    <w:rsid w:val="00F2561E"/>
    <w:rsid w:val="00F25D91"/>
    <w:rsid w:val="00F260DF"/>
    <w:rsid w:val="00F261C3"/>
    <w:rsid w:val="00F26739"/>
    <w:rsid w:val="00F2693D"/>
    <w:rsid w:val="00F26A32"/>
    <w:rsid w:val="00F27AFA"/>
    <w:rsid w:val="00F27E01"/>
    <w:rsid w:val="00F27ECF"/>
    <w:rsid w:val="00F309AB"/>
    <w:rsid w:val="00F31A3A"/>
    <w:rsid w:val="00F31FA2"/>
    <w:rsid w:val="00F3247B"/>
    <w:rsid w:val="00F32618"/>
    <w:rsid w:val="00F3269E"/>
    <w:rsid w:val="00F3292B"/>
    <w:rsid w:val="00F33483"/>
    <w:rsid w:val="00F33583"/>
    <w:rsid w:val="00F33C0E"/>
    <w:rsid w:val="00F34422"/>
    <w:rsid w:val="00F346E4"/>
    <w:rsid w:val="00F3478A"/>
    <w:rsid w:val="00F347B3"/>
    <w:rsid w:val="00F34BAD"/>
    <w:rsid w:val="00F34BE7"/>
    <w:rsid w:val="00F351DE"/>
    <w:rsid w:val="00F353C4"/>
    <w:rsid w:val="00F3584C"/>
    <w:rsid w:val="00F35B32"/>
    <w:rsid w:val="00F36BD8"/>
    <w:rsid w:val="00F37023"/>
    <w:rsid w:val="00F40D47"/>
    <w:rsid w:val="00F41084"/>
    <w:rsid w:val="00F412C4"/>
    <w:rsid w:val="00F412F7"/>
    <w:rsid w:val="00F417E2"/>
    <w:rsid w:val="00F41AE9"/>
    <w:rsid w:val="00F41C8B"/>
    <w:rsid w:val="00F42084"/>
    <w:rsid w:val="00F420BC"/>
    <w:rsid w:val="00F424FA"/>
    <w:rsid w:val="00F428B8"/>
    <w:rsid w:val="00F43334"/>
    <w:rsid w:val="00F4333D"/>
    <w:rsid w:val="00F4356D"/>
    <w:rsid w:val="00F439C7"/>
    <w:rsid w:val="00F43C65"/>
    <w:rsid w:val="00F44FBF"/>
    <w:rsid w:val="00F45380"/>
    <w:rsid w:val="00F453CA"/>
    <w:rsid w:val="00F454C1"/>
    <w:rsid w:val="00F45CE1"/>
    <w:rsid w:val="00F46695"/>
    <w:rsid w:val="00F47472"/>
    <w:rsid w:val="00F47A37"/>
    <w:rsid w:val="00F47E20"/>
    <w:rsid w:val="00F47EC1"/>
    <w:rsid w:val="00F47F70"/>
    <w:rsid w:val="00F50A8A"/>
    <w:rsid w:val="00F50D4D"/>
    <w:rsid w:val="00F50E4A"/>
    <w:rsid w:val="00F5103B"/>
    <w:rsid w:val="00F51468"/>
    <w:rsid w:val="00F5173F"/>
    <w:rsid w:val="00F51C8C"/>
    <w:rsid w:val="00F5202B"/>
    <w:rsid w:val="00F53182"/>
    <w:rsid w:val="00F5320C"/>
    <w:rsid w:val="00F53229"/>
    <w:rsid w:val="00F53578"/>
    <w:rsid w:val="00F535A6"/>
    <w:rsid w:val="00F53B25"/>
    <w:rsid w:val="00F5440C"/>
    <w:rsid w:val="00F54BDD"/>
    <w:rsid w:val="00F54F0D"/>
    <w:rsid w:val="00F553CA"/>
    <w:rsid w:val="00F553EC"/>
    <w:rsid w:val="00F555F8"/>
    <w:rsid w:val="00F55A74"/>
    <w:rsid w:val="00F55DB0"/>
    <w:rsid w:val="00F56469"/>
    <w:rsid w:val="00F56DA4"/>
    <w:rsid w:val="00F571A8"/>
    <w:rsid w:val="00F57816"/>
    <w:rsid w:val="00F57B83"/>
    <w:rsid w:val="00F57CF4"/>
    <w:rsid w:val="00F601F4"/>
    <w:rsid w:val="00F60388"/>
    <w:rsid w:val="00F60A3E"/>
    <w:rsid w:val="00F60BFA"/>
    <w:rsid w:val="00F60C13"/>
    <w:rsid w:val="00F60CF3"/>
    <w:rsid w:val="00F61286"/>
    <w:rsid w:val="00F6188A"/>
    <w:rsid w:val="00F61983"/>
    <w:rsid w:val="00F61B40"/>
    <w:rsid w:val="00F62090"/>
    <w:rsid w:val="00F6242D"/>
    <w:rsid w:val="00F630B9"/>
    <w:rsid w:val="00F63B54"/>
    <w:rsid w:val="00F63CB1"/>
    <w:rsid w:val="00F63F26"/>
    <w:rsid w:val="00F641B2"/>
    <w:rsid w:val="00F64514"/>
    <w:rsid w:val="00F64B89"/>
    <w:rsid w:val="00F651FA"/>
    <w:rsid w:val="00F65892"/>
    <w:rsid w:val="00F65D1B"/>
    <w:rsid w:val="00F66045"/>
    <w:rsid w:val="00F664CB"/>
    <w:rsid w:val="00F66587"/>
    <w:rsid w:val="00F66ED3"/>
    <w:rsid w:val="00F6780E"/>
    <w:rsid w:val="00F7107C"/>
    <w:rsid w:val="00F71449"/>
    <w:rsid w:val="00F714D5"/>
    <w:rsid w:val="00F715A0"/>
    <w:rsid w:val="00F71CC2"/>
    <w:rsid w:val="00F71D08"/>
    <w:rsid w:val="00F724C0"/>
    <w:rsid w:val="00F72834"/>
    <w:rsid w:val="00F7334A"/>
    <w:rsid w:val="00F7334D"/>
    <w:rsid w:val="00F73D01"/>
    <w:rsid w:val="00F74195"/>
    <w:rsid w:val="00F7419F"/>
    <w:rsid w:val="00F74480"/>
    <w:rsid w:val="00F7457E"/>
    <w:rsid w:val="00F74A2D"/>
    <w:rsid w:val="00F74A3A"/>
    <w:rsid w:val="00F74B40"/>
    <w:rsid w:val="00F75306"/>
    <w:rsid w:val="00F753FF"/>
    <w:rsid w:val="00F75488"/>
    <w:rsid w:val="00F75B81"/>
    <w:rsid w:val="00F75CA7"/>
    <w:rsid w:val="00F762AC"/>
    <w:rsid w:val="00F76425"/>
    <w:rsid w:val="00F765A8"/>
    <w:rsid w:val="00F76B45"/>
    <w:rsid w:val="00F76F9E"/>
    <w:rsid w:val="00F77581"/>
    <w:rsid w:val="00F77586"/>
    <w:rsid w:val="00F77A7B"/>
    <w:rsid w:val="00F77ECF"/>
    <w:rsid w:val="00F80134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4EDB"/>
    <w:rsid w:val="00F8548C"/>
    <w:rsid w:val="00F85704"/>
    <w:rsid w:val="00F85B27"/>
    <w:rsid w:val="00F85CC7"/>
    <w:rsid w:val="00F85FAA"/>
    <w:rsid w:val="00F86407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B5F"/>
    <w:rsid w:val="00F90D3E"/>
    <w:rsid w:val="00F91B0C"/>
    <w:rsid w:val="00F91F65"/>
    <w:rsid w:val="00F92FD7"/>
    <w:rsid w:val="00F932CF"/>
    <w:rsid w:val="00F93528"/>
    <w:rsid w:val="00F9356D"/>
    <w:rsid w:val="00F936F8"/>
    <w:rsid w:val="00F9377E"/>
    <w:rsid w:val="00F937AD"/>
    <w:rsid w:val="00F937FA"/>
    <w:rsid w:val="00F93F44"/>
    <w:rsid w:val="00F9431B"/>
    <w:rsid w:val="00F944FB"/>
    <w:rsid w:val="00F95D8B"/>
    <w:rsid w:val="00F960DF"/>
    <w:rsid w:val="00F965F1"/>
    <w:rsid w:val="00F966E4"/>
    <w:rsid w:val="00F96E3C"/>
    <w:rsid w:val="00F97034"/>
    <w:rsid w:val="00F9783B"/>
    <w:rsid w:val="00F97A3D"/>
    <w:rsid w:val="00F97AA0"/>
    <w:rsid w:val="00F97F0A"/>
    <w:rsid w:val="00FA004C"/>
    <w:rsid w:val="00FA0969"/>
    <w:rsid w:val="00FA1106"/>
    <w:rsid w:val="00FA12FB"/>
    <w:rsid w:val="00FA1EB4"/>
    <w:rsid w:val="00FA2C1C"/>
    <w:rsid w:val="00FA2EF8"/>
    <w:rsid w:val="00FA3960"/>
    <w:rsid w:val="00FA4034"/>
    <w:rsid w:val="00FA429C"/>
    <w:rsid w:val="00FA43BE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B05FB"/>
    <w:rsid w:val="00FB0B75"/>
    <w:rsid w:val="00FB0F05"/>
    <w:rsid w:val="00FB0F63"/>
    <w:rsid w:val="00FB100F"/>
    <w:rsid w:val="00FB10EC"/>
    <w:rsid w:val="00FB20B3"/>
    <w:rsid w:val="00FB2661"/>
    <w:rsid w:val="00FB2BA7"/>
    <w:rsid w:val="00FB2ECD"/>
    <w:rsid w:val="00FB3114"/>
    <w:rsid w:val="00FB342E"/>
    <w:rsid w:val="00FB346C"/>
    <w:rsid w:val="00FB3555"/>
    <w:rsid w:val="00FB361C"/>
    <w:rsid w:val="00FB3CA2"/>
    <w:rsid w:val="00FB3EDA"/>
    <w:rsid w:val="00FB3F40"/>
    <w:rsid w:val="00FB424B"/>
    <w:rsid w:val="00FB4926"/>
    <w:rsid w:val="00FB4E99"/>
    <w:rsid w:val="00FB4ED4"/>
    <w:rsid w:val="00FB4F1E"/>
    <w:rsid w:val="00FB5B09"/>
    <w:rsid w:val="00FB5FB6"/>
    <w:rsid w:val="00FB729D"/>
    <w:rsid w:val="00FB75EB"/>
    <w:rsid w:val="00FB764C"/>
    <w:rsid w:val="00FB78A7"/>
    <w:rsid w:val="00FB79C3"/>
    <w:rsid w:val="00FB7E00"/>
    <w:rsid w:val="00FC02A1"/>
    <w:rsid w:val="00FC0955"/>
    <w:rsid w:val="00FC13F4"/>
    <w:rsid w:val="00FC196E"/>
    <w:rsid w:val="00FC1E21"/>
    <w:rsid w:val="00FC1F67"/>
    <w:rsid w:val="00FC237B"/>
    <w:rsid w:val="00FC25AF"/>
    <w:rsid w:val="00FC2DB5"/>
    <w:rsid w:val="00FC3440"/>
    <w:rsid w:val="00FC3AA5"/>
    <w:rsid w:val="00FC3DFA"/>
    <w:rsid w:val="00FC405B"/>
    <w:rsid w:val="00FC4342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C0"/>
    <w:rsid w:val="00FC6FC9"/>
    <w:rsid w:val="00FC7780"/>
    <w:rsid w:val="00FC7831"/>
    <w:rsid w:val="00FC7D3C"/>
    <w:rsid w:val="00FC7E7B"/>
    <w:rsid w:val="00FD013F"/>
    <w:rsid w:val="00FD0226"/>
    <w:rsid w:val="00FD05BE"/>
    <w:rsid w:val="00FD0909"/>
    <w:rsid w:val="00FD0A23"/>
    <w:rsid w:val="00FD0B46"/>
    <w:rsid w:val="00FD0E2D"/>
    <w:rsid w:val="00FD13E6"/>
    <w:rsid w:val="00FD1400"/>
    <w:rsid w:val="00FD1596"/>
    <w:rsid w:val="00FD15E4"/>
    <w:rsid w:val="00FD1799"/>
    <w:rsid w:val="00FD1B70"/>
    <w:rsid w:val="00FD2290"/>
    <w:rsid w:val="00FD31D4"/>
    <w:rsid w:val="00FD31EA"/>
    <w:rsid w:val="00FD3461"/>
    <w:rsid w:val="00FD367A"/>
    <w:rsid w:val="00FD3998"/>
    <w:rsid w:val="00FD3D7B"/>
    <w:rsid w:val="00FD4002"/>
    <w:rsid w:val="00FD4335"/>
    <w:rsid w:val="00FD4429"/>
    <w:rsid w:val="00FD467A"/>
    <w:rsid w:val="00FD4817"/>
    <w:rsid w:val="00FD4B7F"/>
    <w:rsid w:val="00FD5491"/>
    <w:rsid w:val="00FD67A7"/>
    <w:rsid w:val="00FD6C87"/>
    <w:rsid w:val="00FD6E83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515B"/>
    <w:rsid w:val="00FE5185"/>
    <w:rsid w:val="00FE5929"/>
    <w:rsid w:val="00FE6040"/>
    <w:rsid w:val="00FE606D"/>
    <w:rsid w:val="00FE622C"/>
    <w:rsid w:val="00FE6805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F05D0"/>
    <w:rsid w:val="00FF069F"/>
    <w:rsid w:val="00FF0A32"/>
    <w:rsid w:val="00FF0F86"/>
    <w:rsid w:val="00FF0F90"/>
    <w:rsid w:val="00FF13B2"/>
    <w:rsid w:val="00FF1A9B"/>
    <w:rsid w:val="00FF1CFB"/>
    <w:rsid w:val="00FF269A"/>
    <w:rsid w:val="00FF26E4"/>
    <w:rsid w:val="00FF2767"/>
    <w:rsid w:val="00FF2787"/>
    <w:rsid w:val="00FF28BF"/>
    <w:rsid w:val="00FF2972"/>
    <w:rsid w:val="00FF299C"/>
    <w:rsid w:val="00FF29AE"/>
    <w:rsid w:val="00FF29E7"/>
    <w:rsid w:val="00FF2B9F"/>
    <w:rsid w:val="00FF302B"/>
    <w:rsid w:val="00FF37E9"/>
    <w:rsid w:val="00FF3803"/>
    <w:rsid w:val="00FF38E9"/>
    <w:rsid w:val="00FF3B28"/>
    <w:rsid w:val="00FF3D09"/>
    <w:rsid w:val="00FF3D83"/>
    <w:rsid w:val="00FF4261"/>
    <w:rsid w:val="00FF5097"/>
    <w:rsid w:val="00FF5286"/>
    <w:rsid w:val="00FF5BC9"/>
    <w:rsid w:val="00FF5CD4"/>
    <w:rsid w:val="00FF60CC"/>
    <w:rsid w:val="00FF61D2"/>
    <w:rsid w:val="00FF6339"/>
    <w:rsid w:val="00FF6511"/>
    <w:rsid w:val="00FF6789"/>
    <w:rsid w:val="00FF6C8F"/>
    <w:rsid w:val="00FF6C9F"/>
    <w:rsid w:val="00FF7188"/>
    <w:rsid w:val="00FF72D7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E57432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uiPriority w:val="99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A43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C8233F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3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F28EB9-B785-4382-B45C-6F8607C33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</TotalTime>
  <Pages>3</Pages>
  <Words>398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Kornsiri, Chongaksorn</cp:lastModifiedBy>
  <cp:revision>5</cp:revision>
  <cp:lastPrinted>2021-05-06T06:04:00Z</cp:lastPrinted>
  <dcterms:created xsi:type="dcterms:W3CDTF">2021-05-11T10:02:00Z</dcterms:created>
  <dcterms:modified xsi:type="dcterms:W3CDTF">2021-05-11T23:38:00Z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