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F13801" w14:textId="77777777" w:rsidR="00AF3B93" w:rsidRPr="00B10F95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B10F95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หมายเหตุ</w:t>
      </w:r>
      <w:r w:rsidRPr="00B10F95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ab/>
        <w:t>สารบัญ</w:t>
      </w:r>
    </w:p>
    <w:p w14:paraId="70FE78DE" w14:textId="77777777" w:rsidR="00AF3B93" w:rsidRPr="00B0623E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Cs w:val="22"/>
        </w:rPr>
      </w:pPr>
    </w:p>
    <w:p w14:paraId="6D6FDC40" w14:textId="77777777" w:rsidR="00AF3B93" w:rsidRPr="00B10F95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ข้อมูลทั่วไป</w:t>
      </w:r>
    </w:p>
    <w:p w14:paraId="776169F9" w14:textId="37716E48" w:rsidR="004D4FDD" w:rsidRPr="00B10F95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เกณฑ์การจัดทำงบการเงิน</w:t>
      </w:r>
      <w:r w:rsidR="00741636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717BA412" w14:textId="77777777" w:rsidR="009C002F" w:rsidRPr="00B10F95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F5231C3" w14:textId="77777777" w:rsidR="00AF3B93" w:rsidRPr="00B10F95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7F4BDCFA" w14:textId="77777777" w:rsidR="00117FF0" w:rsidRDefault="00117FF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</w:t>
      </w:r>
      <w:r w:rsidR="005D0474">
        <w:rPr>
          <w:rFonts w:ascii="Angsana New" w:hAnsi="Angsana New" w:cs="Angsana New" w:hint="cs"/>
          <w:sz w:val="30"/>
          <w:szCs w:val="30"/>
          <w:cs/>
          <w:lang w:bidi="th-TH"/>
        </w:rPr>
        <w:t>ใน</w:t>
      </w:r>
      <w:r w:rsidR="001F7AAA">
        <w:rPr>
          <w:rFonts w:ascii="Angsana New" w:hAnsi="Angsana New" w:cs="Angsana New" w:hint="cs"/>
          <w:sz w:val="30"/>
          <w:szCs w:val="30"/>
          <w:cs/>
          <w:lang w:bidi="th-TH"/>
        </w:rPr>
        <w:t>การร่วมค้า</w:t>
      </w:r>
    </w:p>
    <w:p w14:paraId="1C696C8B" w14:textId="77777777" w:rsidR="00152E97" w:rsidRDefault="00152E97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1375BE94" w14:textId="15A0A3E4" w:rsidR="00C44260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4EBC0C3D" w14:textId="4B56F219" w:rsidR="00741636" w:rsidRDefault="00741636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สินทรัพย์สิทธิการใช้</w:t>
      </w:r>
    </w:p>
    <w:p w14:paraId="271D0271" w14:textId="77777777" w:rsidR="00B7788D" w:rsidRDefault="00B7788D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</w:t>
      </w:r>
      <w:r w:rsidR="00F17DB5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</w:t>
      </w:r>
      <w:r w:rsidR="00925D91" w:rsidRPr="00925D91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7D5908DC" w14:textId="77777777" w:rsidR="00B7788D" w:rsidRDefault="00B7788D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1B54613C" w14:textId="7442C8BB" w:rsidR="001433A9" w:rsidRDefault="001433A9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7A3B823A" w14:textId="7FA0B8D3" w:rsidR="00285A06" w:rsidRDefault="00285A06" w:rsidP="00285A06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53DF6A91" w14:textId="3CCFD839" w:rsidR="00973F4D" w:rsidRPr="0050386C" w:rsidRDefault="00973F4D" w:rsidP="00285A06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0386C">
        <w:rPr>
          <w:rFonts w:ascii="Angsana New" w:hAnsi="Angsana New" w:cs="Angsana New" w:hint="cs"/>
          <w:sz w:val="30"/>
          <w:szCs w:val="30"/>
          <w:cs/>
          <w:lang w:val="en-US" w:bidi="th-TH"/>
        </w:rPr>
        <w:t>เหตุการณ์ภายหลังรอบระยะเวลารายงาน</w:t>
      </w:r>
    </w:p>
    <w:p w14:paraId="7C569676" w14:textId="77777777" w:rsidR="00991836" w:rsidRDefault="00991836" w:rsidP="00BD34FA">
      <w:pPr>
        <w:pStyle w:val="index"/>
        <w:tabs>
          <w:tab w:val="clear" w:pos="1134"/>
          <w:tab w:val="left" w:pos="1440"/>
        </w:tabs>
        <w:spacing w:after="0" w:line="240" w:lineRule="auto"/>
        <w:ind w:left="1620" w:hanging="1080"/>
        <w:jc w:val="thaiDistribute"/>
        <w:outlineLvl w:val="0"/>
        <w:rPr>
          <w:lang w:bidi="th-TH"/>
        </w:rPr>
      </w:pPr>
    </w:p>
    <w:p w14:paraId="4461A1A7" w14:textId="73AD2AEB" w:rsidR="003057D6" w:rsidRPr="009F3C1F" w:rsidRDefault="00117FF0" w:rsidP="00BD34FA">
      <w:pPr>
        <w:pStyle w:val="index"/>
        <w:tabs>
          <w:tab w:val="clear" w:pos="1134"/>
          <w:tab w:val="left" w:pos="1440"/>
        </w:tabs>
        <w:spacing w:after="0" w:line="240" w:lineRule="auto"/>
        <w:ind w:left="1620" w:hanging="1080"/>
        <w:jc w:val="thaiDistribute"/>
        <w:outlineLvl w:val="0"/>
        <w:rPr>
          <w:rFonts w:ascii="Angsana New" w:hAnsi="Angsana New" w:cs="Angsana New"/>
          <w:sz w:val="30"/>
          <w:szCs w:val="30"/>
        </w:rPr>
      </w:pPr>
      <w:r w:rsidRPr="00834F97">
        <w:br w:type="page"/>
      </w:r>
      <w:r w:rsidR="003057D6" w:rsidRPr="009F3C1F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B17441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</w:t>
      </w:r>
      <w:r w:rsidR="001B613F">
        <w:rPr>
          <w:rFonts w:ascii="Angsana New" w:hAnsi="Angsana New" w:cs="Angsana New" w:hint="cs"/>
          <w:sz w:val="30"/>
          <w:szCs w:val="30"/>
          <w:cs/>
          <w:lang w:bidi="th-TH"/>
        </w:rPr>
        <w:t>กาล</w:t>
      </w:r>
      <w:r w:rsidR="003057D6" w:rsidRPr="009F3C1F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7083550A" w14:textId="77777777" w:rsidR="0083298D" w:rsidRPr="009F3C1F" w:rsidRDefault="0083298D" w:rsidP="007E4712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9624482" w14:textId="5318D381" w:rsidR="0083298D" w:rsidRPr="004C663D" w:rsidRDefault="00117FF0" w:rsidP="007E4712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F3C1F">
        <w:rPr>
          <w:rFonts w:ascii="Angsana New" w:hAnsi="Angsana New" w:cs="Angsana New" w:hint="cs"/>
          <w:sz w:val="30"/>
          <w:szCs w:val="30"/>
          <w:cs/>
        </w:rPr>
        <w:t>คณะ</w:t>
      </w:r>
      <w:r w:rsidR="00323BAD" w:rsidRPr="009F3C1F">
        <w:rPr>
          <w:rFonts w:ascii="Angsana New" w:hAnsi="Angsana New" w:cs="Angsana New"/>
          <w:sz w:val="30"/>
          <w:szCs w:val="30"/>
          <w:cs/>
        </w:rPr>
        <w:t>กรรมการได้อนุมัติให้ออก</w:t>
      </w:r>
      <w:r w:rsidR="0083298D" w:rsidRPr="009F3C1F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4A2387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83298D" w:rsidRPr="009F3C1F">
        <w:rPr>
          <w:rFonts w:ascii="Angsana New" w:hAnsi="Angsana New" w:cs="Angsana New"/>
          <w:sz w:val="30"/>
          <w:szCs w:val="30"/>
          <w:cs/>
        </w:rPr>
        <w:t>นี้</w:t>
      </w:r>
      <w:r w:rsidR="0083298D" w:rsidRPr="00846F1C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78720C" w:rsidRPr="00846F1C">
        <w:rPr>
          <w:rFonts w:ascii="Angsana New" w:hAnsi="Angsana New" w:cs="Angsana New"/>
          <w:sz w:val="30"/>
          <w:szCs w:val="30"/>
        </w:rPr>
        <w:t xml:space="preserve"> </w:t>
      </w:r>
      <w:r w:rsidR="00302C38" w:rsidRPr="00302C38">
        <w:rPr>
          <w:rFonts w:ascii="Angsana New" w:hAnsi="Angsana New" w:cs="Angsana New"/>
          <w:sz w:val="30"/>
          <w:szCs w:val="30"/>
        </w:rPr>
        <w:t>12</w:t>
      </w:r>
      <w:r w:rsidR="00B3746D" w:rsidRPr="00D16B2B">
        <w:rPr>
          <w:rFonts w:ascii="Angsana New" w:hAnsi="Angsana New" w:cs="Angsana New"/>
          <w:sz w:val="30"/>
          <w:szCs w:val="30"/>
        </w:rPr>
        <w:t xml:space="preserve"> </w:t>
      </w:r>
      <w:r w:rsidR="00B3746D" w:rsidRPr="00D16B2B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302C38" w:rsidRPr="00302C38">
        <w:rPr>
          <w:rFonts w:ascii="Angsana New" w:hAnsi="Angsana New" w:cs="Angsana New"/>
          <w:sz w:val="30"/>
          <w:szCs w:val="30"/>
        </w:rPr>
        <w:t>2564</w:t>
      </w:r>
    </w:p>
    <w:p w14:paraId="49EB3460" w14:textId="77777777" w:rsidR="0083298D" w:rsidRPr="009F3C1F" w:rsidRDefault="0083298D" w:rsidP="00323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F45182C" w14:textId="77777777" w:rsidR="003057D6" w:rsidRPr="009F3C1F" w:rsidRDefault="003057D6" w:rsidP="00662FB8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F3C1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78BD2CE4" w14:textId="77777777" w:rsidR="0083298D" w:rsidRPr="009F3C1F" w:rsidRDefault="0083298D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21E5751F" w14:textId="77777777" w:rsidR="00F87FFB" w:rsidRPr="009F3C1F" w:rsidRDefault="00F87FFB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9F3C1F">
        <w:rPr>
          <w:rFonts w:ascii="Angsana New" w:hAnsi="Angsana New" w:cs="Angsana New"/>
          <w:sz w:val="30"/>
          <w:szCs w:val="30"/>
          <w:cs/>
        </w:rPr>
        <w:t>บริษัทดำเนินธุรกิจหลักเกี่ยวกับการผลิตและจำหน</w:t>
      </w:r>
      <w:r w:rsidR="006D6C75" w:rsidRPr="009F3C1F">
        <w:rPr>
          <w:rFonts w:ascii="Angsana New" w:hAnsi="Angsana New" w:cs="Angsana New"/>
          <w:sz w:val="30"/>
          <w:szCs w:val="30"/>
          <w:cs/>
        </w:rPr>
        <w:t>่ายเครื่องดื่ม</w:t>
      </w:r>
    </w:p>
    <w:p w14:paraId="7ACAE26D" w14:textId="77777777" w:rsidR="00ED1533" w:rsidRPr="009F3C1F" w:rsidRDefault="00ED1533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545D6A54" w14:textId="7078400B" w:rsidR="00ED1533" w:rsidRPr="00225AE3" w:rsidRDefault="00ED1533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F3C1F">
        <w:rPr>
          <w:rFonts w:ascii="Angsana New" w:hAnsi="Angsana New" w:cs="Angsana New" w:hint="cs"/>
          <w:sz w:val="30"/>
          <w:szCs w:val="30"/>
          <w:cs/>
        </w:rPr>
        <w:t>รายละเอียดของการร่วม</w:t>
      </w:r>
      <w:r w:rsidR="00834F97" w:rsidRPr="009F3C1F">
        <w:rPr>
          <w:rFonts w:ascii="Angsana New" w:hAnsi="Angsana New" w:cs="Angsana New" w:hint="cs"/>
          <w:sz w:val="30"/>
          <w:szCs w:val="30"/>
          <w:cs/>
        </w:rPr>
        <w:t>ค้า</w:t>
      </w:r>
      <w:r w:rsidR="00225AE3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Pr="009F3C1F">
        <w:rPr>
          <w:rFonts w:ascii="Angsana New" w:hAnsi="Angsana New" w:cs="Angsana New" w:hint="cs"/>
          <w:sz w:val="30"/>
          <w:szCs w:val="30"/>
          <w:cs/>
        </w:rPr>
        <w:t xml:space="preserve"> ณ วันที่</w:t>
      </w:r>
      <w:r w:rsidRPr="009F3C1F">
        <w:rPr>
          <w:rFonts w:ascii="Angsana New" w:hAnsi="Angsana New" w:cs="Angsana New"/>
          <w:sz w:val="30"/>
          <w:szCs w:val="30"/>
        </w:rPr>
        <w:t xml:space="preserve"> </w:t>
      </w:r>
      <w:r w:rsidR="00302C38" w:rsidRPr="00302C38">
        <w:rPr>
          <w:rFonts w:ascii="Angsana New" w:hAnsi="Angsana New" w:cs="Angsana New"/>
          <w:sz w:val="30"/>
          <w:szCs w:val="30"/>
        </w:rPr>
        <w:t>31</w:t>
      </w:r>
      <w:r w:rsidR="006E60EE" w:rsidRPr="009F3C1F">
        <w:rPr>
          <w:rFonts w:ascii="Angsana New" w:hAnsi="Angsana New" w:cs="Angsana New"/>
          <w:sz w:val="30"/>
          <w:szCs w:val="30"/>
        </w:rPr>
        <w:t xml:space="preserve"> </w:t>
      </w:r>
      <w:r w:rsidR="006E60EE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6E60EE">
        <w:rPr>
          <w:rFonts w:ascii="Angsana New" w:hAnsi="Angsana New" w:cs="Angsana New"/>
          <w:sz w:val="30"/>
          <w:szCs w:val="30"/>
        </w:rPr>
        <w:t xml:space="preserve"> </w:t>
      </w:r>
      <w:r w:rsidR="00302C38" w:rsidRPr="00302C38">
        <w:rPr>
          <w:rFonts w:ascii="Angsana New" w:hAnsi="Angsana New" w:cs="Angsana New"/>
          <w:sz w:val="30"/>
          <w:szCs w:val="30"/>
        </w:rPr>
        <w:t>2564</w:t>
      </w:r>
      <w:r w:rsidR="00834F97" w:rsidRPr="009F3C1F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4A2387" w:rsidRPr="009F3C1F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4A2387" w:rsidRPr="009F3C1F">
        <w:rPr>
          <w:rFonts w:ascii="Angsana New" w:hAnsi="Angsana New" w:cs="Angsana New"/>
          <w:sz w:val="30"/>
          <w:szCs w:val="30"/>
        </w:rPr>
        <w:t xml:space="preserve"> </w:t>
      </w:r>
      <w:r w:rsidR="00302C38" w:rsidRPr="00302C38">
        <w:rPr>
          <w:rFonts w:ascii="Angsana New" w:hAnsi="Angsana New" w:cs="Angsana New"/>
          <w:sz w:val="30"/>
          <w:szCs w:val="30"/>
        </w:rPr>
        <w:t>31</w:t>
      </w:r>
      <w:r w:rsidR="004A2387" w:rsidRPr="009F3C1F">
        <w:rPr>
          <w:rFonts w:ascii="Angsana New" w:hAnsi="Angsana New" w:cs="Angsana New"/>
          <w:sz w:val="30"/>
          <w:szCs w:val="30"/>
        </w:rPr>
        <w:t xml:space="preserve"> </w:t>
      </w:r>
      <w:r w:rsidR="004A238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834F97" w:rsidRPr="009F3C1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02C38" w:rsidRPr="00302C38">
        <w:rPr>
          <w:rFonts w:ascii="Angsana New" w:hAnsi="Angsana New" w:cs="Angsana New"/>
          <w:sz w:val="30"/>
          <w:szCs w:val="30"/>
        </w:rPr>
        <w:t>2563</w:t>
      </w:r>
      <w:r w:rsidRPr="009F3C1F">
        <w:rPr>
          <w:rFonts w:ascii="Angsana New" w:hAnsi="Angsana New" w:cs="Angsana New" w:hint="cs"/>
          <w:sz w:val="30"/>
          <w:szCs w:val="30"/>
          <w:cs/>
        </w:rPr>
        <w:t xml:space="preserve"> ได้เปิดเผยไว้ในหมายเหตุประกอบงบการเงิน</w:t>
      </w:r>
      <w:r w:rsidR="004A2387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9F3C1F">
        <w:rPr>
          <w:rFonts w:ascii="Angsana New" w:hAnsi="Angsana New" w:cs="Angsana New" w:hint="cs"/>
          <w:sz w:val="30"/>
          <w:szCs w:val="30"/>
          <w:cs/>
        </w:rPr>
        <w:t>ข้อ</w:t>
      </w:r>
      <w:r w:rsidRPr="009F3C1F">
        <w:rPr>
          <w:rFonts w:ascii="Angsana New" w:hAnsi="Angsana New" w:cs="Angsana New"/>
          <w:sz w:val="30"/>
          <w:szCs w:val="30"/>
        </w:rPr>
        <w:t xml:space="preserve"> </w:t>
      </w:r>
      <w:r w:rsidR="00302C38" w:rsidRPr="00302C38">
        <w:rPr>
          <w:rFonts w:ascii="Angsana New" w:hAnsi="Angsana New" w:cs="Angsana New"/>
          <w:sz w:val="30"/>
          <w:szCs w:val="30"/>
        </w:rPr>
        <w:t>5</w:t>
      </w:r>
      <w:r w:rsidR="00225AE3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302C38" w:rsidRPr="00302C38">
        <w:rPr>
          <w:rFonts w:ascii="Angsana New" w:hAnsi="Angsana New" w:cs="Angsana New"/>
          <w:sz w:val="30"/>
          <w:szCs w:val="30"/>
        </w:rPr>
        <w:t>6</w:t>
      </w:r>
      <w:r w:rsidR="00225AE3">
        <w:rPr>
          <w:rFonts w:ascii="Angsana New" w:hAnsi="Angsana New" w:cs="Angsana New"/>
          <w:sz w:val="30"/>
          <w:szCs w:val="30"/>
        </w:rPr>
        <w:t xml:space="preserve"> </w:t>
      </w:r>
      <w:r w:rsidR="00225AE3">
        <w:rPr>
          <w:rFonts w:ascii="Angsana New" w:hAnsi="Angsana New" w:cs="Angsana New" w:hint="cs"/>
          <w:sz w:val="30"/>
          <w:szCs w:val="30"/>
          <w:cs/>
        </w:rPr>
        <w:t>ตามลำดับ</w:t>
      </w:r>
    </w:p>
    <w:p w14:paraId="1EC506BD" w14:textId="77777777" w:rsidR="00F87FFB" w:rsidRPr="009F3C1F" w:rsidRDefault="00F87FFB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7A03B8F" w14:textId="5143B48E" w:rsidR="004D4FDD" w:rsidRPr="009F3C1F" w:rsidRDefault="006034AB" w:rsidP="00662FB8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F3C1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4A2387" w:rsidRPr="004A2387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ระหว่างกาล</w:t>
      </w:r>
    </w:p>
    <w:p w14:paraId="29198796" w14:textId="77777777" w:rsidR="00D54AB4" w:rsidRPr="009F3C1F" w:rsidRDefault="00D54AB4" w:rsidP="00D54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53734687" w14:textId="77777777" w:rsidR="00794629" w:rsidRPr="00F46695" w:rsidRDefault="00794629" w:rsidP="0044451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F46695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14:paraId="08659C5C" w14:textId="77777777" w:rsidR="00794629" w:rsidRPr="009F3C1F" w:rsidRDefault="00794629" w:rsidP="00D54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2081708D" w14:textId="75A3D5DC" w:rsidR="000B42D5" w:rsidRDefault="000B42D5" w:rsidP="000B4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pacing w:val="1"/>
          <w:sz w:val="30"/>
          <w:szCs w:val="30"/>
        </w:rPr>
      </w:pPr>
      <w:r w:rsidRPr="0011418C">
        <w:rPr>
          <w:rFonts w:ascii="Angsana New" w:hAnsi="Angsana New" w:cs="Angsana New"/>
          <w:spacing w:val="-6"/>
          <w:sz w:val="30"/>
          <w:szCs w:val="30"/>
          <w:cs/>
        </w:rPr>
        <w:t>งบการเงินระหว่างกาลนี้</w:t>
      </w:r>
      <w:r w:rsidRPr="0011418C">
        <w:rPr>
          <w:rFonts w:ascii="Angsana New" w:hAnsi="Angsana New" w:cs="Angsana New" w:hint="cs"/>
          <w:spacing w:val="-6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</w:t>
      </w:r>
      <w:r w:rsidR="0011418C" w:rsidRPr="0011418C">
        <w:rPr>
          <w:rFonts w:ascii="Angsana New" w:hAnsi="Angsana New" w:cs="Angsana New" w:hint="cs"/>
          <w:spacing w:val="-6"/>
          <w:sz w:val="30"/>
          <w:szCs w:val="30"/>
          <w:cs/>
        </w:rPr>
        <w:t>ำ</w:t>
      </w:r>
      <w:r w:rsidRPr="0011418C">
        <w:rPr>
          <w:rFonts w:ascii="Angsana New" w:hAnsi="Angsana New" w:cs="Angsana New" w:hint="cs"/>
          <w:spacing w:val="-6"/>
          <w:sz w:val="30"/>
          <w:szCs w:val="30"/>
          <w:cs/>
        </w:rPr>
        <w:t>หมายเหตุ</w:t>
      </w:r>
      <w:r w:rsidR="0011418C">
        <w:rPr>
          <w:rFonts w:ascii="Angsana New" w:hAnsi="Angsana New" w:cs="Angsana New"/>
          <w:spacing w:val="1"/>
          <w:sz w:val="30"/>
          <w:szCs w:val="30"/>
        </w:rPr>
        <w:br/>
      </w:r>
      <w:r w:rsidRPr="00A42301">
        <w:rPr>
          <w:rFonts w:ascii="Angsana New" w:hAnsi="Angsana New" w:cs="Angsana New" w:hint="cs"/>
          <w:spacing w:val="1"/>
          <w:sz w:val="30"/>
          <w:szCs w:val="30"/>
          <w:cs/>
        </w:rPr>
        <w:t>ประกอบงบการเงินระหว่างกาลในรูปแบบย่อ</w:t>
      </w:r>
      <w:r>
        <w:rPr>
          <w:rFonts w:ascii="Angsana New" w:hAnsi="Angsana New" w:cs="Angsana New" w:hint="cs"/>
          <w:spacing w:val="1"/>
          <w:sz w:val="30"/>
          <w:szCs w:val="30"/>
          <w:cs/>
        </w:rPr>
        <w:t xml:space="preserve"> (</w:t>
      </w:r>
      <w:r>
        <w:rPr>
          <w:rFonts w:ascii="Angsana New" w:hAnsi="Angsana New" w:cs="Angsana New"/>
          <w:spacing w:val="1"/>
          <w:sz w:val="30"/>
          <w:szCs w:val="30"/>
        </w:rPr>
        <w:t>“</w:t>
      </w:r>
      <w:r>
        <w:rPr>
          <w:rFonts w:ascii="Angsana New" w:hAnsi="Angsana New" w:cs="Angsana New" w:hint="cs"/>
          <w:spacing w:val="1"/>
          <w:sz w:val="30"/>
          <w:szCs w:val="30"/>
          <w:cs/>
        </w:rPr>
        <w:t>งบการเงินระหว่างกาล</w:t>
      </w:r>
      <w:r>
        <w:rPr>
          <w:rFonts w:ascii="Angsana New" w:hAnsi="Angsana New" w:cs="Angsana New"/>
          <w:spacing w:val="1"/>
          <w:sz w:val="30"/>
          <w:szCs w:val="30"/>
        </w:rPr>
        <w:t>”</w:t>
      </w:r>
      <w:r>
        <w:rPr>
          <w:rFonts w:ascii="Angsana New" w:hAnsi="Angsana New" w:cs="Angsana New" w:hint="cs"/>
          <w:spacing w:val="1"/>
          <w:sz w:val="30"/>
          <w:szCs w:val="30"/>
          <w:cs/>
        </w:rPr>
        <w:t xml:space="preserve">) </w:t>
      </w:r>
      <w:r w:rsidRPr="00A42301">
        <w:rPr>
          <w:rFonts w:ascii="Angsana New" w:hAnsi="Angsana New" w:cs="Angsana New"/>
          <w:spacing w:val="1"/>
          <w:sz w:val="30"/>
          <w:szCs w:val="30"/>
          <w:cs/>
        </w:rPr>
        <w:t>ตามมาตรฐานการบัญชีฉบับที</w:t>
      </w:r>
      <w:r w:rsidRPr="00A42301">
        <w:rPr>
          <w:rFonts w:ascii="Angsana New" w:hAnsi="Angsana New" w:cs="Angsana New" w:hint="cs"/>
          <w:spacing w:val="1"/>
          <w:sz w:val="30"/>
          <w:szCs w:val="30"/>
          <w:cs/>
        </w:rPr>
        <w:t>่</w:t>
      </w:r>
      <w:r w:rsidRPr="00A42301">
        <w:rPr>
          <w:rFonts w:ascii="Angsana New" w:hAnsi="Angsana New" w:cs="Angsana New"/>
          <w:spacing w:val="1"/>
          <w:sz w:val="30"/>
          <w:szCs w:val="30"/>
        </w:rPr>
        <w:t xml:space="preserve"> </w:t>
      </w:r>
      <w:r w:rsidR="00302C38" w:rsidRPr="00302C38">
        <w:rPr>
          <w:rFonts w:ascii="Angsana New" w:hAnsi="Angsana New" w:cs="Angsana New"/>
          <w:spacing w:val="1"/>
          <w:sz w:val="30"/>
          <w:szCs w:val="30"/>
        </w:rPr>
        <w:t>34</w:t>
      </w:r>
      <w:r w:rsidRPr="00A42301">
        <w:rPr>
          <w:rFonts w:ascii="Angsana New" w:hAnsi="Angsana New" w:cs="Angsana New"/>
          <w:spacing w:val="1"/>
          <w:sz w:val="30"/>
          <w:szCs w:val="30"/>
        </w:rPr>
        <w:t xml:space="preserve"> </w:t>
      </w:r>
      <w:r w:rsidRPr="00A42301">
        <w:rPr>
          <w:rFonts w:ascii="Angsana New" w:hAnsi="Angsana New" w:cs="Angsana New"/>
          <w:spacing w:val="1"/>
          <w:sz w:val="30"/>
          <w:szCs w:val="30"/>
          <w:cs/>
        </w:rPr>
        <w:t>เรื่อง</w:t>
      </w:r>
      <w:r w:rsidRPr="00A42301">
        <w:rPr>
          <w:rFonts w:ascii="Angsana New" w:hAnsi="Angsana New" w:cs="Angsana New"/>
          <w:spacing w:val="1"/>
          <w:sz w:val="30"/>
          <w:szCs w:val="30"/>
        </w:rPr>
        <w:t xml:space="preserve"> </w:t>
      </w:r>
      <w:r w:rsidRPr="00A42301">
        <w:rPr>
          <w:rFonts w:ascii="Angsana New" w:hAnsi="Angsana New" w:cs="Angsana New" w:hint="cs"/>
          <w:i/>
          <w:iCs/>
          <w:spacing w:val="1"/>
          <w:sz w:val="30"/>
          <w:szCs w:val="30"/>
          <w:cs/>
        </w:rPr>
        <w:t>การรายงานทาง</w:t>
      </w:r>
      <w:r w:rsidRPr="00A42301">
        <w:rPr>
          <w:rFonts w:ascii="Angsana New" w:hAnsi="Angsana New" w:cs="Angsana New"/>
          <w:i/>
          <w:iCs/>
          <w:spacing w:val="1"/>
          <w:sz w:val="30"/>
          <w:szCs w:val="30"/>
          <w:cs/>
        </w:rPr>
        <w:t>การเงินระหว่างกาล</w:t>
      </w:r>
      <w:r w:rsidR="0011418C">
        <w:rPr>
          <w:rFonts w:ascii="Angsana New" w:hAnsi="Angsana New" w:cs="Angsana New" w:hint="cs"/>
          <w:spacing w:val="1"/>
          <w:sz w:val="30"/>
          <w:szCs w:val="30"/>
          <w:cs/>
        </w:rPr>
        <w:t xml:space="preserve"> </w:t>
      </w:r>
      <w:r w:rsidRPr="00A42301">
        <w:rPr>
          <w:rFonts w:ascii="Angsana New" w:hAnsi="Angsana New" w:cs="Angsana New"/>
          <w:spacing w:val="1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53268CFE" w14:textId="77777777" w:rsidR="000B42D5" w:rsidRDefault="000B42D5" w:rsidP="00595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3D2C3DCE" w14:textId="6E792984" w:rsidR="00834F97" w:rsidRPr="00846F1C" w:rsidRDefault="00595C3D" w:rsidP="00595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46F1C">
        <w:rPr>
          <w:rFonts w:ascii="Angsana New" w:hAnsi="Angsana New" w:cs="Angsana New" w:hint="cs"/>
          <w:spacing w:val="-2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Pr="00846F1C">
        <w:rPr>
          <w:rFonts w:ascii="Angsana New" w:hAnsi="Angsana New" w:cs="Angsana New" w:hint="cs"/>
          <w:sz w:val="30"/>
          <w:szCs w:val="30"/>
          <w:cs/>
        </w:rPr>
        <w:t xml:space="preserve">  ดังนั้นการอ่านงบการเงินระหว่างกาลนี้จึงควรอ่านควบคู่กับงบการเงินของบริษัท</w:t>
      </w:r>
      <w:r w:rsidR="000B42D5" w:rsidRPr="00846F1C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Pr="00846F1C">
        <w:rPr>
          <w:rFonts w:ascii="Angsana New" w:hAnsi="Angsana New" w:cs="Angsana New" w:hint="cs"/>
          <w:sz w:val="30"/>
          <w:szCs w:val="30"/>
          <w:cs/>
        </w:rPr>
        <w:t xml:space="preserve">สำหรับปีสิ้นสุดวันที่ </w:t>
      </w:r>
      <w:r w:rsidR="00302C38" w:rsidRPr="00302C38">
        <w:rPr>
          <w:rFonts w:ascii="Angsana New" w:hAnsi="Angsana New" w:cs="Angsana New" w:hint="cs"/>
          <w:sz w:val="30"/>
          <w:szCs w:val="30"/>
        </w:rPr>
        <w:t>31</w:t>
      </w:r>
      <w:r w:rsidRPr="00846F1C">
        <w:rPr>
          <w:rFonts w:ascii="Angsana New" w:hAnsi="Angsana New" w:cs="Angsana New" w:hint="cs"/>
          <w:sz w:val="30"/>
          <w:szCs w:val="30"/>
        </w:rPr>
        <w:t xml:space="preserve"> </w:t>
      </w:r>
      <w:r w:rsidRPr="00846F1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302C38" w:rsidRPr="00302C38">
        <w:rPr>
          <w:rFonts w:ascii="Angsana New" w:hAnsi="Angsana New" w:cs="Angsana New" w:hint="cs"/>
          <w:sz w:val="30"/>
          <w:szCs w:val="30"/>
        </w:rPr>
        <w:t>256</w:t>
      </w:r>
      <w:r w:rsidR="00302C38" w:rsidRPr="00302C38">
        <w:rPr>
          <w:rFonts w:ascii="Angsana New" w:hAnsi="Angsana New" w:cs="Angsana New"/>
          <w:sz w:val="30"/>
          <w:szCs w:val="30"/>
        </w:rPr>
        <w:t>3</w:t>
      </w:r>
    </w:p>
    <w:p w14:paraId="654BCD25" w14:textId="77777777" w:rsidR="00595C3D" w:rsidRPr="000B42D5" w:rsidRDefault="00595C3D" w:rsidP="00595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2809DEF5" w14:textId="1BAFC23E" w:rsidR="00595C3D" w:rsidRDefault="00595C3D" w:rsidP="00595C3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30"/>
          <w:szCs w:val="30"/>
        </w:rPr>
      </w:pPr>
      <w:r w:rsidRPr="0050386C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กลุ่มบริษัท</w:t>
      </w:r>
      <w:r w:rsidR="00D547A5" w:rsidRPr="0050386C">
        <w:rPr>
          <w:rFonts w:ascii="Angsana New" w:hAnsi="Angsana New" w:cs="Angsana New" w:hint="cs"/>
          <w:sz w:val="30"/>
          <w:szCs w:val="30"/>
          <w:cs/>
        </w:rPr>
        <w:t>ได้ถือปฏิบัติตามมาตรฐานการรายงานทางการเงินฉบับปรับปรุงเป็นครั้งแรกซึ่งมีผลบังคับใช้ตั้งแต่</w:t>
      </w:r>
      <w:r w:rsidR="009B2372">
        <w:rPr>
          <w:rFonts w:ascii="Angsana New" w:hAnsi="Angsana New" w:cs="Angsana New"/>
          <w:sz w:val="30"/>
          <w:szCs w:val="30"/>
        </w:rPr>
        <w:t xml:space="preserve">    </w:t>
      </w:r>
      <w:r w:rsidR="00D547A5" w:rsidRPr="0050386C">
        <w:rPr>
          <w:rFonts w:ascii="Angsana New" w:hAnsi="Angsana New" w:cs="Angsana New" w:hint="cs"/>
          <w:sz w:val="30"/>
          <w:szCs w:val="30"/>
          <w:cs/>
        </w:rPr>
        <w:t>รอบระยะเวลาบัญชีที่เริ่มในหรือหลังวันที่</w:t>
      </w:r>
      <w:r w:rsidR="00D547A5" w:rsidRPr="0050386C">
        <w:rPr>
          <w:rFonts w:ascii="Angsana New" w:hAnsi="Angsana New" w:cs="Angsana New"/>
          <w:sz w:val="30"/>
          <w:szCs w:val="30"/>
          <w:cs/>
        </w:rPr>
        <w:t xml:space="preserve"> </w:t>
      </w:r>
      <w:r w:rsidR="00302C38" w:rsidRPr="00302C38">
        <w:rPr>
          <w:rFonts w:ascii="Angsana New" w:hAnsi="Angsana New" w:cs="Angsana New"/>
          <w:sz w:val="30"/>
          <w:szCs w:val="30"/>
        </w:rPr>
        <w:t>1</w:t>
      </w:r>
      <w:r w:rsidR="00D547A5" w:rsidRPr="0050386C">
        <w:rPr>
          <w:rFonts w:ascii="Angsana New" w:hAnsi="Angsana New" w:cs="Angsana New"/>
          <w:sz w:val="30"/>
          <w:szCs w:val="30"/>
          <w:cs/>
        </w:rPr>
        <w:t xml:space="preserve"> </w:t>
      </w:r>
      <w:r w:rsidR="00D547A5" w:rsidRPr="0050386C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="00D547A5" w:rsidRPr="0050386C">
        <w:rPr>
          <w:rFonts w:ascii="Angsana New" w:hAnsi="Angsana New" w:cs="Angsana New"/>
          <w:sz w:val="30"/>
          <w:szCs w:val="30"/>
          <w:cs/>
        </w:rPr>
        <w:t xml:space="preserve"> </w:t>
      </w:r>
      <w:r w:rsidR="00302C38" w:rsidRPr="00302C38">
        <w:rPr>
          <w:rFonts w:ascii="Angsana New" w:hAnsi="Angsana New" w:cs="Angsana New"/>
          <w:sz w:val="30"/>
          <w:szCs w:val="30"/>
        </w:rPr>
        <w:t>2564</w:t>
      </w:r>
      <w:r w:rsidR="00D547A5" w:rsidRPr="0050386C">
        <w:rPr>
          <w:rFonts w:ascii="Angsana New" w:hAnsi="Angsana New" w:cs="Angsana New"/>
          <w:sz w:val="30"/>
          <w:szCs w:val="30"/>
          <w:cs/>
        </w:rPr>
        <w:t xml:space="preserve"> </w:t>
      </w:r>
      <w:r w:rsidR="00D547A5" w:rsidRPr="0050386C">
        <w:rPr>
          <w:rFonts w:ascii="Angsana New" w:hAnsi="Angsana New" w:cs="Angsana New" w:hint="cs"/>
          <w:sz w:val="30"/>
          <w:szCs w:val="30"/>
          <w:cs/>
        </w:rPr>
        <w:t>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</w:t>
      </w:r>
      <w:r w:rsidR="00D547A5" w:rsidRPr="0050386C">
        <w:rPr>
          <w:rFonts w:ascii="Angsana New" w:hAnsi="Angsana New" w:cs="Angsana New"/>
          <w:sz w:val="30"/>
          <w:szCs w:val="30"/>
          <w:cs/>
        </w:rPr>
        <w:t xml:space="preserve"> </w:t>
      </w:r>
      <w:r w:rsidR="00D547A5" w:rsidRPr="0050386C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="00D547A5" w:rsidRPr="0050386C">
        <w:rPr>
          <w:rFonts w:ascii="Angsana New" w:hAnsi="Angsana New" w:cs="Angsana New"/>
          <w:sz w:val="30"/>
          <w:szCs w:val="30"/>
          <w:cs/>
        </w:rPr>
        <w:t xml:space="preserve"> </w:t>
      </w:r>
      <w:r w:rsidR="00D547A5" w:rsidRPr="0050386C">
        <w:rPr>
          <w:rFonts w:ascii="Angsana New" w:hAnsi="Angsana New" w:cs="Angsana New" w:hint="cs"/>
          <w:sz w:val="30"/>
          <w:szCs w:val="30"/>
          <w:cs/>
        </w:rPr>
        <w:t>การถือปฏิบัติดังกล่าวไม่มีผลกระทบอย่างมีสาระสำคัญต่อ</w:t>
      </w:r>
      <w:r w:rsidR="009B2372">
        <w:rPr>
          <w:rFonts w:ascii="Angsana New" w:hAnsi="Angsana New" w:cs="Angsana New"/>
          <w:sz w:val="30"/>
          <w:szCs w:val="30"/>
        </w:rPr>
        <w:t xml:space="preserve">   </w:t>
      </w:r>
      <w:r w:rsidR="00D547A5" w:rsidRPr="0050386C">
        <w:rPr>
          <w:rFonts w:ascii="Angsana New" w:hAnsi="Angsana New" w:cs="Angsana New" w:hint="cs"/>
          <w:sz w:val="30"/>
          <w:szCs w:val="30"/>
          <w:cs/>
        </w:rPr>
        <w:t>งบการเงิน</w:t>
      </w:r>
    </w:p>
    <w:p w14:paraId="643C953C" w14:textId="0336102B" w:rsidR="00E32EDD" w:rsidRDefault="00E32EDD" w:rsidP="00595C3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029066E7" w14:textId="77777777" w:rsidR="00881763" w:rsidRDefault="00881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A1863E3" w14:textId="70755DD4" w:rsidR="003B4D85" w:rsidRPr="00C918C7" w:rsidRDefault="002566F1" w:rsidP="0044451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918C7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lastRenderedPageBreak/>
        <w:t>การใช้วิจารณญาณ</w:t>
      </w:r>
      <w:r w:rsidR="00881763" w:rsidRPr="00C918C7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 xml:space="preserve"> การประมาณการ</w:t>
      </w:r>
      <w:r w:rsidR="00D547A5" w:rsidRPr="00C918C7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และนโยบายการบัญชี</w:t>
      </w:r>
    </w:p>
    <w:p w14:paraId="24BCCE1D" w14:textId="77777777" w:rsidR="003B4D85" w:rsidRPr="00C918C7" w:rsidRDefault="003B4D85" w:rsidP="00B72D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A3BEF6B" w14:textId="1C1F5DA9" w:rsidR="006E3887" w:rsidRPr="00C918C7" w:rsidRDefault="006A664E" w:rsidP="006A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918C7"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</w:t>
      </w:r>
      <w:r w:rsidRPr="00C918C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อธิบายไว้ในงบการเงินสำหรับปีสิ้นสุดวันที่ </w:t>
      </w:r>
      <w:r w:rsidR="00302C38" w:rsidRPr="00C918C7">
        <w:rPr>
          <w:rFonts w:ascii="Angsana New" w:hAnsi="Angsana New" w:cs="Angsana New" w:hint="cs"/>
          <w:spacing w:val="-2"/>
          <w:sz w:val="30"/>
          <w:szCs w:val="30"/>
        </w:rPr>
        <w:t>31</w:t>
      </w:r>
      <w:r w:rsidRPr="00C918C7">
        <w:rPr>
          <w:rFonts w:ascii="Angsana New" w:hAnsi="Angsana New" w:cs="Angsana New" w:hint="cs"/>
          <w:spacing w:val="-2"/>
          <w:sz w:val="30"/>
          <w:szCs w:val="30"/>
        </w:rPr>
        <w:t xml:space="preserve"> </w:t>
      </w:r>
      <w:r w:rsidRPr="00C918C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ธันวาคม </w:t>
      </w:r>
      <w:r w:rsidR="00302C38" w:rsidRPr="00C918C7">
        <w:rPr>
          <w:rFonts w:ascii="Angsana New" w:hAnsi="Angsana New" w:cs="Angsana New" w:hint="cs"/>
          <w:spacing w:val="-2"/>
          <w:sz w:val="30"/>
          <w:szCs w:val="30"/>
        </w:rPr>
        <w:t>256</w:t>
      </w:r>
      <w:r w:rsidR="00302C38" w:rsidRPr="00C918C7">
        <w:rPr>
          <w:rFonts w:ascii="Angsana New" w:hAnsi="Angsana New" w:cs="Angsana New"/>
          <w:spacing w:val="-2"/>
          <w:sz w:val="30"/>
          <w:szCs w:val="30"/>
        </w:rPr>
        <w:t>3</w:t>
      </w:r>
      <w:r w:rsidRPr="00C918C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</w:p>
    <w:p w14:paraId="602D0032" w14:textId="7E457A37" w:rsidR="00325AC0" w:rsidRPr="00C918C7" w:rsidRDefault="00325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highlight w:val="yellow"/>
          <w:cs/>
        </w:rPr>
      </w:pPr>
    </w:p>
    <w:p w14:paraId="396D79DF" w14:textId="77777777" w:rsidR="001C7DF8" w:rsidRPr="00C918C7" w:rsidRDefault="001C7DF8" w:rsidP="002F0C6F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918C7">
        <w:rPr>
          <w:rFonts w:ascii="Angsana New" w:hAnsi="Angsana New" w:cs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7E93595" w14:textId="77777777" w:rsidR="001C7DF8" w:rsidRPr="00C918C7" w:rsidRDefault="001C7DF8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82D348A" w14:textId="3E2558EC" w:rsidR="0064345F" w:rsidRPr="00C918C7" w:rsidRDefault="00B96946" w:rsidP="0064345F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918C7">
        <w:rPr>
          <w:rFonts w:ascii="Angsana New" w:hAnsi="Angsana New" w:hint="cs"/>
          <w:sz w:val="30"/>
          <w:szCs w:val="30"/>
          <w:cs/>
          <w:lang w:val="en-US"/>
        </w:rPr>
        <w:t>ความสัมพันธ์ที่มีกับการร่วมค้า</w:t>
      </w:r>
      <w:r w:rsidR="002A1874" w:rsidRPr="00C918C7">
        <w:rPr>
          <w:rFonts w:ascii="Angsana New" w:hAnsi="Angsana New" w:hint="cs"/>
          <w:sz w:val="30"/>
          <w:szCs w:val="30"/>
          <w:cs/>
          <w:lang w:val="en-US"/>
        </w:rPr>
        <w:t>และบริษัทย่อย</w:t>
      </w:r>
      <w:r w:rsidRPr="00C918C7">
        <w:rPr>
          <w:rFonts w:ascii="Angsana New" w:hAnsi="Angsana New" w:hint="cs"/>
          <w:sz w:val="30"/>
          <w:szCs w:val="30"/>
          <w:cs/>
          <w:lang w:val="en-US"/>
        </w:rPr>
        <w:t>ได้เปิดเผยในหมายเหตุ</w:t>
      </w:r>
      <w:r w:rsidR="002A1874" w:rsidRPr="00C918C7">
        <w:rPr>
          <w:rFonts w:ascii="Angsana New" w:hAnsi="Angsana New" w:hint="cs"/>
          <w:sz w:val="30"/>
          <w:szCs w:val="30"/>
          <w:cs/>
          <w:lang w:val="en-US"/>
        </w:rPr>
        <w:t>ประกอบงบการเงินระหว่างกาล</w:t>
      </w:r>
      <w:r w:rsidRPr="00C918C7">
        <w:rPr>
          <w:rFonts w:ascii="Angsana New" w:hAnsi="Angsana New" w:hint="cs"/>
          <w:sz w:val="30"/>
          <w:szCs w:val="30"/>
          <w:cs/>
          <w:lang w:val="en-US"/>
        </w:rPr>
        <w:t>ข้อ</w:t>
      </w:r>
      <w:r w:rsidRPr="00C918C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302C38" w:rsidRPr="00C918C7">
        <w:rPr>
          <w:rFonts w:ascii="Angsana New" w:hAnsi="Angsana New"/>
          <w:sz w:val="30"/>
          <w:szCs w:val="30"/>
          <w:lang w:val="en-US"/>
        </w:rPr>
        <w:t>5</w:t>
      </w:r>
      <w:r w:rsidRPr="00C918C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918C7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C918C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302C38" w:rsidRPr="00C918C7">
        <w:rPr>
          <w:rFonts w:ascii="Angsana New" w:hAnsi="Angsana New"/>
          <w:sz w:val="30"/>
          <w:szCs w:val="30"/>
          <w:lang w:val="en-US"/>
        </w:rPr>
        <w:t>6</w:t>
      </w:r>
      <w:r w:rsidRPr="00C918C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4345F" w:rsidRPr="00C918C7">
        <w:rPr>
          <w:rFonts w:ascii="Angsana New" w:hAnsi="Angsana New" w:hint="cs"/>
          <w:b/>
          <w:sz w:val="30"/>
          <w:szCs w:val="30"/>
          <w:cs/>
        </w:rPr>
        <w:t>สำหรับความสัมพันธ์กับผู้บริหารสำคัญและ</w:t>
      </w:r>
      <w:r w:rsidR="0064345F" w:rsidRPr="00C918C7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อื่นที่มีรายการระหว่างกันที่มีนัยสำคัญในระหว่างงวดมีดังต่อไปนี้</w:t>
      </w:r>
    </w:p>
    <w:p w14:paraId="39456DEC" w14:textId="77777777" w:rsidR="0064345F" w:rsidRPr="00C918C7" w:rsidRDefault="0064345F" w:rsidP="00643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60" w:lineRule="atLeast"/>
        <w:jc w:val="thaiDistribute"/>
        <w:rPr>
          <w:rFonts w:ascii="Angsana New" w:hAnsi="Angsana New" w:cs="Angsana New"/>
          <w:b/>
          <w:sz w:val="30"/>
          <w:szCs w:val="30"/>
        </w:rPr>
      </w:pPr>
    </w:p>
    <w:tbl>
      <w:tblPr>
        <w:tblW w:w="9212" w:type="dxa"/>
        <w:tblInd w:w="450" w:type="dxa"/>
        <w:tblLook w:val="04A0" w:firstRow="1" w:lastRow="0" w:firstColumn="1" w:lastColumn="0" w:noHBand="0" w:noVBand="1"/>
      </w:tblPr>
      <w:tblGrid>
        <w:gridCol w:w="3600"/>
        <w:gridCol w:w="1453"/>
        <w:gridCol w:w="4159"/>
      </w:tblGrid>
      <w:tr w:rsidR="0064345F" w:rsidRPr="00C918C7" w14:paraId="50688394" w14:textId="77777777" w:rsidTr="002D2E54">
        <w:trPr>
          <w:trHeight w:val="434"/>
          <w:tblHeader/>
        </w:trPr>
        <w:tc>
          <w:tcPr>
            <w:tcW w:w="3600" w:type="dxa"/>
          </w:tcPr>
          <w:p w14:paraId="3796BDC4" w14:textId="77777777" w:rsidR="0064345F" w:rsidRPr="00C918C7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918C7">
              <w:rPr>
                <w:rFonts w:ascii="Angsana New" w:hAnsi="Angsana New"/>
                <w:b/>
                <w:sz w:val="30"/>
                <w:szCs w:val="30"/>
                <w:cs/>
              </w:rPr>
              <w:br w:type="page"/>
            </w:r>
            <w:r w:rsidRPr="00C918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ชื่อกิจการหรือบุคคล</w:t>
            </w:r>
          </w:p>
        </w:tc>
        <w:tc>
          <w:tcPr>
            <w:tcW w:w="1453" w:type="dxa"/>
          </w:tcPr>
          <w:p w14:paraId="2CFAE989" w14:textId="0518D470" w:rsidR="0064345F" w:rsidRPr="00C918C7" w:rsidRDefault="0064345F" w:rsidP="007A31D9">
            <w:pPr>
              <w:pStyle w:val="BodyText2"/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918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ประเทศที่จัดตั้ง</w:t>
            </w:r>
            <w:r w:rsidR="00DB6C8E" w:rsidRPr="00C918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/</w:t>
            </w:r>
          </w:p>
        </w:tc>
        <w:tc>
          <w:tcPr>
            <w:tcW w:w="4159" w:type="dxa"/>
          </w:tcPr>
          <w:p w14:paraId="30DE04BD" w14:textId="77777777" w:rsidR="0064345F" w:rsidRPr="00C918C7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918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ลักษณะความสัมพันธ์</w:t>
            </w:r>
          </w:p>
        </w:tc>
      </w:tr>
      <w:tr w:rsidR="0064345F" w:rsidRPr="00C918C7" w14:paraId="2FCE1AC4" w14:textId="77777777" w:rsidTr="002D2E54">
        <w:trPr>
          <w:trHeight w:val="434"/>
          <w:tblHeader/>
        </w:trPr>
        <w:tc>
          <w:tcPr>
            <w:tcW w:w="3600" w:type="dxa"/>
          </w:tcPr>
          <w:p w14:paraId="548C9217" w14:textId="77777777" w:rsidR="0064345F" w:rsidRPr="00C918C7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53" w:type="dxa"/>
          </w:tcPr>
          <w:p w14:paraId="2FCD6794" w14:textId="2E0D517F" w:rsidR="0064345F" w:rsidRPr="00C918C7" w:rsidRDefault="0064345F" w:rsidP="007A31D9">
            <w:pPr>
              <w:pStyle w:val="BodyText2"/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918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สัญชาติ</w:t>
            </w:r>
          </w:p>
        </w:tc>
        <w:tc>
          <w:tcPr>
            <w:tcW w:w="4159" w:type="dxa"/>
          </w:tcPr>
          <w:p w14:paraId="760B6FD4" w14:textId="77777777" w:rsidR="0064345F" w:rsidRPr="00C918C7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</w:tr>
      <w:tr w:rsidR="0064345F" w:rsidRPr="00C918C7" w14:paraId="5AFD872A" w14:textId="77777777" w:rsidTr="002D2E54">
        <w:tc>
          <w:tcPr>
            <w:tcW w:w="3600" w:type="dxa"/>
          </w:tcPr>
          <w:p w14:paraId="10E5A9B2" w14:textId="77777777" w:rsidR="0064345F" w:rsidRPr="00C918C7" w:rsidRDefault="0064345F" w:rsidP="007725F8">
            <w:pPr>
              <w:pStyle w:val="BodyText2"/>
              <w:tabs>
                <w:tab w:val="left" w:pos="340"/>
              </w:tabs>
              <w:spacing w:line="260" w:lineRule="atLeast"/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918C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นายตัน ภาสกรนที</w:t>
            </w:r>
          </w:p>
        </w:tc>
        <w:tc>
          <w:tcPr>
            <w:tcW w:w="1453" w:type="dxa"/>
          </w:tcPr>
          <w:p w14:paraId="55ABD8FF" w14:textId="77777777" w:rsidR="0064345F" w:rsidRPr="00C918C7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918C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159" w:type="dxa"/>
          </w:tcPr>
          <w:p w14:paraId="3CB0857B" w14:textId="77777777" w:rsidR="0064345F" w:rsidRPr="00C918C7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918C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บุคคลที่มีอำนาจและความรับผิดชอบในการ</w:t>
            </w:r>
            <w:r w:rsidRPr="00C918C7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             </w:t>
            </w:r>
            <w:r w:rsidRPr="00C918C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วางแผน สั่งการและควบคุมกิจกรรมต่างๆ</w:t>
            </w:r>
            <w:r w:rsidRPr="00C918C7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C918C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ของ</w:t>
            </w:r>
            <w:r w:rsidRPr="00C918C7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</w:t>
            </w:r>
            <w:r w:rsidRPr="00C918C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กิจการไม่ว่าทางตรงหรือทางอ้อม ทั้งนี้รวมถึงเป็นผู้ถือหุ้นรายใหญ่และเป็นกรรมการของบริษัท</w:t>
            </w:r>
          </w:p>
        </w:tc>
      </w:tr>
      <w:tr w:rsidR="0064345F" w:rsidRPr="00C918C7" w14:paraId="1DF571B2" w14:textId="77777777" w:rsidTr="002D2E54">
        <w:tc>
          <w:tcPr>
            <w:tcW w:w="3600" w:type="dxa"/>
          </w:tcPr>
          <w:p w14:paraId="4B373B09" w14:textId="77777777" w:rsidR="0064345F" w:rsidRPr="00C918C7" w:rsidRDefault="0064345F" w:rsidP="007725F8">
            <w:pPr>
              <w:pStyle w:val="BodyText2"/>
              <w:tabs>
                <w:tab w:val="left" w:pos="340"/>
              </w:tabs>
              <w:spacing w:line="260" w:lineRule="atLeast"/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918C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นางอิง ภาสกรนที</w:t>
            </w:r>
          </w:p>
        </w:tc>
        <w:tc>
          <w:tcPr>
            <w:tcW w:w="1453" w:type="dxa"/>
          </w:tcPr>
          <w:p w14:paraId="20E0ADE0" w14:textId="77777777" w:rsidR="0064345F" w:rsidRPr="00C918C7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918C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159" w:type="dxa"/>
          </w:tcPr>
          <w:p w14:paraId="667B298A" w14:textId="653041E8" w:rsidR="0064345F" w:rsidRPr="00C918C7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  <w:lang w:val="en-US" w:eastAsia="en-US"/>
              </w:rPr>
            </w:pPr>
            <w:r w:rsidRPr="00C918C7">
              <w:rPr>
                <w:rFonts w:ascii="Angsana New" w:hAnsi="Angsana New" w:hint="cs"/>
                <w:spacing w:val="2"/>
                <w:sz w:val="30"/>
                <w:szCs w:val="30"/>
                <w:cs/>
                <w:lang w:val="en-US" w:eastAsia="en-US"/>
              </w:rPr>
              <w:t>เป็นผู้ถือหุ้นรายใหญ่</w:t>
            </w:r>
          </w:p>
        </w:tc>
      </w:tr>
      <w:tr w:rsidR="0064345F" w:rsidRPr="00C918C7" w14:paraId="69BF753A" w14:textId="77777777" w:rsidTr="002D2E54">
        <w:tc>
          <w:tcPr>
            <w:tcW w:w="3600" w:type="dxa"/>
          </w:tcPr>
          <w:p w14:paraId="6C1775FB" w14:textId="77777777" w:rsidR="0064345F" w:rsidRPr="00C918C7" w:rsidRDefault="0064345F" w:rsidP="007725F8">
            <w:pPr>
              <w:pStyle w:val="BodyText2"/>
              <w:tabs>
                <w:tab w:val="left" w:pos="340"/>
              </w:tabs>
              <w:spacing w:line="260" w:lineRule="atLeast"/>
              <w:ind w:left="14" w:hanging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918C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บริษัท ไอ แอม กรีนที จำกัด</w:t>
            </w:r>
          </w:p>
        </w:tc>
        <w:tc>
          <w:tcPr>
            <w:tcW w:w="1453" w:type="dxa"/>
          </w:tcPr>
          <w:p w14:paraId="5B16007D" w14:textId="77777777" w:rsidR="0064345F" w:rsidRPr="00C918C7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918C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159" w:type="dxa"/>
          </w:tcPr>
          <w:p w14:paraId="761DA13C" w14:textId="77777777" w:rsidR="0064345F" w:rsidRPr="00C918C7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918C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มีผู้ถือหุ้นร่วมกันและญาติสนิทของกรรมการของบริษัทเป็นกรรมการ</w:t>
            </w:r>
          </w:p>
        </w:tc>
      </w:tr>
      <w:tr w:rsidR="0064345F" w:rsidRPr="00C918C7" w14:paraId="6862526E" w14:textId="77777777" w:rsidTr="002D2E54">
        <w:tc>
          <w:tcPr>
            <w:tcW w:w="3600" w:type="dxa"/>
          </w:tcPr>
          <w:p w14:paraId="71012AC7" w14:textId="77777777" w:rsidR="0064345F" w:rsidRPr="00C918C7" w:rsidRDefault="0064345F" w:rsidP="007725F8">
            <w:pPr>
              <w:pStyle w:val="BodyText2"/>
              <w:tabs>
                <w:tab w:val="left" w:pos="340"/>
              </w:tabs>
              <w:spacing w:line="260" w:lineRule="atLeast"/>
              <w:ind w:left="14" w:hanging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918C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บริษัท ทีวัน บิวดิ้ง จำกัด</w:t>
            </w:r>
          </w:p>
        </w:tc>
        <w:tc>
          <w:tcPr>
            <w:tcW w:w="1453" w:type="dxa"/>
          </w:tcPr>
          <w:p w14:paraId="54D30608" w14:textId="77777777" w:rsidR="0064345F" w:rsidRPr="00C918C7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918C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159" w:type="dxa"/>
          </w:tcPr>
          <w:p w14:paraId="3E9B56EB" w14:textId="77777777" w:rsidR="0064345F" w:rsidRPr="00C918C7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918C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มีกรรมการและผู้ถือหุ้นร่วมกัน</w:t>
            </w:r>
          </w:p>
        </w:tc>
      </w:tr>
    </w:tbl>
    <w:p w14:paraId="32DFF6D4" w14:textId="14834DAE" w:rsidR="00806737" w:rsidRPr="00C918C7" w:rsidRDefault="00806737" w:rsidP="007D65FB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C47C516" w14:textId="0A9A7A0E" w:rsidR="00806737" w:rsidRPr="00C918C7" w:rsidRDefault="008067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918C7">
        <w:rPr>
          <w:rFonts w:ascii="Angsana New" w:hAnsi="Angsana New"/>
          <w:sz w:val="30"/>
          <w:szCs w:val="30"/>
        </w:rPr>
        <w:br w:type="page"/>
      </w:r>
    </w:p>
    <w:p w14:paraId="07E6E353" w14:textId="5008D886" w:rsidR="008F3013" w:rsidRPr="007725F8" w:rsidRDefault="008F3013" w:rsidP="008F3013">
      <w:pPr>
        <w:pStyle w:val="BodyText2"/>
        <w:tabs>
          <w:tab w:val="left" w:pos="547"/>
        </w:tabs>
        <w:ind w:left="547" w:hanging="7"/>
        <w:jc w:val="thaiDistribute"/>
        <w:rPr>
          <w:rFonts w:ascii="Angsana New" w:hAnsi="Angsana New"/>
          <w:sz w:val="30"/>
          <w:szCs w:val="30"/>
          <w:lang w:val="en-US"/>
        </w:rPr>
      </w:pPr>
      <w:r w:rsidRPr="007725F8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>
        <w:rPr>
          <w:rFonts w:ascii="Angsana New" w:hAnsi="Angsana New"/>
          <w:sz w:val="30"/>
          <w:szCs w:val="30"/>
          <w:lang w:val="en-US"/>
        </w:rPr>
        <w:t xml:space="preserve">31 </w:t>
      </w:r>
      <w:r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7725F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3584C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4</w:t>
      </w:r>
      <w:r w:rsidRPr="00D759AA">
        <w:rPr>
          <w:rFonts w:ascii="Angsana New" w:hAnsi="Angsana New"/>
          <w:sz w:val="30"/>
          <w:szCs w:val="30"/>
          <w:lang w:val="en-US"/>
        </w:rPr>
        <w:t xml:space="preserve"> </w:t>
      </w:r>
      <w:r w:rsidRPr="007725F8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Pr="00F3584C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3</w:t>
      </w:r>
      <w:r w:rsidRPr="007725F8">
        <w:rPr>
          <w:rFonts w:ascii="Angsana New" w:hAnsi="Angsana New"/>
          <w:sz w:val="30"/>
          <w:szCs w:val="30"/>
          <w:cs/>
          <w:lang w:val="en-US"/>
        </w:rPr>
        <w:t xml:space="preserve"> สรุปได้ดังนี้</w:t>
      </w:r>
    </w:p>
    <w:p w14:paraId="63492394" w14:textId="77777777" w:rsidR="008F3013" w:rsidRDefault="008F30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9E59EB" w:rsidRPr="005D0474" w14:paraId="7A857565" w14:textId="77777777" w:rsidTr="00302C38">
        <w:trPr>
          <w:tblHeader/>
        </w:trPr>
        <w:tc>
          <w:tcPr>
            <w:tcW w:w="4140" w:type="dxa"/>
          </w:tcPr>
          <w:p w14:paraId="6FD2755A" w14:textId="3C07E4CD" w:rsidR="009E59EB" w:rsidRPr="005D0474" w:rsidRDefault="009E59EB" w:rsidP="0030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7ED01CA" w14:textId="79BC6307" w:rsidR="009E59EB" w:rsidRPr="0002275D" w:rsidRDefault="009E59EB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6AAB93" w14:textId="77777777" w:rsidR="009E59EB" w:rsidRPr="005D0474" w:rsidRDefault="009E59EB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94516B8" w14:textId="15E15588" w:rsidR="009E59EB" w:rsidRPr="00D26AE4" w:rsidRDefault="009E59EB" w:rsidP="008F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D26A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59EB" w:rsidRPr="005D0474" w14:paraId="164BF930" w14:textId="77777777" w:rsidTr="00302C38">
        <w:trPr>
          <w:tblHeader/>
        </w:trPr>
        <w:tc>
          <w:tcPr>
            <w:tcW w:w="4140" w:type="dxa"/>
          </w:tcPr>
          <w:p w14:paraId="6CF59AC0" w14:textId="399B800D" w:rsidR="009E59EB" w:rsidRPr="005D0474" w:rsidRDefault="009E59EB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23D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302C38" w:rsidRPr="00302C3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630CC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30CC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</w:tcPr>
          <w:p w14:paraId="253EA9B8" w14:textId="29996663" w:rsidR="009E59EB" w:rsidRPr="005D0474" w:rsidRDefault="00302C38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001B5F5" w14:textId="77777777" w:rsidR="009E59EB" w:rsidRPr="005D0474" w:rsidRDefault="009E59EB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AE681A" w14:textId="0FB4CA65" w:rsidR="009E59EB" w:rsidRPr="005D0474" w:rsidRDefault="00302C38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9DC56BC" w14:textId="77777777" w:rsidR="009E59EB" w:rsidRPr="005D0474" w:rsidRDefault="009E59EB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4F820FF" w14:textId="1D7273FB" w:rsidR="009E59EB" w:rsidRPr="005D0474" w:rsidRDefault="00302C38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E16A10B" w14:textId="77777777" w:rsidR="009E59EB" w:rsidRPr="005D0474" w:rsidRDefault="009E59EB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2CE4A2" w14:textId="60F92A14" w:rsidR="009E59EB" w:rsidRPr="005D0474" w:rsidRDefault="00302C38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9E59EB" w:rsidRPr="005D0474" w14:paraId="5C99174C" w14:textId="77777777" w:rsidTr="00302C38">
        <w:trPr>
          <w:tblHeader/>
        </w:trPr>
        <w:tc>
          <w:tcPr>
            <w:tcW w:w="4140" w:type="dxa"/>
          </w:tcPr>
          <w:p w14:paraId="7BA37436" w14:textId="77777777" w:rsidR="009E59EB" w:rsidRPr="005D0474" w:rsidRDefault="009E59EB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48AE2A49" w14:textId="77777777" w:rsidR="009E59EB" w:rsidRPr="005D0474" w:rsidRDefault="009E59EB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047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5D047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5D047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9E59EB" w:rsidRPr="005D0474" w14:paraId="38DB8850" w14:textId="77777777" w:rsidTr="00302C38">
        <w:tc>
          <w:tcPr>
            <w:tcW w:w="4140" w:type="dxa"/>
          </w:tcPr>
          <w:p w14:paraId="781FA436" w14:textId="77777777" w:rsidR="009E59EB" w:rsidRPr="005D0474" w:rsidRDefault="009E59EB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0EB9124" w14:textId="77777777" w:rsidR="009E59EB" w:rsidRPr="005D0474" w:rsidRDefault="009E59EB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2C1714" w14:textId="77777777" w:rsidR="009E59EB" w:rsidRPr="005D0474" w:rsidRDefault="009E59EB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7E1DA0" w14:textId="77777777" w:rsidR="009E59EB" w:rsidRPr="005D0474" w:rsidRDefault="009E59EB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436846" w14:textId="77777777" w:rsidR="009E59EB" w:rsidRPr="005D0474" w:rsidRDefault="009E59EB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044E05" w14:textId="77777777" w:rsidR="009E59EB" w:rsidRPr="005D0474" w:rsidRDefault="009E59EB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321B1C" w14:textId="77777777" w:rsidR="009E59EB" w:rsidRPr="0072618F" w:rsidRDefault="009E59EB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4706C5" w14:textId="77777777" w:rsidR="009E59EB" w:rsidRPr="0072618F" w:rsidRDefault="009E59EB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96676" w:rsidRPr="005D0474" w14:paraId="105DD022" w14:textId="77777777" w:rsidTr="00302C38">
        <w:tc>
          <w:tcPr>
            <w:tcW w:w="4140" w:type="dxa"/>
          </w:tcPr>
          <w:p w14:paraId="5909293F" w14:textId="77777777" w:rsidR="00D96676" w:rsidRPr="005D0474" w:rsidRDefault="00D96676" w:rsidP="00D9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4F803AF7" w14:textId="6CE7E4BC" w:rsidR="00D96676" w:rsidRPr="005D0474" w:rsidRDefault="00D96676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62F0D9" w14:textId="77777777" w:rsidR="00D96676" w:rsidRPr="005D0474" w:rsidRDefault="00D96676" w:rsidP="00D9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BE6383" w14:textId="43E8B7AE" w:rsidR="00D96676" w:rsidRPr="005D0474" w:rsidRDefault="00D96676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FC78A7" w14:textId="77777777" w:rsidR="00D96676" w:rsidRPr="005D0474" w:rsidRDefault="00D96676" w:rsidP="00D9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AD4CE6" w14:textId="3C6E5053" w:rsidR="00D96676" w:rsidRPr="009E5DA3" w:rsidRDefault="00F01E7A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9E5DA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6BF02B" w14:textId="77777777" w:rsidR="00D96676" w:rsidRPr="009E5DA3" w:rsidRDefault="00D96676" w:rsidP="00D9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E96894" w14:textId="0255D073" w:rsidR="00D96676" w:rsidRPr="005D0474" w:rsidRDefault="00302C38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130</w:t>
            </w:r>
            <w:r w:rsidR="00D9667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022</w:t>
            </w:r>
          </w:p>
        </w:tc>
      </w:tr>
      <w:tr w:rsidR="00D96676" w:rsidRPr="005D0474" w14:paraId="7D1C52AF" w14:textId="77777777" w:rsidTr="00302C38">
        <w:tc>
          <w:tcPr>
            <w:tcW w:w="4140" w:type="dxa"/>
          </w:tcPr>
          <w:p w14:paraId="7A065E12" w14:textId="77777777" w:rsidR="00D96676" w:rsidRPr="005D0474" w:rsidRDefault="00D96676" w:rsidP="00D9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6153E1CE" w14:textId="173EFA22" w:rsidR="00D96676" w:rsidRPr="005D0474" w:rsidRDefault="00D96676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0A930B" w14:textId="77777777" w:rsidR="00D96676" w:rsidRPr="005D0474" w:rsidRDefault="00D96676" w:rsidP="00D9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B80CD3" w14:textId="68F16F5E" w:rsidR="00D96676" w:rsidRPr="005D0474" w:rsidRDefault="00D96676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D0CFD8" w14:textId="77777777" w:rsidR="00D96676" w:rsidRPr="005D0474" w:rsidRDefault="00D96676" w:rsidP="00D9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C27F77" w14:textId="31EC9AD7" w:rsidR="00D96676" w:rsidRPr="005D0474" w:rsidRDefault="001D2741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A0C495" w14:textId="77777777" w:rsidR="00D96676" w:rsidRPr="0072618F" w:rsidRDefault="00D96676" w:rsidP="00D9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A2657C" w14:textId="514BB250" w:rsidR="00D96676" w:rsidRPr="005D0474" w:rsidRDefault="00302C38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109</w:t>
            </w:r>
          </w:p>
        </w:tc>
      </w:tr>
      <w:tr w:rsidR="00D96676" w:rsidRPr="005E2B3F" w14:paraId="159F1554" w14:textId="77777777" w:rsidTr="00302C38">
        <w:tc>
          <w:tcPr>
            <w:tcW w:w="4140" w:type="dxa"/>
          </w:tcPr>
          <w:p w14:paraId="429D0187" w14:textId="77777777" w:rsidR="00D96676" w:rsidRPr="005E2B3F" w:rsidRDefault="00D96676" w:rsidP="00D96676">
            <w:pPr>
              <w:pStyle w:val="BodyText2"/>
              <w:tabs>
                <w:tab w:val="left" w:pos="547"/>
              </w:tabs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1C507EEC" w14:textId="77777777" w:rsidR="00D96676" w:rsidRPr="005E2B3F" w:rsidRDefault="00D96676" w:rsidP="00302C38">
            <w:pPr>
              <w:pStyle w:val="BodyText2"/>
              <w:tabs>
                <w:tab w:val="left" w:pos="547"/>
                <w:tab w:val="decimal" w:pos="790"/>
              </w:tabs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721E645" w14:textId="77777777" w:rsidR="00D96676" w:rsidRPr="005E2B3F" w:rsidRDefault="00D96676" w:rsidP="00D96676">
            <w:pPr>
              <w:pStyle w:val="BodyText2"/>
              <w:tabs>
                <w:tab w:val="left" w:pos="547"/>
              </w:tabs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A8BCA4B" w14:textId="77777777" w:rsidR="00D96676" w:rsidRPr="005E2B3F" w:rsidRDefault="00D96676" w:rsidP="00302C38">
            <w:pPr>
              <w:pStyle w:val="BodyText2"/>
              <w:tabs>
                <w:tab w:val="left" w:pos="547"/>
                <w:tab w:val="decimal" w:pos="790"/>
              </w:tabs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FDC884B" w14:textId="77777777" w:rsidR="00D96676" w:rsidRPr="005E2B3F" w:rsidRDefault="00D96676" w:rsidP="00D96676">
            <w:pPr>
              <w:pStyle w:val="BodyText2"/>
              <w:tabs>
                <w:tab w:val="left" w:pos="547"/>
              </w:tabs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A659868" w14:textId="77777777" w:rsidR="00D96676" w:rsidRPr="005E2B3F" w:rsidRDefault="00D96676" w:rsidP="00302C38">
            <w:pPr>
              <w:pStyle w:val="BodyText2"/>
              <w:tabs>
                <w:tab w:val="left" w:pos="547"/>
                <w:tab w:val="decimal" w:pos="790"/>
              </w:tabs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694D507" w14:textId="77777777" w:rsidR="00D96676" w:rsidRPr="005E2B3F" w:rsidRDefault="00D96676" w:rsidP="00D96676">
            <w:pPr>
              <w:pStyle w:val="BodyText2"/>
              <w:tabs>
                <w:tab w:val="left" w:pos="547"/>
              </w:tabs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6BD4223" w14:textId="77777777" w:rsidR="00D96676" w:rsidRPr="005E2B3F" w:rsidRDefault="00D96676" w:rsidP="00302C38">
            <w:pPr>
              <w:pStyle w:val="BodyText2"/>
              <w:tabs>
                <w:tab w:val="left" w:pos="547"/>
                <w:tab w:val="decimal" w:pos="790"/>
              </w:tabs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D96676" w:rsidRPr="005D0474" w14:paraId="332D419A" w14:textId="77777777" w:rsidTr="00302C38">
        <w:tc>
          <w:tcPr>
            <w:tcW w:w="4140" w:type="dxa"/>
          </w:tcPr>
          <w:p w14:paraId="1301FE7A" w14:textId="77777777" w:rsidR="00D96676" w:rsidRPr="005D0474" w:rsidRDefault="00D96676" w:rsidP="00D9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047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บุคคลหรือกิจการ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5D047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4E8C4252" w14:textId="77777777" w:rsidR="00D96676" w:rsidRPr="005D0474" w:rsidRDefault="00D96676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D91FDF" w14:textId="77777777" w:rsidR="00D96676" w:rsidRPr="005D0474" w:rsidRDefault="00D96676" w:rsidP="00D9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A8B748" w14:textId="77777777" w:rsidR="00D96676" w:rsidRPr="005D0474" w:rsidRDefault="00D96676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8C1601" w14:textId="77777777" w:rsidR="00D96676" w:rsidRPr="005D0474" w:rsidRDefault="00D96676" w:rsidP="00D9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34FDD5" w14:textId="77777777" w:rsidR="00D96676" w:rsidRPr="005D0474" w:rsidRDefault="00D96676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FA8336" w14:textId="77777777" w:rsidR="00D96676" w:rsidRPr="0072618F" w:rsidRDefault="00D96676" w:rsidP="00D9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88763F" w14:textId="77777777" w:rsidR="00D96676" w:rsidRPr="005D0474" w:rsidRDefault="00D96676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96676" w:rsidRPr="005D0474" w14:paraId="31E4D569" w14:textId="77777777" w:rsidTr="00302C38">
        <w:tc>
          <w:tcPr>
            <w:tcW w:w="4140" w:type="dxa"/>
          </w:tcPr>
          <w:p w14:paraId="6A3A8E4E" w14:textId="77777777" w:rsidR="00D96676" w:rsidRPr="005D0474" w:rsidRDefault="00D96676" w:rsidP="00D9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63722C9C" w14:textId="3BD9FC5F" w:rsidR="00D96676" w:rsidRPr="005D0474" w:rsidRDefault="00302C38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102</w:t>
            </w:r>
            <w:r w:rsidR="001D274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642</w:t>
            </w:r>
          </w:p>
        </w:tc>
        <w:tc>
          <w:tcPr>
            <w:tcW w:w="270" w:type="dxa"/>
          </w:tcPr>
          <w:p w14:paraId="2E265A8E" w14:textId="77777777" w:rsidR="00D96676" w:rsidRPr="005D0474" w:rsidRDefault="00D96676" w:rsidP="00D9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6CB30F" w14:textId="29617D9D" w:rsidR="00D96676" w:rsidRPr="005D0474" w:rsidRDefault="00302C38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90</w:t>
            </w:r>
            <w:r w:rsidR="00D9667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640</w:t>
            </w:r>
          </w:p>
        </w:tc>
        <w:tc>
          <w:tcPr>
            <w:tcW w:w="270" w:type="dxa"/>
          </w:tcPr>
          <w:p w14:paraId="351E0624" w14:textId="77777777" w:rsidR="00D96676" w:rsidRPr="005D0474" w:rsidRDefault="00D96676" w:rsidP="00D9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DE55B0" w14:textId="6AE01A32" w:rsidR="00D96676" w:rsidRPr="005D0474" w:rsidRDefault="00302C38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102</w:t>
            </w:r>
            <w:r w:rsidR="001D274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642</w:t>
            </w:r>
          </w:p>
        </w:tc>
        <w:tc>
          <w:tcPr>
            <w:tcW w:w="270" w:type="dxa"/>
          </w:tcPr>
          <w:p w14:paraId="7B8A2D21" w14:textId="77777777" w:rsidR="00D96676" w:rsidRPr="0072618F" w:rsidRDefault="00D96676" w:rsidP="00D9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F25647" w14:textId="7299EAB0" w:rsidR="00D96676" w:rsidRPr="005D0474" w:rsidRDefault="00302C38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74</w:t>
            </w:r>
            <w:r w:rsidR="00D9667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771</w:t>
            </w:r>
          </w:p>
        </w:tc>
      </w:tr>
      <w:tr w:rsidR="00D96676" w:rsidRPr="005D0474" w14:paraId="00D6446B" w14:textId="77777777" w:rsidTr="00302C38">
        <w:tc>
          <w:tcPr>
            <w:tcW w:w="4140" w:type="dxa"/>
          </w:tcPr>
          <w:p w14:paraId="32DBDB1D" w14:textId="77777777" w:rsidR="00D96676" w:rsidRPr="005D0474" w:rsidRDefault="00D96676" w:rsidP="00D9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3771A354" w14:textId="3BA70317" w:rsidR="00D96676" w:rsidRPr="005D0474" w:rsidRDefault="00302C38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1D274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265</w:t>
            </w:r>
          </w:p>
        </w:tc>
        <w:tc>
          <w:tcPr>
            <w:tcW w:w="270" w:type="dxa"/>
          </w:tcPr>
          <w:p w14:paraId="1D93A569" w14:textId="77777777" w:rsidR="00D96676" w:rsidRPr="005D0474" w:rsidRDefault="00D96676" w:rsidP="00D9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3D6318" w14:textId="0088EFDE" w:rsidR="00D96676" w:rsidRPr="005D0474" w:rsidRDefault="00302C38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D9667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676</w:t>
            </w:r>
          </w:p>
        </w:tc>
        <w:tc>
          <w:tcPr>
            <w:tcW w:w="270" w:type="dxa"/>
          </w:tcPr>
          <w:p w14:paraId="020F612B" w14:textId="77777777" w:rsidR="00D96676" w:rsidRPr="005D0474" w:rsidRDefault="00D96676" w:rsidP="00D9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0F731C" w14:textId="061F0AF5" w:rsidR="00D96676" w:rsidRPr="005D0474" w:rsidRDefault="00302C38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1D274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265</w:t>
            </w:r>
          </w:p>
        </w:tc>
        <w:tc>
          <w:tcPr>
            <w:tcW w:w="270" w:type="dxa"/>
          </w:tcPr>
          <w:p w14:paraId="22BFAD67" w14:textId="77777777" w:rsidR="00D96676" w:rsidRPr="0072618F" w:rsidRDefault="00D96676" w:rsidP="00D9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6C03B0" w14:textId="22437F89" w:rsidR="00D96676" w:rsidRPr="005D0474" w:rsidRDefault="00302C38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D96676" w:rsidRPr="00C41EB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676</w:t>
            </w:r>
          </w:p>
        </w:tc>
      </w:tr>
      <w:tr w:rsidR="009B2372" w:rsidRPr="005D0474" w14:paraId="1AE85BD7" w14:textId="77777777" w:rsidTr="00302C38">
        <w:tc>
          <w:tcPr>
            <w:tcW w:w="4140" w:type="dxa"/>
          </w:tcPr>
          <w:p w14:paraId="0828999F" w14:textId="77777777" w:rsidR="009B2372" w:rsidRPr="005D0474" w:rsidRDefault="009B2372" w:rsidP="00D9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89A199E" w14:textId="77777777" w:rsidR="009B2372" w:rsidRDefault="009B2372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D5865B" w14:textId="77777777" w:rsidR="009B2372" w:rsidRPr="005D0474" w:rsidRDefault="009B2372" w:rsidP="00D9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904799" w14:textId="77777777" w:rsidR="009B2372" w:rsidRPr="00D16B2B" w:rsidRDefault="009B2372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1779D8" w14:textId="77777777" w:rsidR="009B2372" w:rsidRPr="005D0474" w:rsidRDefault="009B2372" w:rsidP="00D9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AA3554" w14:textId="77777777" w:rsidR="009B2372" w:rsidRDefault="009B2372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CC9388" w14:textId="77777777" w:rsidR="009B2372" w:rsidRPr="0072618F" w:rsidRDefault="009B2372" w:rsidP="00D9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44B534" w14:textId="77777777" w:rsidR="009B2372" w:rsidRPr="00D16B2B" w:rsidRDefault="009B2372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96676" w:rsidRPr="005D0474" w14:paraId="5CB04BB5" w14:textId="77777777" w:rsidTr="00302C38">
        <w:tc>
          <w:tcPr>
            <w:tcW w:w="4140" w:type="dxa"/>
          </w:tcPr>
          <w:p w14:paraId="680A0C97" w14:textId="77777777" w:rsidR="00D96676" w:rsidRPr="005D0474" w:rsidRDefault="00D96676" w:rsidP="00D9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D047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6491F244" w14:textId="77777777" w:rsidR="00D96676" w:rsidRPr="009F2EAE" w:rsidRDefault="00D96676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080CBE" w14:textId="77777777" w:rsidR="00D96676" w:rsidRPr="005D0474" w:rsidRDefault="00D96676" w:rsidP="00D9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DDC066" w14:textId="77777777" w:rsidR="00D96676" w:rsidRPr="009F2EAE" w:rsidRDefault="00D96676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2AC7B2" w14:textId="77777777" w:rsidR="00D96676" w:rsidRPr="005D0474" w:rsidRDefault="00D96676" w:rsidP="00D9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3BCBCF" w14:textId="77777777" w:rsidR="00D96676" w:rsidRPr="009F2EAE" w:rsidRDefault="00D96676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069D5D" w14:textId="77777777" w:rsidR="00D96676" w:rsidRPr="0072618F" w:rsidRDefault="00D96676" w:rsidP="00D9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CFD878" w14:textId="77777777" w:rsidR="00D96676" w:rsidRPr="009F2EAE" w:rsidRDefault="00D96676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96676" w:rsidRPr="005D0474" w14:paraId="7CE97D73" w14:textId="77777777" w:rsidTr="00302C38">
        <w:tc>
          <w:tcPr>
            <w:tcW w:w="4140" w:type="dxa"/>
          </w:tcPr>
          <w:p w14:paraId="72554FF8" w14:textId="77777777" w:rsidR="00D96676" w:rsidRPr="005D0474" w:rsidRDefault="00D96676" w:rsidP="00D9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4DE9C88A" w14:textId="77777777" w:rsidR="00D96676" w:rsidRPr="005D0474" w:rsidRDefault="00D96676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BF4242" w14:textId="77777777" w:rsidR="00D96676" w:rsidRPr="005D0474" w:rsidRDefault="00D96676" w:rsidP="00D9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5D9592" w14:textId="77777777" w:rsidR="00D96676" w:rsidRPr="005D0474" w:rsidRDefault="00D96676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3FF9B3" w14:textId="77777777" w:rsidR="00D96676" w:rsidRPr="005D0474" w:rsidRDefault="00D96676" w:rsidP="00D9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5B2504" w14:textId="77777777" w:rsidR="00D96676" w:rsidRPr="005D0474" w:rsidRDefault="00D96676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A7CDE4" w14:textId="77777777" w:rsidR="00D96676" w:rsidRPr="0072618F" w:rsidRDefault="00D96676" w:rsidP="00D9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926997" w14:textId="77777777" w:rsidR="00D96676" w:rsidRPr="005D0474" w:rsidRDefault="00D96676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07BC" w:rsidRPr="005D0474" w14:paraId="6ED8A63F" w14:textId="77777777" w:rsidTr="00302C38">
        <w:tc>
          <w:tcPr>
            <w:tcW w:w="4140" w:type="dxa"/>
          </w:tcPr>
          <w:p w14:paraId="247E9C71" w14:textId="77777777" w:rsidR="007707BC" w:rsidRPr="005D0474" w:rsidRDefault="007707BC" w:rsidP="0077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080" w:type="dxa"/>
          </w:tcPr>
          <w:p w14:paraId="284451AD" w14:textId="17CCC44D" w:rsidR="007707BC" w:rsidRPr="007707BC" w:rsidRDefault="00302C38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7707BC" w:rsidRPr="007707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966</w:t>
            </w:r>
          </w:p>
        </w:tc>
        <w:tc>
          <w:tcPr>
            <w:tcW w:w="270" w:type="dxa"/>
          </w:tcPr>
          <w:p w14:paraId="5FFE1D48" w14:textId="77777777" w:rsidR="007707BC" w:rsidRPr="007707BC" w:rsidRDefault="007707BC" w:rsidP="0077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B63F47" w14:textId="07F08640" w:rsidR="007707BC" w:rsidRPr="007707BC" w:rsidRDefault="00302C38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7707BC" w:rsidRPr="007707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233</w:t>
            </w:r>
          </w:p>
        </w:tc>
        <w:tc>
          <w:tcPr>
            <w:tcW w:w="270" w:type="dxa"/>
          </w:tcPr>
          <w:p w14:paraId="14A664C2" w14:textId="77777777" w:rsidR="007707BC" w:rsidRPr="007707BC" w:rsidRDefault="007707BC" w:rsidP="0077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741169" w14:textId="23B942DB" w:rsidR="007707BC" w:rsidRPr="007707BC" w:rsidRDefault="00302C38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7707BC" w:rsidRPr="007707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966</w:t>
            </w:r>
          </w:p>
        </w:tc>
        <w:tc>
          <w:tcPr>
            <w:tcW w:w="270" w:type="dxa"/>
          </w:tcPr>
          <w:p w14:paraId="55CCC60E" w14:textId="77777777" w:rsidR="007707BC" w:rsidRPr="007707BC" w:rsidRDefault="007707BC" w:rsidP="0077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D6E9EB" w14:textId="0941520A" w:rsidR="007707BC" w:rsidRPr="007707BC" w:rsidRDefault="00302C38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7707BC" w:rsidRPr="007707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233</w:t>
            </w:r>
          </w:p>
        </w:tc>
      </w:tr>
      <w:tr w:rsidR="007707BC" w:rsidRPr="005D0474" w14:paraId="60665298" w14:textId="77777777" w:rsidTr="00302C38">
        <w:tc>
          <w:tcPr>
            <w:tcW w:w="4140" w:type="dxa"/>
          </w:tcPr>
          <w:p w14:paraId="086EC2D7" w14:textId="77777777" w:rsidR="007707BC" w:rsidRPr="005D0474" w:rsidRDefault="007707BC" w:rsidP="0077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3560A3" w14:textId="1409935F" w:rsidR="007707BC" w:rsidRPr="007707BC" w:rsidRDefault="00302C38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334</w:t>
            </w:r>
          </w:p>
        </w:tc>
        <w:tc>
          <w:tcPr>
            <w:tcW w:w="270" w:type="dxa"/>
          </w:tcPr>
          <w:p w14:paraId="46C91F56" w14:textId="77777777" w:rsidR="007707BC" w:rsidRPr="007707BC" w:rsidRDefault="007707BC" w:rsidP="0077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C40314" w14:textId="384E1972" w:rsidR="007707BC" w:rsidRPr="007707BC" w:rsidRDefault="00302C38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348</w:t>
            </w:r>
          </w:p>
        </w:tc>
        <w:tc>
          <w:tcPr>
            <w:tcW w:w="270" w:type="dxa"/>
          </w:tcPr>
          <w:p w14:paraId="76B6F220" w14:textId="77777777" w:rsidR="007707BC" w:rsidRPr="007707BC" w:rsidRDefault="007707BC" w:rsidP="0077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73A9FD" w14:textId="483E102A" w:rsidR="007707BC" w:rsidRPr="007707BC" w:rsidRDefault="00302C38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334</w:t>
            </w:r>
          </w:p>
        </w:tc>
        <w:tc>
          <w:tcPr>
            <w:tcW w:w="270" w:type="dxa"/>
          </w:tcPr>
          <w:p w14:paraId="674D2C32" w14:textId="77777777" w:rsidR="007707BC" w:rsidRPr="007707BC" w:rsidRDefault="007707BC" w:rsidP="0077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A5597A" w14:textId="6A7F0B8F" w:rsidR="007707BC" w:rsidRPr="007707BC" w:rsidRDefault="00302C38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348</w:t>
            </w:r>
          </w:p>
        </w:tc>
      </w:tr>
      <w:tr w:rsidR="007707BC" w:rsidRPr="005D0474" w14:paraId="5A6C13C5" w14:textId="77777777" w:rsidTr="00302C38">
        <w:tc>
          <w:tcPr>
            <w:tcW w:w="4140" w:type="dxa"/>
          </w:tcPr>
          <w:p w14:paraId="507B70AD" w14:textId="77777777" w:rsidR="007707BC" w:rsidRPr="005D0474" w:rsidRDefault="007707BC" w:rsidP="0077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047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9E866C" w14:textId="61859A4E" w:rsidR="007707BC" w:rsidRPr="007707BC" w:rsidRDefault="00302C38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7707BC" w:rsidRPr="00770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1E97B474" w14:textId="77777777" w:rsidR="007707BC" w:rsidRPr="007707BC" w:rsidRDefault="007707BC" w:rsidP="0077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F28A1A" w14:textId="6A53E72A" w:rsidR="007707BC" w:rsidRPr="007707BC" w:rsidRDefault="00302C38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7707BC" w:rsidRPr="00770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581</w:t>
            </w:r>
          </w:p>
        </w:tc>
        <w:tc>
          <w:tcPr>
            <w:tcW w:w="270" w:type="dxa"/>
          </w:tcPr>
          <w:p w14:paraId="3FA8D79E" w14:textId="77777777" w:rsidR="007707BC" w:rsidRPr="007707BC" w:rsidRDefault="007707BC" w:rsidP="0077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64AFE0" w14:textId="31B7100F" w:rsidR="007707BC" w:rsidRPr="007707BC" w:rsidRDefault="00302C38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7707BC" w:rsidRPr="00770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70BBF84B" w14:textId="77777777" w:rsidR="007707BC" w:rsidRPr="007707BC" w:rsidRDefault="007707BC" w:rsidP="0077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313FDE" w14:textId="7E25E1FC" w:rsidR="007707BC" w:rsidRPr="007707BC" w:rsidRDefault="00302C38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7707BC" w:rsidRPr="00770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581</w:t>
            </w:r>
          </w:p>
        </w:tc>
      </w:tr>
    </w:tbl>
    <w:p w14:paraId="7F3F4A99" w14:textId="77777777" w:rsidR="009E59EB" w:rsidRPr="0064345F" w:rsidRDefault="009E59EB" w:rsidP="009E59EB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A1DCE36" w14:textId="7A66763B" w:rsidR="009E59EB" w:rsidRPr="0064345F" w:rsidRDefault="009E59EB" w:rsidP="009E59EB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64345F">
        <w:rPr>
          <w:rFonts w:ascii="Angsana New" w:hAnsi="Angsana New" w:hint="cs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Pr="0064345F">
        <w:rPr>
          <w:rFonts w:ascii="Angsana New" w:hAnsi="Angsana New" w:hint="cs"/>
          <w:sz w:val="30"/>
          <w:szCs w:val="30"/>
          <w:cs/>
        </w:rPr>
        <w:t>ณ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Pr="0064345F">
        <w:rPr>
          <w:rFonts w:ascii="Angsana New" w:hAnsi="Angsana New" w:hint="cs"/>
          <w:sz w:val="30"/>
          <w:szCs w:val="30"/>
          <w:cs/>
        </w:rPr>
        <w:t>วันที่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="00302C38" w:rsidRPr="00302C38">
        <w:rPr>
          <w:rFonts w:ascii="Angsana New" w:hAnsi="Angsana New"/>
          <w:sz w:val="30"/>
          <w:szCs w:val="30"/>
          <w:lang w:val="en-US"/>
        </w:rPr>
        <w:t>31</w:t>
      </w:r>
      <w:r w:rsidRPr="0064345F">
        <w:rPr>
          <w:rFonts w:ascii="Angsana New" w:hAnsi="Angsana New"/>
          <w:sz w:val="30"/>
          <w:szCs w:val="30"/>
          <w:lang w:val="en-US"/>
        </w:rPr>
        <w:t xml:space="preserve"> </w:t>
      </w:r>
      <w:r w:rsidRPr="0064345F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="00302C38" w:rsidRPr="00302C38">
        <w:rPr>
          <w:rFonts w:ascii="Angsana New" w:hAnsi="Angsana New"/>
          <w:sz w:val="30"/>
          <w:szCs w:val="30"/>
          <w:lang w:val="en-US"/>
        </w:rPr>
        <w:t>2564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Pr="0064345F">
        <w:rPr>
          <w:rFonts w:ascii="Angsana New" w:hAnsi="Angsana New" w:hint="cs"/>
          <w:sz w:val="30"/>
          <w:szCs w:val="30"/>
          <w:cs/>
        </w:rPr>
        <w:t>และวันที่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="00302C38" w:rsidRPr="00302C38">
        <w:rPr>
          <w:rFonts w:ascii="Angsana New" w:hAnsi="Angsana New"/>
          <w:sz w:val="30"/>
          <w:szCs w:val="30"/>
          <w:lang w:val="en-US"/>
        </w:rPr>
        <w:t>31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Pr="0064345F">
        <w:rPr>
          <w:rFonts w:ascii="Angsana New" w:hAnsi="Angsana New" w:hint="cs"/>
          <w:sz w:val="30"/>
          <w:szCs w:val="30"/>
          <w:cs/>
        </w:rPr>
        <w:t>ธันวาคม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="00302C38" w:rsidRPr="00302C38">
        <w:rPr>
          <w:rFonts w:ascii="Angsana New" w:hAnsi="Angsana New"/>
          <w:sz w:val="30"/>
          <w:szCs w:val="30"/>
          <w:lang w:val="en-US"/>
        </w:rPr>
        <w:t>2563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Pr="0064345F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5D61835" w14:textId="77777777" w:rsidR="00086213" w:rsidRPr="0064345F" w:rsidRDefault="00086213" w:rsidP="007D65FB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B36F2A" w:rsidRPr="0064345F" w14:paraId="286FEE1B" w14:textId="77777777" w:rsidTr="00302C38">
        <w:tc>
          <w:tcPr>
            <w:tcW w:w="4140" w:type="dxa"/>
          </w:tcPr>
          <w:p w14:paraId="616B9047" w14:textId="1A4F2D73" w:rsidR="00B36F2A" w:rsidRPr="0064345F" w:rsidRDefault="00B36F2A" w:rsidP="003F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68AEAA0" w14:textId="77777777" w:rsidR="00B36F2A" w:rsidRPr="0064345F" w:rsidRDefault="00B36F2A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A57FF79" w14:textId="77777777" w:rsidR="00B36F2A" w:rsidRPr="0064345F" w:rsidRDefault="00B36F2A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CF0AED5" w14:textId="77777777" w:rsidR="00B36F2A" w:rsidRPr="0064345F" w:rsidRDefault="00B36F2A" w:rsidP="005C63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4EBF" w:rsidRPr="0064345F" w14:paraId="1768C81A" w14:textId="77777777" w:rsidTr="00302C38">
        <w:tc>
          <w:tcPr>
            <w:tcW w:w="4140" w:type="dxa"/>
          </w:tcPr>
          <w:p w14:paraId="690E5BA5" w14:textId="77777777" w:rsidR="00244EBF" w:rsidRPr="0064345F" w:rsidRDefault="00244EBF" w:rsidP="002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6DEC0F9" w14:textId="1B113988" w:rsidR="00244EBF" w:rsidRPr="0064345F" w:rsidRDefault="00302C38" w:rsidP="009E5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2C38">
              <w:rPr>
                <w:rFonts w:ascii="Angsana New" w:hAnsi="Angsana New"/>
                <w:sz w:val="30"/>
                <w:szCs w:val="30"/>
              </w:rPr>
              <w:t>31</w:t>
            </w:r>
            <w:r w:rsidR="009E59EB" w:rsidRPr="0064345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E59EB" w:rsidRPr="0064345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0A9E1037" w14:textId="77777777" w:rsidR="00244EBF" w:rsidRPr="0064345F" w:rsidRDefault="00244EBF" w:rsidP="002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E0B5D7" w14:textId="62859E11" w:rsidR="00244EBF" w:rsidRPr="0064345F" w:rsidRDefault="00302C38" w:rsidP="0024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244EBF" w:rsidRPr="0064345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03ACEB3A" w14:textId="77777777" w:rsidR="00244EBF" w:rsidRPr="0064345F" w:rsidRDefault="00244EBF" w:rsidP="002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BC8B5C3" w14:textId="1E8322A8" w:rsidR="00244EBF" w:rsidRPr="0064345F" w:rsidRDefault="00302C38" w:rsidP="002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/>
                <w:sz w:val="30"/>
                <w:szCs w:val="30"/>
              </w:rPr>
              <w:t>31</w:t>
            </w:r>
            <w:r w:rsidR="009E59EB" w:rsidRPr="0064345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E59EB" w:rsidRPr="0064345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DF1BB53" w14:textId="77777777" w:rsidR="00244EBF" w:rsidRPr="0064345F" w:rsidRDefault="00244EBF" w:rsidP="002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AC55EA" w14:textId="3E31B0DC" w:rsidR="00244EBF" w:rsidRPr="0064345F" w:rsidRDefault="00302C38" w:rsidP="0024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244EBF" w:rsidRPr="0064345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E59EB" w:rsidRPr="0064345F" w14:paraId="4C2F9213" w14:textId="77777777" w:rsidTr="00302C38">
        <w:tc>
          <w:tcPr>
            <w:tcW w:w="4140" w:type="dxa"/>
          </w:tcPr>
          <w:p w14:paraId="29D15BF9" w14:textId="6A8F475A" w:rsidR="009E59EB" w:rsidRPr="0064345F" w:rsidRDefault="009E59EB" w:rsidP="009E5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5FC220B8" w14:textId="7930244D" w:rsidR="009E59EB" w:rsidRPr="0064345F" w:rsidRDefault="00302C38" w:rsidP="009E5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56E14B3" w14:textId="77777777" w:rsidR="009E59EB" w:rsidRPr="0064345F" w:rsidRDefault="009E59EB" w:rsidP="009E5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1CF968" w14:textId="24419D07" w:rsidR="009E59EB" w:rsidRPr="0064345F" w:rsidRDefault="00302C38" w:rsidP="009E5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198F795" w14:textId="77777777" w:rsidR="009E59EB" w:rsidRPr="0064345F" w:rsidRDefault="009E59EB" w:rsidP="009E5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45EB8B6" w14:textId="053BB385" w:rsidR="009E59EB" w:rsidRPr="0064345F" w:rsidRDefault="00302C38" w:rsidP="009E5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0E1170E" w14:textId="77777777" w:rsidR="009E59EB" w:rsidRPr="0064345F" w:rsidRDefault="009E59EB" w:rsidP="009E5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3E3977" w14:textId="072C455D" w:rsidR="009E59EB" w:rsidRPr="0064345F" w:rsidRDefault="00302C38" w:rsidP="009E5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244EBF" w:rsidRPr="0064345F" w14:paraId="036D0658" w14:textId="77777777" w:rsidTr="00302C38">
        <w:tc>
          <w:tcPr>
            <w:tcW w:w="4140" w:type="dxa"/>
          </w:tcPr>
          <w:p w14:paraId="5803C8E1" w14:textId="77777777" w:rsidR="00244EBF" w:rsidRPr="0064345F" w:rsidRDefault="00244EBF" w:rsidP="002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243E41BF" w14:textId="77777777" w:rsidR="00244EBF" w:rsidRPr="0064345F" w:rsidRDefault="00244EBF" w:rsidP="00244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6434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64345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1F3242" w:rsidRPr="0064345F" w14:paraId="7E310185" w14:textId="77777777" w:rsidTr="00302C38">
        <w:tc>
          <w:tcPr>
            <w:tcW w:w="4140" w:type="dxa"/>
          </w:tcPr>
          <w:p w14:paraId="08991C2A" w14:textId="77777777" w:rsidR="001F3242" w:rsidRPr="0064345F" w:rsidRDefault="001F3242" w:rsidP="001F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4DA2197" w14:textId="16EB8C1A" w:rsidR="001F3242" w:rsidRPr="0064345F" w:rsidRDefault="001063FF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478FBE" w14:textId="77777777" w:rsidR="001F3242" w:rsidRPr="0064345F" w:rsidRDefault="001F3242" w:rsidP="001F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626FD3" w14:textId="633F8CD2" w:rsidR="001F3242" w:rsidRPr="0064345F" w:rsidRDefault="001F3242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68B89D" w14:textId="77777777" w:rsidR="001F3242" w:rsidRPr="0064345F" w:rsidRDefault="001F3242" w:rsidP="001F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7F1308" w14:textId="66B4DF83" w:rsidR="001F3242" w:rsidRPr="00BB31EB" w:rsidRDefault="00302C38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71</w:t>
            </w:r>
            <w:r w:rsidR="001063F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874</w:t>
            </w:r>
          </w:p>
        </w:tc>
        <w:tc>
          <w:tcPr>
            <w:tcW w:w="270" w:type="dxa"/>
          </w:tcPr>
          <w:p w14:paraId="780A1C5A" w14:textId="77777777" w:rsidR="001F3242" w:rsidRPr="0064345F" w:rsidRDefault="001F3242" w:rsidP="001F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EEB20A" w14:textId="1AFBC9ED" w:rsidR="001F3242" w:rsidRPr="0064345F" w:rsidRDefault="00302C38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="001F324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688</w:t>
            </w:r>
          </w:p>
        </w:tc>
      </w:tr>
      <w:tr w:rsidR="001F3242" w:rsidRPr="0064345F" w14:paraId="73BD1A65" w14:textId="77777777" w:rsidTr="00302C38">
        <w:tc>
          <w:tcPr>
            <w:tcW w:w="4140" w:type="dxa"/>
          </w:tcPr>
          <w:p w14:paraId="39144DFE" w14:textId="77777777" w:rsidR="001F3242" w:rsidRPr="0064345F" w:rsidRDefault="001F3242" w:rsidP="001F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00DAB8" w14:textId="0B59FCAB" w:rsidR="001F3242" w:rsidRPr="0064345F" w:rsidRDefault="00302C38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71</w:t>
            </w:r>
            <w:r w:rsidR="001E142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552</w:t>
            </w:r>
          </w:p>
        </w:tc>
        <w:tc>
          <w:tcPr>
            <w:tcW w:w="270" w:type="dxa"/>
          </w:tcPr>
          <w:p w14:paraId="4AD3AFB1" w14:textId="77777777" w:rsidR="001F3242" w:rsidRPr="0064345F" w:rsidRDefault="001F3242" w:rsidP="001F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07F3E4" w14:textId="0DEB4473" w:rsidR="001F3242" w:rsidRPr="0064345F" w:rsidRDefault="00302C38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="001F324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717</w:t>
            </w:r>
          </w:p>
        </w:tc>
        <w:tc>
          <w:tcPr>
            <w:tcW w:w="270" w:type="dxa"/>
          </w:tcPr>
          <w:p w14:paraId="6A243C74" w14:textId="77777777" w:rsidR="001F3242" w:rsidRPr="0064345F" w:rsidRDefault="001F3242" w:rsidP="001F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302B0D" w14:textId="41E99FF3" w:rsidR="001F3242" w:rsidRPr="00BB31EB" w:rsidRDefault="00302C38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71</w:t>
            </w:r>
            <w:r w:rsidR="001063F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552</w:t>
            </w:r>
          </w:p>
        </w:tc>
        <w:tc>
          <w:tcPr>
            <w:tcW w:w="270" w:type="dxa"/>
          </w:tcPr>
          <w:p w14:paraId="51F03D55" w14:textId="77777777" w:rsidR="001F3242" w:rsidRPr="0064345F" w:rsidRDefault="001F3242" w:rsidP="001F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6DB4C8" w14:textId="5A2259A8" w:rsidR="001F3242" w:rsidRPr="0064345F" w:rsidRDefault="00302C38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="001F324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430</w:t>
            </w:r>
          </w:p>
        </w:tc>
      </w:tr>
      <w:tr w:rsidR="001F3242" w:rsidRPr="0064345F" w14:paraId="0DC8E175" w14:textId="77777777" w:rsidTr="00302C38">
        <w:tc>
          <w:tcPr>
            <w:tcW w:w="4140" w:type="dxa"/>
          </w:tcPr>
          <w:p w14:paraId="13B23C80" w14:textId="77777777" w:rsidR="001F3242" w:rsidRPr="0064345F" w:rsidRDefault="001F3242" w:rsidP="001F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37C7C49B" w14:textId="264A8DCF" w:rsidR="001F3242" w:rsidRPr="00302C38" w:rsidRDefault="00302C38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</w:t>
            </w:r>
            <w:r w:rsidR="001E1427"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552</w:t>
            </w:r>
          </w:p>
        </w:tc>
        <w:tc>
          <w:tcPr>
            <w:tcW w:w="270" w:type="dxa"/>
          </w:tcPr>
          <w:p w14:paraId="05CE3A71" w14:textId="77777777" w:rsidR="001F3242" w:rsidRPr="00302C38" w:rsidRDefault="001F3242" w:rsidP="001F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A4A324" w14:textId="1E0FB9F9" w:rsidR="001F3242" w:rsidRPr="00302C38" w:rsidRDefault="00302C38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</w:t>
            </w:r>
            <w:r w:rsidR="001F3242"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717</w:t>
            </w:r>
          </w:p>
        </w:tc>
        <w:tc>
          <w:tcPr>
            <w:tcW w:w="270" w:type="dxa"/>
          </w:tcPr>
          <w:p w14:paraId="6E138EB7" w14:textId="77777777" w:rsidR="001F3242" w:rsidRPr="00302C38" w:rsidRDefault="001F3242" w:rsidP="001F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56FF3C" w14:textId="1CF6BF0D" w:rsidR="001F3242" w:rsidRPr="00302C38" w:rsidRDefault="00302C38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143</w:t>
            </w:r>
            <w:r w:rsidR="001063FF"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426</w:t>
            </w:r>
          </w:p>
        </w:tc>
        <w:tc>
          <w:tcPr>
            <w:tcW w:w="270" w:type="dxa"/>
          </w:tcPr>
          <w:p w14:paraId="478A8B45" w14:textId="77777777" w:rsidR="001F3242" w:rsidRPr="00302C38" w:rsidRDefault="001F3242" w:rsidP="001F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0DB441" w14:textId="5218EDAA" w:rsidR="001F3242" w:rsidRPr="00302C38" w:rsidRDefault="00302C38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129</w:t>
            </w:r>
            <w:r w:rsidR="001F3242"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118</w:t>
            </w:r>
          </w:p>
        </w:tc>
      </w:tr>
      <w:tr w:rsidR="00A828F6" w:rsidRPr="0064345F" w14:paraId="1E93CF5C" w14:textId="77777777" w:rsidTr="00302C38">
        <w:tc>
          <w:tcPr>
            <w:tcW w:w="4140" w:type="dxa"/>
          </w:tcPr>
          <w:p w14:paraId="06A0D31F" w14:textId="77777777" w:rsidR="009B2372" w:rsidRDefault="00A828F6" w:rsidP="00A82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4"/>
              <w:rPr>
                <w:rFonts w:asciiTheme="majorBidi" w:hAnsiTheme="majorBidi" w:cs="Angsana New"/>
                <w:sz w:val="30"/>
                <w:szCs w:val="30"/>
              </w:rPr>
            </w:pPr>
            <w:r w:rsidRPr="001E14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E14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 w:rsidRPr="001E1427">
              <w:rPr>
                <w:rFonts w:asciiTheme="majorBidi" w:hAnsiTheme="majorBidi" w:cs="Angsana New" w:hint="cs"/>
                <w:sz w:val="30"/>
                <w:szCs w:val="30"/>
                <w:cs/>
              </w:rPr>
              <w:t>ผลขาดทุนด้านเครดิต</w:t>
            </w:r>
          </w:p>
          <w:p w14:paraId="64F403D8" w14:textId="51B33CDB" w:rsidR="00A828F6" w:rsidRPr="009B2372" w:rsidRDefault="00302C38" w:rsidP="009B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 xml:space="preserve">  </w:t>
            </w:r>
            <w:r w:rsidR="00A828F6" w:rsidRPr="001E1427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0521E6" w14:textId="77777777" w:rsidR="00443027" w:rsidRDefault="00443027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00446232" w14:textId="4EDB52D2" w:rsidR="00A828F6" w:rsidRPr="0064345F" w:rsidRDefault="00A828F6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77BAC8" w14:textId="77777777" w:rsidR="00A828F6" w:rsidRPr="00A828F6" w:rsidRDefault="00A828F6" w:rsidP="00A828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1E84DA" w14:textId="77777777" w:rsidR="00443027" w:rsidRDefault="00443027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3E45615A" w14:textId="457ADA89" w:rsidR="00A828F6" w:rsidRPr="0064345F" w:rsidRDefault="00A828F6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B481A1" w14:textId="77777777" w:rsidR="00A828F6" w:rsidRPr="0064345F" w:rsidRDefault="00A828F6" w:rsidP="00A828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27196D" w14:textId="77777777" w:rsidR="00443027" w:rsidRDefault="00443027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55DDBF59" w14:textId="469F92C0" w:rsidR="00A828F6" w:rsidRPr="0064345F" w:rsidRDefault="00A828F6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02C38" w:rsidRPr="00302C38">
              <w:rPr>
                <w:rFonts w:ascii="Angsana New" w:hAnsi="Angsana New" w:cs="Angsana New"/>
                <w:sz w:val="30"/>
                <w:szCs w:val="30"/>
              </w:rPr>
              <w:t>71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02C38" w:rsidRPr="00302C38">
              <w:rPr>
                <w:rFonts w:ascii="Angsana New" w:hAnsi="Angsana New" w:cs="Angsana New"/>
                <w:sz w:val="30"/>
                <w:szCs w:val="30"/>
              </w:rPr>
              <w:t>874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702AC93" w14:textId="77777777" w:rsidR="00A828F6" w:rsidRPr="00A828F6" w:rsidRDefault="00A828F6" w:rsidP="00A828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E78234" w14:textId="77777777" w:rsidR="00443027" w:rsidRDefault="00443027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7CA344D0" w14:textId="07E882F6" w:rsidR="00A828F6" w:rsidRPr="0064345F" w:rsidRDefault="00A828F6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02C38" w:rsidRPr="00302C38">
              <w:rPr>
                <w:rFonts w:ascii="Angsana New" w:hAnsi="Angsana New" w:cs="Angsana New"/>
                <w:sz w:val="30"/>
                <w:szCs w:val="30"/>
              </w:rPr>
              <w:t>75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02C38" w:rsidRPr="00302C38">
              <w:rPr>
                <w:rFonts w:ascii="Angsana New" w:hAnsi="Angsana New" w:cs="Angsana New"/>
                <w:sz w:val="30"/>
                <w:szCs w:val="30"/>
              </w:rPr>
              <w:t>688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828F6" w:rsidRPr="0064345F" w14:paraId="1A34B170" w14:textId="77777777" w:rsidTr="00302C38">
        <w:tc>
          <w:tcPr>
            <w:tcW w:w="4140" w:type="dxa"/>
          </w:tcPr>
          <w:p w14:paraId="158D0890" w14:textId="507C4D9C" w:rsidR="00A828F6" w:rsidRPr="008C70F0" w:rsidRDefault="00A828F6" w:rsidP="00A82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8E297E" w14:textId="1F674374" w:rsidR="00A828F6" w:rsidRPr="00302C38" w:rsidRDefault="00302C38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</w:t>
            </w:r>
            <w:r w:rsidR="001E1427"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552</w:t>
            </w:r>
          </w:p>
        </w:tc>
        <w:tc>
          <w:tcPr>
            <w:tcW w:w="270" w:type="dxa"/>
          </w:tcPr>
          <w:p w14:paraId="0EDAB4EC" w14:textId="77777777" w:rsidR="00A828F6" w:rsidRPr="00302C38" w:rsidRDefault="00A828F6" w:rsidP="00A828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5B75A8" w14:textId="0F6D615D" w:rsidR="00A828F6" w:rsidRPr="00302C38" w:rsidRDefault="00302C38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</w:t>
            </w:r>
            <w:r w:rsidR="00A828F6"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717</w:t>
            </w:r>
          </w:p>
        </w:tc>
        <w:tc>
          <w:tcPr>
            <w:tcW w:w="270" w:type="dxa"/>
          </w:tcPr>
          <w:p w14:paraId="0ABDA984" w14:textId="77777777" w:rsidR="00A828F6" w:rsidRPr="00302C38" w:rsidRDefault="00A828F6" w:rsidP="00A828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1CED9E" w14:textId="239F8595" w:rsidR="00A828F6" w:rsidRPr="00302C38" w:rsidRDefault="00302C38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</w:t>
            </w:r>
            <w:r w:rsidR="00A828F6"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552</w:t>
            </w:r>
          </w:p>
        </w:tc>
        <w:tc>
          <w:tcPr>
            <w:tcW w:w="270" w:type="dxa"/>
          </w:tcPr>
          <w:p w14:paraId="55D496DF" w14:textId="77777777" w:rsidR="00A828F6" w:rsidRPr="00302C38" w:rsidRDefault="00A828F6" w:rsidP="00A828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ACC5FF" w14:textId="3B64E310" w:rsidR="00A828F6" w:rsidRPr="00302C38" w:rsidRDefault="00302C38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</w:t>
            </w:r>
            <w:r w:rsidR="00A828F6"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430</w:t>
            </w:r>
          </w:p>
        </w:tc>
      </w:tr>
      <w:tr w:rsidR="00A828F6" w:rsidRPr="0064345F" w14:paraId="0739F8B2" w14:textId="77777777" w:rsidTr="00302C38">
        <w:tc>
          <w:tcPr>
            <w:tcW w:w="4140" w:type="dxa"/>
          </w:tcPr>
          <w:p w14:paraId="2A115725" w14:textId="77777777" w:rsidR="00A828F6" w:rsidRPr="0064345F" w:rsidRDefault="00A828F6" w:rsidP="00A82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648FEC7" w14:textId="77777777" w:rsidR="00A828F6" w:rsidRPr="0064345F" w:rsidRDefault="00A828F6" w:rsidP="00A82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9631E6A" w14:textId="77777777" w:rsidR="00A828F6" w:rsidRPr="0064345F" w:rsidRDefault="00A828F6" w:rsidP="00A82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A92A7BF" w14:textId="77777777" w:rsidR="00A828F6" w:rsidRPr="0064345F" w:rsidRDefault="00A828F6" w:rsidP="00A828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28F6" w:rsidRPr="0064345F" w14:paraId="77082DCD" w14:textId="77777777" w:rsidTr="00302C38">
        <w:tc>
          <w:tcPr>
            <w:tcW w:w="4140" w:type="dxa"/>
          </w:tcPr>
          <w:p w14:paraId="1C33913E" w14:textId="77777777" w:rsidR="00A828F6" w:rsidRPr="0064345F" w:rsidRDefault="00A828F6" w:rsidP="00A82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0157B39F" w14:textId="09DAFACF" w:rsidR="00A828F6" w:rsidRPr="0064345F" w:rsidRDefault="00302C38" w:rsidP="00A82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C9281CD" w14:textId="77777777" w:rsidR="00A828F6" w:rsidRPr="0064345F" w:rsidRDefault="00A828F6" w:rsidP="00A82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8A614D" w14:textId="63F8AA9B" w:rsidR="00A828F6" w:rsidRPr="0064345F" w:rsidRDefault="00302C38" w:rsidP="00A82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6C3A56B" w14:textId="77777777" w:rsidR="00A828F6" w:rsidRPr="0064345F" w:rsidRDefault="00A828F6" w:rsidP="00A82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AADE551" w14:textId="3E01A92A" w:rsidR="00A828F6" w:rsidRPr="0064345F" w:rsidRDefault="00302C38" w:rsidP="00A82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C434065" w14:textId="77777777" w:rsidR="00A828F6" w:rsidRPr="0064345F" w:rsidRDefault="00A828F6" w:rsidP="00A82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0A5915" w14:textId="47650076" w:rsidR="00A828F6" w:rsidRPr="0064345F" w:rsidRDefault="00302C38" w:rsidP="00A82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A828F6" w:rsidRPr="0064345F" w14:paraId="4470B90F" w14:textId="77777777" w:rsidTr="00302C38">
        <w:tc>
          <w:tcPr>
            <w:tcW w:w="4140" w:type="dxa"/>
          </w:tcPr>
          <w:p w14:paraId="0FD21400" w14:textId="77777777" w:rsidR="00A828F6" w:rsidRPr="0064345F" w:rsidRDefault="00A828F6" w:rsidP="00A82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095607AA" w14:textId="77777777" w:rsidR="00A828F6" w:rsidRPr="0064345F" w:rsidRDefault="00A828F6" w:rsidP="00A828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6434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64345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9B2372" w:rsidRPr="0064345F" w14:paraId="3CBBBC06" w14:textId="77777777" w:rsidTr="00302C38">
        <w:tc>
          <w:tcPr>
            <w:tcW w:w="4140" w:type="dxa"/>
          </w:tcPr>
          <w:p w14:paraId="59C491A6" w14:textId="77777777" w:rsidR="00302C38" w:rsidRDefault="009B2372" w:rsidP="009B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</w:t>
            </w:r>
            <w:r w:rsidRPr="001E1427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ผลขาดทุนด้านเครดิต</w:t>
            </w:r>
          </w:p>
          <w:p w14:paraId="21ED39FE" w14:textId="63C4690D" w:rsidR="00297218" w:rsidRDefault="00302C38" w:rsidP="0030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9B2372" w:rsidRPr="001E1427">
              <w:rPr>
                <w:rFonts w:ascii="Angsana New" w:hAnsi="Angsana New" w:cs="Angsana New" w:hint="cs"/>
                <w:sz w:val="30"/>
                <w:szCs w:val="30"/>
                <w:cs/>
              </w:rPr>
              <w:t>ที่คาดว่าจะเกิดขึ้น</w:t>
            </w:r>
            <w:r w:rsidR="009B2372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</w:t>
            </w:r>
            <w:r w:rsidR="008F3013" w:rsidRPr="009B2372">
              <w:rPr>
                <w:rFonts w:ascii="Angsana New" w:hAnsi="Angsana New" w:cs="Angsana New" w:hint="cs"/>
                <w:sz w:val="30"/>
                <w:szCs w:val="30"/>
                <w:cs/>
              </w:rPr>
              <w:t>งวดสามเดือน</w:t>
            </w:r>
          </w:p>
          <w:p w14:paraId="057B2E6E" w14:textId="11617B50" w:rsidR="009B2372" w:rsidRPr="001E1427" w:rsidRDefault="00297218" w:rsidP="0030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9B2372" w:rsidRPr="009B2372">
              <w:rPr>
                <w:rFonts w:ascii="Angsana New" w:hAnsi="Angsana New" w:cs="Angsana New" w:hint="cs"/>
                <w:sz w:val="30"/>
                <w:szCs w:val="30"/>
                <w:cs/>
              </w:rPr>
              <w:t>สิ้นสุดวันที่</w:t>
            </w:r>
            <w:r w:rsidR="009B2372" w:rsidRPr="009B237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302C38" w:rsidRPr="00302C3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9B2372" w:rsidRPr="009B237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9B2372" w:rsidRPr="009B2372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</w:tcPr>
          <w:p w14:paraId="66287EA2" w14:textId="77777777" w:rsidR="009B2372" w:rsidRDefault="009B2372" w:rsidP="009B237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1B315811" w14:textId="77777777" w:rsidR="009B2372" w:rsidRDefault="009B2372" w:rsidP="009B237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1B0DBB2" w14:textId="3A8F014A" w:rsidR="009B2372" w:rsidRPr="0064345F" w:rsidRDefault="009B2372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828F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E91C2C" w14:textId="77777777" w:rsidR="009B2372" w:rsidRPr="00A828F6" w:rsidRDefault="009B2372" w:rsidP="009B237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E83D0B" w14:textId="77777777" w:rsidR="009B2372" w:rsidRDefault="009B2372" w:rsidP="009B237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82E4AA8" w14:textId="77777777" w:rsidR="009B2372" w:rsidRDefault="009B2372" w:rsidP="009B237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1EA9C07" w14:textId="657A8431" w:rsidR="009B2372" w:rsidRPr="0064345F" w:rsidRDefault="009B2372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828F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707C6E" w14:textId="77777777" w:rsidR="009B2372" w:rsidRPr="0064345F" w:rsidRDefault="009B2372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91684A1" w14:textId="77777777" w:rsidR="009B2372" w:rsidRDefault="009B2372" w:rsidP="009B237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30059DE0" w14:textId="77777777" w:rsidR="009B2372" w:rsidRDefault="009B2372" w:rsidP="009B237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1662512C" w14:textId="4C3B105E" w:rsidR="009B2372" w:rsidRPr="0064345F" w:rsidRDefault="00B91CA7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91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3,814</w:t>
            </w:r>
            <w:r w:rsidRPr="00B91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4D0BADB" w14:textId="77777777" w:rsidR="009B2372" w:rsidRPr="00A828F6" w:rsidRDefault="009B2372" w:rsidP="009B237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28C190" w14:textId="77777777" w:rsidR="009B2372" w:rsidRDefault="009B2372" w:rsidP="009B237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181A40B2" w14:textId="77777777" w:rsidR="009B2372" w:rsidRDefault="009B2372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69D5466" w14:textId="5FC12822" w:rsidR="009B2372" w:rsidRPr="0064345F" w:rsidRDefault="009B2372" w:rsidP="00302C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9B2372" w:rsidRPr="0064345F" w14:paraId="32809042" w14:textId="77777777" w:rsidTr="00302C38">
        <w:tc>
          <w:tcPr>
            <w:tcW w:w="4140" w:type="dxa"/>
          </w:tcPr>
          <w:p w14:paraId="73DEE908" w14:textId="77777777" w:rsidR="009B2372" w:rsidRPr="0064345F" w:rsidRDefault="009B2372" w:rsidP="009B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99EBB90" w14:textId="77777777" w:rsidR="009B2372" w:rsidRPr="0064345F" w:rsidRDefault="009B2372" w:rsidP="009B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8E4D44" w14:textId="77777777" w:rsidR="009B2372" w:rsidRPr="0064345F" w:rsidRDefault="009B2372" w:rsidP="009B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3370E43" w14:textId="77777777" w:rsidR="009B2372" w:rsidRPr="0064345F" w:rsidRDefault="009B2372" w:rsidP="009B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2ACAAD" w14:textId="77777777" w:rsidR="009B2372" w:rsidRPr="0064345F" w:rsidRDefault="009B2372" w:rsidP="009B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EAE1A5F" w14:textId="77777777" w:rsidR="009B2372" w:rsidRPr="0064345F" w:rsidRDefault="009B2372" w:rsidP="009B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36B24F" w14:textId="77777777" w:rsidR="009B2372" w:rsidRPr="0064345F" w:rsidRDefault="009B2372" w:rsidP="009B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5636E05" w14:textId="77777777" w:rsidR="009B2372" w:rsidRPr="0064345F" w:rsidRDefault="009B2372" w:rsidP="009B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2372" w:rsidRPr="0064345F" w14:paraId="136ED9D8" w14:textId="77777777" w:rsidTr="00302C38">
        <w:tc>
          <w:tcPr>
            <w:tcW w:w="4140" w:type="dxa"/>
          </w:tcPr>
          <w:p w14:paraId="16BC43C1" w14:textId="77777777" w:rsidR="009B2372" w:rsidRPr="0064345F" w:rsidRDefault="009B2372" w:rsidP="009B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F801024" w14:textId="77777777" w:rsidR="009B2372" w:rsidRPr="0064345F" w:rsidRDefault="009B2372" w:rsidP="009B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EF8046C" w14:textId="77777777" w:rsidR="009B2372" w:rsidRPr="0064345F" w:rsidRDefault="009B2372" w:rsidP="009B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BCEB127" w14:textId="77777777" w:rsidR="009B2372" w:rsidRPr="0064345F" w:rsidRDefault="009B2372" w:rsidP="009B237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1F90" w:rsidRPr="0064345F" w14:paraId="16CAC90E" w14:textId="77777777" w:rsidTr="00302C38">
        <w:tc>
          <w:tcPr>
            <w:tcW w:w="4140" w:type="dxa"/>
          </w:tcPr>
          <w:p w14:paraId="5BBBC45B" w14:textId="77777777" w:rsidR="00B31F90" w:rsidRPr="0064345F" w:rsidRDefault="00B31F90" w:rsidP="00B3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D68CB6C" w14:textId="2F715E3F" w:rsidR="00B31F90" w:rsidRPr="0064345F" w:rsidRDefault="00302C38" w:rsidP="00B3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B31F9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31F90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850CB72" w14:textId="77777777" w:rsidR="00B31F90" w:rsidRPr="0064345F" w:rsidRDefault="00B31F90" w:rsidP="00B3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99ACC1" w14:textId="50DAF877" w:rsidR="00B31F90" w:rsidRPr="0064345F" w:rsidRDefault="00302C38" w:rsidP="00B3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B31F9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31F90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88547DF" w14:textId="77777777" w:rsidR="00B31F90" w:rsidRPr="0064345F" w:rsidRDefault="00B31F90" w:rsidP="00B3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C231519" w14:textId="2F61F8A7" w:rsidR="00B31F90" w:rsidRPr="0064345F" w:rsidRDefault="00302C38" w:rsidP="00B3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B31F9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31F90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8ED26D1" w14:textId="77777777" w:rsidR="00B31F90" w:rsidRPr="0064345F" w:rsidRDefault="00B31F90" w:rsidP="00B3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F6E563" w14:textId="262F3006" w:rsidR="00B31F90" w:rsidRPr="0064345F" w:rsidRDefault="00302C38" w:rsidP="00B3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B31F9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31F90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31F90" w:rsidRPr="0064345F" w14:paraId="2FBA46BE" w14:textId="77777777" w:rsidTr="00302C38">
        <w:tc>
          <w:tcPr>
            <w:tcW w:w="4140" w:type="dxa"/>
          </w:tcPr>
          <w:p w14:paraId="1EA8018C" w14:textId="2C3D4B53" w:rsidR="00B31F90" w:rsidRPr="0064345F" w:rsidRDefault="00B31F90" w:rsidP="00B3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0" w:type="dxa"/>
          </w:tcPr>
          <w:p w14:paraId="2E5015AD" w14:textId="1EE44099" w:rsidR="00B31F90" w:rsidRPr="0064345F" w:rsidRDefault="00302C38" w:rsidP="00B3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15C6211" w14:textId="77777777" w:rsidR="00B31F90" w:rsidRPr="0064345F" w:rsidRDefault="00B31F90" w:rsidP="00B3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2B064F" w14:textId="47737611" w:rsidR="00B31F90" w:rsidRPr="0064345F" w:rsidRDefault="00302C38" w:rsidP="00B3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D9DE042" w14:textId="77777777" w:rsidR="00B31F90" w:rsidRPr="0064345F" w:rsidRDefault="00B31F90" w:rsidP="00B3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CB142D4" w14:textId="1A9A9E9C" w:rsidR="00B31F90" w:rsidRPr="0064345F" w:rsidRDefault="00302C38" w:rsidP="00B3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75DACCA" w14:textId="77777777" w:rsidR="00B31F90" w:rsidRPr="0064345F" w:rsidRDefault="00B31F90" w:rsidP="00B3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BA78D4" w14:textId="4167F07D" w:rsidR="00B31F90" w:rsidRPr="0064345F" w:rsidRDefault="00302C38" w:rsidP="00B3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B31F90" w:rsidRPr="0064345F" w14:paraId="63A53AC1" w14:textId="77777777" w:rsidTr="00302C38">
        <w:tc>
          <w:tcPr>
            <w:tcW w:w="4140" w:type="dxa"/>
          </w:tcPr>
          <w:p w14:paraId="1838A5E4" w14:textId="77777777" w:rsidR="00B31F90" w:rsidRPr="0064345F" w:rsidRDefault="00B31F90" w:rsidP="00B3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5040DE83" w14:textId="77777777" w:rsidR="00B31F90" w:rsidRPr="0064345F" w:rsidRDefault="00B31F90" w:rsidP="00B31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6434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64345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B31F90" w:rsidRPr="0064345F" w14:paraId="47C11CA9" w14:textId="77777777" w:rsidTr="007B1969">
        <w:tc>
          <w:tcPr>
            <w:tcW w:w="4140" w:type="dxa"/>
          </w:tcPr>
          <w:p w14:paraId="24FD9BFB" w14:textId="77777777" w:rsidR="00B31F90" w:rsidRPr="0064345F" w:rsidRDefault="00B31F90" w:rsidP="00B3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4345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055B0D2" w14:textId="613EED6D" w:rsidR="00B31F90" w:rsidRPr="007B1969" w:rsidRDefault="00B31F90" w:rsidP="007B19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6D2A73" w14:textId="77777777" w:rsidR="00B31F90" w:rsidRPr="007B1969" w:rsidRDefault="00B31F90" w:rsidP="007B19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1026688" w14:textId="70850F25" w:rsidR="00B31F90" w:rsidRPr="007B1969" w:rsidRDefault="00B31F90" w:rsidP="007B19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242056" w14:textId="77777777" w:rsidR="00B31F90" w:rsidRPr="007B1969" w:rsidRDefault="00B31F90" w:rsidP="007B19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0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8F94E2C" w14:textId="332CF862" w:rsidR="00B31F90" w:rsidRPr="007B1969" w:rsidRDefault="00302C38" w:rsidP="007B19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E072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400</w:t>
            </w:r>
          </w:p>
        </w:tc>
        <w:tc>
          <w:tcPr>
            <w:tcW w:w="270" w:type="dxa"/>
          </w:tcPr>
          <w:p w14:paraId="2F38BA0A" w14:textId="77777777" w:rsidR="00B31F90" w:rsidRPr="007B1969" w:rsidRDefault="00B31F90" w:rsidP="007B1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E45D31F" w14:textId="6F74706A" w:rsidR="00B31F90" w:rsidRPr="007B1969" w:rsidRDefault="00302C38" w:rsidP="007B19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B31F9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400</w:t>
            </w:r>
          </w:p>
        </w:tc>
      </w:tr>
      <w:tr w:rsidR="00B31F90" w:rsidRPr="0064345F" w14:paraId="1C2B037B" w14:textId="77777777" w:rsidTr="007B1969">
        <w:tc>
          <w:tcPr>
            <w:tcW w:w="4140" w:type="dxa"/>
          </w:tcPr>
          <w:p w14:paraId="2F3E4E7C" w14:textId="77777777" w:rsidR="00B31F90" w:rsidRPr="0064345F" w:rsidRDefault="00B31F90" w:rsidP="00B3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455AB1D" w14:textId="77777777" w:rsidR="00B31F90" w:rsidRPr="0064345F" w:rsidRDefault="00B31F90" w:rsidP="007B19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92369F" w14:textId="77777777" w:rsidR="00B31F90" w:rsidRPr="007B1969" w:rsidRDefault="00B31F90" w:rsidP="007B19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466FB8" w14:textId="77777777" w:rsidR="00B31F90" w:rsidRPr="0064345F" w:rsidRDefault="00B31F90" w:rsidP="007B19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38A648" w14:textId="77777777" w:rsidR="00B31F90" w:rsidRPr="007B1969" w:rsidRDefault="00B31F90" w:rsidP="007B19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0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4FFA17" w14:textId="77777777" w:rsidR="00B31F90" w:rsidRPr="0064345F" w:rsidRDefault="00B31F90" w:rsidP="007B19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3A0758" w14:textId="77777777" w:rsidR="00B31F90" w:rsidRPr="007B1969" w:rsidRDefault="00B31F90" w:rsidP="007B1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387D49" w14:textId="77777777" w:rsidR="00B31F90" w:rsidRPr="0064345F" w:rsidRDefault="00B31F90" w:rsidP="007B19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F3013" w:rsidRPr="0064345F" w14:paraId="0E864820" w14:textId="77777777" w:rsidTr="008F3013">
        <w:tc>
          <w:tcPr>
            <w:tcW w:w="4140" w:type="dxa"/>
          </w:tcPr>
          <w:p w14:paraId="45E02A12" w14:textId="77777777" w:rsidR="008F3013" w:rsidRPr="0064345F" w:rsidRDefault="008F3013" w:rsidP="008F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3BABEA3" w14:textId="77777777" w:rsidR="008F3013" w:rsidRPr="0064345F" w:rsidRDefault="008F3013" w:rsidP="008F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E305E0F" w14:textId="77777777" w:rsidR="008F3013" w:rsidRPr="0064345F" w:rsidRDefault="008F3013" w:rsidP="008F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50956666" w14:textId="77777777" w:rsidR="008F3013" w:rsidRPr="0064345F" w:rsidRDefault="008F3013" w:rsidP="008F30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3013" w:rsidRPr="0064345F" w14:paraId="280D9F3E" w14:textId="77777777" w:rsidTr="008F3013">
        <w:tc>
          <w:tcPr>
            <w:tcW w:w="4140" w:type="dxa"/>
          </w:tcPr>
          <w:p w14:paraId="5089AAC6" w14:textId="77777777" w:rsidR="008F3013" w:rsidRPr="0064345F" w:rsidRDefault="008F3013" w:rsidP="008F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C693BC8" w14:textId="77777777" w:rsidR="008F3013" w:rsidRPr="0064345F" w:rsidRDefault="008F3013" w:rsidP="008F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C2736ED" w14:textId="77777777" w:rsidR="008F3013" w:rsidRPr="0064345F" w:rsidRDefault="008F3013" w:rsidP="008F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73290C" w14:textId="77777777" w:rsidR="008F3013" w:rsidRPr="0064345F" w:rsidRDefault="008F3013" w:rsidP="008F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7FA6A14" w14:textId="77777777" w:rsidR="008F3013" w:rsidRPr="0064345F" w:rsidRDefault="008F3013" w:rsidP="008F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CC46E5D" w14:textId="77777777" w:rsidR="008F3013" w:rsidRPr="0064345F" w:rsidRDefault="008F3013" w:rsidP="008F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6CAAB3E" w14:textId="77777777" w:rsidR="008F3013" w:rsidRPr="0064345F" w:rsidRDefault="008F3013" w:rsidP="008F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1851FA" w14:textId="77777777" w:rsidR="008F3013" w:rsidRPr="0064345F" w:rsidRDefault="008F3013" w:rsidP="008F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F3013" w:rsidRPr="0064345F" w14:paraId="0CDCFF2F" w14:textId="77777777" w:rsidTr="008F3013">
        <w:tc>
          <w:tcPr>
            <w:tcW w:w="4140" w:type="dxa"/>
          </w:tcPr>
          <w:p w14:paraId="2DA2C293" w14:textId="00F30AA2" w:rsidR="008F3013" w:rsidRPr="0064345F" w:rsidRDefault="008F3013" w:rsidP="008F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080" w:type="dxa"/>
          </w:tcPr>
          <w:p w14:paraId="580F4BF4" w14:textId="77777777" w:rsidR="008F3013" w:rsidRPr="0064345F" w:rsidRDefault="008F3013" w:rsidP="008F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DE1C594" w14:textId="77777777" w:rsidR="008F3013" w:rsidRPr="0064345F" w:rsidRDefault="008F3013" w:rsidP="008F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6594DC" w14:textId="77777777" w:rsidR="008F3013" w:rsidRPr="0064345F" w:rsidRDefault="008F3013" w:rsidP="008F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90C8A73" w14:textId="77777777" w:rsidR="008F3013" w:rsidRPr="0064345F" w:rsidRDefault="008F3013" w:rsidP="008F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1281F0A" w14:textId="77777777" w:rsidR="008F3013" w:rsidRPr="0064345F" w:rsidRDefault="008F3013" w:rsidP="008F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B3BA47D" w14:textId="77777777" w:rsidR="008F3013" w:rsidRPr="0064345F" w:rsidRDefault="008F3013" w:rsidP="008F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2231CA" w14:textId="77777777" w:rsidR="008F3013" w:rsidRPr="0064345F" w:rsidRDefault="008F3013" w:rsidP="008F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8F3013" w:rsidRPr="0064345F" w14:paraId="5070A403" w14:textId="77777777" w:rsidTr="008F3013">
        <w:tc>
          <w:tcPr>
            <w:tcW w:w="4140" w:type="dxa"/>
          </w:tcPr>
          <w:p w14:paraId="153657AA" w14:textId="77777777" w:rsidR="008F3013" w:rsidRPr="0064345F" w:rsidRDefault="008F3013" w:rsidP="008F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60CDC0F7" w14:textId="77777777" w:rsidR="008F3013" w:rsidRPr="0064345F" w:rsidRDefault="008F3013" w:rsidP="008F30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6434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64345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B31F90" w:rsidRPr="008A62DD" w14:paraId="766ABB80" w14:textId="77777777" w:rsidTr="00302C38">
        <w:tc>
          <w:tcPr>
            <w:tcW w:w="4140" w:type="dxa"/>
          </w:tcPr>
          <w:p w14:paraId="2AEA9534" w14:textId="77777777" w:rsidR="00B31F90" w:rsidRPr="008A62DD" w:rsidRDefault="00B31F90" w:rsidP="00B3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46AAEBB" w14:textId="5B5F738D" w:rsidR="00B31F90" w:rsidRPr="008A62DD" w:rsidRDefault="00302C38" w:rsidP="007B19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B31F9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984</w:t>
            </w:r>
          </w:p>
        </w:tc>
        <w:tc>
          <w:tcPr>
            <w:tcW w:w="270" w:type="dxa"/>
          </w:tcPr>
          <w:p w14:paraId="0BBDF050" w14:textId="77777777" w:rsidR="00B31F90" w:rsidRPr="007B1969" w:rsidRDefault="00B31F90" w:rsidP="007B19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0B8DF45" w14:textId="43D492C8" w:rsidR="00B31F90" w:rsidRPr="008A62DD" w:rsidRDefault="00302C38" w:rsidP="007B19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B31F9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081</w:t>
            </w:r>
          </w:p>
        </w:tc>
        <w:tc>
          <w:tcPr>
            <w:tcW w:w="270" w:type="dxa"/>
          </w:tcPr>
          <w:p w14:paraId="1F5A0201" w14:textId="77777777" w:rsidR="00B31F90" w:rsidRPr="008A62DD" w:rsidRDefault="00B31F90" w:rsidP="007B19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B0BB315" w14:textId="049010D7" w:rsidR="00B31F90" w:rsidRPr="008A62DD" w:rsidRDefault="00302C38" w:rsidP="007B19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B31F9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984</w:t>
            </w:r>
          </w:p>
        </w:tc>
        <w:tc>
          <w:tcPr>
            <w:tcW w:w="270" w:type="dxa"/>
          </w:tcPr>
          <w:p w14:paraId="6AE21AD9" w14:textId="77777777" w:rsidR="00B31F90" w:rsidRPr="007B1969" w:rsidRDefault="00B31F90" w:rsidP="007B1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F2CD816" w14:textId="555690CF" w:rsidR="00B31F90" w:rsidRPr="008A62DD" w:rsidRDefault="00302C38" w:rsidP="007B19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B31F9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081</w:t>
            </w:r>
          </w:p>
        </w:tc>
      </w:tr>
      <w:tr w:rsidR="00B31F90" w:rsidRPr="008A62DD" w14:paraId="03D5C10C" w14:textId="77777777" w:rsidTr="00302C38">
        <w:tc>
          <w:tcPr>
            <w:tcW w:w="4140" w:type="dxa"/>
          </w:tcPr>
          <w:p w14:paraId="1C8C0C5C" w14:textId="77777777" w:rsidR="00B31F90" w:rsidRPr="008A62DD" w:rsidRDefault="00B31F90" w:rsidP="00B3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3C2DA19" w14:textId="77777777" w:rsidR="00B31F90" w:rsidRPr="008A62DD" w:rsidRDefault="00B31F90" w:rsidP="007B19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35BF29" w14:textId="77777777" w:rsidR="00B31F90" w:rsidRPr="007B1969" w:rsidRDefault="00B31F90" w:rsidP="007B19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9F345B7" w14:textId="77777777" w:rsidR="00B31F90" w:rsidRDefault="00B31F90" w:rsidP="007B19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C62B57" w14:textId="77777777" w:rsidR="00B31F90" w:rsidRPr="008A62DD" w:rsidRDefault="00B31F90" w:rsidP="007B19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1796260" w14:textId="77777777" w:rsidR="00B31F90" w:rsidRPr="008A62DD" w:rsidRDefault="00B31F90" w:rsidP="007B19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BFD871" w14:textId="77777777" w:rsidR="00B31F90" w:rsidRPr="007B1969" w:rsidRDefault="00B31F90" w:rsidP="007B1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2DF192E" w14:textId="77777777" w:rsidR="00B31F90" w:rsidRDefault="00B31F90" w:rsidP="007B19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F3013" w:rsidRPr="0064345F" w14:paraId="3BF33CE0" w14:textId="77777777" w:rsidTr="008F3013">
        <w:tc>
          <w:tcPr>
            <w:tcW w:w="4140" w:type="dxa"/>
          </w:tcPr>
          <w:p w14:paraId="2904E176" w14:textId="77777777" w:rsidR="008F3013" w:rsidRPr="0064345F" w:rsidRDefault="008F3013" w:rsidP="008F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3B4A3E97" w14:textId="77777777" w:rsidR="008F3013" w:rsidRPr="0064345F" w:rsidRDefault="008F3013" w:rsidP="008F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A4FEEB7" w14:textId="77777777" w:rsidR="008F3013" w:rsidRPr="0064345F" w:rsidRDefault="008F3013" w:rsidP="008F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57859D5F" w14:textId="77777777" w:rsidR="008F3013" w:rsidRPr="0064345F" w:rsidRDefault="008F3013" w:rsidP="008F30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3013" w:rsidRPr="0064345F" w14:paraId="602D9E2A" w14:textId="77777777" w:rsidTr="008F3013">
        <w:tc>
          <w:tcPr>
            <w:tcW w:w="4140" w:type="dxa"/>
          </w:tcPr>
          <w:p w14:paraId="7D731E69" w14:textId="77777777" w:rsidR="008F3013" w:rsidRPr="0064345F" w:rsidRDefault="008F3013" w:rsidP="008F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4629576" w14:textId="77777777" w:rsidR="008F3013" w:rsidRPr="0064345F" w:rsidRDefault="008F3013" w:rsidP="008F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50C9853" w14:textId="77777777" w:rsidR="008F3013" w:rsidRPr="0064345F" w:rsidRDefault="008F3013" w:rsidP="008F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3C746F" w14:textId="77777777" w:rsidR="008F3013" w:rsidRPr="0064345F" w:rsidRDefault="008F3013" w:rsidP="008F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D4B765A" w14:textId="77777777" w:rsidR="008F3013" w:rsidRPr="0064345F" w:rsidRDefault="008F3013" w:rsidP="008F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3084519" w14:textId="77777777" w:rsidR="008F3013" w:rsidRPr="0064345F" w:rsidRDefault="008F3013" w:rsidP="008F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F4F80DC" w14:textId="77777777" w:rsidR="008F3013" w:rsidRPr="0064345F" w:rsidRDefault="008F3013" w:rsidP="008F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0F5B47" w14:textId="77777777" w:rsidR="008F3013" w:rsidRPr="0064345F" w:rsidRDefault="008F3013" w:rsidP="008F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F3013" w:rsidRPr="0064345F" w14:paraId="0D3B1707" w14:textId="77777777" w:rsidTr="008F3013">
        <w:tc>
          <w:tcPr>
            <w:tcW w:w="4140" w:type="dxa"/>
          </w:tcPr>
          <w:p w14:paraId="51199643" w14:textId="2066D21F" w:rsidR="008F3013" w:rsidRPr="0064345F" w:rsidRDefault="008F3013" w:rsidP="008F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4302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5DA65C7C" w14:textId="77777777" w:rsidR="008F3013" w:rsidRPr="0064345F" w:rsidRDefault="008F3013" w:rsidP="008F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236DA36" w14:textId="77777777" w:rsidR="008F3013" w:rsidRPr="0064345F" w:rsidRDefault="008F3013" w:rsidP="008F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5E294E" w14:textId="77777777" w:rsidR="008F3013" w:rsidRPr="0064345F" w:rsidRDefault="008F3013" w:rsidP="008F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0634717" w14:textId="77777777" w:rsidR="008F3013" w:rsidRPr="0064345F" w:rsidRDefault="008F3013" w:rsidP="008F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BAB0836" w14:textId="77777777" w:rsidR="008F3013" w:rsidRPr="0064345F" w:rsidRDefault="008F3013" w:rsidP="008F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B66C4B4" w14:textId="77777777" w:rsidR="008F3013" w:rsidRPr="0064345F" w:rsidRDefault="008F3013" w:rsidP="008F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94F300" w14:textId="77777777" w:rsidR="008F3013" w:rsidRPr="0064345F" w:rsidRDefault="008F3013" w:rsidP="008F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8F3013" w:rsidRPr="0064345F" w14:paraId="3F24CD3D" w14:textId="77777777" w:rsidTr="008F3013">
        <w:tc>
          <w:tcPr>
            <w:tcW w:w="4140" w:type="dxa"/>
          </w:tcPr>
          <w:p w14:paraId="2EEF1AB8" w14:textId="77777777" w:rsidR="008F3013" w:rsidRPr="0064345F" w:rsidRDefault="008F3013" w:rsidP="008F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25E0E102" w14:textId="77777777" w:rsidR="008F3013" w:rsidRPr="0064345F" w:rsidRDefault="008F3013" w:rsidP="008F30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6434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64345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B31F90" w:rsidRPr="008A62DD" w14:paraId="1439E30C" w14:textId="77777777" w:rsidTr="00302C38">
        <w:tc>
          <w:tcPr>
            <w:tcW w:w="4140" w:type="dxa"/>
          </w:tcPr>
          <w:p w14:paraId="2BF5ACF1" w14:textId="7B928010" w:rsidR="00B31F90" w:rsidRPr="00443027" w:rsidRDefault="00B31F90" w:rsidP="00B3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3027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AF8532D" w14:textId="279F48F9" w:rsidR="00B31F90" w:rsidRPr="00536586" w:rsidRDefault="00302C38" w:rsidP="007B19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88</w:t>
            </w:r>
            <w:r w:rsidR="00B31F90" w:rsidRPr="005365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445</w:t>
            </w:r>
          </w:p>
        </w:tc>
        <w:tc>
          <w:tcPr>
            <w:tcW w:w="270" w:type="dxa"/>
          </w:tcPr>
          <w:p w14:paraId="739B8C9B" w14:textId="77777777" w:rsidR="00B31F90" w:rsidRPr="007B1969" w:rsidRDefault="00B31F90" w:rsidP="007B19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16E1D68" w14:textId="08DDF6CD" w:rsidR="00B31F90" w:rsidRPr="00536586" w:rsidRDefault="00302C38" w:rsidP="007B19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91</w:t>
            </w:r>
            <w:r w:rsidR="00B31F90" w:rsidRPr="005365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201</w:t>
            </w:r>
          </w:p>
        </w:tc>
        <w:tc>
          <w:tcPr>
            <w:tcW w:w="270" w:type="dxa"/>
          </w:tcPr>
          <w:p w14:paraId="686AE570" w14:textId="77777777" w:rsidR="00B31F90" w:rsidRPr="00536586" w:rsidRDefault="00B31F90" w:rsidP="007B19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7F0DE8A" w14:textId="4AF2C23E" w:rsidR="00B31F90" w:rsidRPr="00536586" w:rsidRDefault="00302C38" w:rsidP="007B19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88</w:t>
            </w:r>
            <w:r w:rsidR="00B31F9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445</w:t>
            </w:r>
          </w:p>
        </w:tc>
        <w:tc>
          <w:tcPr>
            <w:tcW w:w="270" w:type="dxa"/>
          </w:tcPr>
          <w:p w14:paraId="1E9640B5" w14:textId="77777777" w:rsidR="00B31F90" w:rsidRPr="007B1969" w:rsidRDefault="00B31F90" w:rsidP="007B1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53D1ACD" w14:textId="4B1EFC8D" w:rsidR="00B31F90" w:rsidRPr="00536586" w:rsidRDefault="00302C38" w:rsidP="007B19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91</w:t>
            </w:r>
            <w:r w:rsidR="00B31F90" w:rsidRPr="005365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201</w:t>
            </w:r>
          </w:p>
        </w:tc>
      </w:tr>
    </w:tbl>
    <w:p w14:paraId="3E0917B5" w14:textId="77777777" w:rsidR="00F161C4" w:rsidRPr="000F5A92" w:rsidRDefault="00F16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4"/>
          <w:szCs w:val="24"/>
        </w:rPr>
      </w:pPr>
    </w:p>
    <w:p w14:paraId="30E1A931" w14:textId="6932A979" w:rsidR="00443027" w:rsidRDefault="00F161C4" w:rsidP="00443027">
      <w:pPr>
        <w:pStyle w:val="BodyText2"/>
        <w:tabs>
          <w:tab w:val="left" w:pos="540"/>
        </w:tabs>
        <w:spacing w:line="260" w:lineRule="atLeast"/>
        <w:ind w:left="0" w:firstLine="0"/>
        <w:jc w:val="thaiDistribute"/>
        <w:rPr>
          <w:rFonts w:ascii="Angsana New" w:hAnsi="Angsana New"/>
          <w:sz w:val="24"/>
          <w:szCs w:val="24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14:paraId="51B19F2D" w14:textId="04FE6C4E" w:rsidR="00806737" w:rsidRDefault="008067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  <w:lang w:val="x-none" w:eastAsia="x-none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145A6A61" w14:textId="35BAF7C5" w:rsidR="00BB1C8F" w:rsidRPr="008A62DD" w:rsidRDefault="00BB1C8F" w:rsidP="009A4FBB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A62DD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6BAFD245" w14:textId="77777777" w:rsidR="00BD759D" w:rsidRPr="00407C4D" w:rsidRDefault="00BD759D" w:rsidP="00407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26"/>
          <w:szCs w:val="26"/>
        </w:rPr>
      </w:pPr>
      <w:bookmarkStart w:id="0" w:name="OLE_LINK1"/>
      <w:bookmarkStart w:id="1" w:name="OLE_LINK2"/>
    </w:p>
    <w:bookmarkEnd w:id="0"/>
    <w:bookmarkEnd w:id="1"/>
    <w:tbl>
      <w:tblPr>
        <w:tblW w:w="92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170"/>
        <w:gridCol w:w="1168"/>
        <w:gridCol w:w="269"/>
        <w:gridCol w:w="1169"/>
        <w:gridCol w:w="269"/>
        <w:gridCol w:w="1168"/>
        <w:gridCol w:w="269"/>
        <w:gridCol w:w="1170"/>
      </w:tblGrid>
      <w:tr w:rsidR="00023EAB" w:rsidRPr="008A62DD" w14:paraId="4359EB95" w14:textId="77777777" w:rsidTr="009573DC">
        <w:trPr>
          <w:trHeight w:val="431"/>
          <w:tblHeader/>
        </w:trPr>
        <w:tc>
          <w:tcPr>
            <w:tcW w:w="2610" w:type="dxa"/>
          </w:tcPr>
          <w:p w14:paraId="53228266" w14:textId="77777777" w:rsidR="00023EAB" w:rsidRPr="008A62DD" w:rsidRDefault="00023EAB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DF15B18" w14:textId="77777777" w:rsidR="00023EAB" w:rsidRPr="008A62DD" w:rsidRDefault="00023EAB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6" w:type="dxa"/>
            <w:gridSpan w:val="3"/>
          </w:tcPr>
          <w:p w14:paraId="5F4091F7" w14:textId="77777777" w:rsidR="00023EAB" w:rsidRPr="008A62DD" w:rsidRDefault="00023EAB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62D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4B2CA073" w14:textId="77777777" w:rsidR="00023EAB" w:rsidRPr="008A62DD" w:rsidRDefault="00023EAB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07" w:type="dxa"/>
            <w:gridSpan w:val="3"/>
          </w:tcPr>
          <w:p w14:paraId="0A142EF4" w14:textId="77777777" w:rsidR="00023EAB" w:rsidRPr="008A62DD" w:rsidRDefault="00023EAB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8A62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6278" w:rsidRPr="008A62DD" w14:paraId="63E0B529" w14:textId="77777777" w:rsidTr="009573DC">
        <w:trPr>
          <w:trHeight w:val="431"/>
          <w:tblHeader/>
        </w:trPr>
        <w:tc>
          <w:tcPr>
            <w:tcW w:w="2610" w:type="dxa"/>
          </w:tcPr>
          <w:p w14:paraId="6BAF7BA8" w14:textId="77777777" w:rsidR="00106278" w:rsidRPr="008A62DD" w:rsidRDefault="00106278" w:rsidP="00106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627D5A4" w14:textId="77777777" w:rsidR="00106278" w:rsidRPr="008A62DD" w:rsidRDefault="00106278" w:rsidP="00106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013BC6EE" w14:textId="54853716" w:rsidR="00106278" w:rsidRPr="008A62DD" w:rsidRDefault="00302C38" w:rsidP="00106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/>
                <w:sz w:val="30"/>
                <w:szCs w:val="30"/>
              </w:rPr>
              <w:t>31</w:t>
            </w:r>
            <w:r w:rsidR="00106278" w:rsidRPr="0064345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06278" w:rsidRPr="0064345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9" w:type="dxa"/>
          </w:tcPr>
          <w:p w14:paraId="6D4B3D79" w14:textId="77777777" w:rsidR="00106278" w:rsidRPr="008A62DD" w:rsidRDefault="00106278" w:rsidP="00106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7A8240D1" w14:textId="188CB115" w:rsidR="00106278" w:rsidRPr="008A62DD" w:rsidRDefault="00302C38" w:rsidP="00106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06278" w:rsidRPr="0064345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9" w:type="dxa"/>
          </w:tcPr>
          <w:p w14:paraId="71FD9306" w14:textId="77777777" w:rsidR="00106278" w:rsidRPr="008A62DD" w:rsidRDefault="00106278" w:rsidP="00106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27FE4C2F" w14:textId="00D8CCB4" w:rsidR="00106278" w:rsidRPr="008A62DD" w:rsidRDefault="00302C38" w:rsidP="00106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/>
                <w:sz w:val="30"/>
                <w:szCs w:val="30"/>
              </w:rPr>
              <w:t>31</w:t>
            </w:r>
            <w:r w:rsidR="00106278" w:rsidRPr="0064345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06278" w:rsidRPr="0064345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9" w:type="dxa"/>
          </w:tcPr>
          <w:p w14:paraId="61BD7C6A" w14:textId="77777777" w:rsidR="00106278" w:rsidRPr="008A62DD" w:rsidRDefault="00106278" w:rsidP="00106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5AEA71" w14:textId="4B60A263" w:rsidR="00106278" w:rsidRPr="008A62DD" w:rsidRDefault="00302C38" w:rsidP="00106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06278" w:rsidRPr="0064345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06278" w:rsidRPr="008A62DD" w14:paraId="3FA21A92" w14:textId="77777777" w:rsidTr="009573DC">
        <w:trPr>
          <w:trHeight w:val="431"/>
          <w:tblHeader/>
        </w:trPr>
        <w:tc>
          <w:tcPr>
            <w:tcW w:w="2610" w:type="dxa"/>
          </w:tcPr>
          <w:p w14:paraId="3E92C401" w14:textId="77777777" w:rsidR="00106278" w:rsidRPr="008A62DD" w:rsidRDefault="00106278" w:rsidP="00106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F763999" w14:textId="77777777" w:rsidR="00106278" w:rsidRPr="008A62DD" w:rsidRDefault="00106278" w:rsidP="00106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68" w:type="dxa"/>
          </w:tcPr>
          <w:p w14:paraId="158C7741" w14:textId="4DFFE855" w:rsidR="00106278" w:rsidRPr="008A62DD" w:rsidRDefault="00302C38" w:rsidP="00106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69" w:type="dxa"/>
          </w:tcPr>
          <w:p w14:paraId="48C7B5D4" w14:textId="77777777" w:rsidR="00106278" w:rsidRPr="008A62DD" w:rsidRDefault="00106278" w:rsidP="00106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30976F37" w14:textId="061AB16E" w:rsidR="00106278" w:rsidRPr="008A62DD" w:rsidRDefault="00302C38" w:rsidP="00106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</w:tcPr>
          <w:p w14:paraId="3C926BB8" w14:textId="77777777" w:rsidR="00106278" w:rsidRPr="008A62DD" w:rsidRDefault="00106278" w:rsidP="00106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583B4A68" w14:textId="592E1C88" w:rsidR="00106278" w:rsidRPr="008A62DD" w:rsidRDefault="00302C38" w:rsidP="00106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69" w:type="dxa"/>
          </w:tcPr>
          <w:p w14:paraId="75A26C71" w14:textId="77777777" w:rsidR="00106278" w:rsidRPr="008A62DD" w:rsidRDefault="00106278" w:rsidP="00106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272422" w14:textId="57C7F932" w:rsidR="00106278" w:rsidRPr="008A62DD" w:rsidRDefault="00302C38" w:rsidP="00106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1464A2" w:rsidRPr="008A62DD" w14:paraId="48EA3845" w14:textId="77777777" w:rsidTr="009573DC">
        <w:trPr>
          <w:trHeight w:val="418"/>
          <w:tblHeader/>
        </w:trPr>
        <w:tc>
          <w:tcPr>
            <w:tcW w:w="2610" w:type="dxa"/>
          </w:tcPr>
          <w:p w14:paraId="48E2345F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8FFF87B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82" w:type="dxa"/>
            <w:gridSpan w:val="7"/>
          </w:tcPr>
          <w:p w14:paraId="7EEC4399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62D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8A62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8A62D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1464A2" w:rsidRPr="008A62DD" w14:paraId="21CA63D4" w14:textId="77777777" w:rsidTr="009573DC">
        <w:trPr>
          <w:trHeight w:val="418"/>
        </w:trPr>
        <w:tc>
          <w:tcPr>
            <w:tcW w:w="2610" w:type="dxa"/>
          </w:tcPr>
          <w:p w14:paraId="5C7D9A4A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62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5994DFF3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F6049AA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BF6D72C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7A999B5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07AB628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EAAEAAF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DFA005C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EC9985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64A2" w:rsidRPr="008A62DD" w14:paraId="5C102D86" w14:textId="77777777" w:rsidTr="009573DC">
        <w:trPr>
          <w:trHeight w:val="406"/>
        </w:trPr>
        <w:tc>
          <w:tcPr>
            <w:tcW w:w="2610" w:type="dxa"/>
          </w:tcPr>
          <w:p w14:paraId="6C646DB1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63D1098C" w14:textId="43E3B73D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65682F93" w14:textId="2C1B4398" w:rsidR="001464A2" w:rsidRPr="008A62DD" w:rsidRDefault="00302C38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71</w:t>
            </w:r>
            <w:r w:rsidR="007707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552</w:t>
            </w:r>
          </w:p>
        </w:tc>
        <w:tc>
          <w:tcPr>
            <w:tcW w:w="269" w:type="dxa"/>
          </w:tcPr>
          <w:p w14:paraId="68F613EF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367A97E" w14:textId="017204A3" w:rsidR="001464A2" w:rsidRPr="008A62DD" w:rsidRDefault="00302C38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="009621E5" w:rsidRPr="009621E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717</w:t>
            </w:r>
          </w:p>
        </w:tc>
        <w:tc>
          <w:tcPr>
            <w:tcW w:w="269" w:type="dxa"/>
          </w:tcPr>
          <w:p w14:paraId="7ADE0F4D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3FDF695" w14:textId="43B254EF" w:rsidR="001464A2" w:rsidRPr="008A62DD" w:rsidRDefault="00302C38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71</w:t>
            </w:r>
            <w:r w:rsidR="007707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552</w:t>
            </w:r>
          </w:p>
        </w:tc>
        <w:tc>
          <w:tcPr>
            <w:tcW w:w="269" w:type="dxa"/>
          </w:tcPr>
          <w:p w14:paraId="30E9847A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8C07B4" w14:textId="6B52C31A" w:rsidR="001464A2" w:rsidRPr="008A62DD" w:rsidRDefault="00302C38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="009621E5" w:rsidRPr="009621E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430</w:t>
            </w:r>
          </w:p>
        </w:tc>
      </w:tr>
      <w:tr w:rsidR="001464A2" w:rsidRPr="008A62DD" w14:paraId="4A44E67C" w14:textId="77777777" w:rsidTr="009573DC">
        <w:trPr>
          <w:trHeight w:val="406"/>
        </w:trPr>
        <w:tc>
          <w:tcPr>
            <w:tcW w:w="2610" w:type="dxa"/>
          </w:tcPr>
          <w:p w14:paraId="76EE5F53" w14:textId="7696A80A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31CBFD8C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79CAAA37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EF0EF52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C1A19FF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0641333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A412A8D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10A1E58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3AE3E1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C448E" w:rsidRPr="008A62DD" w14:paraId="68E511AD" w14:textId="77777777" w:rsidTr="009573DC">
        <w:trPr>
          <w:trHeight w:val="406"/>
        </w:trPr>
        <w:tc>
          <w:tcPr>
            <w:tcW w:w="2610" w:type="dxa"/>
          </w:tcPr>
          <w:p w14:paraId="1BFC71A4" w14:textId="501E4595" w:rsidR="007C448E" w:rsidRDefault="00302C38" w:rsidP="007C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09395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C448E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7C448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C448E" w:rsidRPr="00733817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3EA07313" w14:textId="77777777" w:rsidR="007C448E" w:rsidRPr="008A62DD" w:rsidRDefault="007C448E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2C6B7938" w14:textId="5AB562BF" w:rsidR="007C448E" w:rsidRPr="008A62DD" w:rsidRDefault="000532F3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216209A" w14:textId="77777777" w:rsidR="007C448E" w:rsidRPr="008A62DD" w:rsidRDefault="007C448E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5ED83D2" w14:textId="4D128642" w:rsidR="007C448E" w:rsidRDefault="000532F3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3E6DAE4" w14:textId="77777777" w:rsidR="007C448E" w:rsidRPr="008A62DD" w:rsidRDefault="007C448E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A68413B" w14:textId="0A7D7108" w:rsidR="007C448E" w:rsidRPr="008A62DD" w:rsidRDefault="00302C38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71</w:t>
            </w:r>
            <w:r w:rsidR="000532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874</w:t>
            </w:r>
          </w:p>
        </w:tc>
        <w:tc>
          <w:tcPr>
            <w:tcW w:w="269" w:type="dxa"/>
          </w:tcPr>
          <w:p w14:paraId="6C9B5D8E" w14:textId="77777777" w:rsidR="007C448E" w:rsidRPr="008A62DD" w:rsidRDefault="007C448E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610AB9" w14:textId="738B8606" w:rsidR="007C448E" w:rsidRPr="00F3584C" w:rsidRDefault="00302C38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="009621E5" w:rsidRPr="009621E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688</w:t>
            </w:r>
          </w:p>
        </w:tc>
      </w:tr>
      <w:tr w:rsidR="001464A2" w:rsidRPr="008A62DD" w14:paraId="7F7DD214" w14:textId="77777777" w:rsidTr="009573DC">
        <w:trPr>
          <w:trHeight w:val="418"/>
        </w:trPr>
        <w:tc>
          <w:tcPr>
            <w:tcW w:w="2610" w:type="dxa"/>
          </w:tcPr>
          <w:p w14:paraId="73AF632A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A7C3B45" w14:textId="7D9E98A5" w:rsidR="001464A2" w:rsidRPr="008A62DD" w:rsidRDefault="00302C38" w:rsidP="00E96F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7AFA8707" w14:textId="7D39AEF7" w:rsidR="001464A2" w:rsidRPr="008A62DD" w:rsidRDefault="00302C38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</w:t>
            </w:r>
            <w:r w:rsidR="002237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552</w:t>
            </w:r>
          </w:p>
        </w:tc>
        <w:tc>
          <w:tcPr>
            <w:tcW w:w="269" w:type="dxa"/>
          </w:tcPr>
          <w:p w14:paraId="781B03E3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3F710E7B" w14:textId="3259C324" w:rsidR="001464A2" w:rsidRPr="008A62DD" w:rsidRDefault="00302C38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</w:t>
            </w:r>
            <w:r w:rsidR="009621E5" w:rsidRPr="009621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717</w:t>
            </w:r>
          </w:p>
        </w:tc>
        <w:tc>
          <w:tcPr>
            <w:tcW w:w="269" w:type="dxa"/>
          </w:tcPr>
          <w:p w14:paraId="6F4557A0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523F9840" w14:textId="618F4B7E" w:rsidR="001464A2" w:rsidRPr="008A62DD" w:rsidRDefault="00302C38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143</w:t>
            </w:r>
            <w:r w:rsidR="000532F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426</w:t>
            </w:r>
          </w:p>
        </w:tc>
        <w:tc>
          <w:tcPr>
            <w:tcW w:w="269" w:type="dxa"/>
          </w:tcPr>
          <w:p w14:paraId="6CC0A44B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56BB14E" w14:textId="62F7AC3D" w:rsidR="001464A2" w:rsidRPr="008A62DD" w:rsidRDefault="00302C38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129</w:t>
            </w:r>
            <w:r w:rsidR="009621E5" w:rsidRPr="009621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118</w:t>
            </w:r>
          </w:p>
        </w:tc>
      </w:tr>
      <w:tr w:rsidR="000F5A92" w:rsidRPr="00223770" w14:paraId="1B48618A" w14:textId="77777777" w:rsidTr="009573DC">
        <w:trPr>
          <w:trHeight w:val="308"/>
        </w:trPr>
        <w:tc>
          <w:tcPr>
            <w:tcW w:w="2610" w:type="dxa"/>
          </w:tcPr>
          <w:p w14:paraId="1E3221BE" w14:textId="77777777" w:rsidR="000F5A92" w:rsidRPr="00450CE1" w:rsidRDefault="000F5A9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4454886" w14:textId="77777777" w:rsidR="000F5A92" w:rsidRPr="00450CE1" w:rsidRDefault="000F5A9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0FBEFA1" w14:textId="77777777" w:rsidR="000F5A92" w:rsidRPr="00450CE1" w:rsidRDefault="000F5A9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C24E11D" w14:textId="77777777" w:rsidR="000F5A92" w:rsidRPr="00450CE1" w:rsidRDefault="000F5A9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DDCBF1E" w14:textId="77777777" w:rsidR="000F5A92" w:rsidRPr="00450CE1" w:rsidRDefault="000F5A9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89CDAD6" w14:textId="77777777" w:rsidR="000F5A92" w:rsidRPr="00450CE1" w:rsidRDefault="000F5A9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483FDD0" w14:textId="77777777" w:rsidR="000F5A92" w:rsidRPr="00450CE1" w:rsidRDefault="000F5A9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6ACE5A2" w14:textId="77777777" w:rsidR="000F5A92" w:rsidRPr="00450CE1" w:rsidRDefault="000F5A9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F26639" w14:textId="77777777" w:rsidR="000F5A92" w:rsidRPr="00450CE1" w:rsidRDefault="000F5A9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64A2" w:rsidRPr="00450CE1" w14:paraId="0915AFB6" w14:textId="77777777" w:rsidTr="009573DC">
        <w:trPr>
          <w:trHeight w:val="308"/>
        </w:trPr>
        <w:tc>
          <w:tcPr>
            <w:tcW w:w="2610" w:type="dxa"/>
          </w:tcPr>
          <w:p w14:paraId="2476CD28" w14:textId="77777777" w:rsidR="001464A2" w:rsidRPr="00450CE1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0CE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70" w:type="dxa"/>
          </w:tcPr>
          <w:p w14:paraId="7CA92A7B" w14:textId="77777777" w:rsidR="001464A2" w:rsidRPr="00450CE1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0CF9E4F" w14:textId="77777777" w:rsidR="001464A2" w:rsidRPr="00450CE1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7F8E649" w14:textId="77777777" w:rsidR="001464A2" w:rsidRPr="00450CE1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2A75117" w14:textId="77777777" w:rsidR="001464A2" w:rsidRPr="00450CE1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7DECB1A" w14:textId="77777777" w:rsidR="001464A2" w:rsidRPr="00450CE1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92285ED" w14:textId="77777777" w:rsidR="001464A2" w:rsidRPr="00450CE1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C78BB00" w14:textId="77777777" w:rsidR="001464A2" w:rsidRPr="00450CE1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AACA0A" w14:textId="77777777" w:rsidR="001464A2" w:rsidRPr="00450CE1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005A9" w:rsidRPr="00450CE1" w14:paraId="7BDB747F" w14:textId="77777777" w:rsidTr="009573DC">
        <w:trPr>
          <w:trHeight w:val="406"/>
        </w:trPr>
        <w:tc>
          <w:tcPr>
            <w:tcW w:w="2610" w:type="dxa"/>
          </w:tcPr>
          <w:p w14:paraId="200296EF" w14:textId="77777777" w:rsidR="004005A9" w:rsidRPr="00450CE1" w:rsidRDefault="004005A9" w:rsidP="00400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0CE1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1E65230C" w14:textId="77777777" w:rsidR="004005A9" w:rsidRPr="00450CE1" w:rsidRDefault="004005A9" w:rsidP="004005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8FE3D21" w14:textId="3F255321" w:rsidR="004005A9" w:rsidRPr="00823106" w:rsidRDefault="00302C38" w:rsidP="004005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933</w:t>
            </w:r>
            <w:r w:rsidR="00B174CE" w:rsidRPr="008231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397</w:t>
            </w:r>
          </w:p>
        </w:tc>
        <w:tc>
          <w:tcPr>
            <w:tcW w:w="269" w:type="dxa"/>
          </w:tcPr>
          <w:p w14:paraId="3C7BF68D" w14:textId="77777777" w:rsidR="004005A9" w:rsidRPr="00450CE1" w:rsidRDefault="004005A9" w:rsidP="004005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AAE57B6" w14:textId="18DB4B00" w:rsidR="004005A9" w:rsidRPr="00450CE1" w:rsidRDefault="00302C38" w:rsidP="004005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773</w:t>
            </w:r>
            <w:r w:rsidR="004005A9" w:rsidRPr="009621E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371</w:t>
            </w:r>
          </w:p>
        </w:tc>
        <w:tc>
          <w:tcPr>
            <w:tcW w:w="269" w:type="dxa"/>
          </w:tcPr>
          <w:p w14:paraId="0D67CED1" w14:textId="77777777" w:rsidR="004005A9" w:rsidRPr="00450CE1" w:rsidRDefault="004005A9" w:rsidP="004005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275D867" w14:textId="472D831B" w:rsidR="004005A9" w:rsidRPr="00450CE1" w:rsidRDefault="00302C38" w:rsidP="004005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933</w:t>
            </w:r>
            <w:r w:rsidR="00B174C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397</w:t>
            </w:r>
          </w:p>
        </w:tc>
        <w:tc>
          <w:tcPr>
            <w:tcW w:w="269" w:type="dxa"/>
          </w:tcPr>
          <w:p w14:paraId="5DFBD543" w14:textId="77777777" w:rsidR="004005A9" w:rsidRPr="00450CE1" w:rsidRDefault="004005A9" w:rsidP="00400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31501F" w14:textId="303DE0B3" w:rsidR="004005A9" w:rsidRPr="00450CE1" w:rsidRDefault="00302C38" w:rsidP="004005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772</w:t>
            </w:r>
            <w:r w:rsidR="004005A9" w:rsidRPr="009621E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EE7429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</w:tr>
      <w:tr w:rsidR="004005A9" w:rsidRPr="005D0474" w14:paraId="50F1ACC1" w14:textId="77777777" w:rsidTr="009573DC">
        <w:trPr>
          <w:trHeight w:val="418"/>
        </w:trPr>
        <w:tc>
          <w:tcPr>
            <w:tcW w:w="2610" w:type="dxa"/>
          </w:tcPr>
          <w:p w14:paraId="1C01BE2E" w14:textId="77777777" w:rsidR="004005A9" w:rsidRPr="00FB2ECD" w:rsidRDefault="004005A9" w:rsidP="00400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9E9A708" w14:textId="77777777" w:rsidR="004005A9" w:rsidRPr="00FB2ECD" w:rsidRDefault="004005A9" w:rsidP="004005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63B999D9" w14:textId="7B2FB72C" w:rsidR="004005A9" w:rsidRPr="00823106" w:rsidRDefault="00302C38" w:rsidP="004005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933</w:t>
            </w:r>
            <w:r w:rsidR="00B174CE" w:rsidRPr="008231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397</w:t>
            </w:r>
          </w:p>
        </w:tc>
        <w:tc>
          <w:tcPr>
            <w:tcW w:w="269" w:type="dxa"/>
          </w:tcPr>
          <w:p w14:paraId="624FFFA8" w14:textId="77777777" w:rsidR="004005A9" w:rsidRPr="00FB2ECD" w:rsidRDefault="004005A9" w:rsidP="004005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320FCA77" w14:textId="6E775342" w:rsidR="004005A9" w:rsidRPr="00FB2ECD" w:rsidRDefault="00302C38" w:rsidP="004005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773</w:t>
            </w:r>
            <w:r w:rsidR="004005A9" w:rsidRPr="009621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371</w:t>
            </w:r>
          </w:p>
        </w:tc>
        <w:tc>
          <w:tcPr>
            <w:tcW w:w="269" w:type="dxa"/>
          </w:tcPr>
          <w:p w14:paraId="22D7096E" w14:textId="77777777" w:rsidR="004005A9" w:rsidRPr="00FB2ECD" w:rsidRDefault="004005A9" w:rsidP="004005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2E917E67" w14:textId="6071B4AC" w:rsidR="004005A9" w:rsidRPr="00FB2ECD" w:rsidRDefault="00302C38" w:rsidP="00B17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933</w:t>
            </w:r>
            <w:r w:rsidR="00B174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397</w:t>
            </w:r>
          </w:p>
        </w:tc>
        <w:tc>
          <w:tcPr>
            <w:tcW w:w="269" w:type="dxa"/>
          </w:tcPr>
          <w:p w14:paraId="1EAB0D29" w14:textId="77777777" w:rsidR="004005A9" w:rsidRPr="00FB2ECD" w:rsidRDefault="004005A9" w:rsidP="00400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324AC46" w14:textId="62B741CC" w:rsidR="004005A9" w:rsidRPr="00FB2ECD" w:rsidRDefault="00302C38" w:rsidP="004005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772</w:t>
            </w:r>
            <w:r w:rsidR="004005A9" w:rsidRPr="009621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EE742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</w:p>
        </w:tc>
      </w:tr>
      <w:tr w:rsidR="004005A9" w:rsidRPr="005D0474" w14:paraId="20663C4B" w14:textId="77777777" w:rsidTr="009573DC">
        <w:trPr>
          <w:trHeight w:val="431"/>
        </w:trPr>
        <w:tc>
          <w:tcPr>
            <w:tcW w:w="2610" w:type="dxa"/>
          </w:tcPr>
          <w:p w14:paraId="627D5236" w14:textId="77777777" w:rsidR="004005A9" w:rsidRPr="00FB2ECD" w:rsidRDefault="004005A9" w:rsidP="00400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B2EC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7CC7C33F" w14:textId="77777777" w:rsidR="004005A9" w:rsidRPr="00FB2ECD" w:rsidRDefault="004005A9" w:rsidP="004005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169A3BBB" w14:textId="57788093" w:rsidR="004005A9" w:rsidRPr="00823106" w:rsidRDefault="00302C38" w:rsidP="004005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4F15ED" w:rsidRPr="008231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004</w:t>
            </w:r>
            <w:r w:rsidR="004F15ED" w:rsidRPr="008231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</w:t>
            </w:r>
            <w:r w:rsidR="002972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69" w:type="dxa"/>
          </w:tcPr>
          <w:p w14:paraId="35F22184" w14:textId="77777777" w:rsidR="004005A9" w:rsidRPr="00FB2ECD" w:rsidRDefault="004005A9" w:rsidP="004005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24FCA1B7" w14:textId="3297BC85" w:rsidR="004005A9" w:rsidRPr="00FB2ECD" w:rsidRDefault="00302C38" w:rsidP="004005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827</w:t>
            </w:r>
            <w:r w:rsidR="004005A9" w:rsidRPr="009621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088</w:t>
            </w:r>
          </w:p>
        </w:tc>
        <w:tc>
          <w:tcPr>
            <w:tcW w:w="269" w:type="dxa"/>
          </w:tcPr>
          <w:p w14:paraId="0AD4BE61" w14:textId="77777777" w:rsidR="004005A9" w:rsidRPr="00FB2ECD" w:rsidRDefault="004005A9" w:rsidP="004005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1E983B00" w14:textId="5250059B" w:rsidR="004005A9" w:rsidRPr="00FB2ECD" w:rsidRDefault="00302C38" w:rsidP="004005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4F15E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076</w:t>
            </w:r>
            <w:r w:rsidR="004F15E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823</w:t>
            </w:r>
          </w:p>
        </w:tc>
        <w:tc>
          <w:tcPr>
            <w:tcW w:w="269" w:type="dxa"/>
          </w:tcPr>
          <w:p w14:paraId="511C2579" w14:textId="77777777" w:rsidR="004005A9" w:rsidRPr="00FB2ECD" w:rsidRDefault="004005A9" w:rsidP="00400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FD66ED2" w14:textId="38FFD535" w:rsidR="004005A9" w:rsidRPr="00FB2ECD" w:rsidRDefault="00302C38" w:rsidP="004005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901</w:t>
            </w:r>
            <w:r w:rsidR="004005A9" w:rsidRPr="009621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</w:t>
            </w:r>
            <w:r w:rsidR="00EE7429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3545E3" w:rsidRPr="005D0474" w14:paraId="232ECFE4" w14:textId="77777777" w:rsidTr="009573DC">
        <w:trPr>
          <w:trHeight w:val="431"/>
        </w:trPr>
        <w:tc>
          <w:tcPr>
            <w:tcW w:w="2610" w:type="dxa"/>
          </w:tcPr>
          <w:p w14:paraId="0CFC6972" w14:textId="77777777" w:rsidR="003545E3" w:rsidRPr="009573DC" w:rsidRDefault="003545E3" w:rsidP="0035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573D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9573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</w:t>
            </w:r>
            <w:r w:rsidRPr="009573DC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</w:p>
          <w:p w14:paraId="0E26EDF6" w14:textId="7FF57A76" w:rsidR="003545E3" w:rsidRPr="004005A9" w:rsidRDefault="003545E3" w:rsidP="0035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  <w:cs/>
              </w:rPr>
            </w:pPr>
            <w:r w:rsidRPr="009573DC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="008F3013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9573DC">
              <w:rPr>
                <w:rFonts w:ascii="Angsana New" w:hAnsi="Angsana New" w:cs="Angsana New" w:hint="cs"/>
                <w:sz w:val="30"/>
                <w:szCs w:val="30"/>
                <w:cs/>
              </w:rPr>
              <w:t>เครดิต</w:t>
            </w:r>
            <w:r w:rsidRPr="009573DC">
              <w:rPr>
                <w:rFonts w:ascii="Angsana New" w:hAnsi="Angsana New" w:cs="Angsana New" w:hint="cs"/>
                <w:spacing w:val="-12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</w:tcPr>
          <w:p w14:paraId="0683BE27" w14:textId="77777777" w:rsidR="003545E3" w:rsidRPr="00FB2ECD" w:rsidRDefault="003545E3" w:rsidP="003545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476E1377" w14:textId="77777777" w:rsidR="003545E3" w:rsidRPr="00823106" w:rsidRDefault="003545E3" w:rsidP="003545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07229219" w14:textId="0D710C35" w:rsidR="003545E3" w:rsidRPr="00823106" w:rsidRDefault="003545E3" w:rsidP="003545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231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44B77D6" w14:textId="77777777" w:rsidR="003545E3" w:rsidRPr="003545E3" w:rsidRDefault="003545E3" w:rsidP="003545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19968C70" w14:textId="77777777" w:rsidR="003545E3" w:rsidRPr="003545E3" w:rsidRDefault="003545E3" w:rsidP="003545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6E4133C4" w14:textId="3F965F48" w:rsidR="003545E3" w:rsidRPr="003545E3" w:rsidRDefault="003545E3" w:rsidP="003545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545E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66BDD0A" w14:textId="77777777" w:rsidR="003545E3" w:rsidRPr="003545E3" w:rsidRDefault="003545E3" w:rsidP="003545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43118196" w14:textId="77777777" w:rsidR="003545E3" w:rsidRPr="003545E3" w:rsidRDefault="003545E3" w:rsidP="003545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030BA5C6" w14:textId="41CD49EE" w:rsidR="003545E3" w:rsidRPr="003545E3" w:rsidRDefault="00B91CA7" w:rsidP="003545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91CA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302C38" w:rsidRPr="00302C38">
              <w:rPr>
                <w:rFonts w:ascii="Angsana New" w:hAnsi="Angsana New" w:cs="Angsana New"/>
                <w:sz w:val="30"/>
                <w:szCs w:val="30"/>
              </w:rPr>
              <w:t>71</w:t>
            </w:r>
            <w:r w:rsidRPr="00B91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02C38" w:rsidRPr="00302C38">
              <w:rPr>
                <w:rFonts w:ascii="Angsana New" w:hAnsi="Angsana New" w:cs="Angsana New"/>
                <w:sz w:val="30"/>
                <w:szCs w:val="30"/>
              </w:rPr>
              <w:t>874</w:t>
            </w:r>
            <w:r w:rsidRPr="00B91CA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69" w:type="dxa"/>
          </w:tcPr>
          <w:p w14:paraId="70E347F0" w14:textId="77777777" w:rsidR="003545E3" w:rsidRPr="003545E3" w:rsidRDefault="003545E3" w:rsidP="0035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5CAD489" w14:textId="77777777" w:rsidR="003545E3" w:rsidRPr="003545E3" w:rsidRDefault="003545E3" w:rsidP="003545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5A4BA611" w14:textId="52F34A37" w:rsidR="003545E3" w:rsidRPr="003545E3" w:rsidRDefault="003545E3" w:rsidP="003545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545E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302C38" w:rsidRPr="00302C38"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Pr="003545E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02C38" w:rsidRPr="00302C38">
              <w:rPr>
                <w:rFonts w:ascii="Angsana New" w:hAnsi="Angsana New" w:cs="Angsana New"/>
                <w:sz w:val="30"/>
                <w:szCs w:val="30"/>
              </w:rPr>
              <w:t>688</w:t>
            </w:r>
            <w:r w:rsidRPr="003545E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3545E3" w:rsidRPr="005D0474" w14:paraId="279D77A1" w14:textId="77777777" w:rsidTr="009573DC">
        <w:trPr>
          <w:trHeight w:val="431"/>
        </w:trPr>
        <w:tc>
          <w:tcPr>
            <w:tcW w:w="2610" w:type="dxa"/>
          </w:tcPr>
          <w:p w14:paraId="1C5C0B4A" w14:textId="5AF35B41" w:rsidR="003545E3" w:rsidRPr="00FB2ECD" w:rsidRDefault="003545E3" w:rsidP="0035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05A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1229D174" w14:textId="77777777" w:rsidR="003545E3" w:rsidRPr="00FB2ECD" w:rsidRDefault="003545E3" w:rsidP="003545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69551220" w14:textId="5A961FC9" w:rsidR="003545E3" w:rsidRPr="00823106" w:rsidRDefault="00302C38" w:rsidP="003545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3545E3" w:rsidRPr="008231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004</w:t>
            </w:r>
            <w:r w:rsidR="003545E3" w:rsidRPr="008231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949</w:t>
            </w:r>
          </w:p>
        </w:tc>
        <w:tc>
          <w:tcPr>
            <w:tcW w:w="269" w:type="dxa"/>
          </w:tcPr>
          <w:p w14:paraId="7FA53E4C" w14:textId="77777777" w:rsidR="003545E3" w:rsidRPr="00C54DC8" w:rsidRDefault="003545E3" w:rsidP="003545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0153E04D" w14:textId="48DC9D75" w:rsidR="003545E3" w:rsidRPr="003545E3" w:rsidRDefault="00302C38" w:rsidP="003545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827</w:t>
            </w:r>
            <w:r w:rsidR="003545E3" w:rsidRPr="003545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088</w:t>
            </w:r>
          </w:p>
        </w:tc>
        <w:tc>
          <w:tcPr>
            <w:tcW w:w="269" w:type="dxa"/>
          </w:tcPr>
          <w:p w14:paraId="09D092AA" w14:textId="77777777" w:rsidR="003545E3" w:rsidRPr="003545E3" w:rsidRDefault="003545E3" w:rsidP="003545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21972913" w14:textId="4A44F9F0" w:rsidR="003545E3" w:rsidRPr="003545E3" w:rsidRDefault="00302C38" w:rsidP="003545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3545E3" w:rsidRPr="003545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004</w:t>
            </w:r>
            <w:r w:rsidR="003545E3" w:rsidRPr="003545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949</w:t>
            </w:r>
          </w:p>
        </w:tc>
        <w:tc>
          <w:tcPr>
            <w:tcW w:w="269" w:type="dxa"/>
          </w:tcPr>
          <w:p w14:paraId="3F0F8E6A" w14:textId="77777777" w:rsidR="003545E3" w:rsidRPr="003545E3" w:rsidRDefault="003545E3" w:rsidP="0035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2D745CC" w14:textId="053E7D4F" w:rsidR="003545E3" w:rsidRPr="003545E3" w:rsidRDefault="00302C38" w:rsidP="003545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825</w:t>
            </w:r>
            <w:r w:rsidR="003545E3" w:rsidRPr="003545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EE742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</w:t>
            </w:r>
          </w:p>
        </w:tc>
      </w:tr>
    </w:tbl>
    <w:p w14:paraId="696DA44C" w14:textId="284BF39E" w:rsidR="00106278" w:rsidRPr="000F5A92" w:rsidRDefault="0009395F" w:rsidP="0009395F">
      <w:pPr>
        <w:pStyle w:val="BodyText2"/>
        <w:tabs>
          <w:tab w:val="left" w:pos="540"/>
        </w:tabs>
        <w:spacing w:line="260" w:lineRule="atLeast"/>
        <w:ind w:left="0" w:firstLine="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26"/>
          <w:szCs w:val="26"/>
          <w:lang w:val="en-US"/>
        </w:rPr>
        <w:tab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68"/>
        <w:gridCol w:w="592"/>
        <w:gridCol w:w="1170"/>
        <w:gridCol w:w="315"/>
        <w:gridCol w:w="1125"/>
      </w:tblGrid>
      <w:tr w:rsidR="008674B8" w:rsidRPr="00442CC0" w14:paraId="71B55C50" w14:textId="77777777" w:rsidTr="008F3013">
        <w:trPr>
          <w:trHeight w:val="428"/>
          <w:tblHeader/>
        </w:trPr>
        <w:tc>
          <w:tcPr>
            <w:tcW w:w="6068" w:type="dxa"/>
            <w:vAlign w:val="bottom"/>
          </w:tcPr>
          <w:p w14:paraId="36C508BE" w14:textId="6EF9152A" w:rsidR="008674B8" w:rsidRPr="009573DC" w:rsidRDefault="008674B8" w:rsidP="00297218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80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92" w:type="dxa"/>
          </w:tcPr>
          <w:p w14:paraId="3FED3877" w14:textId="77777777" w:rsidR="008674B8" w:rsidRPr="009573DC" w:rsidRDefault="008674B8" w:rsidP="00881763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14:paraId="6269036D" w14:textId="6732F542" w:rsidR="008674B8" w:rsidRPr="00302C38" w:rsidRDefault="008674B8" w:rsidP="00881763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2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74B8" w:rsidRPr="00442CC0" w14:paraId="54D2B4A1" w14:textId="77777777" w:rsidTr="008674B8">
        <w:trPr>
          <w:trHeight w:val="428"/>
          <w:tblHeader/>
        </w:trPr>
        <w:tc>
          <w:tcPr>
            <w:tcW w:w="6068" w:type="dxa"/>
            <w:vAlign w:val="bottom"/>
          </w:tcPr>
          <w:p w14:paraId="3038CF20" w14:textId="6EE36EB7" w:rsidR="008674B8" w:rsidRPr="009573DC" w:rsidRDefault="008674B8" w:rsidP="00297218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73DC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9573D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02C3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9573D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573DC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92" w:type="dxa"/>
          </w:tcPr>
          <w:p w14:paraId="0E6EC9DB" w14:textId="77777777" w:rsidR="008674B8" w:rsidRPr="009573DC" w:rsidRDefault="008674B8" w:rsidP="00881763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DA1BC6F" w14:textId="33D42E23" w:rsidR="008674B8" w:rsidRPr="00B31F90" w:rsidRDefault="008674B8" w:rsidP="00881763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2C3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315" w:type="dxa"/>
          </w:tcPr>
          <w:p w14:paraId="7C979AE5" w14:textId="77777777" w:rsidR="008674B8" w:rsidRPr="00302C38" w:rsidRDefault="008674B8" w:rsidP="00881763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B42981F" w14:textId="5D2F59DF" w:rsidR="008674B8" w:rsidRPr="00B31F90" w:rsidRDefault="008674B8" w:rsidP="00881763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2C3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674B8" w:rsidRPr="00442CC0" w14:paraId="51B9DF7A" w14:textId="77777777" w:rsidTr="008F3013">
        <w:trPr>
          <w:trHeight w:val="428"/>
          <w:tblHeader/>
        </w:trPr>
        <w:tc>
          <w:tcPr>
            <w:tcW w:w="6068" w:type="dxa"/>
            <w:vAlign w:val="bottom"/>
          </w:tcPr>
          <w:p w14:paraId="41AD6F2C" w14:textId="77777777" w:rsidR="008674B8" w:rsidRPr="009573DC" w:rsidRDefault="008674B8" w:rsidP="00297218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80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2" w:type="dxa"/>
          </w:tcPr>
          <w:p w14:paraId="358EBCCF" w14:textId="77777777" w:rsidR="008674B8" w:rsidRPr="009573DC" w:rsidRDefault="008674B8" w:rsidP="00881763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14:paraId="28BF6607" w14:textId="0103B478" w:rsidR="008674B8" w:rsidRPr="00302C38" w:rsidRDefault="008674B8" w:rsidP="00881763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2D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8A62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8A62D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8674B8" w:rsidRPr="00D35C7C" w14:paraId="3B1E3C73" w14:textId="77777777" w:rsidTr="004743DB">
        <w:trPr>
          <w:trHeight w:val="414"/>
          <w:tblHeader/>
        </w:trPr>
        <w:tc>
          <w:tcPr>
            <w:tcW w:w="6068" w:type="dxa"/>
            <w:hideMark/>
          </w:tcPr>
          <w:p w14:paraId="5B63F029" w14:textId="3AEBDCE0" w:rsidR="008674B8" w:rsidRPr="009573DC" w:rsidRDefault="008674B8" w:rsidP="00B31F90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1F9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กลับรายการ</w:t>
            </w:r>
          </w:p>
        </w:tc>
        <w:tc>
          <w:tcPr>
            <w:tcW w:w="592" w:type="dxa"/>
            <w:vAlign w:val="center"/>
          </w:tcPr>
          <w:p w14:paraId="240144B1" w14:textId="77777777" w:rsidR="008674B8" w:rsidRPr="009573DC" w:rsidRDefault="008674B8" w:rsidP="00881763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  <w:hideMark/>
          </w:tcPr>
          <w:p w14:paraId="10C25065" w14:textId="40CE41A2" w:rsidR="008674B8" w:rsidRPr="009573DC" w:rsidRDefault="008674B8" w:rsidP="00B91CA7">
            <w:pPr>
              <w:tabs>
                <w:tab w:val="clear" w:pos="680"/>
                <w:tab w:val="clear" w:pos="1644"/>
                <w:tab w:val="clear" w:pos="1871"/>
                <w:tab w:val="decimal" w:pos="610"/>
                <w:tab w:val="left" w:pos="1640"/>
                <w:tab w:val="center" w:pos="4536"/>
                <w:tab w:val="right" w:pos="9072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1CA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3,814</w:t>
            </w:r>
            <w:r w:rsidRPr="00B91CA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15" w:type="dxa"/>
          </w:tcPr>
          <w:p w14:paraId="28F21582" w14:textId="77777777" w:rsidR="008674B8" w:rsidRDefault="008674B8" w:rsidP="00881763">
            <w:pPr>
              <w:tabs>
                <w:tab w:val="clear" w:pos="680"/>
                <w:tab w:val="clear" w:pos="1644"/>
                <w:tab w:val="clear" w:pos="1871"/>
                <w:tab w:val="decimal" w:pos="685"/>
                <w:tab w:val="left" w:pos="1640"/>
                <w:tab w:val="center" w:pos="4536"/>
                <w:tab w:val="right" w:pos="9072"/>
              </w:tabs>
              <w:spacing w:line="240" w:lineRule="auto"/>
              <w:ind w:right="1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5FB4EE13" w14:textId="5F1E500E" w:rsidR="008674B8" w:rsidRPr="008674B8" w:rsidRDefault="008674B8" w:rsidP="004743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674B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743DB" w:rsidRPr="00D35C7C" w14:paraId="005ADE3E" w14:textId="77777777" w:rsidTr="004743DB">
        <w:trPr>
          <w:trHeight w:val="414"/>
          <w:tblHeader/>
        </w:trPr>
        <w:tc>
          <w:tcPr>
            <w:tcW w:w="6068" w:type="dxa"/>
          </w:tcPr>
          <w:p w14:paraId="0531088C" w14:textId="125D2E69" w:rsidR="004743DB" w:rsidRPr="003A57CB" w:rsidRDefault="003A57CB" w:rsidP="004743DB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7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dxa"/>
            <w:vAlign w:val="center"/>
          </w:tcPr>
          <w:p w14:paraId="45219EBA" w14:textId="77777777" w:rsidR="004743DB" w:rsidRPr="009573DC" w:rsidRDefault="004743DB" w:rsidP="004743DB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D3246E" w14:textId="28BECB35" w:rsidR="004743DB" w:rsidRPr="004743DB" w:rsidRDefault="004743DB" w:rsidP="004743DB">
            <w:pPr>
              <w:tabs>
                <w:tab w:val="clear" w:pos="680"/>
                <w:tab w:val="clear" w:pos="1644"/>
                <w:tab w:val="clear" w:pos="1871"/>
                <w:tab w:val="decimal" w:pos="610"/>
                <w:tab w:val="left" w:pos="1640"/>
                <w:tab w:val="center" w:pos="4536"/>
                <w:tab w:val="right" w:pos="9072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43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(3,814)</w:t>
            </w:r>
          </w:p>
        </w:tc>
        <w:tc>
          <w:tcPr>
            <w:tcW w:w="315" w:type="dxa"/>
          </w:tcPr>
          <w:p w14:paraId="00296828" w14:textId="77777777" w:rsidR="004743DB" w:rsidRPr="004743DB" w:rsidRDefault="004743DB" w:rsidP="004743DB">
            <w:pPr>
              <w:tabs>
                <w:tab w:val="clear" w:pos="680"/>
                <w:tab w:val="clear" w:pos="1644"/>
                <w:tab w:val="clear" w:pos="1871"/>
                <w:tab w:val="decimal" w:pos="685"/>
                <w:tab w:val="left" w:pos="1640"/>
                <w:tab w:val="center" w:pos="4536"/>
                <w:tab w:val="right" w:pos="9072"/>
              </w:tabs>
              <w:spacing w:line="240" w:lineRule="auto"/>
              <w:ind w:right="1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8D71FD" w14:textId="3A868692" w:rsidR="004743DB" w:rsidRPr="004743DB" w:rsidRDefault="004743DB" w:rsidP="004743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743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3E022BA" w14:textId="6776B073" w:rsidR="00B31F90" w:rsidRDefault="00B31F90" w:rsidP="00F00C9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4F5C0B9C" w14:textId="77777777" w:rsidR="00B31F90" w:rsidRDefault="00B31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x-none"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155AC57" w14:textId="4A36C4FC" w:rsidR="00C00CD9" w:rsidRPr="000D56BE" w:rsidRDefault="000B7744" w:rsidP="00806737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D56BE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เงินลงทุนในการร่วมค้า</w:t>
      </w:r>
    </w:p>
    <w:p w14:paraId="1874BC76" w14:textId="516EB323" w:rsidR="00FF5BC9" w:rsidRPr="000D56BE" w:rsidRDefault="00FF5BC9" w:rsidP="00F00C9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68BA893" w14:textId="33A4BDE4" w:rsidR="001F3242" w:rsidRPr="000D56BE" w:rsidRDefault="001F3242" w:rsidP="001F3242">
      <w:pPr>
        <w:pStyle w:val="BodyText2"/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0D56BE">
        <w:rPr>
          <w:rFonts w:ascii="Angsana New" w:hAnsi="Angsana New"/>
          <w:sz w:val="30"/>
          <w:szCs w:val="30"/>
          <w:cs/>
        </w:rPr>
        <w:t>รายการเคลื่อนไหว</w:t>
      </w:r>
      <w:r w:rsidRPr="000D56BE">
        <w:rPr>
          <w:rFonts w:ascii="Angsana New" w:hAnsi="Angsana New" w:hint="cs"/>
          <w:sz w:val="30"/>
          <w:szCs w:val="30"/>
          <w:cs/>
        </w:rPr>
        <w:t>ในระหว่างงวด</w:t>
      </w:r>
      <w:r w:rsidRPr="000D56BE">
        <w:rPr>
          <w:rFonts w:ascii="Angsana New" w:hAnsi="Angsana New" w:hint="cs"/>
          <w:sz w:val="30"/>
          <w:szCs w:val="30"/>
          <w:cs/>
          <w:lang w:val="en-US"/>
        </w:rPr>
        <w:t>สาม</w:t>
      </w:r>
      <w:r w:rsidRPr="000D56B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302C38" w:rsidRPr="00302C38">
        <w:rPr>
          <w:rFonts w:ascii="Angsana New" w:hAnsi="Angsana New" w:hint="cs"/>
          <w:sz w:val="30"/>
          <w:szCs w:val="30"/>
          <w:lang w:val="en-US"/>
        </w:rPr>
        <w:t>3</w:t>
      </w:r>
      <w:r w:rsidR="00302C38" w:rsidRPr="00302C38">
        <w:rPr>
          <w:rFonts w:ascii="Angsana New" w:hAnsi="Angsana New"/>
          <w:sz w:val="30"/>
          <w:szCs w:val="30"/>
          <w:lang w:val="en-US"/>
        </w:rPr>
        <w:t>1</w:t>
      </w:r>
      <w:r w:rsidRPr="000D56BE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302C38" w:rsidRPr="00302C38">
        <w:rPr>
          <w:rFonts w:ascii="Angsana New" w:hAnsi="Angsana New"/>
          <w:sz w:val="30"/>
          <w:szCs w:val="30"/>
          <w:lang w:val="en-US"/>
        </w:rPr>
        <w:t>2564</w:t>
      </w:r>
      <w:r w:rsidRPr="000D56BE">
        <w:rPr>
          <w:rFonts w:ascii="Angsana New" w:hAnsi="Angsana New"/>
          <w:sz w:val="30"/>
          <w:szCs w:val="30"/>
        </w:rPr>
        <w:t xml:space="preserve"> </w:t>
      </w:r>
      <w:r w:rsidRPr="000D56BE">
        <w:rPr>
          <w:rFonts w:ascii="Angsana New" w:hAnsi="Angsana New"/>
          <w:sz w:val="30"/>
          <w:szCs w:val="30"/>
          <w:cs/>
        </w:rPr>
        <w:t xml:space="preserve">และ </w:t>
      </w:r>
      <w:r w:rsidR="00302C38" w:rsidRPr="00302C38">
        <w:rPr>
          <w:rFonts w:ascii="Angsana New" w:hAnsi="Angsana New"/>
          <w:sz w:val="30"/>
          <w:szCs w:val="30"/>
          <w:lang w:val="en-US"/>
        </w:rPr>
        <w:t>2563</w:t>
      </w:r>
      <w:r w:rsidRPr="000D56BE">
        <w:rPr>
          <w:rFonts w:ascii="Angsana New" w:hAnsi="Angsana New"/>
          <w:sz w:val="30"/>
          <w:szCs w:val="30"/>
        </w:rPr>
        <w:t xml:space="preserve"> </w:t>
      </w:r>
      <w:r w:rsidRPr="000D56BE">
        <w:rPr>
          <w:rFonts w:ascii="Angsana New" w:hAnsi="Angsana New"/>
          <w:sz w:val="30"/>
          <w:szCs w:val="30"/>
          <w:cs/>
        </w:rPr>
        <w:t>มีดังนี้</w:t>
      </w:r>
    </w:p>
    <w:p w14:paraId="74AE7011" w14:textId="77777777" w:rsidR="000F5A92" w:rsidRPr="000D56BE" w:rsidRDefault="000F5A92" w:rsidP="000F5A9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18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23"/>
        <w:gridCol w:w="270"/>
        <w:gridCol w:w="1127"/>
      </w:tblGrid>
      <w:tr w:rsidR="000F5A92" w:rsidRPr="000D56BE" w14:paraId="0EF6F816" w14:textId="77777777" w:rsidTr="00805E3A">
        <w:tc>
          <w:tcPr>
            <w:tcW w:w="3780" w:type="dxa"/>
          </w:tcPr>
          <w:p w14:paraId="630E26A6" w14:textId="77777777" w:rsidR="000F5A92" w:rsidRPr="000D56BE" w:rsidRDefault="000F5A92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0ED8C7E" w14:textId="77777777" w:rsidR="000F5A92" w:rsidRPr="000D56BE" w:rsidRDefault="000F5A92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4337D9D" w14:textId="77777777" w:rsidR="000F5A92" w:rsidRPr="000D56BE" w:rsidRDefault="000F5A92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6666C095" w14:textId="77777777" w:rsidR="000F5A92" w:rsidRPr="000D56BE" w:rsidRDefault="000F5A92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D56B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0D56B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5A92" w:rsidRPr="000D56BE" w14:paraId="253947C0" w14:textId="77777777" w:rsidTr="00805E3A">
        <w:tc>
          <w:tcPr>
            <w:tcW w:w="3780" w:type="dxa"/>
          </w:tcPr>
          <w:p w14:paraId="3398234F" w14:textId="77777777" w:rsidR="000F5A92" w:rsidRPr="000D56BE" w:rsidRDefault="000F5A92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E8F53D4" w14:textId="24D10980" w:rsidR="000F5A92" w:rsidRPr="000D56BE" w:rsidRDefault="00302C38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B8FECD2" w14:textId="77777777" w:rsidR="000F5A92" w:rsidRPr="000D56BE" w:rsidRDefault="000F5A92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7CF10F" w14:textId="293359F8" w:rsidR="000F5A92" w:rsidRPr="000D56BE" w:rsidRDefault="00302C38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3388BD6" w14:textId="77777777" w:rsidR="000F5A92" w:rsidRPr="000D56BE" w:rsidRDefault="000F5A92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14:paraId="5B598435" w14:textId="10300462" w:rsidR="000F5A92" w:rsidRPr="000D56BE" w:rsidRDefault="00302C38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431BBA6" w14:textId="77777777" w:rsidR="000F5A92" w:rsidRPr="000D56BE" w:rsidRDefault="000F5A92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52F89357" w14:textId="2BDCEF19" w:rsidR="000F5A92" w:rsidRPr="000D56BE" w:rsidRDefault="00302C38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0F5A92" w:rsidRPr="000D56BE" w14:paraId="0FAF7888" w14:textId="77777777" w:rsidTr="00805E3A">
        <w:tc>
          <w:tcPr>
            <w:tcW w:w="3780" w:type="dxa"/>
          </w:tcPr>
          <w:p w14:paraId="21824DBE" w14:textId="77777777" w:rsidR="000F5A92" w:rsidRPr="000D56BE" w:rsidRDefault="000F5A92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1EED4652" w14:textId="77777777" w:rsidR="000F5A92" w:rsidRPr="000D56BE" w:rsidRDefault="000F5A92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0D56B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0D56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0F5A92" w:rsidRPr="000D56BE" w14:paraId="2911DB5A" w14:textId="77777777" w:rsidTr="00805E3A">
        <w:tc>
          <w:tcPr>
            <w:tcW w:w="3780" w:type="dxa"/>
          </w:tcPr>
          <w:p w14:paraId="59AFAA7C" w14:textId="77777777" w:rsidR="000F5A92" w:rsidRPr="000D56BE" w:rsidRDefault="000F5A92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432C2FE9" w14:textId="77777777" w:rsidR="000F5A92" w:rsidRPr="000D56BE" w:rsidRDefault="000F5A92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36E7D2" w14:textId="77777777" w:rsidR="000F5A92" w:rsidRPr="000D56BE" w:rsidRDefault="000F5A92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682588" w14:textId="77777777" w:rsidR="000F5A92" w:rsidRPr="000D56BE" w:rsidRDefault="000F5A92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747565" w14:textId="77777777" w:rsidR="000F5A92" w:rsidRPr="000D56BE" w:rsidRDefault="000F5A92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3EC89D3A" w14:textId="77777777" w:rsidR="000F5A92" w:rsidRPr="000D56BE" w:rsidRDefault="000F5A92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449C74" w14:textId="77777777" w:rsidR="000F5A92" w:rsidRPr="000D56BE" w:rsidRDefault="000F5A92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3032D493" w14:textId="77777777" w:rsidR="000F5A92" w:rsidRPr="000D56BE" w:rsidRDefault="000F5A92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5A92" w:rsidRPr="000D56BE" w14:paraId="74CCA531" w14:textId="77777777" w:rsidTr="00805E3A">
        <w:tc>
          <w:tcPr>
            <w:tcW w:w="3780" w:type="dxa"/>
          </w:tcPr>
          <w:p w14:paraId="2D18DE45" w14:textId="6EBD1E5D" w:rsidR="000F5A92" w:rsidRPr="000D56BE" w:rsidRDefault="000F5A92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302C38" w:rsidRPr="00302C3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D56B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D56BE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2E13B6FD" w14:textId="3825FCBF" w:rsidR="000F5A92" w:rsidRPr="000D56BE" w:rsidRDefault="00302C38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179</w:t>
            </w:r>
            <w:r w:rsidR="006466D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43</w:t>
            </w:r>
            <w:r w:rsidR="004743DB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55FCB0C" w14:textId="77777777" w:rsidR="000F5A92" w:rsidRPr="000D56BE" w:rsidRDefault="000F5A92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FD5B9D" w14:textId="0F96505A" w:rsidR="000F5A92" w:rsidRPr="000D56BE" w:rsidRDefault="00302C38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153</w:t>
            </w:r>
            <w:r w:rsidR="000F5A92" w:rsidRPr="000D56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700</w:t>
            </w:r>
          </w:p>
        </w:tc>
        <w:tc>
          <w:tcPr>
            <w:tcW w:w="270" w:type="dxa"/>
          </w:tcPr>
          <w:p w14:paraId="40B037C1" w14:textId="77777777" w:rsidR="000F5A92" w:rsidRPr="000D56BE" w:rsidRDefault="000F5A92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4357B6E9" w14:textId="4F06347D" w:rsidR="000F5A92" w:rsidRPr="000D56BE" w:rsidRDefault="00302C38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153</w:t>
            </w:r>
            <w:r w:rsidR="006466D7" w:rsidRPr="000D56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770</w:t>
            </w:r>
          </w:p>
        </w:tc>
        <w:tc>
          <w:tcPr>
            <w:tcW w:w="270" w:type="dxa"/>
          </w:tcPr>
          <w:p w14:paraId="1710F3A5" w14:textId="77777777" w:rsidR="000F5A92" w:rsidRPr="000D56BE" w:rsidRDefault="000F5A92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005FC31B" w14:textId="5F08AEE6" w:rsidR="000F5A92" w:rsidRPr="000D56BE" w:rsidRDefault="00302C38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153</w:t>
            </w:r>
            <w:r w:rsidR="006466D7" w:rsidRPr="000D56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770</w:t>
            </w:r>
          </w:p>
        </w:tc>
      </w:tr>
      <w:tr w:rsidR="000F5A92" w:rsidRPr="000D56BE" w14:paraId="67D024B6" w14:textId="77777777" w:rsidTr="00805E3A">
        <w:tc>
          <w:tcPr>
            <w:tcW w:w="3780" w:type="dxa"/>
          </w:tcPr>
          <w:p w14:paraId="387FA8FB" w14:textId="292EBD70" w:rsidR="000F5A92" w:rsidRPr="000D56BE" w:rsidRDefault="000F5A92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 w:rsidRPr="000D56BE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ของการร่วมค้า</w:t>
            </w:r>
          </w:p>
        </w:tc>
        <w:tc>
          <w:tcPr>
            <w:tcW w:w="1170" w:type="dxa"/>
          </w:tcPr>
          <w:p w14:paraId="148284CC" w14:textId="77777777" w:rsidR="000F5A92" w:rsidRPr="000D56BE" w:rsidRDefault="000F5A92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2D30E4" w14:textId="77777777" w:rsidR="000F5A92" w:rsidRPr="000D56BE" w:rsidRDefault="000F5A92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B9902A" w14:textId="77777777" w:rsidR="000F5A92" w:rsidRPr="000D56BE" w:rsidRDefault="000F5A92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DC867B" w14:textId="77777777" w:rsidR="000F5A92" w:rsidRPr="000D56BE" w:rsidRDefault="000F5A92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521FF3C0" w14:textId="77777777" w:rsidR="000F5A92" w:rsidRPr="000D56BE" w:rsidRDefault="000F5A92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D6E923" w14:textId="77777777" w:rsidR="000F5A92" w:rsidRPr="000D56BE" w:rsidRDefault="000F5A92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05BABC22" w14:textId="77777777" w:rsidR="000F5A92" w:rsidRPr="000D56BE" w:rsidRDefault="000F5A92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5A92" w:rsidRPr="000D56BE" w14:paraId="0BEFA2DB" w14:textId="77777777" w:rsidTr="00805E3A">
        <w:tc>
          <w:tcPr>
            <w:tcW w:w="3780" w:type="dxa"/>
          </w:tcPr>
          <w:p w14:paraId="371D5B72" w14:textId="77777777" w:rsidR="000F5A92" w:rsidRPr="000D56BE" w:rsidRDefault="000F5A92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170" w:type="dxa"/>
          </w:tcPr>
          <w:p w14:paraId="7C49EB85" w14:textId="74803ED4" w:rsidR="000F5A92" w:rsidRPr="000D56BE" w:rsidRDefault="00302C38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6466D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599</w:t>
            </w:r>
          </w:p>
        </w:tc>
        <w:tc>
          <w:tcPr>
            <w:tcW w:w="270" w:type="dxa"/>
          </w:tcPr>
          <w:p w14:paraId="3ADD359E" w14:textId="77777777" w:rsidR="000F5A92" w:rsidRPr="000D56BE" w:rsidRDefault="000F5A92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5EC23E" w14:textId="474C16CC" w:rsidR="000F5A92" w:rsidRPr="000D56BE" w:rsidRDefault="00302C38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2F26F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384</w:t>
            </w:r>
          </w:p>
        </w:tc>
        <w:tc>
          <w:tcPr>
            <w:tcW w:w="270" w:type="dxa"/>
          </w:tcPr>
          <w:p w14:paraId="754EA82D" w14:textId="77777777" w:rsidR="000F5A92" w:rsidRPr="000D56BE" w:rsidRDefault="000F5A92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6596B683" w14:textId="38535DB5" w:rsidR="000F5A92" w:rsidRPr="000D56BE" w:rsidRDefault="006466D7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E4BCA5" w14:textId="77777777" w:rsidR="000F5A92" w:rsidRPr="000D56BE" w:rsidRDefault="000F5A92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1F25E5DA" w14:textId="77777777" w:rsidR="000F5A92" w:rsidRPr="000D56BE" w:rsidRDefault="000F5A92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F5A92" w:rsidRPr="000D56BE" w14:paraId="11D5C4FE" w14:textId="77777777" w:rsidTr="00805E3A">
        <w:tc>
          <w:tcPr>
            <w:tcW w:w="3780" w:type="dxa"/>
          </w:tcPr>
          <w:p w14:paraId="30341D21" w14:textId="77777777" w:rsidR="000F5A92" w:rsidRPr="000D56BE" w:rsidRDefault="000F5A92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56BE">
              <w:rPr>
                <w:rFonts w:ascii="Angsana New" w:hAnsi="Angsana New" w:cs="Angsana New" w:hint="cs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1170" w:type="dxa"/>
          </w:tcPr>
          <w:p w14:paraId="5A4E44F1" w14:textId="77777777" w:rsidR="000F5A92" w:rsidRPr="000D56BE" w:rsidRDefault="000F5A92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B7B61C" w14:textId="77777777" w:rsidR="000F5A92" w:rsidRPr="000D56BE" w:rsidRDefault="000F5A92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D1FA82" w14:textId="77777777" w:rsidR="000F5A92" w:rsidRPr="000D56BE" w:rsidRDefault="000F5A92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8418C0" w14:textId="77777777" w:rsidR="000F5A92" w:rsidRPr="000D56BE" w:rsidRDefault="000F5A92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45B6818D" w14:textId="77777777" w:rsidR="000F5A92" w:rsidRPr="000D56BE" w:rsidRDefault="000F5A92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94C52F" w14:textId="77777777" w:rsidR="000F5A92" w:rsidRPr="000D56BE" w:rsidRDefault="000F5A92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375D5013" w14:textId="77777777" w:rsidR="000F5A92" w:rsidRPr="000D56BE" w:rsidRDefault="000F5A92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5A92" w:rsidRPr="000D56BE" w14:paraId="35BEC32D" w14:textId="77777777" w:rsidTr="00805E3A">
        <w:tc>
          <w:tcPr>
            <w:tcW w:w="3780" w:type="dxa"/>
          </w:tcPr>
          <w:p w14:paraId="50F300D1" w14:textId="77777777" w:rsidR="000F5A92" w:rsidRPr="000D56BE" w:rsidRDefault="000F5A92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56B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แปลงค่าหน่วยงานต่างประเทศ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7322C7" w14:textId="7AFFD607" w:rsidR="000F5A92" w:rsidRPr="000D56BE" w:rsidRDefault="00302C38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E5D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158</w:t>
            </w:r>
          </w:p>
        </w:tc>
        <w:tc>
          <w:tcPr>
            <w:tcW w:w="270" w:type="dxa"/>
          </w:tcPr>
          <w:p w14:paraId="7D09DF64" w14:textId="77777777" w:rsidR="000F5A92" w:rsidRPr="000D56BE" w:rsidRDefault="000F5A92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ECBFAE2" w14:textId="04982877" w:rsidR="000F5A92" w:rsidRPr="000D56BE" w:rsidRDefault="00442CC0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42CC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02C38" w:rsidRPr="00302C38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2F26F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02C38" w:rsidRPr="00302C38">
              <w:rPr>
                <w:rFonts w:ascii="Angsana New" w:hAnsi="Angsana New" w:cs="Angsana New"/>
                <w:sz w:val="30"/>
                <w:szCs w:val="30"/>
              </w:rPr>
              <w:t>902</w:t>
            </w:r>
            <w:r w:rsidRPr="00442CC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2649E2B" w14:textId="77777777" w:rsidR="000F5A92" w:rsidRPr="000D56BE" w:rsidRDefault="000F5A92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1914D162" w14:textId="4639B499" w:rsidR="000F5A92" w:rsidRPr="000D56BE" w:rsidRDefault="006466D7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B15685" w14:textId="77777777" w:rsidR="000F5A92" w:rsidRPr="000D56BE" w:rsidRDefault="000F5A92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045115D2" w14:textId="77777777" w:rsidR="000F5A92" w:rsidRPr="000D56BE" w:rsidRDefault="000F5A92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F5A92" w:rsidRPr="000D56BE" w14:paraId="467A138D" w14:textId="77777777" w:rsidTr="00805E3A">
        <w:tc>
          <w:tcPr>
            <w:tcW w:w="3780" w:type="dxa"/>
          </w:tcPr>
          <w:p w14:paraId="72525D6D" w14:textId="4088D406" w:rsidR="000F5A92" w:rsidRPr="000D56BE" w:rsidRDefault="000F5A92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02C38"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0D56B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0D56B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CD714C2" w14:textId="44A82301" w:rsidR="000F5A92" w:rsidRPr="000D56BE" w:rsidRDefault="00302C38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195</w:t>
            </w:r>
            <w:r w:rsidR="006466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</w:t>
            </w:r>
            <w:r w:rsidR="004743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244418D" w14:textId="77777777" w:rsidR="000F5A92" w:rsidRPr="000D56BE" w:rsidRDefault="000F5A92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F93875A" w14:textId="73BDB900" w:rsidR="000F5A92" w:rsidRPr="000D56BE" w:rsidRDefault="00302C38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153</w:t>
            </w:r>
            <w:r w:rsidR="002F26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182</w:t>
            </w:r>
          </w:p>
        </w:tc>
        <w:tc>
          <w:tcPr>
            <w:tcW w:w="270" w:type="dxa"/>
          </w:tcPr>
          <w:p w14:paraId="69BC6C52" w14:textId="77777777" w:rsidR="000F5A92" w:rsidRPr="000D56BE" w:rsidRDefault="000F5A92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7C9483D1" w14:textId="600E65CE" w:rsidR="000F5A92" w:rsidRPr="000D56BE" w:rsidRDefault="00302C38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153</w:t>
            </w:r>
            <w:r w:rsidR="006466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770</w:t>
            </w:r>
          </w:p>
        </w:tc>
        <w:tc>
          <w:tcPr>
            <w:tcW w:w="270" w:type="dxa"/>
          </w:tcPr>
          <w:p w14:paraId="6891D6B2" w14:textId="77777777" w:rsidR="000F5A92" w:rsidRPr="000D56BE" w:rsidRDefault="000F5A92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3DE6488D" w14:textId="36CC12E0" w:rsidR="000F5A92" w:rsidRPr="000D56BE" w:rsidRDefault="00302C38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153</w:t>
            </w:r>
            <w:r w:rsidR="000F5A92" w:rsidRPr="000D56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770</w:t>
            </w:r>
          </w:p>
        </w:tc>
      </w:tr>
    </w:tbl>
    <w:p w14:paraId="544CE941" w14:textId="77777777" w:rsidR="000F5A92" w:rsidRPr="000D56BE" w:rsidRDefault="000F5A92" w:rsidP="000F5A9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36CEBFF5" w14:textId="3B160AA8" w:rsidR="001F3242" w:rsidRDefault="001D50DF" w:rsidP="000F5A9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973F4D">
        <w:rPr>
          <w:rFonts w:ascii="Angsana New" w:hAnsi="Angsana New" w:hint="cs"/>
          <w:sz w:val="30"/>
          <w:szCs w:val="30"/>
          <w:cs/>
        </w:rPr>
        <w:t>เนื่องจากยอดขายเครื่องดื่ม</w:t>
      </w:r>
      <w:r w:rsidRPr="00973F4D">
        <w:rPr>
          <w:rFonts w:ascii="Angsana New" w:hAnsi="Angsana New"/>
          <w:sz w:val="30"/>
          <w:szCs w:val="30"/>
          <w:cs/>
        </w:rPr>
        <w:t xml:space="preserve"> </w:t>
      </w:r>
      <w:r w:rsidRPr="00973F4D">
        <w:rPr>
          <w:rFonts w:ascii="Angsana New" w:hAnsi="Angsana New" w:hint="cs"/>
          <w:sz w:val="30"/>
          <w:szCs w:val="30"/>
          <w:cs/>
        </w:rPr>
        <w:t>แบรนด์</w:t>
      </w:r>
      <w:r w:rsidRPr="00973F4D">
        <w:rPr>
          <w:rFonts w:ascii="Angsana New" w:hAnsi="Angsana New"/>
          <w:sz w:val="30"/>
          <w:szCs w:val="30"/>
          <w:cs/>
        </w:rPr>
        <w:t xml:space="preserve"> “</w:t>
      </w:r>
      <w:r w:rsidRPr="00973F4D">
        <w:rPr>
          <w:rFonts w:ascii="Angsana New" w:hAnsi="Angsana New" w:hint="cs"/>
          <w:sz w:val="30"/>
          <w:szCs w:val="30"/>
          <w:cs/>
        </w:rPr>
        <w:t>อิชิตัน</w:t>
      </w:r>
      <w:r w:rsidRPr="00973F4D">
        <w:rPr>
          <w:rFonts w:ascii="Angsana New" w:hAnsi="Angsana New" w:hint="eastAsia"/>
          <w:sz w:val="30"/>
          <w:szCs w:val="30"/>
          <w:cs/>
        </w:rPr>
        <w:t>”</w:t>
      </w:r>
      <w:r w:rsidRPr="00973F4D">
        <w:rPr>
          <w:rFonts w:ascii="Angsana New" w:hAnsi="Angsana New"/>
          <w:sz w:val="30"/>
          <w:szCs w:val="30"/>
          <w:cs/>
        </w:rPr>
        <w:t xml:space="preserve"> </w:t>
      </w:r>
      <w:r w:rsidRPr="00973F4D">
        <w:rPr>
          <w:rFonts w:ascii="Angsana New" w:hAnsi="Angsana New" w:hint="cs"/>
          <w:sz w:val="30"/>
          <w:szCs w:val="30"/>
          <w:cs/>
        </w:rPr>
        <w:t>ในประเทศอินโดนีเซียไม่เป็นไปตามที่คาดการณ์และประมาณไว้เบื้องต้นอย่างมีนัยสำคัญ</w:t>
      </w:r>
      <w:r w:rsidRPr="00973F4D">
        <w:rPr>
          <w:rFonts w:ascii="Angsana New" w:hAnsi="Angsana New"/>
          <w:sz w:val="30"/>
          <w:szCs w:val="30"/>
          <w:cs/>
        </w:rPr>
        <w:t xml:space="preserve"> </w:t>
      </w:r>
      <w:r w:rsidRPr="00973F4D">
        <w:rPr>
          <w:rFonts w:ascii="Angsana New" w:hAnsi="Angsana New" w:hint="cs"/>
          <w:sz w:val="30"/>
          <w:szCs w:val="30"/>
          <w:cs/>
        </w:rPr>
        <w:t>ผู้บริหารของบริษัทเชื่อว่ามูลค่าของเงินลงทุนใน</w:t>
      </w:r>
      <w:r w:rsidRPr="00973F4D">
        <w:rPr>
          <w:rFonts w:ascii="Angsana New" w:hAnsi="Angsana New"/>
          <w:sz w:val="30"/>
          <w:szCs w:val="30"/>
          <w:cs/>
        </w:rPr>
        <w:t xml:space="preserve"> </w:t>
      </w:r>
      <w:r w:rsidRPr="00973F4D">
        <w:rPr>
          <w:rFonts w:ascii="Angsana New" w:hAnsi="Angsana New"/>
          <w:sz w:val="30"/>
          <w:szCs w:val="30"/>
        </w:rPr>
        <w:t xml:space="preserve">PTI </w:t>
      </w:r>
      <w:r w:rsidRPr="00973F4D">
        <w:rPr>
          <w:rFonts w:ascii="Angsana New" w:hAnsi="Angsana New" w:hint="cs"/>
          <w:sz w:val="30"/>
          <w:szCs w:val="30"/>
          <w:cs/>
        </w:rPr>
        <w:t>อาจเกิดการด้อยค่า</w:t>
      </w:r>
      <w:r w:rsidRPr="00973F4D">
        <w:rPr>
          <w:rFonts w:ascii="Angsana New" w:hAnsi="Angsana New"/>
          <w:sz w:val="30"/>
          <w:szCs w:val="30"/>
          <w:cs/>
        </w:rPr>
        <w:t xml:space="preserve"> </w:t>
      </w:r>
      <w:r w:rsidRPr="00973F4D">
        <w:rPr>
          <w:rFonts w:ascii="Angsana New" w:hAnsi="Angsana New" w:hint="cs"/>
          <w:sz w:val="30"/>
          <w:szCs w:val="30"/>
          <w:cs/>
        </w:rPr>
        <w:t>และได้ประเมินมูลค่าที่คาดว่าจะได้รับคืน</w:t>
      </w:r>
      <w:r w:rsidRPr="00973F4D">
        <w:rPr>
          <w:rFonts w:ascii="Angsana New" w:hAnsi="Angsana New"/>
          <w:sz w:val="30"/>
          <w:szCs w:val="30"/>
          <w:cs/>
        </w:rPr>
        <w:t xml:space="preserve"> </w:t>
      </w:r>
      <w:r w:rsidRPr="00973F4D">
        <w:rPr>
          <w:rFonts w:ascii="Angsana New" w:hAnsi="Angsana New" w:hint="cs"/>
          <w:sz w:val="30"/>
          <w:szCs w:val="30"/>
          <w:cs/>
        </w:rPr>
        <w:t>จากผลการประเมินดังกล่าวและดุลยพินิจของผู้บริหาร</w:t>
      </w:r>
      <w:r w:rsidRPr="00973F4D">
        <w:rPr>
          <w:rFonts w:ascii="Angsana New" w:hAnsi="Angsana New"/>
          <w:sz w:val="30"/>
          <w:szCs w:val="30"/>
          <w:cs/>
        </w:rPr>
        <w:t xml:space="preserve"> </w:t>
      </w:r>
      <w:r w:rsidRPr="00973F4D">
        <w:rPr>
          <w:rFonts w:ascii="Angsana New" w:hAnsi="Angsana New" w:hint="cs"/>
          <w:sz w:val="30"/>
          <w:szCs w:val="30"/>
          <w:cs/>
        </w:rPr>
        <w:t>บริษัทไม่มีขาดทุนจากการด้อยค่าสำหรับเงินลงทุนในการร่วมค้าสำหรับงวดสามเดือนสิ้นสุดวันที่</w:t>
      </w:r>
      <w:r w:rsidRPr="00973F4D">
        <w:rPr>
          <w:rFonts w:ascii="Angsana New" w:hAnsi="Angsana New"/>
          <w:sz w:val="30"/>
          <w:szCs w:val="30"/>
          <w:cs/>
        </w:rPr>
        <w:t xml:space="preserve"> </w:t>
      </w:r>
      <w:r w:rsidR="00302C38" w:rsidRPr="00302C38">
        <w:rPr>
          <w:rFonts w:ascii="Angsana New" w:hAnsi="Angsana New"/>
          <w:sz w:val="30"/>
          <w:szCs w:val="30"/>
          <w:lang w:val="en-US"/>
        </w:rPr>
        <w:t>31</w:t>
      </w:r>
      <w:r w:rsidRPr="00973F4D">
        <w:rPr>
          <w:rFonts w:ascii="Angsana New" w:hAnsi="Angsana New"/>
          <w:sz w:val="30"/>
          <w:szCs w:val="30"/>
          <w:cs/>
        </w:rPr>
        <w:t xml:space="preserve"> </w:t>
      </w:r>
      <w:r w:rsidRPr="00973F4D">
        <w:rPr>
          <w:rFonts w:ascii="Angsana New" w:hAnsi="Angsana New" w:hint="cs"/>
          <w:sz w:val="30"/>
          <w:szCs w:val="30"/>
          <w:cs/>
        </w:rPr>
        <w:t>มีนาคม</w:t>
      </w:r>
      <w:r w:rsidRPr="00973F4D">
        <w:rPr>
          <w:rFonts w:ascii="Angsana New" w:hAnsi="Angsana New"/>
          <w:sz w:val="30"/>
          <w:szCs w:val="30"/>
          <w:cs/>
        </w:rPr>
        <w:t xml:space="preserve"> </w:t>
      </w:r>
      <w:r w:rsidR="00302C38" w:rsidRPr="00302C38">
        <w:rPr>
          <w:rFonts w:ascii="Angsana New" w:hAnsi="Angsana New"/>
          <w:sz w:val="30"/>
          <w:szCs w:val="30"/>
          <w:lang w:val="en-US"/>
        </w:rPr>
        <w:t>2564</w:t>
      </w:r>
      <w:r w:rsidRPr="00973F4D">
        <w:rPr>
          <w:rFonts w:ascii="Angsana New" w:hAnsi="Angsana New"/>
          <w:sz w:val="30"/>
          <w:szCs w:val="30"/>
          <w:cs/>
        </w:rPr>
        <w:t xml:space="preserve"> </w:t>
      </w:r>
      <w:r w:rsidRPr="00973F4D">
        <w:rPr>
          <w:rFonts w:ascii="Angsana New" w:hAnsi="Angsana New" w:hint="cs"/>
          <w:sz w:val="30"/>
          <w:szCs w:val="30"/>
          <w:cs/>
        </w:rPr>
        <w:t>ในงบกำไรขาดทุนเบ็ดเสร็จเฉพาะกิจการ</w:t>
      </w:r>
      <w:r w:rsidRPr="00973F4D">
        <w:rPr>
          <w:rFonts w:ascii="Angsana New" w:hAnsi="Angsana New"/>
          <w:sz w:val="30"/>
          <w:szCs w:val="30"/>
          <w:cs/>
        </w:rPr>
        <w:t xml:space="preserve"> </w:t>
      </w:r>
      <w:r w:rsidR="000F5A92" w:rsidRPr="00973F4D">
        <w:rPr>
          <w:rFonts w:ascii="Angsana New" w:hAnsi="Angsana New"/>
          <w:i/>
          <w:iCs/>
          <w:sz w:val="30"/>
          <w:szCs w:val="30"/>
          <w:lang w:val="en-US"/>
        </w:rPr>
        <w:t>(</w:t>
      </w:r>
      <w:r w:rsidR="00302C38" w:rsidRPr="00302C38">
        <w:rPr>
          <w:rFonts w:ascii="Angsana New" w:hAnsi="Angsana New"/>
          <w:i/>
          <w:iCs/>
          <w:sz w:val="30"/>
          <w:szCs w:val="30"/>
          <w:lang w:val="en-US"/>
        </w:rPr>
        <w:t>2563</w:t>
      </w:r>
      <w:r w:rsidR="000F5A92" w:rsidRPr="00973F4D">
        <w:rPr>
          <w:rFonts w:ascii="Angsana New" w:hAnsi="Angsana New"/>
          <w:i/>
          <w:iCs/>
          <w:sz w:val="30"/>
          <w:szCs w:val="30"/>
          <w:lang w:val="en-US"/>
        </w:rPr>
        <w:t xml:space="preserve">: </w:t>
      </w:r>
      <w:r w:rsidR="000F5A92" w:rsidRPr="00973F4D">
        <w:rPr>
          <w:rFonts w:ascii="Angsana New" w:hAnsi="Angsana New" w:hint="cs"/>
          <w:i/>
          <w:iCs/>
          <w:sz w:val="30"/>
          <w:szCs w:val="30"/>
          <w:cs/>
          <w:lang w:val="en-US"/>
        </w:rPr>
        <w:t>ไม่มี)</w:t>
      </w:r>
    </w:p>
    <w:p w14:paraId="3BE28156" w14:textId="77777777" w:rsidR="001F3242" w:rsidRDefault="001F3242" w:rsidP="001F324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29C8A738" w14:textId="391A2AA3" w:rsidR="000F5A92" w:rsidRPr="00DA7BBF" w:rsidRDefault="000F5A92" w:rsidP="001F324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cs/>
        </w:rPr>
        <w:sectPr w:rsidR="000F5A92" w:rsidRPr="00DA7BBF" w:rsidSect="00991836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3"/>
          <w:cols w:space="720"/>
        </w:sectPr>
      </w:pPr>
    </w:p>
    <w:tbl>
      <w:tblPr>
        <w:tblW w:w="14328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41"/>
        <w:gridCol w:w="2160"/>
        <w:gridCol w:w="126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866"/>
        <w:gridCol w:w="214"/>
        <w:gridCol w:w="900"/>
        <w:gridCol w:w="180"/>
        <w:gridCol w:w="900"/>
        <w:gridCol w:w="7"/>
      </w:tblGrid>
      <w:tr w:rsidR="004323B9" w:rsidRPr="007F4B07" w14:paraId="1D2A6FAC" w14:textId="77777777" w:rsidTr="00CD66D5">
        <w:trPr>
          <w:cantSplit/>
        </w:trPr>
        <w:tc>
          <w:tcPr>
            <w:tcW w:w="14328" w:type="dxa"/>
            <w:gridSpan w:val="19"/>
          </w:tcPr>
          <w:p w14:paraId="163227B8" w14:textId="0D3CBAFF" w:rsidR="004323B9" w:rsidRPr="007F4B07" w:rsidRDefault="004323B9" w:rsidP="00C150D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lastRenderedPageBreak/>
              <w:t xml:space="preserve">เงินลงทุนในการร่วมค้า ณ วันที่ </w:t>
            </w:r>
            <w:r w:rsidR="00302C38" w:rsidRPr="00302C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31</w:t>
            </w:r>
            <w:r w:rsidR="000F5A92" w:rsidRPr="002A160C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</w:t>
            </w:r>
            <w:r w:rsidR="000F5A92" w:rsidRPr="002A160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="00302C38"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2564</w:t>
            </w:r>
            <w:r w:rsidRPr="002A160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 xml:space="preserve"> </w:t>
            </w:r>
            <w:r w:rsidRPr="002A160C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และ</w:t>
            </w:r>
            <w:r w:rsidR="00414E0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วันที่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302C38"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543FB8"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 xml:space="preserve"> </w:t>
            </w:r>
            <w:r w:rsidR="00543FB8" w:rsidRPr="007F4B07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="00302C38"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="00302C38" w:rsidRPr="00302C3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543FB8"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 xml:space="preserve"> 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มีดังนี้</w:t>
            </w:r>
          </w:p>
        </w:tc>
      </w:tr>
      <w:tr w:rsidR="004323B9" w:rsidRPr="007F4B07" w14:paraId="0AEB7E1C" w14:textId="77777777" w:rsidTr="00CD66D5">
        <w:trPr>
          <w:cantSplit/>
        </w:trPr>
        <w:tc>
          <w:tcPr>
            <w:tcW w:w="2441" w:type="dxa"/>
          </w:tcPr>
          <w:p w14:paraId="75005C29" w14:textId="77777777" w:rsidR="004323B9" w:rsidRPr="007F4B07" w:rsidRDefault="004323B9" w:rsidP="00BA38ED">
            <w:pPr>
              <w:rPr>
                <w:rFonts w:ascii="Angsana New" w:hAnsi="Angsana New" w:cs="Angsana New"/>
                <w:sz w:val="28"/>
                <w:szCs w:val="28"/>
                <w:lang w:val="x-none"/>
              </w:rPr>
            </w:pPr>
          </w:p>
        </w:tc>
        <w:tc>
          <w:tcPr>
            <w:tcW w:w="11887" w:type="dxa"/>
            <w:gridSpan w:val="18"/>
          </w:tcPr>
          <w:p w14:paraId="29DC7E71" w14:textId="77777777" w:rsidR="004323B9" w:rsidRPr="007F4B07" w:rsidRDefault="004323B9" w:rsidP="00A00DF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93345" w:rsidRPr="007F4B07" w14:paraId="41E4E729" w14:textId="77777777" w:rsidTr="00CD66D5">
        <w:trPr>
          <w:gridAfter w:val="1"/>
          <w:wAfter w:w="7" w:type="dxa"/>
          <w:cantSplit/>
          <w:tblHeader/>
        </w:trPr>
        <w:tc>
          <w:tcPr>
            <w:tcW w:w="2441" w:type="dxa"/>
          </w:tcPr>
          <w:p w14:paraId="0751AF79" w14:textId="77777777" w:rsidR="00493345" w:rsidRPr="007F4B07" w:rsidRDefault="00493345" w:rsidP="00493345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63C56A61" w14:textId="77777777" w:rsidR="00DC7C35" w:rsidRPr="007F4B07" w:rsidRDefault="00DC7C35" w:rsidP="0049334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278EF8A3" w14:textId="77777777" w:rsidR="00493345" w:rsidRPr="007F4B07" w:rsidRDefault="00493345" w:rsidP="00493345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260" w:type="dxa"/>
            <w:vMerge w:val="restart"/>
          </w:tcPr>
          <w:p w14:paraId="32E5402F" w14:textId="77777777" w:rsidR="00493345" w:rsidRPr="007F4B07" w:rsidRDefault="00493345" w:rsidP="00493345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</w:rPr>
              <w:t>ประเทศที่</w:t>
            </w:r>
            <w:r w:rsidR="008952BD" w:rsidRPr="007F4B07">
              <w:rPr>
                <w:rFonts w:ascii="Angsana New" w:hAnsi="Angsana New" w:cs="Angsana New" w:hint="cs"/>
                <w:sz w:val="28"/>
                <w:szCs w:val="28"/>
                <w:cs/>
              </w:rPr>
              <w:t>ดำเนินธุรกิจ</w:t>
            </w:r>
          </w:p>
        </w:tc>
        <w:tc>
          <w:tcPr>
            <w:tcW w:w="1980" w:type="dxa"/>
            <w:gridSpan w:val="3"/>
          </w:tcPr>
          <w:p w14:paraId="1FDC230B" w14:textId="77777777" w:rsidR="00493345" w:rsidRPr="007F4B07" w:rsidRDefault="00493345" w:rsidP="0049334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</w:rPr>
              <w:t>สัดส่วนความ</w:t>
            </w:r>
            <w:r w:rsidR="00442FF4" w:rsidRPr="007F4B07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7F4B07">
              <w:rPr>
                <w:rFonts w:ascii="Angsana New" w:hAnsi="Angsana New" w:cs="Angsana New" w:hint="cs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80" w:type="dxa"/>
          </w:tcPr>
          <w:p w14:paraId="5B3919E9" w14:textId="77777777" w:rsidR="00493345" w:rsidRPr="007F4B07" w:rsidRDefault="00493345" w:rsidP="00493345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38A3F356" w14:textId="77777777" w:rsidR="00493345" w:rsidRPr="007F4B07" w:rsidRDefault="00493345" w:rsidP="00493345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4BAEF1B" w14:textId="77777777" w:rsidR="00493345" w:rsidRPr="007F4B07" w:rsidRDefault="00493345" w:rsidP="004933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ทุนชำระแล้ว</w:t>
            </w:r>
            <w:r w:rsidRPr="007F4B07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12738F84" w14:textId="77777777" w:rsidR="00493345" w:rsidRPr="007F4B07" w:rsidRDefault="00493345" w:rsidP="004933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46" w:type="dxa"/>
            <w:gridSpan w:val="3"/>
          </w:tcPr>
          <w:p w14:paraId="765570F9" w14:textId="77777777" w:rsidR="00493345" w:rsidRPr="007F4B07" w:rsidRDefault="00493345" w:rsidP="00493345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6DBFF3C" w14:textId="77777777" w:rsidR="00493345" w:rsidRPr="007F4B07" w:rsidRDefault="00493345" w:rsidP="004933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14" w:type="dxa"/>
          </w:tcPr>
          <w:p w14:paraId="00DB8787" w14:textId="77777777" w:rsidR="00493345" w:rsidRPr="007F4B07" w:rsidRDefault="00493345" w:rsidP="0049334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00EAFAA6" w14:textId="77777777" w:rsidR="00493345" w:rsidRPr="007F4B07" w:rsidRDefault="00493345" w:rsidP="0049334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519E530C" w14:textId="77777777" w:rsidR="00493345" w:rsidRPr="007F4B07" w:rsidRDefault="00493345" w:rsidP="004933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วิธีส่วนได้เสีย</w:t>
            </w:r>
            <w:r w:rsidRPr="007F4B07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805E3A" w:rsidRPr="007F4B07" w14:paraId="67E3F590" w14:textId="77777777" w:rsidTr="00CD66D5">
        <w:trPr>
          <w:gridAfter w:val="1"/>
          <w:wAfter w:w="7" w:type="dxa"/>
          <w:cantSplit/>
          <w:tblHeader/>
        </w:trPr>
        <w:tc>
          <w:tcPr>
            <w:tcW w:w="2441" w:type="dxa"/>
          </w:tcPr>
          <w:p w14:paraId="0584DB6D" w14:textId="77777777" w:rsidR="00805E3A" w:rsidRPr="003E1A06" w:rsidRDefault="00805E3A" w:rsidP="00805E3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160" w:type="dxa"/>
          </w:tcPr>
          <w:p w14:paraId="54E29BAB" w14:textId="77777777" w:rsidR="00805E3A" w:rsidRPr="007F4B07" w:rsidRDefault="00805E3A" w:rsidP="00805E3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14:paraId="147ADC5F" w14:textId="77777777" w:rsidR="00805E3A" w:rsidRPr="007F4B07" w:rsidRDefault="00805E3A" w:rsidP="00805E3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864D58B" w14:textId="3A805EAA" w:rsidR="00805E3A" w:rsidRPr="007F4B07" w:rsidRDefault="00302C38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31</w:t>
            </w:r>
            <w:r w:rsidR="00805E3A" w:rsidRPr="002A160C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</w:t>
            </w:r>
            <w:r w:rsidR="00805E3A" w:rsidRPr="002A160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5F6115B4" w14:textId="77777777" w:rsidR="00805E3A" w:rsidRPr="007F4B07" w:rsidRDefault="00805E3A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A8A7CEC" w14:textId="7AEB7E48" w:rsidR="00805E3A" w:rsidRPr="007F4B07" w:rsidRDefault="00302C38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805E3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805E3A"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1DE73E1B" w14:textId="77777777" w:rsidR="00805E3A" w:rsidRPr="007F4B07" w:rsidRDefault="00805E3A" w:rsidP="00805E3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B465984" w14:textId="5B1451B0" w:rsidR="00805E3A" w:rsidRPr="007F4B07" w:rsidRDefault="00302C38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31</w:t>
            </w:r>
            <w:r w:rsidR="00805E3A" w:rsidRPr="002A160C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</w:t>
            </w:r>
            <w:r w:rsidR="00805E3A" w:rsidRPr="002A160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64E4F045" w14:textId="77777777" w:rsidR="00805E3A" w:rsidRPr="007F4B07" w:rsidRDefault="00805E3A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DE286AB" w14:textId="3F4FF30E" w:rsidR="00805E3A" w:rsidRPr="007F4B07" w:rsidRDefault="00302C38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805E3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805E3A"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365534C6" w14:textId="77777777" w:rsidR="00805E3A" w:rsidRPr="007F4B07" w:rsidRDefault="00805E3A" w:rsidP="00805E3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DD663EC" w14:textId="3285D5F3" w:rsidR="00805E3A" w:rsidRPr="007F4B07" w:rsidRDefault="00302C38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31</w:t>
            </w:r>
            <w:r w:rsidR="00805E3A" w:rsidRPr="002A160C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</w:t>
            </w:r>
            <w:r w:rsidR="00805E3A" w:rsidRPr="002A160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24C44654" w14:textId="77777777" w:rsidR="00805E3A" w:rsidRPr="007F4B07" w:rsidRDefault="00805E3A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6" w:type="dxa"/>
          </w:tcPr>
          <w:p w14:paraId="18CAC615" w14:textId="2EA3D5BF" w:rsidR="00805E3A" w:rsidRPr="007F4B07" w:rsidRDefault="00302C38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805E3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805E3A"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14" w:type="dxa"/>
          </w:tcPr>
          <w:p w14:paraId="361DC4A2" w14:textId="77777777" w:rsidR="00805E3A" w:rsidRPr="007F4B07" w:rsidRDefault="00805E3A" w:rsidP="00805E3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F0D4CC0" w14:textId="1D8A058F" w:rsidR="00805E3A" w:rsidRPr="007F4B07" w:rsidRDefault="00302C38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31</w:t>
            </w:r>
            <w:r w:rsidR="00805E3A" w:rsidRPr="002A160C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</w:t>
            </w:r>
            <w:r w:rsidR="00805E3A" w:rsidRPr="002A160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2C4629AF" w14:textId="77777777" w:rsidR="00805E3A" w:rsidRPr="007F4B07" w:rsidRDefault="00805E3A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AB9E070" w14:textId="5933145F" w:rsidR="00805E3A" w:rsidRPr="007F4B07" w:rsidRDefault="00302C38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805E3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805E3A"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805E3A" w:rsidRPr="007F4B07" w14:paraId="2F4120D7" w14:textId="77777777" w:rsidTr="00CD66D5">
        <w:trPr>
          <w:gridAfter w:val="1"/>
          <w:wAfter w:w="7" w:type="dxa"/>
          <w:cantSplit/>
          <w:tblHeader/>
        </w:trPr>
        <w:tc>
          <w:tcPr>
            <w:tcW w:w="2441" w:type="dxa"/>
          </w:tcPr>
          <w:p w14:paraId="28FDD7D8" w14:textId="77777777" w:rsidR="00805E3A" w:rsidRPr="007F4B07" w:rsidRDefault="00805E3A" w:rsidP="00805E3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D4E442C" w14:textId="77777777" w:rsidR="00805E3A" w:rsidRPr="007F4B07" w:rsidRDefault="00805E3A" w:rsidP="00805E3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14:paraId="2E9A297F" w14:textId="77777777" w:rsidR="00805E3A" w:rsidRPr="007F4B07" w:rsidRDefault="00805E3A" w:rsidP="00805E3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36BAFC" w14:textId="0B40B6BA" w:rsidR="00805E3A" w:rsidRPr="007F4B07" w:rsidRDefault="00302C38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302C3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2DB04B30" w14:textId="77777777" w:rsidR="00805E3A" w:rsidRPr="007F4B07" w:rsidRDefault="00805E3A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F412ACE" w14:textId="6737CF18" w:rsidR="00805E3A" w:rsidRPr="007F4B07" w:rsidRDefault="00302C38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302C3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2140DC8" w14:textId="77777777" w:rsidR="00805E3A" w:rsidRPr="007F4B07" w:rsidRDefault="00805E3A" w:rsidP="00805E3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6618F8B" w14:textId="152FBCA3" w:rsidR="00805E3A" w:rsidRPr="007F4B07" w:rsidRDefault="00302C38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302C3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57CC91D3" w14:textId="77777777" w:rsidR="00805E3A" w:rsidRPr="007F4B07" w:rsidRDefault="00805E3A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E032CAF" w14:textId="1D8B20E8" w:rsidR="00805E3A" w:rsidRPr="007F4B07" w:rsidRDefault="00302C38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302C3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AD61808" w14:textId="77777777" w:rsidR="00805E3A" w:rsidRPr="007F4B07" w:rsidRDefault="00805E3A" w:rsidP="00805E3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264B84F" w14:textId="54214EC8" w:rsidR="00805E3A" w:rsidRPr="007F4B07" w:rsidRDefault="00302C38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302C3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2CFF7A87" w14:textId="77777777" w:rsidR="00805E3A" w:rsidRPr="007F4B07" w:rsidRDefault="00805E3A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6" w:type="dxa"/>
          </w:tcPr>
          <w:p w14:paraId="600C5FFD" w14:textId="2A826E3A" w:rsidR="00805E3A" w:rsidRPr="007F4B07" w:rsidRDefault="00302C38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302C3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14" w:type="dxa"/>
          </w:tcPr>
          <w:p w14:paraId="55CB49AC" w14:textId="77777777" w:rsidR="00805E3A" w:rsidRPr="007F4B07" w:rsidRDefault="00805E3A" w:rsidP="00805E3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2D62060" w14:textId="5E182A9D" w:rsidR="00805E3A" w:rsidRPr="007F4B07" w:rsidRDefault="00302C38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302C3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1BA4FB5D" w14:textId="77777777" w:rsidR="00805E3A" w:rsidRPr="007F4B07" w:rsidRDefault="00805E3A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34BD543" w14:textId="6E2F9F8F" w:rsidR="00805E3A" w:rsidRPr="007F4B07" w:rsidRDefault="00302C38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302C3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</w:tr>
      <w:tr w:rsidR="00CD66D5" w:rsidRPr="007F4B07" w14:paraId="1EF45059" w14:textId="77777777" w:rsidTr="00CD66D5">
        <w:trPr>
          <w:cantSplit/>
          <w:trHeight w:val="270"/>
        </w:trPr>
        <w:tc>
          <w:tcPr>
            <w:tcW w:w="2441" w:type="dxa"/>
          </w:tcPr>
          <w:p w14:paraId="7095A61A" w14:textId="77777777" w:rsidR="00CD66D5" w:rsidRPr="007F4B07" w:rsidRDefault="00CD66D5" w:rsidP="00CD66D5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14:paraId="38123705" w14:textId="77777777" w:rsidR="00CD66D5" w:rsidRPr="007F4B07" w:rsidRDefault="00CD66D5" w:rsidP="00CD66D5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DD59329" w14:textId="77777777" w:rsidR="00CD66D5" w:rsidRPr="007F4B07" w:rsidRDefault="00CD66D5" w:rsidP="00CD66D5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3"/>
          </w:tcPr>
          <w:p w14:paraId="757B4549" w14:textId="77777777" w:rsidR="00CD66D5" w:rsidRPr="007F4B07" w:rsidRDefault="00CD66D5" w:rsidP="00CD66D5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7F4B07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</w:tcPr>
          <w:p w14:paraId="151E06F8" w14:textId="77777777" w:rsidR="00CD66D5" w:rsidRPr="007F4B07" w:rsidRDefault="00CD66D5" w:rsidP="00CD66D5">
            <w:pPr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6307" w:type="dxa"/>
            <w:gridSpan w:val="12"/>
          </w:tcPr>
          <w:p w14:paraId="3BFE1EE7" w14:textId="77777777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7F4B07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D66D5" w:rsidRPr="007F4B07" w14:paraId="711E430C" w14:textId="77777777" w:rsidTr="00CD66D5">
        <w:trPr>
          <w:gridAfter w:val="1"/>
          <w:wAfter w:w="7" w:type="dxa"/>
          <w:cantSplit/>
        </w:trPr>
        <w:tc>
          <w:tcPr>
            <w:tcW w:w="2441" w:type="dxa"/>
          </w:tcPr>
          <w:p w14:paraId="1DBB244D" w14:textId="77777777" w:rsidR="00CD66D5" w:rsidRPr="007F4B07" w:rsidRDefault="00CD66D5" w:rsidP="00CD66D5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7F4B07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160" w:type="dxa"/>
          </w:tcPr>
          <w:p w14:paraId="2F6C59C4" w14:textId="77777777" w:rsidR="00CD66D5" w:rsidRPr="007F4B07" w:rsidRDefault="00CD66D5" w:rsidP="00CD66D5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ABC8C17" w14:textId="77777777" w:rsidR="00CD66D5" w:rsidRPr="007F4B07" w:rsidRDefault="00CD66D5" w:rsidP="00CD66D5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E575107" w14:textId="77777777" w:rsidR="00CD66D5" w:rsidRPr="007F4B07" w:rsidRDefault="00CD66D5" w:rsidP="00C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6CC715A" w14:textId="77777777" w:rsidR="00CD66D5" w:rsidRPr="007F4B07" w:rsidRDefault="00CD66D5" w:rsidP="00CD66D5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C25748A" w14:textId="77777777" w:rsidR="00CD66D5" w:rsidRPr="007F4B07" w:rsidRDefault="00CD66D5" w:rsidP="00CD66D5">
            <w:pPr>
              <w:tabs>
                <w:tab w:val="clear" w:pos="454"/>
                <w:tab w:val="decimal" w:pos="281"/>
              </w:tabs>
              <w:ind w:right="-79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3F4D316" w14:textId="77777777" w:rsidR="00CD66D5" w:rsidRPr="007F4B07" w:rsidRDefault="00CD66D5" w:rsidP="00CD66D5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252BDB3" w14:textId="77777777" w:rsidR="00CD66D5" w:rsidRPr="007F4B07" w:rsidRDefault="00CD66D5" w:rsidP="00CD66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B44332C" w14:textId="77777777" w:rsidR="00CD66D5" w:rsidRPr="007F4B07" w:rsidRDefault="00CD66D5" w:rsidP="00CD66D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26C1332" w14:textId="77777777" w:rsidR="00CD66D5" w:rsidRPr="007F4B07" w:rsidRDefault="00CD66D5" w:rsidP="00CD66D5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7295ACD" w14:textId="77777777" w:rsidR="00CD66D5" w:rsidRPr="007F4B07" w:rsidRDefault="00CD66D5" w:rsidP="00CD66D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88D4B0E" w14:textId="77777777" w:rsidR="00CD66D5" w:rsidRPr="007F4B07" w:rsidRDefault="00CD66D5" w:rsidP="00CD66D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F853719" w14:textId="77777777" w:rsidR="00CD66D5" w:rsidRPr="007F4B07" w:rsidRDefault="00CD66D5" w:rsidP="00CD66D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6" w:type="dxa"/>
          </w:tcPr>
          <w:p w14:paraId="549F79D8" w14:textId="77777777" w:rsidR="00CD66D5" w:rsidRPr="007F4B07" w:rsidRDefault="00CD66D5" w:rsidP="00CD66D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14" w:type="dxa"/>
          </w:tcPr>
          <w:p w14:paraId="0512436A" w14:textId="77777777" w:rsidR="00CD66D5" w:rsidRPr="007F4B07" w:rsidRDefault="00CD66D5" w:rsidP="00CD66D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28B0FB39" w14:textId="77777777" w:rsidR="00CD66D5" w:rsidRPr="007F4B07" w:rsidRDefault="00CD66D5" w:rsidP="00CD66D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8A278A6" w14:textId="77777777" w:rsidR="00CD66D5" w:rsidRPr="007F4B07" w:rsidRDefault="00CD66D5" w:rsidP="00CD66D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FB41F5" w14:textId="77777777" w:rsidR="00CD66D5" w:rsidRPr="007F4B07" w:rsidRDefault="00CD66D5" w:rsidP="00CD66D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584FCF" w:rsidRPr="007F4B07" w14:paraId="54CE6AF6" w14:textId="77777777" w:rsidTr="00CD66D5">
        <w:trPr>
          <w:gridAfter w:val="1"/>
          <w:wAfter w:w="7" w:type="dxa"/>
          <w:cantSplit/>
        </w:trPr>
        <w:tc>
          <w:tcPr>
            <w:tcW w:w="2441" w:type="dxa"/>
          </w:tcPr>
          <w:p w14:paraId="43DB2CDB" w14:textId="6248A64A" w:rsidR="00584FCF" w:rsidRPr="007F4B07" w:rsidRDefault="00584FCF" w:rsidP="00584FCF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พีที อิชิ ตัน อินโดนีเซีย</w:t>
            </w:r>
          </w:p>
        </w:tc>
        <w:tc>
          <w:tcPr>
            <w:tcW w:w="2160" w:type="dxa"/>
          </w:tcPr>
          <w:p w14:paraId="4A54A11A" w14:textId="2A77F81C" w:rsidR="00584FCF" w:rsidRPr="007F4B07" w:rsidRDefault="00584FCF" w:rsidP="00584FCF">
            <w:pPr>
              <w:tabs>
                <w:tab w:val="clear" w:pos="454"/>
                <w:tab w:val="decimal" w:pos="461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</w:rPr>
              <w:t>ผลิตและจำหน่าย</w:t>
            </w:r>
          </w:p>
        </w:tc>
        <w:tc>
          <w:tcPr>
            <w:tcW w:w="1260" w:type="dxa"/>
          </w:tcPr>
          <w:p w14:paraId="2BB55097" w14:textId="616ACA7C" w:rsidR="00584FCF" w:rsidRPr="007F4B07" w:rsidRDefault="00584FCF" w:rsidP="00CF5D77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900" w:type="dxa"/>
          </w:tcPr>
          <w:p w14:paraId="65E18B24" w14:textId="58E6EA5C" w:rsidR="00584FCF" w:rsidRPr="007F4B07" w:rsidRDefault="00584FCF" w:rsidP="00584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302C38">
              <w:rPr>
                <w:rFonts w:ascii="Angsana New" w:hAnsi="Angsana New" w:cs="Angsana New" w:hint="cs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18A3DF90" w14:textId="77777777" w:rsidR="00584FCF" w:rsidRPr="007F4B07" w:rsidRDefault="00584FCF" w:rsidP="00584FCF">
            <w:pPr>
              <w:tabs>
                <w:tab w:val="clear" w:pos="454"/>
                <w:tab w:val="decimal" w:pos="461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1C457F9" w14:textId="2DB9BA2B" w:rsidR="00584FCF" w:rsidRPr="007F4B07" w:rsidRDefault="00584FCF" w:rsidP="00584FCF">
            <w:pPr>
              <w:tabs>
                <w:tab w:val="clear" w:pos="454"/>
                <w:tab w:val="decimal" w:pos="281"/>
              </w:tabs>
              <w:ind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302C38">
              <w:rPr>
                <w:rFonts w:ascii="Angsana New" w:hAnsi="Angsana New" w:cs="Angsana New" w:hint="cs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446FE24B" w14:textId="77777777" w:rsidR="00584FCF" w:rsidRPr="007F4B07" w:rsidRDefault="00584FCF" w:rsidP="00584FCF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349343C" w14:textId="4927C8EE" w:rsidR="00584FCF" w:rsidRPr="007F4B07" w:rsidRDefault="00584FCF" w:rsidP="00584F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270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741</w:t>
            </w:r>
          </w:p>
        </w:tc>
        <w:tc>
          <w:tcPr>
            <w:tcW w:w="180" w:type="dxa"/>
          </w:tcPr>
          <w:p w14:paraId="7A65A53B" w14:textId="77777777" w:rsidR="00584FCF" w:rsidRPr="007F4B07" w:rsidRDefault="00584FCF" w:rsidP="00584FC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880B48F" w14:textId="16542CFA" w:rsidR="00584FCF" w:rsidRPr="007F4B07" w:rsidRDefault="00584FCF" w:rsidP="00584FCF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270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741</w:t>
            </w:r>
          </w:p>
        </w:tc>
        <w:tc>
          <w:tcPr>
            <w:tcW w:w="180" w:type="dxa"/>
          </w:tcPr>
          <w:p w14:paraId="6C9B899E" w14:textId="77777777" w:rsidR="00584FCF" w:rsidRPr="007F4B07" w:rsidRDefault="00584FCF" w:rsidP="00584FC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5FB7107" w14:textId="364E367B" w:rsidR="00584FCF" w:rsidRPr="007F4B07" w:rsidRDefault="00584FCF" w:rsidP="00584FC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635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180" w:type="dxa"/>
          </w:tcPr>
          <w:p w14:paraId="3A2BF27C" w14:textId="77777777" w:rsidR="00584FCF" w:rsidRPr="007F4B07" w:rsidRDefault="00584FCF" w:rsidP="00584FC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6" w:type="dxa"/>
          </w:tcPr>
          <w:p w14:paraId="430249D3" w14:textId="718CE758" w:rsidR="00584FCF" w:rsidRPr="00584FCF" w:rsidRDefault="00584FCF" w:rsidP="00584FC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635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214" w:type="dxa"/>
          </w:tcPr>
          <w:p w14:paraId="49D70822" w14:textId="77777777" w:rsidR="00584FCF" w:rsidRPr="007F4B07" w:rsidRDefault="00584FCF" w:rsidP="00584FC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595FCA14" w14:textId="210271C2" w:rsidR="00584FCF" w:rsidRPr="00584FCF" w:rsidRDefault="00584FCF" w:rsidP="00584FC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02C3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195</w:t>
            </w:r>
            <w:r w:rsidRPr="00584FC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302C3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</w:t>
            </w:r>
            <w:r w:rsidR="007E1C9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AD85747" w14:textId="77777777" w:rsidR="00584FCF" w:rsidRPr="00584FCF" w:rsidRDefault="00584FCF" w:rsidP="00584FC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68991BDA" w14:textId="36AB4D04" w:rsidR="00584FCF" w:rsidRPr="00584FCF" w:rsidRDefault="00584FCF" w:rsidP="00584FC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02C3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179</w:t>
            </w:r>
            <w:r w:rsidRPr="00584FC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302C3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43</w:t>
            </w:r>
            <w:r w:rsidR="007E1C9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</w:p>
        </w:tc>
      </w:tr>
      <w:tr w:rsidR="00584FCF" w:rsidRPr="007F4B07" w14:paraId="28D506D5" w14:textId="77777777" w:rsidTr="00CD66D5">
        <w:trPr>
          <w:gridAfter w:val="1"/>
          <w:wAfter w:w="7" w:type="dxa"/>
          <w:cantSplit/>
        </w:trPr>
        <w:tc>
          <w:tcPr>
            <w:tcW w:w="2441" w:type="dxa"/>
          </w:tcPr>
          <w:p w14:paraId="19C82F9F" w14:textId="34C07273" w:rsidR="00584FCF" w:rsidRPr="007F4B07" w:rsidRDefault="00584FCF" w:rsidP="00584FC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14:paraId="2FD79538" w14:textId="507EC5D2" w:rsidR="00584FCF" w:rsidRPr="002E0219" w:rsidRDefault="00584FCF" w:rsidP="00584F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เครื่องดื่ม</w:t>
            </w:r>
          </w:p>
        </w:tc>
        <w:tc>
          <w:tcPr>
            <w:tcW w:w="1260" w:type="dxa"/>
          </w:tcPr>
          <w:p w14:paraId="7C84507E" w14:textId="32F9E087" w:rsidR="00584FCF" w:rsidRPr="007F4B07" w:rsidRDefault="00584FCF" w:rsidP="00584F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7B10F917" w14:textId="5EB3CE30" w:rsidR="00584FCF" w:rsidRPr="007F4B07" w:rsidRDefault="00584FCF" w:rsidP="00584FC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530E95B" w14:textId="77777777" w:rsidR="00584FCF" w:rsidRPr="007F4B07" w:rsidRDefault="00584FCF" w:rsidP="00584FC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0752797" w14:textId="1629DA99" w:rsidR="00584FCF" w:rsidRPr="007F4B07" w:rsidRDefault="00584FCF" w:rsidP="00584FC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97CBC66" w14:textId="77777777" w:rsidR="00584FCF" w:rsidRPr="007F4B07" w:rsidRDefault="00584FCF" w:rsidP="00584FCF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546828" w14:textId="243EBEC9" w:rsidR="00584FCF" w:rsidRPr="007F4B07" w:rsidRDefault="00584FCF" w:rsidP="00584F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E2C6481" w14:textId="77777777" w:rsidR="00584FCF" w:rsidRPr="007F4B07" w:rsidRDefault="00584FCF" w:rsidP="00584FC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8187585" w14:textId="0BA7178A" w:rsidR="00584FCF" w:rsidRPr="007F4B07" w:rsidRDefault="00584FCF" w:rsidP="00584F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D612753" w14:textId="77777777" w:rsidR="00584FCF" w:rsidRPr="007F4B07" w:rsidRDefault="00584FCF" w:rsidP="00584FC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32E7F99" w14:textId="4EED962D" w:rsidR="00584FCF" w:rsidRPr="007F4B07" w:rsidRDefault="00584FCF" w:rsidP="00584FC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9E1C3AF" w14:textId="77777777" w:rsidR="00584FCF" w:rsidRPr="007F4B07" w:rsidRDefault="00584FCF" w:rsidP="00584FC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751CE5C4" w14:textId="040F02DD" w:rsidR="00584FCF" w:rsidRPr="007F4B07" w:rsidRDefault="00584FCF" w:rsidP="00584FC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14" w:type="dxa"/>
          </w:tcPr>
          <w:p w14:paraId="70A77E32" w14:textId="77777777" w:rsidR="00584FCF" w:rsidRPr="007F4B07" w:rsidRDefault="00584FCF" w:rsidP="00584FC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4A136E1" w14:textId="1980FA4C" w:rsidR="00584FCF" w:rsidRPr="00584FCF" w:rsidRDefault="00584FCF" w:rsidP="00584FC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7C3332D" w14:textId="77777777" w:rsidR="00584FCF" w:rsidRPr="00584FCF" w:rsidRDefault="00584FCF" w:rsidP="00584FCF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68F0C3B" w14:textId="205289E6" w:rsidR="00584FCF" w:rsidRPr="00584FCF" w:rsidRDefault="00584FCF" w:rsidP="00584FC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584FCF" w:rsidRPr="007F4B07" w14:paraId="538919A5" w14:textId="77777777" w:rsidTr="00CD66D5">
        <w:trPr>
          <w:gridAfter w:val="1"/>
          <w:wAfter w:w="7" w:type="dxa"/>
          <w:cantSplit/>
        </w:trPr>
        <w:tc>
          <w:tcPr>
            <w:tcW w:w="2441" w:type="dxa"/>
          </w:tcPr>
          <w:p w14:paraId="0F73D33A" w14:textId="77777777" w:rsidR="00584FCF" w:rsidRPr="007F4B07" w:rsidRDefault="00584FCF" w:rsidP="00584FCF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</w:tcPr>
          <w:p w14:paraId="697B143C" w14:textId="77777777" w:rsidR="00584FCF" w:rsidRPr="007F4B07" w:rsidRDefault="00584FCF" w:rsidP="00584FCF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C43C88" w14:textId="77777777" w:rsidR="00584FCF" w:rsidRPr="007F4B07" w:rsidRDefault="00584FCF" w:rsidP="00584FCF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052F51D" w14:textId="77777777" w:rsidR="00584FCF" w:rsidRPr="007F4B07" w:rsidRDefault="00584FCF" w:rsidP="00584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9922CDC" w14:textId="77777777" w:rsidR="00584FCF" w:rsidRPr="007F4B07" w:rsidRDefault="00584FCF" w:rsidP="00584FCF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7CFA6CD" w14:textId="77777777" w:rsidR="00584FCF" w:rsidRPr="007F4B07" w:rsidRDefault="00584FCF" w:rsidP="00584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43EC6C4" w14:textId="77777777" w:rsidR="00584FCF" w:rsidRPr="007F4B07" w:rsidRDefault="00584FCF" w:rsidP="00584FCF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75BFAD6" w14:textId="77777777" w:rsidR="00584FCF" w:rsidRPr="007F4B07" w:rsidRDefault="00584FCF" w:rsidP="00584F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EB2AEF9" w14:textId="77777777" w:rsidR="00584FCF" w:rsidRPr="007F4B07" w:rsidRDefault="00584FCF" w:rsidP="00584FC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7EF4806" w14:textId="77777777" w:rsidR="00584FCF" w:rsidRPr="007F4B07" w:rsidRDefault="00584FCF" w:rsidP="00584F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1AABF2F" w14:textId="77777777" w:rsidR="00584FCF" w:rsidRPr="007F4B07" w:rsidRDefault="00584FCF" w:rsidP="00584FC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E753FF9" w14:textId="3BF64341" w:rsidR="00584FCF" w:rsidRPr="007F4B07" w:rsidRDefault="00584FCF" w:rsidP="00584FC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02C38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635</w:t>
            </w:r>
            <w:r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302C38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180" w:type="dxa"/>
          </w:tcPr>
          <w:p w14:paraId="1323FB64" w14:textId="77777777" w:rsidR="00584FCF" w:rsidRPr="007F4B07" w:rsidRDefault="00584FCF" w:rsidP="00584FC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66" w:type="dxa"/>
            <w:tcBorders>
              <w:bottom w:val="double" w:sz="4" w:space="0" w:color="auto"/>
            </w:tcBorders>
          </w:tcPr>
          <w:p w14:paraId="666FED30" w14:textId="2F3536CE" w:rsidR="00584FCF" w:rsidRPr="00584FCF" w:rsidRDefault="00584FCF" w:rsidP="00584FC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84FC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635,370</w:t>
            </w:r>
          </w:p>
        </w:tc>
        <w:tc>
          <w:tcPr>
            <w:tcW w:w="214" w:type="dxa"/>
          </w:tcPr>
          <w:p w14:paraId="6EEB3DAD" w14:textId="77777777" w:rsidR="00584FCF" w:rsidRPr="00584FCF" w:rsidRDefault="00584FCF" w:rsidP="00584FC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1A9FD9F" w14:textId="4FECFAB4" w:rsidR="00584FCF" w:rsidRPr="00584FCF" w:rsidRDefault="00584FCF" w:rsidP="00584FC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84FC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195,19</w:t>
            </w:r>
            <w:r w:rsidR="007E1C9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0173ACA2" w14:textId="77777777" w:rsidR="00584FCF" w:rsidRPr="00584FCF" w:rsidRDefault="00584FCF" w:rsidP="00584FCF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DB27D98" w14:textId="4559CB6F" w:rsidR="00584FCF" w:rsidRPr="00584FCF" w:rsidRDefault="00584FCF" w:rsidP="00584FC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84FC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179,43</w:t>
            </w:r>
            <w:r w:rsidR="007E1C9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</w:tr>
    </w:tbl>
    <w:p w14:paraId="4DA9A3AF" w14:textId="77777777" w:rsidR="0050125F" w:rsidRDefault="0050125F" w:rsidP="00CD6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atLeast"/>
        <w:ind w:left="547"/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14321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81"/>
        <w:gridCol w:w="1001"/>
        <w:gridCol w:w="180"/>
        <w:gridCol w:w="994"/>
        <w:gridCol w:w="180"/>
        <w:gridCol w:w="885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00"/>
        <w:gridCol w:w="180"/>
        <w:gridCol w:w="990"/>
      </w:tblGrid>
      <w:tr w:rsidR="007F4B07" w:rsidRPr="007F4B07" w14:paraId="417FB5C7" w14:textId="77777777" w:rsidTr="00CD66D5">
        <w:trPr>
          <w:cantSplit/>
          <w:tblHeader/>
        </w:trPr>
        <w:tc>
          <w:tcPr>
            <w:tcW w:w="2981" w:type="dxa"/>
          </w:tcPr>
          <w:p w14:paraId="73040860" w14:textId="77777777" w:rsidR="007F4B07" w:rsidRPr="007F4B07" w:rsidRDefault="007F4B07" w:rsidP="00781A9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340" w:type="dxa"/>
            <w:gridSpan w:val="19"/>
          </w:tcPr>
          <w:p w14:paraId="7CC23532" w14:textId="77777777" w:rsidR="007F4B07" w:rsidRPr="007F4B07" w:rsidRDefault="007F4B07" w:rsidP="00781A97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4B07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F4B07" w:rsidRPr="007F4B07" w14:paraId="35429689" w14:textId="77777777" w:rsidTr="00CD66D5">
        <w:trPr>
          <w:cantSplit/>
          <w:tblHeader/>
        </w:trPr>
        <w:tc>
          <w:tcPr>
            <w:tcW w:w="2981" w:type="dxa"/>
          </w:tcPr>
          <w:p w14:paraId="5B6D5B73" w14:textId="77777777" w:rsidR="007F4B07" w:rsidRPr="007F4B07" w:rsidRDefault="007F4B07" w:rsidP="00781A9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75" w:type="dxa"/>
            <w:gridSpan w:val="3"/>
          </w:tcPr>
          <w:p w14:paraId="0D5A218C" w14:textId="77777777" w:rsidR="007F4B07" w:rsidRPr="007F4B07" w:rsidRDefault="007F4B07" w:rsidP="00781A9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55C5B85F" w14:textId="77777777" w:rsidR="007F4B07" w:rsidRPr="007F4B07" w:rsidRDefault="007F4B07" w:rsidP="00781A9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55" w:type="dxa"/>
            <w:gridSpan w:val="3"/>
          </w:tcPr>
          <w:p w14:paraId="1D3EFD6A" w14:textId="77777777" w:rsidR="007F4B07" w:rsidRPr="007F4B07" w:rsidRDefault="007F4B07" w:rsidP="00781A9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80" w:type="dxa"/>
          </w:tcPr>
          <w:p w14:paraId="148C8A60" w14:textId="77777777" w:rsidR="007F4B07" w:rsidRPr="007F4B07" w:rsidRDefault="007F4B07" w:rsidP="00781A9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6EA5478F" w14:textId="77777777" w:rsidR="007F4B07" w:rsidRPr="007F4B07" w:rsidRDefault="007F4B07" w:rsidP="00781A9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5B72C1D" w14:textId="77777777" w:rsidR="007F4B07" w:rsidRPr="007F4B07" w:rsidRDefault="007F4B07" w:rsidP="00781A9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6F24356A" w14:textId="77777777" w:rsidR="007F4B07" w:rsidRPr="007F4B07" w:rsidRDefault="007F4B07" w:rsidP="00781A9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5B221E64" w14:textId="77777777" w:rsidR="007F4B07" w:rsidRPr="007F4B07" w:rsidRDefault="007F4B07" w:rsidP="00781A9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70" w:type="dxa"/>
            <w:gridSpan w:val="3"/>
          </w:tcPr>
          <w:p w14:paraId="46F4B7F9" w14:textId="77777777" w:rsidR="007F4B07" w:rsidRPr="007F4B07" w:rsidRDefault="007F4B07" w:rsidP="00781A9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ราคาทุน-สุทธิ</w:t>
            </w:r>
          </w:p>
        </w:tc>
      </w:tr>
      <w:tr w:rsidR="00805E3A" w:rsidRPr="007F4B07" w14:paraId="5AF5FBAD" w14:textId="77777777" w:rsidTr="00CD66D5">
        <w:trPr>
          <w:cantSplit/>
          <w:tblHeader/>
        </w:trPr>
        <w:tc>
          <w:tcPr>
            <w:tcW w:w="2981" w:type="dxa"/>
          </w:tcPr>
          <w:p w14:paraId="5695DFC2" w14:textId="77777777" w:rsidR="00805E3A" w:rsidRPr="007F4B07" w:rsidRDefault="00805E3A" w:rsidP="00805E3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4EB5F516" w14:textId="00D7DD25" w:rsidR="00805E3A" w:rsidRPr="007F4B07" w:rsidRDefault="00302C38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31</w:t>
            </w:r>
            <w:r w:rsidR="00805E3A" w:rsidRPr="002A160C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</w:t>
            </w:r>
            <w:r w:rsidR="00805E3A" w:rsidRPr="002A160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35881E24" w14:textId="77777777" w:rsidR="00805E3A" w:rsidRPr="007F4B07" w:rsidRDefault="00805E3A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41F91A0E" w14:textId="12DA9AD4" w:rsidR="00805E3A" w:rsidRPr="007F4B07" w:rsidRDefault="00302C38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805E3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805E3A"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0C694FCC" w14:textId="77777777" w:rsidR="00805E3A" w:rsidRPr="007F4B07" w:rsidRDefault="00805E3A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5" w:type="dxa"/>
          </w:tcPr>
          <w:p w14:paraId="3F270E3D" w14:textId="2D661EAF" w:rsidR="00805E3A" w:rsidRPr="007F4B07" w:rsidRDefault="00302C38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31</w:t>
            </w:r>
            <w:r w:rsidR="00805E3A" w:rsidRPr="002A160C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</w:t>
            </w:r>
            <w:r w:rsidR="00805E3A" w:rsidRPr="002A160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585A1ECA" w14:textId="77777777" w:rsidR="00805E3A" w:rsidRPr="007F4B07" w:rsidRDefault="00805E3A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45C030D" w14:textId="30ECE3C0" w:rsidR="00805E3A" w:rsidRPr="007F4B07" w:rsidRDefault="00302C38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805E3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805E3A"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28EDD122" w14:textId="77777777" w:rsidR="00805E3A" w:rsidRPr="007F4B07" w:rsidRDefault="00805E3A" w:rsidP="00805E3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67CBCCC" w14:textId="4E6F1330" w:rsidR="00805E3A" w:rsidRPr="007F4B07" w:rsidRDefault="00302C38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31</w:t>
            </w:r>
            <w:r w:rsidR="00805E3A" w:rsidRPr="002A160C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</w:t>
            </w:r>
            <w:r w:rsidR="00805E3A" w:rsidRPr="002A160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3A63C7D5" w14:textId="77777777" w:rsidR="00805E3A" w:rsidRPr="007F4B07" w:rsidRDefault="00805E3A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0F61B89" w14:textId="2CF6AE36" w:rsidR="00805E3A" w:rsidRPr="007F4B07" w:rsidRDefault="00302C38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805E3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805E3A"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1C8B127D" w14:textId="77777777" w:rsidR="00805E3A" w:rsidRPr="007F4B07" w:rsidRDefault="00805E3A" w:rsidP="00805E3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E511656" w14:textId="473DB7DF" w:rsidR="00805E3A" w:rsidRPr="007F4B07" w:rsidRDefault="00302C38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31</w:t>
            </w:r>
            <w:r w:rsidR="00805E3A" w:rsidRPr="002A160C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</w:t>
            </w:r>
            <w:r w:rsidR="00805E3A" w:rsidRPr="002A160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27D29B50" w14:textId="77777777" w:rsidR="00805E3A" w:rsidRPr="007F4B07" w:rsidRDefault="00805E3A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59D1D22" w14:textId="62339966" w:rsidR="00805E3A" w:rsidRPr="007F4B07" w:rsidRDefault="00302C38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805E3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805E3A"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07738FBA" w14:textId="77777777" w:rsidR="00805E3A" w:rsidRPr="007F4B07" w:rsidRDefault="00805E3A" w:rsidP="00805E3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75D7509" w14:textId="7E77F4FE" w:rsidR="00805E3A" w:rsidRPr="007F4B07" w:rsidRDefault="00302C38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31</w:t>
            </w:r>
            <w:r w:rsidR="00805E3A" w:rsidRPr="002A160C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</w:t>
            </w:r>
            <w:r w:rsidR="00805E3A" w:rsidRPr="002A160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575FC963" w14:textId="77777777" w:rsidR="00805E3A" w:rsidRPr="007F4B07" w:rsidRDefault="00805E3A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0BDC331" w14:textId="78A37AF6" w:rsidR="00805E3A" w:rsidRPr="007F4B07" w:rsidRDefault="00302C38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805E3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805E3A"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805E3A" w:rsidRPr="007F4B07" w14:paraId="38F4C1AD" w14:textId="77777777" w:rsidTr="00CD66D5">
        <w:trPr>
          <w:cantSplit/>
          <w:tblHeader/>
        </w:trPr>
        <w:tc>
          <w:tcPr>
            <w:tcW w:w="2981" w:type="dxa"/>
          </w:tcPr>
          <w:p w14:paraId="65248675" w14:textId="77777777" w:rsidR="00805E3A" w:rsidRPr="007F4B07" w:rsidRDefault="00805E3A" w:rsidP="00805E3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4547203A" w14:textId="36D1FE99" w:rsidR="00805E3A" w:rsidRPr="007F4B07" w:rsidRDefault="00302C38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302C3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54AC3639" w14:textId="77777777" w:rsidR="00805E3A" w:rsidRPr="007F4B07" w:rsidRDefault="00805E3A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6DA90AC9" w14:textId="5D93A851" w:rsidR="00805E3A" w:rsidRPr="007F4B07" w:rsidRDefault="00302C38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302C3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090FB84F" w14:textId="77777777" w:rsidR="00805E3A" w:rsidRPr="007F4B07" w:rsidRDefault="00805E3A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5" w:type="dxa"/>
          </w:tcPr>
          <w:p w14:paraId="3B1E68C5" w14:textId="7EDD7A48" w:rsidR="00805E3A" w:rsidRPr="007F4B07" w:rsidRDefault="00302C38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302C3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18A61EA4" w14:textId="77777777" w:rsidR="00805E3A" w:rsidRPr="007F4B07" w:rsidRDefault="00805E3A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7F24196" w14:textId="208C3D58" w:rsidR="00805E3A" w:rsidRPr="007F4B07" w:rsidRDefault="00302C38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302C3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3CAE052" w14:textId="77777777" w:rsidR="00805E3A" w:rsidRPr="007F4B07" w:rsidRDefault="00805E3A" w:rsidP="00805E3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90C98E8" w14:textId="6564E2B2" w:rsidR="00805E3A" w:rsidRPr="007F4B07" w:rsidRDefault="00302C38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302C3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7352E46E" w14:textId="77777777" w:rsidR="00805E3A" w:rsidRPr="007F4B07" w:rsidRDefault="00805E3A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123C62" w14:textId="0F437A70" w:rsidR="00805E3A" w:rsidRPr="007F4B07" w:rsidRDefault="00302C38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302C3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CA34F26" w14:textId="77777777" w:rsidR="00805E3A" w:rsidRPr="007F4B07" w:rsidRDefault="00805E3A" w:rsidP="00805E3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0202C97" w14:textId="2A4BFB44" w:rsidR="00805E3A" w:rsidRPr="007F4B07" w:rsidRDefault="00302C38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302C3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3D5B50C8" w14:textId="77777777" w:rsidR="00805E3A" w:rsidRPr="007F4B07" w:rsidRDefault="00805E3A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336DDC6" w14:textId="6D196786" w:rsidR="00805E3A" w:rsidRPr="007F4B07" w:rsidRDefault="00302C38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302C3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1AE6DBF5" w14:textId="77777777" w:rsidR="00805E3A" w:rsidRPr="007F4B07" w:rsidRDefault="00805E3A" w:rsidP="00805E3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591168E" w14:textId="21337DEB" w:rsidR="00805E3A" w:rsidRPr="007F4B07" w:rsidRDefault="00302C38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302C3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4A1B032D" w14:textId="77777777" w:rsidR="00805E3A" w:rsidRPr="007F4B07" w:rsidRDefault="00805E3A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55BB07" w14:textId="72CD9490" w:rsidR="00805E3A" w:rsidRPr="007F4B07" w:rsidRDefault="00302C38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302C3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</w:tr>
      <w:tr w:rsidR="00CD66D5" w:rsidRPr="007F4B07" w14:paraId="6E46BC56" w14:textId="77777777" w:rsidTr="00CD66D5">
        <w:trPr>
          <w:cantSplit/>
          <w:trHeight w:val="270"/>
        </w:trPr>
        <w:tc>
          <w:tcPr>
            <w:tcW w:w="2981" w:type="dxa"/>
          </w:tcPr>
          <w:p w14:paraId="20B6E44A" w14:textId="77777777" w:rsidR="00CD66D5" w:rsidRPr="007F4B07" w:rsidRDefault="00CD66D5" w:rsidP="00CD66D5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175" w:type="dxa"/>
            <w:gridSpan w:val="3"/>
          </w:tcPr>
          <w:p w14:paraId="2360A794" w14:textId="77777777" w:rsidR="00CD66D5" w:rsidRPr="007F4B07" w:rsidRDefault="00CD66D5" w:rsidP="00CD66D5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7F4B07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</w:tcPr>
          <w:p w14:paraId="4E099130" w14:textId="77777777" w:rsidR="00CD66D5" w:rsidRPr="007F4B07" w:rsidRDefault="00CD66D5" w:rsidP="00CD66D5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985" w:type="dxa"/>
            <w:gridSpan w:val="15"/>
          </w:tcPr>
          <w:p w14:paraId="6013AFA8" w14:textId="77777777" w:rsidR="00CD66D5" w:rsidRPr="007F4B07" w:rsidRDefault="00CD66D5" w:rsidP="00CD66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7F4B07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D66D5" w:rsidRPr="007F4B07" w14:paraId="51F7F719" w14:textId="77777777" w:rsidTr="00CD66D5">
        <w:trPr>
          <w:cantSplit/>
        </w:trPr>
        <w:tc>
          <w:tcPr>
            <w:tcW w:w="2981" w:type="dxa"/>
          </w:tcPr>
          <w:p w14:paraId="2AB41632" w14:textId="77777777" w:rsidR="00CD66D5" w:rsidRPr="007F4B07" w:rsidRDefault="00CD66D5" w:rsidP="00CD66D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07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01" w:type="dxa"/>
          </w:tcPr>
          <w:p w14:paraId="59C445D1" w14:textId="77777777" w:rsidR="00CD66D5" w:rsidRPr="007F4B07" w:rsidRDefault="00CD66D5" w:rsidP="00CD66D5">
            <w:pPr>
              <w:tabs>
                <w:tab w:val="clear" w:pos="454"/>
              </w:tabs>
              <w:ind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9B751F8" w14:textId="77777777" w:rsidR="00CD66D5" w:rsidRPr="007F4B07" w:rsidRDefault="00CD66D5" w:rsidP="00CD66D5">
            <w:pPr>
              <w:tabs>
                <w:tab w:val="clear" w:pos="454"/>
                <w:tab w:val="clear" w:pos="907"/>
                <w:tab w:val="decimal" w:pos="821"/>
              </w:tabs>
              <w:ind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4" w:type="dxa"/>
          </w:tcPr>
          <w:p w14:paraId="68D07846" w14:textId="77777777" w:rsidR="00CD66D5" w:rsidRPr="007F4B07" w:rsidRDefault="00CD66D5" w:rsidP="00CD66D5">
            <w:pPr>
              <w:tabs>
                <w:tab w:val="clear" w:pos="454"/>
                <w:tab w:val="clear" w:pos="907"/>
              </w:tabs>
              <w:ind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0A305D3" w14:textId="77777777" w:rsidR="00CD66D5" w:rsidRPr="007F4B07" w:rsidRDefault="00CD66D5" w:rsidP="00CD66D5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85" w:type="dxa"/>
          </w:tcPr>
          <w:p w14:paraId="292334D0" w14:textId="77777777" w:rsidR="00CD66D5" w:rsidRPr="007F4B07" w:rsidRDefault="00CD66D5" w:rsidP="00CD66D5">
            <w:pPr>
              <w:tabs>
                <w:tab w:val="clear" w:pos="454"/>
                <w:tab w:val="decimal" w:pos="461"/>
              </w:tabs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6ADDC24" w14:textId="77777777" w:rsidR="00CD66D5" w:rsidRPr="007F4B07" w:rsidRDefault="00CD66D5" w:rsidP="00CD66D5">
            <w:pPr>
              <w:tabs>
                <w:tab w:val="clear" w:pos="454"/>
                <w:tab w:val="decimal" w:pos="461"/>
              </w:tabs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6E31CFC" w14:textId="77777777" w:rsidR="00CD66D5" w:rsidRPr="007F4B07" w:rsidRDefault="00CD66D5" w:rsidP="00CD66D5">
            <w:pPr>
              <w:tabs>
                <w:tab w:val="clear" w:pos="454"/>
              </w:tabs>
              <w:ind w:right="-79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1DBA31A" w14:textId="77777777" w:rsidR="00CD66D5" w:rsidRPr="007F4B07" w:rsidRDefault="00CD66D5" w:rsidP="00CD66D5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20CCEBA" w14:textId="77777777" w:rsidR="00CD66D5" w:rsidRPr="007F4B07" w:rsidRDefault="00CD66D5" w:rsidP="00CD66D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063647A" w14:textId="77777777" w:rsidR="00CD66D5" w:rsidRPr="007F4B07" w:rsidRDefault="00CD66D5" w:rsidP="00CD66D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126AEC" w14:textId="77777777" w:rsidR="00CD66D5" w:rsidRPr="007F4B07" w:rsidRDefault="00CD66D5" w:rsidP="00CD66D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D9CBEF8" w14:textId="77777777" w:rsidR="00CD66D5" w:rsidRPr="007F4B07" w:rsidRDefault="00CD66D5" w:rsidP="00CD66D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15704C4" w14:textId="77777777" w:rsidR="00CD66D5" w:rsidRPr="007F4B07" w:rsidRDefault="00CD66D5" w:rsidP="00CD66D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25E906C" w14:textId="77777777" w:rsidR="00CD66D5" w:rsidRPr="007F4B07" w:rsidRDefault="00CD66D5" w:rsidP="00CD66D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0D74213" w14:textId="77777777" w:rsidR="00CD66D5" w:rsidRPr="007F4B07" w:rsidRDefault="00CD66D5" w:rsidP="00CD66D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D0E8746" w14:textId="77777777" w:rsidR="00CD66D5" w:rsidRPr="007F4B07" w:rsidRDefault="00CD66D5" w:rsidP="00CD66D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3168875C" w14:textId="77777777" w:rsidR="00CD66D5" w:rsidRPr="007F4B07" w:rsidRDefault="00CD66D5" w:rsidP="00CD66D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21DA2E0" w14:textId="77777777" w:rsidR="00CD66D5" w:rsidRPr="007F4B07" w:rsidRDefault="00CD66D5" w:rsidP="00CD66D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5FE25AC" w14:textId="77777777" w:rsidR="00CD66D5" w:rsidRPr="007F4B07" w:rsidRDefault="00CD66D5" w:rsidP="00CD66D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8F570F" w:rsidRPr="007F4B07" w14:paraId="495F0710" w14:textId="77777777" w:rsidTr="00CD66D5">
        <w:trPr>
          <w:cantSplit/>
        </w:trPr>
        <w:tc>
          <w:tcPr>
            <w:tcW w:w="2981" w:type="dxa"/>
          </w:tcPr>
          <w:p w14:paraId="30CF5C17" w14:textId="77777777" w:rsidR="008F570F" w:rsidRPr="007F4B07" w:rsidRDefault="008F570F" w:rsidP="008F570F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พีที อิชิ ตัน อินโดนีเซีย</w:t>
            </w:r>
          </w:p>
        </w:tc>
        <w:tc>
          <w:tcPr>
            <w:tcW w:w="1001" w:type="dxa"/>
          </w:tcPr>
          <w:p w14:paraId="1E0CA850" w14:textId="4ADF55E7" w:rsidR="008F570F" w:rsidRPr="007F4B07" w:rsidRDefault="00302C38" w:rsidP="008F570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302C3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66A1C340" w14:textId="77777777" w:rsidR="008F570F" w:rsidRPr="007F4B07" w:rsidRDefault="008F570F" w:rsidP="008F570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4" w:type="dxa"/>
          </w:tcPr>
          <w:p w14:paraId="66CC654F" w14:textId="1DC2556D" w:rsidR="008F570F" w:rsidRPr="007F4B07" w:rsidRDefault="00302C38" w:rsidP="008F570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4A577997" w14:textId="77777777" w:rsidR="008F570F" w:rsidRPr="007F4B07" w:rsidRDefault="008F570F" w:rsidP="008F570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85" w:type="dxa"/>
          </w:tcPr>
          <w:p w14:paraId="18E0734B" w14:textId="0556252A" w:rsidR="008F570F" w:rsidRPr="007F4B07" w:rsidRDefault="00302C38" w:rsidP="008F57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</w:t>
            </w:r>
            <w:r w:rsidR="008F570F"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270</w:t>
            </w:r>
            <w:r w:rsidR="008F570F"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741</w:t>
            </w:r>
          </w:p>
        </w:tc>
        <w:tc>
          <w:tcPr>
            <w:tcW w:w="180" w:type="dxa"/>
          </w:tcPr>
          <w:p w14:paraId="75B3CB20" w14:textId="77777777" w:rsidR="008F570F" w:rsidRPr="007F4B07" w:rsidRDefault="008F570F" w:rsidP="008F570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D848463" w14:textId="15B60164" w:rsidR="008F570F" w:rsidRPr="007F4B07" w:rsidRDefault="00302C38" w:rsidP="008F57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</w:t>
            </w:r>
            <w:r w:rsidR="008F570F"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270</w:t>
            </w:r>
            <w:r w:rsidR="008F570F"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741</w:t>
            </w:r>
          </w:p>
        </w:tc>
        <w:tc>
          <w:tcPr>
            <w:tcW w:w="180" w:type="dxa"/>
          </w:tcPr>
          <w:p w14:paraId="2FD783E3" w14:textId="77777777" w:rsidR="008F570F" w:rsidRPr="007F4B07" w:rsidRDefault="008F570F" w:rsidP="008F570F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9EB5E99" w14:textId="3ACF4163" w:rsidR="008F570F" w:rsidRPr="007F4B07" w:rsidRDefault="00302C38" w:rsidP="008F57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635</w:t>
            </w:r>
            <w:r w:rsidR="008F570F" w:rsidRPr="007F4B07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180" w:type="dxa"/>
          </w:tcPr>
          <w:p w14:paraId="55990A31" w14:textId="77777777" w:rsidR="008F570F" w:rsidRPr="007F4B07" w:rsidRDefault="008F570F" w:rsidP="008F570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B28E851" w14:textId="3D7B7411" w:rsidR="008F570F" w:rsidRPr="007F4B07" w:rsidRDefault="00302C38" w:rsidP="008F57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635</w:t>
            </w:r>
            <w:r w:rsidR="008F570F" w:rsidRPr="007F4B07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180" w:type="dxa"/>
          </w:tcPr>
          <w:p w14:paraId="1B65688F" w14:textId="77777777" w:rsidR="008F570F" w:rsidRPr="007F4B07" w:rsidRDefault="008F570F" w:rsidP="008F570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C68F69D" w14:textId="39C82D6E" w:rsidR="008F570F" w:rsidRPr="007F4B07" w:rsidRDefault="008F570F" w:rsidP="008F570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(</w:t>
            </w:r>
            <w:r w:rsidR="00302C38"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481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="00302C38"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600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1C9B583" w14:textId="77777777" w:rsidR="008F570F" w:rsidRPr="007F4B07" w:rsidRDefault="008F570F" w:rsidP="008F570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2451937" w14:textId="0AF81316" w:rsidR="008F570F" w:rsidRPr="007F4B07" w:rsidRDefault="008F570F" w:rsidP="008F570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(</w:t>
            </w:r>
            <w:r w:rsidR="00302C38"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481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="00302C38"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600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FE5166C" w14:textId="77777777" w:rsidR="008F570F" w:rsidRPr="007F4B07" w:rsidRDefault="008F570F" w:rsidP="008F570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299E3A2" w14:textId="3EEB29F9" w:rsidR="008F570F" w:rsidRPr="007F4B07" w:rsidRDefault="00302C38" w:rsidP="008F570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153</w:t>
            </w:r>
            <w:r w:rsidR="008F570F" w:rsidRPr="007F4B07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770</w:t>
            </w:r>
          </w:p>
        </w:tc>
        <w:tc>
          <w:tcPr>
            <w:tcW w:w="180" w:type="dxa"/>
          </w:tcPr>
          <w:p w14:paraId="54BE92BF" w14:textId="77777777" w:rsidR="008F570F" w:rsidRPr="007F4B07" w:rsidRDefault="008F570F" w:rsidP="008F570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E107B82" w14:textId="5C957C57" w:rsidR="008F570F" w:rsidRPr="007F4B07" w:rsidRDefault="00302C38" w:rsidP="008F570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153</w:t>
            </w:r>
            <w:r w:rsidR="008F570F" w:rsidRPr="007F4B07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Pr="00302C3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770</w:t>
            </w:r>
          </w:p>
        </w:tc>
      </w:tr>
      <w:tr w:rsidR="008F570F" w:rsidRPr="007F4B07" w14:paraId="782A8578" w14:textId="77777777" w:rsidTr="00CD66D5">
        <w:trPr>
          <w:cantSplit/>
        </w:trPr>
        <w:tc>
          <w:tcPr>
            <w:tcW w:w="2981" w:type="dxa"/>
          </w:tcPr>
          <w:p w14:paraId="5D9ECCAC" w14:textId="77777777" w:rsidR="008F570F" w:rsidRPr="007F4B07" w:rsidRDefault="008F570F" w:rsidP="008F570F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1" w:type="dxa"/>
          </w:tcPr>
          <w:p w14:paraId="301ED6D9" w14:textId="77777777" w:rsidR="008F570F" w:rsidRPr="007F4B07" w:rsidRDefault="008F570F" w:rsidP="008F570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A25200B" w14:textId="77777777" w:rsidR="008F570F" w:rsidRPr="007F4B07" w:rsidRDefault="008F570F" w:rsidP="008F570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4" w:type="dxa"/>
          </w:tcPr>
          <w:p w14:paraId="6D4B1E56" w14:textId="77777777" w:rsidR="008F570F" w:rsidRPr="007F4B07" w:rsidRDefault="008F570F" w:rsidP="008F570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5D7A8FF" w14:textId="77777777" w:rsidR="008F570F" w:rsidRPr="007F4B07" w:rsidRDefault="008F570F" w:rsidP="008F570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85" w:type="dxa"/>
          </w:tcPr>
          <w:p w14:paraId="6D7B443B" w14:textId="77777777" w:rsidR="008F570F" w:rsidRPr="007F4B07" w:rsidRDefault="008F570F" w:rsidP="008F570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CF5868B" w14:textId="77777777" w:rsidR="008F570F" w:rsidRPr="007F4B07" w:rsidRDefault="008F570F" w:rsidP="008F570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23746C1" w14:textId="77777777" w:rsidR="008F570F" w:rsidRPr="007F4B07" w:rsidRDefault="008F570F" w:rsidP="008F570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DA24628" w14:textId="77777777" w:rsidR="008F570F" w:rsidRPr="007F4B07" w:rsidRDefault="008F570F" w:rsidP="008F570F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56A69E3" w14:textId="612F6B66" w:rsidR="008F570F" w:rsidRPr="007F4B07" w:rsidRDefault="00302C38" w:rsidP="008F57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02C38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635</w:t>
            </w:r>
            <w:r w:rsidR="008F570F"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302C38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180" w:type="dxa"/>
          </w:tcPr>
          <w:p w14:paraId="6E6CFEF5" w14:textId="77777777" w:rsidR="008F570F" w:rsidRPr="007F4B07" w:rsidRDefault="008F570F" w:rsidP="008F570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67DE082" w14:textId="47E3F1E5" w:rsidR="008F570F" w:rsidRPr="007F4B07" w:rsidRDefault="00302C38" w:rsidP="008F57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02C38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635</w:t>
            </w:r>
            <w:r w:rsidR="008F570F"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302C38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180" w:type="dxa"/>
          </w:tcPr>
          <w:p w14:paraId="061ABD76" w14:textId="77777777" w:rsidR="008F570F" w:rsidRPr="007F4B07" w:rsidRDefault="008F570F" w:rsidP="008F570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AE3105D" w14:textId="40627215" w:rsidR="008F570F" w:rsidRPr="007F4B07" w:rsidRDefault="008F570F" w:rsidP="008F570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(</w:t>
            </w:r>
            <w:r w:rsidR="00302C38" w:rsidRPr="00302C38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481</w:t>
            </w:r>
            <w:r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="00302C38" w:rsidRPr="00302C38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600</w:t>
            </w:r>
            <w:r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03F797FB" w14:textId="77777777" w:rsidR="008F570F" w:rsidRPr="007F4B07" w:rsidRDefault="008F570F" w:rsidP="008F570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C8E23A4" w14:textId="1B51BA58" w:rsidR="008F570F" w:rsidRPr="007F4B07" w:rsidRDefault="008F570F" w:rsidP="008F570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(</w:t>
            </w:r>
            <w:r w:rsidR="00302C38" w:rsidRPr="00302C38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481</w:t>
            </w:r>
            <w:r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="00302C38" w:rsidRPr="00302C38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600</w:t>
            </w:r>
            <w:r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03FA31E9" w14:textId="77777777" w:rsidR="008F570F" w:rsidRPr="007F4B07" w:rsidRDefault="008F570F" w:rsidP="008F570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0595744" w14:textId="29FCBC50" w:rsidR="008F570F" w:rsidRPr="007F4B07" w:rsidRDefault="00302C38" w:rsidP="008F570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02C38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153</w:t>
            </w:r>
            <w:r w:rsidR="008F570F"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302C38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770</w:t>
            </w:r>
          </w:p>
        </w:tc>
        <w:tc>
          <w:tcPr>
            <w:tcW w:w="180" w:type="dxa"/>
          </w:tcPr>
          <w:p w14:paraId="6E759834" w14:textId="77777777" w:rsidR="008F570F" w:rsidRPr="007F4B07" w:rsidRDefault="008F570F" w:rsidP="008F570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05CEE30" w14:textId="6607D6C1" w:rsidR="008F570F" w:rsidRPr="007F4B07" w:rsidRDefault="00302C38" w:rsidP="008F570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02C38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153</w:t>
            </w:r>
            <w:r w:rsidR="008F570F"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302C38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770</w:t>
            </w:r>
          </w:p>
        </w:tc>
      </w:tr>
    </w:tbl>
    <w:p w14:paraId="7FF95B1E" w14:textId="77777777" w:rsidR="009E578E" w:rsidRDefault="009E578E" w:rsidP="00CD6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atLeast"/>
        <w:ind w:left="547"/>
        <w:jc w:val="thaiDistribute"/>
        <w:rPr>
          <w:rFonts w:ascii="Angsana New" w:hAnsi="Angsana New" w:cs="Angsana New"/>
          <w:sz w:val="22"/>
          <w:szCs w:val="22"/>
        </w:rPr>
      </w:pPr>
    </w:p>
    <w:p w14:paraId="696EF29C" w14:textId="77777777" w:rsidR="007F4B07" w:rsidRDefault="00AE2B39" w:rsidP="00CD6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  <w:sectPr w:rsidR="007F4B07" w:rsidSect="00B3746D">
          <w:footerReference w:type="default" r:id="rId12"/>
          <w:pgSz w:w="16834" w:h="11909" w:orient="landscape" w:code="9"/>
          <w:pgMar w:top="691" w:right="1152" w:bottom="576" w:left="1152" w:header="720" w:footer="615" w:gutter="0"/>
          <w:cols w:space="720"/>
          <w:docGrid w:linePitch="245"/>
        </w:sectPr>
      </w:pPr>
      <w:r w:rsidRPr="00244ECA">
        <w:rPr>
          <w:rFonts w:ascii="Angsana New" w:hAnsi="Angsana New" w:cs="Angsana New" w:hint="cs"/>
          <w:sz w:val="30"/>
          <w:szCs w:val="30"/>
          <w:cs/>
        </w:rPr>
        <w:t>บริษัทไม่มีเงินลงทุนใน</w:t>
      </w:r>
      <w:r w:rsidR="00CF09BB" w:rsidRPr="00244ECA">
        <w:rPr>
          <w:rFonts w:ascii="Angsana New" w:hAnsi="Angsana New" w:cs="Angsana New" w:hint="cs"/>
          <w:sz w:val="30"/>
          <w:szCs w:val="30"/>
          <w:cs/>
        </w:rPr>
        <w:t>การร่วม</w:t>
      </w:r>
      <w:r w:rsidR="009D0C49" w:rsidRPr="00244ECA">
        <w:rPr>
          <w:rFonts w:ascii="Angsana New" w:hAnsi="Angsana New" w:cs="Angsana New" w:hint="cs"/>
          <w:sz w:val="30"/>
          <w:szCs w:val="30"/>
          <w:cs/>
        </w:rPr>
        <w:t>ค้า</w:t>
      </w:r>
      <w:r w:rsidRPr="00244ECA">
        <w:rPr>
          <w:rFonts w:ascii="Angsana New" w:hAnsi="Angsana New" w:cs="Angsana New" w:hint="cs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117F902A" w14:textId="21AE7D99" w:rsidR="00000B3F" w:rsidRDefault="00000B3F" w:rsidP="00056A5D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736B4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3E1524E2" w14:textId="77777777" w:rsidR="00722FD2" w:rsidRPr="000736B4" w:rsidRDefault="00722FD2" w:rsidP="00722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5371188" w14:textId="65DEE49F" w:rsidR="007F4B07" w:rsidRDefault="007F4B07" w:rsidP="001324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F4B07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302C38" w:rsidRPr="00302C38">
        <w:rPr>
          <w:rFonts w:ascii="Angsana New" w:hAnsi="Angsana New"/>
          <w:sz w:val="30"/>
          <w:szCs w:val="30"/>
        </w:rPr>
        <w:t>31</w:t>
      </w:r>
      <w:r w:rsidR="00805E3A" w:rsidRPr="00FE622C">
        <w:rPr>
          <w:rFonts w:ascii="Angsana New" w:hAnsi="Angsana New"/>
          <w:sz w:val="30"/>
          <w:szCs w:val="30"/>
        </w:rPr>
        <w:t xml:space="preserve"> </w:t>
      </w:r>
      <w:r w:rsidR="00805E3A" w:rsidRPr="00FE622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302C38" w:rsidRPr="00302C38">
        <w:rPr>
          <w:rFonts w:ascii="Angsana New" w:hAnsi="Angsana New"/>
          <w:sz w:val="30"/>
          <w:szCs w:val="30"/>
        </w:rPr>
        <w:t>2564</w:t>
      </w:r>
      <w:r w:rsidRPr="007F4B07">
        <w:rPr>
          <w:rFonts w:ascii="Angsana New" w:hAnsi="Angsana New"/>
          <w:sz w:val="30"/>
          <w:szCs w:val="30"/>
        </w:rPr>
        <w:t xml:space="preserve"> </w:t>
      </w:r>
      <w:r w:rsidRPr="007F4B07">
        <w:rPr>
          <w:rFonts w:ascii="Angsana New" w:hAnsi="Angsana New"/>
          <w:sz w:val="30"/>
          <w:szCs w:val="30"/>
          <w:cs/>
        </w:rPr>
        <w:t>และ</w:t>
      </w:r>
      <w:r w:rsidRPr="007F4B07">
        <w:rPr>
          <w:rFonts w:ascii="Angsana New" w:hAnsi="Angsana New" w:hint="cs"/>
          <w:sz w:val="30"/>
          <w:szCs w:val="30"/>
          <w:cs/>
        </w:rPr>
        <w:t>วันที่</w:t>
      </w:r>
      <w:r w:rsidRPr="007F4B07">
        <w:rPr>
          <w:rFonts w:ascii="Angsana New" w:hAnsi="Angsana New"/>
          <w:sz w:val="30"/>
          <w:szCs w:val="30"/>
          <w:cs/>
        </w:rPr>
        <w:t xml:space="preserve"> </w:t>
      </w:r>
      <w:r w:rsidR="00302C38" w:rsidRPr="00302C38">
        <w:rPr>
          <w:rFonts w:ascii="Angsana New" w:hAnsi="Angsana New"/>
          <w:sz w:val="30"/>
          <w:szCs w:val="30"/>
        </w:rPr>
        <w:t>31</w:t>
      </w:r>
      <w:r w:rsidRPr="007F4B07">
        <w:rPr>
          <w:rFonts w:ascii="Angsana New" w:hAnsi="Angsana New"/>
          <w:sz w:val="30"/>
          <w:szCs w:val="30"/>
        </w:rPr>
        <w:t xml:space="preserve"> </w:t>
      </w:r>
      <w:r w:rsidRPr="007F4B07">
        <w:rPr>
          <w:rFonts w:ascii="Angsana New" w:hAnsi="Angsana New"/>
          <w:sz w:val="30"/>
          <w:szCs w:val="30"/>
          <w:cs/>
        </w:rPr>
        <w:t xml:space="preserve">ธันวาคม </w:t>
      </w:r>
      <w:r w:rsidR="00302C38" w:rsidRPr="00302C38">
        <w:rPr>
          <w:rFonts w:ascii="Angsana New" w:hAnsi="Angsana New"/>
          <w:sz w:val="30"/>
          <w:szCs w:val="30"/>
        </w:rPr>
        <w:t>2563</w:t>
      </w:r>
      <w:r w:rsidRPr="007F4B07">
        <w:rPr>
          <w:rFonts w:ascii="Angsana New" w:hAnsi="Angsana New"/>
          <w:sz w:val="30"/>
          <w:szCs w:val="30"/>
        </w:rPr>
        <w:t xml:space="preserve"> </w:t>
      </w:r>
      <w:r w:rsidRPr="007F4B07">
        <w:rPr>
          <w:rFonts w:ascii="Angsana New" w:hAnsi="Angsana New"/>
          <w:sz w:val="30"/>
          <w:szCs w:val="30"/>
          <w:cs/>
        </w:rPr>
        <w:t>และเงินปันผลรับสำหรับงวด</w:t>
      </w:r>
      <w:r w:rsidR="00805E3A">
        <w:rPr>
          <w:rFonts w:ascii="Angsana New" w:hAnsi="Angsana New" w:hint="cs"/>
          <w:sz w:val="30"/>
          <w:szCs w:val="30"/>
          <w:cs/>
        </w:rPr>
        <w:t>สาม</w:t>
      </w:r>
      <w:r w:rsidRPr="007F4B07">
        <w:rPr>
          <w:rFonts w:ascii="Angsana New" w:hAnsi="Angsana New" w:hint="cs"/>
          <w:sz w:val="30"/>
          <w:szCs w:val="30"/>
          <w:cs/>
        </w:rPr>
        <w:t>เดือน</w:t>
      </w:r>
      <w:r w:rsidRPr="007F4B07">
        <w:rPr>
          <w:rFonts w:ascii="Angsana New" w:hAnsi="Angsana New"/>
          <w:sz w:val="30"/>
          <w:szCs w:val="30"/>
          <w:cs/>
        </w:rPr>
        <w:t>สิ้นสุดวันที่</w:t>
      </w:r>
      <w:r w:rsidRPr="007F4B07">
        <w:rPr>
          <w:rFonts w:ascii="Angsana New" w:hAnsi="Angsana New"/>
          <w:sz w:val="30"/>
          <w:szCs w:val="30"/>
        </w:rPr>
        <w:t xml:space="preserve"> </w:t>
      </w:r>
      <w:r w:rsidR="00302C38" w:rsidRPr="00302C38">
        <w:rPr>
          <w:rFonts w:ascii="Angsana New" w:hAnsi="Angsana New"/>
          <w:sz w:val="30"/>
          <w:szCs w:val="30"/>
        </w:rPr>
        <w:t>31</w:t>
      </w:r>
      <w:r w:rsidR="00805E3A" w:rsidRPr="00FE622C">
        <w:rPr>
          <w:rFonts w:ascii="Angsana New" w:hAnsi="Angsana New"/>
          <w:sz w:val="30"/>
          <w:szCs w:val="30"/>
        </w:rPr>
        <w:t xml:space="preserve"> </w:t>
      </w:r>
      <w:r w:rsidR="00805E3A" w:rsidRPr="00FE622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302C38" w:rsidRPr="00302C38">
        <w:rPr>
          <w:rFonts w:ascii="Angsana New" w:hAnsi="Angsana New"/>
          <w:sz w:val="30"/>
          <w:szCs w:val="30"/>
        </w:rPr>
        <w:t>2564</w:t>
      </w:r>
      <w:r w:rsidRPr="007F4B07">
        <w:rPr>
          <w:rFonts w:ascii="Angsana New" w:hAnsi="Angsana New"/>
          <w:sz w:val="30"/>
          <w:szCs w:val="30"/>
        </w:rPr>
        <w:t xml:space="preserve"> </w:t>
      </w:r>
      <w:r w:rsidRPr="007F4B07">
        <w:rPr>
          <w:rFonts w:ascii="Angsana New" w:hAnsi="Angsana New"/>
          <w:sz w:val="30"/>
          <w:szCs w:val="30"/>
          <w:cs/>
        </w:rPr>
        <w:t xml:space="preserve">และ </w:t>
      </w:r>
      <w:r w:rsidR="00302C38" w:rsidRPr="00302C38">
        <w:rPr>
          <w:rFonts w:ascii="Angsana New" w:hAnsi="Angsana New"/>
          <w:sz w:val="30"/>
          <w:szCs w:val="30"/>
        </w:rPr>
        <w:t>2563</w:t>
      </w:r>
      <w:r w:rsidRPr="007F4B07">
        <w:rPr>
          <w:rFonts w:ascii="Angsana New" w:hAnsi="Angsana New"/>
          <w:sz w:val="30"/>
          <w:szCs w:val="30"/>
        </w:rPr>
        <w:t xml:space="preserve"> </w:t>
      </w:r>
      <w:r w:rsidRPr="007F4B07">
        <w:rPr>
          <w:rFonts w:ascii="Angsana New" w:hAnsi="Angsana New"/>
          <w:sz w:val="30"/>
          <w:szCs w:val="30"/>
          <w:cs/>
        </w:rPr>
        <w:t>มีดังนี้</w:t>
      </w:r>
    </w:p>
    <w:p w14:paraId="551C944B" w14:textId="77777777" w:rsidR="005C4C31" w:rsidRPr="007F4B07" w:rsidRDefault="005C4C31" w:rsidP="00722F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32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1440"/>
        <w:gridCol w:w="1170"/>
        <w:gridCol w:w="972"/>
        <w:gridCol w:w="180"/>
        <w:gridCol w:w="990"/>
        <w:gridCol w:w="180"/>
        <w:gridCol w:w="981"/>
        <w:gridCol w:w="180"/>
        <w:gridCol w:w="990"/>
        <w:gridCol w:w="180"/>
        <w:gridCol w:w="945"/>
        <w:gridCol w:w="180"/>
        <w:gridCol w:w="990"/>
        <w:gridCol w:w="180"/>
        <w:gridCol w:w="972"/>
        <w:gridCol w:w="180"/>
        <w:gridCol w:w="1004"/>
      </w:tblGrid>
      <w:tr w:rsidR="00BE1A97" w:rsidRPr="005A7203" w14:paraId="0A7244DA" w14:textId="77777777" w:rsidTr="001B524B">
        <w:trPr>
          <w:cantSplit/>
        </w:trPr>
        <w:tc>
          <w:tcPr>
            <w:tcW w:w="2610" w:type="dxa"/>
          </w:tcPr>
          <w:p w14:paraId="1C527E72" w14:textId="77777777" w:rsidR="00BE1A97" w:rsidRPr="005A7203" w:rsidRDefault="00BE1A97" w:rsidP="007C480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4" w:type="dxa"/>
            <w:gridSpan w:val="17"/>
          </w:tcPr>
          <w:p w14:paraId="23C9A957" w14:textId="77777777" w:rsidR="00BE1A97" w:rsidRPr="005A7203" w:rsidRDefault="00BE1A97" w:rsidP="007C480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A720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การเงินเฉพาะกิจการ</w:t>
            </w:r>
          </w:p>
        </w:tc>
      </w:tr>
      <w:tr w:rsidR="00BE1A97" w:rsidRPr="00805E3A" w14:paraId="636DA83A" w14:textId="77777777" w:rsidTr="001B524B">
        <w:trPr>
          <w:cantSplit/>
          <w:tblHeader/>
        </w:trPr>
        <w:tc>
          <w:tcPr>
            <w:tcW w:w="2610" w:type="dxa"/>
          </w:tcPr>
          <w:p w14:paraId="5CC8154B" w14:textId="77777777" w:rsidR="00BE1A97" w:rsidRPr="005A7203" w:rsidRDefault="00BE1A97" w:rsidP="007C480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2E5BDA2" w14:textId="7B1C94EB" w:rsidR="00BE1A97" w:rsidRPr="005A7203" w:rsidRDefault="00A913A9" w:rsidP="007C480B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ชื่อบริษัทย่อย</w:t>
            </w:r>
          </w:p>
        </w:tc>
        <w:tc>
          <w:tcPr>
            <w:tcW w:w="1440" w:type="dxa"/>
          </w:tcPr>
          <w:p w14:paraId="42A8AC18" w14:textId="77777777" w:rsidR="00BE1A97" w:rsidRPr="005A7203" w:rsidRDefault="00BE1A97" w:rsidP="007C480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BDEF00F" w14:textId="77777777" w:rsidR="00BE1A97" w:rsidRPr="005A7203" w:rsidRDefault="00BE1A97" w:rsidP="007C480B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7203">
              <w:rPr>
                <w:rFonts w:ascii="Angsana New" w:hAnsi="Angsana New" w:cs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170" w:type="dxa"/>
          </w:tcPr>
          <w:p w14:paraId="12AC4A0A" w14:textId="77777777" w:rsidR="00BE1A97" w:rsidRPr="005A7203" w:rsidRDefault="00BE1A97" w:rsidP="007C480B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7203">
              <w:rPr>
                <w:rFonts w:ascii="Angsana New" w:hAnsi="Angsana New" w:cs="Angsana New"/>
                <w:sz w:val="30"/>
                <w:szCs w:val="30"/>
                <w:cs/>
              </w:rPr>
              <w:t>ประเทศที่</w:t>
            </w:r>
            <w:r w:rsidR="008952BD" w:rsidRPr="008952BD">
              <w:rPr>
                <w:rFonts w:ascii="Angsana New" w:hAnsi="Angsana New" w:cs="Angsana New" w:hint="cs"/>
                <w:sz w:val="30"/>
                <w:szCs w:val="30"/>
                <w:cs/>
              </w:rPr>
              <w:t>ดำเนินธุรกิจ</w:t>
            </w:r>
          </w:p>
        </w:tc>
        <w:tc>
          <w:tcPr>
            <w:tcW w:w="2142" w:type="dxa"/>
            <w:gridSpan w:val="3"/>
          </w:tcPr>
          <w:p w14:paraId="76A12C42" w14:textId="77777777" w:rsidR="00BE1A97" w:rsidRPr="005A7203" w:rsidRDefault="00BE1A97" w:rsidP="007C480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7203">
              <w:rPr>
                <w:rFonts w:ascii="Angsana New" w:hAnsi="Angsana New" w:cs="Angsana New"/>
                <w:sz w:val="30"/>
                <w:szCs w:val="30"/>
                <w:cs/>
              </w:rPr>
              <w:t>สัดส่วนความ</w:t>
            </w:r>
            <w:r w:rsidRPr="005A7203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5A7203">
              <w:rPr>
                <w:rFonts w:ascii="Angsana New" w:hAnsi="Angsana New" w:cs="Angsana New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180" w:type="dxa"/>
          </w:tcPr>
          <w:p w14:paraId="202BDCE2" w14:textId="77777777" w:rsidR="00BE1A97" w:rsidRPr="005A7203" w:rsidRDefault="00BE1A97" w:rsidP="007C480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51" w:type="dxa"/>
            <w:gridSpan w:val="3"/>
          </w:tcPr>
          <w:p w14:paraId="4DC59C26" w14:textId="77777777" w:rsidR="00BE1A97" w:rsidRPr="005A7203" w:rsidRDefault="00BE1A97" w:rsidP="007C480B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10433AC" w14:textId="77777777" w:rsidR="00BE1A97" w:rsidRPr="005A7203" w:rsidRDefault="00BE1A97" w:rsidP="007C480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A720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  <w:r w:rsidRPr="005A720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093F2D79" w14:textId="77777777" w:rsidR="00BE1A97" w:rsidRPr="005A7203" w:rsidRDefault="00BE1A97" w:rsidP="007C480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115" w:type="dxa"/>
            <w:gridSpan w:val="3"/>
          </w:tcPr>
          <w:p w14:paraId="57C02238" w14:textId="77777777" w:rsidR="00BE1A97" w:rsidRPr="005A7203" w:rsidRDefault="00BE1A97" w:rsidP="007C480B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0ED9F15" w14:textId="77777777" w:rsidR="00BE1A97" w:rsidRPr="005A7203" w:rsidRDefault="00BE1A97" w:rsidP="007C480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A720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6FC88D9" w14:textId="77777777" w:rsidR="00BE1A97" w:rsidRPr="005A7203" w:rsidRDefault="00BE1A97" w:rsidP="007C480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56" w:type="dxa"/>
            <w:gridSpan w:val="3"/>
          </w:tcPr>
          <w:p w14:paraId="7BECD447" w14:textId="77777777" w:rsidR="00722FD2" w:rsidRPr="00805E3A" w:rsidRDefault="00722FD2" w:rsidP="00722FD2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05E3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เงินปันผลรับสำหรับ</w:t>
            </w:r>
          </w:p>
          <w:p w14:paraId="4BDFCAA3" w14:textId="75EF0E00" w:rsidR="00BE1A97" w:rsidRPr="00805E3A" w:rsidRDefault="00722FD2" w:rsidP="00722FD2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05E3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งวด</w:t>
            </w:r>
            <w:r w:rsidR="00805E3A" w:rsidRPr="00805E3A">
              <w:rPr>
                <w:rFonts w:ascii="Angsana New" w:hAnsi="Angsana New" w:cs="Angsana New" w:hint="cs"/>
                <w:sz w:val="30"/>
                <w:szCs w:val="30"/>
                <w:cs/>
              </w:rPr>
              <w:t>สาม</w:t>
            </w:r>
            <w:r w:rsidRPr="00805E3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เดือนสิ้นสุดวันที่</w:t>
            </w:r>
          </w:p>
        </w:tc>
      </w:tr>
      <w:tr w:rsidR="00805E3A" w:rsidRPr="005A7203" w14:paraId="701CFE81" w14:textId="77777777" w:rsidTr="001B524B">
        <w:trPr>
          <w:cantSplit/>
          <w:tblHeader/>
        </w:trPr>
        <w:tc>
          <w:tcPr>
            <w:tcW w:w="2610" w:type="dxa"/>
          </w:tcPr>
          <w:p w14:paraId="00DBB12F" w14:textId="77777777" w:rsidR="00805E3A" w:rsidRPr="005A7203" w:rsidRDefault="00805E3A" w:rsidP="00805E3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7291213" w14:textId="77777777" w:rsidR="00805E3A" w:rsidRPr="005A7203" w:rsidRDefault="00805E3A" w:rsidP="00805E3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A706A5" w14:textId="77777777" w:rsidR="00805E3A" w:rsidRPr="005A7203" w:rsidRDefault="00805E3A" w:rsidP="00805E3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BB6BF93" w14:textId="39AE71A4" w:rsidR="00805E3A" w:rsidRPr="00805E3A" w:rsidRDefault="00302C38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31</w:t>
            </w:r>
            <w:r w:rsidR="00805E3A" w:rsidRPr="00805E3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</w:t>
            </w:r>
            <w:r w:rsidR="00805E3A" w:rsidRPr="00805E3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4CE01B1B" w14:textId="77777777" w:rsidR="00805E3A" w:rsidRPr="00805E3A" w:rsidRDefault="00805E3A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7CB732" w14:textId="68A60846" w:rsidR="00805E3A" w:rsidRPr="00805E3A" w:rsidRDefault="00302C38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31</w:t>
            </w:r>
            <w:r w:rsidR="00805E3A" w:rsidRPr="00805E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805E3A" w:rsidRPr="00805E3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678CD194" w14:textId="77777777" w:rsidR="00805E3A" w:rsidRPr="005A7203" w:rsidRDefault="00805E3A" w:rsidP="00805E3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2051017F" w14:textId="224F6E41" w:rsidR="00805E3A" w:rsidRPr="00244ECA" w:rsidRDefault="00302C38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31</w:t>
            </w:r>
            <w:r w:rsidR="00805E3A" w:rsidRPr="00805E3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</w:t>
            </w:r>
            <w:r w:rsidR="00805E3A" w:rsidRPr="00805E3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5EB319BC" w14:textId="77777777" w:rsidR="00805E3A" w:rsidRPr="001E32C2" w:rsidRDefault="00805E3A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EF2EC5" w14:textId="706ACE2D" w:rsidR="00805E3A" w:rsidRPr="009E578E" w:rsidRDefault="00302C38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31</w:t>
            </w:r>
            <w:r w:rsidR="00805E3A" w:rsidRPr="00805E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805E3A" w:rsidRPr="00805E3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4DE1FD81" w14:textId="77777777" w:rsidR="00805E3A" w:rsidRPr="005A7203" w:rsidRDefault="00805E3A" w:rsidP="00805E3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14:paraId="71C711B5" w14:textId="2DBECAA1" w:rsidR="00805E3A" w:rsidRPr="00244ECA" w:rsidRDefault="00302C38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31</w:t>
            </w:r>
            <w:r w:rsidR="00805E3A" w:rsidRPr="00805E3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</w:t>
            </w:r>
            <w:r w:rsidR="00805E3A" w:rsidRPr="00805E3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7CFF3068" w14:textId="77777777" w:rsidR="00805E3A" w:rsidRPr="001E32C2" w:rsidRDefault="00805E3A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F0F619" w14:textId="6DB0156C" w:rsidR="00805E3A" w:rsidRPr="009E578E" w:rsidRDefault="00302C38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31</w:t>
            </w:r>
            <w:r w:rsidR="00805E3A" w:rsidRPr="00805E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805E3A" w:rsidRPr="00805E3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0B1E01B7" w14:textId="77777777" w:rsidR="00805E3A" w:rsidRPr="005A7203" w:rsidRDefault="00805E3A" w:rsidP="00805E3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9347AC9" w14:textId="11202522" w:rsidR="00805E3A" w:rsidRPr="00244ECA" w:rsidRDefault="00302C38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31</w:t>
            </w:r>
            <w:r w:rsidR="00805E3A" w:rsidRPr="00805E3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</w:t>
            </w:r>
            <w:r w:rsidR="00805E3A" w:rsidRPr="00805E3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0D57386E" w14:textId="77777777" w:rsidR="00805E3A" w:rsidRPr="001E32C2" w:rsidRDefault="00805E3A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4" w:type="dxa"/>
          </w:tcPr>
          <w:p w14:paraId="661C8B68" w14:textId="5E9DF3D0" w:rsidR="00805E3A" w:rsidRPr="009E578E" w:rsidRDefault="00302C38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31</w:t>
            </w:r>
            <w:r w:rsidR="00805E3A" w:rsidRPr="00805E3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</w:t>
            </w:r>
            <w:r w:rsidR="00805E3A" w:rsidRPr="00805E3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</w:tr>
      <w:tr w:rsidR="00805E3A" w:rsidRPr="005A7203" w14:paraId="296A5295" w14:textId="77777777" w:rsidTr="001B524B">
        <w:trPr>
          <w:cantSplit/>
          <w:tblHeader/>
        </w:trPr>
        <w:tc>
          <w:tcPr>
            <w:tcW w:w="2610" w:type="dxa"/>
          </w:tcPr>
          <w:p w14:paraId="22898E4B" w14:textId="77777777" w:rsidR="00805E3A" w:rsidRPr="005A7203" w:rsidRDefault="00805E3A" w:rsidP="00805E3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2248860" w14:textId="77777777" w:rsidR="00805E3A" w:rsidRPr="005A7203" w:rsidRDefault="00805E3A" w:rsidP="00805E3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907609" w14:textId="77777777" w:rsidR="00805E3A" w:rsidRPr="005A7203" w:rsidRDefault="00805E3A" w:rsidP="00805E3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270D02B9" w14:textId="121D4FB1" w:rsidR="00805E3A" w:rsidRPr="00805E3A" w:rsidRDefault="00302C38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302C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392E49AD" w14:textId="77777777" w:rsidR="00805E3A" w:rsidRPr="00805E3A" w:rsidRDefault="00805E3A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CD3CDA" w14:textId="1B49FC88" w:rsidR="00805E3A" w:rsidRPr="00805E3A" w:rsidRDefault="00302C38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302C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FA44A37" w14:textId="77777777" w:rsidR="00805E3A" w:rsidRPr="005A7203" w:rsidRDefault="00805E3A" w:rsidP="00805E3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1CC003B6" w14:textId="727E2B0B" w:rsidR="00805E3A" w:rsidRPr="00244ECA" w:rsidRDefault="00302C38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302C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0D5B2DE5" w14:textId="77777777" w:rsidR="00805E3A" w:rsidRPr="001E32C2" w:rsidRDefault="00805E3A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FC5652" w14:textId="38DCF810" w:rsidR="00805E3A" w:rsidRPr="00244ECA" w:rsidRDefault="00302C38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302C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54888777" w14:textId="77777777" w:rsidR="00805E3A" w:rsidRPr="005A7203" w:rsidRDefault="00805E3A" w:rsidP="00805E3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14:paraId="14C1CDDB" w14:textId="0172CC6F" w:rsidR="00805E3A" w:rsidRPr="00244ECA" w:rsidRDefault="00302C38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302C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6A02F411" w14:textId="77777777" w:rsidR="00805E3A" w:rsidRPr="001E32C2" w:rsidRDefault="00805E3A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5A2225" w14:textId="6632A286" w:rsidR="00805E3A" w:rsidRPr="00244ECA" w:rsidRDefault="00302C38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302C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2DCA37C" w14:textId="77777777" w:rsidR="00805E3A" w:rsidRPr="005A7203" w:rsidRDefault="00805E3A" w:rsidP="00805E3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55788ECF" w14:textId="5B0946F2" w:rsidR="00805E3A" w:rsidRPr="00244ECA" w:rsidRDefault="00302C38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302C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0D0B6EF9" w14:textId="77777777" w:rsidR="00805E3A" w:rsidRPr="001E32C2" w:rsidRDefault="00805E3A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4" w:type="dxa"/>
          </w:tcPr>
          <w:p w14:paraId="0AACFCC9" w14:textId="55112818" w:rsidR="00805E3A" w:rsidRPr="00244ECA" w:rsidRDefault="00302C38" w:rsidP="00805E3A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302C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056A5D" w:rsidRPr="005A7203" w14:paraId="17D866CB" w14:textId="77777777" w:rsidTr="001B524B">
        <w:trPr>
          <w:cantSplit/>
          <w:trHeight w:val="270"/>
        </w:trPr>
        <w:tc>
          <w:tcPr>
            <w:tcW w:w="2610" w:type="dxa"/>
          </w:tcPr>
          <w:p w14:paraId="6EEEF45E" w14:textId="77777777" w:rsidR="00056A5D" w:rsidRPr="005A7203" w:rsidRDefault="00056A5D" w:rsidP="00056A5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021BCF9" w14:textId="77777777" w:rsidR="00056A5D" w:rsidRPr="005A7203" w:rsidRDefault="00056A5D" w:rsidP="00056A5D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95B7BFF" w14:textId="77777777" w:rsidR="00056A5D" w:rsidRPr="005A7203" w:rsidRDefault="00056A5D" w:rsidP="00056A5D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42" w:type="dxa"/>
            <w:gridSpan w:val="3"/>
          </w:tcPr>
          <w:p w14:paraId="15B08975" w14:textId="77777777" w:rsidR="00056A5D" w:rsidRPr="005A7203" w:rsidRDefault="00056A5D" w:rsidP="00056A5D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A720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" w:type="dxa"/>
          </w:tcPr>
          <w:p w14:paraId="3095FA3D" w14:textId="77777777" w:rsidR="00056A5D" w:rsidRPr="005A7203" w:rsidRDefault="00056A5D" w:rsidP="00056A5D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82" w:type="dxa"/>
            <w:gridSpan w:val="11"/>
          </w:tcPr>
          <w:p w14:paraId="04ADBA80" w14:textId="77777777" w:rsidR="00056A5D" w:rsidRPr="005A7203" w:rsidRDefault="00056A5D" w:rsidP="00056A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A720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A720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A720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56A5D" w:rsidRPr="005A7203" w14:paraId="10CEBFC8" w14:textId="77777777" w:rsidTr="001B524B">
        <w:trPr>
          <w:cantSplit/>
        </w:trPr>
        <w:tc>
          <w:tcPr>
            <w:tcW w:w="2610" w:type="dxa"/>
          </w:tcPr>
          <w:p w14:paraId="63EC2640" w14:textId="77777777" w:rsidR="00056A5D" w:rsidRPr="007F1E61" w:rsidRDefault="00056A5D" w:rsidP="00056A5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F1E6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440" w:type="dxa"/>
          </w:tcPr>
          <w:p w14:paraId="75846167" w14:textId="77777777" w:rsidR="00056A5D" w:rsidRPr="006D1DFD" w:rsidRDefault="00056A5D" w:rsidP="00056A5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7299ABCB" w14:textId="77777777" w:rsidR="00056A5D" w:rsidRPr="005A7203" w:rsidRDefault="00056A5D" w:rsidP="00056A5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72" w:type="dxa"/>
          </w:tcPr>
          <w:p w14:paraId="0C6082DC" w14:textId="77777777" w:rsidR="00056A5D" w:rsidRPr="005A7203" w:rsidRDefault="00056A5D" w:rsidP="00056A5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D88EBFD" w14:textId="77777777" w:rsidR="00056A5D" w:rsidRPr="005A7203" w:rsidRDefault="00056A5D" w:rsidP="00056A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D24059" w14:textId="77777777" w:rsidR="00056A5D" w:rsidRPr="005A7203" w:rsidRDefault="00056A5D" w:rsidP="00056A5D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4FB5E7C" w14:textId="77777777" w:rsidR="00056A5D" w:rsidRPr="005A7203" w:rsidRDefault="00056A5D" w:rsidP="00056A5D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6A64B82D" w14:textId="77777777" w:rsidR="00056A5D" w:rsidRPr="005A7203" w:rsidRDefault="00056A5D" w:rsidP="00056A5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4FA7D60" w14:textId="77777777" w:rsidR="00056A5D" w:rsidRPr="005A7203" w:rsidRDefault="00056A5D" w:rsidP="00056A5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A89C5A" w14:textId="77777777" w:rsidR="00056A5D" w:rsidRPr="005A7203" w:rsidRDefault="00056A5D" w:rsidP="00056A5D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782DF51" w14:textId="77777777" w:rsidR="00056A5D" w:rsidRPr="005A7203" w:rsidRDefault="00056A5D" w:rsidP="00056A5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14:paraId="02BE103B" w14:textId="77777777" w:rsidR="00056A5D" w:rsidRPr="005A7203" w:rsidRDefault="00056A5D" w:rsidP="00056A5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08146D4" w14:textId="77777777" w:rsidR="00056A5D" w:rsidRPr="005A7203" w:rsidRDefault="00056A5D" w:rsidP="00056A5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8710FB" w14:textId="77777777" w:rsidR="00056A5D" w:rsidRPr="005A7203" w:rsidRDefault="00056A5D" w:rsidP="00056A5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AA32F1E" w14:textId="77777777" w:rsidR="00056A5D" w:rsidRPr="005A7203" w:rsidRDefault="00056A5D" w:rsidP="00056A5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72" w:type="dxa"/>
          </w:tcPr>
          <w:p w14:paraId="61538C1B" w14:textId="77777777" w:rsidR="00056A5D" w:rsidRPr="005A7203" w:rsidRDefault="00056A5D" w:rsidP="00056A5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D32CB89" w14:textId="77777777" w:rsidR="00056A5D" w:rsidRPr="005A7203" w:rsidRDefault="00056A5D" w:rsidP="00056A5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4" w:type="dxa"/>
          </w:tcPr>
          <w:p w14:paraId="00B73DE9" w14:textId="77777777" w:rsidR="00056A5D" w:rsidRPr="005A7203" w:rsidRDefault="00056A5D" w:rsidP="00056A5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D50DF" w:rsidRPr="005A7203" w14:paraId="1AA8A3C9" w14:textId="77777777" w:rsidTr="001B524B">
        <w:trPr>
          <w:cantSplit/>
        </w:trPr>
        <w:tc>
          <w:tcPr>
            <w:tcW w:w="2610" w:type="dxa"/>
          </w:tcPr>
          <w:p w14:paraId="66A00E9B" w14:textId="77777777" w:rsidR="001D50DF" w:rsidRPr="005A7203" w:rsidRDefault="001D50DF" w:rsidP="001D50D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691F">
              <w:rPr>
                <w:rFonts w:ascii="Angsana New" w:hAnsi="Angsana New" w:hint="cs"/>
                <w:sz w:val="30"/>
                <w:szCs w:val="30"/>
                <w:cs/>
                <w:lang w:val="x-none" w:eastAsia="x-none"/>
              </w:rPr>
              <w:t>บริษัท อิชิตัน เพาเวอร์ จำกัด</w:t>
            </w:r>
          </w:p>
        </w:tc>
        <w:tc>
          <w:tcPr>
            <w:tcW w:w="1440" w:type="dxa"/>
          </w:tcPr>
          <w:p w14:paraId="255D496F" w14:textId="77777777" w:rsidR="001D50DF" w:rsidRPr="007F1E61" w:rsidRDefault="001D50DF" w:rsidP="001D50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F1E6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จำหน่ายเครื่องดื่ม</w:t>
            </w:r>
          </w:p>
        </w:tc>
        <w:tc>
          <w:tcPr>
            <w:tcW w:w="1170" w:type="dxa"/>
          </w:tcPr>
          <w:p w14:paraId="06D6DF86" w14:textId="77777777" w:rsidR="001D50DF" w:rsidRPr="005A7203" w:rsidRDefault="001D50DF" w:rsidP="001D50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972" w:type="dxa"/>
            <w:shd w:val="clear" w:color="auto" w:fill="auto"/>
          </w:tcPr>
          <w:p w14:paraId="7C49D3FE" w14:textId="190DA402" w:rsidR="001D50DF" w:rsidRPr="005911CD" w:rsidRDefault="00302C38" w:rsidP="001D50D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1D50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302C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3756BFF2" w14:textId="77777777" w:rsidR="001D50DF" w:rsidRPr="005911CD" w:rsidRDefault="001D50DF" w:rsidP="001D5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60E6662" w14:textId="660F406E" w:rsidR="001D50DF" w:rsidRPr="005911CD" w:rsidRDefault="00302C38" w:rsidP="001D50D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1D50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302C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417A6B4F" w14:textId="77777777" w:rsidR="001D50DF" w:rsidRPr="005911CD" w:rsidRDefault="001D50DF" w:rsidP="001D50DF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107387E6" w14:textId="0186A5B9" w:rsidR="001D50DF" w:rsidRPr="005911CD" w:rsidRDefault="00302C38" w:rsidP="001D50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1D50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3B313FFF" w14:textId="77777777" w:rsidR="001D50DF" w:rsidRPr="005911CD" w:rsidRDefault="001D50DF" w:rsidP="001D50D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B70F160" w14:textId="30A5BA62" w:rsidR="001D50DF" w:rsidRPr="005911CD" w:rsidRDefault="00302C38" w:rsidP="001D50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1D50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66E8E49C" w14:textId="77777777" w:rsidR="001D50DF" w:rsidRPr="005911CD" w:rsidRDefault="001D50DF" w:rsidP="001D50D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0F9734E1" w14:textId="5BC4ACB8" w:rsidR="001D50DF" w:rsidRPr="005911CD" w:rsidRDefault="00302C38" w:rsidP="001D50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1D50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6D4470C" w14:textId="77777777" w:rsidR="001D50DF" w:rsidRPr="005A7203" w:rsidRDefault="001D50DF" w:rsidP="001D50D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8B670C1" w14:textId="0EE6207F" w:rsidR="001D50DF" w:rsidRPr="005911CD" w:rsidRDefault="00302C38" w:rsidP="001D50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1D50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A1043F9" w14:textId="77777777" w:rsidR="001D50DF" w:rsidRPr="005A7203" w:rsidRDefault="001D50DF" w:rsidP="001D50D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3D0C9993" w14:textId="2F77F736" w:rsidR="001D50DF" w:rsidRPr="005A7203" w:rsidRDefault="001D50DF" w:rsidP="001D50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276C6862" w14:textId="77777777" w:rsidR="001D50DF" w:rsidRPr="005A7203" w:rsidRDefault="001D50DF" w:rsidP="001D50D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04ED3220" w14:textId="77777777" w:rsidR="001D50DF" w:rsidRPr="005A7203" w:rsidRDefault="001D50DF" w:rsidP="001D50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1D50DF" w:rsidRPr="005A7203" w14:paraId="74410289" w14:textId="77777777" w:rsidTr="001B524B">
        <w:trPr>
          <w:cantSplit/>
        </w:trPr>
        <w:tc>
          <w:tcPr>
            <w:tcW w:w="2610" w:type="dxa"/>
          </w:tcPr>
          <w:p w14:paraId="52A0054C" w14:textId="77777777" w:rsidR="001D50DF" w:rsidRPr="005A7203" w:rsidRDefault="001D50DF" w:rsidP="001D50DF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A720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5FF8260D" w14:textId="77777777" w:rsidR="001D50DF" w:rsidRPr="005A7203" w:rsidRDefault="001D50DF" w:rsidP="001D50DF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D89AB6" w14:textId="77777777" w:rsidR="001D50DF" w:rsidRPr="005A7203" w:rsidRDefault="001D50DF" w:rsidP="001D50DF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09B417BB" w14:textId="77777777" w:rsidR="001D50DF" w:rsidRPr="005911CD" w:rsidRDefault="001D50DF" w:rsidP="001D5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CFF0BB7" w14:textId="77777777" w:rsidR="001D50DF" w:rsidRPr="005911CD" w:rsidRDefault="001D50DF" w:rsidP="001D50DF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F7160D2" w14:textId="77777777" w:rsidR="001D50DF" w:rsidRPr="005911CD" w:rsidRDefault="001D50DF" w:rsidP="001D5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B9C1CFF" w14:textId="77777777" w:rsidR="001D50DF" w:rsidRPr="005911CD" w:rsidRDefault="001D50DF" w:rsidP="001D50DF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2F115222" w14:textId="77777777" w:rsidR="001D50DF" w:rsidRPr="005911CD" w:rsidRDefault="001D50DF" w:rsidP="001D50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688A09E" w14:textId="77777777" w:rsidR="001D50DF" w:rsidRPr="005911CD" w:rsidRDefault="001D50DF" w:rsidP="001D50D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286A512" w14:textId="77777777" w:rsidR="001D50DF" w:rsidRPr="005911CD" w:rsidRDefault="001D50DF" w:rsidP="001D50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2774496" w14:textId="77777777" w:rsidR="001D50DF" w:rsidRPr="005911CD" w:rsidRDefault="001D50DF" w:rsidP="001D50D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  <w:shd w:val="clear" w:color="auto" w:fill="auto"/>
          </w:tcPr>
          <w:p w14:paraId="348EE5F1" w14:textId="261AEC6C" w:rsidR="001D50DF" w:rsidRPr="005911CD" w:rsidRDefault="00302C38" w:rsidP="001D50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1D50D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91828E8" w14:textId="77777777" w:rsidR="001D50DF" w:rsidRPr="005A7203" w:rsidRDefault="001D50DF" w:rsidP="001D50D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EE64716" w14:textId="1F6BC874" w:rsidR="001D50DF" w:rsidRPr="005911CD" w:rsidRDefault="00302C38" w:rsidP="001D50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1D50D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3420C08" w14:textId="77777777" w:rsidR="001D50DF" w:rsidRPr="005A7203" w:rsidRDefault="001D50DF" w:rsidP="001D50D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</w:tcPr>
          <w:p w14:paraId="57D45E1B" w14:textId="28538F16" w:rsidR="001D50DF" w:rsidRPr="005A7203" w:rsidRDefault="001D50DF" w:rsidP="001D50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92B0B6D" w14:textId="77777777" w:rsidR="001D50DF" w:rsidRPr="005A7203" w:rsidRDefault="001D50DF" w:rsidP="001D50D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tcBorders>
              <w:bottom w:val="double" w:sz="4" w:space="0" w:color="auto"/>
            </w:tcBorders>
          </w:tcPr>
          <w:p w14:paraId="5362115D" w14:textId="77777777" w:rsidR="001D50DF" w:rsidRPr="005A7203" w:rsidRDefault="001D50DF" w:rsidP="001D50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7D0B353B" w14:textId="77777777" w:rsidR="00BE1A97" w:rsidRPr="009B7F00" w:rsidRDefault="00BE1A97" w:rsidP="00BE1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2061531" w14:textId="77777777" w:rsidR="00916B35" w:rsidRDefault="00916B35" w:rsidP="00916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E67BCE9" w14:textId="77777777" w:rsidR="00916B35" w:rsidRDefault="00916B35" w:rsidP="00916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</w:p>
    <w:p w14:paraId="5CC714C1" w14:textId="77777777" w:rsidR="00916B35" w:rsidRDefault="00916B35" w:rsidP="00916B35">
      <w:pPr>
        <w:rPr>
          <w:rFonts w:ascii="Angsana New" w:hAnsi="Angsana New" w:cs="Angsana New"/>
          <w:sz w:val="30"/>
          <w:szCs w:val="30"/>
        </w:rPr>
      </w:pPr>
    </w:p>
    <w:p w14:paraId="5C740F59" w14:textId="77777777" w:rsidR="00916B35" w:rsidRPr="00916B35" w:rsidRDefault="00916B35" w:rsidP="00916B35">
      <w:pPr>
        <w:rPr>
          <w:rFonts w:ascii="Angsana New" w:hAnsi="Angsana New" w:cs="Angsana New"/>
          <w:sz w:val="30"/>
          <w:szCs w:val="30"/>
        </w:rPr>
        <w:sectPr w:rsidR="00916B35" w:rsidRPr="00916B35" w:rsidSect="00B3746D">
          <w:headerReference w:type="default" r:id="rId13"/>
          <w:headerReference w:type="first" r:id="rId14"/>
          <w:footerReference w:type="firs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="Angsana New" w:hAnsi="Angsana New" w:cs="Angsana New"/>
          <w:sz w:val="30"/>
          <w:szCs w:val="30"/>
          <w:cs/>
        </w:rPr>
        <w:tab/>
      </w:r>
    </w:p>
    <w:p w14:paraId="6B7D9E00" w14:textId="77777777" w:rsidR="00460BCC" w:rsidRPr="000A0615" w:rsidRDefault="00E322DE" w:rsidP="000D5A49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0A0615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ที่ดิน อาคาร</w:t>
      </w:r>
      <w:r w:rsidR="00460BCC" w:rsidRPr="000A0615">
        <w:rPr>
          <w:rFonts w:ascii="Angsana New" w:hAnsi="Angsana New" w:cs="Angsana New"/>
          <w:b/>
          <w:bCs/>
          <w:sz w:val="30"/>
          <w:szCs w:val="30"/>
          <w:cs/>
        </w:rPr>
        <w:t>และอุปกรณ์</w:t>
      </w:r>
    </w:p>
    <w:p w14:paraId="10130783" w14:textId="77777777" w:rsidR="00805E3A" w:rsidRPr="005A6531" w:rsidRDefault="00805E3A" w:rsidP="00805E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4513E589" w14:textId="2CE2DED0" w:rsidR="00805E3A" w:rsidRPr="00700018" w:rsidRDefault="00805E3A" w:rsidP="00805E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700018">
        <w:rPr>
          <w:rFonts w:ascii="Angsana New" w:hAnsi="Angsana New"/>
          <w:b/>
          <w:sz w:val="30"/>
          <w:szCs w:val="30"/>
          <w:cs/>
        </w:rPr>
        <w:t>ก</w:t>
      </w:r>
      <w:r w:rsidRPr="00700018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อาคารและอุปกรณ์ระหว่างงวดสามเดือนสิ้นสุดวันที่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="00302C38" w:rsidRPr="00302C38">
        <w:rPr>
          <w:rFonts w:ascii="Angsana New" w:hAnsi="Angsana New"/>
          <w:sz w:val="30"/>
          <w:szCs w:val="30"/>
          <w:lang w:val="en-US"/>
        </w:rPr>
        <w:t>31</w:t>
      </w:r>
      <w:r w:rsidRPr="00700018">
        <w:rPr>
          <w:rFonts w:ascii="Angsana New" w:hAnsi="Angsana New"/>
          <w:sz w:val="30"/>
          <w:szCs w:val="30"/>
          <w:cs/>
        </w:rPr>
        <w:t xml:space="preserve"> มีนาคม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302C38" w:rsidRPr="00302C38">
        <w:rPr>
          <w:rFonts w:ascii="Angsana New" w:hAnsi="Angsana New"/>
          <w:sz w:val="30"/>
          <w:szCs w:val="30"/>
          <w:lang w:val="en-US"/>
        </w:rPr>
        <w:t>2564</w:t>
      </w:r>
      <w:r w:rsidRPr="0070001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40D10D57" w14:textId="77777777" w:rsidR="009578AD" w:rsidRPr="00A5438F" w:rsidRDefault="009578AD" w:rsidP="00A54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highlight w:val="cyan"/>
        </w:rPr>
      </w:pPr>
    </w:p>
    <w:tbl>
      <w:tblPr>
        <w:tblW w:w="9099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5589"/>
        <w:gridCol w:w="1620"/>
        <w:gridCol w:w="269"/>
        <w:gridCol w:w="1621"/>
      </w:tblGrid>
      <w:tr w:rsidR="006B01D6" w14:paraId="3E15E0AA" w14:textId="77777777" w:rsidTr="00805E3A">
        <w:trPr>
          <w:tblHeader/>
        </w:trPr>
        <w:tc>
          <w:tcPr>
            <w:tcW w:w="3071" w:type="pct"/>
          </w:tcPr>
          <w:p w14:paraId="02AB71C4" w14:textId="77777777" w:rsidR="006B01D6" w:rsidRDefault="006B01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29" w:type="pct"/>
            <w:gridSpan w:val="3"/>
            <w:hideMark/>
          </w:tcPr>
          <w:p w14:paraId="06382381" w14:textId="00338EB0" w:rsidR="006B01D6" w:rsidRDefault="006B01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4C602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="004C602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6B01D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01D6" w14:paraId="3DD957D8" w14:textId="77777777" w:rsidTr="006466D7">
        <w:trPr>
          <w:tblHeader/>
        </w:trPr>
        <w:tc>
          <w:tcPr>
            <w:tcW w:w="3071" w:type="pct"/>
          </w:tcPr>
          <w:p w14:paraId="6858A0C0" w14:textId="77777777" w:rsidR="006B01D6" w:rsidRDefault="006B01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B1BD6BE" w14:textId="77777777" w:rsidR="006B01D6" w:rsidRDefault="006B01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60A0D90" w14:textId="77777777" w:rsidR="006B01D6" w:rsidRDefault="006B01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0" w:type="pct"/>
            <w:vAlign w:val="bottom"/>
            <w:hideMark/>
          </w:tcPr>
          <w:p w14:paraId="2AB745A6" w14:textId="77777777" w:rsidR="006B01D6" w:rsidRDefault="006B01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</w:t>
            </w:r>
          </w:p>
          <w:p w14:paraId="53F7C034" w14:textId="77777777" w:rsidR="006B01D6" w:rsidRDefault="006B01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การโอนเข้า</w:t>
            </w:r>
          </w:p>
          <w:p w14:paraId="62956EFE" w14:textId="77777777" w:rsidR="006B01D6" w:rsidRDefault="006B01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8" w:type="pct"/>
          </w:tcPr>
          <w:p w14:paraId="19CFF9E4" w14:textId="77777777" w:rsidR="006B01D6" w:rsidRDefault="006B01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pct"/>
            <w:hideMark/>
          </w:tcPr>
          <w:p w14:paraId="5AB25DB8" w14:textId="77777777" w:rsidR="006B01D6" w:rsidRDefault="006B01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</w:t>
            </w:r>
          </w:p>
          <w:p w14:paraId="07C23709" w14:textId="714E9FEB" w:rsidR="006B01D6" w:rsidRDefault="006B01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และการโอนออก</w:t>
            </w:r>
            <w:r w:rsidR="00A133F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A7327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6B01D6" w14:paraId="7A6FDA5A" w14:textId="77777777" w:rsidTr="00805E3A">
        <w:trPr>
          <w:tblHeader/>
        </w:trPr>
        <w:tc>
          <w:tcPr>
            <w:tcW w:w="3071" w:type="pct"/>
          </w:tcPr>
          <w:p w14:paraId="560BD3AE" w14:textId="77777777" w:rsidR="006B01D6" w:rsidRDefault="006B01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29" w:type="pct"/>
            <w:gridSpan w:val="3"/>
            <w:hideMark/>
          </w:tcPr>
          <w:p w14:paraId="22D6B631" w14:textId="77777777" w:rsidR="006B01D6" w:rsidRDefault="006B01D6" w:rsidP="009B0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5387"/>
                <w:tab w:val="left" w:pos="720"/>
                <w:tab w:val="left" w:pos="5348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66D7" w14:paraId="671820B0" w14:textId="77777777" w:rsidTr="006466D7">
        <w:trPr>
          <w:tblHeader/>
        </w:trPr>
        <w:tc>
          <w:tcPr>
            <w:tcW w:w="3071" w:type="pct"/>
          </w:tcPr>
          <w:p w14:paraId="3C397C01" w14:textId="3ABFAA4C" w:rsidR="006466D7" w:rsidRDefault="00B37B21" w:rsidP="006466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890" w:type="pct"/>
          </w:tcPr>
          <w:p w14:paraId="0457035D" w14:textId="19E39ADF" w:rsidR="006466D7" w:rsidRDefault="00302C38" w:rsidP="006466D7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</w:t>
            </w:r>
            <w:r w:rsidR="002254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8" w:type="pct"/>
          </w:tcPr>
          <w:p w14:paraId="1928C7D3" w14:textId="77777777" w:rsidR="006466D7" w:rsidRDefault="006466D7" w:rsidP="00646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pct"/>
          </w:tcPr>
          <w:p w14:paraId="4C86B69A" w14:textId="65BC7D97" w:rsidR="006466D7" w:rsidRPr="002254D1" w:rsidRDefault="002254D1" w:rsidP="006466D7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466D7" w14:paraId="43AB4259" w14:textId="77777777" w:rsidTr="006466D7">
        <w:trPr>
          <w:tblHeader/>
        </w:trPr>
        <w:tc>
          <w:tcPr>
            <w:tcW w:w="3071" w:type="pct"/>
            <w:hideMark/>
          </w:tcPr>
          <w:p w14:paraId="51A8E04B" w14:textId="77777777" w:rsidR="006466D7" w:rsidRDefault="006466D7" w:rsidP="006466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890" w:type="pct"/>
          </w:tcPr>
          <w:p w14:paraId="56B17463" w14:textId="1B96802D" w:rsidR="006466D7" w:rsidRPr="007673BB" w:rsidRDefault="002254D1" w:rsidP="006466D7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691</w:t>
            </w:r>
          </w:p>
        </w:tc>
        <w:tc>
          <w:tcPr>
            <w:tcW w:w="148" w:type="pct"/>
          </w:tcPr>
          <w:p w14:paraId="70CADD51" w14:textId="77777777" w:rsidR="006466D7" w:rsidRDefault="006466D7" w:rsidP="00646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pct"/>
          </w:tcPr>
          <w:p w14:paraId="31996716" w14:textId="2AD213DD" w:rsidR="006466D7" w:rsidRPr="009B0C30" w:rsidRDefault="006466D7" w:rsidP="006466D7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302C38" w:rsidRPr="00302C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6466D7" w14:paraId="72256158" w14:textId="77777777" w:rsidTr="006466D7">
        <w:trPr>
          <w:tblHeader/>
        </w:trPr>
        <w:tc>
          <w:tcPr>
            <w:tcW w:w="3071" w:type="pct"/>
            <w:hideMark/>
          </w:tcPr>
          <w:p w14:paraId="7BBE6CB7" w14:textId="77777777" w:rsidR="006466D7" w:rsidRDefault="006466D7" w:rsidP="006466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เครื่องมือและเครื่องใช้</w:t>
            </w:r>
          </w:p>
        </w:tc>
        <w:tc>
          <w:tcPr>
            <w:tcW w:w="890" w:type="pct"/>
          </w:tcPr>
          <w:p w14:paraId="535D9CFE" w14:textId="156FA073" w:rsidR="006466D7" w:rsidRPr="007673BB" w:rsidRDefault="00302C38" w:rsidP="006466D7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6466D7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  <w:lang w:val="en-US"/>
              </w:rPr>
              <w:t>44</w:t>
            </w:r>
            <w:r w:rsidR="002254D1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8" w:type="pct"/>
          </w:tcPr>
          <w:p w14:paraId="495CA77F" w14:textId="77777777" w:rsidR="006466D7" w:rsidRDefault="006466D7" w:rsidP="00646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pct"/>
          </w:tcPr>
          <w:p w14:paraId="02928A35" w14:textId="2E5F24E6" w:rsidR="006466D7" w:rsidRPr="009B0C30" w:rsidRDefault="006466D7" w:rsidP="006466D7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302C38" w:rsidRPr="00302C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6466D7" w14:paraId="6B227C36" w14:textId="77777777" w:rsidTr="006466D7">
        <w:trPr>
          <w:tblHeader/>
        </w:trPr>
        <w:tc>
          <w:tcPr>
            <w:tcW w:w="3071" w:type="pct"/>
            <w:hideMark/>
          </w:tcPr>
          <w:p w14:paraId="1F6B10D4" w14:textId="77777777" w:rsidR="006466D7" w:rsidRDefault="006466D7" w:rsidP="006466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716064" w14:textId="5A28A35C" w:rsidR="006466D7" w:rsidRPr="007673BB" w:rsidRDefault="002254D1" w:rsidP="006466D7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4,914</w:t>
            </w:r>
          </w:p>
        </w:tc>
        <w:tc>
          <w:tcPr>
            <w:tcW w:w="148" w:type="pct"/>
          </w:tcPr>
          <w:p w14:paraId="3D8BD231" w14:textId="77777777" w:rsidR="006466D7" w:rsidRDefault="006466D7" w:rsidP="00646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0B70ED" w14:textId="0D251383" w:rsidR="006466D7" w:rsidRPr="009B0C30" w:rsidRDefault="006466D7" w:rsidP="006466D7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2254D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23D325C0" w14:textId="6F526CDB" w:rsidR="007673BB" w:rsidRPr="00A5438F" w:rsidRDefault="007673BB" w:rsidP="00A43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highlight w:val="cyan"/>
        </w:rPr>
      </w:pPr>
    </w:p>
    <w:p w14:paraId="1D655F9E" w14:textId="0865EACC" w:rsidR="003D35F0" w:rsidRPr="000A2E19" w:rsidRDefault="003D35F0" w:rsidP="003D35F0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0A2E19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สินทรัพย์สิทธิการใช้</w:t>
      </w:r>
    </w:p>
    <w:p w14:paraId="46C89BE9" w14:textId="77777777" w:rsidR="00805E3A" w:rsidRPr="000A2E19" w:rsidRDefault="00805E3A" w:rsidP="00805E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19120433" w14:textId="733BD0BB" w:rsidR="00805E3A" w:rsidRPr="000A2E19" w:rsidRDefault="00805E3A" w:rsidP="00805E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2E19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รายการเคลื่อนไหวของสินทรัพย์สิทธิการใช้</w:t>
      </w:r>
      <w:r w:rsidRPr="000A2E19">
        <w:rPr>
          <w:rFonts w:asciiTheme="majorBidi" w:hAnsiTheme="majorBidi" w:cstheme="majorBidi" w:hint="cs"/>
          <w:sz w:val="30"/>
          <w:szCs w:val="30"/>
          <w:cs/>
        </w:rPr>
        <w:t xml:space="preserve">ระหว่างงวดสามเดือนสิ้นสุดวันที่ </w:t>
      </w:r>
      <w:r w:rsidR="00302C38" w:rsidRPr="00302C38">
        <w:rPr>
          <w:rFonts w:asciiTheme="majorBidi" w:hAnsiTheme="majorBidi" w:cstheme="majorBidi"/>
          <w:sz w:val="30"/>
          <w:szCs w:val="30"/>
        </w:rPr>
        <w:t>31</w:t>
      </w:r>
      <w:r w:rsidRPr="000A2E19">
        <w:rPr>
          <w:rFonts w:asciiTheme="majorBidi" w:hAnsiTheme="majorBidi" w:cstheme="majorBidi"/>
          <w:sz w:val="30"/>
          <w:szCs w:val="30"/>
        </w:rPr>
        <w:t xml:space="preserve"> </w:t>
      </w:r>
      <w:r w:rsidRPr="000A2E19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302C38" w:rsidRPr="00302C38">
        <w:rPr>
          <w:rFonts w:asciiTheme="majorBidi" w:hAnsiTheme="majorBidi" w:cstheme="majorBidi"/>
          <w:sz w:val="30"/>
          <w:szCs w:val="30"/>
        </w:rPr>
        <w:t>2564</w:t>
      </w:r>
      <w:r w:rsidRPr="000A2E19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52F5E232" w14:textId="77777777" w:rsidR="00645979" w:rsidRPr="00A5438F" w:rsidRDefault="00645979" w:rsidP="000D5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highlight w:val="cyan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990"/>
        <w:gridCol w:w="180"/>
        <w:gridCol w:w="1530"/>
        <w:gridCol w:w="182"/>
        <w:gridCol w:w="1528"/>
        <w:gridCol w:w="180"/>
        <w:gridCol w:w="1440"/>
      </w:tblGrid>
      <w:tr w:rsidR="006401FE" w:rsidRPr="006B01D6" w14:paraId="4A032C71" w14:textId="77777777" w:rsidTr="006401FE">
        <w:trPr>
          <w:trHeight w:val="21"/>
          <w:tblHeader/>
        </w:trPr>
        <w:tc>
          <w:tcPr>
            <w:tcW w:w="3060" w:type="dxa"/>
            <w:shd w:val="clear" w:color="auto" w:fill="auto"/>
            <w:vAlign w:val="bottom"/>
          </w:tcPr>
          <w:p w14:paraId="2055780B" w14:textId="3DF37992" w:rsidR="006401FE" w:rsidRPr="006B01D6" w:rsidRDefault="006401FE" w:rsidP="00B16E5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9EAF526" w14:textId="48B5D9D9" w:rsidR="006401FE" w:rsidRPr="006B01D6" w:rsidRDefault="006401FE" w:rsidP="00B16E51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15CB5A4B" w14:textId="77777777" w:rsidR="006401FE" w:rsidRPr="006B01D6" w:rsidRDefault="006401FE" w:rsidP="00B16E51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860" w:type="dxa"/>
            <w:gridSpan w:val="5"/>
          </w:tcPr>
          <w:p w14:paraId="3553BE85" w14:textId="6EF57EBD" w:rsidR="006401FE" w:rsidRPr="006B01D6" w:rsidRDefault="006401FE" w:rsidP="00B16E51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6B01D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6B01D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/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6B01D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6401FE" w:rsidRPr="006B01D6" w14:paraId="4D6C3788" w14:textId="77777777" w:rsidTr="006401FE">
        <w:trPr>
          <w:trHeight w:val="21"/>
          <w:tblHeader/>
        </w:trPr>
        <w:tc>
          <w:tcPr>
            <w:tcW w:w="3060" w:type="dxa"/>
            <w:shd w:val="clear" w:color="auto" w:fill="auto"/>
            <w:vAlign w:val="bottom"/>
          </w:tcPr>
          <w:p w14:paraId="76CCB4A1" w14:textId="3AFE0E98" w:rsidR="006401FE" w:rsidRPr="006B01D6" w:rsidRDefault="006401FE" w:rsidP="00B16E5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263A6C91" w14:textId="785AFF15" w:rsidR="006401FE" w:rsidRPr="006B01D6" w:rsidRDefault="006401FE" w:rsidP="00B16E5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2A63B5B1" w14:textId="77777777" w:rsidR="006401FE" w:rsidRPr="006B01D6" w:rsidRDefault="006401FE" w:rsidP="00B16E5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</w:tcPr>
          <w:p w14:paraId="4E3E17EC" w14:textId="284AF49A" w:rsidR="006401FE" w:rsidRPr="006B01D6" w:rsidRDefault="006401FE" w:rsidP="00B16E5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B01D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อาคารสำนักงาน</w:t>
            </w:r>
          </w:p>
        </w:tc>
        <w:tc>
          <w:tcPr>
            <w:tcW w:w="182" w:type="dxa"/>
          </w:tcPr>
          <w:p w14:paraId="3F28A3A8" w14:textId="77777777" w:rsidR="006401FE" w:rsidRPr="006B01D6" w:rsidRDefault="006401FE" w:rsidP="00B16E5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528" w:type="dxa"/>
          </w:tcPr>
          <w:p w14:paraId="151B4597" w14:textId="34ED9101" w:rsidR="006401FE" w:rsidRPr="006B01D6" w:rsidRDefault="006401FE" w:rsidP="006B01D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6598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รถโฟล์คลิฟท์</w:t>
            </w:r>
          </w:p>
        </w:tc>
        <w:tc>
          <w:tcPr>
            <w:tcW w:w="180" w:type="dxa"/>
          </w:tcPr>
          <w:p w14:paraId="5249785D" w14:textId="77777777" w:rsidR="006401FE" w:rsidRPr="006B01D6" w:rsidRDefault="006401FE" w:rsidP="00B16E5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79B5EB3" w14:textId="77777777" w:rsidR="006401FE" w:rsidRPr="006B01D6" w:rsidRDefault="006401FE" w:rsidP="00B16E5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B01D6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6401FE" w:rsidRPr="006B01D6" w14:paraId="22DA30AE" w14:textId="77777777" w:rsidTr="006401FE">
        <w:trPr>
          <w:trHeight w:val="21"/>
          <w:tblHeader/>
        </w:trPr>
        <w:tc>
          <w:tcPr>
            <w:tcW w:w="3060" w:type="dxa"/>
          </w:tcPr>
          <w:p w14:paraId="4B9B27EF" w14:textId="77777777" w:rsidR="006401FE" w:rsidRPr="006B01D6" w:rsidRDefault="006401FE" w:rsidP="00B16E51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A57E4BA" w14:textId="752CBC75" w:rsidR="006401FE" w:rsidRPr="006B01D6" w:rsidRDefault="006401FE" w:rsidP="00645979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8EE7270" w14:textId="77777777" w:rsidR="006401FE" w:rsidRPr="006B01D6" w:rsidRDefault="006401FE" w:rsidP="00B16E5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5"/>
          </w:tcPr>
          <w:p w14:paraId="07E354FE" w14:textId="77777777" w:rsidR="006401FE" w:rsidRPr="006B01D6" w:rsidRDefault="006401FE" w:rsidP="00B16E5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6B01D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B01D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B01D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6B01D6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6401FE" w:rsidRPr="006B01D6" w14:paraId="393D400E" w14:textId="77777777" w:rsidTr="006401FE">
        <w:trPr>
          <w:trHeight w:val="21"/>
        </w:trPr>
        <w:tc>
          <w:tcPr>
            <w:tcW w:w="3060" w:type="dxa"/>
          </w:tcPr>
          <w:p w14:paraId="278A3DA8" w14:textId="5F305EC8" w:rsidR="006401FE" w:rsidRPr="006B01D6" w:rsidRDefault="006401FE" w:rsidP="00640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B01D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="00302C38" w:rsidRPr="00302C38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6B01D6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6B01D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="00302C38" w:rsidRPr="00302C38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302C38" w:rsidRPr="00302C38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6B01D6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7D6C2394" w14:textId="5046D7B4" w:rsidR="006401FE" w:rsidRPr="006B01D6" w:rsidRDefault="006401FE" w:rsidP="006401FE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89DE4E5" w14:textId="77777777" w:rsidR="006401FE" w:rsidRPr="006B01D6" w:rsidRDefault="006401FE" w:rsidP="006401FE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C62F00C" w14:textId="3626CEDA" w:rsidR="006401FE" w:rsidRPr="006B01D6" w:rsidRDefault="00302C38" w:rsidP="00640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90</w:t>
            </w:r>
            <w:r w:rsidR="006401F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174</w:t>
            </w:r>
          </w:p>
        </w:tc>
        <w:tc>
          <w:tcPr>
            <w:tcW w:w="182" w:type="dxa"/>
          </w:tcPr>
          <w:p w14:paraId="1A9FC172" w14:textId="77777777" w:rsidR="006401FE" w:rsidRPr="006B01D6" w:rsidRDefault="006401FE" w:rsidP="006401FE">
            <w:pPr>
              <w:pStyle w:val="acctmergecolhdg"/>
              <w:tabs>
                <w:tab w:val="decimal" w:pos="1210"/>
              </w:tabs>
              <w:spacing w:line="240" w:lineRule="atLeast"/>
              <w:ind w:right="-80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528" w:type="dxa"/>
          </w:tcPr>
          <w:p w14:paraId="7DCCF805" w14:textId="3D18AD99" w:rsidR="006401FE" w:rsidRPr="006B01D6" w:rsidRDefault="00302C38" w:rsidP="00640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6401F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411</w:t>
            </w:r>
          </w:p>
        </w:tc>
        <w:tc>
          <w:tcPr>
            <w:tcW w:w="180" w:type="dxa"/>
          </w:tcPr>
          <w:p w14:paraId="3B53CE34" w14:textId="77777777" w:rsidR="006401FE" w:rsidRPr="006B01D6" w:rsidRDefault="006401FE" w:rsidP="006401FE">
            <w:pPr>
              <w:pStyle w:val="acctmergecolhdg"/>
              <w:tabs>
                <w:tab w:val="decimal" w:pos="1210"/>
              </w:tabs>
              <w:spacing w:line="240" w:lineRule="atLeast"/>
              <w:ind w:right="-80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1A7A6F" w14:textId="1798A8D1" w:rsidR="006401FE" w:rsidRPr="006B01D6" w:rsidRDefault="00302C38" w:rsidP="00640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94</w:t>
            </w:r>
            <w:r w:rsidR="006401F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585</w:t>
            </w:r>
          </w:p>
        </w:tc>
      </w:tr>
      <w:tr w:rsidR="006401FE" w:rsidRPr="006B01D6" w14:paraId="75EA3906" w14:textId="77777777" w:rsidTr="006401FE">
        <w:trPr>
          <w:trHeight w:val="21"/>
        </w:trPr>
        <w:tc>
          <w:tcPr>
            <w:tcW w:w="3060" w:type="dxa"/>
          </w:tcPr>
          <w:p w14:paraId="085C6CCC" w14:textId="77777777" w:rsidR="006401FE" w:rsidRPr="006B01D6" w:rsidRDefault="006401FE" w:rsidP="006401F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6B01D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6B01D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6B01D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990" w:type="dxa"/>
          </w:tcPr>
          <w:p w14:paraId="5CC671D9" w14:textId="417385B7" w:rsidR="006401FE" w:rsidRPr="006B01D6" w:rsidRDefault="006401FE" w:rsidP="006401FE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440A8453" w14:textId="77777777" w:rsidR="006401FE" w:rsidRPr="006B01D6" w:rsidRDefault="006401FE" w:rsidP="006401FE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2832C9B" w14:textId="17B30376" w:rsidR="006401FE" w:rsidRPr="006B01D6" w:rsidRDefault="006401FE" w:rsidP="00640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02C38" w:rsidRPr="00302C38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02C38" w:rsidRPr="00302C38">
              <w:rPr>
                <w:rFonts w:ascii="Angsana New" w:hAnsi="Angsana New" w:cs="Angsana New"/>
                <w:sz w:val="30"/>
                <w:szCs w:val="30"/>
              </w:rPr>
              <w:t>973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5D5328F3" w14:textId="77777777" w:rsidR="006401FE" w:rsidRPr="006B01D6" w:rsidRDefault="006401FE" w:rsidP="006401FE">
            <w:pPr>
              <w:pStyle w:val="acctmergecolhdg"/>
              <w:tabs>
                <w:tab w:val="decimal" w:pos="1210"/>
              </w:tabs>
              <w:spacing w:line="240" w:lineRule="atLeast"/>
              <w:ind w:right="-80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14:paraId="5A56C8AB" w14:textId="7A8ACA18" w:rsidR="006401FE" w:rsidRPr="006B01D6" w:rsidRDefault="006401FE" w:rsidP="00640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02C38" w:rsidRPr="00302C38">
              <w:rPr>
                <w:rFonts w:ascii="Angsana New" w:hAnsi="Angsana New" w:cs="Angsana New"/>
                <w:sz w:val="30"/>
                <w:szCs w:val="30"/>
              </w:rPr>
              <w:t>495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E5D3285" w14:textId="77777777" w:rsidR="006401FE" w:rsidRPr="006B01D6" w:rsidRDefault="006401FE" w:rsidP="006401FE">
            <w:pPr>
              <w:pStyle w:val="acctmergecolhdg"/>
              <w:tabs>
                <w:tab w:val="decimal" w:pos="1210"/>
              </w:tabs>
              <w:spacing w:line="240" w:lineRule="atLeast"/>
              <w:ind w:right="-80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67EF75" w14:textId="6483D306" w:rsidR="006401FE" w:rsidRPr="006B01D6" w:rsidRDefault="006401FE" w:rsidP="006401F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302C38" w:rsidRPr="00302C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302C38" w:rsidRPr="00302C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468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6401FE" w:rsidRPr="006B01D6" w14:paraId="7B5262CA" w14:textId="77777777" w:rsidTr="006401FE">
        <w:trPr>
          <w:trHeight w:val="21"/>
        </w:trPr>
        <w:tc>
          <w:tcPr>
            <w:tcW w:w="3060" w:type="dxa"/>
            <w:vAlign w:val="bottom"/>
          </w:tcPr>
          <w:p w14:paraId="359A9923" w14:textId="7E62B9E5" w:rsidR="006401FE" w:rsidRPr="006B01D6" w:rsidRDefault="006401FE" w:rsidP="006401FE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01D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02C38" w:rsidRPr="00302C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05E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05E3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302C38" w:rsidRPr="00302C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90" w:type="dxa"/>
          </w:tcPr>
          <w:p w14:paraId="06F1943B" w14:textId="5D58DB8F" w:rsidR="006401FE" w:rsidRPr="006B01D6" w:rsidRDefault="006401FE" w:rsidP="006401FE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CD05DF7" w14:textId="77777777" w:rsidR="006401FE" w:rsidRPr="006B01D6" w:rsidRDefault="006401FE" w:rsidP="006401FE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B1D852" w14:textId="2532D839" w:rsidR="006401FE" w:rsidRPr="006B01D6" w:rsidRDefault="00302C38" w:rsidP="00640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87</w:t>
            </w:r>
            <w:r w:rsidR="006401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201</w:t>
            </w:r>
          </w:p>
        </w:tc>
        <w:tc>
          <w:tcPr>
            <w:tcW w:w="182" w:type="dxa"/>
          </w:tcPr>
          <w:p w14:paraId="21C4AAEA" w14:textId="77777777" w:rsidR="006401FE" w:rsidRPr="006B01D6" w:rsidRDefault="006401FE" w:rsidP="006401F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DDA6C8" w14:textId="4866BE23" w:rsidR="006401FE" w:rsidRPr="006B01D6" w:rsidRDefault="00302C38" w:rsidP="00640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6401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916</w:t>
            </w:r>
          </w:p>
        </w:tc>
        <w:tc>
          <w:tcPr>
            <w:tcW w:w="180" w:type="dxa"/>
          </w:tcPr>
          <w:p w14:paraId="2253FCFB" w14:textId="77777777" w:rsidR="006401FE" w:rsidRPr="006B01D6" w:rsidRDefault="006401FE" w:rsidP="006401F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CF71D" w14:textId="15BD192F" w:rsidR="006401FE" w:rsidRPr="006B01D6" w:rsidRDefault="00302C38" w:rsidP="00640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91</w:t>
            </w:r>
            <w:r w:rsidR="006401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117</w:t>
            </w:r>
          </w:p>
        </w:tc>
      </w:tr>
    </w:tbl>
    <w:p w14:paraId="025913A5" w14:textId="77777777" w:rsidR="00645979" w:rsidRPr="000A2E19" w:rsidRDefault="00645979" w:rsidP="000D5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06A65C" w14:textId="77777777" w:rsidR="00993901" w:rsidRDefault="00993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5DE50530" w14:textId="3DA9614D" w:rsidR="00EE7657" w:rsidRPr="00B47034" w:rsidRDefault="00EE7657" w:rsidP="00451245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4703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</w:t>
      </w:r>
      <w:r w:rsidR="00E15423" w:rsidRPr="00B47034">
        <w:rPr>
          <w:rFonts w:asciiTheme="majorBidi" w:hAnsiTheme="majorBidi" w:cstheme="majorBidi"/>
          <w:b/>
          <w:bCs/>
          <w:sz w:val="30"/>
          <w:szCs w:val="30"/>
          <w:cs/>
        </w:rPr>
        <w:t>ดำเนินงาน</w:t>
      </w:r>
      <w:r w:rsidR="000961F9" w:rsidRPr="00B47034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3604EC50" w14:textId="77777777" w:rsidR="00E56364" w:rsidRPr="00B47034" w:rsidRDefault="00E56364" w:rsidP="004512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EA85C9" w14:textId="15448B06" w:rsidR="002C4507" w:rsidRPr="00B47034" w:rsidRDefault="002C4507" w:rsidP="004512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470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</w:t>
      </w:r>
      <w:r w:rsidR="00B23A30" w:rsidRPr="00B4703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ที่รายงาน</w:t>
      </w:r>
    </w:p>
    <w:p w14:paraId="411B7039" w14:textId="77777777" w:rsidR="002C4507" w:rsidRPr="00B47034" w:rsidRDefault="002C4507" w:rsidP="004512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AD0C74" w14:textId="28BF5466" w:rsidR="00CC4941" w:rsidRPr="00B47034" w:rsidRDefault="00CC4941" w:rsidP="00451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47034">
        <w:rPr>
          <w:rFonts w:asciiTheme="majorBidi" w:hAnsiTheme="majorBidi" w:cstheme="majorBidi"/>
          <w:spacing w:val="-4"/>
          <w:sz w:val="30"/>
          <w:szCs w:val="30"/>
          <w:cs/>
        </w:rPr>
        <w:t>ผู้บริหารเห็นว่า</w:t>
      </w:r>
      <w:r w:rsidR="00F6780E" w:rsidRPr="00B47034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B47034">
        <w:rPr>
          <w:rFonts w:asciiTheme="majorBidi" w:hAnsiTheme="majorBidi" w:cstheme="majorBidi"/>
          <w:spacing w:val="-4"/>
          <w:sz w:val="30"/>
          <w:szCs w:val="30"/>
          <w:cs/>
        </w:rPr>
        <w:t>บริษัทดำเนินกิจการหลักในส่วนงานธุรกิจเดียว</w:t>
      </w:r>
      <w:r w:rsidRPr="00B47034">
        <w:rPr>
          <w:rFonts w:asciiTheme="majorBidi" w:hAnsiTheme="majorBidi" w:cstheme="majorBidi"/>
          <w:spacing w:val="-6"/>
          <w:sz w:val="30"/>
          <w:szCs w:val="30"/>
          <w:cs/>
        </w:rPr>
        <w:t>คือ ธุรกิจเครื่องดื่ม ดังนั้นฝ่ายบริหารจึง</w:t>
      </w:r>
      <w:r w:rsidRPr="00B47034">
        <w:rPr>
          <w:rFonts w:asciiTheme="majorBidi" w:hAnsiTheme="majorBidi" w:cstheme="majorBidi"/>
          <w:sz w:val="30"/>
          <w:szCs w:val="30"/>
          <w:cs/>
        </w:rPr>
        <w:t>พิจารณาว่า</w:t>
      </w:r>
      <w:r w:rsidR="00F6780E" w:rsidRPr="00B47034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B47034">
        <w:rPr>
          <w:rFonts w:asciiTheme="majorBidi" w:hAnsiTheme="majorBidi" w:cstheme="majorBidi"/>
          <w:sz w:val="30"/>
          <w:szCs w:val="30"/>
          <w:cs/>
        </w:rPr>
        <w:t>บริษัทมีส่วนงานที่รายงานเพียงส่วนงานเดียว</w:t>
      </w:r>
    </w:p>
    <w:p w14:paraId="4F159E0D" w14:textId="77777777" w:rsidR="00E707D2" w:rsidRPr="00B47034" w:rsidRDefault="00E707D2" w:rsidP="00451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C39E80" w14:textId="77777777" w:rsidR="00396A2A" w:rsidRPr="00B47034" w:rsidRDefault="00994CDC" w:rsidP="004512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4703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ข้อมูลเกี่ยวกับ</w:t>
      </w:r>
      <w:r w:rsidR="00396A2A" w:rsidRPr="00B470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24A45E9B" w14:textId="77777777" w:rsidR="00396A2A" w:rsidRPr="00B47034" w:rsidRDefault="00396A2A" w:rsidP="004512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CE2C6F" w14:textId="77777777" w:rsidR="00E32AAF" w:rsidRPr="00B47034" w:rsidRDefault="00E32AAF" w:rsidP="00451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47034">
        <w:rPr>
          <w:rFonts w:asciiTheme="majorBidi" w:hAnsiTheme="majorBidi" w:cstheme="majorBidi"/>
          <w:sz w:val="30"/>
          <w:szCs w:val="30"/>
          <w:cs/>
        </w:rPr>
        <w:t>ในการนำเสนอข้อมูลทางการเงินจำแนกตามเขตภูมิศาสตร์นั้น รายได้จะจำแนกโดยใช้สถานที่ตั้งของลูกค้า</w:t>
      </w:r>
    </w:p>
    <w:p w14:paraId="108B8D25" w14:textId="77777777" w:rsidR="0063381F" w:rsidRPr="00B47034" w:rsidRDefault="0063381F" w:rsidP="004512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A990E2" w14:textId="2093D096" w:rsidR="00805E3A" w:rsidRDefault="00805E3A" w:rsidP="00805E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9154E">
        <w:rPr>
          <w:rFonts w:ascii="Angsana New" w:hAnsi="Angsana New" w:cs="Angsana New"/>
          <w:sz w:val="30"/>
          <w:szCs w:val="30"/>
          <w:cs/>
        </w:rPr>
        <w:t>รายได้</w:t>
      </w:r>
      <w:r w:rsidRPr="00B9154E">
        <w:rPr>
          <w:rFonts w:ascii="Angsana New" w:hAnsi="Angsana New" w:cs="Angsana New" w:hint="cs"/>
          <w:sz w:val="30"/>
          <w:szCs w:val="30"/>
          <w:cs/>
        </w:rPr>
        <w:t>จำแนกตาม</w:t>
      </w:r>
      <w:r w:rsidRPr="00B9154E">
        <w:rPr>
          <w:rFonts w:ascii="Angsana New" w:hAnsi="Angsana New" w:cs="Angsana New"/>
          <w:sz w:val="30"/>
          <w:szCs w:val="30"/>
          <w:cs/>
        </w:rPr>
        <w:t>เขตภูมิศาสตร์</w:t>
      </w:r>
      <w:r w:rsidRPr="00B9154E">
        <w:rPr>
          <w:rFonts w:ascii="Angsana New" w:hAnsi="Angsana New" w:cs="Angsana New" w:hint="cs"/>
          <w:sz w:val="30"/>
          <w:szCs w:val="30"/>
          <w:cs/>
        </w:rPr>
        <w:t>หลักและจังหวะเวลาในการรับรู้รายได้</w:t>
      </w:r>
      <w:r w:rsidRPr="00B9154E">
        <w:rPr>
          <w:rFonts w:ascii="Angsana New" w:hAnsi="Angsana New" w:cs="Angsana New"/>
          <w:sz w:val="30"/>
          <w:szCs w:val="30"/>
          <w:cs/>
        </w:rPr>
        <w:t>ของกลุ่มบริษัท</w:t>
      </w:r>
      <w:r w:rsidRPr="00B9154E">
        <w:rPr>
          <w:rFonts w:ascii="Angsana New" w:hAnsi="Angsana New" w:cs="Angsana New" w:hint="cs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Pr="00B9154E">
        <w:rPr>
          <w:rFonts w:ascii="Angsana New" w:hAnsi="Angsana New" w:cs="Angsana New" w:hint="cs"/>
          <w:sz w:val="30"/>
          <w:szCs w:val="30"/>
          <w:cs/>
        </w:rPr>
        <w:t>สิ้นสุด</w:t>
      </w:r>
      <w:r w:rsidRPr="00B9154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02C38" w:rsidRPr="00302C38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B915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02C38" w:rsidRPr="00302C38">
        <w:rPr>
          <w:rFonts w:ascii="Angsana New" w:hAnsi="Angsana New" w:cs="Angsana New"/>
          <w:sz w:val="30"/>
          <w:szCs w:val="30"/>
        </w:rPr>
        <w:t>2564</w:t>
      </w:r>
      <w:r w:rsidRPr="00B9154E">
        <w:rPr>
          <w:rFonts w:ascii="Angsana New" w:hAnsi="Angsana New" w:cs="Angsana New"/>
          <w:sz w:val="30"/>
          <w:szCs w:val="30"/>
        </w:rPr>
        <w:t xml:space="preserve"> </w:t>
      </w:r>
      <w:r w:rsidRPr="00B9154E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302C38" w:rsidRPr="00302C38">
        <w:rPr>
          <w:rFonts w:ascii="Angsana New" w:hAnsi="Angsana New" w:cs="Angsana New"/>
          <w:sz w:val="30"/>
          <w:szCs w:val="30"/>
        </w:rPr>
        <w:t>2563</w:t>
      </w:r>
      <w:r w:rsidRPr="00B9154E">
        <w:rPr>
          <w:rFonts w:ascii="Angsana New" w:hAnsi="Angsana New" w:cs="Angsana New" w:hint="cs"/>
          <w:sz w:val="30"/>
          <w:szCs w:val="30"/>
          <w:cs/>
        </w:rPr>
        <w:t xml:space="preserve"> มีดังนี้</w:t>
      </w:r>
    </w:p>
    <w:p w14:paraId="7B282B9A" w14:textId="77777777" w:rsidR="00805E3A" w:rsidRPr="00B9154E" w:rsidRDefault="00805E3A" w:rsidP="00805E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70"/>
        <w:gridCol w:w="1170"/>
        <w:gridCol w:w="270"/>
        <w:gridCol w:w="1123"/>
        <w:gridCol w:w="270"/>
        <w:gridCol w:w="1127"/>
      </w:tblGrid>
      <w:tr w:rsidR="00805E3A" w:rsidRPr="0046749D" w14:paraId="02CB5311" w14:textId="77777777" w:rsidTr="00805E3A">
        <w:tc>
          <w:tcPr>
            <w:tcW w:w="3777" w:type="dxa"/>
          </w:tcPr>
          <w:p w14:paraId="4F1DBCAA" w14:textId="77777777" w:rsidR="00805E3A" w:rsidRPr="0046749D" w:rsidRDefault="00805E3A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3" w:type="dxa"/>
            <w:gridSpan w:val="3"/>
          </w:tcPr>
          <w:p w14:paraId="42DB9A34" w14:textId="77777777" w:rsidR="00805E3A" w:rsidRPr="0046749D" w:rsidRDefault="00805E3A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749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DB78B90" w14:textId="77777777" w:rsidR="00805E3A" w:rsidRPr="0046749D" w:rsidRDefault="00805E3A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057208E1" w14:textId="77777777" w:rsidR="00805E3A" w:rsidRPr="0046749D" w:rsidRDefault="00805E3A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6749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5E3A" w:rsidRPr="0046749D" w14:paraId="094321CD" w14:textId="77777777" w:rsidTr="00805E3A">
        <w:tc>
          <w:tcPr>
            <w:tcW w:w="3777" w:type="dxa"/>
          </w:tcPr>
          <w:p w14:paraId="4D3E76E9" w14:textId="64B6740D" w:rsidR="00805E3A" w:rsidRPr="0046749D" w:rsidRDefault="00805E3A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124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04124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02C38" w:rsidRPr="00302C3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4124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4124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3" w:type="dxa"/>
          </w:tcPr>
          <w:p w14:paraId="7064AA47" w14:textId="1792BEBF" w:rsidR="00805E3A" w:rsidRPr="005D0474" w:rsidRDefault="00302C38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0E54A45" w14:textId="77777777" w:rsidR="00805E3A" w:rsidRPr="005D0474" w:rsidRDefault="00805E3A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5F293C" w14:textId="382FCD0F" w:rsidR="00805E3A" w:rsidRPr="005D0474" w:rsidRDefault="00302C38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8BDB969" w14:textId="77777777" w:rsidR="00805E3A" w:rsidRPr="005D0474" w:rsidRDefault="00805E3A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14:paraId="217EF073" w14:textId="062589D6" w:rsidR="00805E3A" w:rsidRPr="005D0474" w:rsidRDefault="00302C38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DDB36A2" w14:textId="77777777" w:rsidR="00805E3A" w:rsidRPr="005D0474" w:rsidRDefault="00805E3A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7DCBA9EF" w14:textId="6211828C" w:rsidR="00805E3A" w:rsidRPr="00BF2217" w:rsidRDefault="00302C38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805E3A" w:rsidRPr="0046749D" w14:paraId="564194E1" w14:textId="77777777" w:rsidTr="00805E3A">
        <w:tc>
          <w:tcPr>
            <w:tcW w:w="3777" w:type="dxa"/>
          </w:tcPr>
          <w:p w14:paraId="6F745F35" w14:textId="77777777" w:rsidR="00805E3A" w:rsidRPr="0046749D" w:rsidRDefault="00805E3A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3" w:type="dxa"/>
            <w:gridSpan w:val="7"/>
          </w:tcPr>
          <w:p w14:paraId="5E7554C3" w14:textId="77777777" w:rsidR="00805E3A" w:rsidRPr="00BF2217" w:rsidRDefault="00805E3A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505C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7505C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7505C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805E3A" w:rsidRPr="0046749D" w14:paraId="1AFB0C3B" w14:textId="77777777" w:rsidTr="00805E3A">
        <w:tc>
          <w:tcPr>
            <w:tcW w:w="3777" w:type="dxa"/>
          </w:tcPr>
          <w:p w14:paraId="2CF965FD" w14:textId="77777777" w:rsidR="00805E3A" w:rsidRPr="0046749D" w:rsidRDefault="00805E3A" w:rsidP="00805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6749D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3" w:type="dxa"/>
          </w:tcPr>
          <w:p w14:paraId="76CA641D" w14:textId="01EF7D65" w:rsidR="00805E3A" w:rsidRPr="006C49A1" w:rsidRDefault="00302C38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E33E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114</w:t>
            </w:r>
            <w:r w:rsidR="008E33E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180</w:t>
            </w:r>
          </w:p>
        </w:tc>
        <w:tc>
          <w:tcPr>
            <w:tcW w:w="270" w:type="dxa"/>
          </w:tcPr>
          <w:p w14:paraId="4D6F9822" w14:textId="77777777" w:rsidR="00805E3A" w:rsidRPr="0046749D" w:rsidRDefault="00805E3A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2C23E5" w14:textId="33167DE8" w:rsidR="00805E3A" w:rsidRPr="007505CC" w:rsidRDefault="00302C38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936</w:t>
            </w:r>
            <w:r w:rsidR="00805E3A" w:rsidRPr="00C1087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486</w:t>
            </w:r>
          </w:p>
        </w:tc>
        <w:tc>
          <w:tcPr>
            <w:tcW w:w="270" w:type="dxa"/>
          </w:tcPr>
          <w:p w14:paraId="3169F656" w14:textId="77777777" w:rsidR="00805E3A" w:rsidRPr="0046749D" w:rsidRDefault="00805E3A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491C1B88" w14:textId="2603240F" w:rsidR="00805E3A" w:rsidRPr="00E707D2" w:rsidRDefault="00302C38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E33E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113</w:t>
            </w:r>
            <w:r w:rsidR="0004147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884</w:t>
            </w:r>
          </w:p>
        </w:tc>
        <w:tc>
          <w:tcPr>
            <w:tcW w:w="270" w:type="dxa"/>
          </w:tcPr>
          <w:p w14:paraId="56590586" w14:textId="77777777" w:rsidR="00805E3A" w:rsidRPr="0046749D" w:rsidRDefault="00805E3A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3035CCB5" w14:textId="02D7CF13" w:rsidR="00805E3A" w:rsidRPr="00BF2217" w:rsidRDefault="00302C38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947</w:t>
            </w:r>
            <w:r w:rsidR="00805E3A" w:rsidRPr="00C1087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206</w:t>
            </w:r>
          </w:p>
        </w:tc>
      </w:tr>
      <w:tr w:rsidR="00805E3A" w:rsidRPr="0046749D" w14:paraId="64BF4877" w14:textId="77777777" w:rsidTr="00805E3A">
        <w:tc>
          <w:tcPr>
            <w:tcW w:w="3777" w:type="dxa"/>
          </w:tcPr>
          <w:p w14:paraId="2C10EA0F" w14:textId="77777777" w:rsidR="00805E3A" w:rsidRPr="0046749D" w:rsidRDefault="00805E3A" w:rsidP="00805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749D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1FF004E3" w14:textId="41655820" w:rsidR="00805E3A" w:rsidRPr="006C49A1" w:rsidRDefault="00302C38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173</w:t>
            </w:r>
            <w:r w:rsidR="008E33E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602</w:t>
            </w:r>
          </w:p>
        </w:tc>
        <w:tc>
          <w:tcPr>
            <w:tcW w:w="270" w:type="dxa"/>
          </w:tcPr>
          <w:p w14:paraId="55F83E39" w14:textId="77777777" w:rsidR="00805E3A" w:rsidRPr="0046749D" w:rsidRDefault="00805E3A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77EEAB" w14:textId="3BCE4BF1" w:rsidR="00805E3A" w:rsidRPr="007505CC" w:rsidRDefault="00302C38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348</w:t>
            </w:r>
            <w:r w:rsidR="00805E3A" w:rsidRPr="00C1087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918</w:t>
            </w:r>
          </w:p>
        </w:tc>
        <w:tc>
          <w:tcPr>
            <w:tcW w:w="270" w:type="dxa"/>
          </w:tcPr>
          <w:p w14:paraId="270BE76C" w14:textId="77777777" w:rsidR="00805E3A" w:rsidRPr="0046749D" w:rsidRDefault="00805E3A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0EB9D0C9" w14:textId="5F9B8667" w:rsidR="00805E3A" w:rsidRPr="00E707D2" w:rsidRDefault="00302C38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173</w:t>
            </w:r>
            <w:r w:rsidR="008E33E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602</w:t>
            </w:r>
          </w:p>
        </w:tc>
        <w:tc>
          <w:tcPr>
            <w:tcW w:w="270" w:type="dxa"/>
          </w:tcPr>
          <w:p w14:paraId="098B6B7E" w14:textId="77777777" w:rsidR="00805E3A" w:rsidRPr="0046749D" w:rsidRDefault="00805E3A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44A7644A" w14:textId="74C1204F" w:rsidR="00805E3A" w:rsidRPr="00BF2217" w:rsidRDefault="00302C38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348</w:t>
            </w:r>
            <w:r w:rsidR="00805E3A" w:rsidRPr="00C1087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918</w:t>
            </w:r>
          </w:p>
        </w:tc>
      </w:tr>
      <w:tr w:rsidR="00805E3A" w:rsidRPr="0046749D" w14:paraId="0F3814AC" w14:textId="77777777" w:rsidTr="00805E3A">
        <w:tc>
          <w:tcPr>
            <w:tcW w:w="3777" w:type="dxa"/>
          </w:tcPr>
          <w:p w14:paraId="194BF86A" w14:textId="77777777" w:rsidR="00805E3A" w:rsidRPr="0046749D" w:rsidRDefault="00805E3A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6749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1285C5AA" w14:textId="72C95FA5" w:rsidR="00805E3A" w:rsidRPr="006C49A1" w:rsidRDefault="00302C38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8E33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287</w:t>
            </w:r>
            <w:r w:rsidR="0004147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782</w:t>
            </w:r>
          </w:p>
        </w:tc>
        <w:tc>
          <w:tcPr>
            <w:tcW w:w="270" w:type="dxa"/>
          </w:tcPr>
          <w:p w14:paraId="30FCC55A" w14:textId="77777777" w:rsidR="00805E3A" w:rsidRPr="0046749D" w:rsidRDefault="00805E3A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C2BE92E" w14:textId="3A8DE9A0" w:rsidR="00805E3A" w:rsidRPr="007505CC" w:rsidRDefault="00302C38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805E3A" w:rsidRPr="006C49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285</w:t>
            </w:r>
            <w:r w:rsidR="00805E3A" w:rsidRPr="006C49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404</w:t>
            </w:r>
          </w:p>
        </w:tc>
        <w:tc>
          <w:tcPr>
            <w:tcW w:w="270" w:type="dxa"/>
          </w:tcPr>
          <w:p w14:paraId="6B9D8198" w14:textId="77777777" w:rsidR="00805E3A" w:rsidRPr="0046749D" w:rsidRDefault="00805E3A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1481960A" w14:textId="552CD723" w:rsidR="00805E3A" w:rsidRPr="00E707D2" w:rsidRDefault="00302C38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8E33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287</w:t>
            </w:r>
            <w:r w:rsidR="008E33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486</w:t>
            </w:r>
          </w:p>
        </w:tc>
        <w:tc>
          <w:tcPr>
            <w:tcW w:w="270" w:type="dxa"/>
          </w:tcPr>
          <w:p w14:paraId="4A65ADD0" w14:textId="77777777" w:rsidR="00805E3A" w:rsidRPr="0046749D" w:rsidRDefault="00805E3A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39C9D689" w14:textId="4471BFB3" w:rsidR="00805E3A" w:rsidRPr="00BF2217" w:rsidRDefault="00302C38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805E3A" w:rsidRPr="00E707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296</w:t>
            </w:r>
            <w:r w:rsidR="00805E3A" w:rsidRPr="00E707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124</w:t>
            </w:r>
          </w:p>
        </w:tc>
      </w:tr>
      <w:tr w:rsidR="00805E3A" w:rsidRPr="0046749D" w14:paraId="12BFA0DF" w14:textId="77777777" w:rsidTr="00805E3A">
        <w:tc>
          <w:tcPr>
            <w:tcW w:w="3777" w:type="dxa"/>
          </w:tcPr>
          <w:p w14:paraId="757DC839" w14:textId="77777777" w:rsidR="00805E3A" w:rsidRPr="0046749D" w:rsidRDefault="00805E3A" w:rsidP="00805E3A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75772652" w14:textId="77777777" w:rsidR="00805E3A" w:rsidRPr="006C49A1" w:rsidRDefault="00805E3A" w:rsidP="00805E3A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705FC1D" w14:textId="77777777" w:rsidR="00805E3A" w:rsidRPr="0046749D" w:rsidRDefault="00805E3A" w:rsidP="00805E3A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BA5ED21" w14:textId="77777777" w:rsidR="00805E3A" w:rsidRPr="007505CC" w:rsidRDefault="00805E3A" w:rsidP="00805E3A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86E9EC" w14:textId="77777777" w:rsidR="00805E3A" w:rsidRPr="0046749D" w:rsidRDefault="00805E3A" w:rsidP="00805E3A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14:paraId="3DC8E1E5" w14:textId="77777777" w:rsidR="00805E3A" w:rsidRPr="0046749D" w:rsidRDefault="00805E3A" w:rsidP="00805E3A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8EDBE4" w14:textId="77777777" w:rsidR="00805E3A" w:rsidRPr="0046749D" w:rsidRDefault="00805E3A" w:rsidP="00805E3A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2996A188" w14:textId="77777777" w:rsidR="00805E3A" w:rsidRPr="00BF2217" w:rsidRDefault="00805E3A" w:rsidP="00805E3A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05E3A" w:rsidRPr="0046749D" w14:paraId="19EDBB4C" w14:textId="77777777" w:rsidTr="00805E3A">
        <w:tc>
          <w:tcPr>
            <w:tcW w:w="3777" w:type="dxa"/>
          </w:tcPr>
          <w:p w14:paraId="5C8B42E8" w14:textId="77777777" w:rsidR="00805E3A" w:rsidRPr="0046749D" w:rsidRDefault="00805E3A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6749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3" w:type="dxa"/>
          </w:tcPr>
          <w:p w14:paraId="6592AB73" w14:textId="77777777" w:rsidR="00805E3A" w:rsidRPr="006C49A1" w:rsidRDefault="00805E3A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6C84D91" w14:textId="77777777" w:rsidR="00805E3A" w:rsidRPr="0046749D" w:rsidRDefault="00805E3A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549802" w14:textId="77777777" w:rsidR="00805E3A" w:rsidRPr="007505CC" w:rsidRDefault="00805E3A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584086" w14:textId="77777777" w:rsidR="00805E3A" w:rsidRPr="0046749D" w:rsidRDefault="00805E3A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</w:tcPr>
          <w:p w14:paraId="31B00635" w14:textId="77777777" w:rsidR="00805E3A" w:rsidRPr="0046749D" w:rsidRDefault="00805E3A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EAFB91" w14:textId="77777777" w:rsidR="00805E3A" w:rsidRPr="0046749D" w:rsidRDefault="00805E3A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79C1C69F" w14:textId="77777777" w:rsidR="00805E3A" w:rsidRPr="00BF2217" w:rsidRDefault="00805E3A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805E3A" w:rsidRPr="0046749D" w14:paraId="51F3AA79" w14:textId="77777777" w:rsidTr="00805E3A">
        <w:tc>
          <w:tcPr>
            <w:tcW w:w="3777" w:type="dxa"/>
          </w:tcPr>
          <w:p w14:paraId="50371E10" w14:textId="77777777" w:rsidR="00805E3A" w:rsidRPr="0046749D" w:rsidRDefault="00805E3A" w:rsidP="00805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6749D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46749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6749D">
              <w:rPr>
                <w:rFonts w:ascii="Angsana New" w:hAnsi="Angsana New" w:cs="Angsana New" w:hint="cs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6D892247" w14:textId="4432A470" w:rsidR="00805E3A" w:rsidRPr="006C49A1" w:rsidRDefault="00302C38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E33E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287</w:t>
            </w:r>
            <w:r w:rsidR="0004147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782</w:t>
            </w:r>
          </w:p>
        </w:tc>
        <w:tc>
          <w:tcPr>
            <w:tcW w:w="270" w:type="dxa"/>
          </w:tcPr>
          <w:p w14:paraId="40F4EF29" w14:textId="77777777" w:rsidR="00805E3A" w:rsidRPr="0046749D" w:rsidRDefault="00805E3A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87CAFE" w14:textId="230A4A46" w:rsidR="00805E3A" w:rsidRPr="007505CC" w:rsidRDefault="00302C38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05E3A" w:rsidRPr="006C49A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285</w:t>
            </w:r>
            <w:r w:rsidR="00805E3A" w:rsidRPr="006C49A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404</w:t>
            </w:r>
          </w:p>
        </w:tc>
        <w:tc>
          <w:tcPr>
            <w:tcW w:w="270" w:type="dxa"/>
          </w:tcPr>
          <w:p w14:paraId="6783369B" w14:textId="77777777" w:rsidR="00805E3A" w:rsidRPr="0046749D" w:rsidRDefault="00805E3A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2FD2CB53" w14:textId="7AA2CECF" w:rsidR="00805E3A" w:rsidRPr="006C49A1" w:rsidRDefault="00302C38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E33E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287</w:t>
            </w:r>
            <w:r w:rsidR="008E33E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486</w:t>
            </w:r>
          </w:p>
        </w:tc>
        <w:tc>
          <w:tcPr>
            <w:tcW w:w="270" w:type="dxa"/>
          </w:tcPr>
          <w:p w14:paraId="44CF0206" w14:textId="77777777" w:rsidR="00805E3A" w:rsidRPr="0046749D" w:rsidRDefault="00805E3A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548D75F9" w14:textId="11F645E8" w:rsidR="00805E3A" w:rsidRPr="00BF2217" w:rsidRDefault="00302C38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05E3A" w:rsidRPr="006C49A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296</w:t>
            </w:r>
            <w:r w:rsidR="00805E3A" w:rsidRPr="006C49A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124</w:t>
            </w:r>
          </w:p>
        </w:tc>
      </w:tr>
      <w:tr w:rsidR="00805E3A" w:rsidRPr="0046749D" w14:paraId="19F25F81" w14:textId="77777777" w:rsidTr="00805E3A">
        <w:tc>
          <w:tcPr>
            <w:tcW w:w="3777" w:type="dxa"/>
          </w:tcPr>
          <w:p w14:paraId="0BDFB5B5" w14:textId="77777777" w:rsidR="00805E3A" w:rsidRPr="0046749D" w:rsidRDefault="00805E3A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6749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204A9AC0" w14:textId="1F5CA27D" w:rsidR="00805E3A" w:rsidRPr="006C49A1" w:rsidRDefault="00302C38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8E33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287</w:t>
            </w:r>
            <w:r w:rsidR="0004147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782</w:t>
            </w:r>
          </w:p>
        </w:tc>
        <w:tc>
          <w:tcPr>
            <w:tcW w:w="270" w:type="dxa"/>
          </w:tcPr>
          <w:p w14:paraId="691F81DA" w14:textId="77777777" w:rsidR="00805E3A" w:rsidRPr="0046749D" w:rsidRDefault="00805E3A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C57AAF" w14:textId="011D9FD2" w:rsidR="00805E3A" w:rsidRPr="007505CC" w:rsidRDefault="00302C38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805E3A" w:rsidRPr="006C49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285</w:t>
            </w:r>
            <w:r w:rsidR="00805E3A" w:rsidRPr="006C49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404</w:t>
            </w:r>
          </w:p>
        </w:tc>
        <w:tc>
          <w:tcPr>
            <w:tcW w:w="270" w:type="dxa"/>
          </w:tcPr>
          <w:p w14:paraId="4B007A65" w14:textId="77777777" w:rsidR="00805E3A" w:rsidRPr="0046749D" w:rsidRDefault="00805E3A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6C64410A" w14:textId="62608996" w:rsidR="00805E3A" w:rsidRPr="006C49A1" w:rsidRDefault="00302C38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8E33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287</w:t>
            </w:r>
            <w:r w:rsidR="008E33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486</w:t>
            </w:r>
          </w:p>
        </w:tc>
        <w:tc>
          <w:tcPr>
            <w:tcW w:w="270" w:type="dxa"/>
          </w:tcPr>
          <w:p w14:paraId="5D20205B" w14:textId="77777777" w:rsidR="00805E3A" w:rsidRPr="0046749D" w:rsidRDefault="00805E3A" w:rsidP="008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3486297D" w14:textId="6BCFBE1F" w:rsidR="00805E3A" w:rsidRPr="00BF2217" w:rsidRDefault="00302C38" w:rsidP="00805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805E3A" w:rsidRPr="006C49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296</w:t>
            </w:r>
            <w:r w:rsidR="00805E3A" w:rsidRPr="006C49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124</w:t>
            </w:r>
          </w:p>
        </w:tc>
      </w:tr>
    </w:tbl>
    <w:p w14:paraId="02468918" w14:textId="77777777" w:rsidR="00805E3A" w:rsidRPr="0046749D" w:rsidRDefault="00805E3A" w:rsidP="00805E3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67061E28" w14:textId="77777777" w:rsidR="00805E3A" w:rsidRPr="0046749D" w:rsidRDefault="00805E3A" w:rsidP="00805E3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B354D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</w:p>
    <w:p w14:paraId="70BFC676" w14:textId="77777777" w:rsidR="00805E3A" w:rsidRPr="0046749D" w:rsidRDefault="00805E3A" w:rsidP="00805E3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3EDA126A" w14:textId="7937609D" w:rsidR="00805E3A" w:rsidRPr="00B37B21" w:rsidRDefault="00805E3A" w:rsidP="00805E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37B21">
        <w:rPr>
          <w:rFonts w:ascii="Angsana New" w:hAnsi="Angsana New" w:cs="Angsana New"/>
          <w:sz w:val="30"/>
          <w:szCs w:val="30"/>
          <w:cs/>
          <w:lang w:val="x-none"/>
        </w:rPr>
        <w:t>กลุ่ม</w:t>
      </w:r>
      <w:r w:rsidRPr="00B37B21">
        <w:rPr>
          <w:rFonts w:ascii="Angsana New" w:hAnsi="Angsana New" w:cs="Angsana New"/>
          <w:sz w:val="30"/>
          <w:szCs w:val="30"/>
          <w:cs/>
        </w:rPr>
        <w:t xml:space="preserve">บริษัทมีรายได้จากลูกค้ารายหนึ่งของกลุ่มบริษัทและบริษัทสำหรับงวดสามเดือนสิ้นสุดวันที่ </w:t>
      </w:r>
      <w:r w:rsidR="00302C38" w:rsidRPr="00B37B21">
        <w:rPr>
          <w:rFonts w:ascii="Angsana New" w:hAnsi="Angsana New" w:cs="Angsana New"/>
          <w:sz w:val="30"/>
          <w:szCs w:val="30"/>
        </w:rPr>
        <w:t>31</w:t>
      </w:r>
      <w:r w:rsidRPr="00B37B21">
        <w:rPr>
          <w:rFonts w:ascii="Angsana New" w:hAnsi="Angsana New" w:cs="Angsana New"/>
          <w:sz w:val="30"/>
          <w:szCs w:val="30"/>
        </w:rPr>
        <w:t xml:space="preserve"> </w:t>
      </w:r>
      <w:r w:rsidRPr="00B37B21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302C38" w:rsidRPr="00B37B21">
        <w:rPr>
          <w:rFonts w:ascii="Angsana New" w:hAnsi="Angsana New" w:cs="Angsana New"/>
          <w:sz w:val="30"/>
          <w:szCs w:val="30"/>
        </w:rPr>
        <w:t>2564</w:t>
      </w:r>
      <w:r w:rsidRPr="00B37B21">
        <w:rPr>
          <w:rFonts w:ascii="Angsana New" w:hAnsi="Angsana New" w:cs="Angsana New"/>
          <w:sz w:val="30"/>
          <w:szCs w:val="30"/>
        </w:rPr>
        <w:t xml:space="preserve"> </w:t>
      </w:r>
      <w:r w:rsidRPr="00B37B21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ในงบการเงินรวมและงบการเงินเฉพาะกิจการเป็นจำนวนเงินประมาณ</w:t>
      </w:r>
      <w:r w:rsidR="00B37B21">
        <w:rPr>
          <w:rFonts w:ascii="Angsana New" w:hAnsi="Angsana New" w:cs="Angsana New"/>
          <w:sz w:val="30"/>
          <w:szCs w:val="30"/>
        </w:rPr>
        <w:t xml:space="preserve"> 1,025.9 </w:t>
      </w:r>
      <w:r w:rsidRPr="00B37B21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="00B37B21">
        <w:rPr>
          <w:rFonts w:ascii="Angsana New" w:hAnsi="Angsana New" w:cs="Angsana New"/>
          <w:sz w:val="30"/>
          <w:szCs w:val="30"/>
        </w:rPr>
        <w:t xml:space="preserve"> 1,025.9</w:t>
      </w:r>
      <w:r w:rsidR="00DE74DA" w:rsidRPr="00B37B21">
        <w:rPr>
          <w:rFonts w:ascii="Angsana New" w:hAnsi="Angsana New" w:cs="Angsana New"/>
          <w:sz w:val="30"/>
          <w:szCs w:val="30"/>
        </w:rPr>
        <w:t xml:space="preserve"> </w:t>
      </w:r>
      <w:r w:rsidRPr="00B37B21">
        <w:rPr>
          <w:rFonts w:ascii="Angsana New" w:hAnsi="Angsana New" w:cs="Angsana New"/>
          <w:sz w:val="30"/>
          <w:szCs w:val="30"/>
          <w:cs/>
        </w:rPr>
        <w:t xml:space="preserve">ล้านบาทตามลำดับ </w:t>
      </w:r>
      <w:r w:rsidRPr="00B37B21">
        <w:rPr>
          <w:rFonts w:ascii="Angsana New" w:hAnsi="Angsana New" w:cs="Angsana New"/>
          <w:i/>
          <w:iCs/>
          <w:sz w:val="30"/>
          <w:szCs w:val="30"/>
        </w:rPr>
        <w:t>(</w:t>
      </w:r>
      <w:r w:rsidRPr="00B37B21">
        <w:rPr>
          <w:rFonts w:ascii="Angsana New" w:hAnsi="Angsana New" w:cs="Angsana New"/>
          <w:i/>
          <w:iCs/>
          <w:sz w:val="30"/>
          <w:szCs w:val="30"/>
          <w:cs/>
        </w:rPr>
        <w:t xml:space="preserve">สำหรับงวดสามเดือนสิ้นสุดวันที่ </w:t>
      </w:r>
      <w:r w:rsidR="00302C38" w:rsidRPr="00B37B21">
        <w:rPr>
          <w:rFonts w:ascii="Angsana New" w:hAnsi="Angsana New" w:cs="Angsana New"/>
          <w:i/>
          <w:iCs/>
          <w:sz w:val="30"/>
          <w:szCs w:val="30"/>
        </w:rPr>
        <w:t>31</w:t>
      </w:r>
      <w:r w:rsidRPr="00B37B2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B37B21">
        <w:rPr>
          <w:rFonts w:ascii="Angsana New" w:hAnsi="Angsana New" w:cs="Angsana New"/>
          <w:i/>
          <w:iCs/>
          <w:sz w:val="30"/>
          <w:szCs w:val="30"/>
          <w:cs/>
        </w:rPr>
        <w:t xml:space="preserve">มีนาคม </w:t>
      </w:r>
      <w:r w:rsidR="00302C38" w:rsidRPr="00B37B21">
        <w:rPr>
          <w:rFonts w:ascii="Angsana New" w:hAnsi="Angsana New" w:cs="Angsana New"/>
          <w:i/>
          <w:iCs/>
          <w:sz w:val="30"/>
          <w:szCs w:val="30"/>
        </w:rPr>
        <w:t>2563</w:t>
      </w:r>
      <w:r w:rsidRPr="00B37B21">
        <w:rPr>
          <w:rFonts w:ascii="Angsana New" w:hAnsi="Angsana New" w:cs="Angsana New"/>
          <w:i/>
          <w:iCs/>
          <w:sz w:val="30"/>
          <w:szCs w:val="30"/>
          <w:cs/>
        </w:rPr>
        <w:t xml:space="preserve"> ในงบการเงินรวมและงบการเงินเฉพาะกิจการเป็นจำนวนเงินประมาณ</w:t>
      </w:r>
      <w:r w:rsidRPr="00B37B2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302C38" w:rsidRPr="00B37B21">
        <w:rPr>
          <w:rFonts w:ascii="Angsana New" w:hAnsi="Angsana New" w:cs="Angsana New"/>
          <w:i/>
          <w:iCs/>
          <w:sz w:val="30"/>
          <w:szCs w:val="30"/>
        </w:rPr>
        <w:t>873</w:t>
      </w:r>
      <w:r w:rsidRPr="00B37B21">
        <w:rPr>
          <w:rFonts w:ascii="Angsana New" w:hAnsi="Angsana New" w:cs="Angsana New"/>
          <w:i/>
          <w:iCs/>
          <w:sz w:val="30"/>
          <w:szCs w:val="30"/>
        </w:rPr>
        <w:t>.</w:t>
      </w:r>
      <w:r w:rsidR="00302C38" w:rsidRPr="00B37B21">
        <w:rPr>
          <w:rFonts w:ascii="Angsana New" w:hAnsi="Angsana New" w:cs="Angsana New"/>
          <w:i/>
          <w:iCs/>
          <w:sz w:val="30"/>
          <w:szCs w:val="30"/>
        </w:rPr>
        <w:t>2</w:t>
      </w:r>
      <w:r w:rsidRPr="00B37B2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B37B21">
        <w:rPr>
          <w:rFonts w:ascii="Angsana New" w:hAnsi="Angsana New" w:cs="Angsana New"/>
          <w:i/>
          <w:iCs/>
          <w:sz w:val="30"/>
          <w:szCs w:val="30"/>
          <w:cs/>
        </w:rPr>
        <w:t xml:space="preserve">ล้านบาท และ </w:t>
      </w:r>
      <w:r w:rsidR="00302C38" w:rsidRPr="00B37B21">
        <w:rPr>
          <w:rFonts w:ascii="Angsana New" w:hAnsi="Angsana New" w:cs="Angsana New"/>
          <w:i/>
          <w:iCs/>
          <w:sz w:val="30"/>
          <w:szCs w:val="30"/>
        </w:rPr>
        <w:t>776</w:t>
      </w:r>
      <w:r w:rsidRPr="00B37B21">
        <w:rPr>
          <w:rFonts w:ascii="Angsana New" w:hAnsi="Angsana New" w:cs="Angsana New"/>
          <w:i/>
          <w:iCs/>
          <w:sz w:val="30"/>
          <w:szCs w:val="30"/>
        </w:rPr>
        <w:t>.</w:t>
      </w:r>
      <w:r w:rsidR="00302C38" w:rsidRPr="00B37B21">
        <w:rPr>
          <w:rFonts w:ascii="Angsana New" w:hAnsi="Angsana New" w:cs="Angsana New"/>
          <w:i/>
          <w:iCs/>
          <w:sz w:val="30"/>
          <w:szCs w:val="30"/>
        </w:rPr>
        <w:t>6</w:t>
      </w:r>
      <w:r w:rsidRPr="00B37B2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B37B21">
        <w:rPr>
          <w:rFonts w:ascii="Angsana New" w:hAnsi="Angsana New" w:cs="Angsana New"/>
          <w:i/>
          <w:iCs/>
          <w:sz w:val="30"/>
          <w:szCs w:val="30"/>
          <w:cs/>
        </w:rPr>
        <w:t>ล้านบาท ตามลำดับ)</w:t>
      </w:r>
      <w:r w:rsidRPr="00B37B21">
        <w:rPr>
          <w:rFonts w:ascii="Angsana New" w:hAnsi="Angsana New" w:cs="Angsana New"/>
          <w:sz w:val="30"/>
          <w:szCs w:val="30"/>
          <w:cs/>
        </w:rPr>
        <w:t xml:space="preserve"> จากรายได้รวมของกลุ่มบริษัทและบริษัท</w:t>
      </w:r>
    </w:p>
    <w:p w14:paraId="7DC103D7" w14:textId="77777777" w:rsidR="00805E3A" w:rsidRDefault="00805E3A" w:rsidP="00451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0925E1" w14:textId="55E0B687" w:rsidR="00A2383E" w:rsidRPr="00CF29A3" w:rsidRDefault="00A2383E" w:rsidP="00C95E17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CF29A3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14:paraId="2D267C46" w14:textId="77777777" w:rsidR="00805E3A" w:rsidRPr="00CF29A3" w:rsidRDefault="00805E3A" w:rsidP="00805E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14:paraId="78680B28" w14:textId="0ADD6214" w:rsidR="00805E3A" w:rsidRDefault="00805E3A" w:rsidP="00805E3A">
      <w:pPr>
        <w:pStyle w:val="BodyText2"/>
        <w:tabs>
          <w:tab w:val="left" w:pos="540"/>
        </w:tabs>
        <w:ind w:left="522" w:firstLine="0"/>
        <w:jc w:val="thaiDistribute"/>
        <w:rPr>
          <w:rFonts w:ascii="Angsana New" w:hAnsi="Angsana New"/>
          <w:sz w:val="30"/>
          <w:szCs w:val="30"/>
        </w:rPr>
      </w:pPr>
      <w:r w:rsidRPr="00CF29A3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Pr="00CF29A3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br/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</w:t>
      </w:r>
      <w:r w:rsidRPr="00CF29A3">
        <w:rPr>
          <w:rFonts w:ascii="Angsana New" w:hAnsi="Angsana New" w:hint="cs"/>
          <w:spacing w:val="-4"/>
          <w:sz w:val="30"/>
          <w:szCs w:val="30"/>
          <w:lang w:val="en-US" w:eastAsia="en-US"/>
        </w:rPr>
        <w:br/>
      </w:r>
      <w:r w:rsidRPr="00CF29A3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 xml:space="preserve">ที่แท้จริงของกลุ่มบริษัทและบริษัทในการดำเนินงานต่อเนื่องสำหรับงวดสามเดือนสิ้นสุดวันที่ </w:t>
      </w:r>
      <w:r w:rsidR="00302C38" w:rsidRPr="00302C38">
        <w:rPr>
          <w:rFonts w:ascii="Angsana New" w:hAnsi="Angsana New" w:hint="cs"/>
          <w:spacing w:val="-4"/>
          <w:sz w:val="30"/>
          <w:szCs w:val="30"/>
          <w:lang w:val="en-US" w:eastAsia="en-US"/>
        </w:rPr>
        <w:t>31</w:t>
      </w:r>
      <w:r w:rsidRPr="00CF29A3">
        <w:rPr>
          <w:rFonts w:ascii="Angsana New" w:hAnsi="Angsana New" w:hint="cs"/>
          <w:spacing w:val="-4"/>
          <w:sz w:val="30"/>
          <w:szCs w:val="30"/>
          <w:lang w:val="en-US" w:eastAsia="en-US"/>
        </w:rPr>
        <w:t xml:space="preserve"> </w:t>
      </w:r>
      <w:r w:rsidRPr="00CF29A3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 xml:space="preserve">มีนาคม </w:t>
      </w:r>
      <w:r w:rsidR="00302C38" w:rsidRPr="00302C38">
        <w:rPr>
          <w:rFonts w:ascii="Angsana New" w:hAnsi="Angsana New" w:hint="cs"/>
          <w:spacing w:val="-4"/>
          <w:sz w:val="30"/>
          <w:szCs w:val="30"/>
          <w:lang w:val="en-US" w:eastAsia="en-US"/>
        </w:rPr>
        <w:t>256</w:t>
      </w:r>
      <w:r w:rsidR="00302C38" w:rsidRPr="00302C38">
        <w:rPr>
          <w:rFonts w:ascii="Angsana New" w:hAnsi="Angsana New"/>
          <w:spacing w:val="-4"/>
          <w:sz w:val="30"/>
          <w:szCs w:val="30"/>
          <w:lang w:val="en-US" w:eastAsia="en-US"/>
        </w:rPr>
        <w:t>4</w:t>
      </w:r>
      <w:r w:rsidRPr="00CF29A3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 xml:space="preserve"> </w:t>
      </w:r>
      <w:r w:rsidRPr="00CF29A3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br/>
      </w:r>
      <w:r w:rsidR="006401FE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>คือ</w:t>
      </w:r>
      <w:r w:rsidRPr="009E3610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>ร้อยละ</w:t>
      </w:r>
      <w:r w:rsidR="006E1648">
        <w:rPr>
          <w:rFonts w:ascii="Angsana New" w:hAnsi="Angsana New"/>
          <w:spacing w:val="-4"/>
          <w:sz w:val="30"/>
          <w:szCs w:val="30"/>
          <w:lang w:val="en-US" w:eastAsia="en-US"/>
        </w:rPr>
        <w:t xml:space="preserve"> </w:t>
      </w:r>
      <w:r w:rsidR="00302C38" w:rsidRPr="00302C38">
        <w:rPr>
          <w:rFonts w:ascii="Angsana New" w:hAnsi="Angsana New"/>
          <w:spacing w:val="-4"/>
          <w:sz w:val="30"/>
          <w:szCs w:val="30"/>
          <w:lang w:val="en-US" w:eastAsia="en-US"/>
        </w:rPr>
        <w:t>13</w:t>
      </w:r>
      <w:r w:rsidRPr="009E3610">
        <w:rPr>
          <w:rFonts w:ascii="Angsana New" w:hAnsi="Angsana New" w:hint="cs"/>
          <w:spacing w:val="-4"/>
          <w:sz w:val="30"/>
          <w:szCs w:val="30"/>
          <w:lang w:val="en-US" w:eastAsia="en-US"/>
        </w:rPr>
        <w:t xml:space="preserve"> </w:t>
      </w:r>
      <w:r w:rsidRPr="009E3610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 xml:space="preserve">และร้อยละ </w:t>
      </w:r>
      <w:r w:rsidR="00302C38" w:rsidRPr="00302C38">
        <w:rPr>
          <w:rFonts w:ascii="Angsana New" w:hAnsi="Angsana New"/>
          <w:spacing w:val="-4"/>
          <w:sz w:val="30"/>
          <w:szCs w:val="30"/>
          <w:lang w:val="en-US" w:eastAsia="en-US"/>
        </w:rPr>
        <w:t>14</w:t>
      </w:r>
      <w:r w:rsidR="00EF6FB6">
        <w:rPr>
          <w:rFonts w:ascii="Angsana New" w:hAnsi="Angsana New"/>
          <w:spacing w:val="-4"/>
          <w:sz w:val="30"/>
          <w:szCs w:val="30"/>
          <w:lang w:val="en-US" w:eastAsia="en-US"/>
        </w:rPr>
        <w:t xml:space="preserve"> </w:t>
      </w:r>
      <w:r w:rsidRPr="00CF29A3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 xml:space="preserve">ซึ่งแสดงในงบการเงินรวมและงบการเงินเฉพาะกิจการ ตามลำดับ </w:t>
      </w:r>
      <w:r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>(</w:t>
      </w:r>
      <w:r w:rsidR="00302C38" w:rsidRPr="00302C38">
        <w:rPr>
          <w:rFonts w:ascii="Angsana New" w:hAnsi="Angsana New" w:hint="cs"/>
          <w:i/>
          <w:iCs/>
          <w:spacing w:val="-4"/>
          <w:sz w:val="30"/>
          <w:szCs w:val="30"/>
          <w:lang w:val="en-US" w:eastAsia="en-US"/>
        </w:rPr>
        <w:t>256</w:t>
      </w:r>
      <w:r w:rsidR="00302C38" w:rsidRPr="00302C38">
        <w:rPr>
          <w:rFonts w:ascii="Angsana New" w:hAnsi="Angsana New"/>
          <w:i/>
          <w:iCs/>
          <w:spacing w:val="-4"/>
          <w:sz w:val="30"/>
          <w:szCs w:val="30"/>
          <w:lang w:val="en-US" w:eastAsia="en-US"/>
        </w:rPr>
        <w:t>3</w:t>
      </w:r>
      <w:r>
        <w:rPr>
          <w:rFonts w:ascii="Angsana New" w:hAnsi="Angsana New"/>
          <w:i/>
          <w:iCs/>
          <w:spacing w:val="-4"/>
          <w:sz w:val="30"/>
          <w:szCs w:val="30"/>
          <w:lang w:val="en-US" w:eastAsia="en-US"/>
        </w:rPr>
        <w:t>:</w:t>
      </w:r>
      <w:r w:rsidRPr="00CF29A3">
        <w:rPr>
          <w:rFonts w:ascii="Angsana New" w:hAnsi="Angsana New" w:hint="cs"/>
          <w:i/>
          <w:iCs/>
          <w:spacing w:val="-4"/>
          <w:sz w:val="30"/>
          <w:szCs w:val="30"/>
          <w:lang w:val="en-US" w:eastAsia="en-US"/>
        </w:rPr>
        <w:t xml:space="preserve"> </w:t>
      </w:r>
      <w:r w:rsidRPr="00CF29A3">
        <w:rPr>
          <w:rFonts w:ascii="Angsana New" w:hAnsi="Angsana New" w:hint="cs"/>
          <w:i/>
          <w:iCs/>
          <w:spacing w:val="-4"/>
          <w:sz w:val="30"/>
          <w:szCs w:val="30"/>
          <w:cs/>
          <w:lang w:val="en-US" w:eastAsia="en-US"/>
        </w:rPr>
        <w:t xml:space="preserve">ติดลบร้อยละ </w:t>
      </w:r>
      <w:r w:rsidR="00302C38" w:rsidRPr="00302C38">
        <w:rPr>
          <w:rFonts w:ascii="Angsana New" w:hAnsi="Angsana New"/>
          <w:i/>
          <w:iCs/>
          <w:spacing w:val="-4"/>
          <w:sz w:val="30"/>
          <w:szCs w:val="30"/>
          <w:lang w:val="en-US" w:eastAsia="en-US"/>
        </w:rPr>
        <w:t>4</w:t>
      </w:r>
      <w:r w:rsidRPr="00CF29A3">
        <w:rPr>
          <w:rFonts w:ascii="Angsana New" w:hAnsi="Angsana New" w:hint="cs"/>
          <w:i/>
          <w:iCs/>
          <w:spacing w:val="-4"/>
          <w:sz w:val="30"/>
          <w:szCs w:val="30"/>
          <w:lang w:val="en-US" w:eastAsia="en-US"/>
        </w:rPr>
        <w:t xml:space="preserve"> </w:t>
      </w:r>
      <w:r w:rsidRPr="00CF29A3">
        <w:rPr>
          <w:rFonts w:ascii="Angsana New" w:hAnsi="Angsana New" w:hint="cs"/>
          <w:i/>
          <w:iCs/>
          <w:spacing w:val="-4"/>
          <w:sz w:val="30"/>
          <w:szCs w:val="30"/>
          <w:cs/>
          <w:lang w:val="en-US" w:eastAsia="en-US"/>
        </w:rPr>
        <w:t xml:space="preserve">และติดลบร้อยละ </w:t>
      </w:r>
      <w:r w:rsidR="00302C38" w:rsidRPr="00302C38">
        <w:rPr>
          <w:rFonts w:ascii="Angsana New" w:hAnsi="Angsana New"/>
          <w:i/>
          <w:iCs/>
          <w:spacing w:val="-4"/>
          <w:sz w:val="30"/>
          <w:szCs w:val="30"/>
          <w:lang w:val="en-US" w:eastAsia="en-US"/>
        </w:rPr>
        <w:t>4</w:t>
      </w:r>
      <w:r w:rsidRPr="00CF29A3">
        <w:rPr>
          <w:rFonts w:ascii="Angsana New" w:hAnsi="Angsana New" w:hint="cs"/>
          <w:i/>
          <w:iCs/>
          <w:spacing w:val="-4"/>
          <w:sz w:val="30"/>
          <w:szCs w:val="30"/>
          <w:lang w:val="en-US" w:eastAsia="en-US"/>
        </w:rPr>
        <w:t xml:space="preserve"> </w:t>
      </w:r>
      <w:r w:rsidRPr="00CF29A3">
        <w:rPr>
          <w:rFonts w:ascii="Angsana New" w:hAnsi="Angsana New" w:hint="cs"/>
          <w:i/>
          <w:iCs/>
          <w:spacing w:val="-4"/>
          <w:sz w:val="30"/>
          <w:szCs w:val="30"/>
          <w:cs/>
          <w:lang w:val="en-US" w:eastAsia="en-US"/>
        </w:rPr>
        <w:t>ตามลำดับ</w:t>
      </w:r>
      <w:r w:rsidRPr="00CF29A3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 xml:space="preserve">) การเปลี่ยนแปลงในอัตราภาษีเงินได้ที่แท้จริงมีสาเหตุหลักจากผลแตกต่างของรายได้และค่าใช้จ่ายทางบัญชีและทางภาษี </w:t>
      </w:r>
    </w:p>
    <w:p w14:paraId="26380A0F" w14:textId="77777777" w:rsidR="00DE6308" w:rsidRDefault="00DE6308" w:rsidP="00A1623B">
      <w:pPr>
        <w:pStyle w:val="BodyText2"/>
        <w:tabs>
          <w:tab w:val="left" w:pos="540"/>
        </w:tabs>
        <w:spacing w:line="260" w:lineRule="atLeast"/>
        <w:ind w:left="522" w:firstLine="0"/>
        <w:jc w:val="thaiDistribute"/>
        <w:rPr>
          <w:rFonts w:ascii="Angsana New" w:hAnsi="Angsana New"/>
          <w:sz w:val="30"/>
          <w:szCs w:val="30"/>
        </w:rPr>
      </w:pPr>
    </w:p>
    <w:p w14:paraId="31FF7995" w14:textId="77777777" w:rsidR="00F724C0" w:rsidRDefault="00F724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  <w:sectPr w:rsidR="00F724C0" w:rsidSect="00B3746D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0B76F08B" w14:textId="072E69D6" w:rsidR="00F724C0" w:rsidRPr="004E7E38" w:rsidRDefault="00F724C0" w:rsidP="00F724C0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60" w:lineRule="atLeast"/>
        <w:ind w:left="126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4E7E38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6CF6AFE1" w14:textId="77777777" w:rsidR="00F724C0" w:rsidRPr="00421F5C" w:rsidRDefault="00F724C0" w:rsidP="00F724C0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4EC62B18" w14:textId="77777777" w:rsidR="00F724C0" w:rsidRPr="00421F5C" w:rsidRDefault="00F724C0" w:rsidP="006401FE">
      <w:pPr>
        <w:pStyle w:val="BodyText2"/>
        <w:tabs>
          <w:tab w:val="left" w:pos="1260"/>
          <w:tab w:val="left" w:pos="1350"/>
        </w:tabs>
        <w:spacing w:line="260" w:lineRule="atLeast"/>
        <w:ind w:left="126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21F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23702857" w14:textId="77777777" w:rsidR="00F724C0" w:rsidRPr="00421F5C" w:rsidRDefault="00F724C0" w:rsidP="00F724C0">
      <w:pPr>
        <w:pStyle w:val="BodyText2"/>
        <w:tabs>
          <w:tab w:val="left" w:pos="540"/>
          <w:tab w:val="left" w:pos="1260"/>
        </w:tabs>
        <w:spacing w:line="260" w:lineRule="atLeast"/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20C8454F" w14:textId="77777777" w:rsidR="00F724C0" w:rsidRPr="00421F5C" w:rsidRDefault="00F724C0" w:rsidP="00F724C0">
      <w:pPr>
        <w:pStyle w:val="BodyText2"/>
        <w:tabs>
          <w:tab w:val="left" w:pos="1260"/>
        </w:tabs>
        <w:spacing w:line="260" w:lineRule="atLeast"/>
        <w:ind w:left="1260" w:right="537" w:firstLine="0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421F5C">
        <w:rPr>
          <w:rFonts w:ascii="Angsana New" w:hAnsi="Angsana New"/>
          <w:sz w:val="30"/>
          <w:szCs w:val="30"/>
          <w:cs/>
          <w:lang w:val="en-US" w:eastAsia="en-US"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E17A7EA" w14:textId="77777777" w:rsidR="00F724C0" w:rsidRPr="00421F5C" w:rsidRDefault="00F724C0" w:rsidP="00F724C0">
      <w:pPr>
        <w:pStyle w:val="BodyText2"/>
        <w:tabs>
          <w:tab w:val="left" w:pos="540"/>
        </w:tabs>
        <w:spacing w:line="260" w:lineRule="atLeast"/>
        <w:ind w:left="540" w:firstLine="720"/>
        <w:jc w:val="thaiDistribute"/>
        <w:rPr>
          <w:rFonts w:ascii="Angsana New" w:hAnsi="Angsana New"/>
          <w:sz w:val="24"/>
          <w:szCs w:val="24"/>
        </w:rPr>
      </w:pPr>
    </w:p>
    <w:tbl>
      <w:tblPr>
        <w:tblW w:w="13860" w:type="dxa"/>
        <w:tblInd w:w="1170" w:type="dxa"/>
        <w:tblLayout w:type="fixed"/>
        <w:tblLook w:val="04A0" w:firstRow="1" w:lastRow="0" w:firstColumn="1" w:lastColumn="0" w:noHBand="0" w:noVBand="1"/>
      </w:tblPr>
      <w:tblGrid>
        <w:gridCol w:w="3600"/>
        <w:gridCol w:w="540"/>
        <w:gridCol w:w="270"/>
        <w:gridCol w:w="1710"/>
        <w:gridCol w:w="236"/>
        <w:gridCol w:w="1384"/>
        <w:gridCol w:w="236"/>
        <w:gridCol w:w="1294"/>
        <w:gridCol w:w="236"/>
        <w:gridCol w:w="1294"/>
        <w:gridCol w:w="236"/>
        <w:gridCol w:w="1294"/>
        <w:gridCol w:w="236"/>
        <w:gridCol w:w="1294"/>
      </w:tblGrid>
      <w:tr w:rsidR="00F724C0" w:rsidRPr="0091535D" w14:paraId="28AA17C3" w14:textId="77777777" w:rsidTr="00881763">
        <w:trPr>
          <w:trHeight w:val="261"/>
          <w:tblHeader/>
        </w:trPr>
        <w:tc>
          <w:tcPr>
            <w:tcW w:w="3600" w:type="dxa"/>
            <w:vAlign w:val="bottom"/>
          </w:tcPr>
          <w:p w14:paraId="2C918909" w14:textId="77777777" w:rsidR="00F724C0" w:rsidRPr="0091535D" w:rsidRDefault="00F724C0" w:rsidP="0088176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  <w:vAlign w:val="bottom"/>
          </w:tcPr>
          <w:p w14:paraId="6642ED9E" w14:textId="77777777" w:rsidR="00F724C0" w:rsidRPr="0091535D" w:rsidRDefault="00F724C0" w:rsidP="0088176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0A2ADF3" w14:textId="77777777" w:rsidR="00F724C0" w:rsidRPr="0091535D" w:rsidRDefault="00F724C0" w:rsidP="00881763">
            <w:pPr>
              <w:pStyle w:val="NoSpacing"/>
              <w:rPr>
                <w:sz w:val="30"/>
                <w:szCs w:val="30"/>
                <w:cs/>
              </w:rPr>
            </w:pPr>
          </w:p>
        </w:tc>
        <w:tc>
          <w:tcPr>
            <w:tcW w:w="9450" w:type="dxa"/>
            <w:gridSpan w:val="11"/>
            <w:vAlign w:val="bottom"/>
          </w:tcPr>
          <w:p w14:paraId="6BF81E2A" w14:textId="77777777" w:rsidR="00F724C0" w:rsidRPr="0091535D" w:rsidRDefault="00F724C0" w:rsidP="008817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153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  <w:r w:rsidRPr="009153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Pr="009153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F724C0" w:rsidRPr="0091535D" w14:paraId="4428F576" w14:textId="77777777" w:rsidTr="00881763">
        <w:trPr>
          <w:trHeight w:val="261"/>
          <w:tblHeader/>
        </w:trPr>
        <w:tc>
          <w:tcPr>
            <w:tcW w:w="3600" w:type="dxa"/>
            <w:vAlign w:val="bottom"/>
          </w:tcPr>
          <w:p w14:paraId="205E59E6" w14:textId="77777777" w:rsidR="00F724C0" w:rsidRPr="0091535D" w:rsidRDefault="00F724C0" w:rsidP="0088176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  <w:vAlign w:val="bottom"/>
          </w:tcPr>
          <w:p w14:paraId="5EABA006" w14:textId="77777777" w:rsidR="00F724C0" w:rsidRPr="0091535D" w:rsidRDefault="00F724C0" w:rsidP="0088176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926ED5A" w14:textId="77777777" w:rsidR="00F724C0" w:rsidRPr="0091535D" w:rsidRDefault="00F724C0" w:rsidP="00881763">
            <w:pPr>
              <w:pStyle w:val="NoSpacing"/>
              <w:rPr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656C9A77" w14:textId="77777777" w:rsidR="00F724C0" w:rsidRPr="0091535D" w:rsidRDefault="00F724C0" w:rsidP="008817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153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126EC257" w14:textId="77777777" w:rsidR="00F724C0" w:rsidRPr="0091535D" w:rsidRDefault="00F724C0" w:rsidP="008817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84" w:type="dxa"/>
            <w:gridSpan w:val="7"/>
            <w:vAlign w:val="bottom"/>
          </w:tcPr>
          <w:p w14:paraId="3E2247CA" w14:textId="77777777" w:rsidR="00F724C0" w:rsidRPr="0091535D" w:rsidRDefault="00F724C0" w:rsidP="008817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153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724C0" w:rsidRPr="0091535D" w14:paraId="5E6A66AC" w14:textId="77777777" w:rsidTr="00881763">
        <w:trPr>
          <w:trHeight w:val="261"/>
          <w:tblHeader/>
        </w:trPr>
        <w:tc>
          <w:tcPr>
            <w:tcW w:w="3600" w:type="dxa"/>
            <w:vAlign w:val="bottom"/>
            <w:hideMark/>
          </w:tcPr>
          <w:p w14:paraId="725D8AFA" w14:textId="6781D506" w:rsidR="00F724C0" w:rsidRPr="0091535D" w:rsidRDefault="00F724C0" w:rsidP="0088176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15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02C38" w:rsidRPr="00302C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915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915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02C38" w:rsidRPr="00302C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540" w:type="dxa"/>
            <w:vAlign w:val="bottom"/>
            <w:hideMark/>
          </w:tcPr>
          <w:p w14:paraId="09A9943B" w14:textId="77777777" w:rsidR="00F724C0" w:rsidRPr="0091535D" w:rsidRDefault="00F724C0" w:rsidP="0088176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9A85534" w14:textId="77777777" w:rsidR="00F724C0" w:rsidRPr="0091535D" w:rsidRDefault="00F724C0" w:rsidP="00881763">
            <w:pPr>
              <w:pStyle w:val="NoSpacing"/>
              <w:rPr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59D98774" w14:textId="77777777" w:rsidR="00F724C0" w:rsidRPr="0091535D" w:rsidRDefault="00F724C0" w:rsidP="0088176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53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092E45A2" w14:textId="77777777" w:rsidR="00F724C0" w:rsidRPr="0091535D" w:rsidRDefault="00F724C0" w:rsidP="008817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84" w:type="dxa"/>
            <w:vAlign w:val="bottom"/>
            <w:hideMark/>
          </w:tcPr>
          <w:p w14:paraId="4F321F2F" w14:textId="77777777" w:rsidR="00F724C0" w:rsidRPr="0091535D" w:rsidRDefault="00F724C0" w:rsidP="008817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3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50E324EA" w14:textId="77777777" w:rsidR="00F724C0" w:rsidRPr="0091535D" w:rsidRDefault="00F724C0" w:rsidP="008817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vAlign w:val="bottom"/>
            <w:hideMark/>
          </w:tcPr>
          <w:p w14:paraId="350C12DB" w14:textId="7A2BE173" w:rsidR="00F724C0" w:rsidRPr="0091535D" w:rsidRDefault="00F724C0" w:rsidP="0088176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3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153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02C38" w:rsidRPr="00302C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2B3C19FA" w14:textId="77777777" w:rsidR="00F724C0" w:rsidRPr="0091535D" w:rsidRDefault="00F724C0" w:rsidP="008817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vAlign w:val="bottom"/>
            <w:hideMark/>
          </w:tcPr>
          <w:p w14:paraId="3BBD4B0F" w14:textId="2E58ED8A" w:rsidR="00F724C0" w:rsidRPr="0091535D" w:rsidRDefault="00F724C0" w:rsidP="008817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3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153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02C38" w:rsidRPr="00302C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67F563FA" w14:textId="77777777" w:rsidR="00F724C0" w:rsidRPr="0091535D" w:rsidRDefault="00F724C0" w:rsidP="00881763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  <w:hideMark/>
          </w:tcPr>
          <w:p w14:paraId="4C094C61" w14:textId="01766B13" w:rsidR="00F724C0" w:rsidRPr="0091535D" w:rsidRDefault="00F724C0" w:rsidP="00881763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35D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9153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02C38" w:rsidRPr="00302C3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1BC407EC" w14:textId="77777777" w:rsidR="00F724C0" w:rsidRPr="0091535D" w:rsidRDefault="00F724C0" w:rsidP="008817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vAlign w:val="bottom"/>
            <w:hideMark/>
          </w:tcPr>
          <w:p w14:paraId="4A70A4AD" w14:textId="77777777" w:rsidR="00F724C0" w:rsidRPr="0091535D" w:rsidRDefault="00F724C0" w:rsidP="008817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153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724C0" w:rsidRPr="0091535D" w14:paraId="73F5066F" w14:textId="77777777" w:rsidTr="00881763">
        <w:trPr>
          <w:trHeight w:val="261"/>
          <w:tblHeader/>
        </w:trPr>
        <w:tc>
          <w:tcPr>
            <w:tcW w:w="3600" w:type="dxa"/>
            <w:vAlign w:val="bottom"/>
          </w:tcPr>
          <w:p w14:paraId="32F1CEEB" w14:textId="77777777" w:rsidR="00F724C0" w:rsidRPr="0091535D" w:rsidRDefault="00F724C0" w:rsidP="0088176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  <w:vAlign w:val="bottom"/>
          </w:tcPr>
          <w:p w14:paraId="019BDF92" w14:textId="77777777" w:rsidR="00F724C0" w:rsidRPr="0091535D" w:rsidRDefault="00F724C0" w:rsidP="0088176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3DCA17B" w14:textId="77777777" w:rsidR="00F724C0" w:rsidRPr="0091535D" w:rsidRDefault="00F724C0" w:rsidP="00881763">
            <w:pPr>
              <w:pStyle w:val="NoSpacing"/>
              <w:rPr>
                <w:sz w:val="30"/>
                <w:szCs w:val="30"/>
                <w:cs/>
              </w:rPr>
            </w:pPr>
          </w:p>
        </w:tc>
        <w:tc>
          <w:tcPr>
            <w:tcW w:w="9450" w:type="dxa"/>
            <w:gridSpan w:val="11"/>
            <w:vAlign w:val="bottom"/>
          </w:tcPr>
          <w:p w14:paraId="522BC36D" w14:textId="77777777" w:rsidR="00F724C0" w:rsidRPr="0091535D" w:rsidRDefault="00F724C0" w:rsidP="008817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153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724C0" w:rsidRPr="0091535D" w14:paraId="013748B6" w14:textId="77777777" w:rsidTr="00881763">
        <w:trPr>
          <w:trHeight w:val="261"/>
        </w:trPr>
        <w:tc>
          <w:tcPr>
            <w:tcW w:w="3600" w:type="dxa"/>
            <w:vAlign w:val="bottom"/>
            <w:hideMark/>
          </w:tcPr>
          <w:p w14:paraId="1A04C85D" w14:textId="77777777" w:rsidR="00F724C0" w:rsidRPr="0091535D" w:rsidRDefault="00F724C0" w:rsidP="0088176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15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40" w:type="dxa"/>
            <w:vAlign w:val="bottom"/>
          </w:tcPr>
          <w:p w14:paraId="44874AF6" w14:textId="77777777" w:rsidR="00F724C0" w:rsidRPr="0091535D" w:rsidRDefault="00F724C0" w:rsidP="0088176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5539B88" w14:textId="77777777" w:rsidR="00F724C0" w:rsidRPr="0091535D" w:rsidRDefault="00F724C0" w:rsidP="0088176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38273EB" w14:textId="77777777" w:rsidR="00F724C0" w:rsidRPr="0091535D" w:rsidRDefault="00F724C0" w:rsidP="0088176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EA5CB18" w14:textId="77777777" w:rsidR="00F724C0" w:rsidRPr="0091535D" w:rsidRDefault="00F724C0" w:rsidP="008817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396D57EC" w14:textId="77777777" w:rsidR="00F724C0" w:rsidRPr="0091535D" w:rsidRDefault="00F724C0" w:rsidP="0088176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2D2CA7B" w14:textId="77777777" w:rsidR="00F724C0" w:rsidRPr="0091535D" w:rsidRDefault="00F724C0" w:rsidP="0088176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5BAEB10A" w14:textId="77777777" w:rsidR="00F724C0" w:rsidRPr="0091535D" w:rsidRDefault="00F724C0" w:rsidP="0088176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7CABD19" w14:textId="77777777" w:rsidR="00F724C0" w:rsidRPr="0091535D" w:rsidRDefault="00F724C0" w:rsidP="0088176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17C55A93" w14:textId="77777777" w:rsidR="00F724C0" w:rsidRPr="0091535D" w:rsidRDefault="00F724C0" w:rsidP="0088176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93081DD" w14:textId="77777777" w:rsidR="00F724C0" w:rsidRPr="0091535D" w:rsidRDefault="00F724C0" w:rsidP="0088176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24F2A133" w14:textId="77777777" w:rsidR="00F724C0" w:rsidRPr="0091535D" w:rsidRDefault="00F724C0" w:rsidP="0088176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B1EF7EC" w14:textId="77777777" w:rsidR="00F724C0" w:rsidRPr="0091535D" w:rsidRDefault="00F724C0" w:rsidP="0088176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3E19DCC5" w14:textId="77777777" w:rsidR="00F724C0" w:rsidRPr="0091535D" w:rsidRDefault="00F724C0" w:rsidP="0088176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24C0" w:rsidRPr="0091535D" w14:paraId="35D17616" w14:textId="77777777" w:rsidTr="00881763">
        <w:trPr>
          <w:trHeight w:val="261"/>
        </w:trPr>
        <w:tc>
          <w:tcPr>
            <w:tcW w:w="3600" w:type="dxa"/>
            <w:vAlign w:val="bottom"/>
            <w:hideMark/>
          </w:tcPr>
          <w:p w14:paraId="40ED2B1C" w14:textId="77777777" w:rsidR="00F724C0" w:rsidRPr="0091535D" w:rsidRDefault="00F724C0" w:rsidP="00881763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1535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หน่วยลงทุน</w:t>
            </w:r>
            <w:r w:rsidRPr="0091535D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ในตราสารหนี้</w:t>
            </w:r>
          </w:p>
        </w:tc>
        <w:tc>
          <w:tcPr>
            <w:tcW w:w="540" w:type="dxa"/>
            <w:vAlign w:val="bottom"/>
          </w:tcPr>
          <w:p w14:paraId="659BA577" w14:textId="77777777" w:rsidR="00F724C0" w:rsidRPr="0091535D" w:rsidRDefault="00F724C0" w:rsidP="0088176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F27B8CC" w14:textId="77777777" w:rsidR="00F724C0" w:rsidRPr="0091535D" w:rsidRDefault="00F724C0" w:rsidP="0088176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1E93988" w14:textId="7D084E18" w:rsidR="00C86E92" w:rsidRPr="0091535D" w:rsidRDefault="00302C38" w:rsidP="00C86E9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2C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208</w:t>
            </w:r>
            <w:r w:rsidR="00C86E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2C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355</w:t>
            </w:r>
          </w:p>
        </w:tc>
        <w:tc>
          <w:tcPr>
            <w:tcW w:w="236" w:type="dxa"/>
            <w:vAlign w:val="bottom"/>
          </w:tcPr>
          <w:p w14:paraId="7B5104EC" w14:textId="77777777" w:rsidR="00F724C0" w:rsidRPr="0091535D" w:rsidRDefault="00F724C0" w:rsidP="0088176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6E36CEDD" w14:textId="62F4674F" w:rsidR="00F724C0" w:rsidRPr="0091535D" w:rsidRDefault="00302C38" w:rsidP="0088176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2C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208</w:t>
            </w:r>
            <w:r w:rsidR="00C86E92" w:rsidRPr="00C86E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2C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355</w:t>
            </w:r>
          </w:p>
        </w:tc>
        <w:tc>
          <w:tcPr>
            <w:tcW w:w="236" w:type="dxa"/>
            <w:vAlign w:val="bottom"/>
          </w:tcPr>
          <w:p w14:paraId="47AADB50" w14:textId="77777777" w:rsidR="00F724C0" w:rsidRPr="0091535D" w:rsidRDefault="00F724C0" w:rsidP="008817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00AC5C9D" w14:textId="77777777" w:rsidR="00F724C0" w:rsidRPr="0091535D" w:rsidRDefault="00F724C0" w:rsidP="0088176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2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3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F69B0A0" w14:textId="77777777" w:rsidR="00F724C0" w:rsidRPr="0091535D" w:rsidRDefault="00F724C0" w:rsidP="008817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44A9CFCE" w14:textId="1A655512" w:rsidR="00F724C0" w:rsidRPr="0091535D" w:rsidRDefault="00302C38" w:rsidP="008817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2C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208</w:t>
            </w:r>
            <w:r w:rsidR="00C86E92" w:rsidRPr="00C86E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2C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355</w:t>
            </w:r>
          </w:p>
        </w:tc>
        <w:tc>
          <w:tcPr>
            <w:tcW w:w="236" w:type="dxa"/>
            <w:vAlign w:val="bottom"/>
          </w:tcPr>
          <w:p w14:paraId="4195E395" w14:textId="77777777" w:rsidR="00F724C0" w:rsidRPr="0091535D" w:rsidRDefault="00F724C0" w:rsidP="0088176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2E48AB7D" w14:textId="77777777" w:rsidR="00F724C0" w:rsidRPr="0091535D" w:rsidRDefault="00F724C0" w:rsidP="0088176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2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3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4E7A484" w14:textId="77777777" w:rsidR="00F724C0" w:rsidRPr="0091535D" w:rsidRDefault="00F724C0" w:rsidP="008817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359F2815" w14:textId="309DEDA6" w:rsidR="00F724C0" w:rsidRPr="0091535D" w:rsidRDefault="00302C38" w:rsidP="008817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2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2C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208</w:t>
            </w:r>
            <w:r w:rsidR="00C86E92" w:rsidRPr="00C86E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2C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355</w:t>
            </w:r>
          </w:p>
        </w:tc>
      </w:tr>
    </w:tbl>
    <w:p w14:paraId="3FABF645" w14:textId="77777777" w:rsidR="00F724C0" w:rsidRDefault="00F724C0" w:rsidP="00F724C0">
      <w:pPr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  <w:sectPr w:rsidR="00F724C0" w:rsidSect="00881763">
          <w:headerReference w:type="default" r:id="rId18"/>
          <w:footerReference w:type="default" r:id="rId19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60C0E784" w14:textId="77777777" w:rsidR="00C8233F" w:rsidRPr="00E848F7" w:rsidRDefault="00C8233F" w:rsidP="00C8233F">
      <w:pPr>
        <w:pStyle w:val="BodyText2"/>
        <w:spacing w:line="260" w:lineRule="atLeast"/>
        <w:ind w:left="547" w:hanging="9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848F7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637EAC09" w14:textId="77777777" w:rsidR="00C8233F" w:rsidRPr="00E848F7" w:rsidRDefault="00C8233F" w:rsidP="00C8233F">
      <w:pPr>
        <w:pStyle w:val="BodyText2"/>
        <w:spacing w:line="260" w:lineRule="atLeast"/>
        <w:ind w:left="547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424"/>
      </w:tblGrid>
      <w:tr w:rsidR="00C8233F" w:rsidRPr="00E848F7" w14:paraId="10C5AD53" w14:textId="77777777" w:rsidTr="00881763">
        <w:trPr>
          <w:tblHeader/>
        </w:trPr>
        <w:tc>
          <w:tcPr>
            <w:tcW w:w="2520" w:type="dxa"/>
            <w:hideMark/>
          </w:tcPr>
          <w:p w14:paraId="0D9ACEF5" w14:textId="77777777" w:rsidR="00C8233F" w:rsidRPr="00E848F7" w:rsidRDefault="00C8233F" w:rsidP="0088176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108" w:hanging="9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848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07023FE2" w14:textId="77777777" w:rsidR="00C8233F" w:rsidRPr="00E848F7" w:rsidRDefault="00C8233F" w:rsidP="0088176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24" w:type="dxa"/>
            <w:hideMark/>
          </w:tcPr>
          <w:p w14:paraId="7C598163" w14:textId="77777777" w:rsidR="00C8233F" w:rsidRPr="00E848F7" w:rsidRDefault="00C8233F" w:rsidP="0088176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848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8233F" w:rsidRPr="00E848F7" w14:paraId="5DFC9339" w14:textId="77777777" w:rsidTr="00881763">
        <w:tc>
          <w:tcPr>
            <w:tcW w:w="2520" w:type="dxa"/>
            <w:hideMark/>
          </w:tcPr>
          <w:p w14:paraId="0A971475" w14:textId="77777777" w:rsidR="00C8233F" w:rsidRPr="00E848F7" w:rsidRDefault="00C8233F" w:rsidP="00881763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848F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เงินลงทุนในหน่วยลงทุนในความต้องการของตลาดที่วัดมูลค่าด้วย</w:t>
            </w:r>
            <w:r w:rsidRPr="00E848F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มูลค่ายุติธรรมผ่านกำไรหรือขาดทุน </w:t>
            </w:r>
          </w:p>
        </w:tc>
        <w:tc>
          <w:tcPr>
            <w:tcW w:w="236" w:type="dxa"/>
          </w:tcPr>
          <w:p w14:paraId="60F89508" w14:textId="77777777" w:rsidR="00C8233F" w:rsidRPr="00E848F7" w:rsidRDefault="00C8233F" w:rsidP="0088176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24" w:type="dxa"/>
            <w:hideMark/>
          </w:tcPr>
          <w:p w14:paraId="3B7A4D84" w14:textId="05AC46BF" w:rsidR="00C8233F" w:rsidRPr="00E848F7" w:rsidRDefault="00C8233F" w:rsidP="00613F5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10" w:right="-20" w:hanging="11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48F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E848F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ณ วันที่รายงาน</w:t>
            </w:r>
            <w:r w:rsidR="00613F5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ที่อ้างอิงราคาจากบริษัทหลักทรัพย์จัดการ  กองทุน</w:t>
            </w:r>
          </w:p>
        </w:tc>
      </w:tr>
    </w:tbl>
    <w:p w14:paraId="3DA8DC7B" w14:textId="77777777" w:rsidR="00C8233F" w:rsidRPr="00E848F7" w:rsidRDefault="00C8233F" w:rsidP="00C8233F">
      <w:pPr>
        <w:pStyle w:val="BodyText2"/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 w:eastAsia="en-US"/>
        </w:rPr>
      </w:pPr>
    </w:p>
    <w:p w14:paraId="121F2E4F" w14:textId="77777777" w:rsidR="00C8233F" w:rsidRPr="00E848F7" w:rsidRDefault="00C8233F" w:rsidP="006401FE">
      <w:pPr>
        <w:pStyle w:val="BodyText2"/>
        <w:spacing w:line="260" w:lineRule="atLeast"/>
        <w:ind w:left="450" w:firstLine="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848F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รายการ</w:t>
      </w:r>
      <w:r w:rsidRPr="00E848F7">
        <w:rPr>
          <w:rFonts w:ascii="Angsana New" w:hAnsi="Angsana New"/>
          <w:b/>
          <w:bCs/>
          <w:i/>
          <w:iCs/>
          <w:sz w:val="30"/>
          <w:szCs w:val="30"/>
          <w:cs/>
        </w:rPr>
        <w:t>เคลื่อนไหวของ</w:t>
      </w:r>
      <w:r w:rsidRPr="00E848F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หน่วยลงทุนใน</w:t>
      </w:r>
      <w:r w:rsidRPr="00E848F7">
        <w:rPr>
          <w:rFonts w:ascii="Angsana New" w:hAnsi="Angsana New"/>
          <w:b/>
          <w:bCs/>
          <w:i/>
          <w:iCs/>
          <w:sz w:val="30"/>
          <w:szCs w:val="30"/>
          <w:cs/>
        </w:rPr>
        <w:t>ตราสาร</w:t>
      </w:r>
      <w:r w:rsidRPr="00E848F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หนี้</w:t>
      </w:r>
      <w:r w:rsidRPr="00E848F7">
        <w:rPr>
          <w:rFonts w:ascii="Angsana New" w:hAnsi="Angsana New"/>
          <w:b/>
          <w:bCs/>
          <w:i/>
          <w:iCs/>
          <w:sz w:val="30"/>
          <w:szCs w:val="30"/>
          <w:cs/>
        </w:rPr>
        <w:t>ที่อยู่ในความต้องการของตลาด</w:t>
      </w:r>
    </w:p>
    <w:p w14:paraId="51403516" w14:textId="77777777" w:rsidR="00C8233F" w:rsidRDefault="00C8233F" w:rsidP="00C8233F">
      <w:pPr>
        <w:pStyle w:val="BodyText2"/>
        <w:spacing w:line="260" w:lineRule="atLeast"/>
        <w:ind w:left="547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213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088"/>
        <w:gridCol w:w="246"/>
        <w:gridCol w:w="1000"/>
        <w:gridCol w:w="239"/>
        <w:gridCol w:w="1101"/>
        <w:gridCol w:w="231"/>
        <w:gridCol w:w="1080"/>
        <w:gridCol w:w="231"/>
        <w:gridCol w:w="1117"/>
      </w:tblGrid>
      <w:tr w:rsidR="00C8233F" w:rsidRPr="007A39D6" w14:paraId="378A4678" w14:textId="77777777" w:rsidTr="00881763">
        <w:trPr>
          <w:tblHeader/>
        </w:trPr>
        <w:tc>
          <w:tcPr>
            <w:tcW w:w="2880" w:type="dxa"/>
          </w:tcPr>
          <w:p w14:paraId="27416329" w14:textId="77777777" w:rsidR="00C8233F" w:rsidRPr="007A39D6" w:rsidRDefault="00C8233F" w:rsidP="0088176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3" w:type="dxa"/>
            <w:gridSpan w:val="9"/>
            <w:hideMark/>
          </w:tcPr>
          <w:p w14:paraId="1285F164" w14:textId="77777777" w:rsidR="00C8233F" w:rsidRPr="007A39D6" w:rsidRDefault="00C8233F" w:rsidP="0088176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48F7">
              <w:rPr>
                <w:rFonts w:asciiTheme="majorBidi" w:eastAsia="AngsanaNew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 xml:space="preserve">งบการเงินรวม </w:t>
            </w:r>
            <w:r w:rsidRPr="00E848F7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lang w:eastAsia="en-GB"/>
              </w:rPr>
              <w:t xml:space="preserve">/ </w:t>
            </w:r>
            <w:r w:rsidRPr="00E848F7">
              <w:rPr>
                <w:rFonts w:asciiTheme="majorBidi" w:eastAsia="AngsanaNew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C8233F" w:rsidRPr="007A39D6" w14:paraId="0341670A" w14:textId="77777777" w:rsidTr="00881763">
        <w:trPr>
          <w:tblHeader/>
        </w:trPr>
        <w:tc>
          <w:tcPr>
            <w:tcW w:w="2880" w:type="dxa"/>
            <w:vAlign w:val="bottom"/>
            <w:hideMark/>
          </w:tcPr>
          <w:p w14:paraId="4EBE4BD3" w14:textId="77777777" w:rsidR="00C8233F" w:rsidRPr="007A39D6" w:rsidRDefault="00C8233F" w:rsidP="00881763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A39D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ตรา</w:t>
            </w:r>
            <w:r w:rsidRPr="00E848F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สารหนี้ที่อยู่</w:t>
            </w:r>
            <w:r w:rsidRPr="007A39D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ในความต้องการของตลาด</w:t>
            </w:r>
          </w:p>
        </w:tc>
        <w:tc>
          <w:tcPr>
            <w:tcW w:w="1088" w:type="dxa"/>
            <w:vAlign w:val="bottom"/>
            <w:hideMark/>
          </w:tcPr>
          <w:p w14:paraId="756FBC82" w14:textId="77777777" w:rsidR="00C8233F" w:rsidRPr="007A39D6" w:rsidRDefault="00C8233F" w:rsidP="00881763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39D6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5A9FC5C7" w14:textId="1EF9EF8B" w:rsidR="00C8233F" w:rsidRPr="007A39D6" w:rsidRDefault="00302C38" w:rsidP="00881763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2C38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C8233F" w:rsidRPr="007A39D6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C8233F" w:rsidRPr="007A39D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3E735B8E" w14:textId="77777777" w:rsidR="00C8233F" w:rsidRPr="007A39D6" w:rsidRDefault="00C8233F" w:rsidP="0088176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6A8C1E84" w14:textId="77777777" w:rsidR="00C8233F" w:rsidRPr="007A39D6" w:rsidRDefault="00C8233F" w:rsidP="0088176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39D6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1C7B962E" w14:textId="77777777" w:rsidR="00C8233F" w:rsidRPr="007A39D6" w:rsidRDefault="00C8233F" w:rsidP="0088176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01" w:type="dxa"/>
            <w:vAlign w:val="bottom"/>
            <w:hideMark/>
          </w:tcPr>
          <w:p w14:paraId="4C3D2F96" w14:textId="77777777" w:rsidR="00C8233F" w:rsidRPr="007A39D6" w:rsidRDefault="00C8233F" w:rsidP="0088176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39D6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62577544" w14:textId="77777777" w:rsidR="00C8233F" w:rsidRPr="007A39D6" w:rsidRDefault="00C8233F" w:rsidP="0088176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503AA17F" w14:textId="77777777" w:rsidR="00C8233F" w:rsidRPr="007A39D6" w:rsidRDefault="00C8233F" w:rsidP="00881763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39D6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74525F46" w14:textId="77777777" w:rsidR="00C8233F" w:rsidRPr="007A39D6" w:rsidRDefault="00C8233F" w:rsidP="0088176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7" w:type="dxa"/>
            <w:vAlign w:val="bottom"/>
            <w:hideMark/>
          </w:tcPr>
          <w:p w14:paraId="171DEDFA" w14:textId="77777777" w:rsidR="00C8233F" w:rsidRPr="007A39D6" w:rsidRDefault="00C8233F" w:rsidP="0088176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39D6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723F58DF" w14:textId="6B13CE3E" w:rsidR="00C8233F" w:rsidRPr="007A39D6" w:rsidRDefault="00302C38" w:rsidP="0088176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2C38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="00C8233F" w:rsidRPr="007A39D6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C8233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</w:t>
            </w:r>
            <w:r w:rsidR="00C8233F" w:rsidRPr="007A39D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คม </w:t>
            </w:r>
          </w:p>
        </w:tc>
      </w:tr>
      <w:tr w:rsidR="00C8233F" w:rsidRPr="007A39D6" w14:paraId="5B0D08E0" w14:textId="77777777" w:rsidTr="00881763">
        <w:trPr>
          <w:tblHeader/>
        </w:trPr>
        <w:tc>
          <w:tcPr>
            <w:tcW w:w="2880" w:type="dxa"/>
          </w:tcPr>
          <w:p w14:paraId="7F1AA034" w14:textId="77777777" w:rsidR="00C8233F" w:rsidRPr="007A39D6" w:rsidRDefault="00C8233F" w:rsidP="0088176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333" w:type="dxa"/>
            <w:gridSpan w:val="9"/>
            <w:vAlign w:val="bottom"/>
            <w:hideMark/>
          </w:tcPr>
          <w:p w14:paraId="3B80E63A" w14:textId="77777777" w:rsidR="00C8233F" w:rsidRPr="007A39D6" w:rsidRDefault="00C8233F" w:rsidP="0088176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39D6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7A39D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นบาท</w:t>
            </w:r>
            <w:r w:rsidRPr="007A39D6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C8233F" w:rsidRPr="007A39D6" w14:paraId="6C9407FA" w14:textId="77777777" w:rsidTr="00881763">
        <w:tc>
          <w:tcPr>
            <w:tcW w:w="2880" w:type="dxa"/>
            <w:hideMark/>
          </w:tcPr>
          <w:p w14:paraId="1E1A4FFF" w14:textId="05727AD6" w:rsidR="00C8233F" w:rsidRPr="007A39D6" w:rsidRDefault="00302C38" w:rsidP="0088176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02C3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302C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8" w:type="dxa"/>
          </w:tcPr>
          <w:p w14:paraId="727B9C36" w14:textId="77777777" w:rsidR="00C8233F" w:rsidRPr="007A39D6" w:rsidRDefault="00C8233F" w:rsidP="0088176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0B24B4C3" w14:textId="77777777" w:rsidR="00C8233F" w:rsidRPr="007A39D6" w:rsidRDefault="00C8233F" w:rsidP="0088176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1A375B1C" w14:textId="77777777" w:rsidR="00C8233F" w:rsidRPr="007A39D6" w:rsidRDefault="00C8233F" w:rsidP="0088176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58AEF279" w14:textId="77777777" w:rsidR="00C8233F" w:rsidRPr="007A39D6" w:rsidRDefault="00C8233F" w:rsidP="0088176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4A98F9BA" w14:textId="77777777" w:rsidR="00C8233F" w:rsidRPr="007A39D6" w:rsidRDefault="00C8233F" w:rsidP="0088176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69B13261" w14:textId="77777777" w:rsidR="00C8233F" w:rsidRPr="007A39D6" w:rsidRDefault="00C8233F" w:rsidP="0088176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E69CF6" w14:textId="77777777" w:rsidR="00C8233F" w:rsidRPr="007A39D6" w:rsidRDefault="00C8233F" w:rsidP="0088176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23206E86" w14:textId="77777777" w:rsidR="00C8233F" w:rsidRPr="007A39D6" w:rsidRDefault="00C8233F" w:rsidP="0088176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E3CC666" w14:textId="77777777" w:rsidR="00C8233F" w:rsidRPr="007A39D6" w:rsidRDefault="00C8233F" w:rsidP="0088176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33F" w:rsidRPr="007A39D6" w14:paraId="51719D0F" w14:textId="77777777" w:rsidTr="00881763">
        <w:tc>
          <w:tcPr>
            <w:tcW w:w="2880" w:type="dxa"/>
            <w:hideMark/>
          </w:tcPr>
          <w:p w14:paraId="0602E242" w14:textId="77777777" w:rsidR="00C8233F" w:rsidRPr="007A39D6" w:rsidRDefault="00C8233F" w:rsidP="0088176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A39D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8" w:type="dxa"/>
          </w:tcPr>
          <w:p w14:paraId="37AEA8C3" w14:textId="77777777" w:rsidR="00C8233F" w:rsidRPr="007A39D6" w:rsidRDefault="00C8233F" w:rsidP="0088176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428D0FD0" w14:textId="77777777" w:rsidR="00C8233F" w:rsidRPr="007A39D6" w:rsidRDefault="00C8233F" w:rsidP="0088176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38A489A3" w14:textId="77777777" w:rsidR="00C8233F" w:rsidRPr="007A39D6" w:rsidRDefault="00C8233F" w:rsidP="0088176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B40FB59" w14:textId="77777777" w:rsidR="00C8233F" w:rsidRPr="007A39D6" w:rsidRDefault="00C8233F" w:rsidP="0088176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26F74399" w14:textId="77777777" w:rsidR="00C8233F" w:rsidRPr="007A39D6" w:rsidRDefault="00C8233F" w:rsidP="0088176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76E91C3F" w14:textId="77777777" w:rsidR="00C8233F" w:rsidRPr="007A39D6" w:rsidRDefault="00C8233F" w:rsidP="0088176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ED8AA8" w14:textId="77777777" w:rsidR="00C8233F" w:rsidRPr="007A39D6" w:rsidRDefault="00C8233F" w:rsidP="0088176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1EED2CEB" w14:textId="77777777" w:rsidR="00C8233F" w:rsidRPr="007A39D6" w:rsidRDefault="00C8233F" w:rsidP="0088176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0BE0FDB4" w14:textId="77777777" w:rsidR="00C8233F" w:rsidRPr="007A39D6" w:rsidRDefault="00C8233F" w:rsidP="0088176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33F" w:rsidRPr="0048553C" w14:paraId="1171ED89" w14:textId="77777777" w:rsidTr="00881763">
        <w:tc>
          <w:tcPr>
            <w:tcW w:w="2880" w:type="dxa"/>
            <w:shd w:val="clear" w:color="auto" w:fill="auto"/>
          </w:tcPr>
          <w:p w14:paraId="0EA32AE9" w14:textId="77777777" w:rsidR="00C8233F" w:rsidRPr="0048553C" w:rsidRDefault="00C8233F" w:rsidP="00881763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8553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หน่วยลงทุนในตราสาร</w:t>
            </w:r>
            <w:r w:rsidRPr="00E848F7">
              <w:rPr>
                <w:rFonts w:ascii="Angsana New" w:hAnsi="Angsana New" w:cs="Angsana New" w:hint="cs"/>
                <w:sz w:val="30"/>
                <w:szCs w:val="30"/>
                <w:cs/>
              </w:rPr>
              <w:t>หนี้</w:t>
            </w:r>
          </w:p>
          <w:p w14:paraId="24B1D3AF" w14:textId="77777777" w:rsidR="00C8233F" w:rsidRPr="0048553C" w:rsidRDefault="00C8233F" w:rsidP="0088176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55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48553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088" w:type="dxa"/>
            <w:shd w:val="clear" w:color="auto" w:fill="auto"/>
          </w:tcPr>
          <w:p w14:paraId="5512AC67" w14:textId="77777777" w:rsidR="00C8233F" w:rsidRPr="0048553C" w:rsidRDefault="00C8233F" w:rsidP="0088176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  <w:shd w:val="clear" w:color="auto" w:fill="auto"/>
          </w:tcPr>
          <w:p w14:paraId="486CBE5D" w14:textId="77777777" w:rsidR="00C8233F" w:rsidRPr="0048553C" w:rsidRDefault="00C8233F" w:rsidP="0088176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</w:tcPr>
          <w:p w14:paraId="0ECFD28D" w14:textId="77777777" w:rsidR="00C8233F" w:rsidRPr="0048553C" w:rsidRDefault="00C8233F" w:rsidP="0088176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55CD19C1" w14:textId="77777777" w:rsidR="00C8233F" w:rsidRPr="0048553C" w:rsidRDefault="00C8233F" w:rsidP="0088176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3861D33C" w14:textId="77777777" w:rsidR="00C8233F" w:rsidRPr="0048553C" w:rsidRDefault="00C8233F" w:rsidP="0088176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1BF181A3" w14:textId="77777777" w:rsidR="00C8233F" w:rsidRPr="0048553C" w:rsidRDefault="00C8233F" w:rsidP="0088176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B06FFB7" w14:textId="77777777" w:rsidR="00C8233F" w:rsidRPr="0048553C" w:rsidRDefault="00C8233F" w:rsidP="0088176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768CDD7A" w14:textId="77777777" w:rsidR="00C8233F" w:rsidRPr="0048553C" w:rsidRDefault="00C8233F" w:rsidP="0088176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151994E6" w14:textId="77777777" w:rsidR="00C8233F" w:rsidRPr="0048553C" w:rsidRDefault="00C8233F" w:rsidP="0088176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33F" w:rsidRPr="007A39D6" w14:paraId="7D001D28" w14:textId="77777777" w:rsidTr="00881763">
        <w:tc>
          <w:tcPr>
            <w:tcW w:w="2880" w:type="dxa"/>
            <w:shd w:val="clear" w:color="auto" w:fill="auto"/>
            <w:hideMark/>
          </w:tcPr>
          <w:p w14:paraId="5AB25A2A" w14:textId="77777777" w:rsidR="00C8233F" w:rsidRPr="0048553C" w:rsidRDefault="00C8233F" w:rsidP="00C8233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48553C">
              <w:rPr>
                <w:rFonts w:asciiTheme="majorBidi" w:hAnsiTheme="majorBidi" w:cstheme="majorBidi" w:hint="cs"/>
                <w:sz w:val="30"/>
                <w:szCs w:val="30"/>
                <w:cs/>
              </w:rPr>
              <w:t>ผ่านกำไรหรื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</w:t>
            </w:r>
            <w:r w:rsidRPr="00512AE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0739DC58" w14:textId="0CA20DC0" w:rsidR="00C8233F" w:rsidRPr="00E848F7" w:rsidRDefault="00302C38" w:rsidP="00C8233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2C38">
              <w:rPr>
                <w:rFonts w:asciiTheme="majorBidi" w:hAnsiTheme="majorBidi" w:cstheme="majorBidi"/>
                <w:sz w:val="30"/>
                <w:szCs w:val="30"/>
              </w:rPr>
              <w:t>184</w:t>
            </w:r>
            <w:r w:rsidR="00C8233F" w:rsidRPr="004855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2C38"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1C6E2B3" w14:textId="77777777" w:rsidR="00C8233F" w:rsidRPr="0048553C" w:rsidRDefault="00C8233F" w:rsidP="00C8233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55F3D8D9" w14:textId="216FC895" w:rsidR="00C8233F" w:rsidRPr="0048553C" w:rsidRDefault="00302C38" w:rsidP="00C8233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2C38">
              <w:rPr>
                <w:rFonts w:asciiTheme="majorBidi" w:hAnsiTheme="majorBidi" w:cstheme="majorBidi"/>
                <w:sz w:val="30"/>
                <w:szCs w:val="30"/>
              </w:rPr>
              <w:t>450</w:t>
            </w:r>
            <w:r w:rsidR="00C86E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2C3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6D2E549" w14:textId="77777777" w:rsidR="00C8233F" w:rsidRPr="0048553C" w:rsidRDefault="00C8233F" w:rsidP="00C8233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63B2DCF0" w14:textId="6B0DF491" w:rsidR="00C8233F" w:rsidRPr="0048553C" w:rsidRDefault="00C86E92" w:rsidP="00C8233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02C38" w:rsidRPr="00302C38">
              <w:rPr>
                <w:rFonts w:asciiTheme="majorBidi" w:hAnsiTheme="majorBidi" w:cstheme="majorBidi"/>
                <w:sz w:val="30"/>
                <w:szCs w:val="30"/>
              </w:rPr>
              <w:t>426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52DEC">
              <w:rPr>
                <w:rFonts w:asciiTheme="majorBidi" w:hAnsiTheme="majorBidi" w:cstheme="majorBidi"/>
                <w:sz w:val="30"/>
                <w:szCs w:val="30"/>
              </w:rPr>
              <w:t>390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5FD2BE99" w14:textId="77777777" w:rsidR="00C8233F" w:rsidRPr="0048553C" w:rsidRDefault="00C8233F" w:rsidP="00C8233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E6E480" w14:textId="06273C42" w:rsidR="00C8233F" w:rsidRPr="0048553C" w:rsidRDefault="00852DEC" w:rsidP="00C8233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(50)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5ED8D213" w14:textId="77777777" w:rsidR="00C8233F" w:rsidRPr="0048553C" w:rsidRDefault="00C8233F" w:rsidP="00C8233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3EFFF8FF" w14:textId="654BA9AA" w:rsidR="00C8233F" w:rsidRPr="00A46563" w:rsidRDefault="00302C38" w:rsidP="00C8233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2C38">
              <w:rPr>
                <w:rFonts w:asciiTheme="majorBidi" w:hAnsiTheme="majorBidi" w:cstheme="majorBidi"/>
                <w:sz w:val="30"/>
                <w:szCs w:val="30"/>
              </w:rPr>
              <w:t>208</w:t>
            </w:r>
            <w:r w:rsidR="00C86E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2C38">
              <w:rPr>
                <w:rFonts w:asciiTheme="majorBidi" w:hAnsiTheme="majorBidi" w:cstheme="majorBidi"/>
                <w:sz w:val="30"/>
                <w:szCs w:val="30"/>
              </w:rPr>
              <w:t>355</w:t>
            </w:r>
          </w:p>
        </w:tc>
      </w:tr>
      <w:tr w:rsidR="00C8233F" w:rsidRPr="007A39D6" w14:paraId="167BC160" w14:textId="77777777" w:rsidTr="00881763">
        <w:tc>
          <w:tcPr>
            <w:tcW w:w="2880" w:type="dxa"/>
            <w:hideMark/>
          </w:tcPr>
          <w:p w14:paraId="086B9586" w14:textId="77777777" w:rsidR="00C8233F" w:rsidRPr="007A39D6" w:rsidRDefault="00C8233F" w:rsidP="00C8233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39D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53F140" w14:textId="638FC5A1" w:rsidR="00C8233F" w:rsidRPr="00E848F7" w:rsidRDefault="00302C38" w:rsidP="00C8233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2C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</w:t>
            </w:r>
            <w:r w:rsidR="00C8233F" w:rsidRPr="00A465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795</w:t>
            </w:r>
          </w:p>
        </w:tc>
        <w:tc>
          <w:tcPr>
            <w:tcW w:w="246" w:type="dxa"/>
            <w:vAlign w:val="bottom"/>
          </w:tcPr>
          <w:p w14:paraId="095AE73D" w14:textId="77777777" w:rsidR="00C8233F" w:rsidRPr="00E848F7" w:rsidRDefault="00C8233F" w:rsidP="00C8233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65D178" w14:textId="690DACED" w:rsidR="00C8233F" w:rsidRPr="00E848F7" w:rsidRDefault="00302C38" w:rsidP="00C8233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2C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450</w:t>
            </w:r>
            <w:r w:rsidR="00C86E92" w:rsidRPr="00C86E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9" w:type="dxa"/>
            <w:vAlign w:val="bottom"/>
          </w:tcPr>
          <w:p w14:paraId="0021DF49" w14:textId="77777777" w:rsidR="00C8233F" w:rsidRPr="00E848F7" w:rsidRDefault="00C8233F" w:rsidP="00C8233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7F9C35" w14:textId="0910D000" w:rsidR="00C8233F" w:rsidRPr="00E848F7" w:rsidRDefault="00C86E92" w:rsidP="00C8233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E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02C38" w:rsidRPr="00302C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426</w:t>
            </w:r>
            <w:r w:rsidRPr="00C86E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52D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390</w:t>
            </w:r>
            <w:r w:rsidRPr="00C86E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1" w:type="dxa"/>
            <w:vAlign w:val="bottom"/>
          </w:tcPr>
          <w:p w14:paraId="709868EE" w14:textId="77777777" w:rsidR="00C8233F" w:rsidRPr="00E848F7" w:rsidRDefault="00C8233F" w:rsidP="00C8233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FE6C39" w14:textId="77985A38" w:rsidR="00C8233F" w:rsidRPr="00E848F7" w:rsidRDefault="00852DEC" w:rsidP="00C8233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(50)</w:t>
            </w:r>
          </w:p>
        </w:tc>
        <w:tc>
          <w:tcPr>
            <w:tcW w:w="231" w:type="dxa"/>
            <w:vAlign w:val="bottom"/>
          </w:tcPr>
          <w:p w14:paraId="388A80A1" w14:textId="77777777" w:rsidR="00C8233F" w:rsidRPr="00A46563" w:rsidRDefault="00C8233F" w:rsidP="00C8233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7563A0" w14:textId="4BA94D3C" w:rsidR="00C8233F" w:rsidRPr="00A46563" w:rsidRDefault="00302C38" w:rsidP="00C8233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2C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208</w:t>
            </w:r>
            <w:r w:rsidR="00C86E92" w:rsidRPr="00C86E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355</w:t>
            </w:r>
          </w:p>
        </w:tc>
      </w:tr>
      <w:tr w:rsidR="00C8233F" w:rsidRPr="007A39D6" w14:paraId="5E81EB40" w14:textId="77777777" w:rsidTr="00881763">
        <w:tc>
          <w:tcPr>
            <w:tcW w:w="2880" w:type="dxa"/>
          </w:tcPr>
          <w:p w14:paraId="24B647F5" w14:textId="77777777" w:rsidR="00C8233F" w:rsidRPr="007A39D6" w:rsidRDefault="00C8233F" w:rsidP="00C8233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green"/>
              </w:rPr>
            </w:pPr>
          </w:p>
        </w:tc>
        <w:tc>
          <w:tcPr>
            <w:tcW w:w="1088" w:type="dxa"/>
          </w:tcPr>
          <w:p w14:paraId="7FF351CD" w14:textId="77777777" w:rsidR="00C8233F" w:rsidRPr="007A39D6" w:rsidRDefault="00C8233F" w:rsidP="00C8233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34961079" w14:textId="77777777" w:rsidR="00C8233F" w:rsidRPr="007A39D6" w:rsidRDefault="00C8233F" w:rsidP="00C8233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C02B41E" w14:textId="77777777" w:rsidR="00C8233F" w:rsidRPr="007A39D6" w:rsidRDefault="00C8233F" w:rsidP="00C8233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EC4CBA7" w14:textId="77777777" w:rsidR="00C8233F" w:rsidRPr="007A39D6" w:rsidRDefault="00C8233F" w:rsidP="00C8233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EC576BF" w14:textId="77777777" w:rsidR="00C8233F" w:rsidRPr="007A39D6" w:rsidRDefault="00C8233F" w:rsidP="00C8233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68695640" w14:textId="77777777" w:rsidR="00C8233F" w:rsidRPr="007A39D6" w:rsidRDefault="00C8233F" w:rsidP="00C8233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1EBF6D" w14:textId="77777777" w:rsidR="00C8233F" w:rsidRPr="007A39D6" w:rsidRDefault="00C8233F" w:rsidP="00C8233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2A27AD6" w14:textId="77777777" w:rsidR="00C8233F" w:rsidRPr="007A39D6" w:rsidRDefault="00C8233F" w:rsidP="00C8233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E4F2D19" w14:textId="77777777" w:rsidR="00C8233F" w:rsidRPr="007A39D6" w:rsidRDefault="00C8233F" w:rsidP="00C8233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33F" w:rsidRPr="007A39D6" w14:paraId="2675596E" w14:textId="77777777" w:rsidTr="00881763">
        <w:tc>
          <w:tcPr>
            <w:tcW w:w="2880" w:type="dxa"/>
            <w:hideMark/>
          </w:tcPr>
          <w:p w14:paraId="392AE7EB" w14:textId="6195E9B3" w:rsidR="00C8233F" w:rsidRPr="007A39D6" w:rsidRDefault="00302C38" w:rsidP="00C8233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02C3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302C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88" w:type="dxa"/>
          </w:tcPr>
          <w:p w14:paraId="3E0FEAE7" w14:textId="77777777" w:rsidR="00C8233F" w:rsidRPr="007A39D6" w:rsidRDefault="00C8233F" w:rsidP="00C8233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03B3732B" w14:textId="77777777" w:rsidR="00C8233F" w:rsidRPr="007A39D6" w:rsidRDefault="00C8233F" w:rsidP="00C8233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1655E488" w14:textId="77777777" w:rsidR="00C8233F" w:rsidRPr="007A39D6" w:rsidRDefault="00C8233F" w:rsidP="00C8233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782CF9D0" w14:textId="77777777" w:rsidR="00C8233F" w:rsidRPr="007A39D6" w:rsidRDefault="00C8233F" w:rsidP="00C8233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70789A8B" w14:textId="77777777" w:rsidR="00C8233F" w:rsidRPr="007A39D6" w:rsidRDefault="00C8233F" w:rsidP="00C8233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5DCDBB9C" w14:textId="77777777" w:rsidR="00C8233F" w:rsidRPr="007A39D6" w:rsidRDefault="00C8233F" w:rsidP="00C8233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A325EA" w14:textId="77777777" w:rsidR="00C8233F" w:rsidRPr="007A39D6" w:rsidRDefault="00C8233F" w:rsidP="00C8233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65F25E78" w14:textId="77777777" w:rsidR="00C8233F" w:rsidRPr="007A39D6" w:rsidRDefault="00C8233F" w:rsidP="00C8233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E1F00FB" w14:textId="77777777" w:rsidR="00C8233F" w:rsidRPr="007A39D6" w:rsidRDefault="00C8233F" w:rsidP="00C8233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33F" w:rsidRPr="007A39D6" w14:paraId="5D095CAA" w14:textId="77777777" w:rsidTr="00881763">
        <w:tc>
          <w:tcPr>
            <w:tcW w:w="2880" w:type="dxa"/>
            <w:hideMark/>
          </w:tcPr>
          <w:p w14:paraId="7EF485EF" w14:textId="5CEE1E64" w:rsidR="00C8233F" w:rsidRPr="007A39D6" w:rsidRDefault="00C8233F" w:rsidP="00C8233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A39D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8" w:type="dxa"/>
          </w:tcPr>
          <w:p w14:paraId="05C30BC7" w14:textId="77777777" w:rsidR="00C8233F" w:rsidRPr="007A39D6" w:rsidRDefault="00C8233F" w:rsidP="00C8233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26A77EC7" w14:textId="77777777" w:rsidR="00C8233F" w:rsidRPr="007A39D6" w:rsidRDefault="00C8233F" w:rsidP="00C8233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02B75597" w14:textId="77777777" w:rsidR="00C8233F" w:rsidRPr="007A39D6" w:rsidRDefault="00C8233F" w:rsidP="00C8233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4E5B254C" w14:textId="77777777" w:rsidR="00C8233F" w:rsidRPr="007A39D6" w:rsidRDefault="00C8233F" w:rsidP="00C8233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19B2AB3B" w14:textId="77777777" w:rsidR="00C8233F" w:rsidRPr="007A39D6" w:rsidRDefault="00C8233F" w:rsidP="00C8233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765FC003" w14:textId="77777777" w:rsidR="00C8233F" w:rsidRPr="007A39D6" w:rsidRDefault="00C8233F" w:rsidP="00C8233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561B2A" w14:textId="77777777" w:rsidR="00C8233F" w:rsidRPr="007A39D6" w:rsidRDefault="00C8233F" w:rsidP="00C8233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4C5CFFA3" w14:textId="77777777" w:rsidR="00C8233F" w:rsidRPr="007A39D6" w:rsidRDefault="00C8233F" w:rsidP="00C8233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6C7E0D7" w14:textId="77777777" w:rsidR="00C8233F" w:rsidRPr="007A39D6" w:rsidRDefault="00C8233F" w:rsidP="00C8233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33F" w:rsidRPr="007A39D6" w14:paraId="34989F70" w14:textId="77777777" w:rsidTr="00881763">
        <w:tc>
          <w:tcPr>
            <w:tcW w:w="2880" w:type="dxa"/>
          </w:tcPr>
          <w:p w14:paraId="5E294CCC" w14:textId="77777777" w:rsidR="00C8233F" w:rsidRPr="0048553C" w:rsidRDefault="00C8233F" w:rsidP="00C8233F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8553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หน่วยลงทุนในตราสาร</w:t>
            </w:r>
            <w:r w:rsidRPr="00E848F7">
              <w:rPr>
                <w:rFonts w:ascii="Angsana New" w:hAnsi="Angsana New" w:cs="Angsana New" w:hint="cs"/>
                <w:sz w:val="30"/>
                <w:szCs w:val="30"/>
                <w:cs/>
              </w:rPr>
              <w:t>หนี้</w:t>
            </w:r>
          </w:p>
          <w:p w14:paraId="64547CB3" w14:textId="71742864" w:rsidR="00C8233F" w:rsidRPr="007A39D6" w:rsidRDefault="00C8233F" w:rsidP="00C8233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55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48553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088" w:type="dxa"/>
          </w:tcPr>
          <w:p w14:paraId="1840C3F5" w14:textId="77777777" w:rsidR="00C8233F" w:rsidRPr="007A39D6" w:rsidRDefault="00C8233F" w:rsidP="00C8233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07AA5B2F" w14:textId="77777777" w:rsidR="00C8233F" w:rsidRPr="007A39D6" w:rsidRDefault="00C8233F" w:rsidP="00C8233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2D78D100" w14:textId="77777777" w:rsidR="00C8233F" w:rsidRPr="007A39D6" w:rsidRDefault="00C8233F" w:rsidP="00C8233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EF6A5F3" w14:textId="77777777" w:rsidR="00C8233F" w:rsidRPr="007A39D6" w:rsidRDefault="00C8233F" w:rsidP="00C8233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2749108E" w14:textId="77777777" w:rsidR="00C8233F" w:rsidRPr="007A39D6" w:rsidRDefault="00C8233F" w:rsidP="00C8233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90CD0AF" w14:textId="77777777" w:rsidR="00C8233F" w:rsidRPr="007A39D6" w:rsidRDefault="00C8233F" w:rsidP="00C8233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AE8CC9" w14:textId="77777777" w:rsidR="00C8233F" w:rsidRPr="007A39D6" w:rsidRDefault="00C8233F" w:rsidP="00C8233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25BD23D" w14:textId="77777777" w:rsidR="00C8233F" w:rsidRPr="007A39D6" w:rsidRDefault="00C8233F" w:rsidP="00C8233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079D3220" w14:textId="77777777" w:rsidR="00C8233F" w:rsidRPr="007A39D6" w:rsidRDefault="00C8233F" w:rsidP="00C8233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01FE" w:rsidRPr="007A39D6" w14:paraId="3741EF7D" w14:textId="77777777" w:rsidTr="00881763">
        <w:tc>
          <w:tcPr>
            <w:tcW w:w="2880" w:type="dxa"/>
            <w:hideMark/>
          </w:tcPr>
          <w:p w14:paraId="4B34C750" w14:textId="537441C0" w:rsidR="006401FE" w:rsidRPr="00E848F7" w:rsidRDefault="006401FE" w:rsidP="006401F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48553C">
              <w:rPr>
                <w:rFonts w:asciiTheme="majorBidi" w:hAnsiTheme="majorBidi" w:cstheme="majorBidi" w:hint="cs"/>
                <w:sz w:val="30"/>
                <w:szCs w:val="30"/>
                <w:cs/>
              </w:rPr>
              <w:t>ผ่านกำไรหรื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</w:t>
            </w:r>
            <w:r w:rsidRPr="00512AE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1088" w:type="dxa"/>
            <w:vAlign w:val="bottom"/>
          </w:tcPr>
          <w:p w14:paraId="42CF34EF" w14:textId="71AF0DB6" w:rsidR="006401FE" w:rsidRPr="00E848F7" w:rsidRDefault="00302C38" w:rsidP="006401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2C38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46" w:type="dxa"/>
            <w:vAlign w:val="bottom"/>
          </w:tcPr>
          <w:p w14:paraId="222E8BBE" w14:textId="77777777" w:rsidR="006401FE" w:rsidRPr="00E848F7" w:rsidRDefault="006401FE" w:rsidP="006401F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6EB3C679" w14:textId="4AF8733C" w:rsidR="006401FE" w:rsidRPr="00E848F7" w:rsidRDefault="006401FE" w:rsidP="006401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01D1F09E" w14:textId="77777777" w:rsidR="006401FE" w:rsidRPr="00E848F7" w:rsidRDefault="006401FE" w:rsidP="006401F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6E089D29" w14:textId="222F00E2" w:rsidR="006401FE" w:rsidRPr="00E848F7" w:rsidRDefault="006401FE" w:rsidP="006401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02C38" w:rsidRPr="00302C38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1" w:type="dxa"/>
            <w:vAlign w:val="bottom"/>
          </w:tcPr>
          <w:p w14:paraId="5B821DD7" w14:textId="77777777" w:rsidR="006401FE" w:rsidRPr="00E848F7" w:rsidRDefault="006401FE" w:rsidP="006401F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BF99E6" w14:textId="1333725D" w:rsidR="006401FE" w:rsidRPr="00E848F7" w:rsidRDefault="006401FE" w:rsidP="006401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1" w:type="dxa"/>
            <w:vAlign w:val="bottom"/>
          </w:tcPr>
          <w:p w14:paraId="367FC966" w14:textId="77777777" w:rsidR="006401FE" w:rsidRPr="00E848F7" w:rsidRDefault="006401FE" w:rsidP="006401F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5F5E1469" w14:textId="06571AE0" w:rsidR="006401FE" w:rsidRPr="00E848F7" w:rsidRDefault="006401FE" w:rsidP="006401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401FE" w:rsidRPr="007A39D6" w14:paraId="572B32D4" w14:textId="77777777" w:rsidTr="00881763">
        <w:tc>
          <w:tcPr>
            <w:tcW w:w="2880" w:type="dxa"/>
            <w:hideMark/>
          </w:tcPr>
          <w:p w14:paraId="778D6519" w14:textId="77777777" w:rsidR="006401FE" w:rsidRPr="00E848F7" w:rsidRDefault="006401FE" w:rsidP="006401F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48F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6C765B" w14:textId="732F163F" w:rsidR="006401FE" w:rsidRPr="006401FE" w:rsidRDefault="00302C38" w:rsidP="006401F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2C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46" w:type="dxa"/>
            <w:vAlign w:val="bottom"/>
          </w:tcPr>
          <w:p w14:paraId="0A0547B8" w14:textId="77777777" w:rsidR="006401FE" w:rsidRPr="006401FE" w:rsidRDefault="006401FE" w:rsidP="006401F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9D1C56" w14:textId="3869AA07" w:rsidR="006401FE" w:rsidRPr="006401FE" w:rsidRDefault="006401FE" w:rsidP="006401F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1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3154D574" w14:textId="77777777" w:rsidR="006401FE" w:rsidRPr="006401FE" w:rsidRDefault="006401FE" w:rsidP="006401F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8D7E30" w14:textId="641406D6" w:rsidR="006401FE" w:rsidRPr="006401FE" w:rsidRDefault="006401FE" w:rsidP="006401F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1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02C38" w:rsidRPr="00302C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Pr="006401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1" w:type="dxa"/>
            <w:vAlign w:val="bottom"/>
          </w:tcPr>
          <w:p w14:paraId="352EB002" w14:textId="77777777" w:rsidR="006401FE" w:rsidRPr="006401FE" w:rsidRDefault="006401FE" w:rsidP="006401F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231BE2" w14:textId="37B723D1" w:rsidR="006401FE" w:rsidRPr="006401FE" w:rsidRDefault="006401FE" w:rsidP="006401F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1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1" w:type="dxa"/>
            <w:vAlign w:val="bottom"/>
          </w:tcPr>
          <w:p w14:paraId="6CF1A12A" w14:textId="77777777" w:rsidR="006401FE" w:rsidRPr="006401FE" w:rsidRDefault="006401FE" w:rsidP="006401F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C0AFF6" w14:textId="56AEB247" w:rsidR="006401FE" w:rsidRPr="006401FE" w:rsidRDefault="006401FE" w:rsidP="006401F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1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E6D4922" w14:textId="77777777" w:rsidR="00F724C0" w:rsidRDefault="00F724C0" w:rsidP="00F724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  <w:sectPr w:rsidR="00F724C0" w:rsidSect="00B3746D">
          <w:headerReference w:type="default" r:id="rId20"/>
          <w:pgSz w:w="11909" w:h="16834" w:code="9"/>
          <w:pgMar w:top="691" w:right="1152" w:bottom="576" w:left="1152" w:header="720" w:footer="720" w:gutter="0"/>
          <w:cols w:space="720"/>
        </w:sect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71184D2E" w14:textId="7280F96C" w:rsidR="00273916" w:rsidRPr="00C37428" w:rsidRDefault="00A22316" w:rsidP="00740CEF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C3742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ภาระผูกพัน</w:t>
      </w:r>
      <w:r w:rsidRPr="00C37428">
        <w:rPr>
          <w:rFonts w:ascii="Angsana New" w:hAnsi="Angsana New" w:cs="Angsana New" w:hint="cs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6BE05332" w14:textId="77777777" w:rsidR="00370A1F" w:rsidRDefault="00370A1F" w:rsidP="00370A1F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2160"/>
      </w:tblGrid>
      <w:tr w:rsidR="006E1648" w:rsidRPr="00755CCE" w14:paraId="5658BA62" w14:textId="77777777" w:rsidTr="004F0F75">
        <w:trPr>
          <w:trHeight w:val="490"/>
        </w:trPr>
        <w:tc>
          <w:tcPr>
            <w:tcW w:w="7020" w:type="dxa"/>
          </w:tcPr>
          <w:p w14:paraId="0D2D44BB" w14:textId="77777777" w:rsidR="006E1648" w:rsidRDefault="006E1648" w:rsidP="00D5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354D8B13" w14:textId="2BEBB937" w:rsidR="006E1648" w:rsidRPr="00F60A3E" w:rsidRDefault="006E1648" w:rsidP="00D5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60A3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02C3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F60A3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60A3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302C3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160" w:type="dxa"/>
          </w:tcPr>
          <w:p w14:paraId="54051BF0" w14:textId="630D9D54" w:rsidR="006E1648" w:rsidRDefault="006E1648" w:rsidP="006E1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5C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/</w:t>
            </w:r>
          </w:p>
          <w:p w14:paraId="3786F68F" w14:textId="6D6B9A23" w:rsidR="006E1648" w:rsidRPr="00755CCE" w:rsidRDefault="006E1648" w:rsidP="006E1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55C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1648" w:rsidRPr="001E33BD" w14:paraId="4C9D4ED7" w14:textId="77777777" w:rsidTr="004F0F75">
        <w:trPr>
          <w:trHeight w:val="431"/>
        </w:trPr>
        <w:tc>
          <w:tcPr>
            <w:tcW w:w="7020" w:type="dxa"/>
          </w:tcPr>
          <w:p w14:paraId="24F32F26" w14:textId="77777777" w:rsidR="006E1648" w:rsidRPr="00097B06" w:rsidRDefault="006E1648" w:rsidP="00D5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552DF780" w14:textId="6FB6DB8C" w:rsidR="006E1648" w:rsidRPr="00097B06" w:rsidRDefault="006E1648" w:rsidP="00D5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097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6E1648" w:rsidRPr="001E33BD" w14:paraId="53701503" w14:textId="77777777" w:rsidTr="004F0F75">
        <w:trPr>
          <w:trHeight w:val="431"/>
        </w:trPr>
        <w:tc>
          <w:tcPr>
            <w:tcW w:w="7020" w:type="dxa"/>
          </w:tcPr>
          <w:p w14:paraId="49E67222" w14:textId="03655878" w:rsidR="006E1648" w:rsidRPr="007973F3" w:rsidRDefault="006E1648" w:rsidP="00D5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</w:t>
            </w:r>
          </w:p>
        </w:tc>
        <w:tc>
          <w:tcPr>
            <w:tcW w:w="2160" w:type="dxa"/>
          </w:tcPr>
          <w:p w14:paraId="51BD6280" w14:textId="77777777" w:rsidR="006E1648" w:rsidRPr="00097B06" w:rsidRDefault="006E1648" w:rsidP="00D5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6E1648" w:rsidRPr="001E33BD" w14:paraId="1F3E3FCD" w14:textId="77777777" w:rsidTr="004F0F75">
        <w:trPr>
          <w:trHeight w:val="391"/>
        </w:trPr>
        <w:tc>
          <w:tcPr>
            <w:tcW w:w="7020" w:type="dxa"/>
          </w:tcPr>
          <w:p w14:paraId="0DE2EEE8" w14:textId="6FD96831" w:rsidR="006E1648" w:rsidRPr="00097B06" w:rsidRDefault="006E1648" w:rsidP="006E164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15D24">
              <w:rPr>
                <w:rFonts w:ascii="Angsana New" w:hAnsi="Angsana New" w:cs="Angsana New" w:hint="cs"/>
                <w:sz w:val="30"/>
                <w:szCs w:val="30"/>
                <w:cs/>
              </w:rPr>
              <w:t>ภายใน</w:t>
            </w:r>
            <w:r w:rsidRPr="00415D2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15D2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15D24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160" w:type="dxa"/>
          </w:tcPr>
          <w:p w14:paraId="534C3D09" w14:textId="0C2A65DC" w:rsidR="006E1648" w:rsidRPr="008847E4" w:rsidRDefault="006E1648" w:rsidP="008847E4">
            <w:pPr>
              <w:tabs>
                <w:tab w:val="clear" w:pos="1871"/>
                <w:tab w:val="left" w:pos="1605"/>
              </w:tabs>
              <w:spacing w:line="240" w:lineRule="auto"/>
              <w:ind w:right="3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47E4">
              <w:rPr>
                <w:rFonts w:asciiTheme="majorBidi" w:hAnsiTheme="majorBidi" w:cstheme="majorBidi"/>
                <w:sz w:val="30"/>
                <w:szCs w:val="30"/>
              </w:rPr>
              <w:t>7,786</w:t>
            </w:r>
          </w:p>
        </w:tc>
      </w:tr>
      <w:tr w:rsidR="006E1648" w:rsidRPr="001E33BD" w14:paraId="2F1813F0" w14:textId="77777777" w:rsidTr="004F0F75">
        <w:trPr>
          <w:trHeight w:val="391"/>
        </w:trPr>
        <w:tc>
          <w:tcPr>
            <w:tcW w:w="7020" w:type="dxa"/>
          </w:tcPr>
          <w:p w14:paraId="32226820" w14:textId="51091251" w:rsidR="006E1648" w:rsidRPr="00415D24" w:rsidRDefault="0059720C" w:rsidP="006E164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ภายหลังจาก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ปี แต่ไม่เกิน</w:t>
            </w:r>
            <w:r w:rsidR="006E1648" w:rsidRPr="00415D2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6E1648" w:rsidRPr="00302C38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6E1648" w:rsidRPr="00415D2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6E1648" w:rsidRPr="00415D24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02E9322" w14:textId="519251C2" w:rsidR="006E1648" w:rsidRPr="008847E4" w:rsidRDefault="006E1648" w:rsidP="008847E4">
            <w:pPr>
              <w:tabs>
                <w:tab w:val="clear" w:pos="1871"/>
                <w:tab w:val="left" w:pos="1605"/>
              </w:tabs>
              <w:spacing w:line="240" w:lineRule="auto"/>
              <w:ind w:right="3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47E4">
              <w:rPr>
                <w:rFonts w:asciiTheme="majorBidi" w:hAnsiTheme="majorBidi" w:cstheme="majorBidi"/>
                <w:sz w:val="30"/>
                <w:szCs w:val="30"/>
              </w:rPr>
              <w:t>535</w:t>
            </w:r>
          </w:p>
        </w:tc>
      </w:tr>
      <w:tr w:rsidR="006E1648" w:rsidRPr="001E33BD" w14:paraId="49014938" w14:textId="77777777" w:rsidTr="004F0F75">
        <w:trPr>
          <w:trHeight w:val="473"/>
        </w:trPr>
        <w:tc>
          <w:tcPr>
            <w:tcW w:w="7020" w:type="dxa"/>
          </w:tcPr>
          <w:p w14:paraId="49C1BA6D" w14:textId="77777777" w:rsidR="006E1648" w:rsidRPr="00097B06" w:rsidRDefault="006E1648" w:rsidP="006E164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7B06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0F6C752A" w14:textId="75575916" w:rsidR="006E1648" w:rsidRPr="008847E4" w:rsidRDefault="006E1648" w:rsidP="008847E4">
            <w:pPr>
              <w:tabs>
                <w:tab w:val="clear" w:pos="1871"/>
                <w:tab w:val="left" w:pos="1605"/>
                <w:tab w:val="left" w:pos="1941"/>
              </w:tabs>
              <w:spacing w:line="240" w:lineRule="auto"/>
              <w:ind w:right="3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47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8,321</w:t>
            </w:r>
          </w:p>
        </w:tc>
      </w:tr>
    </w:tbl>
    <w:p w14:paraId="5162D47E" w14:textId="77777777" w:rsidR="00370A1F" w:rsidRDefault="00370A1F" w:rsidP="00370A1F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71F4091" w14:textId="0C9446A1" w:rsidR="00C8233F" w:rsidRPr="00BD67B2" w:rsidRDefault="00C8233F" w:rsidP="00C8233F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546F93">
        <w:rPr>
          <w:rFonts w:ascii="Angsana New" w:hAnsi="Angsana New" w:hint="cs"/>
          <w:spacing w:val="-6"/>
          <w:sz w:val="30"/>
          <w:szCs w:val="30"/>
          <w:cs/>
        </w:rPr>
        <w:t>กลุ่ม</w:t>
      </w:r>
      <w:r w:rsidRPr="00546F93">
        <w:rPr>
          <w:rFonts w:ascii="Angsana New" w:hAnsi="Angsana New"/>
          <w:spacing w:val="-6"/>
          <w:sz w:val="30"/>
          <w:szCs w:val="30"/>
          <w:cs/>
        </w:rPr>
        <w:t>บริษัทมีสัญญาเช่าหลายฉบับกับ</w:t>
      </w:r>
      <w:r w:rsidRPr="00546F93">
        <w:rPr>
          <w:rFonts w:ascii="Angsana New" w:hAnsi="Angsana New" w:hint="cs"/>
          <w:spacing w:val="-6"/>
          <w:sz w:val="30"/>
          <w:szCs w:val="30"/>
          <w:cs/>
        </w:rPr>
        <w:t>บริษัทในประเทศบางแห่ง</w:t>
      </w:r>
      <w:r w:rsidRPr="00546F93">
        <w:rPr>
          <w:rFonts w:ascii="Angsana New" w:hAnsi="Angsana New"/>
          <w:spacing w:val="-6"/>
          <w:sz w:val="30"/>
          <w:szCs w:val="30"/>
          <w:cs/>
        </w:rPr>
        <w:t xml:space="preserve"> ซึ่งครอบคลุมการเช่า</w:t>
      </w:r>
      <w:r w:rsidRPr="00546F93">
        <w:rPr>
          <w:rFonts w:ascii="Angsana New" w:hAnsi="Angsana New" w:hint="cs"/>
          <w:spacing w:val="-6"/>
          <w:sz w:val="30"/>
          <w:szCs w:val="30"/>
          <w:cs/>
        </w:rPr>
        <w:t>เครื่องใช้</w:t>
      </w:r>
      <w:r w:rsidRPr="00546F93">
        <w:rPr>
          <w:rFonts w:ascii="Angsana New" w:hAnsi="Angsana New"/>
          <w:spacing w:val="-6"/>
          <w:sz w:val="30"/>
          <w:szCs w:val="30"/>
          <w:cs/>
        </w:rPr>
        <w:t>สำนักงาน</w:t>
      </w:r>
      <w:r w:rsidRPr="00546F93">
        <w:rPr>
          <w:rFonts w:ascii="Angsana New" w:hAnsi="Angsana New" w:hint="cs"/>
          <w:spacing w:val="-6"/>
          <w:sz w:val="30"/>
          <w:szCs w:val="30"/>
          <w:cs/>
        </w:rPr>
        <w:t xml:space="preserve"> รถโฟล์คลิฟท์</w:t>
      </w:r>
      <w:r>
        <w:rPr>
          <w:rFonts w:ascii="Angsana New" w:hAnsi="Angsana New"/>
          <w:spacing w:val="-6"/>
          <w:sz w:val="30"/>
          <w:szCs w:val="30"/>
          <w:cs/>
        </w:rPr>
        <w:br/>
      </w:r>
      <w:r w:rsidRPr="00BD67B2">
        <w:rPr>
          <w:rFonts w:ascii="Angsana New" w:hAnsi="Angsana New"/>
          <w:sz w:val="30"/>
          <w:szCs w:val="30"/>
          <w:cs/>
        </w:rPr>
        <w:t>และอื่นๆ</w:t>
      </w:r>
      <w:r w:rsidR="004F0F75">
        <w:rPr>
          <w:rFonts w:ascii="Angsana New" w:hAnsi="Angsana New"/>
          <w:sz w:val="30"/>
          <w:szCs w:val="30"/>
          <w:lang w:val="en-US"/>
        </w:rPr>
        <w:t xml:space="preserve"> </w:t>
      </w:r>
      <w:r w:rsidR="00BA64D6">
        <w:rPr>
          <w:rFonts w:ascii="Angsana New" w:hAnsi="Angsana New" w:hint="cs"/>
          <w:sz w:val="30"/>
          <w:szCs w:val="30"/>
          <w:cs/>
        </w:rPr>
        <w:t>ซึ่งเป็นการเช่าสินทรัพย์ที่มีมูลค่าต่ำ</w:t>
      </w:r>
      <w:r w:rsidRPr="00BD67B2">
        <w:rPr>
          <w:rFonts w:ascii="Angsana New" w:hAnsi="Angsana New"/>
          <w:sz w:val="30"/>
          <w:szCs w:val="30"/>
          <w:cs/>
        </w:rPr>
        <w:t xml:space="preserve"> โดยมีระยะเวลา </w:t>
      </w:r>
      <w:r w:rsidR="00302C38" w:rsidRPr="00302C38">
        <w:rPr>
          <w:rFonts w:ascii="Angsana New" w:hAnsi="Angsana New"/>
          <w:sz w:val="30"/>
          <w:szCs w:val="30"/>
          <w:lang w:val="en-US"/>
        </w:rPr>
        <w:t>1</w:t>
      </w:r>
      <w:r w:rsidRPr="00BD67B2">
        <w:rPr>
          <w:rFonts w:ascii="Angsana New" w:hAnsi="Angsana New"/>
          <w:sz w:val="30"/>
          <w:szCs w:val="30"/>
          <w:cs/>
        </w:rPr>
        <w:t xml:space="preserve"> </w:t>
      </w:r>
      <w:r w:rsidRPr="00546F93">
        <w:rPr>
          <w:rFonts w:ascii="Angsana New" w:hAnsi="Angsana New" w:hint="cs"/>
          <w:sz w:val="30"/>
          <w:szCs w:val="30"/>
          <w:cs/>
          <w:lang w:val="en-US"/>
        </w:rPr>
        <w:t xml:space="preserve">ปี </w:t>
      </w:r>
      <w:r w:rsidRPr="00546F93">
        <w:rPr>
          <w:rFonts w:ascii="Angsana New" w:hAnsi="Angsana New"/>
          <w:sz w:val="30"/>
          <w:szCs w:val="30"/>
          <w:cs/>
        </w:rPr>
        <w:t xml:space="preserve">ถึง </w:t>
      </w:r>
      <w:r w:rsidR="00302C38" w:rsidRPr="00302C38">
        <w:rPr>
          <w:rFonts w:ascii="Angsana New" w:hAnsi="Angsana New"/>
          <w:sz w:val="30"/>
          <w:szCs w:val="30"/>
          <w:lang w:val="en-US"/>
        </w:rPr>
        <w:t>3</w:t>
      </w:r>
      <w:r w:rsidRPr="00546F93">
        <w:rPr>
          <w:rFonts w:ascii="Angsana New" w:hAnsi="Angsana New" w:hint="cs"/>
          <w:sz w:val="30"/>
          <w:szCs w:val="30"/>
          <w:cs/>
        </w:rPr>
        <w:t xml:space="preserve"> ปี ซึ่งจะสิ้นสุดในระหว่างปี </w:t>
      </w:r>
      <w:r w:rsidR="00302C38" w:rsidRPr="00302C38">
        <w:rPr>
          <w:rFonts w:ascii="Angsana New" w:hAnsi="Angsana New"/>
          <w:sz w:val="30"/>
          <w:szCs w:val="30"/>
          <w:lang w:val="en-US"/>
        </w:rPr>
        <w:t>2564</w:t>
      </w:r>
      <w:r w:rsidRPr="00546F93">
        <w:rPr>
          <w:rFonts w:ascii="Angsana New" w:hAnsi="Angsana New" w:hint="cs"/>
          <w:sz w:val="30"/>
          <w:szCs w:val="30"/>
          <w:cs/>
        </w:rPr>
        <w:t xml:space="preserve"> ถึง</w:t>
      </w:r>
      <w:r w:rsidRPr="00BD67B2">
        <w:rPr>
          <w:rFonts w:ascii="Angsana New" w:hAnsi="Angsana New" w:hint="cs"/>
          <w:sz w:val="30"/>
          <w:szCs w:val="30"/>
          <w:cs/>
        </w:rPr>
        <w:t xml:space="preserve"> </w:t>
      </w:r>
      <w:r w:rsidR="00302C38" w:rsidRPr="00302C38">
        <w:rPr>
          <w:rFonts w:ascii="Angsana New" w:hAnsi="Angsana New"/>
          <w:sz w:val="30"/>
          <w:szCs w:val="30"/>
          <w:lang w:val="en-US"/>
        </w:rPr>
        <w:t>2566</w:t>
      </w:r>
    </w:p>
    <w:p w14:paraId="2EFFE74F" w14:textId="77777777" w:rsidR="00370A1F" w:rsidRPr="000A1C95" w:rsidRDefault="00370A1F" w:rsidP="00370A1F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2160"/>
      </w:tblGrid>
      <w:tr w:rsidR="004F0F75" w:rsidRPr="00755CCE" w14:paraId="2FF7FAB0" w14:textId="77777777" w:rsidTr="004F0F75">
        <w:trPr>
          <w:trHeight w:val="465"/>
        </w:trPr>
        <w:tc>
          <w:tcPr>
            <w:tcW w:w="7020" w:type="dxa"/>
          </w:tcPr>
          <w:p w14:paraId="6FE46BA3" w14:textId="77777777" w:rsidR="004F0F75" w:rsidRDefault="004F0F75" w:rsidP="004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4832AB84" w14:textId="37CDDEAD" w:rsidR="004F0F75" w:rsidRPr="00F60A3E" w:rsidRDefault="004F0F75" w:rsidP="004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60A3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02C3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F60A3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60A3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302C3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160" w:type="dxa"/>
          </w:tcPr>
          <w:p w14:paraId="7E2A7C18" w14:textId="77777777" w:rsidR="004F0F75" w:rsidRDefault="004F0F75" w:rsidP="004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5C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/</w:t>
            </w:r>
          </w:p>
          <w:p w14:paraId="46EFB9EE" w14:textId="3EE79004" w:rsidR="004F0F75" w:rsidRPr="00755CCE" w:rsidRDefault="004F0F75" w:rsidP="004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55C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0F75" w:rsidRPr="001E33BD" w14:paraId="13D727FC" w14:textId="77777777" w:rsidTr="004F0F75">
        <w:trPr>
          <w:trHeight w:val="409"/>
        </w:trPr>
        <w:tc>
          <w:tcPr>
            <w:tcW w:w="7020" w:type="dxa"/>
          </w:tcPr>
          <w:p w14:paraId="57590F4C" w14:textId="77777777" w:rsidR="004F0F75" w:rsidRPr="00097B06" w:rsidRDefault="004F0F75" w:rsidP="004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63ECB2D7" w14:textId="548CC77D" w:rsidR="004F0F75" w:rsidRPr="00097B06" w:rsidRDefault="004F0F75" w:rsidP="004F0F7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097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4F0F75" w:rsidRPr="001E33BD" w14:paraId="727A48D6" w14:textId="77777777" w:rsidTr="004F0F75">
        <w:trPr>
          <w:trHeight w:val="409"/>
        </w:trPr>
        <w:tc>
          <w:tcPr>
            <w:tcW w:w="7020" w:type="dxa"/>
          </w:tcPr>
          <w:p w14:paraId="4025A804" w14:textId="77777777" w:rsidR="004F0F75" w:rsidRPr="007973F3" w:rsidRDefault="004F0F75" w:rsidP="00D5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73F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ภาระผูกพันอื่นๆ </w:t>
            </w:r>
          </w:p>
        </w:tc>
        <w:tc>
          <w:tcPr>
            <w:tcW w:w="2160" w:type="dxa"/>
          </w:tcPr>
          <w:p w14:paraId="32098E87" w14:textId="77777777" w:rsidR="004F0F75" w:rsidRPr="00097B06" w:rsidRDefault="004F0F75" w:rsidP="00D5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F0F75" w:rsidRPr="001E33BD" w14:paraId="7F9A663C" w14:textId="77777777" w:rsidTr="004F0F75">
        <w:trPr>
          <w:trHeight w:val="409"/>
        </w:trPr>
        <w:tc>
          <w:tcPr>
            <w:tcW w:w="7020" w:type="dxa"/>
          </w:tcPr>
          <w:p w14:paraId="3C7E8439" w14:textId="22F8CFE5" w:rsidR="004F0F75" w:rsidRPr="00BA64D6" w:rsidRDefault="004F0F75" w:rsidP="004F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เลเตอร์ออฟเครดิตที่ยังไม่ได้ใช้</w:t>
            </w:r>
          </w:p>
        </w:tc>
        <w:tc>
          <w:tcPr>
            <w:tcW w:w="2160" w:type="dxa"/>
          </w:tcPr>
          <w:p w14:paraId="28FFEC16" w14:textId="3C581C5C" w:rsidR="004F0F75" w:rsidRPr="008847E4" w:rsidRDefault="004F0F75" w:rsidP="008847E4">
            <w:pPr>
              <w:tabs>
                <w:tab w:val="clear" w:pos="1871"/>
                <w:tab w:val="left" w:pos="1605"/>
              </w:tabs>
              <w:spacing w:line="240" w:lineRule="auto"/>
              <w:ind w:right="3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47E4">
              <w:rPr>
                <w:rFonts w:asciiTheme="majorBidi" w:hAnsiTheme="majorBidi" w:cstheme="majorBidi"/>
                <w:sz w:val="30"/>
                <w:szCs w:val="30"/>
              </w:rPr>
              <w:t>44,500</w:t>
            </w:r>
          </w:p>
        </w:tc>
      </w:tr>
      <w:tr w:rsidR="004F0F75" w:rsidRPr="001E33BD" w14:paraId="31D98352" w14:textId="77777777" w:rsidTr="004F0F75">
        <w:trPr>
          <w:trHeight w:val="371"/>
        </w:trPr>
        <w:tc>
          <w:tcPr>
            <w:tcW w:w="7020" w:type="dxa"/>
          </w:tcPr>
          <w:p w14:paraId="58492603" w14:textId="77777777" w:rsidR="004F0F75" w:rsidRPr="00097B06" w:rsidRDefault="004F0F75" w:rsidP="004F0F7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7B06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775EAF1" w14:textId="1B44CD2A" w:rsidR="004F0F75" w:rsidRPr="008847E4" w:rsidRDefault="004F0F75" w:rsidP="008847E4">
            <w:pPr>
              <w:tabs>
                <w:tab w:val="clear" w:pos="1871"/>
                <w:tab w:val="left" w:pos="1605"/>
              </w:tabs>
              <w:spacing w:line="240" w:lineRule="auto"/>
              <w:ind w:right="3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47E4">
              <w:rPr>
                <w:rFonts w:asciiTheme="majorBidi" w:hAnsiTheme="majorBidi" w:cstheme="majorBidi"/>
                <w:sz w:val="30"/>
                <w:szCs w:val="30"/>
              </w:rPr>
              <w:t>92,878</w:t>
            </w:r>
          </w:p>
        </w:tc>
      </w:tr>
      <w:tr w:rsidR="004F0F75" w:rsidRPr="001E33BD" w14:paraId="70E0FB49" w14:textId="77777777" w:rsidTr="004F0F75">
        <w:trPr>
          <w:trHeight w:val="449"/>
        </w:trPr>
        <w:tc>
          <w:tcPr>
            <w:tcW w:w="7020" w:type="dxa"/>
          </w:tcPr>
          <w:p w14:paraId="008FA44E" w14:textId="77777777" w:rsidR="004F0F75" w:rsidRPr="00097B06" w:rsidRDefault="004F0F75" w:rsidP="004F0F7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7B06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37D0A01E" w14:textId="397F92A2" w:rsidR="004F0F75" w:rsidRPr="008847E4" w:rsidRDefault="004F0F75" w:rsidP="008847E4">
            <w:pPr>
              <w:tabs>
                <w:tab w:val="clear" w:pos="1871"/>
                <w:tab w:val="left" w:pos="1605"/>
              </w:tabs>
              <w:spacing w:line="240" w:lineRule="auto"/>
              <w:ind w:right="3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47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137,378</w:t>
            </w:r>
          </w:p>
        </w:tc>
      </w:tr>
    </w:tbl>
    <w:p w14:paraId="10C06926" w14:textId="7717D929" w:rsidR="002632CF" w:rsidRDefault="002632CF" w:rsidP="00D23E64">
      <w:pPr>
        <w:pStyle w:val="BodyText2"/>
        <w:tabs>
          <w:tab w:val="left" w:pos="540"/>
        </w:tabs>
        <w:spacing w:line="260" w:lineRule="atLeast"/>
        <w:ind w:left="0" w:firstLine="0"/>
        <w:jc w:val="thaiDistribute"/>
        <w:rPr>
          <w:rFonts w:ascii="Angsana New" w:hAnsi="Angsana New"/>
          <w:spacing w:val="-2"/>
          <w:sz w:val="30"/>
          <w:szCs w:val="30"/>
          <w:cs/>
          <w:lang w:val="en-US"/>
        </w:rPr>
      </w:pPr>
    </w:p>
    <w:p w14:paraId="6BE72DF7" w14:textId="77777777" w:rsidR="00973F4D" w:rsidRPr="00576EEE" w:rsidRDefault="00973F4D" w:rsidP="00973F4D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76EEE">
        <w:rPr>
          <w:rFonts w:ascii="Angsana New" w:hAnsi="Angsana New" w:cs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1EDB4914" w14:textId="77777777" w:rsidR="00973F4D" w:rsidRPr="00576EEE" w:rsidRDefault="00973F4D" w:rsidP="00973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D8F50EA" w14:textId="5733F79F" w:rsidR="00973F4D" w:rsidRPr="006167B2" w:rsidRDefault="00973F4D" w:rsidP="00973F4D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576EEE">
        <w:rPr>
          <w:rFonts w:ascii="Angsana New" w:hAnsi="Angsana New" w:hint="cs"/>
          <w:spacing w:val="-2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</w:t>
      </w:r>
      <w:r w:rsidRPr="00576EE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02C38" w:rsidRPr="00302C38">
        <w:rPr>
          <w:rFonts w:ascii="Angsana New" w:hAnsi="Angsana New"/>
          <w:spacing w:val="-2"/>
          <w:sz w:val="30"/>
          <w:szCs w:val="30"/>
          <w:lang w:val="en-US"/>
        </w:rPr>
        <w:t>27</w:t>
      </w:r>
      <w:r w:rsidRPr="00576EEE">
        <w:rPr>
          <w:rFonts w:ascii="Angsana New" w:hAnsi="Angsana New"/>
          <w:spacing w:val="-2"/>
          <w:sz w:val="30"/>
          <w:szCs w:val="30"/>
        </w:rPr>
        <w:t xml:space="preserve"> </w:t>
      </w:r>
      <w:r w:rsidRPr="00576EEE">
        <w:rPr>
          <w:rFonts w:ascii="Angsana New" w:hAnsi="Angsana New" w:hint="cs"/>
          <w:spacing w:val="-2"/>
          <w:sz w:val="30"/>
          <w:szCs w:val="30"/>
          <w:cs/>
        </w:rPr>
        <w:t xml:space="preserve">เมษายน </w:t>
      </w:r>
      <w:r w:rsidR="00302C38" w:rsidRPr="00302C38">
        <w:rPr>
          <w:rFonts w:ascii="Angsana New" w:hAnsi="Angsana New"/>
          <w:spacing w:val="-2"/>
          <w:sz w:val="30"/>
          <w:szCs w:val="30"/>
          <w:lang w:val="en-US"/>
        </w:rPr>
        <w:t>2564</w:t>
      </w:r>
      <w:r w:rsidRPr="00576EEE">
        <w:rPr>
          <w:rFonts w:ascii="Angsana New" w:hAnsi="Angsana New"/>
          <w:spacing w:val="-2"/>
          <w:sz w:val="30"/>
          <w:szCs w:val="30"/>
        </w:rPr>
        <w:t xml:space="preserve"> </w:t>
      </w:r>
      <w:r w:rsidRPr="00576EEE">
        <w:rPr>
          <w:rFonts w:ascii="Angsana New" w:hAnsi="Angsana New" w:hint="cs"/>
          <w:spacing w:val="-2"/>
          <w:sz w:val="30"/>
          <w:szCs w:val="30"/>
          <w:cs/>
        </w:rPr>
        <w:t>ที่ประชุมได้มีมติอนุมัติการ</w:t>
      </w:r>
      <w:r w:rsidRPr="00576EEE">
        <w:rPr>
          <w:rFonts w:ascii="Angsana New" w:hAnsi="Angsana New"/>
          <w:spacing w:val="-2"/>
          <w:sz w:val="30"/>
          <w:szCs w:val="30"/>
          <w:lang w:val="en-US"/>
        </w:rPr>
        <w:t xml:space="preserve">        </w:t>
      </w:r>
      <w:r w:rsidRPr="00576EEE">
        <w:rPr>
          <w:rFonts w:ascii="Angsana New" w:hAnsi="Angsana New" w:hint="cs"/>
          <w:spacing w:val="-2"/>
          <w:sz w:val="30"/>
          <w:szCs w:val="30"/>
          <w:cs/>
        </w:rPr>
        <w:t xml:space="preserve">จัดสรรกำไรเป็นเงินปันผลประจำปี </w:t>
      </w:r>
      <w:r w:rsidR="00302C38" w:rsidRPr="00302C38">
        <w:rPr>
          <w:rFonts w:ascii="Angsana New" w:hAnsi="Angsana New"/>
          <w:spacing w:val="-2"/>
          <w:sz w:val="30"/>
          <w:szCs w:val="30"/>
          <w:lang w:val="en-US"/>
        </w:rPr>
        <w:t>2563</w:t>
      </w:r>
      <w:r w:rsidRPr="00576EEE">
        <w:rPr>
          <w:rFonts w:ascii="Angsana New" w:hAnsi="Angsana New"/>
          <w:spacing w:val="-2"/>
          <w:sz w:val="30"/>
          <w:szCs w:val="30"/>
        </w:rPr>
        <w:t xml:space="preserve"> </w:t>
      </w:r>
      <w:r w:rsidRPr="00576EEE">
        <w:rPr>
          <w:rFonts w:ascii="Angsana New" w:hAnsi="Angsana New" w:hint="cs"/>
          <w:spacing w:val="-2"/>
          <w:sz w:val="30"/>
          <w:szCs w:val="30"/>
          <w:cs/>
        </w:rPr>
        <w:t xml:space="preserve">ในอัตราหุ้นละ </w:t>
      </w:r>
      <w:r w:rsidR="00302C38" w:rsidRPr="00302C38">
        <w:rPr>
          <w:rFonts w:ascii="Angsana New" w:hAnsi="Angsana New"/>
          <w:spacing w:val="-2"/>
          <w:sz w:val="30"/>
          <w:szCs w:val="30"/>
          <w:lang w:val="en-US"/>
        </w:rPr>
        <w:t>0</w:t>
      </w:r>
      <w:r w:rsidR="00ED0916" w:rsidRPr="00576EEE">
        <w:rPr>
          <w:rFonts w:ascii="Angsana New" w:hAnsi="Angsana New"/>
          <w:spacing w:val="-2"/>
          <w:sz w:val="30"/>
          <w:szCs w:val="30"/>
          <w:lang w:val="en-US"/>
        </w:rPr>
        <w:t>.</w:t>
      </w:r>
      <w:r w:rsidR="00302C38" w:rsidRPr="00302C38">
        <w:rPr>
          <w:rFonts w:ascii="Angsana New" w:hAnsi="Angsana New"/>
          <w:spacing w:val="-2"/>
          <w:sz w:val="30"/>
          <w:szCs w:val="30"/>
          <w:lang w:val="en-US"/>
        </w:rPr>
        <w:t>50</w:t>
      </w:r>
      <w:r w:rsidRPr="00576EEE">
        <w:rPr>
          <w:rFonts w:ascii="Angsana New" w:hAnsi="Angsana New"/>
          <w:spacing w:val="-2"/>
          <w:sz w:val="30"/>
          <w:szCs w:val="30"/>
        </w:rPr>
        <w:t xml:space="preserve"> </w:t>
      </w:r>
      <w:r w:rsidRPr="00576EEE">
        <w:rPr>
          <w:rFonts w:ascii="Angsana New" w:hAnsi="Angsana New" w:hint="cs"/>
          <w:spacing w:val="-2"/>
          <w:sz w:val="30"/>
          <w:szCs w:val="30"/>
          <w:cs/>
        </w:rPr>
        <w:t xml:space="preserve">บาท เป็นจำนวนเงินทั้งสิ้น </w:t>
      </w:r>
      <w:r w:rsidR="00302C38" w:rsidRPr="00302C38">
        <w:rPr>
          <w:rFonts w:ascii="Angsana New" w:hAnsi="Angsana New"/>
          <w:spacing w:val="-2"/>
          <w:sz w:val="30"/>
          <w:szCs w:val="30"/>
          <w:lang w:val="en-US"/>
        </w:rPr>
        <w:t>650</w:t>
      </w:r>
      <w:r w:rsidRPr="00576EEE">
        <w:rPr>
          <w:rFonts w:ascii="Angsana New" w:hAnsi="Angsana New"/>
          <w:spacing w:val="-2"/>
          <w:sz w:val="30"/>
          <w:szCs w:val="30"/>
        </w:rPr>
        <w:t xml:space="preserve"> </w:t>
      </w:r>
      <w:r w:rsidRPr="00576EEE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มีกำหนดจ่ายในวันที่ </w:t>
      </w:r>
      <w:r w:rsidR="00302C38" w:rsidRPr="00302C38">
        <w:rPr>
          <w:rFonts w:ascii="Angsana New" w:hAnsi="Angsana New"/>
          <w:spacing w:val="-2"/>
          <w:sz w:val="30"/>
          <w:szCs w:val="30"/>
          <w:lang w:val="en-US"/>
        </w:rPr>
        <w:t>21</w:t>
      </w:r>
      <w:r w:rsidR="00576EEE" w:rsidRPr="00576EEE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576EEE">
        <w:rPr>
          <w:rFonts w:ascii="Angsana New" w:hAnsi="Angsana New" w:hint="cs"/>
          <w:spacing w:val="-2"/>
          <w:sz w:val="30"/>
          <w:szCs w:val="30"/>
          <w:cs/>
        </w:rPr>
        <w:t xml:space="preserve">พฤษภาคม </w:t>
      </w:r>
      <w:r w:rsidR="00302C38" w:rsidRPr="00302C38">
        <w:rPr>
          <w:rFonts w:ascii="Angsana New" w:hAnsi="Angsana New"/>
          <w:spacing w:val="-2"/>
          <w:sz w:val="30"/>
          <w:szCs w:val="30"/>
          <w:lang w:val="en-US"/>
        </w:rPr>
        <w:t>2564</w:t>
      </w:r>
    </w:p>
    <w:p w14:paraId="68F2E8B6" w14:textId="77777777" w:rsidR="00973F4D" w:rsidRPr="00973F4D" w:rsidRDefault="00973F4D" w:rsidP="00D23E64">
      <w:pPr>
        <w:pStyle w:val="BodyText2"/>
        <w:tabs>
          <w:tab w:val="left" w:pos="540"/>
        </w:tabs>
        <w:spacing w:line="260" w:lineRule="atLeast"/>
        <w:ind w:left="0" w:firstLine="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sectPr w:rsidR="00973F4D" w:rsidRPr="00973F4D" w:rsidSect="00B3746D">
      <w:headerReference w:type="default" r:id="rId21"/>
      <w:footerReference w:type="default" r:id="rId22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CED461" w14:textId="77777777" w:rsidR="00436492" w:rsidRDefault="00436492" w:rsidP="004956B4">
      <w:r>
        <w:separator/>
      </w:r>
    </w:p>
  </w:endnote>
  <w:endnote w:type="continuationSeparator" w:id="0">
    <w:p w14:paraId="2069D54A" w14:textId="77777777" w:rsidR="00436492" w:rsidRDefault="00436492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9606553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1C61F4CA" w14:textId="52C5610C" w:rsidR="00CF5D77" w:rsidRPr="00991836" w:rsidRDefault="00CF5D77" w:rsidP="00991836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991836">
          <w:rPr>
            <w:rFonts w:ascii="Angsana New" w:hAnsi="Angsana New" w:hint="cs"/>
            <w:sz w:val="30"/>
            <w:szCs w:val="30"/>
          </w:rPr>
          <w:fldChar w:fldCharType="begin"/>
        </w:r>
        <w:r w:rsidRPr="00991836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991836">
          <w:rPr>
            <w:rFonts w:ascii="Angsana New" w:hAnsi="Angsana New" w:hint="cs"/>
            <w:sz w:val="30"/>
            <w:szCs w:val="30"/>
          </w:rPr>
          <w:fldChar w:fldCharType="separate"/>
        </w:r>
        <w:r w:rsidRPr="00302C38">
          <w:rPr>
            <w:rFonts w:ascii="Angsana New" w:hAnsi="Angsana New" w:hint="cs"/>
            <w:noProof/>
            <w:sz w:val="30"/>
            <w:szCs w:val="30"/>
            <w:lang w:val="en-US"/>
          </w:rPr>
          <w:t>2</w:t>
        </w:r>
        <w:r w:rsidRPr="00991836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348715" w14:textId="6441B1A0" w:rsidR="00CF5D77" w:rsidRPr="00553844" w:rsidRDefault="00CF5D77" w:rsidP="0084424A">
    <w:pPr>
      <w:tabs>
        <w:tab w:val="left" w:pos="9000"/>
        <w:tab w:val="right" w:pos="9587"/>
      </w:tabs>
      <w:jc w:val="right"/>
      <w:rPr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53844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302C38"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12EF14C" w14:textId="77777777" w:rsidR="00CF5D77" w:rsidRDefault="00CF5D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51F952" w14:textId="35BEDD55" w:rsidR="00CF5D77" w:rsidRPr="00D83CBA" w:rsidRDefault="00CF5D77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302C38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3ED675DD" w14:textId="77777777" w:rsidR="00CF5D77" w:rsidRPr="00AE75D6" w:rsidRDefault="00CF5D77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B1521E" w14:textId="123F5AF4" w:rsidR="00CF5D77" w:rsidRPr="00553844" w:rsidRDefault="00CF5D77" w:rsidP="0084424A">
    <w:pPr>
      <w:tabs>
        <w:tab w:val="left" w:pos="9000"/>
        <w:tab w:val="right" w:pos="9587"/>
      </w:tabs>
      <w:jc w:val="right"/>
      <w:rPr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53844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302C38"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5A8414F" w14:textId="77777777" w:rsidR="00CF5D77" w:rsidRDefault="00CF5D7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7DC057" w14:textId="77777777" w:rsidR="00874430" w:rsidRPr="00D83CBA" w:rsidRDefault="00874430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302C38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2E48B43B" w14:textId="77777777" w:rsidR="00874430" w:rsidRPr="00AE75D6" w:rsidRDefault="00874430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00344" w14:textId="77777777" w:rsidR="00874430" w:rsidRPr="00D83CBA" w:rsidRDefault="00874430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302C38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2CBA39F8" w14:textId="77777777" w:rsidR="00874430" w:rsidRPr="00AE75D6" w:rsidRDefault="00874430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E64657" w14:textId="77777777" w:rsidR="00874430" w:rsidRPr="00D83CBA" w:rsidRDefault="00874430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302C38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47254049" w14:textId="77777777" w:rsidR="00874430" w:rsidRPr="00AE75D6" w:rsidRDefault="00874430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C39068" w14:textId="77777777" w:rsidR="00436492" w:rsidRDefault="00436492" w:rsidP="004956B4">
      <w:r>
        <w:separator/>
      </w:r>
    </w:p>
  </w:footnote>
  <w:footnote w:type="continuationSeparator" w:id="0">
    <w:p w14:paraId="20FB8293" w14:textId="77777777" w:rsidR="00436492" w:rsidRDefault="00436492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38DBB6" w14:textId="77777777" w:rsidR="00CF5D77" w:rsidRDefault="00CF5D77" w:rsidP="00E26D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0451B135" w14:textId="77777777" w:rsidR="00CF5D77" w:rsidRDefault="00CF5D77" w:rsidP="00E26D5E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4D07FACC" w14:textId="7583EC50" w:rsidR="00CF5D77" w:rsidRPr="00B755EC" w:rsidRDefault="00CF5D77" w:rsidP="00E26D5E">
    <w:pPr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302C38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302C38">
      <w:rPr>
        <w:rFonts w:ascii="Angsana New" w:hAnsi="Angsana New" w:cs="Angsana New"/>
        <w:b/>
        <w:bCs/>
        <w:sz w:val="32"/>
        <w:szCs w:val="32"/>
      </w:rPr>
      <w:t>2564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462D34F5" w14:textId="77777777" w:rsidR="00CF5D77" w:rsidRPr="00A65EF6" w:rsidRDefault="00CF5D77" w:rsidP="00E26D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ABB2CF" w14:textId="77777777" w:rsidR="00CF5D77" w:rsidRPr="00406DA7" w:rsidRDefault="00CF5D77" w:rsidP="003E026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406DA7">
      <w:rPr>
        <w:rFonts w:ascii="Angsana New" w:hAnsi="Angsana New" w:cs="Angsana New" w:hint="cs"/>
        <w:b/>
        <w:bCs/>
        <w:sz w:val="32"/>
        <w:szCs w:val="32"/>
        <w:cs/>
      </w:rPr>
      <w:t>เอสเอพี ซิสเต็มส์ แอพพลิเคชั่นส์ แอนด์ โปรดักส์</w:t>
    </w:r>
  </w:p>
  <w:p w14:paraId="6CF76645" w14:textId="77777777" w:rsidR="00CF5D77" w:rsidRPr="00406DA7" w:rsidRDefault="00CF5D77" w:rsidP="003E026E">
    <w:pPr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 w:hint="cs"/>
        <w:b/>
        <w:bCs/>
        <w:sz w:val="32"/>
        <w:szCs w:val="32"/>
        <w:cs/>
      </w:rPr>
      <w:t>อิน ดาต้า โปรเซสซิ่ง (ไทยแลนด์)</w:t>
    </w: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</w:p>
  <w:p w14:paraId="6A1B524F" w14:textId="77777777" w:rsidR="00CF5D77" w:rsidRPr="002E2783" w:rsidRDefault="00CF5D77" w:rsidP="00B33A2A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35319A9C" w14:textId="095E3926" w:rsidR="00CF5D77" w:rsidRPr="00A65EF6" w:rsidRDefault="00CF5D77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สำหรับแต่ละปีสิ้นสุดวันที่ </w:t>
    </w:r>
    <w:r w:rsidRPr="00302C38">
      <w:rPr>
        <w:rFonts w:ascii="Angsana New" w:hAnsi="Angsana New" w:cs="Angsana New"/>
        <w:b/>
        <w:bCs/>
        <w:sz w:val="32"/>
        <w:szCs w:val="32"/>
      </w:rPr>
      <w:t>31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ธันวาคม </w:t>
    </w:r>
    <w:r w:rsidRPr="00302C38">
      <w:rPr>
        <w:rFonts w:ascii="Angsana New" w:hAnsi="Angsana New" w:cs="Angsana New"/>
        <w:b/>
        <w:bCs/>
        <w:sz w:val="32"/>
        <w:szCs w:val="32"/>
      </w:rPr>
      <w:t>2550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และ </w:t>
    </w:r>
    <w:r w:rsidRPr="00302C38">
      <w:rPr>
        <w:rFonts w:ascii="Angsana New" w:hAnsi="Angsana New" w:cs="Angsana New"/>
        <w:b/>
        <w:bCs/>
        <w:sz w:val="32"/>
        <w:szCs w:val="32"/>
      </w:rPr>
      <w:t>2549</w:t>
    </w:r>
  </w:p>
  <w:p w14:paraId="4B051A74" w14:textId="77777777" w:rsidR="00CF5D77" w:rsidRDefault="00CF5D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805304" w14:textId="77777777" w:rsidR="00CF5D77" w:rsidRDefault="00CF5D77" w:rsidP="009E578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15FDA0AA" w14:textId="5C0598C0" w:rsidR="00CF5D77" w:rsidRDefault="00CF5D77" w:rsidP="009E578E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15F96C2C" w14:textId="39B760C4" w:rsidR="00CF5D77" w:rsidRPr="00B755EC" w:rsidRDefault="00CF5D77" w:rsidP="005E1C81">
    <w:pPr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302C38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302C38">
      <w:rPr>
        <w:rFonts w:ascii="Angsana New" w:hAnsi="Angsana New" w:cs="Angsana New"/>
        <w:b/>
        <w:bCs/>
        <w:sz w:val="32"/>
        <w:szCs w:val="32"/>
      </w:rPr>
      <w:t>2564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07323979" w14:textId="77777777" w:rsidR="00CF5D77" w:rsidRPr="00A65EF6" w:rsidRDefault="00CF5D77" w:rsidP="009E578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BAF54B" w14:textId="77777777" w:rsidR="00CF5D77" w:rsidRPr="00406DA7" w:rsidRDefault="00CF5D77" w:rsidP="003E026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406DA7">
      <w:rPr>
        <w:rFonts w:ascii="Angsana New" w:hAnsi="Angsana New" w:cs="Angsana New" w:hint="cs"/>
        <w:b/>
        <w:bCs/>
        <w:sz w:val="32"/>
        <w:szCs w:val="32"/>
        <w:cs/>
      </w:rPr>
      <w:t>เอสเอพี ซิสเต็มส์ แอพพลิเคชั่นส์ แอนด์ โปรดักส์</w:t>
    </w:r>
  </w:p>
  <w:p w14:paraId="6A61177C" w14:textId="77777777" w:rsidR="00CF5D77" w:rsidRPr="00406DA7" w:rsidRDefault="00CF5D77" w:rsidP="003E026E">
    <w:pPr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 w:hint="cs"/>
        <w:b/>
        <w:bCs/>
        <w:sz w:val="32"/>
        <w:szCs w:val="32"/>
        <w:cs/>
      </w:rPr>
      <w:t>อิน ดาต้า โปรเซสซิ่ง (ไทยแลนด์)</w:t>
    </w: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</w:p>
  <w:p w14:paraId="29CED6B3" w14:textId="77777777" w:rsidR="00CF5D77" w:rsidRPr="002E2783" w:rsidRDefault="00CF5D77" w:rsidP="00B33A2A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7F0F6505" w14:textId="1C94FC30" w:rsidR="00CF5D77" w:rsidRPr="00A65EF6" w:rsidRDefault="00CF5D77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สำหรับแต่ละปีสิ้นสุดวันที่ </w:t>
    </w:r>
    <w:r w:rsidRPr="00302C38">
      <w:rPr>
        <w:rFonts w:ascii="Angsana New" w:hAnsi="Angsana New" w:cs="Angsana New"/>
        <w:b/>
        <w:bCs/>
        <w:sz w:val="32"/>
        <w:szCs w:val="32"/>
      </w:rPr>
      <w:t>31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ธันวาคม </w:t>
    </w:r>
    <w:r w:rsidRPr="00302C38">
      <w:rPr>
        <w:rFonts w:ascii="Angsana New" w:hAnsi="Angsana New" w:cs="Angsana New"/>
        <w:b/>
        <w:bCs/>
        <w:sz w:val="32"/>
        <w:szCs w:val="32"/>
      </w:rPr>
      <w:t>2550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และ </w:t>
    </w:r>
    <w:r w:rsidRPr="00302C38">
      <w:rPr>
        <w:rFonts w:ascii="Angsana New" w:hAnsi="Angsana New" w:cs="Angsana New"/>
        <w:b/>
        <w:bCs/>
        <w:sz w:val="32"/>
        <w:szCs w:val="32"/>
      </w:rPr>
      <w:t>2549</w:t>
    </w:r>
  </w:p>
  <w:p w14:paraId="0CA36269" w14:textId="77777777" w:rsidR="00CF5D77" w:rsidRDefault="00CF5D7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FB84FB" w14:textId="77777777" w:rsidR="00CF5D77" w:rsidRDefault="00CF5D77" w:rsidP="001B69B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1A296196" w14:textId="77777777" w:rsidR="00CF5D77" w:rsidRDefault="00CF5D77" w:rsidP="001B69B4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1187285F" w14:textId="0CCE3C99" w:rsidR="00CF5D77" w:rsidRPr="00B755EC" w:rsidRDefault="00CF5D77" w:rsidP="005E1C81">
    <w:pPr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302C38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302C38">
      <w:rPr>
        <w:rFonts w:ascii="Angsana New" w:hAnsi="Angsana New" w:cs="Angsana New"/>
        <w:b/>
        <w:bCs/>
        <w:sz w:val="32"/>
        <w:szCs w:val="32"/>
      </w:rPr>
      <w:t>2564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3CF106D0" w14:textId="77777777" w:rsidR="00CF5D77" w:rsidRPr="00C8434E" w:rsidRDefault="00CF5D77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D9F1E7" w14:textId="77777777" w:rsidR="00CF5D77" w:rsidRPr="00225AE3" w:rsidRDefault="00CF5D77" w:rsidP="0088176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720"/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722020F" w14:textId="77777777" w:rsidR="00CF5D77" w:rsidRDefault="00CF5D77" w:rsidP="0088176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720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7EB5DCCD" w14:textId="5573065F" w:rsidR="00CF5D77" w:rsidRPr="00A836DC" w:rsidRDefault="00CF5D77" w:rsidP="0088176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720"/>
      <w:rPr>
        <w:rFonts w:ascii="Angsana New" w:hAnsi="Angsana New" w:cs="Angsana New"/>
        <w:b/>
        <w:bCs/>
        <w:sz w:val="32"/>
        <w:szCs w:val="32"/>
      </w:rPr>
    </w:pPr>
    <w:r w:rsidRPr="00A836DC">
      <w:rPr>
        <w:rFonts w:ascii="Angsana New" w:hAnsi="Angsana New" w:cs="Angsana New"/>
        <w:b/>
        <w:bCs/>
        <w:sz w:val="32"/>
        <w:szCs w:val="32"/>
        <w:cs/>
      </w:rPr>
      <w:t>สำหรับ</w:t>
    </w:r>
    <w:r w:rsidRPr="00A836DC">
      <w:rPr>
        <w:rFonts w:ascii="Angsana New" w:hAnsi="Angsana New" w:cs="Angsana New" w:hint="cs"/>
        <w:b/>
        <w:bCs/>
        <w:sz w:val="32"/>
        <w:szCs w:val="32"/>
        <w:cs/>
      </w:rPr>
      <w:t>ปี</w:t>
    </w:r>
    <w:r w:rsidRPr="00A836DC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Pr="00302C38">
      <w:rPr>
        <w:rFonts w:ascii="Angsana New" w:hAnsi="Angsana New" w:cs="Angsana New"/>
        <w:b/>
        <w:bCs/>
        <w:sz w:val="32"/>
        <w:szCs w:val="32"/>
      </w:rPr>
      <w:t>31</w:t>
    </w:r>
    <w:r w:rsidRPr="00A836DC">
      <w:rPr>
        <w:rFonts w:ascii="Angsana New" w:hAnsi="Angsana New" w:cs="Angsana New"/>
        <w:b/>
        <w:bCs/>
        <w:sz w:val="32"/>
        <w:szCs w:val="32"/>
      </w:rPr>
      <w:t xml:space="preserve"> </w:t>
    </w:r>
    <w:r w:rsidRPr="00A836DC">
      <w:rPr>
        <w:rFonts w:ascii="Angsana New" w:hAnsi="Angsana New" w:cs="Angsana New"/>
        <w:b/>
        <w:bCs/>
        <w:sz w:val="32"/>
        <w:szCs w:val="32"/>
        <w:cs/>
      </w:rPr>
      <w:t xml:space="preserve">ธันวาคม </w:t>
    </w:r>
    <w:r w:rsidRPr="00302C38">
      <w:rPr>
        <w:rFonts w:ascii="Angsana New" w:hAnsi="Angsana New" w:cs="Angsana New"/>
        <w:b/>
        <w:bCs/>
        <w:sz w:val="32"/>
        <w:szCs w:val="32"/>
      </w:rPr>
      <w:t>2563</w:t>
    </w:r>
    <w:r w:rsidRPr="00A836DC">
      <w:rPr>
        <w:rFonts w:ascii="Angsana New" w:hAnsi="Angsana New" w:cs="Angsana New"/>
        <w:b/>
        <w:bCs/>
        <w:sz w:val="32"/>
        <w:szCs w:val="32"/>
        <w:cs/>
      </w:rPr>
      <w:t xml:space="preserve"> </w:t>
    </w:r>
  </w:p>
  <w:p w14:paraId="21E49F22" w14:textId="77777777" w:rsidR="00CF5D77" w:rsidRPr="00C8434E" w:rsidRDefault="00CF5D77" w:rsidP="0088176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720"/>
      <w:rPr>
        <w:rFonts w:ascii="Angsana New" w:hAnsi="Angsana New" w:cs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DCAA20" w14:textId="77777777" w:rsidR="00CF5D77" w:rsidRDefault="00CF5D77" w:rsidP="001B69B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3877952C" w14:textId="77777777" w:rsidR="00CF5D77" w:rsidRDefault="00CF5D77" w:rsidP="001B69B4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5EA28EA0" w14:textId="75382AC5" w:rsidR="00CF5D77" w:rsidRPr="00B755EC" w:rsidRDefault="00CF5D77" w:rsidP="005E1C81">
    <w:pPr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302C38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302C38">
      <w:rPr>
        <w:rFonts w:ascii="Angsana New" w:hAnsi="Angsana New" w:cs="Angsana New"/>
        <w:b/>
        <w:bCs/>
        <w:sz w:val="32"/>
        <w:szCs w:val="32"/>
      </w:rPr>
      <w:t>2564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1D468192" w14:textId="77777777" w:rsidR="00CF5D77" w:rsidRPr="00C8434E" w:rsidRDefault="00CF5D77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7EEDEB" w14:textId="77777777" w:rsidR="00874430" w:rsidRDefault="00874430" w:rsidP="001B69B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3F7A0A97" w14:textId="77777777" w:rsidR="00874430" w:rsidRDefault="00874430" w:rsidP="001B69B4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47F521DD" w14:textId="77777777" w:rsidR="00874430" w:rsidRPr="00B755EC" w:rsidRDefault="00874430" w:rsidP="005E1C81">
    <w:pPr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302C38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302C38">
      <w:rPr>
        <w:rFonts w:ascii="Angsana New" w:hAnsi="Angsana New" w:cs="Angsana New"/>
        <w:b/>
        <w:bCs/>
        <w:sz w:val="32"/>
        <w:szCs w:val="32"/>
      </w:rPr>
      <w:t>2564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2221016A" w14:textId="77777777" w:rsidR="00874430" w:rsidRPr="00C8434E" w:rsidRDefault="00874430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E34CA"/>
    <w:multiLevelType w:val="hybridMultilevel"/>
    <w:tmpl w:val="E5A0C7C0"/>
    <w:lvl w:ilvl="0" w:tplc="78780EDA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4B37859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793E9A"/>
    <w:multiLevelType w:val="hybridMultilevel"/>
    <w:tmpl w:val="15687508"/>
    <w:lvl w:ilvl="0" w:tplc="0E2044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1080A16"/>
    <w:multiLevelType w:val="hybridMultilevel"/>
    <w:tmpl w:val="A9EC4A6A"/>
    <w:lvl w:ilvl="0" w:tplc="F14EBEC2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4C20E73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236224AE"/>
    <w:multiLevelType w:val="hybridMultilevel"/>
    <w:tmpl w:val="708AF866"/>
    <w:lvl w:ilvl="0" w:tplc="2272C1C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1B5024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1FA7980"/>
    <w:multiLevelType w:val="hybridMultilevel"/>
    <w:tmpl w:val="F6A605AA"/>
    <w:lvl w:ilvl="0" w:tplc="F27626E4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EBD091F"/>
    <w:multiLevelType w:val="multilevel"/>
    <w:tmpl w:val="EDA0CFE6"/>
    <w:lvl w:ilvl="0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C94AA7"/>
    <w:multiLevelType w:val="hybridMultilevel"/>
    <w:tmpl w:val="60BA298E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FCB67CC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C197124"/>
    <w:multiLevelType w:val="multilevel"/>
    <w:tmpl w:val="0DCE08D4"/>
    <w:lvl w:ilvl="0">
      <w:start w:val="11"/>
      <w:numFmt w:val="decimal"/>
      <w:lvlText w:val="%1"/>
      <w:lvlJc w:val="left"/>
      <w:pPr>
        <w:tabs>
          <w:tab w:val="num" w:pos="4860"/>
        </w:tabs>
        <w:ind w:left="48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5DC52475"/>
    <w:multiLevelType w:val="hybridMultilevel"/>
    <w:tmpl w:val="46081046"/>
    <w:lvl w:ilvl="0" w:tplc="353240F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5DD02F56"/>
    <w:multiLevelType w:val="hybridMultilevel"/>
    <w:tmpl w:val="5F1630BC"/>
    <w:lvl w:ilvl="0" w:tplc="E6C4AC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B089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FA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883F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F820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5611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E4E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50B1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E22F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A1504F8"/>
    <w:multiLevelType w:val="multilevel"/>
    <w:tmpl w:val="0DCE08D4"/>
    <w:lvl w:ilvl="0">
      <w:start w:val="11"/>
      <w:numFmt w:val="decimal"/>
      <w:lvlText w:val="%1"/>
      <w:lvlJc w:val="left"/>
      <w:pPr>
        <w:tabs>
          <w:tab w:val="num" w:pos="4860"/>
        </w:tabs>
        <w:ind w:left="48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 w15:restartNumberingAfterBreak="0">
    <w:nsid w:val="6A312D32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39" w15:restartNumberingAfterBreak="0">
    <w:nsid w:val="6D0B1DB3"/>
    <w:multiLevelType w:val="hybridMultilevel"/>
    <w:tmpl w:val="639A9B48"/>
    <w:lvl w:ilvl="0" w:tplc="ACD034EA">
      <w:start w:val="31"/>
      <w:numFmt w:val="decimal"/>
      <w:lvlText w:val="%1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40" w15:restartNumberingAfterBreak="0">
    <w:nsid w:val="6EA9126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1" w15:restartNumberingAfterBreak="0">
    <w:nsid w:val="73067AC7"/>
    <w:multiLevelType w:val="hybridMultilevel"/>
    <w:tmpl w:val="D46CCD72"/>
    <w:lvl w:ilvl="0" w:tplc="DEDAF5EC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3" w15:restartNumberingAfterBreak="0">
    <w:nsid w:val="75EB0C6C"/>
    <w:multiLevelType w:val="hybridMultilevel"/>
    <w:tmpl w:val="560EBD62"/>
    <w:lvl w:ilvl="0" w:tplc="60D897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7B109CF"/>
    <w:multiLevelType w:val="hybridMultilevel"/>
    <w:tmpl w:val="FCDC39E0"/>
    <w:lvl w:ilvl="0" w:tplc="ECF40166">
      <w:start w:val="31"/>
      <w:numFmt w:val="decimal"/>
      <w:lvlText w:val="%1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9"/>
  </w:num>
  <w:num w:numId="13">
    <w:abstractNumId w:val="36"/>
  </w:num>
  <w:num w:numId="14">
    <w:abstractNumId w:val="22"/>
  </w:num>
  <w:num w:numId="15">
    <w:abstractNumId w:val="25"/>
  </w:num>
  <w:num w:numId="16">
    <w:abstractNumId w:val="42"/>
  </w:num>
  <w:num w:numId="17">
    <w:abstractNumId w:val="44"/>
  </w:num>
  <w:num w:numId="18">
    <w:abstractNumId w:val="33"/>
  </w:num>
  <w:num w:numId="19">
    <w:abstractNumId w:val="40"/>
  </w:num>
  <w:num w:numId="20">
    <w:abstractNumId w:val="15"/>
  </w:num>
  <w:num w:numId="21">
    <w:abstractNumId w:val="21"/>
  </w:num>
  <w:num w:numId="22">
    <w:abstractNumId w:val="24"/>
  </w:num>
  <w:num w:numId="23">
    <w:abstractNumId w:val="26"/>
  </w:num>
  <w:num w:numId="24">
    <w:abstractNumId w:val="17"/>
  </w:num>
  <w:num w:numId="25">
    <w:abstractNumId w:val="18"/>
  </w:num>
  <w:num w:numId="26">
    <w:abstractNumId w:val="43"/>
  </w:num>
  <w:num w:numId="27">
    <w:abstractNumId w:val="31"/>
  </w:num>
  <w:num w:numId="28">
    <w:abstractNumId w:val="14"/>
  </w:num>
  <w:num w:numId="29">
    <w:abstractNumId w:val="13"/>
  </w:num>
  <w:num w:numId="30">
    <w:abstractNumId w:val="38"/>
  </w:num>
  <w:num w:numId="31">
    <w:abstractNumId w:val="11"/>
  </w:num>
  <w:num w:numId="32">
    <w:abstractNumId w:val="13"/>
  </w:num>
  <w:num w:numId="33">
    <w:abstractNumId w:val="20"/>
  </w:num>
  <w:num w:numId="34">
    <w:abstractNumId w:val="10"/>
  </w:num>
  <w:num w:numId="35">
    <w:abstractNumId w:val="41"/>
  </w:num>
  <w:num w:numId="36">
    <w:abstractNumId w:val="12"/>
  </w:num>
  <w:num w:numId="37">
    <w:abstractNumId w:val="16"/>
  </w:num>
  <w:num w:numId="38">
    <w:abstractNumId w:val="45"/>
  </w:num>
  <w:num w:numId="39">
    <w:abstractNumId w:val="39"/>
  </w:num>
  <w:num w:numId="40">
    <w:abstractNumId w:val="35"/>
  </w:num>
  <w:num w:numId="41">
    <w:abstractNumId w:val="28"/>
  </w:num>
  <w:num w:numId="42">
    <w:abstractNumId w:val="34"/>
  </w:num>
  <w:num w:numId="43">
    <w:abstractNumId w:val="27"/>
  </w:num>
  <w:num w:numId="44">
    <w:abstractNumId w:val="30"/>
  </w:num>
  <w:num w:numId="45">
    <w:abstractNumId w:val="29"/>
  </w:num>
  <w:num w:numId="46">
    <w:abstractNumId w:val="32"/>
  </w:num>
  <w:num w:numId="47">
    <w:abstractNumId w:val="3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3F"/>
    <w:rsid w:val="000012C7"/>
    <w:rsid w:val="0000189E"/>
    <w:rsid w:val="000019C7"/>
    <w:rsid w:val="000020A3"/>
    <w:rsid w:val="00002354"/>
    <w:rsid w:val="000024BB"/>
    <w:rsid w:val="0000260E"/>
    <w:rsid w:val="00002BF1"/>
    <w:rsid w:val="00002E6E"/>
    <w:rsid w:val="0000325F"/>
    <w:rsid w:val="00003BF5"/>
    <w:rsid w:val="000040F3"/>
    <w:rsid w:val="0000562C"/>
    <w:rsid w:val="0000598A"/>
    <w:rsid w:val="00005E1A"/>
    <w:rsid w:val="00006468"/>
    <w:rsid w:val="000067EA"/>
    <w:rsid w:val="00006CB7"/>
    <w:rsid w:val="00006F6D"/>
    <w:rsid w:val="00007666"/>
    <w:rsid w:val="00007B0D"/>
    <w:rsid w:val="0001028C"/>
    <w:rsid w:val="00010EA5"/>
    <w:rsid w:val="00010F6F"/>
    <w:rsid w:val="000115C7"/>
    <w:rsid w:val="000117D5"/>
    <w:rsid w:val="00011902"/>
    <w:rsid w:val="00011910"/>
    <w:rsid w:val="00011D6F"/>
    <w:rsid w:val="00012415"/>
    <w:rsid w:val="0001310C"/>
    <w:rsid w:val="0001322B"/>
    <w:rsid w:val="0001388D"/>
    <w:rsid w:val="00013C0F"/>
    <w:rsid w:val="00013CC3"/>
    <w:rsid w:val="00014341"/>
    <w:rsid w:val="0001541F"/>
    <w:rsid w:val="000159FB"/>
    <w:rsid w:val="00015EBC"/>
    <w:rsid w:val="00015FE5"/>
    <w:rsid w:val="000166BF"/>
    <w:rsid w:val="00016B82"/>
    <w:rsid w:val="00016D8A"/>
    <w:rsid w:val="00016DFA"/>
    <w:rsid w:val="00016EDD"/>
    <w:rsid w:val="0001741F"/>
    <w:rsid w:val="00017A46"/>
    <w:rsid w:val="00017D9D"/>
    <w:rsid w:val="00020013"/>
    <w:rsid w:val="000208B0"/>
    <w:rsid w:val="000209D5"/>
    <w:rsid w:val="00020DD9"/>
    <w:rsid w:val="00020E2F"/>
    <w:rsid w:val="0002155F"/>
    <w:rsid w:val="000217CE"/>
    <w:rsid w:val="00021B6C"/>
    <w:rsid w:val="00021C5A"/>
    <w:rsid w:val="00023951"/>
    <w:rsid w:val="00023E11"/>
    <w:rsid w:val="00023EAB"/>
    <w:rsid w:val="0002460E"/>
    <w:rsid w:val="000246AA"/>
    <w:rsid w:val="000249EA"/>
    <w:rsid w:val="000251B2"/>
    <w:rsid w:val="00025C34"/>
    <w:rsid w:val="00025DB7"/>
    <w:rsid w:val="0003043E"/>
    <w:rsid w:val="000307FB"/>
    <w:rsid w:val="00030C38"/>
    <w:rsid w:val="00030F16"/>
    <w:rsid w:val="00030F7F"/>
    <w:rsid w:val="00031093"/>
    <w:rsid w:val="000313DA"/>
    <w:rsid w:val="0003173D"/>
    <w:rsid w:val="00031A09"/>
    <w:rsid w:val="00031E1B"/>
    <w:rsid w:val="00031E5A"/>
    <w:rsid w:val="00032146"/>
    <w:rsid w:val="0003239E"/>
    <w:rsid w:val="000323B8"/>
    <w:rsid w:val="00032713"/>
    <w:rsid w:val="00032EDB"/>
    <w:rsid w:val="00033075"/>
    <w:rsid w:val="000331F0"/>
    <w:rsid w:val="0003337D"/>
    <w:rsid w:val="0003380D"/>
    <w:rsid w:val="000339B8"/>
    <w:rsid w:val="00033E6A"/>
    <w:rsid w:val="000342F6"/>
    <w:rsid w:val="000347F7"/>
    <w:rsid w:val="0003563E"/>
    <w:rsid w:val="000358DB"/>
    <w:rsid w:val="00035AA5"/>
    <w:rsid w:val="00035E55"/>
    <w:rsid w:val="00035ECC"/>
    <w:rsid w:val="0003607B"/>
    <w:rsid w:val="000366BF"/>
    <w:rsid w:val="00037006"/>
    <w:rsid w:val="000374B2"/>
    <w:rsid w:val="0003766E"/>
    <w:rsid w:val="000376C3"/>
    <w:rsid w:val="00037B04"/>
    <w:rsid w:val="00040536"/>
    <w:rsid w:val="00040A6E"/>
    <w:rsid w:val="00040AB4"/>
    <w:rsid w:val="00040F97"/>
    <w:rsid w:val="000411D1"/>
    <w:rsid w:val="000411DD"/>
    <w:rsid w:val="0004124D"/>
    <w:rsid w:val="00041268"/>
    <w:rsid w:val="0004147E"/>
    <w:rsid w:val="00041622"/>
    <w:rsid w:val="000418CC"/>
    <w:rsid w:val="0004247A"/>
    <w:rsid w:val="000425D8"/>
    <w:rsid w:val="00042835"/>
    <w:rsid w:val="00042A9F"/>
    <w:rsid w:val="00042E8F"/>
    <w:rsid w:val="00043076"/>
    <w:rsid w:val="00043510"/>
    <w:rsid w:val="00043D08"/>
    <w:rsid w:val="00043DE3"/>
    <w:rsid w:val="00043E11"/>
    <w:rsid w:val="0004420C"/>
    <w:rsid w:val="000442DF"/>
    <w:rsid w:val="000443A2"/>
    <w:rsid w:val="000444F4"/>
    <w:rsid w:val="00044DC5"/>
    <w:rsid w:val="00045718"/>
    <w:rsid w:val="00045A81"/>
    <w:rsid w:val="00045D3C"/>
    <w:rsid w:val="0004608E"/>
    <w:rsid w:val="000468FE"/>
    <w:rsid w:val="00046C6B"/>
    <w:rsid w:val="00046CF1"/>
    <w:rsid w:val="00046E11"/>
    <w:rsid w:val="00046EFA"/>
    <w:rsid w:val="00047143"/>
    <w:rsid w:val="00047235"/>
    <w:rsid w:val="0004760F"/>
    <w:rsid w:val="00047953"/>
    <w:rsid w:val="00047D14"/>
    <w:rsid w:val="00047DB7"/>
    <w:rsid w:val="00050254"/>
    <w:rsid w:val="0005054B"/>
    <w:rsid w:val="000509FB"/>
    <w:rsid w:val="00050A00"/>
    <w:rsid w:val="00050A13"/>
    <w:rsid w:val="00050AC8"/>
    <w:rsid w:val="000511AA"/>
    <w:rsid w:val="00051245"/>
    <w:rsid w:val="00051448"/>
    <w:rsid w:val="0005167C"/>
    <w:rsid w:val="00051D02"/>
    <w:rsid w:val="00051DE7"/>
    <w:rsid w:val="00052361"/>
    <w:rsid w:val="00052CCC"/>
    <w:rsid w:val="000532F3"/>
    <w:rsid w:val="00054118"/>
    <w:rsid w:val="000542CF"/>
    <w:rsid w:val="00054800"/>
    <w:rsid w:val="00054C0C"/>
    <w:rsid w:val="00054F77"/>
    <w:rsid w:val="0005530A"/>
    <w:rsid w:val="000557F1"/>
    <w:rsid w:val="00055960"/>
    <w:rsid w:val="00055AED"/>
    <w:rsid w:val="00055C1D"/>
    <w:rsid w:val="00055D63"/>
    <w:rsid w:val="00056899"/>
    <w:rsid w:val="00056A5D"/>
    <w:rsid w:val="000574DA"/>
    <w:rsid w:val="00057A9F"/>
    <w:rsid w:val="00057E6D"/>
    <w:rsid w:val="000600BC"/>
    <w:rsid w:val="00060486"/>
    <w:rsid w:val="000604AB"/>
    <w:rsid w:val="0006088D"/>
    <w:rsid w:val="00060AFE"/>
    <w:rsid w:val="0006104E"/>
    <w:rsid w:val="000615D9"/>
    <w:rsid w:val="00061977"/>
    <w:rsid w:val="00061FAE"/>
    <w:rsid w:val="00062018"/>
    <w:rsid w:val="000622B0"/>
    <w:rsid w:val="000627FA"/>
    <w:rsid w:val="00062E36"/>
    <w:rsid w:val="0006325D"/>
    <w:rsid w:val="0006372F"/>
    <w:rsid w:val="0006385D"/>
    <w:rsid w:val="000638BB"/>
    <w:rsid w:val="00063E08"/>
    <w:rsid w:val="00063F75"/>
    <w:rsid w:val="00063FCF"/>
    <w:rsid w:val="00064291"/>
    <w:rsid w:val="00064598"/>
    <w:rsid w:val="000646A7"/>
    <w:rsid w:val="00064A25"/>
    <w:rsid w:val="00064A87"/>
    <w:rsid w:val="00064C1D"/>
    <w:rsid w:val="000651DF"/>
    <w:rsid w:val="000652DD"/>
    <w:rsid w:val="000655AA"/>
    <w:rsid w:val="000656E1"/>
    <w:rsid w:val="00065C80"/>
    <w:rsid w:val="000660B7"/>
    <w:rsid w:val="00066209"/>
    <w:rsid w:val="00066456"/>
    <w:rsid w:val="00066C93"/>
    <w:rsid w:val="00066E02"/>
    <w:rsid w:val="00067807"/>
    <w:rsid w:val="00067D22"/>
    <w:rsid w:val="0007004C"/>
    <w:rsid w:val="000707AB"/>
    <w:rsid w:val="00070A5A"/>
    <w:rsid w:val="00070B2D"/>
    <w:rsid w:val="00070CA6"/>
    <w:rsid w:val="00070EE3"/>
    <w:rsid w:val="00071436"/>
    <w:rsid w:val="0007195B"/>
    <w:rsid w:val="00071A52"/>
    <w:rsid w:val="00071B0A"/>
    <w:rsid w:val="00071DAF"/>
    <w:rsid w:val="00071E86"/>
    <w:rsid w:val="000720A2"/>
    <w:rsid w:val="00072233"/>
    <w:rsid w:val="00072469"/>
    <w:rsid w:val="0007262D"/>
    <w:rsid w:val="00072CEB"/>
    <w:rsid w:val="000730CF"/>
    <w:rsid w:val="000733C5"/>
    <w:rsid w:val="000736B4"/>
    <w:rsid w:val="00073A84"/>
    <w:rsid w:val="00073DFD"/>
    <w:rsid w:val="00074176"/>
    <w:rsid w:val="000744FA"/>
    <w:rsid w:val="0007509B"/>
    <w:rsid w:val="000751B4"/>
    <w:rsid w:val="000754D3"/>
    <w:rsid w:val="0007624E"/>
    <w:rsid w:val="00076882"/>
    <w:rsid w:val="00076AB0"/>
    <w:rsid w:val="00076BC1"/>
    <w:rsid w:val="00076BD5"/>
    <w:rsid w:val="0007719F"/>
    <w:rsid w:val="0007722B"/>
    <w:rsid w:val="0007788F"/>
    <w:rsid w:val="00080284"/>
    <w:rsid w:val="0008091F"/>
    <w:rsid w:val="0008093E"/>
    <w:rsid w:val="00080B5D"/>
    <w:rsid w:val="00080C6B"/>
    <w:rsid w:val="00080DE8"/>
    <w:rsid w:val="000814EA"/>
    <w:rsid w:val="000818EA"/>
    <w:rsid w:val="00081E66"/>
    <w:rsid w:val="00081F11"/>
    <w:rsid w:val="000824B2"/>
    <w:rsid w:val="00082617"/>
    <w:rsid w:val="00082F02"/>
    <w:rsid w:val="0008356D"/>
    <w:rsid w:val="000835AA"/>
    <w:rsid w:val="000839FB"/>
    <w:rsid w:val="00083A5C"/>
    <w:rsid w:val="00083C3C"/>
    <w:rsid w:val="00083D2B"/>
    <w:rsid w:val="0008473C"/>
    <w:rsid w:val="00084C37"/>
    <w:rsid w:val="00085139"/>
    <w:rsid w:val="00085608"/>
    <w:rsid w:val="000857D6"/>
    <w:rsid w:val="00086213"/>
    <w:rsid w:val="0008621B"/>
    <w:rsid w:val="00086467"/>
    <w:rsid w:val="000865C6"/>
    <w:rsid w:val="00086CF8"/>
    <w:rsid w:val="000871C6"/>
    <w:rsid w:val="000872F5"/>
    <w:rsid w:val="00087C9A"/>
    <w:rsid w:val="00087F52"/>
    <w:rsid w:val="000902A6"/>
    <w:rsid w:val="000903C4"/>
    <w:rsid w:val="00090776"/>
    <w:rsid w:val="0009090A"/>
    <w:rsid w:val="0009097B"/>
    <w:rsid w:val="00091012"/>
    <w:rsid w:val="000910F1"/>
    <w:rsid w:val="00091BA6"/>
    <w:rsid w:val="00092DB4"/>
    <w:rsid w:val="00092DE2"/>
    <w:rsid w:val="00092E08"/>
    <w:rsid w:val="0009301E"/>
    <w:rsid w:val="00093518"/>
    <w:rsid w:val="000935AB"/>
    <w:rsid w:val="000937C0"/>
    <w:rsid w:val="0009395F"/>
    <w:rsid w:val="00093C94"/>
    <w:rsid w:val="00093F94"/>
    <w:rsid w:val="0009449F"/>
    <w:rsid w:val="000948C2"/>
    <w:rsid w:val="00094B7D"/>
    <w:rsid w:val="00095B60"/>
    <w:rsid w:val="00095ECB"/>
    <w:rsid w:val="00096140"/>
    <w:rsid w:val="000961F9"/>
    <w:rsid w:val="000971E5"/>
    <w:rsid w:val="000973DA"/>
    <w:rsid w:val="0009744D"/>
    <w:rsid w:val="00097512"/>
    <w:rsid w:val="0009756E"/>
    <w:rsid w:val="00097687"/>
    <w:rsid w:val="000977BB"/>
    <w:rsid w:val="00097C35"/>
    <w:rsid w:val="000A0615"/>
    <w:rsid w:val="000A07C2"/>
    <w:rsid w:val="000A094C"/>
    <w:rsid w:val="000A0CB9"/>
    <w:rsid w:val="000A1096"/>
    <w:rsid w:val="000A195D"/>
    <w:rsid w:val="000A1AF4"/>
    <w:rsid w:val="000A1C95"/>
    <w:rsid w:val="000A1D38"/>
    <w:rsid w:val="000A2230"/>
    <w:rsid w:val="000A2BD7"/>
    <w:rsid w:val="000A2E14"/>
    <w:rsid w:val="000A2E19"/>
    <w:rsid w:val="000A3372"/>
    <w:rsid w:val="000A3A8F"/>
    <w:rsid w:val="000A3C37"/>
    <w:rsid w:val="000A3DBB"/>
    <w:rsid w:val="000A41CC"/>
    <w:rsid w:val="000A431A"/>
    <w:rsid w:val="000A453C"/>
    <w:rsid w:val="000A4A52"/>
    <w:rsid w:val="000A54B0"/>
    <w:rsid w:val="000A5989"/>
    <w:rsid w:val="000A5B0C"/>
    <w:rsid w:val="000A652E"/>
    <w:rsid w:val="000A670C"/>
    <w:rsid w:val="000A6AB3"/>
    <w:rsid w:val="000A6C35"/>
    <w:rsid w:val="000A72D9"/>
    <w:rsid w:val="000A7327"/>
    <w:rsid w:val="000B05E8"/>
    <w:rsid w:val="000B067D"/>
    <w:rsid w:val="000B0E74"/>
    <w:rsid w:val="000B149F"/>
    <w:rsid w:val="000B1A92"/>
    <w:rsid w:val="000B1B44"/>
    <w:rsid w:val="000B1B4D"/>
    <w:rsid w:val="000B1F39"/>
    <w:rsid w:val="000B2289"/>
    <w:rsid w:val="000B2649"/>
    <w:rsid w:val="000B321E"/>
    <w:rsid w:val="000B3695"/>
    <w:rsid w:val="000B3B59"/>
    <w:rsid w:val="000B3C38"/>
    <w:rsid w:val="000B42D5"/>
    <w:rsid w:val="000B47B9"/>
    <w:rsid w:val="000B4CAC"/>
    <w:rsid w:val="000B525F"/>
    <w:rsid w:val="000B5904"/>
    <w:rsid w:val="000B65AA"/>
    <w:rsid w:val="000B6697"/>
    <w:rsid w:val="000B686F"/>
    <w:rsid w:val="000B6AB0"/>
    <w:rsid w:val="000B7097"/>
    <w:rsid w:val="000B71E8"/>
    <w:rsid w:val="000B7364"/>
    <w:rsid w:val="000B7744"/>
    <w:rsid w:val="000B78AD"/>
    <w:rsid w:val="000B7A60"/>
    <w:rsid w:val="000B7B06"/>
    <w:rsid w:val="000C00FC"/>
    <w:rsid w:val="000C0696"/>
    <w:rsid w:val="000C0946"/>
    <w:rsid w:val="000C09B1"/>
    <w:rsid w:val="000C107E"/>
    <w:rsid w:val="000C179F"/>
    <w:rsid w:val="000C1A02"/>
    <w:rsid w:val="000C1CA3"/>
    <w:rsid w:val="000C2114"/>
    <w:rsid w:val="000C250F"/>
    <w:rsid w:val="000C27C3"/>
    <w:rsid w:val="000C2868"/>
    <w:rsid w:val="000C2A04"/>
    <w:rsid w:val="000C32B8"/>
    <w:rsid w:val="000C3312"/>
    <w:rsid w:val="000C355F"/>
    <w:rsid w:val="000C3A16"/>
    <w:rsid w:val="000C3F87"/>
    <w:rsid w:val="000C4106"/>
    <w:rsid w:val="000C582D"/>
    <w:rsid w:val="000C5C63"/>
    <w:rsid w:val="000C5EA8"/>
    <w:rsid w:val="000C6211"/>
    <w:rsid w:val="000C65A5"/>
    <w:rsid w:val="000C66A9"/>
    <w:rsid w:val="000C681B"/>
    <w:rsid w:val="000C6C59"/>
    <w:rsid w:val="000C6D34"/>
    <w:rsid w:val="000C7315"/>
    <w:rsid w:val="000D008C"/>
    <w:rsid w:val="000D048B"/>
    <w:rsid w:val="000D0F96"/>
    <w:rsid w:val="000D119D"/>
    <w:rsid w:val="000D15B7"/>
    <w:rsid w:val="000D1726"/>
    <w:rsid w:val="000D1774"/>
    <w:rsid w:val="000D1814"/>
    <w:rsid w:val="000D1AB9"/>
    <w:rsid w:val="000D1B20"/>
    <w:rsid w:val="000D1B87"/>
    <w:rsid w:val="000D1D63"/>
    <w:rsid w:val="000D1FF6"/>
    <w:rsid w:val="000D212C"/>
    <w:rsid w:val="000D24AE"/>
    <w:rsid w:val="000D2FB0"/>
    <w:rsid w:val="000D2FED"/>
    <w:rsid w:val="000D31C2"/>
    <w:rsid w:val="000D34EF"/>
    <w:rsid w:val="000D3EAB"/>
    <w:rsid w:val="000D4097"/>
    <w:rsid w:val="000D415A"/>
    <w:rsid w:val="000D41FB"/>
    <w:rsid w:val="000D428C"/>
    <w:rsid w:val="000D56BE"/>
    <w:rsid w:val="000D5A49"/>
    <w:rsid w:val="000D5CEE"/>
    <w:rsid w:val="000D6A75"/>
    <w:rsid w:val="000D7308"/>
    <w:rsid w:val="000D79DC"/>
    <w:rsid w:val="000D7A95"/>
    <w:rsid w:val="000E06E7"/>
    <w:rsid w:val="000E082F"/>
    <w:rsid w:val="000E0859"/>
    <w:rsid w:val="000E0C6B"/>
    <w:rsid w:val="000E0D72"/>
    <w:rsid w:val="000E0FB5"/>
    <w:rsid w:val="000E153B"/>
    <w:rsid w:val="000E1567"/>
    <w:rsid w:val="000E1727"/>
    <w:rsid w:val="000E1759"/>
    <w:rsid w:val="000E1996"/>
    <w:rsid w:val="000E2489"/>
    <w:rsid w:val="000E2B34"/>
    <w:rsid w:val="000E2E74"/>
    <w:rsid w:val="000E30BB"/>
    <w:rsid w:val="000E3169"/>
    <w:rsid w:val="000E3448"/>
    <w:rsid w:val="000E38E4"/>
    <w:rsid w:val="000E48A6"/>
    <w:rsid w:val="000E531B"/>
    <w:rsid w:val="000E5368"/>
    <w:rsid w:val="000E579F"/>
    <w:rsid w:val="000E58BE"/>
    <w:rsid w:val="000E5977"/>
    <w:rsid w:val="000E5E40"/>
    <w:rsid w:val="000E5FE3"/>
    <w:rsid w:val="000E68BB"/>
    <w:rsid w:val="000E68D5"/>
    <w:rsid w:val="000E699D"/>
    <w:rsid w:val="000E6CEA"/>
    <w:rsid w:val="000E6EF8"/>
    <w:rsid w:val="000E746C"/>
    <w:rsid w:val="000E74E0"/>
    <w:rsid w:val="000E7E13"/>
    <w:rsid w:val="000E7EAF"/>
    <w:rsid w:val="000E7FB0"/>
    <w:rsid w:val="000F05B1"/>
    <w:rsid w:val="000F0A19"/>
    <w:rsid w:val="000F0E7D"/>
    <w:rsid w:val="000F15F2"/>
    <w:rsid w:val="000F1CFC"/>
    <w:rsid w:val="000F1F86"/>
    <w:rsid w:val="000F2B79"/>
    <w:rsid w:val="000F2E5F"/>
    <w:rsid w:val="000F3060"/>
    <w:rsid w:val="000F3191"/>
    <w:rsid w:val="000F31D2"/>
    <w:rsid w:val="000F37A7"/>
    <w:rsid w:val="000F405B"/>
    <w:rsid w:val="000F411B"/>
    <w:rsid w:val="000F47CB"/>
    <w:rsid w:val="000F4D14"/>
    <w:rsid w:val="000F4E55"/>
    <w:rsid w:val="000F4F97"/>
    <w:rsid w:val="000F53F6"/>
    <w:rsid w:val="000F5658"/>
    <w:rsid w:val="000F5A92"/>
    <w:rsid w:val="000F5CD3"/>
    <w:rsid w:val="000F5D1A"/>
    <w:rsid w:val="000F606A"/>
    <w:rsid w:val="000F6218"/>
    <w:rsid w:val="000F6274"/>
    <w:rsid w:val="000F647B"/>
    <w:rsid w:val="000F6CBE"/>
    <w:rsid w:val="000F77E7"/>
    <w:rsid w:val="000F7858"/>
    <w:rsid w:val="000F7BCC"/>
    <w:rsid w:val="001012FE"/>
    <w:rsid w:val="00101375"/>
    <w:rsid w:val="00102032"/>
    <w:rsid w:val="00102104"/>
    <w:rsid w:val="0010242E"/>
    <w:rsid w:val="001024A7"/>
    <w:rsid w:val="00102F5F"/>
    <w:rsid w:val="001034AA"/>
    <w:rsid w:val="001034B7"/>
    <w:rsid w:val="001035FE"/>
    <w:rsid w:val="00103A30"/>
    <w:rsid w:val="00103C80"/>
    <w:rsid w:val="0010414B"/>
    <w:rsid w:val="00104528"/>
    <w:rsid w:val="00104832"/>
    <w:rsid w:val="001048EE"/>
    <w:rsid w:val="00104B0C"/>
    <w:rsid w:val="00104EA2"/>
    <w:rsid w:val="001052C0"/>
    <w:rsid w:val="00105A94"/>
    <w:rsid w:val="00105CB6"/>
    <w:rsid w:val="00105DFB"/>
    <w:rsid w:val="00106278"/>
    <w:rsid w:val="001063FF"/>
    <w:rsid w:val="00106526"/>
    <w:rsid w:val="0010734B"/>
    <w:rsid w:val="0010750C"/>
    <w:rsid w:val="00107788"/>
    <w:rsid w:val="001077C4"/>
    <w:rsid w:val="00107B8D"/>
    <w:rsid w:val="00107B90"/>
    <w:rsid w:val="00107D43"/>
    <w:rsid w:val="00110159"/>
    <w:rsid w:val="00110252"/>
    <w:rsid w:val="001105F2"/>
    <w:rsid w:val="00110737"/>
    <w:rsid w:val="00110747"/>
    <w:rsid w:val="001108D3"/>
    <w:rsid w:val="00110B18"/>
    <w:rsid w:val="00110FCB"/>
    <w:rsid w:val="0011182B"/>
    <w:rsid w:val="001119C2"/>
    <w:rsid w:val="00111DD2"/>
    <w:rsid w:val="00111E4C"/>
    <w:rsid w:val="00111FEB"/>
    <w:rsid w:val="00112174"/>
    <w:rsid w:val="00112281"/>
    <w:rsid w:val="0011273C"/>
    <w:rsid w:val="00112903"/>
    <w:rsid w:val="00112A20"/>
    <w:rsid w:val="00112C51"/>
    <w:rsid w:val="0011313F"/>
    <w:rsid w:val="0011418C"/>
    <w:rsid w:val="00114517"/>
    <w:rsid w:val="001148F2"/>
    <w:rsid w:val="001157DB"/>
    <w:rsid w:val="00115EF3"/>
    <w:rsid w:val="001167C8"/>
    <w:rsid w:val="0011682A"/>
    <w:rsid w:val="0011691F"/>
    <w:rsid w:val="00117111"/>
    <w:rsid w:val="0011747F"/>
    <w:rsid w:val="001174A5"/>
    <w:rsid w:val="00117FF0"/>
    <w:rsid w:val="001201D5"/>
    <w:rsid w:val="00120302"/>
    <w:rsid w:val="00120898"/>
    <w:rsid w:val="00120992"/>
    <w:rsid w:val="00120B1A"/>
    <w:rsid w:val="00121C24"/>
    <w:rsid w:val="00121D5E"/>
    <w:rsid w:val="001232B7"/>
    <w:rsid w:val="001233DE"/>
    <w:rsid w:val="00123466"/>
    <w:rsid w:val="00123501"/>
    <w:rsid w:val="00123A97"/>
    <w:rsid w:val="00123BD8"/>
    <w:rsid w:val="00124623"/>
    <w:rsid w:val="001249B8"/>
    <w:rsid w:val="001249E8"/>
    <w:rsid w:val="001256EA"/>
    <w:rsid w:val="00125D21"/>
    <w:rsid w:val="00125DDA"/>
    <w:rsid w:val="00126233"/>
    <w:rsid w:val="0012626B"/>
    <w:rsid w:val="00126C10"/>
    <w:rsid w:val="0012702F"/>
    <w:rsid w:val="00127299"/>
    <w:rsid w:val="00127735"/>
    <w:rsid w:val="0013072E"/>
    <w:rsid w:val="00130842"/>
    <w:rsid w:val="00130CCF"/>
    <w:rsid w:val="00130F68"/>
    <w:rsid w:val="00131542"/>
    <w:rsid w:val="00131801"/>
    <w:rsid w:val="00131975"/>
    <w:rsid w:val="00131B97"/>
    <w:rsid w:val="00132190"/>
    <w:rsid w:val="00132296"/>
    <w:rsid w:val="001324C8"/>
    <w:rsid w:val="00132625"/>
    <w:rsid w:val="001327F7"/>
    <w:rsid w:val="00132A5C"/>
    <w:rsid w:val="00133143"/>
    <w:rsid w:val="0013336A"/>
    <w:rsid w:val="00133404"/>
    <w:rsid w:val="00133444"/>
    <w:rsid w:val="00133A76"/>
    <w:rsid w:val="00133B8D"/>
    <w:rsid w:val="00134237"/>
    <w:rsid w:val="00134420"/>
    <w:rsid w:val="00134A68"/>
    <w:rsid w:val="00134D81"/>
    <w:rsid w:val="00135187"/>
    <w:rsid w:val="001351E3"/>
    <w:rsid w:val="001357B7"/>
    <w:rsid w:val="00135AD2"/>
    <w:rsid w:val="00135E3F"/>
    <w:rsid w:val="001362F3"/>
    <w:rsid w:val="001366DC"/>
    <w:rsid w:val="0013676B"/>
    <w:rsid w:val="00136AD7"/>
    <w:rsid w:val="00136F7D"/>
    <w:rsid w:val="00137172"/>
    <w:rsid w:val="001376B4"/>
    <w:rsid w:val="00137A90"/>
    <w:rsid w:val="001402A3"/>
    <w:rsid w:val="001404B8"/>
    <w:rsid w:val="00140C10"/>
    <w:rsid w:val="00140FB7"/>
    <w:rsid w:val="00141346"/>
    <w:rsid w:val="00141D9A"/>
    <w:rsid w:val="00142117"/>
    <w:rsid w:val="001422E0"/>
    <w:rsid w:val="00142475"/>
    <w:rsid w:val="001433A9"/>
    <w:rsid w:val="00143D54"/>
    <w:rsid w:val="00144632"/>
    <w:rsid w:val="00144D1A"/>
    <w:rsid w:val="00144F7A"/>
    <w:rsid w:val="00145407"/>
    <w:rsid w:val="001455B6"/>
    <w:rsid w:val="001455D3"/>
    <w:rsid w:val="00146187"/>
    <w:rsid w:val="00146495"/>
    <w:rsid w:val="001464A2"/>
    <w:rsid w:val="001466BE"/>
    <w:rsid w:val="00146BF8"/>
    <w:rsid w:val="00147127"/>
    <w:rsid w:val="001472BD"/>
    <w:rsid w:val="00147C2A"/>
    <w:rsid w:val="00150142"/>
    <w:rsid w:val="0015017C"/>
    <w:rsid w:val="00150196"/>
    <w:rsid w:val="00150738"/>
    <w:rsid w:val="00150A2B"/>
    <w:rsid w:val="00150CCB"/>
    <w:rsid w:val="00150FC1"/>
    <w:rsid w:val="00151790"/>
    <w:rsid w:val="00151C7C"/>
    <w:rsid w:val="00152B69"/>
    <w:rsid w:val="00152E97"/>
    <w:rsid w:val="001536A9"/>
    <w:rsid w:val="00154055"/>
    <w:rsid w:val="00154211"/>
    <w:rsid w:val="00154276"/>
    <w:rsid w:val="00154468"/>
    <w:rsid w:val="00154BBE"/>
    <w:rsid w:val="00154CFC"/>
    <w:rsid w:val="00154F5D"/>
    <w:rsid w:val="00154FA1"/>
    <w:rsid w:val="0015531A"/>
    <w:rsid w:val="001555D6"/>
    <w:rsid w:val="0015664A"/>
    <w:rsid w:val="001568FC"/>
    <w:rsid w:val="00157642"/>
    <w:rsid w:val="00157897"/>
    <w:rsid w:val="0015797C"/>
    <w:rsid w:val="00157986"/>
    <w:rsid w:val="0015799B"/>
    <w:rsid w:val="00157BFA"/>
    <w:rsid w:val="00157F80"/>
    <w:rsid w:val="00160107"/>
    <w:rsid w:val="00160114"/>
    <w:rsid w:val="00160DDA"/>
    <w:rsid w:val="00160FCF"/>
    <w:rsid w:val="00161335"/>
    <w:rsid w:val="001616E2"/>
    <w:rsid w:val="001619AB"/>
    <w:rsid w:val="00161D24"/>
    <w:rsid w:val="001620C9"/>
    <w:rsid w:val="00162114"/>
    <w:rsid w:val="001623D4"/>
    <w:rsid w:val="0016262C"/>
    <w:rsid w:val="00162906"/>
    <w:rsid w:val="00162D46"/>
    <w:rsid w:val="00164486"/>
    <w:rsid w:val="0016495F"/>
    <w:rsid w:val="00164C0C"/>
    <w:rsid w:val="00164E46"/>
    <w:rsid w:val="0016546E"/>
    <w:rsid w:val="00166233"/>
    <w:rsid w:val="00166673"/>
    <w:rsid w:val="00166F9D"/>
    <w:rsid w:val="00166FD4"/>
    <w:rsid w:val="0016711F"/>
    <w:rsid w:val="00167881"/>
    <w:rsid w:val="00167C51"/>
    <w:rsid w:val="00167D89"/>
    <w:rsid w:val="00167F3D"/>
    <w:rsid w:val="001703B0"/>
    <w:rsid w:val="00170411"/>
    <w:rsid w:val="00170573"/>
    <w:rsid w:val="0017099D"/>
    <w:rsid w:val="00171D05"/>
    <w:rsid w:val="00171D75"/>
    <w:rsid w:val="00171DAA"/>
    <w:rsid w:val="00172239"/>
    <w:rsid w:val="0017272E"/>
    <w:rsid w:val="00172869"/>
    <w:rsid w:val="00172B37"/>
    <w:rsid w:val="001731EE"/>
    <w:rsid w:val="00173310"/>
    <w:rsid w:val="0017336D"/>
    <w:rsid w:val="001733A0"/>
    <w:rsid w:val="00173D00"/>
    <w:rsid w:val="00173F04"/>
    <w:rsid w:val="00174175"/>
    <w:rsid w:val="00174A87"/>
    <w:rsid w:val="00174DDA"/>
    <w:rsid w:val="00174E25"/>
    <w:rsid w:val="00175580"/>
    <w:rsid w:val="0017617C"/>
    <w:rsid w:val="0017620C"/>
    <w:rsid w:val="001762F1"/>
    <w:rsid w:val="00176837"/>
    <w:rsid w:val="00176DDA"/>
    <w:rsid w:val="00176E6A"/>
    <w:rsid w:val="00177277"/>
    <w:rsid w:val="0017740B"/>
    <w:rsid w:val="00177DAB"/>
    <w:rsid w:val="001801A0"/>
    <w:rsid w:val="001808C6"/>
    <w:rsid w:val="00181453"/>
    <w:rsid w:val="0018159A"/>
    <w:rsid w:val="001817CB"/>
    <w:rsid w:val="00181D71"/>
    <w:rsid w:val="00182089"/>
    <w:rsid w:val="001824AA"/>
    <w:rsid w:val="001829C5"/>
    <w:rsid w:val="00182B12"/>
    <w:rsid w:val="001830CD"/>
    <w:rsid w:val="00183199"/>
    <w:rsid w:val="001831D4"/>
    <w:rsid w:val="001833FE"/>
    <w:rsid w:val="0018342E"/>
    <w:rsid w:val="00183906"/>
    <w:rsid w:val="00183CF9"/>
    <w:rsid w:val="00183DD5"/>
    <w:rsid w:val="00184017"/>
    <w:rsid w:val="001846BA"/>
    <w:rsid w:val="00184878"/>
    <w:rsid w:val="00184DF0"/>
    <w:rsid w:val="00184E0C"/>
    <w:rsid w:val="001853ED"/>
    <w:rsid w:val="001853F3"/>
    <w:rsid w:val="001854F3"/>
    <w:rsid w:val="00185BC0"/>
    <w:rsid w:val="00185EF9"/>
    <w:rsid w:val="00186CED"/>
    <w:rsid w:val="001873FA"/>
    <w:rsid w:val="00187530"/>
    <w:rsid w:val="00187796"/>
    <w:rsid w:val="00190ED2"/>
    <w:rsid w:val="0019117A"/>
    <w:rsid w:val="00191396"/>
    <w:rsid w:val="00191529"/>
    <w:rsid w:val="001915A5"/>
    <w:rsid w:val="00191809"/>
    <w:rsid w:val="00191911"/>
    <w:rsid w:val="00191B63"/>
    <w:rsid w:val="00192018"/>
    <w:rsid w:val="00192266"/>
    <w:rsid w:val="00192398"/>
    <w:rsid w:val="00192BA2"/>
    <w:rsid w:val="00192DE7"/>
    <w:rsid w:val="0019311B"/>
    <w:rsid w:val="0019312C"/>
    <w:rsid w:val="0019338D"/>
    <w:rsid w:val="001935D2"/>
    <w:rsid w:val="00193A2A"/>
    <w:rsid w:val="00194B3C"/>
    <w:rsid w:val="00194BD3"/>
    <w:rsid w:val="00195131"/>
    <w:rsid w:val="00195293"/>
    <w:rsid w:val="001954A4"/>
    <w:rsid w:val="00195573"/>
    <w:rsid w:val="0019569B"/>
    <w:rsid w:val="00195754"/>
    <w:rsid w:val="00195A28"/>
    <w:rsid w:val="00195D23"/>
    <w:rsid w:val="00195D87"/>
    <w:rsid w:val="00196211"/>
    <w:rsid w:val="001962E8"/>
    <w:rsid w:val="001967E9"/>
    <w:rsid w:val="00196B56"/>
    <w:rsid w:val="00196CA3"/>
    <w:rsid w:val="00197460"/>
    <w:rsid w:val="00197ABC"/>
    <w:rsid w:val="00197EC9"/>
    <w:rsid w:val="00197F31"/>
    <w:rsid w:val="001A0142"/>
    <w:rsid w:val="001A032E"/>
    <w:rsid w:val="001A0417"/>
    <w:rsid w:val="001A045E"/>
    <w:rsid w:val="001A04C7"/>
    <w:rsid w:val="001A1AD9"/>
    <w:rsid w:val="001A2081"/>
    <w:rsid w:val="001A208C"/>
    <w:rsid w:val="001A2331"/>
    <w:rsid w:val="001A2586"/>
    <w:rsid w:val="001A28C3"/>
    <w:rsid w:val="001A3091"/>
    <w:rsid w:val="001A325E"/>
    <w:rsid w:val="001A32F1"/>
    <w:rsid w:val="001A3C18"/>
    <w:rsid w:val="001A3D9E"/>
    <w:rsid w:val="001A41A2"/>
    <w:rsid w:val="001A4270"/>
    <w:rsid w:val="001A4A7F"/>
    <w:rsid w:val="001A52C7"/>
    <w:rsid w:val="001A5A83"/>
    <w:rsid w:val="001A5ACD"/>
    <w:rsid w:val="001A66BA"/>
    <w:rsid w:val="001A7328"/>
    <w:rsid w:val="001A744C"/>
    <w:rsid w:val="001A7C67"/>
    <w:rsid w:val="001B06EC"/>
    <w:rsid w:val="001B0ABD"/>
    <w:rsid w:val="001B0E05"/>
    <w:rsid w:val="001B1C98"/>
    <w:rsid w:val="001B1E7D"/>
    <w:rsid w:val="001B1F7E"/>
    <w:rsid w:val="001B226F"/>
    <w:rsid w:val="001B2CEA"/>
    <w:rsid w:val="001B2F76"/>
    <w:rsid w:val="001B337F"/>
    <w:rsid w:val="001B37E8"/>
    <w:rsid w:val="001B3AE6"/>
    <w:rsid w:val="001B3B1B"/>
    <w:rsid w:val="001B3EA3"/>
    <w:rsid w:val="001B3FEE"/>
    <w:rsid w:val="001B426E"/>
    <w:rsid w:val="001B51E7"/>
    <w:rsid w:val="001B524B"/>
    <w:rsid w:val="001B5A35"/>
    <w:rsid w:val="001B5DC8"/>
    <w:rsid w:val="001B5F90"/>
    <w:rsid w:val="001B613F"/>
    <w:rsid w:val="001B6335"/>
    <w:rsid w:val="001B69B4"/>
    <w:rsid w:val="001B6DC8"/>
    <w:rsid w:val="001B6F32"/>
    <w:rsid w:val="001B72CA"/>
    <w:rsid w:val="001B7411"/>
    <w:rsid w:val="001C0A81"/>
    <w:rsid w:val="001C0DEF"/>
    <w:rsid w:val="001C0E9B"/>
    <w:rsid w:val="001C14E2"/>
    <w:rsid w:val="001C16DA"/>
    <w:rsid w:val="001C1C48"/>
    <w:rsid w:val="001C1E63"/>
    <w:rsid w:val="001C1EEE"/>
    <w:rsid w:val="001C290F"/>
    <w:rsid w:val="001C371E"/>
    <w:rsid w:val="001C445F"/>
    <w:rsid w:val="001C493F"/>
    <w:rsid w:val="001C54DE"/>
    <w:rsid w:val="001C54EB"/>
    <w:rsid w:val="001C5564"/>
    <w:rsid w:val="001C56D3"/>
    <w:rsid w:val="001C5821"/>
    <w:rsid w:val="001C5E19"/>
    <w:rsid w:val="001C612D"/>
    <w:rsid w:val="001C6207"/>
    <w:rsid w:val="001C67EB"/>
    <w:rsid w:val="001C6AAF"/>
    <w:rsid w:val="001C6D7A"/>
    <w:rsid w:val="001C6E18"/>
    <w:rsid w:val="001C72E9"/>
    <w:rsid w:val="001C78A0"/>
    <w:rsid w:val="001C7C61"/>
    <w:rsid w:val="001C7DF8"/>
    <w:rsid w:val="001C7E9D"/>
    <w:rsid w:val="001D03FA"/>
    <w:rsid w:val="001D0457"/>
    <w:rsid w:val="001D0562"/>
    <w:rsid w:val="001D0899"/>
    <w:rsid w:val="001D09EF"/>
    <w:rsid w:val="001D140B"/>
    <w:rsid w:val="001D231E"/>
    <w:rsid w:val="001D2741"/>
    <w:rsid w:val="001D3781"/>
    <w:rsid w:val="001D3B53"/>
    <w:rsid w:val="001D3E7B"/>
    <w:rsid w:val="001D452D"/>
    <w:rsid w:val="001D45E7"/>
    <w:rsid w:val="001D4635"/>
    <w:rsid w:val="001D48BA"/>
    <w:rsid w:val="001D50DF"/>
    <w:rsid w:val="001D5853"/>
    <w:rsid w:val="001D64D0"/>
    <w:rsid w:val="001D64F6"/>
    <w:rsid w:val="001D66A0"/>
    <w:rsid w:val="001D6BC4"/>
    <w:rsid w:val="001D6FCC"/>
    <w:rsid w:val="001D7310"/>
    <w:rsid w:val="001D7728"/>
    <w:rsid w:val="001D7AF7"/>
    <w:rsid w:val="001D7C9A"/>
    <w:rsid w:val="001D7DB3"/>
    <w:rsid w:val="001E03A1"/>
    <w:rsid w:val="001E03F2"/>
    <w:rsid w:val="001E0A62"/>
    <w:rsid w:val="001E0E21"/>
    <w:rsid w:val="001E0F80"/>
    <w:rsid w:val="001E1427"/>
    <w:rsid w:val="001E1C75"/>
    <w:rsid w:val="001E32C2"/>
    <w:rsid w:val="001E333F"/>
    <w:rsid w:val="001E33B1"/>
    <w:rsid w:val="001E346A"/>
    <w:rsid w:val="001E3B8C"/>
    <w:rsid w:val="001E3E06"/>
    <w:rsid w:val="001E3E26"/>
    <w:rsid w:val="001E3E60"/>
    <w:rsid w:val="001E4C89"/>
    <w:rsid w:val="001E4F07"/>
    <w:rsid w:val="001E4FBC"/>
    <w:rsid w:val="001E592A"/>
    <w:rsid w:val="001E5DB7"/>
    <w:rsid w:val="001E6471"/>
    <w:rsid w:val="001E6CA3"/>
    <w:rsid w:val="001E7473"/>
    <w:rsid w:val="001E75C6"/>
    <w:rsid w:val="001E76F6"/>
    <w:rsid w:val="001E789C"/>
    <w:rsid w:val="001E797C"/>
    <w:rsid w:val="001F0293"/>
    <w:rsid w:val="001F02EF"/>
    <w:rsid w:val="001F068F"/>
    <w:rsid w:val="001F096F"/>
    <w:rsid w:val="001F0B27"/>
    <w:rsid w:val="001F0E79"/>
    <w:rsid w:val="001F0FD7"/>
    <w:rsid w:val="001F13EE"/>
    <w:rsid w:val="001F1935"/>
    <w:rsid w:val="001F1C62"/>
    <w:rsid w:val="001F3242"/>
    <w:rsid w:val="001F3385"/>
    <w:rsid w:val="001F3E9F"/>
    <w:rsid w:val="001F4113"/>
    <w:rsid w:val="001F429E"/>
    <w:rsid w:val="001F4599"/>
    <w:rsid w:val="001F4715"/>
    <w:rsid w:val="001F4A05"/>
    <w:rsid w:val="001F4BC5"/>
    <w:rsid w:val="001F50FA"/>
    <w:rsid w:val="001F57CF"/>
    <w:rsid w:val="001F5938"/>
    <w:rsid w:val="001F59B1"/>
    <w:rsid w:val="001F5C62"/>
    <w:rsid w:val="001F610E"/>
    <w:rsid w:val="001F6311"/>
    <w:rsid w:val="001F669A"/>
    <w:rsid w:val="001F68BA"/>
    <w:rsid w:val="001F6C2B"/>
    <w:rsid w:val="001F71A3"/>
    <w:rsid w:val="001F7229"/>
    <w:rsid w:val="001F74F5"/>
    <w:rsid w:val="001F768F"/>
    <w:rsid w:val="001F79B9"/>
    <w:rsid w:val="001F7AAA"/>
    <w:rsid w:val="002006A9"/>
    <w:rsid w:val="00200793"/>
    <w:rsid w:val="002008A8"/>
    <w:rsid w:val="002009B0"/>
    <w:rsid w:val="00200B9B"/>
    <w:rsid w:val="0020178D"/>
    <w:rsid w:val="00201953"/>
    <w:rsid w:val="00201A3C"/>
    <w:rsid w:val="00201E19"/>
    <w:rsid w:val="00202650"/>
    <w:rsid w:val="002026FC"/>
    <w:rsid w:val="00202E0E"/>
    <w:rsid w:val="00202FB4"/>
    <w:rsid w:val="002033D6"/>
    <w:rsid w:val="00203A24"/>
    <w:rsid w:val="00203AD9"/>
    <w:rsid w:val="00203AEB"/>
    <w:rsid w:val="0020495C"/>
    <w:rsid w:val="00204B53"/>
    <w:rsid w:val="00204B6D"/>
    <w:rsid w:val="00204D8A"/>
    <w:rsid w:val="00204D9D"/>
    <w:rsid w:val="00204EA0"/>
    <w:rsid w:val="00204F22"/>
    <w:rsid w:val="00204F23"/>
    <w:rsid w:val="0020569D"/>
    <w:rsid w:val="00205856"/>
    <w:rsid w:val="002058C4"/>
    <w:rsid w:val="002060EA"/>
    <w:rsid w:val="00206231"/>
    <w:rsid w:val="0020627F"/>
    <w:rsid w:val="002064CB"/>
    <w:rsid w:val="00206550"/>
    <w:rsid w:val="0020731A"/>
    <w:rsid w:val="002079D3"/>
    <w:rsid w:val="00207A73"/>
    <w:rsid w:val="0021056F"/>
    <w:rsid w:val="00210B18"/>
    <w:rsid w:val="00210FB4"/>
    <w:rsid w:val="002114EA"/>
    <w:rsid w:val="00211566"/>
    <w:rsid w:val="00211981"/>
    <w:rsid w:val="00211E97"/>
    <w:rsid w:val="0021381B"/>
    <w:rsid w:val="00213D42"/>
    <w:rsid w:val="00214992"/>
    <w:rsid w:val="0021583D"/>
    <w:rsid w:val="0021584F"/>
    <w:rsid w:val="00215EB8"/>
    <w:rsid w:val="0021648E"/>
    <w:rsid w:val="002164F9"/>
    <w:rsid w:val="00216637"/>
    <w:rsid w:val="00216BA2"/>
    <w:rsid w:val="00217029"/>
    <w:rsid w:val="00217072"/>
    <w:rsid w:val="00217432"/>
    <w:rsid w:val="00217928"/>
    <w:rsid w:val="00217F75"/>
    <w:rsid w:val="00217FDE"/>
    <w:rsid w:val="0022034B"/>
    <w:rsid w:val="00220A96"/>
    <w:rsid w:val="00220E27"/>
    <w:rsid w:val="00221929"/>
    <w:rsid w:val="002225FF"/>
    <w:rsid w:val="00222A26"/>
    <w:rsid w:val="00223252"/>
    <w:rsid w:val="00223312"/>
    <w:rsid w:val="0022343F"/>
    <w:rsid w:val="00223770"/>
    <w:rsid w:val="002248A1"/>
    <w:rsid w:val="00224D68"/>
    <w:rsid w:val="002254D1"/>
    <w:rsid w:val="002259E6"/>
    <w:rsid w:val="00225A75"/>
    <w:rsid w:val="00225AE3"/>
    <w:rsid w:val="00225E36"/>
    <w:rsid w:val="002267B0"/>
    <w:rsid w:val="00226EEB"/>
    <w:rsid w:val="00227412"/>
    <w:rsid w:val="00227533"/>
    <w:rsid w:val="00227AD1"/>
    <w:rsid w:val="002303B0"/>
    <w:rsid w:val="002309A9"/>
    <w:rsid w:val="00230A38"/>
    <w:rsid w:val="00230CCF"/>
    <w:rsid w:val="00230D2F"/>
    <w:rsid w:val="00231242"/>
    <w:rsid w:val="00232242"/>
    <w:rsid w:val="00232273"/>
    <w:rsid w:val="00232C02"/>
    <w:rsid w:val="00232FDA"/>
    <w:rsid w:val="0023329F"/>
    <w:rsid w:val="00233375"/>
    <w:rsid w:val="0023345E"/>
    <w:rsid w:val="002338FB"/>
    <w:rsid w:val="00233E3F"/>
    <w:rsid w:val="002342E9"/>
    <w:rsid w:val="0023442A"/>
    <w:rsid w:val="00234892"/>
    <w:rsid w:val="00234A25"/>
    <w:rsid w:val="00234DA8"/>
    <w:rsid w:val="00235235"/>
    <w:rsid w:val="002358A4"/>
    <w:rsid w:val="00236256"/>
    <w:rsid w:val="00236512"/>
    <w:rsid w:val="00236D56"/>
    <w:rsid w:val="00237C56"/>
    <w:rsid w:val="00240217"/>
    <w:rsid w:val="0024053D"/>
    <w:rsid w:val="00240C04"/>
    <w:rsid w:val="00240C5C"/>
    <w:rsid w:val="0024107E"/>
    <w:rsid w:val="0024165F"/>
    <w:rsid w:val="00241682"/>
    <w:rsid w:val="002417A1"/>
    <w:rsid w:val="002417F3"/>
    <w:rsid w:val="002418BE"/>
    <w:rsid w:val="002418FD"/>
    <w:rsid w:val="00241B1D"/>
    <w:rsid w:val="00241D7B"/>
    <w:rsid w:val="00242393"/>
    <w:rsid w:val="002426C0"/>
    <w:rsid w:val="00242C4E"/>
    <w:rsid w:val="00242F4F"/>
    <w:rsid w:val="0024311E"/>
    <w:rsid w:val="002436DA"/>
    <w:rsid w:val="00243EBF"/>
    <w:rsid w:val="00243FA1"/>
    <w:rsid w:val="00244313"/>
    <w:rsid w:val="00244567"/>
    <w:rsid w:val="00244940"/>
    <w:rsid w:val="00244ADB"/>
    <w:rsid w:val="00244B34"/>
    <w:rsid w:val="00244DD9"/>
    <w:rsid w:val="00244EBF"/>
    <w:rsid w:val="00244ECA"/>
    <w:rsid w:val="002451C8"/>
    <w:rsid w:val="002457A9"/>
    <w:rsid w:val="002461AA"/>
    <w:rsid w:val="0024656D"/>
    <w:rsid w:val="00246DB3"/>
    <w:rsid w:val="00246EAA"/>
    <w:rsid w:val="002471E5"/>
    <w:rsid w:val="002476F9"/>
    <w:rsid w:val="00247A3D"/>
    <w:rsid w:val="00247E42"/>
    <w:rsid w:val="00247FC0"/>
    <w:rsid w:val="0025125F"/>
    <w:rsid w:val="0025152F"/>
    <w:rsid w:val="002516FF"/>
    <w:rsid w:val="002519CD"/>
    <w:rsid w:val="00251B8D"/>
    <w:rsid w:val="00251BE6"/>
    <w:rsid w:val="00251F3D"/>
    <w:rsid w:val="00252219"/>
    <w:rsid w:val="002524DF"/>
    <w:rsid w:val="00252633"/>
    <w:rsid w:val="00252690"/>
    <w:rsid w:val="00252981"/>
    <w:rsid w:val="00252A01"/>
    <w:rsid w:val="00252BE0"/>
    <w:rsid w:val="0025418A"/>
    <w:rsid w:val="00254A22"/>
    <w:rsid w:val="00254FE5"/>
    <w:rsid w:val="002553A4"/>
    <w:rsid w:val="0025574B"/>
    <w:rsid w:val="00255953"/>
    <w:rsid w:val="0025596C"/>
    <w:rsid w:val="00255CAC"/>
    <w:rsid w:val="00255E45"/>
    <w:rsid w:val="00256315"/>
    <w:rsid w:val="00256579"/>
    <w:rsid w:val="002565CD"/>
    <w:rsid w:val="002566F1"/>
    <w:rsid w:val="002570C5"/>
    <w:rsid w:val="00257279"/>
    <w:rsid w:val="002575AA"/>
    <w:rsid w:val="00257AC3"/>
    <w:rsid w:val="00257C1A"/>
    <w:rsid w:val="00257E2F"/>
    <w:rsid w:val="002601B3"/>
    <w:rsid w:val="002605D8"/>
    <w:rsid w:val="00260955"/>
    <w:rsid w:val="00260A19"/>
    <w:rsid w:val="00261320"/>
    <w:rsid w:val="00261BED"/>
    <w:rsid w:val="00261F1B"/>
    <w:rsid w:val="002632CF"/>
    <w:rsid w:val="00263CB5"/>
    <w:rsid w:val="002647E5"/>
    <w:rsid w:val="00265129"/>
    <w:rsid w:val="0026574A"/>
    <w:rsid w:val="00265A63"/>
    <w:rsid w:val="00265CC1"/>
    <w:rsid w:val="00265D47"/>
    <w:rsid w:val="00265E56"/>
    <w:rsid w:val="0026650D"/>
    <w:rsid w:val="00266AAB"/>
    <w:rsid w:val="00266B1C"/>
    <w:rsid w:val="00266BE4"/>
    <w:rsid w:val="00266FAC"/>
    <w:rsid w:val="002674F4"/>
    <w:rsid w:val="00267C46"/>
    <w:rsid w:val="00267E7B"/>
    <w:rsid w:val="00267FBA"/>
    <w:rsid w:val="00270017"/>
    <w:rsid w:val="002703C8"/>
    <w:rsid w:val="00271505"/>
    <w:rsid w:val="00271782"/>
    <w:rsid w:val="00271980"/>
    <w:rsid w:val="00271AEB"/>
    <w:rsid w:val="00271B96"/>
    <w:rsid w:val="00271EFB"/>
    <w:rsid w:val="00271EFD"/>
    <w:rsid w:val="00272141"/>
    <w:rsid w:val="00272871"/>
    <w:rsid w:val="002732A1"/>
    <w:rsid w:val="002732FE"/>
    <w:rsid w:val="00273916"/>
    <w:rsid w:val="00273F67"/>
    <w:rsid w:val="00275011"/>
    <w:rsid w:val="0027502E"/>
    <w:rsid w:val="0027542B"/>
    <w:rsid w:val="002755B2"/>
    <w:rsid w:val="002756CC"/>
    <w:rsid w:val="00275788"/>
    <w:rsid w:val="00275E9B"/>
    <w:rsid w:val="00275F65"/>
    <w:rsid w:val="002768F7"/>
    <w:rsid w:val="0027711B"/>
    <w:rsid w:val="00277BBC"/>
    <w:rsid w:val="00277D17"/>
    <w:rsid w:val="00280704"/>
    <w:rsid w:val="002807D3"/>
    <w:rsid w:val="0028118A"/>
    <w:rsid w:val="00281245"/>
    <w:rsid w:val="0028161B"/>
    <w:rsid w:val="00281D2D"/>
    <w:rsid w:val="00281EE1"/>
    <w:rsid w:val="00282830"/>
    <w:rsid w:val="00282EFF"/>
    <w:rsid w:val="00282F04"/>
    <w:rsid w:val="00282F2D"/>
    <w:rsid w:val="00283979"/>
    <w:rsid w:val="00283CE2"/>
    <w:rsid w:val="00283EB9"/>
    <w:rsid w:val="0028424C"/>
    <w:rsid w:val="0028451F"/>
    <w:rsid w:val="00284ABF"/>
    <w:rsid w:val="00285A06"/>
    <w:rsid w:val="002863A1"/>
    <w:rsid w:val="00286CAF"/>
    <w:rsid w:val="00286EF0"/>
    <w:rsid w:val="00286F9A"/>
    <w:rsid w:val="002872E9"/>
    <w:rsid w:val="002876F6"/>
    <w:rsid w:val="00287B6E"/>
    <w:rsid w:val="00287EC0"/>
    <w:rsid w:val="0029023E"/>
    <w:rsid w:val="0029083C"/>
    <w:rsid w:val="00290C6E"/>
    <w:rsid w:val="00290CCF"/>
    <w:rsid w:val="00290EE6"/>
    <w:rsid w:val="002913B6"/>
    <w:rsid w:val="002913EA"/>
    <w:rsid w:val="00291E91"/>
    <w:rsid w:val="00292EDB"/>
    <w:rsid w:val="00293125"/>
    <w:rsid w:val="002933E4"/>
    <w:rsid w:val="002934A0"/>
    <w:rsid w:val="00293CA3"/>
    <w:rsid w:val="002942DC"/>
    <w:rsid w:val="002945DF"/>
    <w:rsid w:val="00294B5C"/>
    <w:rsid w:val="00294BB1"/>
    <w:rsid w:val="002952B2"/>
    <w:rsid w:val="00295BB3"/>
    <w:rsid w:val="002965E2"/>
    <w:rsid w:val="002968AE"/>
    <w:rsid w:val="00297190"/>
    <w:rsid w:val="00297218"/>
    <w:rsid w:val="00297230"/>
    <w:rsid w:val="002976EE"/>
    <w:rsid w:val="00297E00"/>
    <w:rsid w:val="002A0479"/>
    <w:rsid w:val="002A0CA3"/>
    <w:rsid w:val="002A15ED"/>
    <w:rsid w:val="002A160C"/>
    <w:rsid w:val="002A16EC"/>
    <w:rsid w:val="002A1874"/>
    <w:rsid w:val="002A19C6"/>
    <w:rsid w:val="002A1DCE"/>
    <w:rsid w:val="002A1F37"/>
    <w:rsid w:val="002A2204"/>
    <w:rsid w:val="002A25FE"/>
    <w:rsid w:val="002A2B0B"/>
    <w:rsid w:val="002A32B9"/>
    <w:rsid w:val="002A3760"/>
    <w:rsid w:val="002A3885"/>
    <w:rsid w:val="002A3D9E"/>
    <w:rsid w:val="002A47DD"/>
    <w:rsid w:val="002A4C7C"/>
    <w:rsid w:val="002A4FC1"/>
    <w:rsid w:val="002A5350"/>
    <w:rsid w:val="002A56B4"/>
    <w:rsid w:val="002A617F"/>
    <w:rsid w:val="002A7600"/>
    <w:rsid w:val="002A79AB"/>
    <w:rsid w:val="002A7B57"/>
    <w:rsid w:val="002B0228"/>
    <w:rsid w:val="002B0456"/>
    <w:rsid w:val="002B0CE8"/>
    <w:rsid w:val="002B117B"/>
    <w:rsid w:val="002B2345"/>
    <w:rsid w:val="002B2576"/>
    <w:rsid w:val="002B270C"/>
    <w:rsid w:val="002B28E0"/>
    <w:rsid w:val="002B3537"/>
    <w:rsid w:val="002B3B3B"/>
    <w:rsid w:val="002B3EA2"/>
    <w:rsid w:val="002B48DA"/>
    <w:rsid w:val="002B4F4F"/>
    <w:rsid w:val="002B5466"/>
    <w:rsid w:val="002B5796"/>
    <w:rsid w:val="002B5CE1"/>
    <w:rsid w:val="002B64A1"/>
    <w:rsid w:val="002B6A9F"/>
    <w:rsid w:val="002B6ACD"/>
    <w:rsid w:val="002B6F1E"/>
    <w:rsid w:val="002B7438"/>
    <w:rsid w:val="002B7512"/>
    <w:rsid w:val="002B7EEB"/>
    <w:rsid w:val="002C01F5"/>
    <w:rsid w:val="002C0666"/>
    <w:rsid w:val="002C0C93"/>
    <w:rsid w:val="002C0DB3"/>
    <w:rsid w:val="002C1011"/>
    <w:rsid w:val="002C13BE"/>
    <w:rsid w:val="002C140D"/>
    <w:rsid w:val="002C1833"/>
    <w:rsid w:val="002C1A22"/>
    <w:rsid w:val="002C1A62"/>
    <w:rsid w:val="002C2024"/>
    <w:rsid w:val="002C2179"/>
    <w:rsid w:val="002C219B"/>
    <w:rsid w:val="002C238C"/>
    <w:rsid w:val="002C2986"/>
    <w:rsid w:val="002C2C99"/>
    <w:rsid w:val="002C314E"/>
    <w:rsid w:val="002C3926"/>
    <w:rsid w:val="002C3B8C"/>
    <w:rsid w:val="002C40ED"/>
    <w:rsid w:val="002C4494"/>
    <w:rsid w:val="002C44B7"/>
    <w:rsid w:val="002C4507"/>
    <w:rsid w:val="002C63B5"/>
    <w:rsid w:val="002C649E"/>
    <w:rsid w:val="002C670A"/>
    <w:rsid w:val="002C68A3"/>
    <w:rsid w:val="002C6B11"/>
    <w:rsid w:val="002C6D0B"/>
    <w:rsid w:val="002C7790"/>
    <w:rsid w:val="002D001E"/>
    <w:rsid w:val="002D0361"/>
    <w:rsid w:val="002D0543"/>
    <w:rsid w:val="002D058E"/>
    <w:rsid w:val="002D0A7D"/>
    <w:rsid w:val="002D0CDD"/>
    <w:rsid w:val="002D0EC8"/>
    <w:rsid w:val="002D118B"/>
    <w:rsid w:val="002D17EE"/>
    <w:rsid w:val="002D185E"/>
    <w:rsid w:val="002D1927"/>
    <w:rsid w:val="002D2E54"/>
    <w:rsid w:val="002D3064"/>
    <w:rsid w:val="002D3CF5"/>
    <w:rsid w:val="002D408F"/>
    <w:rsid w:val="002D4457"/>
    <w:rsid w:val="002D48C1"/>
    <w:rsid w:val="002D4E0C"/>
    <w:rsid w:val="002D5498"/>
    <w:rsid w:val="002D5A9A"/>
    <w:rsid w:val="002D5BEE"/>
    <w:rsid w:val="002D5C6C"/>
    <w:rsid w:val="002D642B"/>
    <w:rsid w:val="002D6525"/>
    <w:rsid w:val="002D6CD6"/>
    <w:rsid w:val="002D7042"/>
    <w:rsid w:val="002D72DC"/>
    <w:rsid w:val="002D7503"/>
    <w:rsid w:val="002D7884"/>
    <w:rsid w:val="002D79AC"/>
    <w:rsid w:val="002E0219"/>
    <w:rsid w:val="002E0355"/>
    <w:rsid w:val="002E10D2"/>
    <w:rsid w:val="002E138F"/>
    <w:rsid w:val="002E15E2"/>
    <w:rsid w:val="002E1ACD"/>
    <w:rsid w:val="002E2301"/>
    <w:rsid w:val="002E2783"/>
    <w:rsid w:val="002E29AB"/>
    <w:rsid w:val="002E2BBD"/>
    <w:rsid w:val="002E2BFB"/>
    <w:rsid w:val="002E2FB9"/>
    <w:rsid w:val="002E30E6"/>
    <w:rsid w:val="002E3319"/>
    <w:rsid w:val="002E359E"/>
    <w:rsid w:val="002E3943"/>
    <w:rsid w:val="002E3A18"/>
    <w:rsid w:val="002E3A2C"/>
    <w:rsid w:val="002E3E55"/>
    <w:rsid w:val="002E41B8"/>
    <w:rsid w:val="002E4B25"/>
    <w:rsid w:val="002E54C9"/>
    <w:rsid w:val="002E54CD"/>
    <w:rsid w:val="002E5500"/>
    <w:rsid w:val="002E595B"/>
    <w:rsid w:val="002E5EDE"/>
    <w:rsid w:val="002E66CA"/>
    <w:rsid w:val="002E6FDD"/>
    <w:rsid w:val="002E7250"/>
    <w:rsid w:val="002E765B"/>
    <w:rsid w:val="002E79A3"/>
    <w:rsid w:val="002F0C2D"/>
    <w:rsid w:val="002F0C6F"/>
    <w:rsid w:val="002F0EE1"/>
    <w:rsid w:val="002F18A6"/>
    <w:rsid w:val="002F18A7"/>
    <w:rsid w:val="002F1BC6"/>
    <w:rsid w:val="002F1CD1"/>
    <w:rsid w:val="002F26FB"/>
    <w:rsid w:val="002F3217"/>
    <w:rsid w:val="002F32F9"/>
    <w:rsid w:val="002F3961"/>
    <w:rsid w:val="002F3E36"/>
    <w:rsid w:val="002F452A"/>
    <w:rsid w:val="002F48CB"/>
    <w:rsid w:val="002F4A63"/>
    <w:rsid w:val="002F4F31"/>
    <w:rsid w:val="002F5269"/>
    <w:rsid w:val="002F54D9"/>
    <w:rsid w:val="002F5509"/>
    <w:rsid w:val="002F5E45"/>
    <w:rsid w:val="002F668F"/>
    <w:rsid w:val="002F69C4"/>
    <w:rsid w:val="002F713A"/>
    <w:rsid w:val="002F71AC"/>
    <w:rsid w:val="00300121"/>
    <w:rsid w:val="00300ACC"/>
    <w:rsid w:val="003010B2"/>
    <w:rsid w:val="003012D2"/>
    <w:rsid w:val="00301D1C"/>
    <w:rsid w:val="00302038"/>
    <w:rsid w:val="0030208F"/>
    <w:rsid w:val="00302266"/>
    <w:rsid w:val="003029A8"/>
    <w:rsid w:val="00302C38"/>
    <w:rsid w:val="00302ED3"/>
    <w:rsid w:val="00302F93"/>
    <w:rsid w:val="003030D6"/>
    <w:rsid w:val="00303780"/>
    <w:rsid w:val="00303857"/>
    <w:rsid w:val="00303EAD"/>
    <w:rsid w:val="00303ED1"/>
    <w:rsid w:val="00304EF1"/>
    <w:rsid w:val="00304FAF"/>
    <w:rsid w:val="00305033"/>
    <w:rsid w:val="0030572A"/>
    <w:rsid w:val="003057D6"/>
    <w:rsid w:val="00305961"/>
    <w:rsid w:val="003063B0"/>
    <w:rsid w:val="00306A3B"/>
    <w:rsid w:val="00306BE7"/>
    <w:rsid w:val="00306CFA"/>
    <w:rsid w:val="00306F9A"/>
    <w:rsid w:val="0030704E"/>
    <w:rsid w:val="0030751A"/>
    <w:rsid w:val="00307563"/>
    <w:rsid w:val="003104FB"/>
    <w:rsid w:val="003105B1"/>
    <w:rsid w:val="00310BA8"/>
    <w:rsid w:val="00310E93"/>
    <w:rsid w:val="003110B2"/>
    <w:rsid w:val="00311211"/>
    <w:rsid w:val="003120A8"/>
    <w:rsid w:val="003122FE"/>
    <w:rsid w:val="003129F6"/>
    <w:rsid w:val="00312EFA"/>
    <w:rsid w:val="00312FA0"/>
    <w:rsid w:val="00314756"/>
    <w:rsid w:val="00314DE7"/>
    <w:rsid w:val="0031552E"/>
    <w:rsid w:val="00315971"/>
    <w:rsid w:val="00315BF1"/>
    <w:rsid w:val="00315C44"/>
    <w:rsid w:val="0031634C"/>
    <w:rsid w:val="00316EE2"/>
    <w:rsid w:val="00317455"/>
    <w:rsid w:val="00317552"/>
    <w:rsid w:val="00317668"/>
    <w:rsid w:val="003200A7"/>
    <w:rsid w:val="003204EC"/>
    <w:rsid w:val="00320784"/>
    <w:rsid w:val="00320A6D"/>
    <w:rsid w:val="00320B40"/>
    <w:rsid w:val="003215F4"/>
    <w:rsid w:val="00321C93"/>
    <w:rsid w:val="003221FA"/>
    <w:rsid w:val="00322316"/>
    <w:rsid w:val="00322E96"/>
    <w:rsid w:val="00322F52"/>
    <w:rsid w:val="00323BAD"/>
    <w:rsid w:val="0032458D"/>
    <w:rsid w:val="00324CBA"/>
    <w:rsid w:val="00325330"/>
    <w:rsid w:val="00325604"/>
    <w:rsid w:val="00325AC0"/>
    <w:rsid w:val="00326060"/>
    <w:rsid w:val="003265FD"/>
    <w:rsid w:val="003266FA"/>
    <w:rsid w:val="0032679C"/>
    <w:rsid w:val="00326C74"/>
    <w:rsid w:val="003271F2"/>
    <w:rsid w:val="00327CE3"/>
    <w:rsid w:val="00327E9E"/>
    <w:rsid w:val="00327F23"/>
    <w:rsid w:val="00330101"/>
    <w:rsid w:val="00330319"/>
    <w:rsid w:val="0033047F"/>
    <w:rsid w:val="003305CE"/>
    <w:rsid w:val="00330769"/>
    <w:rsid w:val="00330924"/>
    <w:rsid w:val="00330B9F"/>
    <w:rsid w:val="00330C02"/>
    <w:rsid w:val="00331106"/>
    <w:rsid w:val="003314CD"/>
    <w:rsid w:val="003319B4"/>
    <w:rsid w:val="00332147"/>
    <w:rsid w:val="0033214D"/>
    <w:rsid w:val="00332601"/>
    <w:rsid w:val="00332B55"/>
    <w:rsid w:val="00333140"/>
    <w:rsid w:val="00333341"/>
    <w:rsid w:val="00333368"/>
    <w:rsid w:val="003337EB"/>
    <w:rsid w:val="00333B24"/>
    <w:rsid w:val="00333C41"/>
    <w:rsid w:val="00333CB9"/>
    <w:rsid w:val="003348FB"/>
    <w:rsid w:val="003351CB"/>
    <w:rsid w:val="00335E62"/>
    <w:rsid w:val="00336054"/>
    <w:rsid w:val="003363F6"/>
    <w:rsid w:val="003367CA"/>
    <w:rsid w:val="00336BB2"/>
    <w:rsid w:val="00336EB5"/>
    <w:rsid w:val="00337135"/>
    <w:rsid w:val="003375F4"/>
    <w:rsid w:val="00337998"/>
    <w:rsid w:val="00337D78"/>
    <w:rsid w:val="00337DB5"/>
    <w:rsid w:val="00337E8B"/>
    <w:rsid w:val="0034098D"/>
    <w:rsid w:val="00341454"/>
    <w:rsid w:val="00341EE6"/>
    <w:rsid w:val="00342178"/>
    <w:rsid w:val="0034284B"/>
    <w:rsid w:val="00342C7C"/>
    <w:rsid w:val="00343033"/>
    <w:rsid w:val="0034364E"/>
    <w:rsid w:val="00343C38"/>
    <w:rsid w:val="0034431D"/>
    <w:rsid w:val="00344735"/>
    <w:rsid w:val="0034514C"/>
    <w:rsid w:val="0034527F"/>
    <w:rsid w:val="003453C3"/>
    <w:rsid w:val="00345527"/>
    <w:rsid w:val="0034556C"/>
    <w:rsid w:val="003460FE"/>
    <w:rsid w:val="00346B32"/>
    <w:rsid w:val="0034713A"/>
    <w:rsid w:val="003478CF"/>
    <w:rsid w:val="003479D0"/>
    <w:rsid w:val="00347B73"/>
    <w:rsid w:val="00347CE0"/>
    <w:rsid w:val="00347EF8"/>
    <w:rsid w:val="00350299"/>
    <w:rsid w:val="00350781"/>
    <w:rsid w:val="00350908"/>
    <w:rsid w:val="00350B08"/>
    <w:rsid w:val="00350B0A"/>
    <w:rsid w:val="00350FEF"/>
    <w:rsid w:val="0035110E"/>
    <w:rsid w:val="003514CB"/>
    <w:rsid w:val="00351858"/>
    <w:rsid w:val="0035197F"/>
    <w:rsid w:val="00351ADA"/>
    <w:rsid w:val="00352045"/>
    <w:rsid w:val="0035267D"/>
    <w:rsid w:val="0035278B"/>
    <w:rsid w:val="00352E89"/>
    <w:rsid w:val="003531A8"/>
    <w:rsid w:val="0035378D"/>
    <w:rsid w:val="003539F8"/>
    <w:rsid w:val="0035432B"/>
    <w:rsid w:val="003545E3"/>
    <w:rsid w:val="0035472E"/>
    <w:rsid w:val="003549E2"/>
    <w:rsid w:val="003550EF"/>
    <w:rsid w:val="00355163"/>
    <w:rsid w:val="003554EA"/>
    <w:rsid w:val="00355A24"/>
    <w:rsid w:val="00355AD2"/>
    <w:rsid w:val="00355C77"/>
    <w:rsid w:val="00355D19"/>
    <w:rsid w:val="00355D86"/>
    <w:rsid w:val="00355E7A"/>
    <w:rsid w:val="00356838"/>
    <w:rsid w:val="003569AB"/>
    <w:rsid w:val="00356A46"/>
    <w:rsid w:val="00356C53"/>
    <w:rsid w:val="00356C86"/>
    <w:rsid w:val="0035727D"/>
    <w:rsid w:val="0035727F"/>
    <w:rsid w:val="00357AE8"/>
    <w:rsid w:val="00357C07"/>
    <w:rsid w:val="003603F0"/>
    <w:rsid w:val="00360A7E"/>
    <w:rsid w:val="00360EF8"/>
    <w:rsid w:val="003617B3"/>
    <w:rsid w:val="0036183B"/>
    <w:rsid w:val="00361E8E"/>
    <w:rsid w:val="00361FBA"/>
    <w:rsid w:val="00362F94"/>
    <w:rsid w:val="003631EE"/>
    <w:rsid w:val="0036379E"/>
    <w:rsid w:val="00363D03"/>
    <w:rsid w:val="00364507"/>
    <w:rsid w:val="00364A4B"/>
    <w:rsid w:val="00364C1C"/>
    <w:rsid w:val="00364ED8"/>
    <w:rsid w:val="00365002"/>
    <w:rsid w:val="0036521A"/>
    <w:rsid w:val="00365260"/>
    <w:rsid w:val="003663EE"/>
    <w:rsid w:val="00366466"/>
    <w:rsid w:val="003665A1"/>
    <w:rsid w:val="003667CC"/>
    <w:rsid w:val="00366981"/>
    <w:rsid w:val="00370351"/>
    <w:rsid w:val="00370487"/>
    <w:rsid w:val="003705CE"/>
    <w:rsid w:val="003707CA"/>
    <w:rsid w:val="00370900"/>
    <w:rsid w:val="00370A1F"/>
    <w:rsid w:val="00370F34"/>
    <w:rsid w:val="003711A5"/>
    <w:rsid w:val="003716AD"/>
    <w:rsid w:val="003716B5"/>
    <w:rsid w:val="00371A95"/>
    <w:rsid w:val="00373957"/>
    <w:rsid w:val="0037399C"/>
    <w:rsid w:val="00373C16"/>
    <w:rsid w:val="00374268"/>
    <w:rsid w:val="0037459D"/>
    <w:rsid w:val="003749F4"/>
    <w:rsid w:val="00374A94"/>
    <w:rsid w:val="00374C95"/>
    <w:rsid w:val="00374D1A"/>
    <w:rsid w:val="00375207"/>
    <w:rsid w:val="00376028"/>
    <w:rsid w:val="003762B9"/>
    <w:rsid w:val="00377205"/>
    <w:rsid w:val="003776C4"/>
    <w:rsid w:val="003779E8"/>
    <w:rsid w:val="003779FC"/>
    <w:rsid w:val="00377FA6"/>
    <w:rsid w:val="00380308"/>
    <w:rsid w:val="0038030A"/>
    <w:rsid w:val="0038030F"/>
    <w:rsid w:val="00381044"/>
    <w:rsid w:val="003811EF"/>
    <w:rsid w:val="003821BA"/>
    <w:rsid w:val="003825C3"/>
    <w:rsid w:val="00382C75"/>
    <w:rsid w:val="0038390C"/>
    <w:rsid w:val="003839FA"/>
    <w:rsid w:val="00384010"/>
    <w:rsid w:val="00384607"/>
    <w:rsid w:val="00384751"/>
    <w:rsid w:val="00384B01"/>
    <w:rsid w:val="00384F85"/>
    <w:rsid w:val="00385489"/>
    <w:rsid w:val="00385B22"/>
    <w:rsid w:val="0038621C"/>
    <w:rsid w:val="003864CA"/>
    <w:rsid w:val="003865EE"/>
    <w:rsid w:val="00386E77"/>
    <w:rsid w:val="00387265"/>
    <w:rsid w:val="00387278"/>
    <w:rsid w:val="003873D5"/>
    <w:rsid w:val="00387935"/>
    <w:rsid w:val="00387FB3"/>
    <w:rsid w:val="003900AD"/>
    <w:rsid w:val="003904D0"/>
    <w:rsid w:val="003905F6"/>
    <w:rsid w:val="0039079C"/>
    <w:rsid w:val="00390EB0"/>
    <w:rsid w:val="00390EE4"/>
    <w:rsid w:val="003911E4"/>
    <w:rsid w:val="003912AB"/>
    <w:rsid w:val="00391430"/>
    <w:rsid w:val="00391932"/>
    <w:rsid w:val="00391D76"/>
    <w:rsid w:val="00391FA3"/>
    <w:rsid w:val="00392086"/>
    <w:rsid w:val="003925D8"/>
    <w:rsid w:val="00392650"/>
    <w:rsid w:val="00392C78"/>
    <w:rsid w:val="0039304F"/>
    <w:rsid w:val="003931CD"/>
    <w:rsid w:val="0039323E"/>
    <w:rsid w:val="003939B6"/>
    <w:rsid w:val="00393F8C"/>
    <w:rsid w:val="0039455D"/>
    <w:rsid w:val="003949AF"/>
    <w:rsid w:val="00395BAD"/>
    <w:rsid w:val="00396A03"/>
    <w:rsid w:val="00396A2A"/>
    <w:rsid w:val="00396CEA"/>
    <w:rsid w:val="0039711C"/>
    <w:rsid w:val="00397226"/>
    <w:rsid w:val="003974D1"/>
    <w:rsid w:val="00397BCF"/>
    <w:rsid w:val="00397DD8"/>
    <w:rsid w:val="00397E5E"/>
    <w:rsid w:val="00397F91"/>
    <w:rsid w:val="003A09E6"/>
    <w:rsid w:val="003A1006"/>
    <w:rsid w:val="003A112E"/>
    <w:rsid w:val="003A13B1"/>
    <w:rsid w:val="003A15E0"/>
    <w:rsid w:val="003A32C2"/>
    <w:rsid w:val="003A357F"/>
    <w:rsid w:val="003A36FA"/>
    <w:rsid w:val="003A4105"/>
    <w:rsid w:val="003A442E"/>
    <w:rsid w:val="003A4510"/>
    <w:rsid w:val="003A4842"/>
    <w:rsid w:val="003A48EC"/>
    <w:rsid w:val="003A4A94"/>
    <w:rsid w:val="003A4DB8"/>
    <w:rsid w:val="003A4F09"/>
    <w:rsid w:val="003A57CB"/>
    <w:rsid w:val="003A5CA3"/>
    <w:rsid w:val="003A5E4D"/>
    <w:rsid w:val="003A5F65"/>
    <w:rsid w:val="003A605B"/>
    <w:rsid w:val="003A60FE"/>
    <w:rsid w:val="003A64FE"/>
    <w:rsid w:val="003A695A"/>
    <w:rsid w:val="003A6988"/>
    <w:rsid w:val="003A6A10"/>
    <w:rsid w:val="003A6AF1"/>
    <w:rsid w:val="003A6D92"/>
    <w:rsid w:val="003A7034"/>
    <w:rsid w:val="003A7070"/>
    <w:rsid w:val="003A7AA2"/>
    <w:rsid w:val="003A7BCB"/>
    <w:rsid w:val="003B003F"/>
    <w:rsid w:val="003B1275"/>
    <w:rsid w:val="003B1612"/>
    <w:rsid w:val="003B2004"/>
    <w:rsid w:val="003B22FF"/>
    <w:rsid w:val="003B24F3"/>
    <w:rsid w:val="003B2667"/>
    <w:rsid w:val="003B3097"/>
    <w:rsid w:val="003B3C7D"/>
    <w:rsid w:val="003B3E01"/>
    <w:rsid w:val="003B464F"/>
    <w:rsid w:val="003B485D"/>
    <w:rsid w:val="003B490F"/>
    <w:rsid w:val="003B4D85"/>
    <w:rsid w:val="003B4E8C"/>
    <w:rsid w:val="003B588E"/>
    <w:rsid w:val="003B6528"/>
    <w:rsid w:val="003B65C0"/>
    <w:rsid w:val="003B6A94"/>
    <w:rsid w:val="003B741A"/>
    <w:rsid w:val="003B758F"/>
    <w:rsid w:val="003B7792"/>
    <w:rsid w:val="003C03A3"/>
    <w:rsid w:val="003C0B51"/>
    <w:rsid w:val="003C10C6"/>
    <w:rsid w:val="003C13C8"/>
    <w:rsid w:val="003C146C"/>
    <w:rsid w:val="003C17D0"/>
    <w:rsid w:val="003C1B77"/>
    <w:rsid w:val="003C1D6C"/>
    <w:rsid w:val="003C1E75"/>
    <w:rsid w:val="003C1F2A"/>
    <w:rsid w:val="003C2131"/>
    <w:rsid w:val="003C23B0"/>
    <w:rsid w:val="003C23EB"/>
    <w:rsid w:val="003C25B9"/>
    <w:rsid w:val="003C27B9"/>
    <w:rsid w:val="003C2BBB"/>
    <w:rsid w:val="003C2EEC"/>
    <w:rsid w:val="003C2F04"/>
    <w:rsid w:val="003C3352"/>
    <w:rsid w:val="003C3637"/>
    <w:rsid w:val="003C37BB"/>
    <w:rsid w:val="003C3DFE"/>
    <w:rsid w:val="003C4107"/>
    <w:rsid w:val="003C415B"/>
    <w:rsid w:val="003C463D"/>
    <w:rsid w:val="003C47A5"/>
    <w:rsid w:val="003C4987"/>
    <w:rsid w:val="003C4CD3"/>
    <w:rsid w:val="003C4F81"/>
    <w:rsid w:val="003C50B0"/>
    <w:rsid w:val="003C511D"/>
    <w:rsid w:val="003C5480"/>
    <w:rsid w:val="003C59FE"/>
    <w:rsid w:val="003C5F6B"/>
    <w:rsid w:val="003C615B"/>
    <w:rsid w:val="003C6421"/>
    <w:rsid w:val="003C6D5A"/>
    <w:rsid w:val="003C6E99"/>
    <w:rsid w:val="003C7482"/>
    <w:rsid w:val="003C7853"/>
    <w:rsid w:val="003D0443"/>
    <w:rsid w:val="003D08A2"/>
    <w:rsid w:val="003D0CD8"/>
    <w:rsid w:val="003D1326"/>
    <w:rsid w:val="003D1EDC"/>
    <w:rsid w:val="003D1F0B"/>
    <w:rsid w:val="003D2309"/>
    <w:rsid w:val="003D250C"/>
    <w:rsid w:val="003D29A9"/>
    <w:rsid w:val="003D30FE"/>
    <w:rsid w:val="003D35F0"/>
    <w:rsid w:val="003D4405"/>
    <w:rsid w:val="003D447C"/>
    <w:rsid w:val="003D4AB2"/>
    <w:rsid w:val="003D5360"/>
    <w:rsid w:val="003D5BEE"/>
    <w:rsid w:val="003D64CE"/>
    <w:rsid w:val="003D66C4"/>
    <w:rsid w:val="003D7A06"/>
    <w:rsid w:val="003D7D4A"/>
    <w:rsid w:val="003D7EDB"/>
    <w:rsid w:val="003E026E"/>
    <w:rsid w:val="003E03F0"/>
    <w:rsid w:val="003E0B8C"/>
    <w:rsid w:val="003E1488"/>
    <w:rsid w:val="003E16BC"/>
    <w:rsid w:val="003E17CE"/>
    <w:rsid w:val="003E1A06"/>
    <w:rsid w:val="003E1EE7"/>
    <w:rsid w:val="003E23B6"/>
    <w:rsid w:val="003E2473"/>
    <w:rsid w:val="003E2603"/>
    <w:rsid w:val="003E2ACC"/>
    <w:rsid w:val="003E2BB5"/>
    <w:rsid w:val="003E3238"/>
    <w:rsid w:val="003E3610"/>
    <w:rsid w:val="003E41F1"/>
    <w:rsid w:val="003E4975"/>
    <w:rsid w:val="003E54AD"/>
    <w:rsid w:val="003E566A"/>
    <w:rsid w:val="003E7008"/>
    <w:rsid w:val="003E733F"/>
    <w:rsid w:val="003E76AA"/>
    <w:rsid w:val="003E7796"/>
    <w:rsid w:val="003E78EE"/>
    <w:rsid w:val="003F094C"/>
    <w:rsid w:val="003F0C5C"/>
    <w:rsid w:val="003F0F33"/>
    <w:rsid w:val="003F13F7"/>
    <w:rsid w:val="003F20A7"/>
    <w:rsid w:val="003F27D6"/>
    <w:rsid w:val="003F288C"/>
    <w:rsid w:val="003F28EB"/>
    <w:rsid w:val="003F2EC2"/>
    <w:rsid w:val="003F3071"/>
    <w:rsid w:val="003F33AD"/>
    <w:rsid w:val="003F388D"/>
    <w:rsid w:val="003F3C4A"/>
    <w:rsid w:val="003F3D51"/>
    <w:rsid w:val="003F41AD"/>
    <w:rsid w:val="003F5006"/>
    <w:rsid w:val="003F51E7"/>
    <w:rsid w:val="003F54B1"/>
    <w:rsid w:val="003F56F0"/>
    <w:rsid w:val="003F5777"/>
    <w:rsid w:val="003F637B"/>
    <w:rsid w:val="003F64EF"/>
    <w:rsid w:val="003F6DBE"/>
    <w:rsid w:val="003F6E5B"/>
    <w:rsid w:val="003F7154"/>
    <w:rsid w:val="003F7BAC"/>
    <w:rsid w:val="004005A9"/>
    <w:rsid w:val="00400FC8"/>
    <w:rsid w:val="004010BF"/>
    <w:rsid w:val="004013AF"/>
    <w:rsid w:val="0040140F"/>
    <w:rsid w:val="004016DD"/>
    <w:rsid w:val="00401741"/>
    <w:rsid w:val="00401CBD"/>
    <w:rsid w:val="00401CE0"/>
    <w:rsid w:val="00401EE8"/>
    <w:rsid w:val="0040238F"/>
    <w:rsid w:val="004023B1"/>
    <w:rsid w:val="00402694"/>
    <w:rsid w:val="004026BE"/>
    <w:rsid w:val="00402947"/>
    <w:rsid w:val="00402BB7"/>
    <w:rsid w:val="00403266"/>
    <w:rsid w:val="0040353F"/>
    <w:rsid w:val="004036D9"/>
    <w:rsid w:val="004039C5"/>
    <w:rsid w:val="00403AC0"/>
    <w:rsid w:val="00403F95"/>
    <w:rsid w:val="00403FD8"/>
    <w:rsid w:val="00404852"/>
    <w:rsid w:val="00404C92"/>
    <w:rsid w:val="004056DB"/>
    <w:rsid w:val="0040589D"/>
    <w:rsid w:val="004062EF"/>
    <w:rsid w:val="004069E0"/>
    <w:rsid w:val="00406BB2"/>
    <w:rsid w:val="00406C28"/>
    <w:rsid w:val="00406C2F"/>
    <w:rsid w:val="00406DA7"/>
    <w:rsid w:val="00407175"/>
    <w:rsid w:val="00407BE1"/>
    <w:rsid w:val="00407C4D"/>
    <w:rsid w:val="00410763"/>
    <w:rsid w:val="0041078E"/>
    <w:rsid w:val="00410BE1"/>
    <w:rsid w:val="00410D89"/>
    <w:rsid w:val="00410EAA"/>
    <w:rsid w:val="00410F2D"/>
    <w:rsid w:val="00411250"/>
    <w:rsid w:val="0041127B"/>
    <w:rsid w:val="0041184D"/>
    <w:rsid w:val="00411A21"/>
    <w:rsid w:val="00412006"/>
    <w:rsid w:val="00412351"/>
    <w:rsid w:val="0041246F"/>
    <w:rsid w:val="004127A6"/>
    <w:rsid w:val="00412BF7"/>
    <w:rsid w:val="00412D81"/>
    <w:rsid w:val="004130C9"/>
    <w:rsid w:val="00413374"/>
    <w:rsid w:val="004133A5"/>
    <w:rsid w:val="00413670"/>
    <w:rsid w:val="004137EA"/>
    <w:rsid w:val="004141A4"/>
    <w:rsid w:val="00414628"/>
    <w:rsid w:val="00414946"/>
    <w:rsid w:val="00414E00"/>
    <w:rsid w:val="00414EE8"/>
    <w:rsid w:val="00415B47"/>
    <w:rsid w:val="00415D24"/>
    <w:rsid w:val="00415FBF"/>
    <w:rsid w:val="0041721B"/>
    <w:rsid w:val="004173E1"/>
    <w:rsid w:val="00420FBD"/>
    <w:rsid w:val="004210F7"/>
    <w:rsid w:val="00421383"/>
    <w:rsid w:val="00421A49"/>
    <w:rsid w:val="00421E41"/>
    <w:rsid w:val="00422001"/>
    <w:rsid w:val="004221A4"/>
    <w:rsid w:val="00422492"/>
    <w:rsid w:val="0042265F"/>
    <w:rsid w:val="00422F19"/>
    <w:rsid w:val="00422FB3"/>
    <w:rsid w:val="00423207"/>
    <w:rsid w:val="0042343D"/>
    <w:rsid w:val="00423F03"/>
    <w:rsid w:val="00424657"/>
    <w:rsid w:val="004246BD"/>
    <w:rsid w:val="00424AEB"/>
    <w:rsid w:val="00424DFD"/>
    <w:rsid w:val="00425A6D"/>
    <w:rsid w:val="00425E17"/>
    <w:rsid w:val="004261D9"/>
    <w:rsid w:val="00426436"/>
    <w:rsid w:val="004266FC"/>
    <w:rsid w:val="00426DF8"/>
    <w:rsid w:val="004272F7"/>
    <w:rsid w:val="0042768F"/>
    <w:rsid w:val="00427BF3"/>
    <w:rsid w:val="00427D3B"/>
    <w:rsid w:val="004302B8"/>
    <w:rsid w:val="004304B6"/>
    <w:rsid w:val="00430C26"/>
    <w:rsid w:val="00430C81"/>
    <w:rsid w:val="00431200"/>
    <w:rsid w:val="00431806"/>
    <w:rsid w:val="00431AB9"/>
    <w:rsid w:val="00431C1E"/>
    <w:rsid w:val="00431E16"/>
    <w:rsid w:val="004323B9"/>
    <w:rsid w:val="004325B0"/>
    <w:rsid w:val="00432963"/>
    <w:rsid w:val="00432D5F"/>
    <w:rsid w:val="00432FE6"/>
    <w:rsid w:val="0043361A"/>
    <w:rsid w:val="00433E67"/>
    <w:rsid w:val="004343ED"/>
    <w:rsid w:val="00434678"/>
    <w:rsid w:val="0043481F"/>
    <w:rsid w:val="00434C07"/>
    <w:rsid w:val="00434D36"/>
    <w:rsid w:val="0043536D"/>
    <w:rsid w:val="0043556D"/>
    <w:rsid w:val="004355EA"/>
    <w:rsid w:val="00435946"/>
    <w:rsid w:val="00435EC8"/>
    <w:rsid w:val="004361AD"/>
    <w:rsid w:val="00436492"/>
    <w:rsid w:val="004367BE"/>
    <w:rsid w:val="00437152"/>
    <w:rsid w:val="00437174"/>
    <w:rsid w:val="00437247"/>
    <w:rsid w:val="004375C4"/>
    <w:rsid w:val="00437B65"/>
    <w:rsid w:val="00437D09"/>
    <w:rsid w:val="00440244"/>
    <w:rsid w:val="00440532"/>
    <w:rsid w:val="004407D8"/>
    <w:rsid w:val="0044081C"/>
    <w:rsid w:val="0044213A"/>
    <w:rsid w:val="00442437"/>
    <w:rsid w:val="004425E7"/>
    <w:rsid w:val="00442B78"/>
    <w:rsid w:val="00442CC0"/>
    <w:rsid w:val="00442DF7"/>
    <w:rsid w:val="00442FF4"/>
    <w:rsid w:val="00443027"/>
    <w:rsid w:val="004433C2"/>
    <w:rsid w:val="00444068"/>
    <w:rsid w:val="0044451D"/>
    <w:rsid w:val="00444C4B"/>
    <w:rsid w:val="00444D13"/>
    <w:rsid w:val="00444F17"/>
    <w:rsid w:val="0044500F"/>
    <w:rsid w:val="004451BC"/>
    <w:rsid w:val="00445650"/>
    <w:rsid w:val="004458CE"/>
    <w:rsid w:val="0044608E"/>
    <w:rsid w:val="0044612A"/>
    <w:rsid w:val="00446420"/>
    <w:rsid w:val="00446619"/>
    <w:rsid w:val="00446FAC"/>
    <w:rsid w:val="0044722F"/>
    <w:rsid w:val="004479B7"/>
    <w:rsid w:val="0045004B"/>
    <w:rsid w:val="004500DC"/>
    <w:rsid w:val="0045013E"/>
    <w:rsid w:val="0045015F"/>
    <w:rsid w:val="004506E8"/>
    <w:rsid w:val="00450AE2"/>
    <w:rsid w:val="00450CE1"/>
    <w:rsid w:val="00450F5C"/>
    <w:rsid w:val="00451245"/>
    <w:rsid w:val="0045126F"/>
    <w:rsid w:val="00451394"/>
    <w:rsid w:val="004513EB"/>
    <w:rsid w:val="004514E1"/>
    <w:rsid w:val="00451990"/>
    <w:rsid w:val="004519DF"/>
    <w:rsid w:val="00451C00"/>
    <w:rsid w:val="00452245"/>
    <w:rsid w:val="004526A3"/>
    <w:rsid w:val="0045276D"/>
    <w:rsid w:val="0045281B"/>
    <w:rsid w:val="00452B26"/>
    <w:rsid w:val="00452CA4"/>
    <w:rsid w:val="00452E74"/>
    <w:rsid w:val="004530CB"/>
    <w:rsid w:val="00453215"/>
    <w:rsid w:val="004532DB"/>
    <w:rsid w:val="004536E9"/>
    <w:rsid w:val="00453DAF"/>
    <w:rsid w:val="00453FCA"/>
    <w:rsid w:val="004540A3"/>
    <w:rsid w:val="00454647"/>
    <w:rsid w:val="00454D30"/>
    <w:rsid w:val="004552BF"/>
    <w:rsid w:val="0045536C"/>
    <w:rsid w:val="0045545D"/>
    <w:rsid w:val="00455633"/>
    <w:rsid w:val="00455AB3"/>
    <w:rsid w:val="00455C0B"/>
    <w:rsid w:val="004562E2"/>
    <w:rsid w:val="00456361"/>
    <w:rsid w:val="004564FD"/>
    <w:rsid w:val="00456CB2"/>
    <w:rsid w:val="0045709B"/>
    <w:rsid w:val="004572B5"/>
    <w:rsid w:val="0045734B"/>
    <w:rsid w:val="004575C8"/>
    <w:rsid w:val="00457CFE"/>
    <w:rsid w:val="00460259"/>
    <w:rsid w:val="0046098B"/>
    <w:rsid w:val="00460A48"/>
    <w:rsid w:val="00460BCC"/>
    <w:rsid w:val="00460C30"/>
    <w:rsid w:val="00460ECB"/>
    <w:rsid w:val="00461602"/>
    <w:rsid w:val="00461620"/>
    <w:rsid w:val="00462282"/>
    <w:rsid w:val="00462306"/>
    <w:rsid w:val="0046261A"/>
    <w:rsid w:val="0046296D"/>
    <w:rsid w:val="00462BCF"/>
    <w:rsid w:val="00463248"/>
    <w:rsid w:val="00463844"/>
    <w:rsid w:val="004638EC"/>
    <w:rsid w:val="00463A82"/>
    <w:rsid w:val="00463F10"/>
    <w:rsid w:val="00464041"/>
    <w:rsid w:val="00464066"/>
    <w:rsid w:val="00464166"/>
    <w:rsid w:val="004642F9"/>
    <w:rsid w:val="00465099"/>
    <w:rsid w:val="00465586"/>
    <w:rsid w:val="00465816"/>
    <w:rsid w:val="00465A9B"/>
    <w:rsid w:val="00465D50"/>
    <w:rsid w:val="00466355"/>
    <w:rsid w:val="0046660A"/>
    <w:rsid w:val="00466A5B"/>
    <w:rsid w:val="00466C07"/>
    <w:rsid w:val="00466F05"/>
    <w:rsid w:val="00466F9E"/>
    <w:rsid w:val="0046749D"/>
    <w:rsid w:val="00467CC0"/>
    <w:rsid w:val="0047088F"/>
    <w:rsid w:val="004710DF"/>
    <w:rsid w:val="004714A4"/>
    <w:rsid w:val="004715F8"/>
    <w:rsid w:val="0047230E"/>
    <w:rsid w:val="004726EF"/>
    <w:rsid w:val="0047307F"/>
    <w:rsid w:val="004736A8"/>
    <w:rsid w:val="0047387C"/>
    <w:rsid w:val="00473E1A"/>
    <w:rsid w:val="004743DB"/>
    <w:rsid w:val="00474B36"/>
    <w:rsid w:val="00474CBA"/>
    <w:rsid w:val="00474D51"/>
    <w:rsid w:val="00474E68"/>
    <w:rsid w:val="00474F86"/>
    <w:rsid w:val="0047501A"/>
    <w:rsid w:val="004755CF"/>
    <w:rsid w:val="004756A7"/>
    <w:rsid w:val="00475883"/>
    <w:rsid w:val="004758C2"/>
    <w:rsid w:val="00475B03"/>
    <w:rsid w:val="00475F10"/>
    <w:rsid w:val="00476C52"/>
    <w:rsid w:val="00477BD5"/>
    <w:rsid w:val="00477D3E"/>
    <w:rsid w:val="00477F18"/>
    <w:rsid w:val="00480CE0"/>
    <w:rsid w:val="00480E4A"/>
    <w:rsid w:val="00480E51"/>
    <w:rsid w:val="00480E70"/>
    <w:rsid w:val="00480ECA"/>
    <w:rsid w:val="00481099"/>
    <w:rsid w:val="00481274"/>
    <w:rsid w:val="00481306"/>
    <w:rsid w:val="004813FC"/>
    <w:rsid w:val="0048174C"/>
    <w:rsid w:val="004821CC"/>
    <w:rsid w:val="00482D28"/>
    <w:rsid w:val="004830A0"/>
    <w:rsid w:val="0048331A"/>
    <w:rsid w:val="00483C7E"/>
    <w:rsid w:val="00483F2C"/>
    <w:rsid w:val="00484FBA"/>
    <w:rsid w:val="00485DC3"/>
    <w:rsid w:val="00485E66"/>
    <w:rsid w:val="004864AE"/>
    <w:rsid w:val="00486665"/>
    <w:rsid w:val="00486C7D"/>
    <w:rsid w:val="00486E08"/>
    <w:rsid w:val="00487356"/>
    <w:rsid w:val="00487A80"/>
    <w:rsid w:val="00487CAE"/>
    <w:rsid w:val="00487EC6"/>
    <w:rsid w:val="00490227"/>
    <w:rsid w:val="004906F0"/>
    <w:rsid w:val="00490B0C"/>
    <w:rsid w:val="004911F6"/>
    <w:rsid w:val="004912B5"/>
    <w:rsid w:val="00491B1D"/>
    <w:rsid w:val="00491CC1"/>
    <w:rsid w:val="00492159"/>
    <w:rsid w:val="004922EB"/>
    <w:rsid w:val="00492BF1"/>
    <w:rsid w:val="00493055"/>
    <w:rsid w:val="00493345"/>
    <w:rsid w:val="00493457"/>
    <w:rsid w:val="00493636"/>
    <w:rsid w:val="00493947"/>
    <w:rsid w:val="00493FA4"/>
    <w:rsid w:val="00494131"/>
    <w:rsid w:val="00494D9E"/>
    <w:rsid w:val="004956B4"/>
    <w:rsid w:val="00496472"/>
    <w:rsid w:val="00496664"/>
    <w:rsid w:val="00496903"/>
    <w:rsid w:val="00496BBF"/>
    <w:rsid w:val="0049732E"/>
    <w:rsid w:val="004976BF"/>
    <w:rsid w:val="00497A3F"/>
    <w:rsid w:val="00497D66"/>
    <w:rsid w:val="00497D9F"/>
    <w:rsid w:val="00497EC7"/>
    <w:rsid w:val="004A11D2"/>
    <w:rsid w:val="004A1398"/>
    <w:rsid w:val="004A159B"/>
    <w:rsid w:val="004A18A1"/>
    <w:rsid w:val="004A2387"/>
    <w:rsid w:val="004A244E"/>
    <w:rsid w:val="004A2673"/>
    <w:rsid w:val="004A2762"/>
    <w:rsid w:val="004A33AE"/>
    <w:rsid w:val="004A35CC"/>
    <w:rsid w:val="004A3B8B"/>
    <w:rsid w:val="004A3D25"/>
    <w:rsid w:val="004A4314"/>
    <w:rsid w:val="004A438F"/>
    <w:rsid w:val="004A451B"/>
    <w:rsid w:val="004A45ED"/>
    <w:rsid w:val="004A46E0"/>
    <w:rsid w:val="004A4701"/>
    <w:rsid w:val="004A4BD0"/>
    <w:rsid w:val="004A5007"/>
    <w:rsid w:val="004A504E"/>
    <w:rsid w:val="004A5099"/>
    <w:rsid w:val="004A52FF"/>
    <w:rsid w:val="004A5BEC"/>
    <w:rsid w:val="004A5C31"/>
    <w:rsid w:val="004A6326"/>
    <w:rsid w:val="004A6A7D"/>
    <w:rsid w:val="004A6CEE"/>
    <w:rsid w:val="004A6E13"/>
    <w:rsid w:val="004A71C4"/>
    <w:rsid w:val="004A72F9"/>
    <w:rsid w:val="004A75C1"/>
    <w:rsid w:val="004A76E6"/>
    <w:rsid w:val="004A7C40"/>
    <w:rsid w:val="004B0329"/>
    <w:rsid w:val="004B0411"/>
    <w:rsid w:val="004B068E"/>
    <w:rsid w:val="004B098F"/>
    <w:rsid w:val="004B0EF1"/>
    <w:rsid w:val="004B1377"/>
    <w:rsid w:val="004B15C8"/>
    <w:rsid w:val="004B1851"/>
    <w:rsid w:val="004B19F7"/>
    <w:rsid w:val="004B1A33"/>
    <w:rsid w:val="004B1B32"/>
    <w:rsid w:val="004B205A"/>
    <w:rsid w:val="004B2794"/>
    <w:rsid w:val="004B2C00"/>
    <w:rsid w:val="004B2E5B"/>
    <w:rsid w:val="004B2F79"/>
    <w:rsid w:val="004B420C"/>
    <w:rsid w:val="004B439F"/>
    <w:rsid w:val="004B45D2"/>
    <w:rsid w:val="004B4913"/>
    <w:rsid w:val="004B4A6B"/>
    <w:rsid w:val="004B4A74"/>
    <w:rsid w:val="004B4AAC"/>
    <w:rsid w:val="004B4FDF"/>
    <w:rsid w:val="004B591B"/>
    <w:rsid w:val="004B59E6"/>
    <w:rsid w:val="004B5EB6"/>
    <w:rsid w:val="004B6AA6"/>
    <w:rsid w:val="004B6E9D"/>
    <w:rsid w:val="004B711C"/>
    <w:rsid w:val="004B7155"/>
    <w:rsid w:val="004B7597"/>
    <w:rsid w:val="004B7CCD"/>
    <w:rsid w:val="004C01BB"/>
    <w:rsid w:val="004C0307"/>
    <w:rsid w:val="004C07C8"/>
    <w:rsid w:val="004C18D2"/>
    <w:rsid w:val="004C1BE4"/>
    <w:rsid w:val="004C1F4A"/>
    <w:rsid w:val="004C20D9"/>
    <w:rsid w:val="004C24AA"/>
    <w:rsid w:val="004C24D2"/>
    <w:rsid w:val="004C24F2"/>
    <w:rsid w:val="004C2533"/>
    <w:rsid w:val="004C25DE"/>
    <w:rsid w:val="004C284B"/>
    <w:rsid w:val="004C2C37"/>
    <w:rsid w:val="004C30AE"/>
    <w:rsid w:val="004C3D7F"/>
    <w:rsid w:val="004C3EE2"/>
    <w:rsid w:val="004C4614"/>
    <w:rsid w:val="004C473E"/>
    <w:rsid w:val="004C474D"/>
    <w:rsid w:val="004C49BB"/>
    <w:rsid w:val="004C4C69"/>
    <w:rsid w:val="004C4EF9"/>
    <w:rsid w:val="004C52E5"/>
    <w:rsid w:val="004C5337"/>
    <w:rsid w:val="004C5D8E"/>
    <w:rsid w:val="004C6025"/>
    <w:rsid w:val="004C64EA"/>
    <w:rsid w:val="004C663D"/>
    <w:rsid w:val="004C6645"/>
    <w:rsid w:val="004C6DA9"/>
    <w:rsid w:val="004C76E7"/>
    <w:rsid w:val="004C7D29"/>
    <w:rsid w:val="004D01B7"/>
    <w:rsid w:val="004D0288"/>
    <w:rsid w:val="004D05A7"/>
    <w:rsid w:val="004D0AFE"/>
    <w:rsid w:val="004D0E2E"/>
    <w:rsid w:val="004D1E8C"/>
    <w:rsid w:val="004D2073"/>
    <w:rsid w:val="004D2237"/>
    <w:rsid w:val="004D2480"/>
    <w:rsid w:val="004D2517"/>
    <w:rsid w:val="004D2A89"/>
    <w:rsid w:val="004D3A74"/>
    <w:rsid w:val="004D3A85"/>
    <w:rsid w:val="004D3B30"/>
    <w:rsid w:val="004D3C09"/>
    <w:rsid w:val="004D4E85"/>
    <w:rsid w:val="004D4FDD"/>
    <w:rsid w:val="004D5169"/>
    <w:rsid w:val="004D5A79"/>
    <w:rsid w:val="004D5FC5"/>
    <w:rsid w:val="004D6263"/>
    <w:rsid w:val="004D64A7"/>
    <w:rsid w:val="004D6875"/>
    <w:rsid w:val="004D6E92"/>
    <w:rsid w:val="004D6F95"/>
    <w:rsid w:val="004D6FA5"/>
    <w:rsid w:val="004D70CA"/>
    <w:rsid w:val="004D7266"/>
    <w:rsid w:val="004D765B"/>
    <w:rsid w:val="004D7C72"/>
    <w:rsid w:val="004D7F52"/>
    <w:rsid w:val="004E00CE"/>
    <w:rsid w:val="004E0203"/>
    <w:rsid w:val="004E03DC"/>
    <w:rsid w:val="004E08EA"/>
    <w:rsid w:val="004E0A8F"/>
    <w:rsid w:val="004E118C"/>
    <w:rsid w:val="004E134F"/>
    <w:rsid w:val="004E16A0"/>
    <w:rsid w:val="004E16B7"/>
    <w:rsid w:val="004E181B"/>
    <w:rsid w:val="004E1EE7"/>
    <w:rsid w:val="004E222B"/>
    <w:rsid w:val="004E27FA"/>
    <w:rsid w:val="004E28E7"/>
    <w:rsid w:val="004E2A4D"/>
    <w:rsid w:val="004E2B36"/>
    <w:rsid w:val="004E2C51"/>
    <w:rsid w:val="004E2D13"/>
    <w:rsid w:val="004E35FA"/>
    <w:rsid w:val="004E3650"/>
    <w:rsid w:val="004E37D1"/>
    <w:rsid w:val="004E37E8"/>
    <w:rsid w:val="004E3A8C"/>
    <w:rsid w:val="004E3C86"/>
    <w:rsid w:val="004E3D6A"/>
    <w:rsid w:val="004E3DDD"/>
    <w:rsid w:val="004E4AE8"/>
    <w:rsid w:val="004E5950"/>
    <w:rsid w:val="004E5955"/>
    <w:rsid w:val="004E5D46"/>
    <w:rsid w:val="004E5FE8"/>
    <w:rsid w:val="004E6706"/>
    <w:rsid w:val="004E68EE"/>
    <w:rsid w:val="004E6E4E"/>
    <w:rsid w:val="004E7B20"/>
    <w:rsid w:val="004E7E38"/>
    <w:rsid w:val="004F0A73"/>
    <w:rsid w:val="004F0F75"/>
    <w:rsid w:val="004F15ED"/>
    <w:rsid w:val="004F17E5"/>
    <w:rsid w:val="004F1975"/>
    <w:rsid w:val="004F1C2B"/>
    <w:rsid w:val="004F1E3D"/>
    <w:rsid w:val="004F216E"/>
    <w:rsid w:val="004F21FE"/>
    <w:rsid w:val="004F234C"/>
    <w:rsid w:val="004F242C"/>
    <w:rsid w:val="004F257A"/>
    <w:rsid w:val="004F2635"/>
    <w:rsid w:val="004F26F9"/>
    <w:rsid w:val="004F28C9"/>
    <w:rsid w:val="004F2B16"/>
    <w:rsid w:val="004F31EF"/>
    <w:rsid w:val="004F375B"/>
    <w:rsid w:val="004F398B"/>
    <w:rsid w:val="004F3A98"/>
    <w:rsid w:val="004F3FBB"/>
    <w:rsid w:val="004F4656"/>
    <w:rsid w:val="004F4967"/>
    <w:rsid w:val="004F514A"/>
    <w:rsid w:val="004F5C51"/>
    <w:rsid w:val="004F63D5"/>
    <w:rsid w:val="004F778B"/>
    <w:rsid w:val="004F7C0F"/>
    <w:rsid w:val="00500015"/>
    <w:rsid w:val="005003CA"/>
    <w:rsid w:val="0050044A"/>
    <w:rsid w:val="00500CE0"/>
    <w:rsid w:val="0050125F"/>
    <w:rsid w:val="00501266"/>
    <w:rsid w:val="00501536"/>
    <w:rsid w:val="0050168F"/>
    <w:rsid w:val="005021D9"/>
    <w:rsid w:val="00502847"/>
    <w:rsid w:val="00502B01"/>
    <w:rsid w:val="00502B1A"/>
    <w:rsid w:val="0050386C"/>
    <w:rsid w:val="00503C4D"/>
    <w:rsid w:val="00503C55"/>
    <w:rsid w:val="00504C46"/>
    <w:rsid w:val="0050514B"/>
    <w:rsid w:val="00505AE5"/>
    <w:rsid w:val="005069A7"/>
    <w:rsid w:val="00506DBC"/>
    <w:rsid w:val="00506E3E"/>
    <w:rsid w:val="00507959"/>
    <w:rsid w:val="00507D3A"/>
    <w:rsid w:val="00510228"/>
    <w:rsid w:val="0051039A"/>
    <w:rsid w:val="00510CE1"/>
    <w:rsid w:val="00510DD7"/>
    <w:rsid w:val="00511691"/>
    <w:rsid w:val="005116C1"/>
    <w:rsid w:val="005116F8"/>
    <w:rsid w:val="00511806"/>
    <w:rsid w:val="005118D6"/>
    <w:rsid w:val="00511933"/>
    <w:rsid w:val="00511A40"/>
    <w:rsid w:val="00512577"/>
    <w:rsid w:val="005131D1"/>
    <w:rsid w:val="005132E6"/>
    <w:rsid w:val="00513A05"/>
    <w:rsid w:val="00513A86"/>
    <w:rsid w:val="00513EE9"/>
    <w:rsid w:val="005146C7"/>
    <w:rsid w:val="00514776"/>
    <w:rsid w:val="005147A3"/>
    <w:rsid w:val="00514BF1"/>
    <w:rsid w:val="00514CAE"/>
    <w:rsid w:val="00514D7E"/>
    <w:rsid w:val="00514D85"/>
    <w:rsid w:val="00514D88"/>
    <w:rsid w:val="00514EEF"/>
    <w:rsid w:val="00515038"/>
    <w:rsid w:val="005159AD"/>
    <w:rsid w:val="00515D19"/>
    <w:rsid w:val="00516034"/>
    <w:rsid w:val="0051617B"/>
    <w:rsid w:val="005162E4"/>
    <w:rsid w:val="00516564"/>
    <w:rsid w:val="0051669C"/>
    <w:rsid w:val="00516BA2"/>
    <w:rsid w:val="005178EA"/>
    <w:rsid w:val="00517DF8"/>
    <w:rsid w:val="005202CE"/>
    <w:rsid w:val="00520466"/>
    <w:rsid w:val="00520976"/>
    <w:rsid w:val="00520992"/>
    <w:rsid w:val="00520E71"/>
    <w:rsid w:val="00521564"/>
    <w:rsid w:val="00522565"/>
    <w:rsid w:val="0052295B"/>
    <w:rsid w:val="00522FA9"/>
    <w:rsid w:val="005230DD"/>
    <w:rsid w:val="00523771"/>
    <w:rsid w:val="00523821"/>
    <w:rsid w:val="00523A80"/>
    <w:rsid w:val="00523FA6"/>
    <w:rsid w:val="0052449C"/>
    <w:rsid w:val="005244CE"/>
    <w:rsid w:val="00524832"/>
    <w:rsid w:val="00524EDF"/>
    <w:rsid w:val="00525411"/>
    <w:rsid w:val="005254FB"/>
    <w:rsid w:val="00525621"/>
    <w:rsid w:val="00525A92"/>
    <w:rsid w:val="00525BED"/>
    <w:rsid w:val="00525F53"/>
    <w:rsid w:val="00526878"/>
    <w:rsid w:val="00526BFA"/>
    <w:rsid w:val="00526CB0"/>
    <w:rsid w:val="00526CF5"/>
    <w:rsid w:val="00526D20"/>
    <w:rsid w:val="0052749B"/>
    <w:rsid w:val="0053070D"/>
    <w:rsid w:val="0053094A"/>
    <w:rsid w:val="005309CE"/>
    <w:rsid w:val="005313B5"/>
    <w:rsid w:val="00531434"/>
    <w:rsid w:val="0053180A"/>
    <w:rsid w:val="00531A39"/>
    <w:rsid w:val="00531DF4"/>
    <w:rsid w:val="00531F05"/>
    <w:rsid w:val="0053277B"/>
    <w:rsid w:val="005329C5"/>
    <w:rsid w:val="00532DBF"/>
    <w:rsid w:val="0053326D"/>
    <w:rsid w:val="005335F1"/>
    <w:rsid w:val="005336C4"/>
    <w:rsid w:val="00533A13"/>
    <w:rsid w:val="00533C23"/>
    <w:rsid w:val="00533E44"/>
    <w:rsid w:val="00534246"/>
    <w:rsid w:val="0053571D"/>
    <w:rsid w:val="0053578A"/>
    <w:rsid w:val="0053596D"/>
    <w:rsid w:val="0053640B"/>
    <w:rsid w:val="00536586"/>
    <w:rsid w:val="005371AE"/>
    <w:rsid w:val="00537259"/>
    <w:rsid w:val="00537325"/>
    <w:rsid w:val="00537660"/>
    <w:rsid w:val="00537D6A"/>
    <w:rsid w:val="00537F5F"/>
    <w:rsid w:val="0054001B"/>
    <w:rsid w:val="00540138"/>
    <w:rsid w:val="005401EB"/>
    <w:rsid w:val="00540B35"/>
    <w:rsid w:val="00540CF8"/>
    <w:rsid w:val="0054127A"/>
    <w:rsid w:val="00541694"/>
    <w:rsid w:val="00541C70"/>
    <w:rsid w:val="00541F39"/>
    <w:rsid w:val="00541F68"/>
    <w:rsid w:val="005422EE"/>
    <w:rsid w:val="005426BE"/>
    <w:rsid w:val="0054292B"/>
    <w:rsid w:val="00542A5D"/>
    <w:rsid w:val="00542B08"/>
    <w:rsid w:val="00542D03"/>
    <w:rsid w:val="005432C3"/>
    <w:rsid w:val="005433B8"/>
    <w:rsid w:val="00543CB5"/>
    <w:rsid w:val="00543CF6"/>
    <w:rsid w:val="00543FB8"/>
    <w:rsid w:val="00544340"/>
    <w:rsid w:val="0054449F"/>
    <w:rsid w:val="0054477B"/>
    <w:rsid w:val="00545029"/>
    <w:rsid w:val="005456C4"/>
    <w:rsid w:val="0054597E"/>
    <w:rsid w:val="005460B5"/>
    <w:rsid w:val="005466F1"/>
    <w:rsid w:val="005467A1"/>
    <w:rsid w:val="005467FB"/>
    <w:rsid w:val="00546A3C"/>
    <w:rsid w:val="00546C5F"/>
    <w:rsid w:val="00546F31"/>
    <w:rsid w:val="00550040"/>
    <w:rsid w:val="00550297"/>
    <w:rsid w:val="0055031C"/>
    <w:rsid w:val="0055067F"/>
    <w:rsid w:val="005509C8"/>
    <w:rsid w:val="005514F3"/>
    <w:rsid w:val="00551E25"/>
    <w:rsid w:val="005522CA"/>
    <w:rsid w:val="0055263C"/>
    <w:rsid w:val="00552A8E"/>
    <w:rsid w:val="005534E5"/>
    <w:rsid w:val="00553844"/>
    <w:rsid w:val="00553992"/>
    <w:rsid w:val="00553D19"/>
    <w:rsid w:val="00553D54"/>
    <w:rsid w:val="00555609"/>
    <w:rsid w:val="0055569F"/>
    <w:rsid w:val="00555718"/>
    <w:rsid w:val="00555AA1"/>
    <w:rsid w:val="00555AE4"/>
    <w:rsid w:val="00555C2B"/>
    <w:rsid w:val="00555DB4"/>
    <w:rsid w:val="005560F4"/>
    <w:rsid w:val="00556804"/>
    <w:rsid w:val="0055693C"/>
    <w:rsid w:val="00556A9A"/>
    <w:rsid w:val="00556BF1"/>
    <w:rsid w:val="00557799"/>
    <w:rsid w:val="00557830"/>
    <w:rsid w:val="00557E47"/>
    <w:rsid w:val="00557EFA"/>
    <w:rsid w:val="00557F44"/>
    <w:rsid w:val="005602D5"/>
    <w:rsid w:val="005602E7"/>
    <w:rsid w:val="00560445"/>
    <w:rsid w:val="0056046D"/>
    <w:rsid w:val="00560E27"/>
    <w:rsid w:val="00561379"/>
    <w:rsid w:val="005616BB"/>
    <w:rsid w:val="005616EA"/>
    <w:rsid w:val="0056175A"/>
    <w:rsid w:val="00562435"/>
    <w:rsid w:val="00562498"/>
    <w:rsid w:val="005631B7"/>
    <w:rsid w:val="0056392D"/>
    <w:rsid w:val="00563A8A"/>
    <w:rsid w:val="00563C9F"/>
    <w:rsid w:val="0056419F"/>
    <w:rsid w:val="00565278"/>
    <w:rsid w:val="00565361"/>
    <w:rsid w:val="00565398"/>
    <w:rsid w:val="005659EC"/>
    <w:rsid w:val="00565EF4"/>
    <w:rsid w:val="00566399"/>
    <w:rsid w:val="00566F30"/>
    <w:rsid w:val="00567017"/>
    <w:rsid w:val="005675BD"/>
    <w:rsid w:val="00567F40"/>
    <w:rsid w:val="005700DA"/>
    <w:rsid w:val="00570266"/>
    <w:rsid w:val="00570320"/>
    <w:rsid w:val="0057230C"/>
    <w:rsid w:val="0057258E"/>
    <w:rsid w:val="00572611"/>
    <w:rsid w:val="00572796"/>
    <w:rsid w:val="00572B2F"/>
    <w:rsid w:val="00572B7A"/>
    <w:rsid w:val="00572BA9"/>
    <w:rsid w:val="00573299"/>
    <w:rsid w:val="00573449"/>
    <w:rsid w:val="005735B9"/>
    <w:rsid w:val="00573653"/>
    <w:rsid w:val="005739D4"/>
    <w:rsid w:val="005756E5"/>
    <w:rsid w:val="00575E75"/>
    <w:rsid w:val="00575ECF"/>
    <w:rsid w:val="00576229"/>
    <w:rsid w:val="0057633B"/>
    <w:rsid w:val="005767E7"/>
    <w:rsid w:val="005769E7"/>
    <w:rsid w:val="00576C72"/>
    <w:rsid w:val="00576E1F"/>
    <w:rsid w:val="00576E24"/>
    <w:rsid w:val="00576E47"/>
    <w:rsid w:val="00576EEE"/>
    <w:rsid w:val="00576F2D"/>
    <w:rsid w:val="0057739F"/>
    <w:rsid w:val="005776D5"/>
    <w:rsid w:val="005778A6"/>
    <w:rsid w:val="00577928"/>
    <w:rsid w:val="00577A93"/>
    <w:rsid w:val="0058000D"/>
    <w:rsid w:val="00580222"/>
    <w:rsid w:val="0058034F"/>
    <w:rsid w:val="005805A8"/>
    <w:rsid w:val="005805EE"/>
    <w:rsid w:val="00580B72"/>
    <w:rsid w:val="00580F65"/>
    <w:rsid w:val="0058129F"/>
    <w:rsid w:val="00581C42"/>
    <w:rsid w:val="00581E78"/>
    <w:rsid w:val="00581F7E"/>
    <w:rsid w:val="00582580"/>
    <w:rsid w:val="00582C30"/>
    <w:rsid w:val="00582EEF"/>
    <w:rsid w:val="005831C3"/>
    <w:rsid w:val="00583590"/>
    <w:rsid w:val="0058390B"/>
    <w:rsid w:val="00583FD7"/>
    <w:rsid w:val="00584291"/>
    <w:rsid w:val="00584FCF"/>
    <w:rsid w:val="0058554A"/>
    <w:rsid w:val="00585974"/>
    <w:rsid w:val="005859E0"/>
    <w:rsid w:val="00585E6C"/>
    <w:rsid w:val="0058651E"/>
    <w:rsid w:val="00586D55"/>
    <w:rsid w:val="00586DA7"/>
    <w:rsid w:val="00586EEF"/>
    <w:rsid w:val="00586F07"/>
    <w:rsid w:val="00587293"/>
    <w:rsid w:val="005879D9"/>
    <w:rsid w:val="00587AEB"/>
    <w:rsid w:val="005900A1"/>
    <w:rsid w:val="00590D69"/>
    <w:rsid w:val="005911CD"/>
    <w:rsid w:val="00591320"/>
    <w:rsid w:val="00591359"/>
    <w:rsid w:val="005920EA"/>
    <w:rsid w:val="00592302"/>
    <w:rsid w:val="0059258E"/>
    <w:rsid w:val="005925D9"/>
    <w:rsid w:val="00592BAC"/>
    <w:rsid w:val="00592D54"/>
    <w:rsid w:val="00593406"/>
    <w:rsid w:val="005938FA"/>
    <w:rsid w:val="00593D60"/>
    <w:rsid w:val="00593EE0"/>
    <w:rsid w:val="005940C0"/>
    <w:rsid w:val="005940EB"/>
    <w:rsid w:val="00594745"/>
    <w:rsid w:val="00594860"/>
    <w:rsid w:val="00594C44"/>
    <w:rsid w:val="00594C94"/>
    <w:rsid w:val="00594D32"/>
    <w:rsid w:val="005951ED"/>
    <w:rsid w:val="00595332"/>
    <w:rsid w:val="00595762"/>
    <w:rsid w:val="00595C3D"/>
    <w:rsid w:val="005961AF"/>
    <w:rsid w:val="005963EA"/>
    <w:rsid w:val="00596507"/>
    <w:rsid w:val="0059678F"/>
    <w:rsid w:val="00596833"/>
    <w:rsid w:val="00596C0F"/>
    <w:rsid w:val="00596E52"/>
    <w:rsid w:val="0059720C"/>
    <w:rsid w:val="005973C8"/>
    <w:rsid w:val="00597757"/>
    <w:rsid w:val="0059797C"/>
    <w:rsid w:val="005979ED"/>
    <w:rsid w:val="00597B6B"/>
    <w:rsid w:val="00597FD4"/>
    <w:rsid w:val="005A0850"/>
    <w:rsid w:val="005A0CE1"/>
    <w:rsid w:val="005A1071"/>
    <w:rsid w:val="005A1DEC"/>
    <w:rsid w:val="005A2018"/>
    <w:rsid w:val="005A23AE"/>
    <w:rsid w:val="005A2619"/>
    <w:rsid w:val="005A2FCC"/>
    <w:rsid w:val="005A31BE"/>
    <w:rsid w:val="005A3656"/>
    <w:rsid w:val="005A36DC"/>
    <w:rsid w:val="005A37A4"/>
    <w:rsid w:val="005A3860"/>
    <w:rsid w:val="005A3EDF"/>
    <w:rsid w:val="005A3EEC"/>
    <w:rsid w:val="005A4273"/>
    <w:rsid w:val="005A4AC7"/>
    <w:rsid w:val="005A4C04"/>
    <w:rsid w:val="005A5242"/>
    <w:rsid w:val="005A554C"/>
    <w:rsid w:val="005A5601"/>
    <w:rsid w:val="005A5C3E"/>
    <w:rsid w:val="005A5D4C"/>
    <w:rsid w:val="005A5E8B"/>
    <w:rsid w:val="005A6531"/>
    <w:rsid w:val="005A68A2"/>
    <w:rsid w:val="005A6D96"/>
    <w:rsid w:val="005A734A"/>
    <w:rsid w:val="005A7453"/>
    <w:rsid w:val="005A7B5A"/>
    <w:rsid w:val="005A7DB8"/>
    <w:rsid w:val="005A7E65"/>
    <w:rsid w:val="005B0D96"/>
    <w:rsid w:val="005B1206"/>
    <w:rsid w:val="005B1390"/>
    <w:rsid w:val="005B17E1"/>
    <w:rsid w:val="005B1922"/>
    <w:rsid w:val="005B1A62"/>
    <w:rsid w:val="005B245D"/>
    <w:rsid w:val="005B2BDE"/>
    <w:rsid w:val="005B31F9"/>
    <w:rsid w:val="005B32A7"/>
    <w:rsid w:val="005B370C"/>
    <w:rsid w:val="005B3E7D"/>
    <w:rsid w:val="005B407E"/>
    <w:rsid w:val="005B4514"/>
    <w:rsid w:val="005B4D61"/>
    <w:rsid w:val="005B53BE"/>
    <w:rsid w:val="005B5D3C"/>
    <w:rsid w:val="005B6321"/>
    <w:rsid w:val="005B63A7"/>
    <w:rsid w:val="005B6912"/>
    <w:rsid w:val="005B71E2"/>
    <w:rsid w:val="005B73F5"/>
    <w:rsid w:val="005B7509"/>
    <w:rsid w:val="005B752E"/>
    <w:rsid w:val="005C027C"/>
    <w:rsid w:val="005C0429"/>
    <w:rsid w:val="005C0441"/>
    <w:rsid w:val="005C04D3"/>
    <w:rsid w:val="005C1234"/>
    <w:rsid w:val="005C18ED"/>
    <w:rsid w:val="005C1BDC"/>
    <w:rsid w:val="005C2135"/>
    <w:rsid w:val="005C215A"/>
    <w:rsid w:val="005C21AE"/>
    <w:rsid w:val="005C2310"/>
    <w:rsid w:val="005C23BD"/>
    <w:rsid w:val="005C2C28"/>
    <w:rsid w:val="005C31B6"/>
    <w:rsid w:val="005C3B99"/>
    <w:rsid w:val="005C3E78"/>
    <w:rsid w:val="005C443F"/>
    <w:rsid w:val="005C471F"/>
    <w:rsid w:val="005C48E4"/>
    <w:rsid w:val="005C492C"/>
    <w:rsid w:val="005C4C31"/>
    <w:rsid w:val="005C4EAC"/>
    <w:rsid w:val="005C5317"/>
    <w:rsid w:val="005C548E"/>
    <w:rsid w:val="005C5BF2"/>
    <w:rsid w:val="005C5D2A"/>
    <w:rsid w:val="005C5D78"/>
    <w:rsid w:val="005C6367"/>
    <w:rsid w:val="005C63AB"/>
    <w:rsid w:val="005C646B"/>
    <w:rsid w:val="005C6608"/>
    <w:rsid w:val="005C6E40"/>
    <w:rsid w:val="005C711F"/>
    <w:rsid w:val="005C720F"/>
    <w:rsid w:val="005C7D60"/>
    <w:rsid w:val="005C7E85"/>
    <w:rsid w:val="005D0388"/>
    <w:rsid w:val="005D0474"/>
    <w:rsid w:val="005D0490"/>
    <w:rsid w:val="005D0C4D"/>
    <w:rsid w:val="005D0E39"/>
    <w:rsid w:val="005D109B"/>
    <w:rsid w:val="005D1238"/>
    <w:rsid w:val="005D1629"/>
    <w:rsid w:val="005D166C"/>
    <w:rsid w:val="005D220D"/>
    <w:rsid w:val="005D246A"/>
    <w:rsid w:val="005D2AD7"/>
    <w:rsid w:val="005D2D61"/>
    <w:rsid w:val="005D2F2C"/>
    <w:rsid w:val="005D34DF"/>
    <w:rsid w:val="005D3542"/>
    <w:rsid w:val="005D3689"/>
    <w:rsid w:val="005D3704"/>
    <w:rsid w:val="005D385A"/>
    <w:rsid w:val="005D3AE3"/>
    <w:rsid w:val="005D40B6"/>
    <w:rsid w:val="005D4282"/>
    <w:rsid w:val="005D4653"/>
    <w:rsid w:val="005D47C2"/>
    <w:rsid w:val="005D48FE"/>
    <w:rsid w:val="005D4BD6"/>
    <w:rsid w:val="005D51CD"/>
    <w:rsid w:val="005D532C"/>
    <w:rsid w:val="005D64A0"/>
    <w:rsid w:val="005D65BB"/>
    <w:rsid w:val="005D66C9"/>
    <w:rsid w:val="005D676E"/>
    <w:rsid w:val="005D6CCA"/>
    <w:rsid w:val="005D7126"/>
    <w:rsid w:val="005D74F9"/>
    <w:rsid w:val="005D7AF6"/>
    <w:rsid w:val="005D7EEA"/>
    <w:rsid w:val="005E07C0"/>
    <w:rsid w:val="005E0A88"/>
    <w:rsid w:val="005E0AE7"/>
    <w:rsid w:val="005E105A"/>
    <w:rsid w:val="005E1352"/>
    <w:rsid w:val="005E1356"/>
    <w:rsid w:val="005E17FF"/>
    <w:rsid w:val="005E1C81"/>
    <w:rsid w:val="005E1E7A"/>
    <w:rsid w:val="005E24F0"/>
    <w:rsid w:val="005E2B3F"/>
    <w:rsid w:val="005E2E9B"/>
    <w:rsid w:val="005E2F87"/>
    <w:rsid w:val="005E30EE"/>
    <w:rsid w:val="005E362A"/>
    <w:rsid w:val="005E39B3"/>
    <w:rsid w:val="005E4566"/>
    <w:rsid w:val="005E4ADB"/>
    <w:rsid w:val="005E4B27"/>
    <w:rsid w:val="005E52D7"/>
    <w:rsid w:val="005E53BC"/>
    <w:rsid w:val="005E5732"/>
    <w:rsid w:val="005E5A9C"/>
    <w:rsid w:val="005E5AC2"/>
    <w:rsid w:val="005E5FBA"/>
    <w:rsid w:val="005E6111"/>
    <w:rsid w:val="005E63EF"/>
    <w:rsid w:val="005E6D1F"/>
    <w:rsid w:val="005E721F"/>
    <w:rsid w:val="005E734A"/>
    <w:rsid w:val="005E7BC9"/>
    <w:rsid w:val="005E7C1D"/>
    <w:rsid w:val="005F0256"/>
    <w:rsid w:val="005F025E"/>
    <w:rsid w:val="005F0A9E"/>
    <w:rsid w:val="005F0EBD"/>
    <w:rsid w:val="005F1064"/>
    <w:rsid w:val="005F1236"/>
    <w:rsid w:val="005F14AA"/>
    <w:rsid w:val="005F1845"/>
    <w:rsid w:val="005F1CE4"/>
    <w:rsid w:val="005F26C3"/>
    <w:rsid w:val="005F3AFE"/>
    <w:rsid w:val="005F3D05"/>
    <w:rsid w:val="005F40C3"/>
    <w:rsid w:val="005F5557"/>
    <w:rsid w:val="005F59ED"/>
    <w:rsid w:val="005F59FB"/>
    <w:rsid w:val="005F6554"/>
    <w:rsid w:val="005F6C03"/>
    <w:rsid w:val="005F6EE0"/>
    <w:rsid w:val="005F727F"/>
    <w:rsid w:val="005F75E9"/>
    <w:rsid w:val="005F7B11"/>
    <w:rsid w:val="00600225"/>
    <w:rsid w:val="00600672"/>
    <w:rsid w:val="00600BBD"/>
    <w:rsid w:val="00600D18"/>
    <w:rsid w:val="00600E67"/>
    <w:rsid w:val="00601138"/>
    <w:rsid w:val="006011BB"/>
    <w:rsid w:val="00601212"/>
    <w:rsid w:val="00602204"/>
    <w:rsid w:val="00602EDA"/>
    <w:rsid w:val="006030D0"/>
    <w:rsid w:val="006034AB"/>
    <w:rsid w:val="00603F88"/>
    <w:rsid w:val="00604049"/>
    <w:rsid w:val="00604726"/>
    <w:rsid w:val="00604822"/>
    <w:rsid w:val="00604913"/>
    <w:rsid w:val="00604B69"/>
    <w:rsid w:val="0060560D"/>
    <w:rsid w:val="00605909"/>
    <w:rsid w:val="00605ECE"/>
    <w:rsid w:val="00606056"/>
    <w:rsid w:val="006060CD"/>
    <w:rsid w:val="006068A1"/>
    <w:rsid w:val="00606B60"/>
    <w:rsid w:val="00606C88"/>
    <w:rsid w:val="00606F39"/>
    <w:rsid w:val="00607061"/>
    <w:rsid w:val="00607619"/>
    <w:rsid w:val="00607657"/>
    <w:rsid w:val="0060768E"/>
    <w:rsid w:val="00607A2B"/>
    <w:rsid w:val="00607C4B"/>
    <w:rsid w:val="00607F82"/>
    <w:rsid w:val="006103D4"/>
    <w:rsid w:val="00610AD9"/>
    <w:rsid w:val="00610B40"/>
    <w:rsid w:val="00610B8B"/>
    <w:rsid w:val="00611835"/>
    <w:rsid w:val="00611A24"/>
    <w:rsid w:val="00612D9B"/>
    <w:rsid w:val="006131FE"/>
    <w:rsid w:val="00613202"/>
    <w:rsid w:val="00613A42"/>
    <w:rsid w:val="00613DFB"/>
    <w:rsid w:val="00613E2A"/>
    <w:rsid w:val="00613F5A"/>
    <w:rsid w:val="00614405"/>
    <w:rsid w:val="00614AD5"/>
    <w:rsid w:val="00614F36"/>
    <w:rsid w:val="00614F92"/>
    <w:rsid w:val="00615AE1"/>
    <w:rsid w:val="00615BA1"/>
    <w:rsid w:val="0061630F"/>
    <w:rsid w:val="006167B2"/>
    <w:rsid w:val="00616D4F"/>
    <w:rsid w:val="00616F95"/>
    <w:rsid w:val="00617302"/>
    <w:rsid w:val="00617352"/>
    <w:rsid w:val="006174BC"/>
    <w:rsid w:val="00620195"/>
    <w:rsid w:val="006202B3"/>
    <w:rsid w:val="00620589"/>
    <w:rsid w:val="00620E0B"/>
    <w:rsid w:val="0062116A"/>
    <w:rsid w:val="00621B12"/>
    <w:rsid w:val="0062233D"/>
    <w:rsid w:val="006225BB"/>
    <w:rsid w:val="00622614"/>
    <w:rsid w:val="006226A2"/>
    <w:rsid w:val="00622FA6"/>
    <w:rsid w:val="00622FF7"/>
    <w:rsid w:val="00623082"/>
    <w:rsid w:val="0062327F"/>
    <w:rsid w:val="00623A3B"/>
    <w:rsid w:val="00623B2F"/>
    <w:rsid w:val="006247B6"/>
    <w:rsid w:val="00624C58"/>
    <w:rsid w:val="00624EA0"/>
    <w:rsid w:val="00625B28"/>
    <w:rsid w:val="00626341"/>
    <w:rsid w:val="006264CF"/>
    <w:rsid w:val="00630078"/>
    <w:rsid w:val="00630507"/>
    <w:rsid w:val="00630BC7"/>
    <w:rsid w:val="00630DB5"/>
    <w:rsid w:val="006310B1"/>
    <w:rsid w:val="00631410"/>
    <w:rsid w:val="006333FD"/>
    <w:rsid w:val="0063381F"/>
    <w:rsid w:val="0063413A"/>
    <w:rsid w:val="00634330"/>
    <w:rsid w:val="006346FD"/>
    <w:rsid w:val="00634A4E"/>
    <w:rsid w:val="00635170"/>
    <w:rsid w:val="00635171"/>
    <w:rsid w:val="00635737"/>
    <w:rsid w:val="00635926"/>
    <w:rsid w:val="00635ACB"/>
    <w:rsid w:val="00635CC2"/>
    <w:rsid w:val="00636574"/>
    <w:rsid w:val="006367D5"/>
    <w:rsid w:val="00636AA5"/>
    <w:rsid w:val="00636F68"/>
    <w:rsid w:val="0063702F"/>
    <w:rsid w:val="006373DD"/>
    <w:rsid w:val="00637503"/>
    <w:rsid w:val="00637C5B"/>
    <w:rsid w:val="00637D2D"/>
    <w:rsid w:val="00637F9C"/>
    <w:rsid w:val="006401FE"/>
    <w:rsid w:val="00640BB7"/>
    <w:rsid w:val="00641796"/>
    <w:rsid w:val="00641D33"/>
    <w:rsid w:val="00641E1A"/>
    <w:rsid w:val="0064265D"/>
    <w:rsid w:val="0064296C"/>
    <w:rsid w:val="0064298F"/>
    <w:rsid w:val="00642AA3"/>
    <w:rsid w:val="00642AA5"/>
    <w:rsid w:val="00642B29"/>
    <w:rsid w:val="0064345F"/>
    <w:rsid w:val="006435F5"/>
    <w:rsid w:val="00643730"/>
    <w:rsid w:val="0064380D"/>
    <w:rsid w:val="00643EFE"/>
    <w:rsid w:val="006443B7"/>
    <w:rsid w:val="006443BC"/>
    <w:rsid w:val="006450FE"/>
    <w:rsid w:val="006450FF"/>
    <w:rsid w:val="00645446"/>
    <w:rsid w:val="00645979"/>
    <w:rsid w:val="00645AB3"/>
    <w:rsid w:val="00645E44"/>
    <w:rsid w:val="006466D7"/>
    <w:rsid w:val="00646A52"/>
    <w:rsid w:val="00646B66"/>
    <w:rsid w:val="00647008"/>
    <w:rsid w:val="006505C6"/>
    <w:rsid w:val="0065157E"/>
    <w:rsid w:val="006518AD"/>
    <w:rsid w:val="00651B89"/>
    <w:rsid w:val="00651DD7"/>
    <w:rsid w:val="006527AD"/>
    <w:rsid w:val="006527F1"/>
    <w:rsid w:val="00652E00"/>
    <w:rsid w:val="006531A3"/>
    <w:rsid w:val="0065450E"/>
    <w:rsid w:val="00654590"/>
    <w:rsid w:val="00654C82"/>
    <w:rsid w:val="00654CF7"/>
    <w:rsid w:val="0065502F"/>
    <w:rsid w:val="00655A90"/>
    <w:rsid w:val="006566FA"/>
    <w:rsid w:val="00656D25"/>
    <w:rsid w:val="00656D7B"/>
    <w:rsid w:val="00656E01"/>
    <w:rsid w:val="00656F1E"/>
    <w:rsid w:val="00657773"/>
    <w:rsid w:val="00657928"/>
    <w:rsid w:val="00657982"/>
    <w:rsid w:val="006602C1"/>
    <w:rsid w:val="0066067A"/>
    <w:rsid w:val="0066087F"/>
    <w:rsid w:val="00661157"/>
    <w:rsid w:val="00661E58"/>
    <w:rsid w:val="00662036"/>
    <w:rsid w:val="00662497"/>
    <w:rsid w:val="00662FB8"/>
    <w:rsid w:val="0066317D"/>
    <w:rsid w:val="006631D6"/>
    <w:rsid w:val="0066335F"/>
    <w:rsid w:val="006633DB"/>
    <w:rsid w:val="00663820"/>
    <w:rsid w:val="00663DEB"/>
    <w:rsid w:val="00664174"/>
    <w:rsid w:val="00664999"/>
    <w:rsid w:val="00664A47"/>
    <w:rsid w:val="00664BC8"/>
    <w:rsid w:val="00665545"/>
    <w:rsid w:val="0066598E"/>
    <w:rsid w:val="00665BE0"/>
    <w:rsid w:val="00665CC7"/>
    <w:rsid w:val="00665EB9"/>
    <w:rsid w:val="00665ED4"/>
    <w:rsid w:val="006664C6"/>
    <w:rsid w:val="0066687C"/>
    <w:rsid w:val="00666D6B"/>
    <w:rsid w:val="00667205"/>
    <w:rsid w:val="006673BF"/>
    <w:rsid w:val="00667731"/>
    <w:rsid w:val="0066788A"/>
    <w:rsid w:val="00670179"/>
    <w:rsid w:val="00670265"/>
    <w:rsid w:val="0067035C"/>
    <w:rsid w:val="006704E3"/>
    <w:rsid w:val="00670A25"/>
    <w:rsid w:val="00670C1C"/>
    <w:rsid w:val="00670D39"/>
    <w:rsid w:val="00671066"/>
    <w:rsid w:val="00671377"/>
    <w:rsid w:val="00671549"/>
    <w:rsid w:val="006716B8"/>
    <w:rsid w:val="0067197C"/>
    <w:rsid w:val="00672653"/>
    <w:rsid w:val="00672A50"/>
    <w:rsid w:val="00673249"/>
    <w:rsid w:val="006735AF"/>
    <w:rsid w:val="00674385"/>
    <w:rsid w:val="006749DA"/>
    <w:rsid w:val="00674F63"/>
    <w:rsid w:val="00675231"/>
    <w:rsid w:val="00675D00"/>
    <w:rsid w:val="006761B8"/>
    <w:rsid w:val="006762A0"/>
    <w:rsid w:val="006765B0"/>
    <w:rsid w:val="00676C7B"/>
    <w:rsid w:val="00676E38"/>
    <w:rsid w:val="00677307"/>
    <w:rsid w:val="0067769D"/>
    <w:rsid w:val="00677F22"/>
    <w:rsid w:val="006802B9"/>
    <w:rsid w:val="0068041B"/>
    <w:rsid w:val="006805BB"/>
    <w:rsid w:val="00680648"/>
    <w:rsid w:val="00680CA3"/>
    <w:rsid w:val="00681A91"/>
    <w:rsid w:val="00682149"/>
    <w:rsid w:val="00682DA9"/>
    <w:rsid w:val="00683821"/>
    <w:rsid w:val="00683A96"/>
    <w:rsid w:val="00683CB6"/>
    <w:rsid w:val="006847C5"/>
    <w:rsid w:val="00684C56"/>
    <w:rsid w:val="00684CB1"/>
    <w:rsid w:val="00685444"/>
    <w:rsid w:val="006854FF"/>
    <w:rsid w:val="00685C0F"/>
    <w:rsid w:val="0068608C"/>
    <w:rsid w:val="0068691D"/>
    <w:rsid w:val="006874AD"/>
    <w:rsid w:val="00687E3D"/>
    <w:rsid w:val="00690174"/>
    <w:rsid w:val="0069020D"/>
    <w:rsid w:val="00691959"/>
    <w:rsid w:val="00691B2F"/>
    <w:rsid w:val="00691C34"/>
    <w:rsid w:val="00691CFA"/>
    <w:rsid w:val="006926DC"/>
    <w:rsid w:val="00692EEF"/>
    <w:rsid w:val="00693933"/>
    <w:rsid w:val="00693BA5"/>
    <w:rsid w:val="00693F40"/>
    <w:rsid w:val="00694197"/>
    <w:rsid w:val="00694B2D"/>
    <w:rsid w:val="00694B8F"/>
    <w:rsid w:val="00694D2E"/>
    <w:rsid w:val="00694D61"/>
    <w:rsid w:val="006958CA"/>
    <w:rsid w:val="006959E1"/>
    <w:rsid w:val="00696B23"/>
    <w:rsid w:val="00696D40"/>
    <w:rsid w:val="00696DF0"/>
    <w:rsid w:val="006972E5"/>
    <w:rsid w:val="00697D07"/>
    <w:rsid w:val="006A0681"/>
    <w:rsid w:val="006A0708"/>
    <w:rsid w:val="006A0D6C"/>
    <w:rsid w:val="006A0F87"/>
    <w:rsid w:val="006A101F"/>
    <w:rsid w:val="006A1034"/>
    <w:rsid w:val="006A11E6"/>
    <w:rsid w:val="006A1536"/>
    <w:rsid w:val="006A1828"/>
    <w:rsid w:val="006A1A23"/>
    <w:rsid w:val="006A1FAC"/>
    <w:rsid w:val="006A23B0"/>
    <w:rsid w:val="006A25BE"/>
    <w:rsid w:val="006A4065"/>
    <w:rsid w:val="006A431E"/>
    <w:rsid w:val="006A458D"/>
    <w:rsid w:val="006A4603"/>
    <w:rsid w:val="006A4904"/>
    <w:rsid w:val="006A4D21"/>
    <w:rsid w:val="006A50C1"/>
    <w:rsid w:val="006A5300"/>
    <w:rsid w:val="006A562C"/>
    <w:rsid w:val="006A59B4"/>
    <w:rsid w:val="006A5BB8"/>
    <w:rsid w:val="006A6177"/>
    <w:rsid w:val="006A6373"/>
    <w:rsid w:val="006A664E"/>
    <w:rsid w:val="006A6890"/>
    <w:rsid w:val="006A6CF3"/>
    <w:rsid w:val="006A6D4C"/>
    <w:rsid w:val="006A7228"/>
    <w:rsid w:val="006A7432"/>
    <w:rsid w:val="006B00B6"/>
    <w:rsid w:val="006B01D6"/>
    <w:rsid w:val="006B0451"/>
    <w:rsid w:val="006B0991"/>
    <w:rsid w:val="006B1232"/>
    <w:rsid w:val="006B183F"/>
    <w:rsid w:val="006B2043"/>
    <w:rsid w:val="006B20FB"/>
    <w:rsid w:val="006B2275"/>
    <w:rsid w:val="006B2B83"/>
    <w:rsid w:val="006B312A"/>
    <w:rsid w:val="006B326F"/>
    <w:rsid w:val="006B354D"/>
    <w:rsid w:val="006B3672"/>
    <w:rsid w:val="006B3C03"/>
    <w:rsid w:val="006B3E73"/>
    <w:rsid w:val="006B3F38"/>
    <w:rsid w:val="006B48DB"/>
    <w:rsid w:val="006B67AC"/>
    <w:rsid w:val="006B6A55"/>
    <w:rsid w:val="006B6B46"/>
    <w:rsid w:val="006B72EB"/>
    <w:rsid w:val="006B795C"/>
    <w:rsid w:val="006C07E3"/>
    <w:rsid w:val="006C108D"/>
    <w:rsid w:val="006C147F"/>
    <w:rsid w:val="006C1763"/>
    <w:rsid w:val="006C1775"/>
    <w:rsid w:val="006C1CA3"/>
    <w:rsid w:val="006C1EA9"/>
    <w:rsid w:val="006C2179"/>
    <w:rsid w:val="006C24D9"/>
    <w:rsid w:val="006C26EC"/>
    <w:rsid w:val="006C3426"/>
    <w:rsid w:val="006C35A9"/>
    <w:rsid w:val="006C3DBB"/>
    <w:rsid w:val="006C4733"/>
    <w:rsid w:val="006C49A1"/>
    <w:rsid w:val="006C4FFA"/>
    <w:rsid w:val="006C5096"/>
    <w:rsid w:val="006C60C7"/>
    <w:rsid w:val="006C6272"/>
    <w:rsid w:val="006C6595"/>
    <w:rsid w:val="006C6721"/>
    <w:rsid w:val="006C6820"/>
    <w:rsid w:val="006C6832"/>
    <w:rsid w:val="006C68E8"/>
    <w:rsid w:val="006C69DF"/>
    <w:rsid w:val="006C69F2"/>
    <w:rsid w:val="006C6C70"/>
    <w:rsid w:val="006C6D6D"/>
    <w:rsid w:val="006C72BA"/>
    <w:rsid w:val="006C7691"/>
    <w:rsid w:val="006D0021"/>
    <w:rsid w:val="006D0182"/>
    <w:rsid w:val="006D030C"/>
    <w:rsid w:val="006D07BE"/>
    <w:rsid w:val="006D08CE"/>
    <w:rsid w:val="006D10CE"/>
    <w:rsid w:val="006D123B"/>
    <w:rsid w:val="006D1770"/>
    <w:rsid w:val="006D2A02"/>
    <w:rsid w:val="006D3093"/>
    <w:rsid w:val="006D31E2"/>
    <w:rsid w:val="006D338E"/>
    <w:rsid w:val="006D3F59"/>
    <w:rsid w:val="006D40F4"/>
    <w:rsid w:val="006D42BB"/>
    <w:rsid w:val="006D44F7"/>
    <w:rsid w:val="006D488F"/>
    <w:rsid w:val="006D4E38"/>
    <w:rsid w:val="006D599B"/>
    <w:rsid w:val="006D6B7B"/>
    <w:rsid w:val="006D6C75"/>
    <w:rsid w:val="006D7262"/>
    <w:rsid w:val="006D7796"/>
    <w:rsid w:val="006D782B"/>
    <w:rsid w:val="006D7E9B"/>
    <w:rsid w:val="006E00BB"/>
    <w:rsid w:val="006E0529"/>
    <w:rsid w:val="006E0846"/>
    <w:rsid w:val="006E105F"/>
    <w:rsid w:val="006E1170"/>
    <w:rsid w:val="006E11AE"/>
    <w:rsid w:val="006E15A8"/>
    <w:rsid w:val="006E1648"/>
    <w:rsid w:val="006E21CC"/>
    <w:rsid w:val="006E224C"/>
    <w:rsid w:val="006E2481"/>
    <w:rsid w:val="006E271A"/>
    <w:rsid w:val="006E2781"/>
    <w:rsid w:val="006E27A0"/>
    <w:rsid w:val="006E3024"/>
    <w:rsid w:val="006E33EB"/>
    <w:rsid w:val="006E3887"/>
    <w:rsid w:val="006E4799"/>
    <w:rsid w:val="006E4BF2"/>
    <w:rsid w:val="006E4E7F"/>
    <w:rsid w:val="006E55EC"/>
    <w:rsid w:val="006E569C"/>
    <w:rsid w:val="006E57C8"/>
    <w:rsid w:val="006E5A28"/>
    <w:rsid w:val="006E60EE"/>
    <w:rsid w:val="006E62BE"/>
    <w:rsid w:val="006E62C5"/>
    <w:rsid w:val="006E6F8A"/>
    <w:rsid w:val="006E7920"/>
    <w:rsid w:val="006E7949"/>
    <w:rsid w:val="006E7C4B"/>
    <w:rsid w:val="006F001C"/>
    <w:rsid w:val="006F06F8"/>
    <w:rsid w:val="006F0C8F"/>
    <w:rsid w:val="006F0F54"/>
    <w:rsid w:val="006F13B9"/>
    <w:rsid w:val="006F198E"/>
    <w:rsid w:val="006F2514"/>
    <w:rsid w:val="006F2A58"/>
    <w:rsid w:val="006F2D80"/>
    <w:rsid w:val="006F2E9D"/>
    <w:rsid w:val="006F3810"/>
    <w:rsid w:val="006F3B41"/>
    <w:rsid w:val="006F3B5C"/>
    <w:rsid w:val="006F3B5D"/>
    <w:rsid w:val="006F40B2"/>
    <w:rsid w:val="006F44AF"/>
    <w:rsid w:val="006F4623"/>
    <w:rsid w:val="006F5774"/>
    <w:rsid w:val="006F5961"/>
    <w:rsid w:val="006F5F6C"/>
    <w:rsid w:val="006F6885"/>
    <w:rsid w:val="006F708D"/>
    <w:rsid w:val="006F73C8"/>
    <w:rsid w:val="006F78FF"/>
    <w:rsid w:val="006F7B62"/>
    <w:rsid w:val="006F7D0B"/>
    <w:rsid w:val="006F7E34"/>
    <w:rsid w:val="00701343"/>
    <w:rsid w:val="007015FE"/>
    <w:rsid w:val="00701E56"/>
    <w:rsid w:val="00702074"/>
    <w:rsid w:val="007024E1"/>
    <w:rsid w:val="00702703"/>
    <w:rsid w:val="0070280E"/>
    <w:rsid w:val="00703076"/>
    <w:rsid w:val="0070328B"/>
    <w:rsid w:val="007045F3"/>
    <w:rsid w:val="007054F8"/>
    <w:rsid w:val="007055E1"/>
    <w:rsid w:val="00705E2B"/>
    <w:rsid w:val="00705EE4"/>
    <w:rsid w:val="0070650B"/>
    <w:rsid w:val="00706883"/>
    <w:rsid w:val="007069A8"/>
    <w:rsid w:val="00706B58"/>
    <w:rsid w:val="00707505"/>
    <w:rsid w:val="00707E55"/>
    <w:rsid w:val="007107CC"/>
    <w:rsid w:val="0071081B"/>
    <w:rsid w:val="00710BB2"/>
    <w:rsid w:val="00710EA1"/>
    <w:rsid w:val="00710EAC"/>
    <w:rsid w:val="00711008"/>
    <w:rsid w:val="00711316"/>
    <w:rsid w:val="00711EE6"/>
    <w:rsid w:val="007127C1"/>
    <w:rsid w:val="00712D11"/>
    <w:rsid w:val="00712D2A"/>
    <w:rsid w:val="00712E75"/>
    <w:rsid w:val="007131F6"/>
    <w:rsid w:val="007132F9"/>
    <w:rsid w:val="00713BEE"/>
    <w:rsid w:val="00713D58"/>
    <w:rsid w:val="00713F16"/>
    <w:rsid w:val="007142C7"/>
    <w:rsid w:val="007143E5"/>
    <w:rsid w:val="007148B3"/>
    <w:rsid w:val="0071494E"/>
    <w:rsid w:val="00714AF0"/>
    <w:rsid w:val="0071508E"/>
    <w:rsid w:val="007155C3"/>
    <w:rsid w:val="00715A29"/>
    <w:rsid w:val="00716052"/>
    <w:rsid w:val="0071654D"/>
    <w:rsid w:val="00716E36"/>
    <w:rsid w:val="007179F7"/>
    <w:rsid w:val="00717AF7"/>
    <w:rsid w:val="00720032"/>
    <w:rsid w:val="00720732"/>
    <w:rsid w:val="00720B23"/>
    <w:rsid w:val="00721025"/>
    <w:rsid w:val="00721908"/>
    <w:rsid w:val="0072192A"/>
    <w:rsid w:val="00721B18"/>
    <w:rsid w:val="00721FC2"/>
    <w:rsid w:val="0072292C"/>
    <w:rsid w:val="00722FD2"/>
    <w:rsid w:val="007239C7"/>
    <w:rsid w:val="00723C47"/>
    <w:rsid w:val="00724038"/>
    <w:rsid w:val="007241BE"/>
    <w:rsid w:val="0072461D"/>
    <w:rsid w:val="00724720"/>
    <w:rsid w:val="00724E68"/>
    <w:rsid w:val="00724FD2"/>
    <w:rsid w:val="007250E3"/>
    <w:rsid w:val="00725148"/>
    <w:rsid w:val="007251D9"/>
    <w:rsid w:val="00725206"/>
    <w:rsid w:val="00725548"/>
    <w:rsid w:val="007265D2"/>
    <w:rsid w:val="0072663E"/>
    <w:rsid w:val="00726F5F"/>
    <w:rsid w:val="00727073"/>
    <w:rsid w:val="007279E5"/>
    <w:rsid w:val="0073013A"/>
    <w:rsid w:val="007303C0"/>
    <w:rsid w:val="00730594"/>
    <w:rsid w:val="00731095"/>
    <w:rsid w:val="00731221"/>
    <w:rsid w:val="00731D02"/>
    <w:rsid w:val="00731D20"/>
    <w:rsid w:val="007328D2"/>
    <w:rsid w:val="00732C16"/>
    <w:rsid w:val="00732C1A"/>
    <w:rsid w:val="0073320D"/>
    <w:rsid w:val="007332D3"/>
    <w:rsid w:val="0073330E"/>
    <w:rsid w:val="0073374D"/>
    <w:rsid w:val="00733817"/>
    <w:rsid w:val="0073458C"/>
    <w:rsid w:val="007355BE"/>
    <w:rsid w:val="00735875"/>
    <w:rsid w:val="007359AD"/>
    <w:rsid w:val="00735B4B"/>
    <w:rsid w:val="00735F84"/>
    <w:rsid w:val="007360CA"/>
    <w:rsid w:val="00736525"/>
    <w:rsid w:val="007366AA"/>
    <w:rsid w:val="00736CD3"/>
    <w:rsid w:val="00737117"/>
    <w:rsid w:val="0073743E"/>
    <w:rsid w:val="00737446"/>
    <w:rsid w:val="00737D7F"/>
    <w:rsid w:val="00737FF2"/>
    <w:rsid w:val="00740534"/>
    <w:rsid w:val="00740AAB"/>
    <w:rsid w:val="00740CEF"/>
    <w:rsid w:val="00741636"/>
    <w:rsid w:val="007417DB"/>
    <w:rsid w:val="00742121"/>
    <w:rsid w:val="007423C9"/>
    <w:rsid w:val="007425C0"/>
    <w:rsid w:val="00742805"/>
    <w:rsid w:val="007428F8"/>
    <w:rsid w:val="00742909"/>
    <w:rsid w:val="00742D24"/>
    <w:rsid w:val="00742D51"/>
    <w:rsid w:val="00742E3D"/>
    <w:rsid w:val="0074305A"/>
    <w:rsid w:val="00743A53"/>
    <w:rsid w:val="00743AB3"/>
    <w:rsid w:val="00743C5E"/>
    <w:rsid w:val="00743E7F"/>
    <w:rsid w:val="007453B1"/>
    <w:rsid w:val="00745566"/>
    <w:rsid w:val="0074576E"/>
    <w:rsid w:val="00745BA6"/>
    <w:rsid w:val="00745D39"/>
    <w:rsid w:val="00745EA5"/>
    <w:rsid w:val="00745EF6"/>
    <w:rsid w:val="007466E8"/>
    <w:rsid w:val="007469F1"/>
    <w:rsid w:val="00746ED0"/>
    <w:rsid w:val="007470E2"/>
    <w:rsid w:val="007470E5"/>
    <w:rsid w:val="0074723E"/>
    <w:rsid w:val="007472BC"/>
    <w:rsid w:val="00747CC4"/>
    <w:rsid w:val="00747D51"/>
    <w:rsid w:val="00747EBA"/>
    <w:rsid w:val="007503F3"/>
    <w:rsid w:val="007505CC"/>
    <w:rsid w:val="00750F5A"/>
    <w:rsid w:val="007510C1"/>
    <w:rsid w:val="00751387"/>
    <w:rsid w:val="00751964"/>
    <w:rsid w:val="00751A53"/>
    <w:rsid w:val="00751D43"/>
    <w:rsid w:val="00751E2B"/>
    <w:rsid w:val="007520C5"/>
    <w:rsid w:val="007524AA"/>
    <w:rsid w:val="00752615"/>
    <w:rsid w:val="00752899"/>
    <w:rsid w:val="0075297A"/>
    <w:rsid w:val="00752AB4"/>
    <w:rsid w:val="00752AB9"/>
    <w:rsid w:val="00752B31"/>
    <w:rsid w:val="00752CAE"/>
    <w:rsid w:val="00753463"/>
    <w:rsid w:val="00753EB7"/>
    <w:rsid w:val="0075414F"/>
    <w:rsid w:val="00754A80"/>
    <w:rsid w:val="00754CD0"/>
    <w:rsid w:val="00754D7A"/>
    <w:rsid w:val="00754E4E"/>
    <w:rsid w:val="00754EA1"/>
    <w:rsid w:val="00755011"/>
    <w:rsid w:val="00755563"/>
    <w:rsid w:val="00755DB0"/>
    <w:rsid w:val="00755F55"/>
    <w:rsid w:val="007561C6"/>
    <w:rsid w:val="00756C66"/>
    <w:rsid w:val="0075715B"/>
    <w:rsid w:val="007571DC"/>
    <w:rsid w:val="00757314"/>
    <w:rsid w:val="00757696"/>
    <w:rsid w:val="00757836"/>
    <w:rsid w:val="00757ED5"/>
    <w:rsid w:val="00757FBB"/>
    <w:rsid w:val="007600BD"/>
    <w:rsid w:val="00760E27"/>
    <w:rsid w:val="00760FF2"/>
    <w:rsid w:val="00761F60"/>
    <w:rsid w:val="00762062"/>
    <w:rsid w:val="00762BF4"/>
    <w:rsid w:val="00762CC4"/>
    <w:rsid w:val="00763088"/>
    <w:rsid w:val="0076376E"/>
    <w:rsid w:val="00763865"/>
    <w:rsid w:val="00763935"/>
    <w:rsid w:val="00763B01"/>
    <w:rsid w:val="00763D80"/>
    <w:rsid w:val="00764F71"/>
    <w:rsid w:val="007658F4"/>
    <w:rsid w:val="0076598B"/>
    <w:rsid w:val="00765CE3"/>
    <w:rsid w:val="007662B6"/>
    <w:rsid w:val="0076631B"/>
    <w:rsid w:val="00766434"/>
    <w:rsid w:val="007666EE"/>
    <w:rsid w:val="007666F7"/>
    <w:rsid w:val="00766709"/>
    <w:rsid w:val="00766FA9"/>
    <w:rsid w:val="007673BB"/>
    <w:rsid w:val="00770146"/>
    <w:rsid w:val="00770226"/>
    <w:rsid w:val="00770608"/>
    <w:rsid w:val="007707BC"/>
    <w:rsid w:val="00770928"/>
    <w:rsid w:val="00770948"/>
    <w:rsid w:val="00770F97"/>
    <w:rsid w:val="00771912"/>
    <w:rsid w:val="00771ACB"/>
    <w:rsid w:val="007725F8"/>
    <w:rsid w:val="007726DC"/>
    <w:rsid w:val="007729D8"/>
    <w:rsid w:val="00772A01"/>
    <w:rsid w:val="00772A22"/>
    <w:rsid w:val="00772BAF"/>
    <w:rsid w:val="00772D19"/>
    <w:rsid w:val="007734C3"/>
    <w:rsid w:val="00774506"/>
    <w:rsid w:val="007746D5"/>
    <w:rsid w:val="007746F5"/>
    <w:rsid w:val="00774AEE"/>
    <w:rsid w:val="00774B54"/>
    <w:rsid w:val="00774EE7"/>
    <w:rsid w:val="00774F6F"/>
    <w:rsid w:val="00775072"/>
    <w:rsid w:val="0077510A"/>
    <w:rsid w:val="00775B4C"/>
    <w:rsid w:val="00775BA3"/>
    <w:rsid w:val="0077655B"/>
    <w:rsid w:val="0077676E"/>
    <w:rsid w:val="00776A7B"/>
    <w:rsid w:val="00776B82"/>
    <w:rsid w:val="00776CB2"/>
    <w:rsid w:val="007779A6"/>
    <w:rsid w:val="00777A51"/>
    <w:rsid w:val="00780D41"/>
    <w:rsid w:val="00781436"/>
    <w:rsid w:val="00781688"/>
    <w:rsid w:val="00781A22"/>
    <w:rsid w:val="00781A97"/>
    <w:rsid w:val="00781BE3"/>
    <w:rsid w:val="00781CB6"/>
    <w:rsid w:val="00781F1F"/>
    <w:rsid w:val="007820B4"/>
    <w:rsid w:val="0078236C"/>
    <w:rsid w:val="007824D4"/>
    <w:rsid w:val="0078336D"/>
    <w:rsid w:val="00783427"/>
    <w:rsid w:val="0078372D"/>
    <w:rsid w:val="00783C89"/>
    <w:rsid w:val="0078414B"/>
    <w:rsid w:val="007849C5"/>
    <w:rsid w:val="00784C6B"/>
    <w:rsid w:val="007850DF"/>
    <w:rsid w:val="00785468"/>
    <w:rsid w:val="00785A46"/>
    <w:rsid w:val="007868C3"/>
    <w:rsid w:val="00787050"/>
    <w:rsid w:val="0078720C"/>
    <w:rsid w:val="007875A8"/>
    <w:rsid w:val="0078765F"/>
    <w:rsid w:val="00787760"/>
    <w:rsid w:val="0078787D"/>
    <w:rsid w:val="00787C34"/>
    <w:rsid w:val="0079069A"/>
    <w:rsid w:val="00790DBF"/>
    <w:rsid w:val="00790F95"/>
    <w:rsid w:val="00791029"/>
    <w:rsid w:val="0079107F"/>
    <w:rsid w:val="007913CB"/>
    <w:rsid w:val="007915C9"/>
    <w:rsid w:val="00791B11"/>
    <w:rsid w:val="007927AE"/>
    <w:rsid w:val="00793188"/>
    <w:rsid w:val="00793DC2"/>
    <w:rsid w:val="0079415A"/>
    <w:rsid w:val="00794293"/>
    <w:rsid w:val="0079430A"/>
    <w:rsid w:val="00794629"/>
    <w:rsid w:val="00794C87"/>
    <w:rsid w:val="00794CD5"/>
    <w:rsid w:val="007953B6"/>
    <w:rsid w:val="007955EA"/>
    <w:rsid w:val="00795871"/>
    <w:rsid w:val="00795A1B"/>
    <w:rsid w:val="00795DBA"/>
    <w:rsid w:val="00796048"/>
    <w:rsid w:val="00796547"/>
    <w:rsid w:val="0079683A"/>
    <w:rsid w:val="007969A2"/>
    <w:rsid w:val="00796C67"/>
    <w:rsid w:val="007973F3"/>
    <w:rsid w:val="0079792C"/>
    <w:rsid w:val="00797AD6"/>
    <w:rsid w:val="00797DD2"/>
    <w:rsid w:val="007A01F2"/>
    <w:rsid w:val="007A02E6"/>
    <w:rsid w:val="007A127F"/>
    <w:rsid w:val="007A13C4"/>
    <w:rsid w:val="007A19E2"/>
    <w:rsid w:val="007A1E89"/>
    <w:rsid w:val="007A2474"/>
    <w:rsid w:val="007A2C22"/>
    <w:rsid w:val="007A312B"/>
    <w:rsid w:val="007A31D9"/>
    <w:rsid w:val="007A3712"/>
    <w:rsid w:val="007A3F78"/>
    <w:rsid w:val="007A447A"/>
    <w:rsid w:val="007A4656"/>
    <w:rsid w:val="007A46C8"/>
    <w:rsid w:val="007A4700"/>
    <w:rsid w:val="007A4895"/>
    <w:rsid w:val="007A4B23"/>
    <w:rsid w:val="007A4B77"/>
    <w:rsid w:val="007A4CAC"/>
    <w:rsid w:val="007A54CF"/>
    <w:rsid w:val="007A5519"/>
    <w:rsid w:val="007A5528"/>
    <w:rsid w:val="007A5661"/>
    <w:rsid w:val="007A5E55"/>
    <w:rsid w:val="007A5FC2"/>
    <w:rsid w:val="007A601A"/>
    <w:rsid w:val="007A63B1"/>
    <w:rsid w:val="007A6409"/>
    <w:rsid w:val="007A64DF"/>
    <w:rsid w:val="007A68FB"/>
    <w:rsid w:val="007A6C11"/>
    <w:rsid w:val="007A7782"/>
    <w:rsid w:val="007A788D"/>
    <w:rsid w:val="007A7BDF"/>
    <w:rsid w:val="007A7C12"/>
    <w:rsid w:val="007A7CA8"/>
    <w:rsid w:val="007B0301"/>
    <w:rsid w:val="007B0414"/>
    <w:rsid w:val="007B045D"/>
    <w:rsid w:val="007B04B1"/>
    <w:rsid w:val="007B09EE"/>
    <w:rsid w:val="007B0C3D"/>
    <w:rsid w:val="007B0D63"/>
    <w:rsid w:val="007B13B3"/>
    <w:rsid w:val="007B1693"/>
    <w:rsid w:val="007B18BB"/>
    <w:rsid w:val="007B1969"/>
    <w:rsid w:val="007B1986"/>
    <w:rsid w:val="007B1CBD"/>
    <w:rsid w:val="007B1EE2"/>
    <w:rsid w:val="007B2290"/>
    <w:rsid w:val="007B2448"/>
    <w:rsid w:val="007B26A4"/>
    <w:rsid w:val="007B2B3C"/>
    <w:rsid w:val="007B3213"/>
    <w:rsid w:val="007B37B3"/>
    <w:rsid w:val="007B3834"/>
    <w:rsid w:val="007B39DE"/>
    <w:rsid w:val="007B3B92"/>
    <w:rsid w:val="007B3D24"/>
    <w:rsid w:val="007B3D8E"/>
    <w:rsid w:val="007B40AF"/>
    <w:rsid w:val="007B43F5"/>
    <w:rsid w:val="007B4AF2"/>
    <w:rsid w:val="007B4C54"/>
    <w:rsid w:val="007B51BE"/>
    <w:rsid w:val="007B6258"/>
    <w:rsid w:val="007B62E1"/>
    <w:rsid w:val="007B63E5"/>
    <w:rsid w:val="007B6496"/>
    <w:rsid w:val="007B760A"/>
    <w:rsid w:val="007B7B7D"/>
    <w:rsid w:val="007B7F14"/>
    <w:rsid w:val="007B7F36"/>
    <w:rsid w:val="007C0853"/>
    <w:rsid w:val="007C089C"/>
    <w:rsid w:val="007C0D19"/>
    <w:rsid w:val="007C16C4"/>
    <w:rsid w:val="007C1E12"/>
    <w:rsid w:val="007C2378"/>
    <w:rsid w:val="007C31CB"/>
    <w:rsid w:val="007C32A9"/>
    <w:rsid w:val="007C3521"/>
    <w:rsid w:val="007C36EB"/>
    <w:rsid w:val="007C448E"/>
    <w:rsid w:val="007C4596"/>
    <w:rsid w:val="007C480B"/>
    <w:rsid w:val="007C48EB"/>
    <w:rsid w:val="007C49BF"/>
    <w:rsid w:val="007C4BFF"/>
    <w:rsid w:val="007C4C62"/>
    <w:rsid w:val="007C4D66"/>
    <w:rsid w:val="007C4F7A"/>
    <w:rsid w:val="007C536A"/>
    <w:rsid w:val="007C54CC"/>
    <w:rsid w:val="007C5AFE"/>
    <w:rsid w:val="007C5E3E"/>
    <w:rsid w:val="007C626D"/>
    <w:rsid w:val="007C7C1A"/>
    <w:rsid w:val="007C7D5A"/>
    <w:rsid w:val="007D07EC"/>
    <w:rsid w:val="007D088E"/>
    <w:rsid w:val="007D09BE"/>
    <w:rsid w:val="007D1105"/>
    <w:rsid w:val="007D1B56"/>
    <w:rsid w:val="007D1D97"/>
    <w:rsid w:val="007D2024"/>
    <w:rsid w:val="007D217F"/>
    <w:rsid w:val="007D23F3"/>
    <w:rsid w:val="007D2EF9"/>
    <w:rsid w:val="007D40ED"/>
    <w:rsid w:val="007D4B2C"/>
    <w:rsid w:val="007D4C19"/>
    <w:rsid w:val="007D4CF1"/>
    <w:rsid w:val="007D53CA"/>
    <w:rsid w:val="007D5606"/>
    <w:rsid w:val="007D566C"/>
    <w:rsid w:val="007D570A"/>
    <w:rsid w:val="007D5717"/>
    <w:rsid w:val="007D5B9F"/>
    <w:rsid w:val="007D5D66"/>
    <w:rsid w:val="007D61C4"/>
    <w:rsid w:val="007D6228"/>
    <w:rsid w:val="007D65FB"/>
    <w:rsid w:val="007D6764"/>
    <w:rsid w:val="007D69BE"/>
    <w:rsid w:val="007D7123"/>
    <w:rsid w:val="007D74CE"/>
    <w:rsid w:val="007D7B7E"/>
    <w:rsid w:val="007D7FF3"/>
    <w:rsid w:val="007E0331"/>
    <w:rsid w:val="007E08F1"/>
    <w:rsid w:val="007E0C8B"/>
    <w:rsid w:val="007E0CB5"/>
    <w:rsid w:val="007E0D64"/>
    <w:rsid w:val="007E0EC3"/>
    <w:rsid w:val="007E10FF"/>
    <w:rsid w:val="007E1ACF"/>
    <w:rsid w:val="007E1C92"/>
    <w:rsid w:val="007E1CAA"/>
    <w:rsid w:val="007E23DC"/>
    <w:rsid w:val="007E33DE"/>
    <w:rsid w:val="007E3B19"/>
    <w:rsid w:val="007E3BCA"/>
    <w:rsid w:val="007E4712"/>
    <w:rsid w:val="007E5226"/>
    <w:rsid w:val="007E5FD2"/>
    <w:rsid w:val="007E65E1"/>
    <w:rsid w:val="007E66E7"/>
    <w:rsid w:val="007E6863"/>
    <w:rsid w:val="007E690B"/>
    <w:rsid w:val="007E6EF7"/>
    <w:rsid w:val="007E7011"/>
    <w:rsid w:val="007E71E9"/>
    <w:rsid w:val="007E7264"/>
    <w:rsid w:val="007E7534"/>
    <w:rsid w:val="007E783E"/>
    <w:rsid w:val="007E7B97"/>
    <w:rsid w:val="007F0103"/>
    <w:rsid w:val="007F058F"/>
    <w:rsid w:val="007F071F"/>
    <w:rsid w:val="007F0E88"/>
    <w:rsid w:val="007F121C"/>
    <w:rsid w:val="007F1583"/>
    <w:rsid w:val="007F18AF"/>
    <w:rsid w:val="007F1967"/>
    <w:rsid w:val="007F1ED3"/>
    <w:rsid w:val="007F20B1"/>
    <w:rsid w:val="007F35A1"/>
    <w:rsid w:val="007F3615"/>
    <w:rsid w:val="007F3D23"/>
    <w:rsid w:val="007F40AB"/>
    <w:rsid w:val="007F41B0"/>
    <w:rsid w:val="007F4701"/>
    <w:rsid w:val="007F4AC0"/>
    <w:rsid w:val="007F4B07"/>
    <w:rsid w:val="007F4E06"/>
    <w:rsid w:val="007F4E27"/>
    <w:rsid w:val="007F4F6A"/>
    <w:rsid w:val="007F52F6"/>
    <w:rsid w:val="007F5986"/>
    <w:rsid w:val="007F5E76"/>
    <w:rsid w:val="007F63D7"/>
    <w:rsid w:val="007F669B"/>
    <w:rsid w:val="007F67DD"/>
    <w:rsid w:val="007F6DC1"/>
    <w:rsid w:val="007F6F8A"/>
    <w:rsid w:val="007F6FDE"/>
    <w:rsid w:val="007F77A7"/>
    <w:rsid w:val="007F77D4"/>
    <w:rsid w:val="007F7D32"/>
    <w:rsid w:val="00800275"/>
    <w:rsid w:val="0080094E"/>
    <w:rsid w:val="00800C37"/>
    <w:rsid w:val="0080103A"/>
    <w:rsid w:val="008013B7"/>
    <w:rsid w:val="00801939"/>
    <w:rsid w:val="00801D1A"/>
    <w:rsid w:val="008021CB"/>
    <w:rsid w:val="0080223B"/>
    <w:rsid w:val="00802523"/>
    <w:rsid w:val="0080253E"/>
    <w:rsid w:val="008032B8"/>
    <w:rsid w:val="00803930"/>
    <w:rsid w:val="008041F3"/>
    <w:rsid w:val="00804418"/>
    <w:rsid w:val="00804BD2"/>
    <w:rsid w:val="00804D33"/>
    <w:rsid w:val="00804D90"/>
    <w:rsid w:val="0080522B"/>
    <w:rsid w:val="008052DF"/>
    <w:rsid w:val="00805401"/>
    <w:rsid w:val="00805867"/>
    <w:rsid w:val="008059ED"/>
    <w:rsid w:val="00805E3A"/>
    <w:rsid w:val="0080651D"/>
    <w:rsid w:val="008065A3"/>
    <w:rsid w:val="00806737"/>
    <w:rsid w:val="00807AE8"/>
    <w:rsid w:val="00807F96"/>
    <w:rsid w:val="0081067A"/>
    <w:rsid w:val="0081072A"/>
    <w:rsid w:val="00810A38"/>
    <w:rsid w:val="00810FFE"/>
    <w:rsid w:val="00811181"/>
    <w:rsid w:val="008111E4"/>
    <w:rsid w:val="00811392"/>
    <w:rsid w:val="0081146F"/>
    <w:rsid w:val="0081179B"/>
    <w:rsid w:val="00812099"/>
    <w:rsid w:val="008126DA"/>
    <w:rsid w:val="008130FC"/>
    <w:rsid w:val="008132B2"/>
    <w:rsid w:val="0081355B"/>
    <w:rsid w:val="0081359B"/>
    <w:rsid w:val="008139A2"/>
    <w:rsid w:val="00813EC4"/>
    <w:rsid w:val="008140F1"/>
    <w:rsid w:val="008141CD"/>
    <w:rsid w:val="00814408"/>
    <w:rsid w:val="00814556"/>
    <w:rsid w:val="00814818"/>
    <w:rsid w:val="00814881"/>
    <w:rsid w:val="00814A7D"/>
    <w:rsid w:val="008152EB"/>
    <w:rsid w:val="00815BF7"/>
    <w:rsid w:val="00815F1B"/>
    <w:rsid w:val="00816578"/>
    <w:rsid w:val="008168B8"/>
    <w:rsid w:val="00816ABC"/>
    <w:rsid w:val="00816E5A"/>
    <w:rsid w:val="00817073"/>
    <w:rsid w:val="00817D70"/>
    <w:rsid w:val="008207A9"/>
    <w:rsid w:val="00820EFC"/>
    <w:rsid w:val="008212F0"/>
    <w:rsid w:val="008216C7"/>
    <w:rsid w:val="00822257"/>
    <w:rsid w:val="00822B13"/>
    <w:rsid w:val="00822FD7"/>
    <w:rsid w:val="0082308D"/>
    <w:rsid w:val="00823106"/>
    <w:rsid w:val="00823623"/>
    <w:rsid w:val="00823C83"/>
    <w:rsid w:val="00824289"/>
    <w:rsid w:val="008242DF"/>
    <w:rsid w:val="00825CD2"/>
    <w:rsid w:val="008268F9"/>
    <w:rsid w:val="00827453"/>
    <w:rsid w:val="008276D7"/>
    <w:rsid w:val="00827A0A"/>
    <w:rsid w:val="00827A0D"/>
    <w:rsid w:val="00827B34"/>
    <w:rsid w:val="00827C40"/>
    <w:rsid w:val="00827D49"/>
    <w:rsid w:val="00827E55"/>
    <w:rsid w:val="00830036"/>
    <w:rsid w:val="008300A4"/>
    <w:rsid w:val="0083067C"/>
    <w:rsid w:val="00830A91"/>
    <w:rsid w:val="00830CEA"/>
    <w:rsid w:val="008311B5"/>
    <w:rsid w:val="00831559"/>
    <w:rsid w:val="0083192A"/>
    <w:rsid w:val="00831C93"/>
    <w:rsid w:val="00831DC6"/>
    <w:rsid w:val="0083209B"/>
    <w:rsid w:val="00832402"/>
    <w:rsid w:val="0083298D"/>
    <w:rsid w:val="008331B7"/>
    <w:rsid w:val="00833BAB"/>
    <w:rsid w:val="00833CB4"/>
    <w:rsid w:val="00833FA2"/>
    <w:rsid w:val="00834205"/>
    <w:rsid w:val="00834497"/>
    <w:rsid w:val="0083461B"/>
    <w:rsid w:val="00834703"/>
    <w:rsid w:val="00834DBD"/>
    <w:rsid w:val="00834F97"/>
    <w:rsid w:val="00835113"/>
    <w:rsid w:val="0083517D"/>
    <w:rsid w:val="00835ACB"/>
    <w:rsid w:val="008363FA"/>
    <w:rsid w:val="00836ABD"/>
    <w:rsid w:val="008370DB"/>
    <w:rsid w:val="00837323"/>
    <w:rsid w:val="0083761E"/>
    <w:rsid w:val="00837F6A"/>
    <w:rsid w:val="00840122"/>
    <w:rsid w:val="00840170"/>
    <w:rsid w:val="008402B2"/>
    <w:rsid w:val="0084039A"/>
    <w:rsid w:val="00840609"/>
    <w:rsid w:val="00840A0B"/>
    <w:rsid w:val="00840E3B"/>
    <w:rsid w:val="00840F25"/>
    <w:rsid w:val="0084143F"/>
    <w:rsid w:val="00841651"/>
    <w:rsid w:val="00842435"/>
    <w:rsid w:val="00842680"/>
    <w:rsid w:val="00842AC0"/>
    <w:rsid w:val="0084355D"/>
    <w:rsid w:val="00843724"/>
    <w:rsid w:val="00843891"/>
    <w:rsid w:val="0084424A"/>
    <w:rsid w:val="008443B9"/>
    <w:rsid w:val="0084483B"/>
    <w:rsid w:val="00844A66"/>
    <w:rsid w:val="00844B47"/>
    <w:rsid w:val="00844B90"/>
    <w:rsid w:val="00844E4A"/>
    <w:rsid w:val="00844F5F"/>
    <w:rsid w:val="00844F74"/>
    <w:rsid w:val="008450F7"/>
    <w:rsid w:val="008452D6"/>
    <w:rsid w:val="00845B8B"/>
    <w:rsid w:val="00845C2E"/>
    <w:rsid w:val="008463D7"/>
    <w:rsid w:val="00846F1C"/>
    <w:rsid w:val="00847052"/>
    <w:rsid w:val="0084716D"/>
    <w:rsid w:val="008473F2"/>
    <w:rsid w:val="00847789"/>
    <w:rsid w:val="00847F08"/>
    <w:rsid w:val="008501CF"/>
    <w:rsid w:val="008504C5"/>
    <w:rsid w:val="0085081A"/>
    <w:rsid w:val="00850EA3"/>
    <w:rsid w:val="00851521"/>
    <w:rsid w:val="00851A42"/>
    <w:rsid w:val="00851A72"/>
    <w:rsid w:val="00851BA6"/>
    <w:rsid w:val="00851EA4"/>
    <w:rsid w:val="008527EA"/>
    <w:rsid w:val="00852863"/>
    <w:rsid w:val="0085288A"/>
    <w:rsid w:val="00852DEC"/>
    <w:rsid w:val="00853610"/>
    <w:rsid w:val="00853C39"/>
    <w:rsid w:val="00854543"/>
    <w:rsid w:val="0085460D"/>
    <w:rsid w:val="0085474A"/>
    <w:rsid w:val="008553F5"/>
    <w:rsid w:val="00855A96"/>
    <w:rsid w:val="00856063"/>
    <w:rsid w:val="0085661F"/>
    <w:rsid w:val="00856807"/>
    <w:rsid w:val="00856EE2"/>
    <w:rsid w:val="0085704D"/>
    <w:rsid w:val="0085742D"/>
    <w:rsid w:val="00857784"/>
    <w:rsid w:val="008600A0"/>
    <w:rsid w:val="008600FF"/>
    <w:rsid w:val="00860427"/>
    <w:rsid w:val="00860849"/>
    <w:rsid w:val="008608A2"/>
    <w:rsid w:val="008609D4"/>
    <w:rsid w:val="00860C96"/>
    <w:rsid w:val="00860FDC"/>
    <w:rsid w:val="00861553"/>
    <w:rsid w:val="00861DD4"/>
    <w:rsid w:val="00862044"/>
    <w:rsid w:val="00862840"/>
    <w:rsid w:val="00862D14"/>
    <w:rsid w:val="00862DDD"/>
    <w:rsid w:val="008637D4"/>
    <w:rsid w:val="008639CF"/>
    <w:rsid w:val="00864130"/>
    <w:rsid w:val="00864318"/>
    <w:rsid w:val="00864493"/>
    <w:rsid w:val="00864FCC"/>
    <w:rsid w:val="008652E2"/>
    <w:rsid w:val="00865DF8"/>
    <w:rsid w:val="008664EA"/>
    <w:rsid w:val="00866901"/>
    <w:rsid w:val="00866A0C"/>
    <w:rsid w:val="00866E9F"/>
    <w:rsid w:val="00866EB1"/>
    <w:rsid w:val="008674B8"/>
    <w:rsid w:val="008678A2"/>
    <w:rsid w:val="00867AE3"/>
    <w:rsid w:val="00867CC8"/>
    <w:rsid w:val="00867CCA"/>
    <w:rsid w:val="00867CFC"/>
    <w:rsid w:val="0087036C"/>
    <w:rsid w:val="0087050D"/>
    <w:rsid w:val="008706D8"/>
    <w:rsid w:val="008709F0"/>
    <w:rsid w:val="00870EF1"/>
    <w:rsid w:val="00870F8C"/>
    <w:rsid w:val="0087116F"/>
    <w:rsid w:val="008712C9"/>
    <w:rsid w:val="008716B4"/>
    <w:rsid w:val="00871AA8"/>
    <w:rsid w:val="00871CB4"/>
    <w:rsid w:val="00871D39"/>
    <w:rsid w:val="00872566"/>
    <w:rsid w:val="00872AD9"/>
    <w:rsid w:val="00872EBE"/>
    <w:rsid w:val="00872F0A"/>
    <w:rsid w:val="00873FB4"/>
    <w:rsid w:val="00874430"/>
    <w:rsid w:val="008744C0"/>
    <w:rsid w:val="00875229"/>
    <w:rsid w:val="00875250"/>
    <w:rsid w:val="008752F1"/>
    <w:rsid w:val="00875497"/>
    <w:rsid w:val="00875EBE"/>
    <w:rsid w:val="008768E1"/>
    <w:rsid w:val="008772C9"/>
    <w:rsid w:val="00877300"/>
    <w:rsid w:val="008777AA"/>
    <w:rsid w:val="00877A4F"/>
    <w:rsid w:val="00877A7D"/>
    <w:rsid w:val="00877AB0"/>
    <w:rsid w:val="00877AD5"/>
    <w:rsid w:val="00877E6E"/>
    <w:rsid w:val="008800A8"/>
    <w:rsid w:val="008813C4"/>
    <w:rsid w:val="00881450"/>
    <w:rsid w:val="00881763"/>
    <w:rsid w:val="00881FC4"/>
    <w:rsid w:val="0088270E"/>
    <w:rsid w:val="00882A72"/>
    <w:rsid w:val="00882F73"/>
    <w:rsid w:val="008839C8"/>
    <w:rsid w:val="00883E5C"/>
    <w:rsid w:val="0088422F"/>
    <w:rsid w:val="0088431D"/>
    <w:rsid w:val="00884347"/>
    <w:rsid w:val="00884594"/>
    <w:rsid w:val="008847E4"/>
    <w:rsid w:val="00884A64"/>
    <w:rsid w:val="008854D6"/>
    <w:rsid w:val="008859FF"/>
    <w:rsid w:val="0088615B"/>
    <w:rsid w:val="008861D7"/>
    <w:rsid w:val="008863F9"/>
    <w:rsid w:val="0088661E"/>
    <w:rsid w:val="008867FC"/>
    <w:rsid w:val="00886B30"/>
    <w:rsid w:val="00886FD4"/>
    <w:rsid w:val="008871D4"/>
    <w:rsid w:val="00887271"/>
    <w:rsid w:val="00887647"/>
    <w:rsid w:val="00887AFD"/>
    <w:rsid w:val="00887DD0"/>
    <w:rsid w:val="0089006A"/>
    <w:rsid w:val="008909D7"/>
    <w:rsid w:val="0089129A"/>
    <w:rsid w:val="008915B5"/>
    <w:rsid w:val="0089184D"/>
    <w:rsid w:val="00891BA3"/>
    <w:rsid w:val="00892242"/>
    <w:rsid w:val="00892256"/>
    <w:rsid w:val="008925A0"/>
    <w:rsid w:val="00892F6D"/>
    <w:rsid w:val="0089336A"/>
    <w:rsid w:val="0089344E"/>
    <w:rsid w:val="008934C7"/>
    <w:rsid w:val="0089394D"/>
    <w:rsid w:val="00893DAB"/>
    <w:rsid w:val="00894521"/>
    <w:rsid w:val="008947F4"/>
    <w:rsid w:val="00895026"/>
    <w:rsid w:val="008952BD"/>
    <w:rsid w:val="00895401"/>
    <w:rsid w:val="008955D5"/>
    <w:rsid w:val="00895DBA"/>
    <w:rsid w:val="00895FF5"/>
    <w:rsid w:val="008960C0"/>
    <w:rsid w:val="0089634B"/>
    <w:rsid w:val="00896379"/>
    <w:rsid w:val="00896F2F"/>
    <w:rsid w:val="008972D5"/>
    <w:rsid w:val="0089737D"/>
    <w:rsid w:val="008979C6"/>
    <w:rsid w:val="00897EDC"/>
    <w:rsid w:val="008A037B"/>
    <w:rsid w:val="008A06C4"/>
    <w:rsid w:val="008A06C6"/>
    <w:rsid w:val="008A08D5"/>
    <w:rsid w:val="008A09C2"/>
    <w:rsid w:val="008A0B1C"/>
    <w:rsid w:val="008A12E7"/>
    <w:rsid w:val="008A1344"/>
    <w:rsid w:val="008A14D0"/>
    <w:rsid w:val="008A1674"/>
    <w:rsid w:val="008A234E"/>
    <w:rsid w:val="008A2B7D"/>
    <w:rsid w:val="008A2E26"/>
    <w:rsid w:val="008A3104"/>
    <w:rsid w:val="008A31D3"/>
    <w:rsid w:val="008A35E3"/>
    <w:rsid w:val="008A3BC4"/>
    <w:rsid w:val="008A4345"/>
    <w:rsid w:val="008A44FD"/>
    <w:rsid w:val="008A4807"/>
    <w:rsid w:val="008A49C5"/>
    <w:rsid w:val="008A4A2D"/>
    <w:rsid w:val="008A4EAC"/>
    <w:rsid w:val="008A4F82"/>
    <w:rsid w:val="008A51B6"/>
    <w:rsid w:val="008A600B"/>
    <w:rsid w:val="008A62DD"/>
    <w:rsid w:val="008A6419"/>
    <w:rsid w:val="008A6434"/>
    <w:rsid w:val="008A650A"/>
    <w:rsid w:val="008A6875"/>
    <w:rsid w:val="008A6F6F"/>
    <w:rsid w:val="008A728E"/>
    <w:rsid w:val="008A775E"/>
    <w:rsid w:val="008B02D2"/>
    <w:rsid w:val="008B0DF7"/>
    <w:rsid w:val="008B1684"/>
    <w:rsid w:val="008B1AE7"/>
    <w:rsid w:val="008B1C36"/>
    <w:rsid w:val="008B1F97"/>
    <w:rsid w:val="008B2B7C"/>
    <w:rsid w:val="008B3332"/>
    <w:rsid w:val="008B376D"/>
    <w:rsid w:val="008B3FA2"/>
    <w:rsid w:val="008B427A"/>
    <w:rsid w:val="008B4488"/>
    <w:rsid w:val="008B4BED"/>
    <w:rsid w:val="008B4FD8"/>
    <w:rsid w:val="008B51AB"/>
    <w:rsid w:val="008B52B4"/>
    <w:rsid w:val="008B549F"/>
    <w:rsid w:val="008B55FE"/>
    <w:rsid w:val="008B59AC"/>
    <w:rsid w:val="008B5C85"/>
    <w:rsid w:val="008B5CF6"/>
    <w:rsid w:val="008B5DAD"/>
    <w:rsid w:val="008B6239"/>
    <w:rsid w:val="008B67E5"/>
    <w:rsid w:val="008B6997"/>
    <w:rsid w:val="008B6A75"/>
    <w:rsid w:val="008B6C80"/>
    <w:rsid w:val="008B6D49"/>
    <w:rsid w:val="008B6E98"/>
    <w:rsid w:val="008B7C1F"/>
    <w:rsid w:val="008B7C3F"/>
    <w:rsid w:val="008B7C61"/>
    <w:rsid w:val="008B7FD8"/>
    <w:rsid w:val="008C014D"/>
    <w:rsid w:val="008C0533"/>
    <w:rsid w:val="008C0709"/>
    <w:rsid w:val="008C07FC"/>
    <w:rsid w:val="008C0A64"/>
    <w:rsid w:val="008C1492"/>
    <w:rsid w:val="008C152C"/>
    <w:rsid w:val="008C1594"/>
    <w:rsid w:val="008C15B7"/>
    <w:rsid w:val="008C16D6"/>
    <w:rsid w:val="008C2A5D"/>
    <w:rsid w:val="008C31B3"/>
    <w:rsid w:val="008C31C1"/>
    <w:rsid w:val="008C3644"/>
    <w:rsid w:val="008C3973"/>
    <w:rsid w:val="008C3B00"/>
    <w:rsid w:val="008C4231"/>
    <w:rsid w:val="008C4289"/>
    <w:rsid w:val="008C4555"/>
    <w:rsid w:val="008C47B4"/>
    <w:rsid w:val="008C4B41"/>
    <w:rsid w:val="008C4DD2"/>
    <w:rsid w:val="008C501B"/>
    <w:rsid w:val="008C5275"/>
    <w:rsid w:val="008C544E"/>
    <w:rsid w:val="008C5692"/>
    <w:rsid w:val="008C589E"/>
    <w:rsid w:val="008C5E1C"/>
    <w:rsid w:val="008C60F0"/>
    <w:rsid w:val="008C612C"/>
    <w:rsid w:val="008C6551"/>
    <w:rsid w:val="008C668B"/>
    <w:rsid w:val="008C69C0"/>
    <w:rsid w:val="008C6B48"/>
    <w:rsid w:val="008C700D"/>
    <w:rsid w:val="008C70F0"/>
    <w:rsid w:val="008C77FD"/>
    <w:rsid w:val="008C7875"/>
    <w:rsid w:val="008C7892"/>
    <w:rsid w:val="008C7FD0"/>
    <w:rsid w:val="008D00F2"/>
    <w:rsid w:val="008D01D6"/>
    <w:rsid w:val="008D053E"/>
    <w:rsid w:val="008D06BE"/>
    <w:rsid w:val="008D1B63"/>
    <w:rsid w:val="008D1B6F"/>
    <w:rsid w:val="008D1CCC"/>
    <w:rsid w:val="008D20AA"/>
    <w:rsid w:val="008D2B00"/>
    <w:rsid w:val="008D2E04"/>
    <w:rsid w:val="008D3311"/>
    <w:rsid w:val="008D3692"/>
    <w:rsid w:val="008D4967"/>
    <w:rsid w:val="008D4B14"/>
    <w:rsid w:val="008D4EF0"/>
    <w:rsid w:val="008D538C"/>
    <w:rsid w:val="008D5C78"/>
    <w:rsid w:val="008D5D03"/>
    <w:rsid w:val="008D64B5"/>
    <w:rsid w:val="008D6760"/>
    <w:rsid w:val="008D67FB"/>
    <w:rsid w:val="008D6D99"/>
    <w:rsid w:val="008D7322"/>
    <w:rsid w:val="008D7C5D"/>
    <w:rsid w:val="008E0072"/>
    <w:rsid w:val="008E023C"/>
    <w:rsid w:val="008E20D9"/>
    <w:rsid w:val="008E2775"/>
    <w:rsid w:val="008E2C95"/>
    <w:rsid w:val="008E2FFE"/>
    <w:rsid w:val="008E33E1"/>
    <w:rsid w:val="008E353A"/>
    <w:rsid w:val="008E364D"/>
    <w:rsid w:val="008E3932"/>
    <w:rsid w:val="008E3C22"/>
    <w:rsid w:val="008E41B2"/>
    <w:rsid w:val="008E44A5"/>
    <w:rsid w:val="008E4C73"/>
    <w:rsid w:val="008E5151"/>
    <w:rsid w:val="008E55AA"/>
    <w:rsid w:val="008E57A9"/>
    <w:rsid w:val="008E7659"/>
    <w:rsid w:val="008E7666"/>
    <w:rsid w:val="008E77D1"/>
    <w:rsid w:val="008E7BF7"/>
    <w:rsid w:val="008E7EA2"/>
    <w:rsid w:val="008F0ACA"/>
    <w:rsid w:val="008F0CA6"/>
    <w:rsid w:val="008F13E6"/>
    <w:rsid w:val="008F1471"/>
    <w:rsid w:val="008F1BBB"/>
    <w:rsid w:val="008F1CAE"/>
    <w:rsid w:val="008F1CD9"/>
    <w:rsid w:val="008F294E"/>
    <w:rsid w:val="008F2B8D"/>
    <w:rsid w:val="008F3013"/>
    <w:rsid w:val="008F3335"/>
    <w:rsid w:val="008F3372"/>
    <w:rsid w:val="008F3B2B"/>
    <w:rsid w:val="008F3DD0"/>
    <w:rsid w:val="008F4178"/>
    <w:rsid w:val="008F433D"/>
    <w:rsid w:val="008F515B"/>
    <w:rsid w:val="008F53BE"/>
    <w:rsid w:val="008F56FE"/>
    <w:rsid w:val="008F570F"/>
    <w:rsid w:val="008F616A"/>
    <w:rsid w:val="008F63AF"/>
    <w:rsid w:val="008F66B2"/>
    <w:rsid w:val="008F6ACB"/>
    <w:rsid w:val="008F731A"/>
    <w:rsid w:val="008F73F8"/>
    <w:rsid w:val="008F749E"/>
    <w:rsid w:val="008F74F5"/>
    <w:rsid w:val="008F7611"/>
    <w:rsid w:val="008F766F"/>
    <w:rsid w:val="008F7A34"/>
    <w:rsid w:val="008F7FF0"/>
    <w:rsid w:val="00900565"/>
    <w:rsid w:val="00900954"/>
    <w:rsid w:val="00900E3B"/>
    <w:rsid w:val="00901A50"/>
    <w:rsid w:val="00901CBE"/>
    <w:rsid w:val="00902784"/>
    <w:rsid w:val="00902E6D"/>
    <w:rsid w:val="00902F8D"/>
    <w:rsid w:val="00903082"/>
    <w:rsid w:val="009037E4"/>
    <w:rsid w:val="00903836"/>
    <w:rsid w:val="00903DD1"/>
    <w:rsid w:val="009040B2"/>
    <w:rsid w:val="00904757"/>
    <w:rsid w:val="0090509B"/>
    <w:rsid w:val="00905357"/>
    <w:rsid w:val="00906591"/>
    <w:rsid w:val="00906999"/>
    <w:rsid w:val="00906C70"/>
    <w:rsid w:val="009072AA"/>
    <w:rsid w:val="0090775F"/>
    <w:rsid w:val="009077D9"/>
    <w:rsid w:val="00910044"/>
    <w:rsid w:val="00910572"/>
    <w:rsid w:val="009106F4"/>
    <w:rsid w:val="0091071C"/>
    <w:rsid w:val="00910ABB"/>
    <w:rsid w:val="00910AED"/>
    <w:rsid w:val="00910CC1"/>
    <w:rsid w:val="00911033"/>
    <w:rsid w:val="00911950"/>
    <w:rsid w:val="00911CA7"/>
    <w:rsid w:val="00912031"/>
    <w:rsid w:val="00912AF7"/>
    <w:rsid w:val="00912E6E"/>
    <w:rsid w:val="009135A6"/>
    <w:rsid w:val="009139FB"/>
    <w:rsid w:val="00913A62"/>
    <w:rsid w:val="00913B16"/>
    <w:rsid w:val="00913EC2"/>
    <w:rsid w:val="00913EEE"/>
    <w:rsid w:val="0091411F"/>
    <w:rsid w:val="009141D2"/>
    <w:rsid w:val="0091423C"/>
    <w:rsid w:val="0091497F"/>
    <w:rsid w:val="009155C4"/>
    <w:rsid w:val="00915770"/>
    <w:rsid w:val="00915C7E"/>
    <w:rsid w:val="00916110"/>
    <w:rsid w:val="00916117"/>
    <w:rsid w:val="009162EC"/>
    <w:rsid w:val="00916A5C"/>
    <w:rsid w:val="00916B35"/>
    <w:rsid w:val="00916E41"/>
    <w:rsid w:val="009172CA"/>
    <w:rsid w:val="0091741D"/>
    <w:rsid w:val="009174DB"/>
    <w:rsid w:val="00917F93"/>
    <w:rsid w:val="00920011"/>
    <w:rsid w:val="009200F5"/>
    <w:rsid w:val="009202AC"/>
    <w:rsid w:val="0092033E"/>
    <w:rsid w:val="009206E1"/>
    <w:rsid w:val="009209D1"/>
    <w:rsid w:val="00920F68"/>
    <w:rsid w:val="00921C4F"/>
    <w:rsid w:val="00921D17"/>
    <w:rsid w:val="0092258D"/>
    <w:rsid w:val="009226C6"/>
    <w:rsid w:val="0092279C"/>
    <w:rsid w:val="00922A31"/>
    <w:rsid w:val="00922E05"/>
    <w:rsid w:val="00922EB2"/>
    <w:rsid w:val="00923038"/>
    <w:rsid w:val="0092343C"/>
    <w:rsid w:val="00923452"/>
    <w:rsid w:val="0092355C"/>
    <w:rsid w:val="00923C11"/>
    <w:rsid w:val="00923F93"/>
    <w:rsid w:val="00924345"/>
    <w:rsid w:val="00924401"/>
    <w:rsid w:val="0092453F"/>
    <w:rsid w:val="00924B4B"/>
    <w:rsid w:val="009255B9"/>
    <w:rsid w:val="00925D7C"/>
    <w:rsid w:val="00925D91"/>
    <w:rsid w:val="00925FDC"/>
    <w:rsid w:val="0092667F"/>
    <w:rsid w:val="00926C99"/>
    <w:rsid w:val="009278B9"/>
    <w:rsid w:val="009279C2"/>
    <w:rsid w:val="00927B81"/>
    <w:rsid w:val="009310BD"/>
    <w:rsid w:val="009312EE"/>
    <w:rsid w:val="0093167A"/>
    <w:rsid w:val="009317E4"/>
    <w:rsid w:val="00931B9E"/>
    <w:rsid w:val="00932307"/>
    <w:rsid w:val="0093237D"/>
    <w:rsid w:val="009326FE"/>
    <w:rsid w:val="00932CEF"/>
    <w:rsid w:val="00932D14"/>
    <w:rsid w:val="00932DBB"/>
    <w:rsid w:val="0093313B"/>
    <w:rsid w:val="00933C22"/>
    <w:rsid w:val="00933E25"/>
    <w:rsid w:val="009341F5"/>
    <w:rsid w:val="00934484"/>
    <w:rsid w:val="00934E7C"/>
    <w:rsid w:val="0093519D"/>
    <w:rsid w:val="009354B6"/>
    <w:rsid w:val="0093599F"/>
    <w:rsid w:val="00935ACB"/>
    <w:rsid w:val="00936DC2"/>
    <w:rsid w:val="00936F97"/>
    <w:rsid w:val="00937232"/>
    <w:rsid w:val="0093745A"/>
    <w:rsid w:val="00937F93"/>
    <w:rsid w:val="009407BC"/>
    <w:rsid w:val="00940D68"/>
    <w:rsid w:val="00941280"/>
    <w:rsid w:val="00941D34"/>
    <w:rsid w:val="00941EE8"/>
    <w:rsid w:val="00941F6F"/>
    <w:rsid w:val="00942084"/>
    <w:rsid w:val="0094230F"/>
    <w:rsid w:val="00942717"/>
    <w:rsid w:val="00942725"/>
    <w:rsid w:val="00942DC2"/>
    <w:rsid w:val="0094306B"/>
    <w:rsid w:val="0094367B"/>
    <w:rsid w:val="00943D6E"/>
    <w:rsid w:val="009446A4"/>
    <w:rsid w:val="00944AA5"/>
    <w:rsid w:val="00944D40"/>
    <w:rsid w:val="009451BD"/>
    <w:rsid w:val="00945237"/>
    <w:rsid w:val="00945427"/>
    <w:rsid w:val="00945A97"/>
    <w:rsid w:val="00945FBB"/>
    <w:rsid w:val="00946302"/>
    <w:rsid w:val="00947819"/>
    <w:rsid w:val="00947C06"/>
    <w:rsid w:val="009503F6"/>
    <w:rsid w:val="009506B6"/>
    <w:rsid w:val="0095076A"/>
    <w:rsid w:val="00950AF3"/>
    <w:rsid w:val="00950C14"/>
    <w:rsid w:val="00950E8E"/>
    <w:rsid w:val="0095156B"/>
    <w:rsid w:val="00951E66"/>
    <w:rsid w:val="009521C6"/>
    <w:rsid w:val="00952713"/>
    <w:rsid w:val="009527AE"/>
    <w:rsid w:val="00952933"/>
    <w:rsid w:val="00952D2B"/>
    <w:rsid w:val="009533E4"/>
    <w:rsid w:val="009536A1"/>
    <w:rsid w:val="00953BE1"/>
    <w:rsid w:val="0095439C"/>
    <w:rsid w:val="00954526"/>
    <w:rsid w:val="00954966"/>
    <w:rsid w:val="0095499D"/>
    <w:rsid w:val="00954AB5"/>
    <w:rsid w:val="00954C48"/>
    <w:rsid w:val="0095592B"/>
    <w:rsid w:val="009559BA"/>
    <w:rsid w:val="00955AA2"/>
    <w:rsid w:val="00956543"/>
    <w:rsid w:val="0095689D"/>
    <w:rsid w:val="00956963"/>
    <w:rsid w:val="00956CF4"/>
    <w:rsid w:val="009573DC"/>
    <w:rsid w:val="009578AD"/>
    <w:rsid w:val="0096040A"/>
    <w:rsid w:val="009608F1"/>
    <w:rsid w:val="0096140E"/>
    <w:rsid w:val="009615E3"/>
    <w:rsid w:val="00961654"/>
    <w:rsid w:val="00961D52"/>
    <w:rsid w:val="00961F26"/>
    <w:rsid w:val="009621E5"/>
    <w:rsid w:val="00962316"/>
    <w:rsid w:val="009623ED"/>
    <w:rsid w:val="00962ADE"/>
    <w:rsid w:val="00962B1C"/>
    <w:rsid w:val="00962D2E"/>
    <w:rsid w:val="00962DC7"/>
    <w:rsid w:val="0096304D"/>
    <w:rsid w:val="0096311D"/>
    <w:rsid w:val="0096393B"/>
    <w:rsid w:val="00963AE3"/>
    <w:rsid w:val="00963D1B"/>
    <w:rsid w:val="0096406F"/>
    <w:rsid w:val="00964198"/>
    <w:rsid w:val="00964678"/>
    <w:rsid w:val="009657D1"/>
    <w:rsid w:val="00965F93"/>
    <w:rsid w:val="00965FA7"/>
    <w:rsid w:val="009662B3"/>
    <w:rsid w:val="009664A6"/>
    <w:rsid w:val="009666DB"/>
    <w:rsid w:val="00966802"/>
    <w:rsid w:val="00966D9C"/>
    <w:rsid w:val="00966E37"/>
    <w:rsid w:val="009672BF"/>
    <w:rsid w:val="00967635"/>
    <w:rsid w:val="00967B14"/>
    <w:rsid w:val="00967DF3"/>
    <w:rsid w:val="009703BA"/>
    <w:rsid w:val="00970539"/>
    <w:rsid w:val="00970839"/>
    <w:rsid w:val="00970B27"/>
    <w:rsid w:val="00970B49"/>
    <w:rsid w:val="0097138A"/>
    <w:rsid w:val="0097144B"/>
    <w:rsid w:val="009715AD"/>
    <w:rsid w:val="009721F6"/>
    <w:rsid w:val="009724B3"/>
    <w:rsid w:val="00972FCB"/>
    <w:rsid w:val="0097316B"/>
    <w:rsid w:val="009732FD"/>
    <w:rsid w:val="0097388C"/>
    <w:rsid w:val="00973BF9"/>
    <w:rsid w:val="00973C5A"/>
    <w:rsid w:val="00973F4D"/>
    <w:rsid w:val="009740FA"/>
    <w:rsid w:val="00974509"/>
    <w:rsid w:val="00974BC2"/>
    <w:rsid w:val="00974FC5"/>
    <w:rsid w:val="00975FCA"/>
    <w:rsid w:val="0097614B"/>
    <w:rsid w:val="0097639F"/>
    <w:rsid w:val="00976BBA"/>
    <w:rsid w:val="0097719A"/>
    <w:rsid w:val="009773F7"/>
    <w:rsid w:val="0097778D"/>
    <w:rsid w:val="00977BC9"/>
    <w:rsid w:val="00977EB1"/>
    <w:rsid w:val="009808A8"/>
    <w:rsid w:val="0098096C"/>
    <w:rsid w:val="00980B38"/>
    <w:rsid w:val="009812D6"/>
    <w:rsid w:val="0098131C"/>
    <w:rsid w:val="00981391"/>
    <w:rsid w:val="00981451"/>
    <w:rsid w:val="009820F8"/>
    <w:rsid w:val="00982387"/>
    <w:rsid w:val="0098260C"/>
    <w:rsid w:val="00982A0B"/>
    <w:rsid w:val="00983211"/>
    <w:rsid w:val="0098346F"/>
    <w:rsid w:val="0098353E"/>
    <w:rsid w:val="0098364E"/>
    <w:rsid w:val="00983864"/>
    <w:rsid w:val="00983933"/>
    <w:rsid w:val="00983B87"/>
    <w:rsid w:val="00983F6B"/>
    <w:rsid w:val="00984836"/>
    <w:rsid w:val="00984D2E"/>
    <w:rsid w:val="00984DC4"/>
    <w:rsid w:val="00984E96"/>
    <w:rsid w:val="0098507A"/>
    <w:rsid w:val="00985300"/>
    <w:rsid w:val="00985DF6"/>
    <w:rsid w:val="009860BC"/>
    <w:rsid w:val="0098633F"/>
    <w:rsid w:val="009867D6"/>
    <w:rsid w:val="00986ABA"/>
    <w:rsid w:val="00986CF8"/>
    <w:rsid w:val="00987712"/>
    <w:rsid w:val="00987757"/>
    <w:rsid w:val="009879AB"/>
    <w:rsid w:val="00987DF3"/>
    <w:rsid w:val="00990072"/>
    <w:rsid w:val="00990223"/>
    <w:rsid w:val="00990878"/>
    <w:rsid w:val="00990C21"/>
    <w:rsid w:val="00990E8B"/>
    <w:rsid w:val="00991836"/>
    <w:rsid w:val="00991B0A"/>
    <w:rsid w:val="00991B24"/>
    <w:rsid w:val="00991F61"/>
    <w:rsid w:val="0099296E"/>
    <w:rsid w:val="00992BAD"/>
    <w:rsid w:val="00993901"/>
    <w:rsid w:val="00993940"/>
    <w:rsid w:val="00993A02"/>
    <w:rsid w:val="00993A14"/>
    <w:rsid w:val="00993C21"/>
    <w:rsid w:val="009940C0"/>
    <w:rsid w:val="00994CDC"/>
    <w:rsid w:val="009953B8"/>
    <w:rsid w:val="00995BEB"/>
    <w:rsid w:val="0099634A"/>
    <w:rsid w:val="009964B4"/>
    <w:rsid w:val="009968BF"/>
    <w:rsid w:val="009969B2"/>
    <w:rsid w:val="00997003"/>
    <w:rsid w:val="0099704D"/>
    <w:rsid w:val="00997393"/>
    <w:rsid w:val="009974D6"/>
    <w:rsid w:val="00997626"/>
    <w:rsid w:val="0099783E"/>
    <w:rsid w:val="009A02E7"/>
    <w:rsid w:val="009A0613"/>
    <w:rsid w:val="009A07E4"/>
    <w:rsid w:val="009A089D"/>
    <w:rsid w:val="009A0B1A"/>
    <w:rsid w:val="009A0BAF"/>
    <w:rsid w:val="009A130A"/>
    <w:rsid w:val="009A1323"/>
    <w:rsid w:val="009A13F8"/>
    <w:rsid w:val="009A1B26"/>
    <w:rsid w:val="009A1B9A"/>
    <w:rsid w:val="009A1B9B"/>
    <w:rsid w:val="009A1ED0"/>
    <w:rsid w:val="009A2766"/>
    <w:rsid w:val="009A276D"/>
    <w:rsid w:val="009A280B"/>
    <w:rsid w:val="009A2CDB"/>
    <w:rsid w:val="009A2CFE"/>
    <w:rsid w:val="009A3596"/>
    <w:rsid w:val="009A3636"/>
    <w:rsid w:val="009A3A68"/>
    <w:rsid w:val="009A3E52"/>
    <w:rsid w:val="009A3E9C"/>
    <w:rsid w:val="009A412C"/>
    <w:rsid w:val="009A478F"/>
    <w:rsid w:val="009A4798"/>
    <w:rsid w:val="009A4FBB"/>
    <w:rsid w:val="009A5CC1"/>
    <w:rsid w:val="009A5E21"/>
    <w:rsid w:val="009A6426"/>
    <w:rsid w:val="009A690A"/>
    <w:rsid w:val="009A6A23"/>
    <w:rsid w:val="009A6A93"/>
    <w:rsid w:val="009A7663"/>
    <w:rsid w:val="009B0723"/>
    <w:rsid w:val="009B07A4"/>
    <w:rsid w:val="009B0AA4"/>
    <w:rsid w:val="009B0C30"/>
    <w:rsid w:val="009B1302"/>
    <w:rsid w:val="009B16CA"/>
    <w:rsid w:val="009B1A2B"/>
    <w:rsid w:val="009B22CA"/>
    <w:rsid w:val="009B2372"/>
    <w:rsid w:val="009B245E"/>
    <w:rsid w:val="009B2822"/>
    <w:rsid w:val="009B2B86"/>
    <w:rsid w:val="009B2D68"/>
    <w:rsid w:val="009B38A2"/>
    <w:rsid w:val="009B3CFA"/>
    <w:rsid w:val="009B4155"/>
    <w:rsid w:val="009B471B"/>
    <w:rsid w:val="009B4A96"/>
    <w:rsid w:val="009B4B22"/>
    <w:rsid w:val="009B4B24"/>
    <w:rsid w:val="009B4B59"/>
    <w:rsid w:val="009B4CE9"/>
    <w:rsid w:val="009B4DAD"/>
    <w:rsid w:val="009B509A"/>
    <w:rsid w:val="009B53E0"/>
    <w:rsid w:val="009B5711"/>
    <w:rsid w:val="009B59FE"/>
    <w:rsid w:val="009B5C4A"/>
    <w:rsid w:val="009B5DEA"/>
    <w:rsid w:val="009B66E0"/>
    <w:rsid w:val="009B6C06"/>
    <w:rsid w:val="009B7183"/>
    <w:rsid w:val="009B71E1"/>
    <w:rsid w:val="009B7332"/>
    <w:rsid w:val="009B76DC"/>
    <w:rsid w:val="009B7B43"/>
    <w:rsid w:val="009C002F"/>
    <w:rsid w:val="009C01B9"/>
    <w:rsid w:val="009C053E"/>
    <w:rsid w:val="009C07EA"/>
    <w:rsid w:val="009C0880"/>
    <w:rsid w:val="009C0AD0"/>
    <w:rsid w:val="009C0BAB"/>
    <w:rsid w:val="009C0D55"/>
    <w:rsid w:val="009C0DC0"/>
    <w:rsid w:val="009C127E"/>
    <w:rsid w:val="009C1621"/>
    <w:rsid w:val="009C1A1E"/>
    <w:rsid w:val="009C1B92"/>
    <w:rsid w:val="009C1EF1"/>
    <w:rsid w:val="009C1F61"/>
    <w:rsid w:val="009C1FD2"/>
    <w:rsid w:val="009C22B1"/>
    <w:rsid w:val="009C274A"/>
    <w:rsid w:val="009C34AB"/>
    <w:rsid w:val="009C3C11"/>
    <w:rsid w:val="009C3CEA"/>
    <w:rsid w:val="009C4171"/>
    <w:rsid w:val="009C4B02"/>
    <w:rsid w:val="009C4EAD"/>
    <w:rsid w:val="009C516D"/>
    <w:rsid w:val="009C5617"/>
    <w:rsid w:val="009C5903"/>
    <w:rsid w:val="009C65AA"/>
    <w:rsid w:val="009C6B6C"/>
    <w:rsid w:val="009C707E"/>
    <w:rsid w:val="009C76EA"/>
    <w:rsid w:val="009C7980"/>
    <w:rsid w:val="009C7A6D"/>
    <w:rsid w:val="009C7EEC"/>
    <w:rsid w:val="009C7F07"/>
    <w:rsid w:val="009D0524"/>
    <w:rsid w:val="009D0664"/>
    <w:rsid w:val="009D0B43"/>
    <w:rsid w:val="009D0C49"/>
    <w:rsid w:val="009D12D1"/>
    <w:rsid w:val="009D1806"/>
    <w:rsid w:val="009D19CB"/>
    <w:rsid w:val="009D1B63"/>
    <w:rsid w:val="009D2276"/>
    <w:rsid w:val="009D2465"/>
    <w:rsid w:val="009D264F"/>
    <w:rsid w:val="009D2C6D"/>
    <w:rsid w:val="009D2D54"/>
    <w:rsid w:val="009D2EB7"/>
    <w:rsid w:val="009D344B"/>
    <w:rsid w:val="009D355F"/>
    <w:rsid w:val="009D3663"/>
    <w:rsid w:val="009D37BC"/>
    <w:rsid w:val="009D38F9"/>
    <w:rsid w:val="009D3AFB"/>
    <w:rsid w:val="009D41FD"/>
    <w:rsid w:val="009D4933"/>
    <w:rsid w:val="009D5B79"/>
    <w:rsid w:val="009D65AB"/>
    <w:rsid w:val="009D67CB"/>
    <w:rsid w:val="009D6A97"/>
    <w:rsid w:val="009D7010"/>
    <w:rsid w:val="009D7FA6"/>
    <w:rsid w:val="009E014A"/>
    <w:rsid w:val="009E05E5"/>
    <w:rsid w:val="009E06FF"/>
    <w:rsid w:val="009E0721"/>
    <w:rsid w:val="009E090F"/>
    <w:rsid w:val="009E0D5D"/>
    <w:rsid w:val="009E1348"/>
    <w:rsid w:val="009E15F0"/>
    <w:rsid w:val="009E18F6"/>
    <w:rsid w:val="009E1B37"/>
    <w:rsid w:val="009E1F29"/>
    <w:rsid w:val="009E23E1"/>
    <w:rsid w:val="009E29F8"/>
    <w:rsid w:val="009E2F98"/>
    <w:rsid w:val="009E3293"/>
    <w:rsid w:val="009E3610"/>
    <w:rsid w:val="009E3B47"/>
    <w:rsid w:val="009E4EF6"/>
    <w:rsid w:val="009E5371"/>
    <w:rsid w:val="009E578E"/>
    <w:rsid w:val="009E59EB"/>
    <w:rsid w:val="009E5AF5"/>
    <w:rsid w:val="009E5DA3"/>
    <w:rsid w:val="009E6228"/>
    <w:rsid w:val="009E6D6C"/>
    <w:rsid w:val="009E70C2"/>
    <w:rsid w:val="009E7379"/>
    <w:rsid w:val="009E77A5"/>
    <w:rsid w:val="009E7817"/>
    <w:rsid w:val="009E79CA"/>
    <w:rsid w:val="009E7A8A"/>
    <w:rsid w:val="009E7AEE"/>
    <w:rsid w:val="009E7D21"/>
    <w:rsid w:val="009F0294"/>
    <w:rsid w:val="009F0797"/>
    <w:rsid w:val="009F0895"/>
    <w:rsid w:val="009F08C6"/>
    <w:rsid w:val="009F0B70"/>
    <w:rsid w:val="009F1334"/>
    <w:rsid w:val="009F1629"/>
    <w:rsid w:val="009F2414"/>
    <w:rsid w:val="009F2431"/>
    <w:rsid w:val="009F25AA"/>
    <w:rsid w:val="009F290E"/>
    <w:rsid w:val="009F2A0B"/>
    <w:rsid w:val="009F3363"/>
    <w:rsid w:val="009F373B"/>
    <w:rsid w:val="009F3C1F"/>
    <w:rsid w:val="009F421F"/>
    <w:rsid w:val="009F454A"/>
    <w:rsid w:val="009F493C"/>
    <w:rsid w:val="009F49BF"/>
    <w:rsid w:val="009F546F"/>
    <w:rsid w:val="009F5977"/>
    <w:rsid w:val="009F5B93"/>
    <w:rsid w:val="009F63E6"/>
    <w:rsid w:val="009F6608"/>
    <w:rsid w:val="009F6F89"/>
    <w:rsid w:val="009F716E"/>
    <w:rsid w:val="009F717C"/>
    <w:rsid w:val="009F732F"/>
    <w:rsid w:val="009F777F"/>
    <w:rsid w:val="00A00C89"/>
    <w:rsid w:val="00A00DD1"/>
    <w:rsid w:val="00A00DF3"/>
    <w:rsid w:val="00A011A5"/>
    <w:rsid w:val="00A01491"/>
    <w:rsid w:val="00A015A1"/>
    <w:rsid w:val="00A015F9"/>
    <w:rsid w:val="00A01F1A"/>
    <w:rsid w:val="00A0228B"/>
    <w:rsid w:val="00A022FB"/>
    <w:rsid w:val="00A02570"/>
    <w:rsid w:val="00A029B3"/>
    <w:rsid w:val="00A029F3"/>
    <w:rsid w:val="00A03123"/>
    <w:rsid w:val="00A0318B"/>
    <w:rsid w:val="00A032F8"/>
    <w:rsid w:val="00A044F2"/>
    <w:rsid w:val="00A04663"/>
    <w:rsid w:val="00A049C0"/>
    <w:rsid w:val="00A04BC4"/>
    <w:rsid w:val="00A04FF9"/>
    <w:rsid w:val="00A0512F"/>
    <w:rsid w:val="00A05256"/>
    <w:rsid w:val="00A059D2"/>
    <w:rsid w:val="00A06891"/>
    <w:rsid w:val="00A0696A"/>
    <w:rsid w:val="00A07157"/>
    <w:rsid w:val="00A075B7"/>
    <w:rsid w:val="00A0780E"/>
    <w:rsid w:val="00A078B8"/>
    <w:rsid w:val="00A07DF2"/>
    <w:rsid w:val="00A07E9D"/>
    <w:rsid w:val="00A10045"/>
    <w:rsid w:val="00A1026A"/>
    <w:rsid w:val="00A1066D"/>
    <w:rsid w:val="00A108A4"/>
    <w:rsid w:val="00A108FE"/>
    <w:rsid w:val="00A109D5"/>
    <w:rsid w:val="00A11292"/>
    <w:rsid w:val="00A1147A"/>
    <w:rsid w:val="00A1156B"/>
    <w:rsid w:val="00A12AB4"/>
    <w:rsid w:val="00A12F85"/>
    <w:rsid w:val="00A133F6"/>
    <w:rsid w:val="00A13531"/>
    <w:rsid w:val="00A138D0"/>
    <w:rsid w:val="00A13AF4"/>
    <w:rsid w:val="00A13B9B"/>
    <w:rsid w:val="00A13FF9"/>
    <w:rsid w:val="00A140A9"/>
    <w:rsid w:val="00A1424F"/>
    <w:rsid w:val="00A14403"/>
    <w:rsid w:val="00A145F4"/>
    <w:rsid w:val="00A147B0"/>
    <w:rsid w:val="00A14FA6"/>
    <w:rsid w:val="00A15066"/>
    <w:rsid w:val="00A156D1"/>
    <w:rsid w:val="00A1570C"/>
    <w:rsid w:val="00A15967"/>
    <w:rsid w:val="00A1623B"/>
    <w:rsid w:val="00A164EF"/>
    <w:rsid w:val="00A16DDC"/>
    <w:rsid w:val="00A171E2"/>
    <w:rsid w:val="00A17506"/>
    <w:rsid w:val="00A17C03"/>
    <w:rsid w:val="00A17C99"/>
    <w:rsid w:val="00A20026"/>
    <w:rsid w:val="00A205D1"/>
    <w:rsid w:val="00A2074D"/>
    <w:rsid w:val="00A21689"/>
    <w:rsid w:val="00A219A1"/>
    <w:rsid w:val="00A22316"/>
    <w:rsid w:val="00A22929"/>
    <w:rsid w:val="00A22D61"/>
    <w:rsid w:val="00A23594"/>
    <w:rsid w:val="00A2383E"/>
    <w:rsid w:val="00A23BB0"/>
    <w:rsid w:val="00A23C2C"/>
    <w:rsid w:val="00A2445C"/>
    <w:rsid w:val="00A24692"/>
    <w:rsid w:val="00A24C54"/>
    <w:rsid w:val="00A25472"/>
    <w:rsid w:val="00A256BD"/>
    <w:rsid w:val="00A25805"/>
    <w:rsid w:val="00A25E2C"/>
    <w:rsid w:val="00A261D9"/>
    <w:rsid w:val="00A26458"/>
    <w:rsid w:val="00A2688C"/>
    <w:rsid w:val="00A26AD9"/>
    <w:rsid w:val="00A27844"/>
    <w:rsid w:val="00A27F3F"/>
    <w:rsid w:val="00A3004D"/>
    <w:rsid w:val="00A309B1"/>
    <w:rsid w:val="00A30B6E"/>
    <w:rsid w:val="00A30F54"/>
    <w:rsid w:val="00A311DA"/>
    <w:rsid w:val="00A317B4"/>
    <w:rsid w:val="00A3231E"/>
    <w:rsid w:val="00A32352"/>
    <w:rsid w:val="00A32433"/>
    <w:rsid w:val="00A32B5B"/>
    <w:rsid w:val="00A33232"/>
    <w:rsid w:val="00A33FC1"/>
    <w:rsid w:val="00A34373"/>
    <w:rsid w:val="00A34BDA"/>
    <w:rsid w:val="00A351B4"/>
    <w:rsid w:val="00A35A85"/>
    <w:rsid w:val="00A35B55"/>
    <w:rsid w:val="00A35CCE"/>
    <w:rsid w:val="00A36397"/>
    <w:rsid w:val="00A36907"/>
    <w:rsid w:val="00A36A23"/>
    <w:rsid w:val="00A3714F"/>
    <w:rsid w:val="00A3726E"/>
    <w:rsid w:val="00A37C79"/>
    <w:rsid w:val="00A37FCC"/>
    <w:rsid w:val="00A4071E"/>
    <w:rsid w:val="00A409FE"/>
    <w:rsid w:val="00A40EDA"/>
    <w:rsid w:val="00A41772"/>
    <w:rsid w:val="00A42120"/>
    <w:rsid w:val="00A42778"/>
    <w:rsid w:val="00A427B3"/>
    <w:rsid w:val="00A42D37"/>
    <w:rsid w:val="00A4301D"/>
    <w:rsid w:val="00A43481"/>
    <w:rsid w:val="00A4383C"/>
    <w:rsid w:val="00A447F4"/>
    <w:rsid w:val="00A44B04"/>
    <w:rsid w:val="00A4520D"/>
    <w:rsid w:val="00A45518"/>
    <w:rsid w:val="00A4674D"/>
    <w:rsid w:val="00A472F1"/>
    <w:rsid w:val="00A47865"/>
    <w:rsid w:val="00A47BD8"/>
    <w:rsid w:val="00A50C90"/>
    <w:rsid w:val="00A50CD8"/>
    <w:rsid w:val="00A513D4"/>
    <w:rsid w:val="00A513F0"/>
    <w:rsid w:val="00A517BD"/>
    <w:rsid w:val="00A52172"/>
    <w:rsid w:val="00A5219A"/>
    <w:rsid w:val="00A52774"/>
    <w:rsid w:val="00A52B22"/>
    <w:rsid w:val="00A52DFE"/>
    <w:rsid w:val="00A5322A"/>
    <w:rsid w:val="00A532E2"/>
    <w:rsid w:val="00A53478"/>
    <w:rsid w:val="00A53627"/>
    <w:rsid w:val="00A53A11"/>
    <w:rsid w:val="00A5438F"/>
    <w:rsid w:val="00A54515"/>
    <w:rsid w:val="00A54668"/>
    <w:rsid w:val="00A54706"/>
    <w:rsid w:val="00A558A9"/>
    <w:rsid w:val="00A55A61"/>
    <w:rsid w:val="00A55CE2"/>
    <w:rsid w:val="00A55F16"/>
    <w:rsid w:val="00A56477"/>
    <w:rsid w:val="00A56944"/>
    <w:rsid w:val="00A5699A"/>
    <w:rsid w:val="00A57443"/>
    <w:rsid w:val="00A577AB"/>
    <w:rsid w:val="00A57B1D"/>
    <w:rsid w:val="00A57CCD"/>
    <w:rsid w:val="00A602E5"/>
    <w:rsid w:val="00A603C3"/>
    <w:rsid w:val="00A606DB"/>
    <w:rsid w:val="00A60E61"/>
    <w:rsid w:val="00A61546"/>
    <w:rsid w:val="00A6165B"/>
    <w:rsid w:val="00A6177F"/>
    <w:rsid w:val="00A61A39"/>
    <w:rsid w:val="00A61B95"/>
    <w:rsid w:val="00A6232F"/>
    <w:rsid w:val="00A62523"/>
    <w:rsid w:val="00A6267C"/>
    <w:rsid w:val="00A62A33"/>
    <w:rsid w:val="00A62FED"/>
    <w:rsid w:val="00A63542"/>
    <w:rsid w:val="00A63707"/>
    <w:rsid w:val="00A63B60"/>
    <w:rsid w:val="00A64268"/>
    <w:rsid w:val="00A6439E"/>
    <w:rsid w:val="00A643CA"/>
    <w:rsid w:val="00A6546B"/>
    <w:rsid w:val="00A6594C"/>
    <w:rsid w:val="00A65B00"/>
    <w:rsid w:val="00A65CC9"/>
    <w:rsid w:val="00A65EF6"/>
    <w:rsid w:val="00A65F24"/>
    <w:rsid w:val="00A660B2"/>
    <w:rsid w:val="00A66216"/>
    <w:rsid w:val="00A672D1"/>
    <w:rsid w:val="00A67956"/>
    <w:rsid w:val="00A70186"/>
    <w:rsid w:val="00A703B5"/>
    <w:rsid w:val="00A7075D"/>
    <w:rsid w:val="00A70A7C"/>
    <w:rsid w:val="00A70D4A"/>
    <w:rsid w:val="00A70F3C"/>
    <w:rsid w:val="00A710CE"/>
    <w:rsid w:val="00A710DA"/>
    <w:rsid w:val="00A71522"/>
    <w:rsid w:val="00A7157D"/>
    <w:rsid w:val="00A715F5"/>
    <w:rsid w:val="00A71684"/>
    <w:rsid w:val="00A7195E"/>
    <w:rsid w:val="00A719FE"/>
    <w:rsid w:val="00A71F46"/>
    <w:rsid w:val="00A7245E"/>
    <w:rsid w:val="00A72B7F"/>
    <w:rsid w:val="00A72CE3"/>
    <w:rsid w:val="00A72D3D"/>
    <w:rsid w:val="00A73017"/>
    <w:rsid w:val="00A7312D"/>
    <w:rsid w:val="00A734C3"/>
    <w:rsid w:val="00A7365D"/>
    <w:rsid w:val="00A7369C"/>
    <w:rsid w:val="00A73F15"/>
    <w:rsid w:val="00A743B0"/>
    <w:rsid w:val="00A7461B"/>
    <w:rsid w:val="00A746EC"/>
    <w:rsid w:val="00A748E6"/>
    <w:rsid w:val="00A74EB1"/>
    <w:rsid w:val="00A7557E"/>
    <w:rsid w:val="00A75C1D"/>
    <w:rsid w:val="00A76085"/>
    <w:rsid w:val="00A7612F"/>
    <w:rsid w:val="00A76945"/>
    <w:rsid w:val="00A76B4F"/>
    <w:rsid w:val="00A76BC6"/>
    <w:rsid w:val="00A76CC2"/>
    <w:rsid w:val="00A76CE5"/>
    <w:rsid w:val="00A771F6"/>
    <w:rsid w:val="00A7742B"/>
    <w:rsid w:val="00A77515"/>
    <w:rsid w:val="00A803F3"/>
    <w:rsid w:val="00A803F9"/>
    <w:rsid w:val="00A81E15"/>
    <w:rsid w:val="00A82394"/>
    <w:rsid w:val="00A82506"/>
    <w:rsid w:val="00A828F6"/>
    <w:rsid w:val="00A83054"/>
    <w:rsid w:val="00A837C9"/>
    <w:rsid w:val="00A83B01"/>
    <w:rsid w:val="00A83CAC"/>
    <w:rsid w:val="00A83E1F"/>
    <w:rsid w:val="00A84055"/>
    <w:rsid w:val="00A84282"/>
    <w:rsid w:val="00A8433E"/>
    <w:rsid w:val="00A84887"/>
    <w:rsid w:val="00A849FC"/>
    <w:rsid w:val="00A84DAB"/>
    <w:rsid w:val="00A84DBF"/>
    <w:rsid w:val="00A85386"/>
    <w:rsid w:val="00A858A6"/>
    <w:rsid w:val="00A86526"/>
    <w:rsid w:val="00A86CD6"/>
    <w:rsid w:val="00A86EBF"/>
    <w:rsid w:val="00A87CA1"/>
    <w:rsid w:val="00A90145"/>
    <w:rsid w:val="00A908A4"/>
    <w:rsid w:val="00A909C8"/>
    <w:rsid w:val="00A909D2"/>
    <w:rsid w:val="00A913A9"/>
    <w:rsid w:val="00A91505"/>
    <w:rsid w:val="00A91523"/>
    <w:rsid w:val="00A9164F"/>
    <w:rsid w:val="00A916C6"/>
    <w:rsid w:val="00A9206D"/>
    <w:rsid w:val="00A927C2"/>
    <w:rsid w:val="00A933A5"/>
    <w:rsid w:val="00A93880"/>
    <w:rsid w:val="00A93DD4"/>
    <w:rsid w:val="00A9427A"/>
    <w:rsid w:val="00A94640"/>
    <w:rsid w:val="00A9472E"/>
    <w:rsid w:val="00A948A7"/>
    <w:rsid w:val="00A94FC2"/>
    <w:rsid w:val="00A95233"/>
    <w:rsid w:val="00A95A62"/>
    <w:rsid w:val="00A961D4"/>
    <w:rsid w:val="00A96857"/>
    <w:rsid w:val="00A96B80"/>
    <w:rsid w:val="00A96D11"/>
    <w:rsid w:val="00A96F4C"/>
    <w:rsid w:val="00A970F6"/>
    <w:rsid w:val="00A9716A"/>
    <w:rsid w:val="00A971F1"/>
    <w:rsid w:val="00A97979"/>
    <w:rsid w:val="00A97FCB"/>
    <w:rsid w:val="00AA036B"/>
    <w:rsid w:val="00AA0B1E"/>
    <w:rsid w:val="00AA128A"/>
    <w:rsid w:val="00AA17CC"/>
    <w:rsid w:val="00AA2514"/>
    <w:rsid w:val="00AA285F"/>
    <w:rsid w:val="00AA3B2E"/>
    <w:rsid w:val="00AA4459"/>
    <w:rsid w:val="00AA4A91"/>
    <w:rsid w:val="00AA4E1B"/>
    <w:rsid w:val="00AA56DE"/>
    <w:rsid w:val="00AA60F2"/>
    <w:rsid w:val="00AA6C91"/>
    <w:rsid w:val="00AA6D44"/>
    <w:rsid w:val="00AA7001"/>
    <w:rsid w:val="00AA7119"/>
    <w:rsid w:val="00AA7856"/>
    <w:rsid w:val="00AA78D6"/>
    <w:rsid w:val="00AA7D86"/>
    <w:rsid w:val="00AB0236"/>
    <w:rsid w:val="00AB078F"/>
    <w:rsid w:val="00AB1CC2"/>
    <w:rsid w:val="00AB22C4"/>
    <w:rsid w:val="00AB304C"/>
    <w:rsid w:val="00AB3142"/>
    <w:rsid w:val="00AB3CD2"/>
    <w:rsid w:val="00AB42D0"/>
    <w:rsid w:val="00AB4806"/>
    <w:rsid w:val="00AB4B9B"/>
    <w:rsid w:val="00AB5430"/>
    <w:rsid w:val="00AB56B2"/>
    <w:rsid w:val="00AB6244"/>
    <w:rsid w:val="00AB62DC"/>
    <w:rsid w:val="00AB6C38"/>
    <w:rsid w:val="00AB6CAE"/>
    <w:rsid w:val="00AB6DB0"/>
    <w:rsid w:val="00AB6E7C"/>
    <w:rsid w:val="00AB6F2B"/>
    <w:rsid w:val="00AB7060"/>
    <w:rsid w:val="00AB713D"/>
    <w:rsid w:val="00AB7259"/>
    <w:rsid w:val="00AB7E41"/>
    <w:rsid w:val="00AB7E44"/>
    <w:rsid w:val="00AC00B1"/>
    <w:rsid w:val="00AC0491"/>
    <w:rsid w:val="00AC05E5"/>
    <w:rsid w:val="00AC0A0A"/>
    <w:rsid w:val="00AC0A4E"/>
    <w:rsid w:val="00AC0D65"/>
    <w:rsid w:val="00AC0F06"/>
    <w:rsid w:val="00AC1193"/>
    <w:rsid w:val="00AC1423"/>
    <w:rsid w:val="00AC1648"/>
    <w:rsid w:val="00AC1751"/>
    <w:rsid w:val="00AC1DD8"/>
    <w:rsid w:val="00AC1FCF"/>
    <w:rsid w:val="00AC207A"/>
    <w:rsid w:val="00AC2516"/>
    <w:rsid w:val="00AC2555"/>
    <w:rsid w:val="00AC278D"/>
    <w:rsid w:val="00AC2BAA"/>
    <w:rsid w:val="00AC2BD2"/>
    <w:rsid w:val="00AC3202"/>
    <w:rsid w:val="00AC350C"/>
    <w:rsid w:val="00AC386D"/>
    <w:rsid w:val="00AC3BA8"/>
    <w:rsid w:val="00AC4090"/>
    <w:rsid w:val="00AC415F"/>
    <w:rsid w:val="00AC422D"/>
    <w:rsid w:val="00AC4670"/>
    <w:rsid w:val="00AC4BBC"/>
    <w:rsid w:val="00AC4DC4"/>
    <w:rsid w:val="00AC4EC9"/>
    <w:rsid w:val="00AC5092"/>
    <w:rsid w:val="00AC527C"/>
    <w:rsid w:val="00AC55CC"/>
    <w:rsid w:val="00AC55FD"/>
    <w:rsid w:val="00AC5A7F"/>
    <w:rsid w:val="00AC5AF9"/>
    <w:rsid w:val="00AC5FD1"/>
    <w:rsid w:val="00AC6326"/>
    <w:rsid w:val="00AC6933"/>
    <w:rsid w:val="00AC6A27"/>
    <w:rsid w:val="00AC6B00"/>
    <w:rsid w:val="00AC6C82"/>
    <w:rsid w:val="00AC7063"/>
    <w:rsid w:val="00AC71E0"/>
    <w:rsid w:val="00AC7445"/>
    <w:rsid w:val="00AC775C"/>
    <w:rsid w:val="00AC7909"/>
    <w:rsid w:val="00AC7AA1"/>
    <w:rsid w:val="00AD03B7"/>
    <w:rsid w:val="00AD0681"/>
    <w:rsid w:val="00AD1AA4"/>
    <w:rsid w:val="00AD1C9C"/>
    <w:rsid w:val="00AD1D41"/>
    <w:rsid w:val="00AD2332"/>
    <w:rsid w:val="00AD2409"/>
    <w:rsid w:val="00AD2699"/>
    <w:rsid w:val="00AD2950"/>
    <w:rsid w:val="00AD34CE"/>
    <w:rsid w:val="00AD3C52"/>
    <w:rsid w:val="00AD4127"/>
    <w:rsid w:val="00AD419E"/>
    <w:rsid w:val="00AD46C6"/>
    <w:rsid w:val="00AD4EE6"/>
    <w:rsid w:val="00AD5057"/>
    <w:rsid w:val="00AD53D9"/>
    <w:rsid w:val="00AD564C"/>
    <w:rsid w:val="00AD5704"/>
    <w:rsid w:val="00AD58E9"/>
    <w:rsid w:val="00AD670B"/>
    <w:rsid w:val="00AD6FFE"/>
    <w:rsid w:val="00AD7114"/>
    <w:rsid w:val="00AD7272"/>
    <w:rsid w:val="00AD72B1"/>
    <w:rsid w:val="00AD7CD3"/>
    <w:rsid w:val="00AE03E9"/>
    <w:rsid w:val="00AE0941"/>
    <w:rsid w:val="00AE0FE8"/>
    <w:rsid w:val="00AE130A"/>
    <w:rsid w:val="00AE1565"/>
    <w:rsid w:val="00AE1752"/>
    <w:rsid w:val="00AE184C"/>
    <w:rsid w:val="00AE1852"/>
    <w:rsid w:val="00AE199A"/>
    <w:rsid w:val="00AE19B6"/>
    <w:rsid w:val="00AE215D"/>
    <w:rsid w:val="00AE2628"/>
    <w:rsid w:val="00AE2998"/>
    <w:rsid w:val="00AE2B39"/>
    <w:rsid w:val="00AE2D80"/>
    <w:rsid w:val="00AE368A"/>
    <w:rsid w:val="00AE38FC"/>
    <w:rsid w:val="00AE4485"/>
    <w:rsid w:val="00AE4561"/>
    <w:rsid w:val="00AE4BB6"/>
    <w:rsid w:val="00AE4C86"/>
    <w:rsid w:val="00AE505A"/>
    <w:rsid w:val="00AE5141"/>
    <w:rsid w:val="00AE5558"/>
    <w:rsid w:val="00AE5631"/>
    <w:rsid w:val="00AE5BC4"/>
    <w:rsid w:val="00AE5CE0"/>
    <w:rsid w:val="00AE5D12"/>
    <w:rsid w:val="00AE60FD"/>
    <w:rsid w:val="00AE6194"/>
    <w:rsid w:val="00AE6FB8"/>
    <w:rsid w:val="00AE7120"/>
    <w:rsid w:val="00AE75D6"/>
    <w:rsid w:val="00AF022B"/>
    <w:rsid w:val="00AF06BD"/>
    <w:rsid w:val="00AF0803"/>
    <w:rsid w:val="00AF1176"/>
    <w:rsid w:val="00AF182C"/>
    <w:rsid w:val="00AF1954"/>
    <w:rsid w:val="00AF2691"/>
    <w:rsid w:val="00AF27CC"/>
    <w:rsid w:val="00AF28E3"/>
    <w:rsid w:val="00AF2FBD"/>
    <w:rsid w:val="00AF32CA"/>
    <w:rsid w:val="00AF3B93"/>
    <w:rsid w:val="00AF3D8D"/>
    <w:rsid w:val="00AF41A1"/>
    <w:rsid w:val="00AF427D"/>
    <w:rsid w:val="00AF49FD"/>
    <w:rsid w:val="00AF4A6D"/>
    <w:rsid w:val="00AF4EF3"/>
    <w:rsid w:val="00AF4FA6"/>
    <w:rsid w:val="00AF539E"/>
    <w:rsid w:val="00AF55EE"/>
    <w:rsid w:val="00AF61FA"/>
    <w:rsid w:val="00AF6256"/>
    <w:rsid w:val="00AF6713"/>
    <w:rsid w:val="00AF68A6"/>
    <w:rsid w:val="00AF6AD2"/>
    <w:rsid w:val="00AF6AEC"/>
    <w:rsid w:val="00AF6C62"/>
    <w:rsid w:val="00AF74E5"/>
    <w:rsid w:val="00AF7780"/>
    <w:rsid w:val="00AF7CB4"/>
    <w:rsid w:val="00AF7D81"/>
    <w:rsid w:val="00AF7D96"/>
    <w:rsid w:val="00AF7E13"/>
    <w:rsid w:val="00B0035E"/>
    <w:rsid w:val="00B00AEB"/>
    <w:rsid w:val="00B00C20"/>
    <w:rsid w:val="00B00D06"/>
    <w:rsid w:val="00B01461"/>
    <w:rsid w:val="00B01620"/>
    <w:rsid w:val="00B01948"/>
    <w:rsid w:val="00B019A5"/>
    <w:rsid w:val="00B01C2D"/>
    <w:rsid w:val="00B01D2D"/>
    <w:rsid w:val="00B0215F"/>
    <w:rsid w:val="00B02444"/>
    <w:rsid w:val="00B02518"/>
    <w:rsid w:val="00B02BE0"/>
    <w:rsid w:val="00B03387"/>
    <w:rsid w:val="00B03C82"/>
    <w:rsid w:val="00B0410D"/>
    <w:rsid w:val="00B04B4D"/>
    <w:rsid w:val="00B04FC0"/>
    <w:rsid w:val="00B051FF"/>
    <w:rsid w:val="00B05488"/>
    <w:rsid w:val="00B05772"/>
    <w:rsid w:val="00B059AC"/>
    <w:rsid w:val="00B05C59"/>
    <w:rsid w:val="00B061A5"/>
    <w:rsid w:val="00B0623E"/>
    <w:rsid w:val="00B06463"/>
    <w:rsid w:val="00B0654C"/>
    <w:rsid w:val="00B06E1F"/>
    <w:rsid w:val="00B06F1D"/>
    <w:rsid w:val="00B06F85"/>
    <w:rsid w:val="00B07243"/>
    <w:rsid w:val="00B07E85"/>
    <w:rsid w:val="00B07F8B"/>
    <w:rsid w:val="00B07FAA"/>
    <w:rsid w:val="00B108AB"/>
    <w:rsid w:val="00B108F5"/>
    <w:rsid w:val="00B10A68"/>
    <w:rsid w:val="00B10BF1"/>
    <w:rsid w:val="00B10E99"/>
    <w:rsid w:val="00B10F95"/>
    <w:rsid w:val="00B11152"/>
    <w:rsid w:val="00B11778"/>
    <w:rsid w:val="00B11AC0"/>
    <w:rsid w:val="00B126A2"/>
    <w:rsid w:val="00B12BBF"/>
    <w:rsid w:val="00B12EC2"/>
    <w:rsid w:val="00B130EA"/>
    <w:rsid w:val="00B136B2"/>
    <w:rsid w:val="00B13804"/>
    <w:rsid w:val="00B13B24"/>
    <w:rsid w:val="00B14029"/>
    <w:rsid w:val="00B1414B"/>
    <w:rsid w:val="00B1473A"/>
    <w:rsid w:val="00B1480B"/>
    <w:rsid w:val="00B148A0"/>
    <w:rsid w:val="00B14E31"/>
    <w:rsid w:val="00B15825"/>
    <w:rsid w:val="00B159AE"/>
    <w:rsid w:val="00B15C0D"/>
    <w:rsid w:val="00B15E55"/>
    <w:rsid w:val="00B160AA"/>
    <w:rsid w:val="00B16238"/>
    <w:rsid w:val="00B162AC"/>
    <w:rsid w:val="00B16945"/>
    <w:rsid w:val="00B16E51"/>
    <w:rsid w:val="00B170F2"/>
    <w:rsid w:val="00B173DE"/>
    <w:rsid w:val="00B17441"/>
    <w:rsid w:val="00B174CE"/>
    <w:rsid w:val="00B17650"/>
    <w:rsid w:val="00B17809"/>
    <w:rsid w:val="00B17ACB"/>
    <w:rsid w:val="00B17F85"/>
    <w:rsid w:val="00B2044A"/>
    <w:rsid w:val="00B204E7"/>
    <w:rsid w:val="00B205B2"/>
    <w:rsid w:val="00B20B03"/>
    <w:rsid w:val="00B20B9F"/>
    <w:rsid w:val="00B20EBC"/>
    <w:rsid w:val="00B2126E"/>
    <w:rsid w:val="00B21631"/>
    <w:rsid w:val="00B21802"/>
    <w:rsid w:val="00B218F3"/>
    <w:rsid w:val="00B21A4E"/>
    <w:rsid w:val="00B21C94"/>
    <w:rsid w:val="00B21D3E"/>
    <w:rsid w:val="00B21E37"/>
    <w:rsid w:val="00B22D4E"/>
    <w:rsid w:val="00B23A30"/>
    <w:rsid w:val="00B23B71"/>
    <w:rsid w:val="00B24093"/>
    <w:rsid w:val="00B241AD"/>
    <w:rsid w:val="00B242F0"/>
    <w:rsid w:val="00B24D7D"/>
    <w:rsid w:val="00B25661"/>
    <w:rsid w:val="00B261C2"/>
    <w:rsid w:val="00B267C3"/>
    <w:rsid w:val="00B269A8"/>
    <w:rsid w:val="00B26A91"/>
    <w:rsid w:val="00B26E51"/>
    <w:rsid w:val="00B274C7"/>
    <w:rsid w:val="00B27559"/>
    <w:rsid w:val="00B277EB"/>
    <w:rsid w:val="00B27962"/>
    <w:rsid w:val="00B2796B"/>
    <w:rsid w:val="00B27DC7"/>
    <w:rsid w:val="00B30369"/>
    <w:rsid w:val="00B30688"/>
    <w:rsid w:val="00B3077F"/>
    <w:rsid w:val="00B30809"/>
    <w:rsid w:val="00B308ED"/>
    <w:rsid w:val="00B31026"/>
    <w:rsid w:val="00B31235"/>
    <w:rsid w:val="00B31A17"/>
    <w:rsid w:val="00B31F90"/>
    <w:rsid w:val="00B324AD"/>
    <w:rsid w:val="00B328EB"/>
    <w:rsid w:val="00B32D67"/>
    <w:rsid w:val="00B32FF1"/>
    <w:rsid w:val="00B33179"/>
    <w:rsid w:val="00B336CA"/>
    <w:rsid w:val="00B33756"/>
    <w:rsid w:val="00B33783"/>
    <w:rsid w:val="00B33A2A"/>
    <w:rsid w:val="00B340BD"/>
    <w:rsid w:val="00B34278"/>
    <w:rsid w:val="00B346EA"/>
    <w:rsid w:val="00B34A64"/>
    <w:rsid w:val="00B34B24"/>
    <w:rsid w:val="00B350EE"/>
    <w:rsid w:val="00B35646"/>
    <w:rsid w:val="00B35743"/>
    <w:rsid w:val="00B35B51"/>
    <w:rsid w:val="00B35C52"/>
    <w:rsid w:val="00B35D24"/>
    <w:rsid w:val="00B35E38"/>
    <w:rsid w:val="00B36F2A"/>
    <w:rsid w:val="00B37243"/>
    <w:rsid w:val="00B373F7"/>
    <w:rsid w:val="00B3746D"/>
    <w:rsid w:val="00B37B21"/>
    <w:rsid w:val="00B37F06"/>
    <w:rsid w:val="00B409DF"/>
    <w:rsid w:val="00B40EAF"/>
    <w:rsid w:val="00B417CD"/>
    <w:rsid w:val="00B41C68"/>
    <w:rsid w:val="00B41FB5"/>
    <w:rsid w:val="00B423CE"/>
    <w:rsid w:val="00B42440"/>
    <w:rsid w:val="00B42680"/>
    <w:rsid w:val="00B42AE4"/>
    <w:rsid w:val="00B4340D"/>
    <w:rsid w:val="00B43A60"/>
    <w:rsid w:val="00B43E07"/>
    <w:rsid w:val="00B43E6E"/>
    <w:rsid w:val="00B44F14"/>
    <w:rsid w:val="00B45060"/>
    <w:rsid w:val="00B452DF"/>
    <w:rsid w:val="00B45528"/>
    <w:rsid w:val="00B45601"/>
    <w:rsid w:val="00B45D16"/>
    <w:rsid w:val="00B45E12"/>
    <w:rsid w:val="00B466C4"/>
    <w:rsid w:val="00B468CA"/>
    <w:rsid w:val="00B46BA0"/>
    <w:rsid w:val="00B47034"/>
    <w:rsid w:val="00B47249"/>
    <w:rsid w:val="00B47546"/>
    <w:rsid w:val="00B475BF"/>
    <w:rsid w:val="00B47A2A"/>
    <w:rsid w:val="00B47B24"/>
    <w:rsid w:val="00B50457"/>
    <w:rsid w:val="00B5089F"/>
    <w:rsid w:val="00B50CFF"/>
    <w:rsid w:val="00B50E4D"/>
    <w:rsid w:val="00B50EBB"/>
    <w:rsid w:val="00B5388F"/>
    <w:rsid w:val="00B53C5F"/>
    <w:rsid w:val="00B53C86"/>
    <w:rsid w:val="00B546A4"/>
    <w:rsid w:val="00B5477A"/>
    <w:rsid w:val="00B54C7F"/>
    <w:rsid w:val="00B5531D"/>
    <w:rsid w:val="00B557F6"/>
    <w:rsid w:val="00B55D33"/>
    <w:rsid w:val="00B55F8B"/>
    <w:rsid w:val="00B56E87"/>
    <w:rsid w:val="00B56F0F"/>
    <w:rsid w:val="00B57B19"/>
    <w:rsid w:val="00B57BA9"/>
    <w:rsid w:val="00B60640"/>
    <w:rsid w:val="00B60822"/>
    <w:rsid w:val="00B60D9D"/>
    <w:rsid w:val="00B61050"/>
    <w:rsid w:val="00B6288A"/>
    <w:rsid w:val="00B62B8A"/>
    <w:rsid w:val="00B6319D"/>
    <w:rsid w:val="00B63A0E"/>
    <w:rsid w:val="00B63A3C"/>
    <w:rsid w:val="00B63F9F"/>
    <w:rsid w:val="00B640A4"/>
    <w:rsid w:val="00B643A4"/>
    <w:rsid w:val="00B64EE8"/>
    <w:rsid w:val="00B65FCD"/>
    <w:rsid w:val="00B66413"/>
    <w:rsid w:val="00B66AF2"/>
    <w:rsid w:val="00B66E2F"/>
    <w:rsid w:val="00B701E8"/>
    <w:rsid w:val="00B7078D"/>
    <w:rsid w:val="00B710B7"/>
    <w:rsid w:val="00B7118F"/>
    <w:rsid w:val="00B719A1"/>
    <w:rsid w:val="00B71DCE"/>
    <w:rsid w:val="00B71F6E"/>
    <w:rsid w:val="00B72005"/>
    <w:rsid w:val="00B725BA"/>
    <w:rsid w:val="00B72794"/>
    <w:rsid w:val="00B729B5"/>
    <w:rsid w:val="00B72DD2"/>
    <w:rsid w:val="00B73134"/>
    <w:rsid w:val="00B737B2"/>
    <w:rsid w:val="00B7390E"/>
    <w:rsid w:val="00B7402B"/>
    <w:rsid w:val="00B74903"/>
    <w:rsid w:val="00B74B57"/>
    <w:rsid w:val="00B7539F"/>
    <w:rsid w:val="00B753F8"/>
    <w:rsid w:val="00B757D8"/>
    <w:rsid w:val="00B75A45"/>
    <w:rsid w:val="00B75CAF"/>
    <w:rsid w:val="00B75CBC"/>
    <w:rsid w:val="00B75E63"/>
    <w:rsid w:val="00B76143"/>
    <w:rsid w:val="00B767F0"/>
    <w:rsid w:val="00B76C53"/>
    <w:rsid w:val="00B77459"/>
    <w:rsid w:val="00B775E5"/>
    <w:rsid w:val="00B7788D"/>
    <w:rsid w:val="00B77C31"/>
    <w:rsid w:val="00B77C3C"/>
    <w:rsid w:val="00B77F6D"/>
    <w:rsid w:val="00B77FD4"/>
    <w:rsid w:val="00B80223"/>
    <w:rsid w:val="00B80389"/>
    <w:rsid w:val="00B80844"/>
    <w:rsid w:val="00B80F6A"/>
    <w:rsid w:val="00B810E6"/>
    <w:rsid w:val="00B817A8"/>
    <w:rsid w:val="00B81B5F"/>
    <w:rsid w:val="00B81D38"/>
    <w:rsid w:val="00B82334"/>
    <w:rsid w:val="00B82880"/>
    <w:rsid w:val="00B82DDF"/>
    <w:rsid w:val="00B838E7"/>
    <w:rsid w:val="00B83AB2"/>
    <w:rsid w:val="00B83C9A"/>
    <w:rsid w:val="00B84705"/>
    <w:rsid w:val="00B850A3"/>
    <w:rsid w:val="00B85179"/>
    <w:rsid w:val="00B852C0"/>
    <w:rsid w:val="00B85429"/>
    <w:rsid w:val="00B85507"/>
    <w:rsid w:val="00B85679"/>
    <w:rsid w:val="00B856AB"/>
    <w:rsid w:val="00B8576A"/>
    <w:rsid w:val="00B85CAC"/>
    <w:rsid w:val="00B860B6"/>
    <w:rsid w:val="00B861CF"/>
    <w:rsid w:val="00B86665"/>
    <w:rsid w:val="00B867F6"/>
    <w:rsid w:val="00B86F57"/>
    <w:rsid w:val="00B873E9"/>
    <w:rsid w:val="00B87839"/>
    <w:rsid w:val="00B87CA9"/>
    <w:rsid w:val="00B9066A"/>
    <w:rsid w:val="00B90737"/>
    <w:rsid w:val="00B90DC4"/>
    <w:rsid w:val="00B91126"/>
    <w:rsid w:val="00B9154E"/>
    <w:rsid w:val="00B915F3"/>
    <w:rsid w:val="00B91964"/>
    <w:rsid w:val="00B91A57"/>
    <w:rsid w:val="00B91CA7"/>
    <w:rsid w:val="00B92020"/>
    <w:rsid w:val="00B932D8"/>
    <w:rsid w:val="00B935DA"/>
    <w:rsid w:val="00B94029"/>
    <w:rsid w:val="00B9436F"/>
    <w:rsid w:val="00B94F91"/>
    <w:rsid w:val="00B9552C"/>
    <w:rsid w:val="00B95B39"/>
    <w:rsid w:val="00B95B96"/>
    <w:rsid w:val="00B96338"/>
    <w:rsid w:val="00B96946"/>
    <w:rsid w:val="00BA0788"/>
    <w:rsid w:val="00BA0963"/>
    <w:rsid w:val="00BA0A58"/>
    <w:rsid w:val="00BA0AB5"/>
    <w:rsid w:val="00BA0DB3"/>
    <w:rsid w:val="00BA173D"/>
    <w:rsid w:val="00BA1A55"/>
    <w:rsid w:val="00BA20A9"/>
    <w:rsid w:val="00BA2330"/>
    <w:rsid w:val="00BA24B1"/>
    <w:rsid w:val="00BA2ADE"/>
    <w:rsid w:val="00BA33D5"/>
    <w:rsid w:val="00BA3639"/>
    <w:rsid w:val="00BA38ED"/>
    <w:rsid w:val="00BA3AB4"/>
    <w:rsid w:val="00BA3B2B"/>
    <w:rsid w:val="00BA426B"/>
    <w:rsid w:val="00BA451E"/>
    <w:rsid w:val="00BA4EA5"/>
    <w:rsid w:val="00BA5031"/>
    <w:rsid w:val="00BA569B"/>
    <w:rsid w:val="00BA5859"/>
    <w:rsid w:val="00BA59F2"/>
    <w:rsid w:val="00BA5FE8"/>
    <w:rsid w:val="00BA64D6"/>
    <w:rsid w:val="00BA6514"/>
    <w:rsid w:val="00BA6B06"/>
    <w:rsid w:val="00BA6CBA"/>
    <w:rsid w:val="00BA7813"/>
    <w:rsid w:val="00BA7A8F"/>
    <w:rsid w:val="00BA7D42"/>
    <w:rsid w:val="00BB0288"/>
    <w:rsid w:val="00BB07E0"/>
    <w:rsid w:val="00BB0A3C"/>
    <w:rsid w:val="00BB0AFA"/>
    <w:rsid w:val="00BB0B4C"/>
    <w:rsid w:val="00BB0E66"/>
    <w:rsid w:val="00BB0F66"/>
    <w:rsid w:val="00BB0FB1"/>
    <w:rsid w:val="00BB1287"/>
    <w:rsid w:val="00BB15AC"/>
    <w:rsid w:val="00BB1795"/>
    <w:rsid w:val="00BB1A3A"/>
    <w:rsid w:val="00BB1C8F"/>
    <w:rsid w:val="00BB1EB2"/>
    <w:rsid w:val="00BB203E"/>
    <w:rsid w:val="00BB20D7"/>
    <w:rsid w:val="00BB2766"/>
    <w:rsid w:val="00BB2831"/>
    <w:rsid w:val="00BB31EB"/>
    <w:rsid w:val="00BB378B"/>
    <w:rsid w:val="00BB37DC"/>
    <w:rsid w:val="00BB4278"/>
    <w:rsid w:val="00BB45C9"/>
    <w:rsid w:val="00BB4C4A"/>
    <w:rsid w:val="00BB4D99"/>
    <w:rsid w:val="00BB4DA9"/>
    <w:rsid w:val="00BB4EF1"/>
    <w:rsid w:val="00BB4F91"/>
    <w:rsid w:val="00BB50AF"/>
    <w:rsid w:val="00BB51D0"/>
    <w:rsid w:val="00BB535B"/>
    <w:rsid w:val="00BB54FB"/>
    <w:rsid w:val="00BB5D15"/>
    <w:rsid w:val="00BB688B"/>
    <w:rsid w:val="00BB6ABA"/>
    <w:rsid w:val="00BB6CDA"/>
    <w:rsid w:val="00BB6FF8"/>
    <w:rsid w:val="00BB70A6"/>
    <w:rsid w:val="00BB731F"/>
    <w:rsid w:val="00BB790E"/>
    <w:rsid w:val="00BC004B"/>
    <w:rsid w:val="00BC0210"/>
    <w:rsid w:val="00BC0294"/>
    <w:rsid w:val="00BC0EF9"/>
    <w:rsid w:val="00BC1120"/>
    <w:rsid w:val="00BC193B"/>
    <w:rsid w:val="00BC1A59"/>
    <w:rsid w:val="00BC1CD9"/>
    <w:rsid w:val="00BC2500"/>
    <w:rsid w:val="00BC2740"/>
    <w:rsid w:val="00BC2AF6"/>
    <w:rsid w:val="00BC2B4B"/>
    <w:rsid w:val="00BC2C7A"/>
    <w:rsid w:val="00BC3160"/>
    <w:rsid w:val="00BC3389"/>
    <w:rsid w:val="00BC3944"/>
    <w:rsid w:val="00BC3D6F"/>
    <w:rsid w:val="00BC482A"/>
    <w:rsid w:val="00BC499B"/>
    <w:rsid w:val="00BC4FCB"/>
    <w:rsid w:val="00BC503B"/>
    <w:rsid w:val="00BC5437"/>
    <w:rsid w:val="00BC56C4"/>
    <w:rsid w:val="00BC5967"/>
    <w:rsid w:val="00BC5B04"/>
    <w:rsid w:val="00BC6240"/>
    <w:rsid w:val="00BC6329"/>
    <w:rsid w:val="00BC67B4"/>
    <w:rsid w:val="00BC6C23"/>
    <w:rsid w:val="00BC708E"/>
    <w:rsid w:val="00BC72A6"/>
    <w:rsid w:val="00BC7330"/>
    <w:rsid w:val="00BC7B55"/>
    <w:rsid w:val="00BC7E8D"/>
    <w:rsid w:val="00BD0538"/>
    <w:rsid w:val="00BD075C"/>
    <w:rsid w:val="00BD0819"/>
    <w:rsid w:val="00BD0D0F"/>
    <w:rsid w:val="00BD15AC"/>
    <w:rsid w:val="00BD1C11"/>
    <w:rsid w:val="00BD2216"/>
    <w:rsid w:val="00BD2A90"/>
    <w:rsid w:val="00BD34FA"/>
    <w:rsid w:val="00BD3B82"/>
    <w:rsid w:val="00BD3D67"/>
    <w:rsid w:val="00BD3E89"/>
    <w:rsid w:val="00BD429C"/>
    <w:rsid w:val="00BD447E"/>
    <w:rsid w:val="00BD46E1"/>
    <w:rsid w:val="00BD4C79"/>
    <w:rsid w:val="00BD569B"/>
    <w:rsid w:val="00BD5DD1"/>
    <w:rsid w:val="00BD6306"/>
    <w:rsid w:val="00BD63FC"/>
    <w:rsid w:val="00BD67B2"/>
    <w:rsid w:val="00BD6CD0"/>
    <w:rsid w:val="00BD6D2C"/>
    <w:rsid w:val="00BD6D94"/>
    <w:rsid w:val="00BD71C7"/>
    <w:rsid w:val="00BD759D"/>
    <w:rsid w:val="00BD777C"/>
    <w:rsid w:val="00BD7A4D"/>
    <w:rsid w:val="00BD7AD9"/>
    <w:rsid w:val="00BD7EE3"/>
    <w:rsid w:val="00BD7FFB"/>
    <w:rsid w:val="00BE0384"/>
    <w:rsid w:val="00BE0911"/>
    <w:rsid w:val="00BE1000"/>
    <w:rsid w:val="00BE135D"/>
    <w:rsid w:val="00BE1573"/>
    <w:rsid w:val="00BE1747"/>
    <w:rsid w:val="00BE18C1"/>
    <w:rsid w:val="00BE1A97"/>
    <w:rsid w:val="00BE1B77"/>
    <w:rsid w:val="00BE1B9B"/>
    <w:rsid w:val="00BE1E1A"/>
    <w:rsid w:val="00BE1E6B"/>
    <w:rsid w:val="00BE27B6"/>
    <w:rsid w:val="00BE30EA"/>
    <w:rsid w:val="00BE321C"/>
    <w:rsid w:val="00BE33AA"/>
    <w:rsid w:val="00BE34CE"/>
    <w:rsid w:val="00BE35D2"/>
    <w:rsid w:val="00BE3A41"/>
    <w:rsid w:val="00BE4927"/>
    <w:rsid w:val="00BE4CCB"/>
    <w:rsid w:val="00BE5111"/>
    <w:rsid w:val="00BE597B"/>
    <w:rsid w:val="00BE5AC5"/>
    <w:rsid w:val="00BE5BC0"/>
    <w:rsid w:val="00BE5C19"/>
    <w:rsid w:val="00BE6232"/>
    <w:rsid w:val="00BE636E"/>
    <w:rsid w:val="00BE6432"/>
    <w:rsid w:val="00BE6999"/>
    <w:rsid w:val="00BE6A1F"/>
    <w:rsid w:val="00BE6C5E"/>
    <w:rsid w:val="00BE6DC7"/>
    <w:rsid w:val="00BE70F0"/>
    <w:rsid w:val="00BE7582"/>
    <w:rsid w:val="00BF02AD"/>
    <w:rsid w:val="00BF030A"/>
    <w:rsid w:val="00BF06D6"/>
    <w:rsid w:val="00BF0CDB"/>
    <w:rsid w:val="00BF129F"/>
    <w:rsid w:val="00BF1E90"/>
    <w:rsid w:val="00BF2217"/>
    <w:rsid w:val="00BF2D55"/>
    <w:rsid w:val="00BF2E9F"/>
    <w:rsid w:val="00BF3561"/>
    <w:rsid w:val="00BF397C"/>
    <w:rsid w:val="00BF3CCB"/>
    <w:rsid w:val="00BF41AD"/>
    <w:rsid w:val="00BF461D"/>
    <w:rsid w:val="00BF4747"/>
    <w:rsid w:val="00BF4D06"/>
    <w:rsid w:val="00BF4F95"/>
    <w:rsid w:val="00BF5143"/>
    <w:rsid w:val="00BF51AB"/>
    <w:rsid w:val="00BF54B0"/>
    <w:rsid w:val="00BF5543"/>
    <w:rsid w:val="00BF5D7C"/>
    <w:rsid w:val="00BF5E85"/>
    <w:rsid w:val="00BF5EC6"/>
    <w:rsid w:val="00BF6027"/>
    <w:rsid w:val="00BF6777"/>
    <w:rsid w:val="00BF6B39"/>
    <w:rsid w:val="00BF72BE"/>
    <w:rsid w:val="00BF75F2"/>
    <w:rsid w:val="00BF7793"/>
    <w:rsid w:val="00BF780D"/>
    <w:rsid w:val="00BF7C47"/>
    <w:rsid w:val="00BF7C50"/>
    <w:rsid w:val="00C006CD"/>
    <w:rsid w:val="00C00CD9"/>
    <w:rsid w:val="00C010AF"/>
    <w:rsid w:val="00C0118F"/>
    <w:rsid w:val="00C03215"/>
    <w:rsid w:val="00C03347"/>
    <w:rsid w:val="00C0363B"/>
    <w:rsid w:val="00C037D0"/>
    <w:rsid w:val="00C03E12"/>
    <w:rsid w:val="00C042C4"/>
    <w:rsid w:val="00C04C82"/>
    <w:rsid w:val="00C057EA"/>
    <w:rsid w:val="00C05A89"/>
    <w:rsid w:val="00C05C6D"/>
    <w:rsid w:val="00C05FBC"/>
    <w:rsid w:val="00C065B3"/>
    <w:rsid w:val="00C07174"/>
    <w:rsid w:val="00C072EB"/>
    <w:rsid w:val="00C07584"/>
    <w:rsid w:val="00C07729"/>
    <w:rsid w:val="00C07842"/>
    <w:rsid w:val="00C07CAC"/>
    <w:rsid w:val="00C07DEE"/>
    <w:rsid w:val="00C10453"/>
    <w:rsid w:val="00C10622"/>
    <w:rsid w:val="00C10870"/>
    <w:rsid w:val="00C10872"/>
    <w:rsid w:val="00C10989"/>
    <w:rsid w:val="00C11431"/>
    <w:rsid w:val="00C11B10"/>
    <w:rsid w:val="00C11B92"/>
    <w:rsid w:val="00C129D4"/>
    <w:rsid w:val="00C12CAB"/>
    <w:rsid w:val="00C13779"/>
    <w:rsid w:val="00C13BC3"/>
    <w:rsid w:val="00C13EDB"/>
    <w:rsid w:val="00C13F4E"/>
    <w:rsid w:val="00C141D8"/>
    <w:rsid w:val="00C148D1"/>
    <w:rsid w:val="00C14CAB"/>
    <w:rsid w:val="00C150D1"/>
    <w:rsid w:val="00C15315"/>
    <w:rsid w:val="00C15DF3"/>
    <w:rsid w:val="00C160C4"/>
    <w:rsid w:val="00C16208"/>
    <w:rsid w:val="00C1698A"/>
    <w:rsid w:val="00C16DB2"/>
    <w:rsid w:val="00C16E53"/>
    <w:rsid w:val="00C16EA3"/>
    <w:rsid w:val="00C174FD"/>
    <w:rsid w:val="00C1771F"/>
    <w:rsid w:val="00C17ACD"/>
    <w:rsid w:val="00C21EE4"/>
    <w:rsid w:val="00C21F64"/>
    <w:rsid w:val="00C2200A"/>
    <w:rsid w:val="00C221E1"/>
    <w:rsid w:val="00C222C7"/>
    <w:rsid w:val="00C237C7"/>
    <w:rsid w:val="00C242BF"/>
    <w:rsid w:val="00C24425"/>
    <w:rsid w:val="00C24561"/>
    <w:rsid w:val="00C24609"/>
    <w:rsid w:val="00C25D60"/>
    <w:rsid w:val="00C26896"/>
    <w:rsid w:val="00C268B2"/>
    <w:rsid w:val="00C26A59"/>
    <w:rsid w:val="00C26D3C"/>
    <w:rsid w:val="00C27E29"/>
    <w:rsid w:val="00C301D2"/>
    <w:rsid w:val="00C3058E"/>
    <w:rsid w:val="00C30617"/>
    <w:rsid w:val="00C30628"/>
    <w:rsid w:val="00C30C05"/>
    <w:rsid w:val="00C30C3A"/>
    <w:rsid w:val="00C30F34"/>
    <w:rsid w:val="00C3129E"/>
    <w:rsid w:val="00C3143B"/>
    <w:rsid w:val="00C31728"/>
    <w:rsid w:val="00C31905"/>
    <w:rsid w:val="00C31D64"/>
    <w:rsid w:val="00C31F1F"/>
    <w:rsid w:val="00C3234B"/>
    <w:rsid w:val="00C32824"/>
    <w:rsid w:val="00C33311"/>
    <w:rsid w:val="00C33856"/>
    <w:rsid w:val="00C338C5"/>
    <w:rsid w:val="00C33D17"/>
    <w:rsid w:val="00C33D30"/>
    <w:rsid w:val="00C33FBC"/>
    <w:rsid w:val="00C34008"/>
    <w:rsid w:val="00C345A8"/>
    <w:rsid w:val="00C3464C"/>
    <w:rsid w:val="00C34A24"/>
    <w:rsid w:val="00C35439"/>
    <w:rsid w:val="00C35993"/>
    <w:rsid w:val="00C362D8"/>
    <w:rsid w:val="00C363A2"/>
    <w:rsid w:val="00C363ED"/>
    <w:rsid w:val="00C36692"/>
    <w:rsid w:val="00C369C2"/>
    <w:rsid w:val="00C36AB8"/>
    <w:rsid w:val="00C37428"/>
    <w:rsid w:val="00C37796"/>
    <w:rsid w:val="00C37A73"/>
    <w:rsid w:val="00C37ADB"/>
    <w:rsid w:val="00C409AF"/>
    <w:rsid w:val="00C409DB"/>
    <w:rsid w:val="00C40B4F"/>
    <w:rsid w:val="00C40D84"/>
    <w:rsid w:val="00C40FEF"/>
    <w:rsid w:val="00C41155"/>
    <w:rsid w:val="00C41769"/>
    <w:rsid w:val="00C41A58"/>
    <w:rsid w:val="00C41EBB"/>
    <w:rsid w:val="00C422B7"/>
    <w:rsid w:val="00C423F5"/>
    <w:rsid w:val="00C42C2F"/>
    <w:rsid w:val="00C42F2D"/>
    <w:rsid w:val="00C430D1"/>
    <w:rsid w:val="00C43838"/>
    <w:rsid w:val="00C43CCF"/>
    <w:rsid w:val="00C44260"/>
    <w:rsid w:val="00C4428A"/>
    <w:rsid w:val="00C443DF"/>
    <w:rsid w:val="00C448A5"/>
    <w:rsid w:val="00C449B2"/>
    <w:rsid w:val="00C449DB"/>
    <w:rsid w:val="00C44A7A"/>
    <w:rsid w:val="00C454C3"/>
    <w:rsid w:val="00C459B6"/>
    <w:rsid w:val="00C45C20"/>
    <w:rsid w:val="00C45C85"/>
    <w:rsid w:val="00C460D1"/>
    <w:rsid w:val="00C46B25"/>
    <w:rsid w:val="00C46E60"/>
    <w:rsid w:val="00C4713B"/>
    <w:rsid w:val="00C47538"/>
    <w:rsid w:val="00C50142"/>
    <w:rsid w:val="00C5033A"/>
    <w:rsid w:val="00C50882"/>
    <w:rsid w:val="00C50E4D"/>
    <w:rsid w:val="00C51091"/>
    <w:rsid w:val="00C5127D"/>
    <w:rsid w:val="00C513A6"/>
    <w:rsid w:val="00C515C6"/>
    <w:rsid w:val="00C516A3"/>
    <w:rsid w:val="00C51934"/>
    <w:rsid w:val="00C51C88"/>
    <w:rsid w:val="00C51CBE"/>
    <w:rsid w:val="00C526A3"/>
    <w:rsid w:val="00C529C0"/>
    <w:rsid w:val="00C52C73"/>
    <w:rsid w:val="00C52DA0"/>
    <w:rsid w:val="00C52DCF"/>
    <w:rsid w:val="00C52F27"/>
    <w:rsid w:val="00C53522"/>
    <w:rsid w:val="00C539A5"/>
    <w:rsid w:val="00C53E53"/>
    <w:rsid w:val="00C5435D"/>
    <w:rsid w:val="00C544DE"/>
    <w:rsid w:val="00C54615"/>
    <w:rsid w:val="00C54DB1"/>
    <w:rsid w:val="00C54DC8"/>
    <w:rsid w:val="00C55083"/>
    <w:rsid w:val="00C55863"/>
    <w:rsid w:val="00C558D0"/>
    <w:rsid w:val="00C55C16"/>
    <w:rsid w:val="00C55E5E"/>
    <w:rsid w:val="00C55F29"/>
    <w:rsid w:val="00C55F91"/>
    <w:rsid w:val="00C572D3"/>
    <w:rsid w:val="00C57515"/>
    <w:rsid w:val="00C57C64"/>
    <w:rsid w:val="00C57CAF"/>
    <w:rsid w:val="00C57CF6"/>
    <w:rsid w:val="00C6073B"/>
    <w:rsid w:val="00C607E3"/>
    <w:rsid w:val="00C60986"/>
    <w:rsid w:val="00C60B0B"/>
    <w:rsid w:val="00C613D3"/>
    <w:rsid w:val="00C61B84"/>
    <w:rsid w:val="00C61C39"/>
    <w:rsid w:val="00C61F81"/>
    <w:rsid w:val="00C622E9"/>
    <w:rsid w:val="00C62A9B"/>
    <w:rsid w:val="00C633D2"/>
    <w:rsid w:val="00C63457"/>
    <w:rsid w:val="00C6390B"/>
    <w:rsid w:val="00C63C13"/>
    <w:rsid w:val="00C642F7"/>
    <w:rsid w:val="00C643AE"/>
    <w:rsid w:val="00C64655"/>
    <w:rsid w:val="00C64900"/>
    <w:rsid w:val="00C6512F"/>
    <w:rsid w:val="00C652F5"/>
    <w:rsid w:val="00C65565"/>
    <w:rsid w:val="00C65766"/>
    <w:rsid w:val="00C65B81"/>
    <w:rsid w:val="00C66939"/>
    <w:rsid w:val="00C669C9"/>
    <w:rsid w:val="00C66A74"/>
    <w:rsid w:val="00C66BFE"/>
    <w:rsid w:val="00C671BE"/>
    <w:rsid w:val="00C6770E"/>
    <w:rsid w:val="00C677C7"/>
    <w:rsid w:val="00C70343"/>
    <w:rsid w:val="00C70635"/>
    <w:rsid w:val="00C71560"/>
    <w:rsid w:val="00C71D70"/>
    <w:rsid w:val="00C71F19"/>
    <w:rsid w:val="00C72431"/>
    <w:rsid w:val="00C7245A"/>
    <w:rsid w:val="00C7251C"/>
    <w:rsid w:val="00C7260A"/>
    <w:rsid w:val="00C72712"/>
    <w:rsid w:val="00C727FD"/>
    <w:rsid w:val="00C72E60"/>
    <w:rsid w:val="00C72FDE"/>
    <w:rsid w:val="00C7340B"/>
    <w:rsid w:val="00C73468"/>
    <w:rsid w:val="00C734ED"/>
    <w:rsid w:val="00C73790"/>
    <w:rsid w:val="00C73A8F"/>
    <w:rsid w:val="00C7400D"/>
    <w:rsid w:val="00C742DA"/>
    <w:rsid w:val="00C74F8F"/>
    <w:rsid w:val="00C75F04"/>
    <w:rsid w:val="00C77510"/>
    <w:rsid w:val="00C77EED"/>
    <w:rsid w:val="00C80115"/>
    <w:rsid w:val="00C80FEC"/>
    <w:rsid w:val="00C81393"/>
    <w:rsid w:val="00C81E24"/>
    <w:rsid w:val="00C8233F"/>
    <w:rsid w:val="00C82B86"/>
    <w:rsid w:val="00C82C8A"/>
    <w:rsid w:val="00C82D37"/>
    <w:rsid w:val="00C82E65"/>
    <w:rsid w:val="00C82FA3"/>
    <w:rsid w:val="00C8307A"/>
    <w:rsid w:val="00C832F4"/>
    <w:rsid w:val="00C83855"/>
    <w:rsid w:val="00C83AC6"/>
    <w:rsid w:val="00C83D8B"/>
    <w:rsid w:val="00C83FDD"/>
    <w:rsid w:val="00C8434E"/>
    <w:rsid w:val="00C84B07"/>
    <w:rsid w:val="00C84FB8"/>
    <w:rsid w:val="00C850FC"/>
    <w:rsid w:val="00C85518"/>
    <w:rsid w:val="00C8552C"/>
    <w:rsid w:val="00C85AE5"/>
    <w:rsid w:val="00C85B18"/>
    <w:rsid w:val="00C85E9C"/>
    <w:rsid w:val="00C85F28"/>
    <w:rsid w:val="00C8633B"/>
    <w:rsid w:val="00C865AF"/>
    <w:rsid w:val="00C86E92"/>
    <w:rsid w:val="00C86F06"/>
    <w:rsid w:val="00C86FD7"/>
    <w:rsid w:val="00C870D3"/>
    <w:rsid w:val="00C87308"/>
    <w:rsid w:val="00C87A2A"/>
    <w:rsid w:val="00C87D7D"/>
    <w:rsid w:val="00C87E53"/>
    <w:rsid w:val="00C91206"/>
    <w:rsid w:val="00C91860"/>
    <w:rsid w:val="00C918C7"/>
    <w:rsid w:val="00C91D65"/>
    <w:rsid w:val="00C92231"/>
    <w:rsid w:val="00C923DA"/>
    <w:rsid w:val="00C92E98"/>
    <w:rsid w:val="00C92FFD"/>
    <w:rsid w:val="00C931A1"/>
    <w:rsid w:val="00C931E2"/>
    <w:rsid w:val="00C93422"/>
    <w:rsid w:val="00C93586"/>
    <w:rsid w:val="00C9376E"/>
    <w:rsid w:val="00C93E50"/>
    <w:rsid w:val="00C94374"/>
    <w:rsid w:val="00C94645"/>
    <w:rsid w:val="00C94BFA"/>
    <w:rsid w:val="00C950D1"/>
    <w:rsid w:val="00C95D44"/>
    <w:rsid w:val="00C95E17"/>
    <w:rsid w:val="00C95E4A"/>
    <w:rsid w:val="00C96382"/>
    <w:rsid w:val="00C96799"/>
    <w:rsid w:val="00C9690B"/>
    <w:rsid w:val="00C96F7D"/>
    <w:rsid w:val="00C97582"/>
    <w:rsid w:val="00C97766"/>
    <w:rsid w:val="00C97767"/>
    <w:rsid w:val="00CA020D"/>
    <w:rsid w:val="00CA0549"/>
    <w:rsid w:val="00CA05CF"/>
    <w:rsid w:val="00CA0702"/>
    <w:rsid w:val="00CA079C"/>
    <w:rsid w:val="00CA07E8"/>
    <w:rsid w:val="00CA1265"/>
    <w:rsid w:val="00CA13CA"/>
    <w:rsid w:val="00CA18EA"/>
    <w:rsid w:val="00CA1DF7"/>
    <w:rsid w:val="00CA1F4E"/>
    <w:rsid w:val="00CA2E55"/>
    <w:rsid w:val="00CA31ED"/>
    <w:rsid w:val="00CA38B1"/>
    <w:rsid w:val="00CA398A"/>
    <w:rsid w:val="00CA3BB4"/>
    <w:rsid w:val="00CA42F8"/>
    <w:rsid w:val="00CA4938"/>
    <w:rsid w:val="00CA65BD"/>
    <w:rsid w:val="00CA7068"/>
    <w:rsid w:val="00CA7208"/>
    <w:rsid w:val="00CA7863"/>
    <w:rsid w:val="00CA7AC4"/>
    <w:rsid w:val="00CA7D74"/>
    <w:rsid w:val="00CA7F5B"/>
    <w:rsid w:val="00CB00D4"/>
    <w:rsid w:val="00CB0473"/>
    <w:rsid w:val="00CB0A9D"/>
    <w:rsid w:val="00CB0B03"/>
    <w:rsid w:val="00CB14FD"/>
    <w:rsid w:val="00CB19C7"/>
    <w:rsid w:val="00CB1D34"/>
    <w:rsid w:val="00CB2875"/>
    <w:rsid w:val="00CB2A80"/>
    <w:rsid w:val="00CB2CB0"/>
    <w:rsid w:val="00CB2CF4"/>
    <w:rsid w:val="00CB31D8"/>
    <w:rsid w:val="00CB3603"/>
    <w:rsid w:val="00CB3C29"/>
    <w:rsid w:val="00CB3F94"/>
    <w:rsid w:val="00CB40EF"/>
    <w:rsid w:val="00CB44AE"/>
    <w:rsid w:val="00CB4B29"/>
    <w:rsid w:val="00CB5040"/>
    <w:rsid w:val="00CB50F1"/>
    <w:rsid w:val="00CB51A6"/>
    <w:rsid w:val="00CB555B"/>
    <w:rsid w:val="00CB5F37"/>
    <w:rsid w:val="00CB67A0"/>
    <w:rsid w:val="00CB6BBD"/>
    <w:rsid w:val="00CB75DE"/>
    <w:rsid w:val="00CB77DD"/>
    <w:rsid w:val="00CB7A72"/>
    <w:rsid w:val="00CC0324"/>
    <w:rsid w:val="00CC0431"/>
    <w:rsid w:val="00CC08BD"/>
    <w:rsid w:val="00CC0BE4"/>
    <w:rsid w:val="00CC0E5B"/>
    <w:rsid w:val="00CC0F4A"/>
    <w:rsid w:val="00CC11AE"/>
    <w:rsid w:val="00CC11DB"/>
    <w:rsid w:val="00CC14A5"/>
    <w:rsid w:val="00CC1527"/>
    <w:rsid w:val="00CC1F9C"/>
    <w:rsid w:val="00CC25B2"/>
    <w:rsid w:val="00CC29A4"/>
    <w:rsid w:val="00CC3045"/>
    <w:rsid w:val="00CC3ADC"/>
    <w:rsid w:val="00CC3D0D"/>
    <w:rsid w:val="00CC3F4D"/>
    <w:rsid w:val="00CC44DE"/>
    <w:rsid w:val="00CC4941"/>
    <w:rsid w:val="00CC4CF2"/>
    <w:rsid w:val="00CC4D72"/>
    <w:rsid w:val="00CC500C"/>
    <w:rsid w:val="00CC51EE"/>
    <w:rsid w:val="00CC5E1A"/>
    <w:rsid w:val="00CC6065"/>
    <w:rsid w:val="00CC6216"/>
    <w:rsid w:val="00CC66FD"/>
    <w:rsid w:val="00CC69D2"/>
    <w:rsid w:val="00CC74FC"/>
    <w:rsid w:val="00CC7970"/>
    <w:rsid w:val="00CC7E5B"/>
    <w:rsid w:val="00CC7FCC"/>
    <w:rsid w:val="00CC7FE3"/>
    <w:rsid w:val="00CD04A7"/>
    <w:rsid w:val="00CD05D2"/>
    <w:rsid w:val="00CD05E5"/>
    <w:rsid w:val="00CD06A4"/>
    <w:rsid w:val="00CD0BEE"/>
    <w:rsid w:val="00CD0BF8"/>
    <w:rsid w:val="00CD19A8"/>
    <w:rsid w:val="00CD2713"/>
    <w:rsid w:val="00CD2819"/>
    <w:rsid w:val="00CD2932"/>
    <w:rsid w:val="00CD2B51"/>
    <w:rsid w:val="00CD31E6"/>
    <w:rsid w:val="00CD385E"/>
    <w:rsid w:val="00CD3B1A"/>
    <w:rsid w:val="00CD3F09"/>
    <w:rsid w:val="00CD3F4E"/>
    <w:rsid w:val="00CD5A12"/>
    <w:rsid w:val="00CD63EC"/>
    <w:rsid w:val="00CD66D5"/>
    <w:rsid w:val="00CD6A3A"/>
    <w:rsid w:val="00CD6E80"/>
    <w:rsid w:val="00CD7333"/>
    <w:rsid w:val="00CD7460"/>
    <w:rsid w:val="00CD7B4D"/>
    <w:rsid w:val="00CD7C9A"/>
    <w:rsid w:val="00CD7D4B"/>
    <w:rsid w:val="00CE0223"/>
    <w:rsid w:val="00CE05FA"/>
    <w:rsid w:val="00CE09C0"/>
    <w:rsid w:val="00CE155B"/>
    <w:rsid w:val="00CE1C59"/>
    <w:rsid w:val="00CE1CFF"/>
    <w:rsid w:val="00CE2635"/>
    <w:rsid w:val="00CE2BFB"/>
    <w:rsid w:val="00CE2CD1"/>
    <w:rsid w:val="00CE3184"/>
    <w:rsid w:val="00CE33AE"/>
    <w:rsid w:val="00CE3506"/>
    <w:rsid w:val="00CE3589"/>
    <w:rsid w:val="00CE3E79"/>
    <w:rsid w:val="00CE4118"/>
    <w:rsid w:val="00CE458C"/>
    <w:rsid w:val="00CE485D"/>
    <w:rsid w:val="00CE4FA4"/>
    <w:rsid w:val="00CE5971"/>
    <w:rsid w:val="00CE628E"/>
    <w:rsid w:val="00CE65C5"/>
    <w:rsid w:val="00CE68FF"/>
    <w:rsid w:val="00CE6A3A"/>
    <w:rsid w:val="00CE6CB4"/>
    <w:rsid w:val="00CE6E70"/>
    <w:rsid w:val="00CE7070"/>
    <w:rsid w:val="00CE72D3"/>
    <w:rsid w:val="00CE7333"/>
    <w:rsid w:val="00CE773E"/>
    <w:rsid w:val="00CE7B2F"/>
    <w:rsid w:val="00CF00E9"/>
    <w:rsid w:val="00CF01D6"/>
    <w:rsid w:val="00CF037F"/>
    <w:rsid w:val="00CF050B"/>
    <w:rsid w:val="00CF06AC"/>
    <w:rsid w:val="00CF09BB"/>
    <w:rsid w:val="00CF0CD3"/>
    <w:rsid w:val="00CF0E86"/>
    <w:rsid w:val="00CF10EA"/>
    <w:rsid w:val="00CF19AB"/>
    <w:rsid w:val="00CF1BEC"/>
    <w:rsid w:val="00CF1CBF"/>
    <w:rsid w:val="00CF1D8F"/>
    <w:rsid w:val="00CF2574"/>
    <w:rsid w:val="00CF26CC"/>
    <w:rsid w:val="00CF2863"/>
    <w:rsid w:val="00CF29A3"/>
    <w:rsid w:val="00CF30CE"/>
    <w:rsid w:val="00CF30F8"/>
    <w:rsid w:val="00CF3DBD"/>
    <w:rsid w:val="00CF4E99"/>
    <w:rsid w:val="00CF5168"/>
    <w:rsid w:val="00CF5729"/>
    <w:rsid w:val="00CF5883"/>
    <w:rsid w:val="00CF5A64"/>
    <w:rsid w:val="00CF5D77"/>
    <w:rsid w:val="00CF5EC2"/>
    <w:rsid w:val="00CF6254"/>
    <w:rsid w:val="00CF62D6"/>
    <w:rsid w:val="00CF650C"/>
    <w:rsid w:val="00CF6759"/>
    <w:rsid w:val="00CF6977"/>
    <w:rsid w:val="00CF6D67"/>
    <w:rsid w:val="00CF7430"/>
    <w:rsid w:val="00CF799B"/>
    <w:rsid w:val="00CF7BD4"/>
    <w:rsid w:val="00D0093D"/>
    <w:rsid w:val="00D013A9"/>
    <w:rsid w:val="00D014BC"/>
    <w:rsid w:val="00D026F2"/>
    <w:rsid w:val="00D028E9"/>
    <w:rsid w:val="00D0305F"/>
    <w:rsid w:val="00D032FC"/>
    <w:rsid w:val="00D038CC"/>
    <w:rsid w:val="00D042CC"/>
    <w:rsid w:val="00D046CB"/>
    <w:rsid w:val="00D04BA3"/>
    <w:rsid w:val="00D04EB2"/>
    <w:rsid w:val="00D055AB"/>
    <w:rsid w:val="00D05F4A"/>
    <w:rsid w:val="00D069BE"/>
    <w:rsid w:val="00D06A54"/>
    <w:rsid w:val="00D06BE4"/>
    <w:rsid w:val="00D07010"/>
    <w:rsid w:val="00D07A55"/>
    <w:rsid w:val="00D07AFD"/>
    <w:rsid w:val="00D07BB0"/>
    <w:rsid w:val="00D11050"/>
    <w:rsid w:val="00D113DE"/>
    <w:rsid w:val="00D113F8"/>
    <w:rsid w:val="00D114D5"/>
    <w:rsid w:val="00D117CC"/>
    <w:rsid w:val="00D11E8F"/>
    <w:rsid w:val="00D11F92"/>
    <w:rsid w:val="00D1225A"/>
    <w:rsid w:val="00D125CF"/>
    <w:rsid w:val="00D126DC"/>
    <w:rsid w:val="00D128E5"/>
    <w:rsid w:val="00D12B45"/>
    <w:rsid w:val="00D12F91"/>
    <w:rsid w:val="00D13082"/>
    <w:rsid w:val="00D1311D"/>
    <w:rsid w:val="00D134A5"/>
    <w:rsid w:val="00D138DC"/>
    <w:rsid w:val="00D13CE6"/>
    <w:rsid w:val="00D13D70"/>
    <w:rsid w:val="00D15644"/>
    <w:rsid w:val="00D1572D"/>
    <w:rsid w:val="00D15A1B"/>
    <w:rsid w:val="00D15AB5"/>
    <w:rsid w:val="00D15E3E"/>
    <w:rsid w:val="00D15EB0"/>
    <w:rsid w:val="00D1622F"/>
    <w:rsid w:val="00D16258"/>
    <w:rsid w:val="00D162F3"/>
    <w:rsid w:val="00D163CB"/>
    <w:rsid w:val="00D169EF"/>
    <w:rsid w:val="00D16B2B"/>
    <w:rsid w:val="00D17414"/>
    <w:rsid w:val="00D17468"/>
    <w:rsid w:val="00D176A5"/>
    <w:rsid w:val="00D17903"/>
    <w:rsid w:val="00D17F4A"/>
    <w:rsid w:val="00D2038C"/>
    <w:rsid w:val="00D203D4"/>
    <w:rsid w:val="00D2090D"/>
    <w:rsid w:val="00D20A57"/>
    <w:rsid w:val="00D21D4F"/>
    <w:rsid w:val="00D220CB"/>
    <w:rsid w:val="00D22D39"/>
    <w:rsid w:val="00D22E1E"/>
    <w:rsid w:val="00D23474"/>
    <w:rsid w:val="00D2393C"/>
    <w:rsid w:val="00D239CC"/>
    <w:rsid w:val="00D23BBB"/>
    <w:rsid w:val="00D23D72"/>
    <w:rsid w:val="00D23E64"/>
    <w:rsid w:val="00D23FA6"/>
    <w:rsid w:val="00D24493"/>
    <w:rsid w:val="00D24D5B"/>
    <w:rsid w:val="00D25013"/>
    <w:rsid w:val="00D25899"/>
    <w:rsid w:val="00D25B06"/>
    <w:rsid w:val="00D26313"/>
    <w:rsid w:val="00D267A8"/>
    <w:rsid w:val="00D26AE4"/>
    <w:rsid w:val="00D26F98"/>
    <w:rsid w:val="00D27269"/>
    <w:rsid w:val="00D27F9D"/>
    <w:rsid w:val="00D3004A"/>
    <w:rsid w:val="00D302CC"/>
    <w:rsid w:val="00D30919"/>
    <w:rsid w:val="00D30CA2"/>
    <w:rsid w:val="00D310FC"/>
    <w:rsid w:val="00D3129F"/>
    <w:rsid w:val="00D31312"/>
    <w:rsid w:val="00D3164A"/>
    <w:rsid w:val="00D316A1"/>
    <w:rsid w:val="00D316EA"/>
    <w:rsid w:val="00D31DBE"/>
    <w:rsid w:val="00D321D4"/>
    <w:rsid w:val="00D3237D"/>
    <w:rsid w:val="00D3271C"/>
    <w:rsid w:val="00D3283F"/>
    <w:rsid w:val="00D32C22"/>
    <w:rsid w:val="00D331D2"/>
    <w:rsid w:val="00D33735"/>
    <w:rsid w:val="00D33778"/>
    <w:rsid w:val="00D33DB3"/>
    <w:rsid w:val="00D34001"/>
    <w:rsid w:val="00D34294"/>
    <w:rsid w:val="00D34470"/>
    <w:rsid w:val="00D34851"/>
    <w:rsid w:val="00D358F8"/>
    <w:rsid w:val="00D35D36"/>
    <w:rsid w:val="00D3735B"/>
    <w:rsid w:val="00D373BE"/>
    <w:rsid w:val="00D377B6"/>
    <w:rsid w:val="00D3790F"/>
    <w:rsid w:val="00D37B41"/>
    <w:rsid w:val="00D37F0B"/>
    <w:rsid w:val="00D400F3"/>
    <w:rsid w:val="00D40C80"/>
    <w:rsid w:val="00D418F1"/>
    <w:rsid w:val="00D41FF2"/>
    <w:rsid w:val="00D42184"/>
    <w:rsid w:val="00D42254"/>
    <w:rsid w:val="00D4229F"/>
    <w:rsid w:val="00D42485"/>
    <w:rsid w:val="00D42DFD"/>
    <w:rsid w:val="00D438B2"/>
    <w:rsid w:val="00D43B59"/>
    <w:rsid w:val="00D43B6A"/>
    <w:rsid w:val="00D43D29"/>
    <w:rsid w:val="00D446D5"/>
    <w:rsid w:val="00D45244"/>
    <w:rsid w:val="00D454B3"/>
    <w:rsid w:val="00D4558C"/>
    <w:rsid w:val="00D46147"/>
    <w:rsid w:val="00D466D6"/>
    <w:rsid w:val="00D469C0"/>
    <w:rsid w:val="00D47345"/>
    <w:rsid w:val="00D47834"/>
    <w:rsid w:val="00D47E1B"/>
    <w:rsid w:val="00D506D4"/>
    <w:rsid w:val="00D517C7"/>
    <w:rsid w:val="00D51B1A"/>
    <w:rsid w:val="00D5247C"/>
    <w:rsid w:val="00D52606"/>
    <w:rsid w:val="00D5268A"/>
    <w:rsid w:val="00D52C5D"/>
    <w:rsid w:val="00D52D81"/>
    <w:rsid w:val="00D53BF0"/>
    <w:rsid w:val="00D53D38"/>
    <w:rsid w:val="00D54149"/>
    <w:rsid w:val="00D54558"/>
    <w:rsid w:val="00D547A5"/>
    <w:rsid w:val="00D54AB4"/>
    <w:rsid w:val="00D54D80"/>
    <w:rsid w:val="00D54F05"/>
    <w:rsid w:val="00D5511A"/>
    <w:rsid w:val="00D55790"/>
    <w:rsid w:val="00D557B4"/>
    <w:rsid w:val="00D5616F"/>
    <w:rsid w:val="00D56661"/>
    <w:rsid w:val="00D56733"/>
    <w:rsid w:val="00D5686A"/>
    <w:rsid w:val="00D56EBF"/>
    <w:rsid w:val="00D57102"/>
    <w:rsid w:val="00D57BB3"/>
    <w:rsid w:val="00D57FE3"/>
    <w:rsid w:val="00D602AF"/>
    <w:rsid w:val="00D602F0"/>
    <w:rsid w:val="00D605BE"/>
    <w:rsid w:val="00D60E73"/>
    <w:rsid w:val="00D60F44"/>
    <w:rsid w:val="00D6102C"/>
    <w:rsid w:val="00D6108D"/>
    <w:rsid w:val="00D61968"/>
    <w:rsid w:val="00D619CF"/>
    <w:rsid w:val="00D61ED4"/>
    <w:rsid w:val="00D6270E"/>
    <w:rsid w:val="00D62710"/>
    <w:rsid w:val="00D62730"/>
    <w:rsid w:val="00D627D7"/>
    <w:rsid w:val="00D62A32"/>
    <w:rsid w:val="00D62DF5"/>
    <w:rsid w:val="00D6355D"/>
    <w:rsid w:val="00D638F2"/>
    <w:rsid w:val="00D638FB"/>
    <w:rsid w:val="00D63923"/>
    <w:rsid w:val="00D6396F"/>
    <w:rsid w:val="00D63F8F"/>
    <w:rsid w:val="00D63FB0"/>
    <w:rsid w:val="00D64C0C"/>
    <w:rsid w:val="00D6523B"/>
    <w:rsid w:val="00D65465"/>
    <w:rsid w:val="00D6613F"/>
    <w:rsid w:val="00D66269"/>
    <w:rsid w:val="00D66594"/>
    <w:rsid w:val="00D66770"/>
    <w:rsid w:val="00D66DEB"/>
    <w:rsid w:val="00D6733F"/>
    <w:rsid w:val="00D675F2"/>
    <w:rsid w:val="00D67660"/>
    <w:rsid w:val="00D67FD3"/>
    <w:rsid w:val="00D7013A"/>
    <w:rsid w:val="00D70290"/>
    <w:rsid w:val="00D703C7"/>
    <w:rsid w:val="00D708A8"/>
    <w:rsid w:val="00D70BB8"/>
    <w:rsid w:val="00D70D07"/>
    <w:rsid w:val="00D70D7B"/>
    <w:rsid w:val="00D70F30"/>
    <w:rsid w:val="00D71143"/>
    <w:rsid w:val="00D71539"/>
    <w:rsid w:val="00D71680"/>
    <w:rsid w:val="00D7168C"/>
    <w:rsid w:val="00D716AF"/>
    <w:rsid w:val="00D71C6A"/>
    <w:rsid w:val="00D71FD5"/>
    <w:rsid w:val="00D72029"/>
    <w:rsid w:val="00D72357"/>
    <w:rsid w:val="00D72465"/>
    <w:rsid w:val="00D72D3A"/>
    <w:rsid w:val="00D7304E"/>
    <w:rsid w:val="00D730B7"/>
    <w:rsid w:val="00D73785"/>
    <w:rsid w:val="00D73C4C"/>
    <w:rsid w:val="00D74434"/>
    <w:rsid w:val="00D744B6"/>
    <w:rsid w:val="00D7468C"/>
    <w:rsid w:val="00D74794"/>
    <w:rsid w:val="00D74D02"/>
    <w:rsid w:val="00D7555C"/>
    <w:rsid w:val="00D759AA"/>
    <w:rsid w:val="00D75FBB"/>
    <w:rsid w:val="00D76CFE"/>
    <w:rsid w:val="00D76ECE"/>
    <w:rsid w:val="00D76F38"/>
    <w:rsid w:val="00D775B8"/>
    <w:rsid w:val="00D77C35"/>
    <w:rsid w:val="00D80173"/>
    <w:rsid w:val="00D80282"/>
    <w:rsid w:val="00D80AAE"/>
    <w:rsid w:val="00D813EC"/>
    <w:rsid w:val="00D81438"/>
    <w:rsid w:val="00D81D40"/>
    <w:rsid w:val="00D81D72"/>
    <w:rsid w:val="00D8218D"/>
    <w:rsid w:val="00D8240A"/>
    <w:rsid w:val="00D825E9"/>
    <w:rsid w:val="00D83A62"/>
    <w:rsid w:val="00D83A82"/>
    <w:rsid w:val="00D83CBA"/>
    <w:rsid w:val="00D83F43"/>
    <w:rsid w:val="00D83FF5"/>
    <w:rsid w:val="00D85C5F"/>
    <w:rsid w:val="00D8602E"/>
    <w:rsid w:val="00D865E6"/>
    <w:rsid w:val="00D86639"/>
    <w:rsid w:val="00D86715"/>
    <w:rsid w:val="00D8672C"/>
    <w:rsid w:val="00D86740"/>
    <w:rsid w:val="00D86A84"/>
    <w:rsid w:val="00D86BA6"/>
    <w:rsid w:val="00D87495"/>
    <w:rsid w:val="00D8774E"/>
    <w:rsid w:val="00D8776D"/>
    <w:rsid w:val="00D90055"/>
    <w:rsid w:val="00D906B6"/>
    <w:rsid w:val="00D90FC5"/>
    <w:rsid w:val="00D91D83"/>
    <w:rsid w:val="00D921E4"/>
    <w:rsid w:val="00D92A78"/>
    <w:rsid w:val="00D92C73"/>
    <w:rsid w:val="00D93255"/>
    <w:rsid w:val="00D93503"/>
    <w:rsid w:val="00D93874"/>
    <w:rsid w:val="00D944CD"/>
    <w:rsid w:val="00D9532E"/>
    <w:rsid w:val="00D9559A"/>
    <w:rsid w:val="00D95C71"/>
    <w:rsid w:val="00D9664B"/>
    <w:rsid w:val="00D96676"/>
    <w:rsid w:val="00D974DA"/>
    <w:rsid w:val="00D9786B"/>
    <w:rsid w:val="00D9787D"/>
    <w:rsid w:val="00D97DE2"/>
    <w:rsid w:val="00DA0235"/>
    <w:rsid w:val="00DA03CC"/>
    <w:rsid w:val="00DA1385"/>
    <w:rsid w:val="00DA1692"/>
    <w:rsid w:val="00DA16DF"/>
    <w:rsid w:val="00DA1958"/>
    <w:rsid w:val="00DA1B2C"/>
    <w:rsid w:val="00DA1C58"/>
    <w:rsid w:val="00DA1EC6"/>
    <w:rsid w:val="00DA24BD"/>
    <w:rsid w:val="00DA25CA"/>
    <w:rsid w:val="00DA2D47"/>
    <w:rsid w:val="00DA2E8E"/>
    <w:rsid w:val="00DA2FA4"/>
    <w:rsid w:val="00DA31BE"/>
    <w:rsid w:val="00DA3462"/>
    <w:rsid w:val="00DA35E2"/>
    <w:rsid w:val="00DA3993"/>
    <w:rsid w:val="00DA3F5B"/>
    <w:rsid w:val="00DA3F74"/>
    <w:rsid w:val="00DA466E"/>
    <w:rsid w:val="00DA46AB"/>
    <w:rsid w:val="00DA553D"/>
    <w:rsid w:val="00DA55FC"/>
    <w:rsid w:val="00DA576D"/>
    <w:rsid w:val="00DA5C7B"/>
    <w:rsid w:val="00DA5D10"/>
    <w:rsid w:val="00DA60C0"/>
    <w:rsid w:val="00DA615F"/>
    <w:rsid w:val="00DA61BF"/>
    <w:rsid w:val="00DA65CE"/>
    <w:rsid w:val="00DA67B3"/>
    <w:rsid w:val="00DA67C2"/>
    <w:rsid w:val="00DA695C"/>
    <w:rsid w:val="00DA6F0F"/>
    <w:rsid w:val="00DA70C2"/>
    <w:rsid w:val="00DA71FA"/>
    <w:rsid w:val="00DA728C"/>
    <w:rsid w:val="00DA7BBF"/>
    <w:rsid w:val="00DA7EDA"/>
    <w:rsid w:val="00DB048B"/>
    <w:rsid w:val="00DB0C4A"/>
    <w:rsid w:val="00DB1DAD"/>
    <w:rsid w:val="00DB1DE5"/>
    <w:rsid w:val="00DB22AE"/>
    <w:rsid w:val="00DB22B4"/>
    <w:rsid w:val="00DB2926"/>
    <w:rsid w:val="00DB37EB"/>
    <w:rsid w:val="00DB3A4A"/>
    <w:rsid w:val="00DB41F5"/>
    <w:rsid w:val="00DB49DA"/>
    <w:rsid w:val="00DB4B1B"/>
    <w:rsid w:val="00DB530C"/>
    <w:rsid w:val="00DB54A2"/>
    <w:rsid w:val="00DB5943"/>
    <w:rsid w:val="00DB5993"/>
    <w:rsid w:val="00DB63CE"/>
    <w:rsid w:val="00DB642D"/>
    <w:rsid w:val="00DB66EF"/>
    <w:rsid w:val="00DB6B27"/>
    <w:rsid w:val="00DB6C8E"/>
    <w:rsid w:val="00DB7D33"/>
    <w:rsid w:val="00DB7D3E"/>
    <w:rsid w:val="00DC04E3"/>
    <w:rsid w:val="00DC05B4"/>
    <w:rsid w:val="00DC0AF6"/>
    <w:rsid w:val="00DC15B8"/>
    <w:rsid w:val="00DC1747"/>
    <w:rsid w:val="00DC19A0"/>
    <w:rsid w:val="00DC19B2"/>
    <w:rsid w:val="00DC1FFB"/>
    <w:rsid w:val="00DC20DD"/>
    <w:rsid w:val="00DC2270"/>
    <w:rsid w:val="00DC2A3C"/>
    <w:rsid w:val="00DC2AC3"/>
    <w:rsid w:val="00DC2E21"/>
    <w:rsid w:val="00DC31D4"/>
    <w:rsid w:val="00DC34E2"/>
    <w:rsid w:val="00DC36EA"/>
    <w:rsid w:val="00DC3880"/>
    <w:rsid w:val="00DC3A8E"/>
    <w:rsid w:val="00DC3BEE"/>
    <w:rsid w:val="00DC3D79"/>
    <w:rsid w:val="00DC4791"/>
    <w:rsid w:val="00DC4C0D"/>
    <w:rsid w:val="00DC51AC"/>
    <w:rsid w:val="00DC5459"/>
    <w:rsid w:val="00DC57B6"/>
    <w:rsid w:val="00DC5893"/>
    <w:rsid w:val="00DC6E91"/>
    <w:rsid w:val="00DC6F7F"/>
    <w:rsid w:val="00DC7661"/>
    <w:rsid w:val="00DC781E"/>
    <w:rsid w:val="00DC78C4"/>
    <w:rsid w:val="00DC7B82"/>
    <w:rsid w:val="00DC7C35"/>
    <w:rsid w:val="00DC7EBD"/>
    <w:rsid w:val="00DD039D"/>
    <w:rsid w:val="00DD06D0"/>
    <w:rsid w:val="00DD0D78"/>
    <w:rsid w:val="00DD0F43"/>
    <w:rsid w:val="00DD113D"/>
    <w:rsid w:val="00DD115A"/>
    <w:rsid w:val="00DD1251"/>
    <w:rsid w:val="00DD1887"/>
    <w:rsid w:val="00DD224A"/>
    <w:rsid w:val="00DD248D"/>
    <w:rsid w:val="00DD32FB"/>
    <w:rsid w:val="00DD3619"/>
    <w:rsid w:val="00DD388E"/>
    <w:rsid w:val="00DD3901"/>
    <w:rsid w:val="00DD3917"/>
    <w:rsid w:val="00DD3BFB"/>
    <w:rsid w:val="00DD3D23"/>
    <w:rsid w:val="00DD3FEA"/>
    <w:rsid w:val="00DD4418"/>
    <w:rsid w:val="00DD4471"/>
    <w:rsid w:val="00DD448B"/>
    <w:rsid w:val="00DD48B0"/>
    <w:rsid w:val="00DD499E"/>
    <w:rsid w:val="00DD4F27"/>
    <w:rsid w:val="00DD54B0"/>
    <w:rsid w:val="00DD558F"/>
    <w:rsid w:val="00DD58B9"/>
    <w:rsid w:val="00DD58E3"/>
    <w:rsid w:val="00DD5ADE"/>
    <w:rsid w:val="00DD5F54"/>
    <w:rsid w:val="00DD6217"/>
    <w:rsid w:val="00DD6D33"/>
    <w:rsid w:val="00DD7093"/>
    <w:rsid w:val="00DD71CC"/>
    <w:rsid w:val="00DD7981"/>
    <w:rsid w:val="00DE175F"/>
    <w:rsid w:val="00DE1BA4"/>
    <w:rsid w:val="00DE1FDE"/>
    <w:rsid w:val="00DE2087"/>
    <w:rsid w:val="00DE296A"/>
    <w:rsid w:val="00DE2E61"/>
    <w:rsid w:val="00DE3575"/>
    <w:rsid w:val="00DE3726"/>
    <w:rsid w:val="00DE3C81"/>
    <w:rsid w:val="00DE3D02"/>
    <w:rsid w:val="00DE447C"/>
    <w:rsid w:val="00DE4868"/>
    <w:rsid w:val="00DE4B70"/>
    <w:rsid w:val="00DE4C04"/>
    <w:rsid w:val="00DE5130"/>
    <w:rsid w:val="00DE552C"/>
    <w:rsid w:val="00DE55E6"/>
    <w:rsid w:val="00DE5D0C"/>
    <w:rsid w:val="00DE5D70"/>
    <w:rsid w:val="00DE6110"/>
    <w:rsid w:val="00DE62D7"/>
    <w:rsid w:val="00DE6308"/>
    <w:rsid w:val="00DE6786"/>
    <w:rsid w:val="00DE6A26"/>
    <w:rsid w:val="00DE6F11"/>
    <w:rsid w:val="00DE6FA3"/>
    <w:rsid w:val="00DE74DA"/>
    <w:rsid w:val="00DE7C65"/>
    <w:rsid w:val="00DE7E62"/>
    <w:rsid w:val="00DF0939"/>
    <w:rsid w:val="00DF0A88"/>
    <w:rsid w:val="00DF0AFE"/>
    <w:rsid w:val="00DF103A"/>
    <w:rsid w:val="00DF118E"/>
    <w:rsid w:val="00DF120A"/>
    <w:rsid w:val="00DF1414"/>
    <w:rsid w:val="00DF156E"/>
    <w:rsid w:val="00DF2872"/>
    <w:rsid w:val="00DF2C3D"/>
    <w:rsid w:val="00DF2FE1"/>
    <w:rsid w:val="00DF3147"/>
    <w:rsid w:val="00DF347C"/>
    <w:rsid w:val="00DF38C9"/>
    <w:rsid w:val="00DF414F"/>
    <w:rsid w:val="00DF48E6"/>
    <w:rsid w:val="00DF4AD7"/>
    <w:rsid w:val="00DF4D7A"/>
    <w:rsid w:val="00DF4EF9"/>
    <w:rsid w:val="00DF4F2C"/>
    <w:rsid w:val="00DF4F55"/>
    <w:rsid w:val="00DF5090"/>
    <w:rsid w:val="00DF547E"/>
    <w:rsid w:val="00DF67E7"/>
    <w:rsid w:val="00DF6942"/>
    <w:rsid w:val="00DF6CB9"/>
    <w:rsid w:val="00DF6D5F"/>
    <w:rsid w:val="00DF6E18"/>
    <w:rsid w:val="00DF7374"/>
    <w:rsid w:val="00DF7546"/>
    <w:rsid w:val="00DF77ED"/>
    <w:rsid w:val="00DF783E"/>
    <w:rsid w:val="00DF7B69"/>
    <w:rsid w:val="00E0045C"/>
    <w:rsid w:val="00E006B1"/>
    <w:rsid w:val="00E0085B"/>
    <w:rsid w:val="00E00926"/>
    <w:rsid w:val="00E012BD"/>
    <w:rsid w:val="00E01482"/>
    <w:rsid w:val="00E01694"/>
    <w:rsid w:val="00E01A42"/>
    <w:rsid w:val="00E01CBB"/>
    <w:rsid w:val="00E01CFC"/>
    <w:rsid w:val="00E01D9D"/>
    <w:rsid w:val="00E01F36"/>
    <w:rsid w:val="00E021C3"/>
    <w:rsid w:val="00E02508"/>
    <w:rsid w:val="00E03010"/>
    <w:rsid w:val="00E031C4"/>
    <w:rsid w:val="00E03348"/>
    <w:rsid w:val="00E0338A"/>
    <w:rsid w:val="00E035A7"/>
    <w:rsid w:val="00E037E4"/>
    <w:rsid w:val="00E03D2F"/>
    <w:rsid w:val="00E03F2C"/>
    <w:rsid w:val="00E0453A"/>
    <w:rsid w:val="00E049FA"/>
    <w:rsid w:val="00E04AA0"/>
    <w:rsid w:val="00E04FF6"/>
    <w:rsid w:val="00E05037"/>
    <w:rsid w:val="00E0532C"/>
    <w:rsid w:val="00E05438"/>
    <w:rsid w:val="00E05611"/>
    <w:rsid w:val="00E056D1"/>
    <w:rsid w:val="00E056F8"/>
    <w:rsid w:val="00E05745"/>
    <w:rsid w:val="00E0586D"/>
    <w:rsid w:val="00E0590A"/>
    <w:rsid w:val="00E05C3E"/>
    <w:rsid w:val="00E05CA2"/>
    <w:rsid w:val="00E05F36"/>
    <w:rsid w:val="00E065A8"/>
    <w:rsid w:val="00E066E5"/>
    <w:rsid w:val="00E07121"/>
    <w:rsid w:val="00E07273"/>
    <w:rsid w:val="00E079D9"/>
    <w:rsid w:val="00E07A45"/>
    <w:rsid w:val="00E07F41"/>
    <w:rsid w:val="00E1015A"/>
    <w:rsid w:val="00E108AE"/>
    <w:rsid w:val="00E109A3"/>
    <w:rsid w:val="00E10D32"/>
    <w:rsid w:val="00E112F2"/>
    <w:rsid w:val="00E11A3F"/>
    <w:rsid w:val="00E11E35"/>
    <w:rsid w:val="00E12594"/>
    <w:rsid w:val="00E12CF2"/>
    <w:rsid w:val="00E12FB1"/>
    <w:rsid w:val="00E12FD2"/>
    <w:rsid w:val="00E13041"/>
    <w:rsid w:val="00E133D5"/>
    <w:rsid w:val="00E1354F"/>
    <w:rsid w:val="00E1372C"/>
    <w:rsid w:val="00E144B1"/>
    <w:rsid w:val="00E14825"/>
    <w:rsid w:val="00E14BE2"/>
    <w:rsid w:val="00E14D2C"/>
    <w:rsid w:val="00E150C5"/>
    <w:rsid w:val="00E151E6"/>
    <w:rsid w:val="00E15423"/>
    <w:rsid w:val="00E15893"/>
    <w:rsid w:val="00E164C8"/>
    <w:rsid w:val="00E164F7"/>
    <w:rsid w:val="00E16ABF"/>
    <w:rsid w:val="00E16E03"/>
    <w:rsid w:val="00E204BE"/>
    <w:rsid w:val="00E2053B"/>
    <w:rsid w:val="00E2109F"/>
    <w:rsid w:val="00E214E7"/>
    <w:rsid w:val="00E2175C"/>
    <w:rsid w:val="00E21C42"/>
    <w:rsid w:val="00E21CD1"/>
    <w:rsid w:val="00E222AA"/>
    <w:rsid w:val="00E2273B"/>
    <w:rsid w:val="00E23318"/>
    <w:rsid w:val="00E23584"/>
    <w:rsid w:val="00E235BE"/>
    <w:rsid w:val="00E237A3"/>
    <w:rsid w:val="00E23CFF"/>
    <w:rsid w:val="00E23D85"/>
    <w:rsid w:val="00E248DE"/>
    <w:rsid w:val="00E24B6D"/>
    <w:rsid w:val="00E24D19"/>
    <w:rsid w:val="00E25327"/>
    <w:rsid w:val="00E2567B"/>
    <w:rsid w:val="00E256D8"/>
    <w:rsid w:val="00E2571D"/>
    <w:rsid w:val="00E258F7"/>
    <w:rsid w:val="00E25CBE"/>
    <w:rsid w:val="00E25D9C"/>
    <w:rsid w:val="00E26429"/>
    <w:rsid w:val="00E26452"/>
    <w:rsid w:val="00E26D5E"/>
    <w:rsid w:val="00E274E4"/>
    <w:rsid w:val="00E30119"/>
    <w:rsid w:val="00E307B9"/>
    <w:rsid w:val="00E307E4"/>
    <w:rsid w:val="00E30A15"/>
    <w:rsid w:val="00E30D08"/>
    <w:rsid w:val="00E30E5D"/>
    <w:rsid w:val="00E31909"/>
    <w:rsid w:val="00E31AF5"/>
    <w:rsid w:val="00E31FEA"/>
    <w:rsid w:val="00E322DE"/>
    <w:rsid w:val="00E322ED"/>
    <w:rsid w:val="00E327F3"/>
    <w:rsid w:val="00E32AAF"/>
    <w:rsid w:val="00E32EDD"/>
    <w:rsid w:val="00E335EC"/>
    <w:rsid w:val="00E3367E"/>
    <w:rsid w:val="00E33A63"/>
    <w:rsid w:val="00E342F2"/>
    <w:rsid w:val="00E34615"/>
    <w:rsid w:val="00E34BC7"/>
    <w:rsid w:val="00E34CFA"/>
    <w:rsid w:val="00E35060"/>
    <w:rsid w:val="00E3567F"/>
    <w:rsid w:val="00E35AA4"/>
    <w:rsid w:val="00E35C8F"/>
    <w:rsid w:val="00E360F3"/>
    <w:rsid w:val="00E361D3"/>
    <w:rsid w:val="00E36A9D"/>
    <w:rsid w:val="00E37071"/>
    <w:rsid w:val="00E375FF"/>
    <w:rsid w:val="00E37653"/>
    <w:rsid w:val="00E37A17"/>
    <w:rsid w:val="00E37D7C"/>
    <w:rsid w:val="00E37EBA"/>
    <w:rsid w:val="00E401A5"/>
    <w:rsid w:val="00E4023A"/>
    <w:rsid w:val="00E40F8A"/>
    <w:rsid w:val="00E40FE3"/>
    <w:rsid w:val="00E411E3"/>
    <w:rsid w:val="00E41970"/>
    <w:rsid w:val="00E41B1B"/>
    <w:rsid w:val="00E41BF5"/>
    <w:rsid w:val="00E41D61"/>
    <w:rsid w:val="00E42053"/>
    <w:rsid w:val="00E42D94"/>
    <w:rsid w:val="00E43000"/>
    <w:rsid w:val="00E433A8"/>
    <w:rsid w:val="00E43607"/>
    <w:rsid w:val="00E43A20"/>
    <w:rsid w:val="00E44248"/>
    <w:rsid w:val="00E44687"/>
    <w:rsid w:val="00E44713"/>
    <w:rsid w:val="00E44779"/>
    <w:rsid w:val="00E4479D"/>
    <w:rsid w:val="00E452BB"/>
    <w:rsid w:val="00E458E3"/>
    <w:rsid w:val="00E45DAD"/>
    <w:rsid w:val="00E46F75"/>
    <w:rsid w:val="00E47673"/>
    <w:rsid w:val="00E47759"/>
    <w:rsid w:val="00E47D91"/>
    <w:rsid w:val="00E47F13"/>
    <w:rsid w:val="00E50D7C"/>
    <w:rsid w:val="00E50E6F"/>
    <w:rsid w:val="00E50EF8"/>
    <w:rsid w:val="00E514E6"/>
    <w:rsid w:val="00E51525"/>
    <w:rsid w:val="00E517B9"/>
    <w:rsid w:val="00E517D5"/>
    <w:rsid w:val="00E5199B"/>
    <w:rsid w:val="00E51EB7"/>
    <w:rsid w:val="00E52392"/>
    <w:rsid w:val="00E5289B"/>
    <w:rsid w:val="00E53379"/>
    <w:rsid w:val="00E53A3E"/>
    <w:rsid w:val="00E54D2E"/>
    <w:rsid w:val="00E55149"/>
    <w:rsid w:val="00E5612A"/>
    <w:rsid w:val="00E56364"/>
    <w:rsid w:val="00E5663C"/>
    <w:rsid w:val="00E567C0"/>
    <w:rsid w:val="00E56B34"/>
    <w:rsid w:val="00E57053"/>
    <w:rsid w:val="00E5728A"/>
    <w:rsid w:val="00E57A2B"/>
    <w:rsid w:val="00E57AD6"/>
    <w:rsid w:val="00E57BE3"/>
    <w:rsid w:val="00E6019C"/>
    <w:rsid w:val="00E60C9B"/>
    <w:rsid w:val="00E611B3"/>
    <w:rsid w:val="00E6190A"/>
    <w:rsid w:val="00E61BAD"/>
    <w:rsid w:val="00E6231B"/>
    <w:rsid w:val="00E6243F"/>
    <w:rsid w:val="00E62638"/>
    <w:rsid w:val="00E62C62"/>
    <w:rsid w:val="00E63216"/>
    <w:rsid w:val="00E633D5"/>
    <w:rsid w:val="00E635BC"/>
    <w:rsid w:val="00E6377E"/>
    <w:rsid w:val="00E63A39"/>
    <w:rsid w:val="00E63FEC"/>
    <w:rsid w:val="00E646B8"/>
    <w:rsid w:val="00E64C4E"/>
    <w:rsid w:val="00E6566B"/>
    <w:rsid w:val="00E656E0"/>
    <w:rsid w:val="00E65E99"/>
    <w:rsid w:val="00E65ED4"/>
    <w:rsid w:val="00E6640F"/>
    <w:rsid w:val="00E66505"/>
    <w:rsid w:val="00E66724"/>
    <w:rsid w:val="00E66892"/>
    <w:rsid w:val="00E66A75"/>
    <w:rsid w:val="00E66D34"/>
    <w:rsid w:val="00E6741A"/>
    <w:rsid w:val="00E674D2"/>
    <w:rsid w:val="00E70351"/>
    <w:rsid w:val="00E70682"/>
    <w:rsid w:val="00E707D2"/>
    <w:rsid w:val="00E70802"/>
    <w:rsid w:val="00E70D8D"/>
    <w:rsid w:val="00E70E6E"/>
    <w:rsid w:val="00E71172"/>
    <w:rsid w:val="00E711EA"/>
    <w:rsid w:val="00E71A36"/>
    <w:rsid w:val="00E71B38"/>
    <w:rsid w:val="00E71B72"/>
    <w:rsid w:val="00E71DF7"/>
    <w:rsid w:val="00E71E3C"/>
    <w:rsid w:val="00E720D2"/>
    <w:rsid w:val="00E72415"/>
    <w:rsid w:val="00E72597"/>
    <w:rsid w:val="00E7284C"/>
    <w:rsid w:val="00E72F1E"/>
    <w:rsid w:val="00E72FF8"/>
    <w:rsid w:val="00E73EF4"/>
    <w:rsid w:val="00E74297"/>
    <w:rsid w:val="00E74A41"/>
    <w:rsid w:val="00E74E98"/>
    <w:rsid w:val="00E751E4"/>
    <w:rsid w:val="00E75715"/>
    <w:rsid w:val="00E75777"/>
    <w:rsid w:val="00E75B64"/>
    <w:rsid w:val="00E75C82"/>
    <w:rsid w:val="00E75DE8"/>
    <w:rsid w:val="00E75E2B"/>
    <w:rsid w:val="00E76A09"/>
    <w:rsid w:val="00E76A41"/>
    <w:rsid w:val="00E76BB4"/>
    <w:rsid w:val="00E76C67"/>
    <w:rsid w:val="00E76D6F"/>
    <w:rsid w:val="00E778F2"/>
    <w:rsid w:val="00E80170"/>
    <w:rsid w:val="00E80AED"/>
    <w:rsid w:val="00E81203"/>
    <w:rsid w:val="00E81221"/>
    <w:rsid w:val="00E812D3"/>
    <w:rsid w:val="00E81534"/>
    <w:rsid w:val="00E8176A"/>
    <w:rsid w:val="00E81949"/>
    <w:rsid w:val="00E819B2"/>
    <w:rsid w:val="00E81ADF"/>
    <w:rsid w:val="00E81DB8"/>
    <w:rsid w:val="00E82FB1"/>
    <w:rsid w:val="00E839BA"/>
    <w:rsid w:val="00E83BCC"/>
    <w:rsid w:val="00E83F3B"/>
    <w:rsid w:val="00E8400C"/>
    <w:rsid w:val="00E8421D"/>
    <w:rsid w:val="00E842CD"/>
    <w:rsid w:val="00E85B65"/>
    <w:rsid w:val="00E85F7C"/>
    <w:rsid w:val="00E86119"/>
    <w:rsid w:val="00E8622A"/>
    <w:rsid w:val="00E86D53"/>
    <w:rsid w:val="00E86E8D"/>
    <w:rsid w:val="00E86EC3"/>
    <w:rsid w:val="00E8746A"/>
    <w:rsid w:val="00E87F96"/>
    <w:rsid w:val="00E90083"/>
    <w:rsid w:val="00E90153"/>
    <w:rsid w:val="00E90329"/>
    <w:rsid w:val="00E904EA"/>
    <w:rsid w:val="00E90520"/>
    <w:rsid w:val="00E90672"/>
    <w:rsid w:val="00E90903"/>
    <w:rsid w:val="00E90990"/>
    <w:rsid w:val="00E90F34"/>
    <w:rsid w:val="00E91197"/>
    <w:rsid w:val="00E911D0"/>
    <w:rsid w:val="00E912E8"/>
    <w:rsid w:val="00E91462"/>
    <w:rsid w:val="00E9184E"/>
    <w:rsid w:val="00E91D55"/>
    <w:rsid w:val="00E91EC4"/>
    <w:rsid w:val="00E92192"/>
    <w:rsid w:val="00E92457"/>
    <w:rsid w:val="00E92552"/>
    <w:rsid w:val="00E9265F"/>
    <w:rsid w:val="00E9288C"/>
    <w:rsid w:val="00E934E0"/>
    <w:rsid w:val="00E935ED"/>
    <w:rsid w:val="00E93998"/>
    <w:rsid w:val="00E93999"/>
    <w:rsid w:val="00E94153"/>
    <w:rsid w:val="00E94270"/>
    <w:rsid w:val="00E95160"/>
    <w:rsid w:val="00E95196"/>
    <w:rsid w:val="00E95A64"/>
    <w:rsid w:val="00E95E00"/>
    <w:rsid w:val="00E95F85"/>
    <w:rsid w:val="00E96083"/>
    <w:rsid w:val="00E96955"/>
    <w:rsid w:val="00E96E5B"/>
    <w:rsid w:val="00E96F4E"/>
    <w:rsid w:val="00E96F9B"/>
    <w:rsid w:val="00E97CC6"/>
    <w:rsid w:val="00E97CD2"/>
    <w:rsid w:val="00EA01F4"/>
    <w:rsid w:val="00EA07FF"/>
    <w:rsid w:val="00EA096E"/>
    <w:rsid w:val="00EA0BE7"/>
    <w:rsid w:val="00EA1159"/>
    <w:rsid w:val="00EA123B"/>
    <w:rsid w:val="00EA1682"/>
    <w:rsid w:val="00EA1D50"/>
    <w:rsid w:val="00EA1D76"/>
    <w:rsid w:val="00EA1DAA"/>
    <w:rsid w:val="00EA2548"/>
    <w:rsid w:val="00EA2707"/>
    <w:rsid w:val="00EA2758"/>
    <w:rsid w:val="00EA305A"/>
    <w:rsid w:val="00EA306B"/>
    <w:rsid w:val="00EA3458"/>
    <w:rsid w:val="00EA3823"/>
    <w:rsid w:val="00EA3971"/>
    <w:rsid w:val="00EA45FC"/>
    <w:rsid w:val="00EA49B6"/>
    <w:rsid w:val="00EA4B4A"/>
    <w:rsid w:val="00EA5151"/>
    <w:rsid w:val="00EA517A"/>
    <w:rsid w:val="00EA52C2"/>
    <w:rsid w:val="00EA538A"/>
    <w:rsid w:val="00EA56AC"/>
    <w:rsid w:val="00EA58C3"/>
    <w:rsid w:val="00EA613C"/>
    <w:rsid w:val="00EA7038"/>
    <w:rsid w:val="00EA7463"/>
    <w:rsid w:val="00EA74A9"/>
    <w:rsid w:val="00EA76C8"/>
    <w:rsid w:val="00EA78C8"/>
    <w:rsid w:val="00EA7905"/>
    <w:rsid w:val="00EA7A0D"/>
    <w:rsid w:val="00EA7A6C"/>
    <w:rsid w:val="00EA7B06"/>
    <w:rsid w:val="00EB02C0"/>
    <w:rsid w:val="00EB07E1"/>
    <w:rsid w:val="00EB0A35"/>
    <w:rsid w:val="00EB0D7D"/>
    <w:rsid w:val="00EB0F5C"/>
    <w:rsid w:val="00EB1478"/>
    <w:rsid w:val="00EB16B8"/>
    <w:rsid w:val="00EB1AF5"/>
    <w:rsid w:val="00EB20B6"/>
    <w:rsid w:val="00EB2138"/>
    <w:rsid w:val="00EB2580"/>
    <w:rsid w:val="00EB2A6D"/>
    <w:rsid w:val="00EB2AAF"/>
    <w:rsid w:val="00EB2DA6"/>
    <w:rsid w:val="00EB3480"/>
    <w:rsid w:val="00EB36F1"/>
    <w:rsid w:val="00EB3A49"/>
    <w:rsid w:val="00EB3F02"/>
    <w:rsid w:val="00EB458A"/>
    <w:rsid w:val="00EB479D"/>
    <w:rsid w:val="00EB5197"/>
    <w:rsid w:val="00EB5DBD"/>
    <w:rsid w:val="00EB5DC5"/>
    <w:rsid w:val="00EB5FCE"/>
    <w:rsid w:val="00EB6401"/>
    <w:rsid w:val="00EB6591"/>
    <w:rsid w:val="00EB6C05"/>
    <w:rsid w:val="00EB7277"/>
    <w:rsid w:val="00EC00CC"/>
    <w:rsid w:val="00EC0734"/>
    <w:rsid w:val="00EC10A8"/>
    <w:rsid w:val="00EC1112"/>
    <w:rsid w:val="00EC1F92"/>
    <w:rsid w:val="00EC2B57"/>
    <w:rsid w:val="00EC2DD1"/>
    <w:rsid w:val="00EC2F15"/>
    <w:rsid w:val="00EC312B"/>
    <w:rsid w:val="00EC3256"/>
    <w:rsid w:val="00EC3D98"/>
    <w:rsid w:val="00EC4128"/>
    <w:rsid w:val="00EC42D0"/>
    <w:rsid w:val="00EC4B95"/>
    <w:rsid w:val="00EC4D59"/>
    <w:rsid w:val="00EC534A"/>
    <w:rsid w:val="00EC53F0"/>
    <w:rsid w:val="00EC5C51"/>
    <w:rsid w:val="00EC5CE4"/>
    <w:rsid w:val="00EC5E82"/>
    <w:rsid w:val="00EC66B2"/>
    <w:rsid w:val="00EC6AF1"/>
    <w:rsid w:val="00EC6C8A"/>
    <w:rsid w:val="00EC6E0E"/>
    <w:rsid w:val="00EC7344"/>
    <w:rsid w:val="00EC7506"/>
    <w:rsid w:val="00EC7F3F"/>
    <w:rsid w:val="00ED00C9"/>
    <w:rsid w:val="00ED0249"/>
    <w:rsid w:val="00ED0385"/>
    <w:rsid w:val="00ED0407"/>
    <w:rsid w:val="00ED0847"/>
    <w:rsid w:val="00ED0916"/>
    <w:rsid w:val="00ED092D"/>
    <w:rsid w:val="00ED0CD1"/>
    <w:rsid w:val="00ED0F7C"/>
    <w:rsid w:val="00ED152F"/>
    <w:rsid w:val="00ED1533"/>
    <w:rsid w:val="00ED1730"/>
    <w:rsid w:val="00ED1835"/>
    <w:rsid w:val="00ED2008"/>
    <w:rsid w:val="00ED209E"/>
    <w:rsid w:val="00ED224E"/>
    <w:rsid w:val="00ED2358"/>
    <w:rsid w:val="00ED2829"/>
    <w:rsid w:val="00ED29E7"/>
    <w:rsid w:val="00ED2CAE"/>
    <w:rsid w:val="00ED2EA2"/>
    <w:rsid w:val="00ED31C9"/>
    <w:rsid w:val="00ED382C"/>
    <w:rsid w:val="00ED3F9E"/>
    <w:rsid w:val="00ED4101"/>
    <w:rsid w:val="00ED415E"/>
    <w:rsid w:val="00ED4276"/>
    <w:rsid w:val="00ED4ED4"/>
    <w:rsid w:val="00ED51CD"/>
    <w:rsid w:val="00ED59A9"/>
    <w:rsid w:val="00ED5A6C"/>
    <w:rsid w:val="00ED5BAC"/>
    <w:rsid w:val="00ED6050"/>
    <w:rsid w:val="00ED641E"/>
    <w:rsid w:val="00ED6462"/>
    <w:rsid w:val="00ED6B98"/>
    <w:rsid w:val="00ED6FB8"/>
    <w:rsid w:val="00ED73FA"/>
    <w:rsid w:val="00ED74C5"/>
    <w:rsid w:val="00EE02AE"/>
    <w:rsid w:val="00EE03E6"/>
    <w:rsid w:val="00EE0515"/>
    <w:rsid w:val="00EE0DC2"/>
    <w:rsid w:val="00EE104D"/>
    <w:rsid w:val="00EE1904"/>
    <w:rsid w:val="00EE1912"/>
    <w:rsid w:val="00EE20D9"/>
    <w:rsid w:val="00EE233C"/>
    <w:rsid w:val="00EE260B"/>
    <w:rsid w:val="00EE27F0"/>
    <w:rsid w:val="00EE2965"/>
    <w:rsid w:val="00EE2B83"/>
    <w:rsid w:val="00EE32A8"/>
    <w:rsid w:val="00EE3A22"/>
    <w:rsid w:val="00EE3E62"/>
    <w:rsid w:val="00EE4235"/>
    <w:rsid w:val="00EE4297"/>
    <w:rsid w:val="00EE43BE"/>
    <w:rsid w:val="00EE43C8"/>
    <w:rsid w:val="00EE4AC7"/>
    <w:rsid w:val="00EE5089"/>
    <w:rsid w:val="00EE53BB"/>
    <w:rsid w:val="00EE53DC"/>
    <w:rsid w:val="00EE5621"/>
    <w:rsid w:val="00EE5D99"/>
    <w:rsid w:val="00EE608A"/>
    <w:rsid w:val="00EE615F"/>
    <w:rsid w:val="00EE625C"/>
    <w:rsid w:val="00EE6868"/>
    <w:rsid w:val="00EE72B5"/>
    <w:rsid w:val="00EE7429"/>
    <w:rsid w:val="00EE745D"/>
    <w:rsid w:val="00EE74C7"/>
    <w:rsid w:val="00EE7657"/>
    <w:rsid w:val="00EE777D"/>
    <w:rsid w:val="00EE7B03"/>
    <w:rsid w:val="00EE7BDC"/>
    <w:rsid w:val="00EE7DE0"/>
    <w:rsid w:val="00EE7E72"/>
    <w:rsid w:val="00EF00D2"/>
    <w:rsid w:val="00EF0543"/>
    <w:rsid w:val="00EF05F9"/>
    <w:rsid w:val="00EF06FB"/>
    <w:rsid w:val="00EF11A0"/>
    <w:rsid w:val="00EF12DA"/>
    <w:rsid w:val="00EF13A3"/>
    <w:rsid w:val="00EF17F9"/>
    <w:rsid w:val="00EF1C3C"/>
    <w:rsid w:val="00EF204A"/>
    <w:rsid w:val="00EF2866"/>
    <w:rsid w:val="00EF29E8"/>
    <w:rsid w:val="00EF2CF7"/>
    <w:rsid w:val="00EF2DB9"/>
    <w:rsid w:val="00EF3A63"/>
    <w:rsid w:val="00EF3CAA"/>
    <w:rsid w:val="00EF42EA"/>
    <w:rsid w:val="00EF4596"/>
    <w:rsid w:val="00EF48D4"/>
    <w:rsid w:val="00EF4A94"/>
    <w:rsid w:val="00EF5282"/>
    <w:rsid w:val="00EF592D"/>
    <w:rsid w:val="00EF5C3B"/>
    <w:rsid w:val="00EF5CF0"/>
    <w:rsid w:val="00EF5E64"/>
    <w:rsid w:val="00EF6040"/>
    <w:rsid w:val="00EF66C3"/>
    <w:rsid w:val="00EF6E3E"/>
    <w:rsid w:val="00EF6FB6"/>
    <w:rsid w:val="00EF7135"/>
    <w:rsid w:val="00EF7353"/>
    <w:rsid w:val="00EF7BB4"/>
    <w:rsid w:val="00EF7C03"/>
    <w:rsid w:val="00F0030D"/>
    <w:rsid w:val="00F005B8"/>
    <w:rsid w:val="00F00C93"/>
    <w:rsid w:val="00F01E7A"/>
    <w:rsid w:val="00F0220E"/>
    <w:rsid w:val="00F022B0"/>
    <w:rsid w:val="00F025BC"/>
    <w:rsid w:val="00F028BC"/>
    <w:rsid w:val="00F02ECF"/>
    <w:rsid w:val="00F02FD2"/>
    <w:rsid w:val="00F036A1"/>
    <w:rsid w:val="00F045D7"/>
    <w:rsid w:val="00F04E92"/>
    <w:rsid w:val="00F04F5E"/>
    <w:rsid w:val="00F04F6F"/>
    <w:rsid w:val="00F058D9"/>
    <w:rsid w:val="00F05AE0"/>
    <w:rsid w:val="00F05DDB"/>
    <w:rsid w:val="00F067E2"/>
    <w:rsid w:val="00F06F2E"/>
    <w:rsid w:val="00F075F8"/>
    <w:rsid w:val="00F07659"/>
    <w:rsid w:val="00F07789"/>
    <w:rsid w:val="00F07A47"/>
    <w:rsid w:val="00F07B8F"/>
    <w:rsid w:val="00F07B9F"/>
    <w:rsid w:val="00F07C40"/>
    <w:rsid w:val="00F07F1C"/>
    <w:rsid w:val="00F07FA9"/>
    <w:rsid w:val="00F10079"/>
    <w:rsid w:val="00F10A9F"/>
    <w:rsid w:val="00F10BB4"/>
    <w:rsid w:val="00F113A4"/>
    <w:rsid w:val="00F11837"/>
    <w:rsid w:val="00F119EE"/>
    <w:rsid w:val="00F11BB2"/>
    <w:rsid w:val="00F11C21"/>
    <w:rsid w:val="00F1211F"/>
    <w:rsid w:val="00F1215C"/>
    <w:rsid w:val="00F121AD"/>
    <w:rsid w:val="00F1250D"/>
    <w:rsid w:val="00F131EB"/>
    <w:rsid w:val="00F13C44"/>
    <w:rsid w:val="00F13F7D"/>
    <w:rsid w:val="00F13FED"/>
    <w:rsid w:val="00F14A5C"/>
    <w:rsid w:val="00F14CEC"/>
    <w:rsid w:val="00F152B4"/>
    <w:rsid w:val="00F156C6"/>
    <w:rsid w:val="00F15C16"/>
    <w:rsid w:val="00F15C94"/>
    <w:rsid w:val="00F161C4"/>
    <w:rsid w:val="00F161EC"/>
    <w:rsid w:val="00F16258"/>
    <w:rsid w:val="00F1646A"/>
    <w:rsid w:val="00F170EC"/>
    <w:rsid w:val="00F178DF"/>
    <w:rsid w:val="00F17DB5"/>
    <w:rsid w:val="00F2022B"/>
    <w:rsid w:val="00F2026E"/>
    <w:rsid w:val="00F20AFF"/>
    <w:rsid w:val="00F20E27"/>
    <w:rsid w:val="00F20E54"/>
    <w:rsid w:val="00F20E99"/>
    <w:rsid w:val="00F21167"/>
    <w:rsid w:val="00F212D5"/>
    <w:rsid w:val="00F216D9"/>
    <w:rsid w:val="00F2172B"/>
    <w:rsid w:val="00F21C80"/>
    <w:rsid w:val="00F21F46"/>
    <w:rsid w:val="00F2203E"/>
    <w:rsid w:val="00F227E0"/>
    <w:rsid w:val="00F22B14"/>
    <w:rsid w:val="00F231F9"/>
    <w:rsid w:val="00F235A0"/>
    <w:rsid w:val="00F235C7"/>
    <w:rsid w:val="00F23D2A"/>
    <w:rsid w:val="00F248AA"/>
    <w:rsid w:val="00F24E5D"/>
    <w:rsid w:val="00F24F7E"/>
    <w:rsid w:val="00F251F7"/>
    <w:rsid w:val="00F25291"/>
    <w:rsid w:val="00F25341"/>
    <w:rsid w:val="00F2561E"/>
    <w:rsid w:val="00F25D91"/>
    <w:rsid w:val="00F260DF"/>
    <w:rsid w:val="00F261C3"/>
    <w:rsid w:val="00F26739"/>
    <w:rsid w:val="00F2693D"/>
    <w:rsid w:val="00F26A32"/>
    <w:rsid w:val="00F27AFA"/>
    <w:rsid w:val="00F27E01"/>
    <w:rsid w:val="00F27ECF"/>
    <w:rsid w:val="00F309AB"/>
    <w:rsid w:val="00F31A3A"/>
    <w:rsid w:val="00F31FA2"/>
    <w:rsid w:val="00F3247B"/>
    <w:rsid w:val="00F32618"/>
    <w:rsid w:val="00F3269E"/>
    <w:rsid w:val="00F3292B"/>
    <w:rsid w:val="00F33483"/>
    <w:rsid w:val="00F33583"/>
    <w:rsid w:val="00F33C0E"/>
    <w:rsid w:val="00F34422"/>
    <w:rsid w:val="00F346E4"/>
    <w:rsid w:val="00F3478A"/>
    <w:rsid w:val="00F347B3"/>
    <w:rsid w:val="00F34BAD"/>
    <w:rsid w:val="00F34BE7"/>
    <w:rsid w:val="00F351DE"/>
    <w:rsid w:val="00F353C4"/>
    <w:rsid w:val="00F3584C"/>
    <w:rsid w:val="00F35B32"/>
    <w:rsid w:val="00F36BD8"/>
    <w:rsid w:val="00F37023"/>
    <w:rsid w:val="00F40D47"/>
    <w:rsid w:val="00F41084"/>
    <w:rsid w:val="00F412C4"/>
    <w:rsid w:val="00F412F7"/>
    <w:rsid w:val="00F417E2"/>
    <w:rsid w:val="00F41AE9"/>
    <w:rsid w:val="00F41C8B"/>
    <w:rsid w:val="00F42084"/>
    <w:rsid w:val="00F420BC"/>
    <w:rsid w:val="00F424FA"/>
    <w:rsid w:val="00F428B8"/>
    <w:rsid w:val="00F43334"/>
    <w:rsid w:val="00F4333D"/>
    <w:rsid w:val="00F4356D"/>
    <w:rsid w:val="00F439C7"/>
    <w:rsid w:val="00F43C65"/>
    <w:rsid w:val="00F44FBF"/>
    <w:rsid w:val="00F45380"/>
    <w:rsid w:val="00F453CA"/>
    <w:rsid w:val="00F454C1"/>
    <w:rsid w:val="00F45CE1"/>
    <w:rsid w:val="00F46695"/>
    <w:rsid w:val="00F47472"/>
    <w:rsid w:val="00F47A37"/>
    <w:rsid w:val="00F47E20"/>
    <w:rsid w:val="00F47EC1"/>
    <w:rsid w:val="00F47F70"/>
    <w:rsid w:val="00F50A8A"/>
    <w:rsid w:val="00F50D4D"/>
    <w:rsid w:val="00F50E4A"/>
    <w:rsid w:val="00F5103B"/>
    <w:rsid w:val="00F51468"/>
    <w:rsid w:val="00F5173F"/>
    <w:rsid w:val="00F51C8C"/>
    <w:rsid w:val="00F5202B"/>
    <w:rsid w:val="00F53182"/>
    <w:rsid w:val="00F5320C"/>
    <w:rsid w:val="00F53229"/>
    <w:rsid w:val="00F53578"/>
    <w:rsid w:val="00F535A6"/>
    <w:rsid w:val="00F53B25"/>
    <w:rsid w:val="00F5440C"/>
    <w:rsid w:val="00F54BDD"/>
    <w:rsid w:val="00F54F0D"/>
    <w:rsid w:val="00F553CA"/>
    <w:rsid w:val="00F553EC"/>
    <w:rsid w:val="00F555F8"/>
    <w:rsid w:val="00F55A74"/>
    <w:rsid w:val="00F55DB0"/>
    <w:rsid w:val="00F56469"/>
    <w:rsid w:val="00F56DA4"/>
    <w:rsid w:val="00F571A8"/>
    <w:rsid w:val="00F57816"/>
    <w:rsid w:val="00F57B83"/>
    <w:rsid w:val="00F57CF4"/>
    <w:rsid w:val="00F601F4"/>
    <w:rsid w:val="00F60388"/>
    <w:rsid w:val="00F60A3E"/>
    <w:rsid w:val="00F60BFA"/>
    <w:rsid w:val="00F60C13"/>
    <w:rsid w:val="00F60CF3"/>
    <w:rsid w:val="00F61286"/>
    <w:rsid w:val="00F6188A"/>
    <w:rsid w:val="00F61983"/>
    <w:rsid w:val="00F61B40"/>
    <w:rsid w:val="00F62090"/>
    <w:rsid w:val="00F6242D"/>
    <w:rsid w:val="00F630B9"/>
    <w:rsid w:val="00F63B54"/>
    <w:rsid w:val="00F63CB1"/>
    <w:rsid w:val="00F63F26"/>
    <w:rsid w:val="00F641B2"/>
    <w:rsid w:val="00F64514"/>
    <w:rsid w:val="00F64B89"/>
    <w:rsid w:val="00F651FA"/>
    <w:rsid w:val="00F65892"/>
    <w:rsid w:val="00F65D1B"/>
    <w:rsid w:val="00F66045"/>
    <w:rsid w:val="00F664CB"/>
    <w:rsid w:val="00F66587"/>
    <w:rsid w:val="00F66ED3"/>
    <w:rsid w:val="00F6780E"/>
    <w:rsid w:val="00F7107C"/>
    <w:rsid w:val="00F71449"/>
    <w:rsid w:val="00F714D5"/>
    <w:rsid w:val="00F715A0"/>
    <w:rsid w:val="00F71CC2"/>
    <w:rsid w:val="00F71D08"/>
    <w:rsid w:val="00F724C0"/>
    <w:rsid w:val="00F72834"/>
    <w:rsid w:val="00F7334A"/>
    <w:rsid w:val="00F7334D"/>
    <w:rsid w:val="00F73D01"/>
    <w:rsid w:val="00F74195"/>
    <w:rsid w:val="00F7419F"/>
    <w:rsid w:val="00F74480"/>
    <w:rsid w:val="00F7457E"/>
    <w:rsid w:val="00F74A2D"/>
    <w:rsid w:val="00F74A3A"/>
    <w:rsid w:val="00F74B40"/>
    <w:rsid w:val="00F75306"/>
    <w:rsid w:val="00F753FF"/>
    <w:rsid w:val="00F75488"/>
    <w:rsid w:val="00F75B81"/>
    <w:rsid w:val="00F75CA7"/>
    <w:rsid w:val="00F762AC"/>
    <w:rsid w:val="00F76425"/>
    <w:rsid w:val="00F765A8"/>
    <w:rsid w:val="00F76B45"/>
    <w:rsid w:val="00F76F9E"/>
    <w:rsid w:val="00F77581"/>
    <w:rsid w:val="00F77586"/>
    <w:rsid w:val="00F77A7B"/>
    <w:rsid w:val="00F77ECF"/>
    <w:rsid w:val="00F80134"/>
    <w:rsid w:val="00F804C9"/>
    <w:rsid w:val="00F80A62"/>
    <w:rsid w:val="00F80DF0"/>
    <w:rsid w:val="00F80F36"/>
    <w:rsid w:val="00F81374"/>
    <w:rsid w:val="00F819B9"/>
    <w:rsid w:val="00F81B3B"/>
    <w:rsid w:val="00F81EE7"/>
    <w:rsid w:val="00F827F9"/>
    <w:rsid w:val="00F82D86"/>
    <w:rsid w:val="00F831AC"/>
    <w:rsid w:val="00F8351E"/>
    <w:rsid w:val="00F83C6E"/>
    <w:rsid w:val="00F83F2F"/>
    <w:rsid w:val="00F83F3C"/>
    <w:rsid w:val="00F8434D"/>
    <w:rsid w:val="00F8490C"/>
    <w:rsid w:val="00F84EDB"/>
    <w:rsid w:val="00F8548C"/>
    <w:rsid w:val="00F85704"/>
    <w:rsid w:val="00F85B27"/>
    <w:rsid w:val="00F85CC7"/>
    <w:rsid w:val="00F85FAA"/>
    <w:rsid w:val="00F86407"/>
    <w:rsid w:val="00F87125"/>
    <w:rsid w:val="00F87422"/>
    <w:rsid w:val="00F87870"/>
    <w:rsid w:val="00F87C8C"/>
    <w:rsid w:val="00F87DA3"/>
    <w:rsid w:val="00F87FCB"/>
    <w:rsid w:val="00F87FFB"/>
    <w:rsid w:val="00F9020A"/>
    <w:rsid w:val="00F905D9"/>
    <w:rsid w:val="00F90B5F"/>
    <w:rsid w:val="00F90D3E"/>
    <w:rsid w:val="00F91B0C"/>
    <w:rsid w:val="00F91F65"/>
    <w:rsid w:val="00F92FD7"/>
    <w:rsid w:val="00F932CF"/>
    <w:rsid w:val="00F93528"/>
    <w:rsid w:val="00F9356D"/>
    <w:rsid w:val="00F936F8"/>
    <w:rsid w:val="00F9377E"/>
    <w:rsid w:val="00F937AD"/>
    <w:rsid w:val="00F937FA"/>
    <w:rsid w:val="00F93F44"/>
    <w:rsid w:val="00F9431B"/>
    <w:rsid w:val="00F944FB"/>
    <w:rsid w:val="00F95D8B"/>
    <w:rsid w:val="00F960DF"/>
    <w:rsid w:val="00F965F1"/>
    <w:rsid w:val="00F966E4"/>
    <w:rsid w:val="00F96E3C"/>
    <w:rsid w:val="00F97034"/>
    <w:rsid w:val="00F9783B"/>
    <w:rsid w:val="00F97A3D"/>
    <w:rsid w:val="00F97AA0"/>
    <w:rsid w:val="00F97F0A"/>
    <w:rsid w:val="00FA004C"/>
    <w:rsid w:val="00FA0969"/>
    <w:rsid w:val="00FA1106"/>
    <w:rsid w:val="00FA12FB"/>
    <w:rsid w:val="00FA1EB4"/>
    <w:rsid w:val="00FA2C1C"/>
    <w:rsid w:val="00FA2EF8"/>
    <w:rsid w:val="00FA3960"/>
    <w:rsid w:val="00FA4034"/>
    <w:rsid w:val="00FA429C"/>
    <w:rsid w:val="00FA43BE"/>
    <w:rsid w:val="00FA45DA"/>
    <w:rsid w:val="00FA473A"/>
    <w:rsid w:val="00FA482B"/>
    <w:rsid w:val="00FA4855"/>
    <w:rsid w:val="00FA4BB4"/>
    <w:rsid w:val="00FA4F11"/>
    <w:rsid w:val="00FA5387"/>
    <w:rsid w:val="00FA589D"/>
    <w:rsid w:val="00FA5A28"/>
    <w:rsid w:val="00FA63CB"/>
    <w:rsid w:val="00FA6470"/>
    <w:rsid w:val="00FA6474"/>
    <w:rsid w:val="00FA653D"/>
    <w:rsid w:val="00FA667D"/>
    <w:rsid w:val="00FA6DFE"/>
    <w:rsid w:val="00FB05FB"/>
    <w:rsid w:val="00FB0B75"/>
    <w:rsid w:val="00FB0F05"/>
    <w:rsid w:val="00FB0F63"/>
    <w:rsid w:val="00FB100F"/>
    <w:rsid w:val="00FB10EC"/>
    <w:rsid w:val="00FB20B3"/>
    <w:rsid w:val="00FB2661"/>
    <w:rsid w:val="00FB2BA7"/>
    <w:rsid w:val="00FB2ECD"/>
    <w:rsid w:val="00FB3114"/>
    <w:rsid w:val="00FB342E"/>
    <w:rsid w:val="00FB346C"/>
    <w:rsid w:val="00FB3555"/>
    <w:rsid w:val="00FB361C"/>
    <w:rsid w:val="00FB3CA2"/>
    <w:rsid w:val="00FB3EDA"/>
    <w:rsid w:val="00FB3F40"/>
    <w:rsid w:val="00FB424B"/>
    <w:rsid w:val="00FB4926"/>
    <w:rsid w:val="00FB4E99"/>
    <w:rsid w:val="00FB4ED4"/>
    <w:rsid w:val="00FB4F1E"/>
    <w:rsid w:val="00FB5B09"/>
    <w:rsid w:val="00FB5FB6"/>
    <w:rsid w:val="00FB729D"/>
    <w:rsid w:val="00FB75EB"/>
    <w:rsid w:val="00FB764C"/>
    <w:rsid w:val="00FB78A7"/>
    <w:rsid w:val="00FB79C3"/>
    <w:rsid w:val="00FB7E00"/>
    <w:rsid w:val="00FC02A1"/>
    <w:rsid w:val="00FC0955"/>
    <w:rsid w:val="00FC13F4"/>
    <w:rsid w:val="00FC196E"/>
    <w:rsid w:val="00FC1E21"/>
    <w:rsid w:val="00FC1F67"/>
    <w:rsid w:val="00FC237B"/>
    <w:rsid w:val="00FC25AF"/>
    <w:rsid w:val="00FC2DB5"/>
    <w:rsid w:val="00FC3440"/>
    <w:rsid w:val="00FC3AA5"/>
    <w:rsid w:val="00FC3DFA"/>
    <w:rsid w:val="00FC405B"/>
    <w:rsid w:val="00FC4342"/>
    <w:rsid w:val="00FC4A49"/>
    <w:rsid w:val="00FC4AFD"/>
    <w:rsid w:val="00FC557F"/>
    <w:rsid w:val="00FC5637"/>
    <w:rsid w:val="00FC57DE"/>
    <w:rsid w:val="00FC59FF"/>
    <w:rsid w:val="00FC5B34"/>
    <w:rsid w:val="00FC5E2C"/>
    <w:rsid w:val="00FC63BD"/>
    <w:rsid w:val="00FC668C"/>
    <w:rsid w:val="00FC6828"/>
    <w:rsid w:val="00FC6DC0"/>
    <w:rsid w:val="00FC6FC9"/>
    <w:rsid w:val="00FC7780"/>
    <w:rsid w:val="00FC7831"/>
    <w:rsid w:val="00FC7D3C"/>
    <w:rsid w:val="00FC7E7B"/>
    <w:rsid w:val="00FD013F"/>
    <w:rsid w:val="00FD0226"/>
    <w:rsid w:val="00FD05BE"/>
    <w:rsid w:val="00FD0909"/>
    <w:rsid w:val="00FD0A23"/>
    <w:rsid w:val="00FD0B46"/>
    <w:rsid w:val="00FD0E2D"/>
    <w:rsid w:val="00FD13E6"/>
    <w:rsid w:val="00FD1400"/>
    <w:rsid w:val="00FD1596"/>
    <w:rsid w:val="00FD15E4"/>
    <w:rsid w:val="00FD1799"/>
    <w:rsid w:val="00FD1B70"/>
    <w:rsid w:val="00FD2290"/>
    <w:rsid w:val="00FD31D4"/>
    <w:rsid w:val="00FD31EA"/>
    <w:rsid w:val="00FD3461"/>
    <w:rsid w:val="00FD367A"/>
    <w:rsid w:val="00FD3998"/>
    <w:rsid w:val="00FD3D7B"/>
    <w:rsid w:val="00FD4002"/>
    <w:rsid w:val="00FD4335"/>
    <w:rsid w:val="00FD4429"/>
    <w:rsid w:val="00FD467A"/>
    <w:rsid w:val="00FD4817"/>
    <w:rsid w:val="00FD4B7F"/>
    <w:rsid w:val="00FD5491"/>
    <w:rsid w:val="00FD67A7"/>
    <w:rsid w:val="00FD6C87"/>
    <w:rsid w:val="00FD6E83"/>
    <w:rsid w:val="00FD776C"/>
    <w:rsid w:val="00FD7C08"/>
    <w:rsid w:val="00FD7C42"/>
    <w:rsid w:val="00FD7C7F"/>
    <w:rsid w:val="00FE0341"/>
    <w:rsid w:val="00FE05AC"/>
    <w:rsid w:val="00FE05C3"/>
    <w:rsid w:val="00FE0A60"/>
    <w:rsid w:val="00FE0AF7"/>
    <w:rsid w:val="00FE0BDD"/>
    <w:rsid w:val="00FE0E34"/>
    <w:rsid w:val="00FE0EC4"/>
    <w:rsid w:val="00FE12DD"/>
    <w:rsid w:val="00FE1415"/>
    <w:rsid w:val="00FE1E6F"/>
    <w:rsid w:val="00FE1F5F"/>
    <w:rsid w:val="00FE26D7"/>
    <w:rsid w:val="00FE2A98"/>
    <w:rsid w:val="00FE2ACA"/>
    <w:rsid w:val="00FE330A"/>
    <w:rsid w:val="00FE3819"/>
    <w:rsid w:val="00FE49B1"/>
    <w:rsid w:val="00FE515B"/>
    <w:rsid w:val="00FE5185"/>
    <w:rsid w:val="00FE5929"/>
    <w:rsid w:val="00FE6040"/>
    <w:rsid w:val="00FE606D"/>
    <w:rsid w:val="00FE622C"/>
    <w:rsid w:val="00FE6805"/>
    <w:rsid w:val="00FE697A"/>
    <w:rsid w:val="00FE6A80"/>
    <w:rsid w:val="00FE709D"/>
    <w:rsid w:val="00FE717F"/>
    <w:rsid w:val="00FE7500"/>
    <w:rsid w:val="00FE7681"/>
    <w:rsid w:val="00FE76A9"/>
    <w:rsid w:val="00FE76BA"/>
    <w:rsid w:val="00FE7729"/>
    <w:rsid w:val="00FE7832"/>
    <w:rsid w:val="00FE795E"/>
    <w:rsid w:val="00FE7B6F"/>
    <w:rsid w:val="00FF05D0"/>
    <w:rsid w:val="00FF069F"/>
    <w:rsid w:val="00FF0A32"/>
    <w:rsid w:val="00FF0F86"/>
    <w:rsid w:val="00FF0F90"/>
    <w:rsid w:val="00FF13B2"/>
    <w:rsid w:val="00FF1A9B"/>
    <w:rsid w:val="00FF1CFB"/>
    <w:rsid w:val="00FF269A"/>
    <w:rsid w:val="00FF26E4"/>
    <w:rsid w:val="00FF2767"/>
    <w:rsid w:val="00FF2787"/>
    <w:rsid w:val="00FF28BF"/>
    <w:rsid w:val="00FF2972"/>
    <w:rsid w:val="00FF299C"/>
    <w:rsid w:val="00FF29AE"/>
    <w:rsid w:val="00FF29E7"/>
    <w:rsid w:val="00FF2B9F"/>
    <w:rsid w:val="00FF302B"/>
    <w:rsid w:val="00FF37E9"/>
    <w:rsid w:val="00FF3803"/>
    <w:rsid w:val="00FF38E9"/>
    <w:rsid w:val="00FF3B28"/>
    <w:rsid w:val="00FF3D09"/>
    <w:rsid w:val="00FF3D83"/>
    <w:rsid w:val="00FF4261"/>
    <w:rsid w:val="00FF5097"/>
    <w:rsid w:val="00FF5286"/>
    <w:rsid w:val="00FF5BC9"/>
    <w:rsid w:val="00FF5CD4"/>
    <w:rsid w:val="00FF60CC"/>
    <w:rsid w:val="00FF61D2"/>
    <w:rsid w:val="00FF6339"/>
    <w:rsid w:val="00FF6511"/>
    <w:rsid w:val="00FF6789"/>
    <w:rsid w:val="00FF6C8F"/>
    <w:rsid w:val="00FF6C9F"/>
    <w:rsid w:val="00FF7188"/>
    <w:rsid w:val="00FF72D7"/>
    <w:rsid w:val="00FF753D"/>
    <w:rsid w:val="00FF793B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E574320"/>
  <w15:chartTrackingRefBased/>
  <w15:docId w15:val="{7C2BC27B-6D37-4195-80E2-9F6FAB133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7B0C3D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link w:val="Heading5"/>
    <w:rsid w:val="007B0C3D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7B0C3D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7B0C3D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7B0C3D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1"/>
    <w:uiPriority w:val="99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7B0C3D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character" w:customStyle="1" w:styleId="BodyTextFirstIndentChar1">
    <w:name w:val="Body Text First Indent Char1"/>
    <w:link w:val="BodyTextFirstIndent"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7B0C3D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7B0C3D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7B0C3D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4D4FDD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7B0C3D"/>
    <w:rPr>
      <w:rFonts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7B0C3D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B0C3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7B0C3D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7B0C3D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7B0C3D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E30EE"/>
    <w:pPr>
      <w:ind w:left="540"/>
    </w:pPr>
    <w:rPr>
      <w:rFonts w:ascii="Angsana New" w:hAnsi="Angsana New" w:cs="Angsana New"/>
      <w:bCs w:val="0"/>
      <w:sz w:val="30"/>
      <w:szCs w:val="30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5E30EE"/>
    <w:rPr>
      <w:rFonts w:ascii="Angsana New" w:hAnsi="Angsana New" w:cs="Angsana New"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7B0C3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9B4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4B24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7B0C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B4B24"/>
    <w:rPr>
      <w:b/>
      <w:bCs/>
    </w:rPr>
  </w:style>
  <w:style w:type="character" w:customStyle="1" w:styleId="CommentSubjectChar">
    <w:name w:val="Comment Subject Char"/>
    <w:link w:val="CommentSubject"/>
    <w:locked/>
    <w:rsid w:val="007B0C3D"/>
    <w:rPr>
      <w:rFonts w:ascii="Arial" w:hAnsi="Arial"/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uiPriority w:val="99"/>
    <w:rsid w:val="007B0C3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8Char1">
    <w:name w:val="Heading 8 Char1"/>
    <w:rsid w:val="007B0C3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7B0C3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B0C3D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7B0C3D"/>
    <w:rPr>
      <w:sz w:val="29"/>
      <w:szCs w:val="29"/>
    </w:rPr>
  </w:style>
  <w:style w:type="character" w:customStyle="1" w:styleId="shorttext">
    <w:name w:val="short_text"/>
    <w:basedOn w:val="DefaultParagraphFont"/>
    <w:rsid w:val="007B0C3D"/>
  </w:style>
  <w:style w:type="paragraph" w:styleId="PlainText">
    <w:name w:val="Plain Text"/>
    <w:basedOn w:val="Normal"/>
    <w:link w:val="PlainTextChar"/>
    <w:rsid w:val="007B0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7B0C3D"/>
    <w:rPr>
      <w:rFonts w:ascii="Consolas" w:hAnsi="Consolas" w:cs="Angsana New"/>
      <w:sz w:val="21"/>
      <w:szCs w:val="26"/>
    </w:rPr>
  </w:style>
  <w:style w:type="character" w:customStyle="1" w:styleId="Heading4Char">
    <w:name w:val="Heading 4 Char"/>
    <w:locked/>
    <w:rsid w:val="007B0C3D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B0C3D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B0C3D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7B0C3D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B0C3D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B0C3D"/>
    <w:rPr>
      <w:rFonts w:ascii="Arial" w:hAnsi="Arial" w:cs="Times New Roman"/>
      <w:sz w:val="18"/>
      <w:szCs w:val="18"/>
    </w:rPr>
  </w:style>
  <w:style w:type="character" w:customStyle="1" w:styleId="hps">
    <w:name w:val="hps"/>
    <w:rsid w:val="007B0C3D"/>
    <w:rPr>
      <w:rFonts w:cs="Times New Roman"/>
    </w:rPr>
  </w:style>
  <w:style w:type="character" w:customStyle="1" w:styleId="gt-icon-text1">
    <w:name w:val="gt-icon-text1"/>
    <w:rsid w:val="007B0C3D"/>
    <w:rPr>
      <w:rFonts w:cs="Times New Roman"/>
    </w:rPr>
  </w:style>
  <w:style w:type="character" w:customStyle="1" w:styleId="longtext">
    <w:name w:val="long_text"/>
    <w:rsid w:val="007B0C3D"/>
    <w:rPr>
      <w:rFonts w:cs="Times New Roman"/>
    </w:rPr>
  </w:style>
  <w:style w:type="character" w:customStyle="1" w:styleId="CharChar22">
    <w:name w:val="Char Char22"/>
    <w:rsid w:val="007B0C3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B0C3D"/>
  </w:style>
  <w:style w:type="character" w:styleId="Emphasis">
    <w:name w:val="Emphasis"/>
    <w:uiPriority w:val="20"/>
    <w:qFormat/>
    <w:rsid w:val="007B0C3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B0C3D"/>
  </w:style>
  <w:style w:type="character" w:styleId="Hyperlink">
    <w:name w:val="Hyperlink"/>
    <w:uiPriority w:val="99"/>
    <w:unhideWhenUsed/>
    <w:rsid w:val="007B0C3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B0C3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B0C3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B0C3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uiPriority w:val="99"/>
    <w:rsid w:val="00142475"/>
    <w:rPr>
      <w:vertAlign w:val="superscript"/>
    </w:rPr>
  </w:style>
  <w:style w:type="paragraph" w:styleId="NoSpacing">
    <w:name w:val="No Spacing"/>
    <w:uiPriority w:val="1"/>
    <w:qFormat/>
    <w:rsid w:val="000C10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F64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A430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C8233F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53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oter" Target="foot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F28EB9-B785-4382-B45C-6F8607C33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</TotalTime>
  <Pages>15</Pages>
  <Words>2041</Words>
  <Characters>11637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Sireetorn, Bunrod</cp:lastModifiedBy>
  <cp:revision>7</cp:revision>
  <cp:lastPrinted>2021-05-06T06:04:00Z</cp:lastPrinted>
  <dcterms:created xsi:type="dcterms:W3CDTF">2021-05-11T10:02:00Z</dcterms:created>
  <dcterms:modified xsi:type="dcterms:W3CDTF">2021-05-12T07:22:00Z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