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3FF83" w14:textId="77777777" w:rsidR="003D743A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s/>
        </w:rPr>
      </w:pPr>
      <w:bookmarkStart w:id="0" w:name="Title"/>
    </w:p>
    <w:p w14:paraId="5BDE2E50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75A3984A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201637EF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F6C98C7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42DD2AC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CF7FC27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091650B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4DE4104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D71377C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B6A3B6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76CB52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7962D2E4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F416751" w14:textId="597651B4" w:rsidR="00293B08" w:rsidRPr="00EB0BEB" w:rsidRDefault="00293B08" w:rsidP="00293B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EB0BEB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 w:rsidR="001103FB" w:rsidRPr="00EB0BEB">
        <w:rPr>
          <w:rFonts w:ascii="Angsana New" w:hAnsi="Angsana New" w:cs="Angsana New" w:hint="cs"/>
          <w:sz w:val="50"/>
          <w:szCs w:val="50"/>
          <w:cs/>
        </w:rPr>
        <w:t>ทาคูนิ</w:t>
      </w:r>
      <w:r w:rsidR="001103FB" w:rsidRPr="00EB0BEB">
        <w:rPr>
          <w:rFonts w:ascii="Angsana New" w:hAnsi="Angsana New" w:cs="Angsana New" w:hint="cs"/>
          <w:sz w:val="50"/>
          <w:szCs w:val="50"/>
        </w:rPr>
        <w:t xml:space="preserve"> </w:t>
      </w:r>
      <w:r w:rsidR="001103FB" w:rsidRPr="00EB0BEB">
        <w:rPr>
          <w:rFonts w:ascii="Angsana New" w:hAnsi="Angsana New" w:cs="Angsana New" w:hint="cs"/>
          <w:sz w:val="50"/>
          <w:szCs w:val="50"/>
          <w:cs/>
        </w:rPr>
        <w:t>กรุ๊ป จำกัด</w:t>
      </w:r>
      <w:r w:rsidR="001103FB" w:rsidRPr="00EB0BEB">
        <w:rPr>
          <w:rFonts w:ascii="Angsana New" w:hAnsi="Angsana New" w:cs="Angsana New" w:hint="cs"/>
          <w:i/>
          <w:iCs/>
          <w:sz w:val="50"/>
          <w:szCs w:val="50"/>
        </w:rPr>
        <w:t xml:space="preserve"> </w:t>
      </w:r>
      <w:r w:rsidR="001103FB" w:rsidRPr="00EB0BEB">
        <w:rPr>
          <w:rFonts w:ascii="Angsana New" w:hAnsi="Angsana New" w:cs="Angsana New" w:hint="cs"/>
          <w:sz w:val="50"/>
          <w:szCs w:val="50"/>
          <w:cs/>
        </w:rPr>
        <w:t>(มหาชน)</w:t>
      </w:r>
      <w:r w:rsidR="001103FB" w:rsidRPr="00EB0BEB">
        <w:rPr>
          <w:rFonts w:ascii="Angsana New" w:hAnsi="Angsana New" w:cs="Angsana New"/>
          <w:sz w:val="50"/>
          <w:szCs w:val="50"/>
        </w:rPr>
        <w:t xml:space="preserve"> </w:t>
      </w:r>
      <w:r w:rsidR="00F12C71" w:rsidRPr="00EB0BEB">
        <w:rPr>
          <w:rFonts w:ascii="Angsana New" w:hAnsi="Angsana New" w:cs="Angsana New" w:hint="cs"/>
          <w:sz w:val="50"/>
          <w:szCs w:val="50"/>
          <w:cs/>
        </w:rPr>
        <w:t>และบริษัทย่อย</w:t>
      </w:r>
    </w:p>
    <w:p w14:paraId="1842A62B" w14:textId="77777777" w:rsidR="006F6438" w:rsidRPr="00EB0BEB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EB0BEB">
        <w:rPr>
          <w:rFonts w:ascii="Angsana New" w:hAnsi="Angsana New" w:cs="Angsana New"/>
          <w:sz w:val="44"/>
          <w:szCs w:val="44"/>
        </w:rPr>
        <w:tab/>
      </w:r>
      <w:r w:rsidRPr="00EB0BEB">
        <w:rPr>
          <w:rFonts w:ascii="Angsana New" w:hAnsi="Angsana New" w:cs="Angsana New"/>
          <w:sz w:val="44"/>
          <w:szCs w:val="44"/>
        </w:rPr>
        <w:tab/>
      </w:r>
    </w:p>
    <w:p w14:paraId="4FED6FCD" w14:textId="0D66CBC5" w:rsidR="002357BF" w:rsidRPr="00EB0BEB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B0BE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83126" w:rsidRPr="00EB0B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2E6DD71" w14:textId="058A3A0B" w:rsidR="002357BF" w:rsidRPr="00EB0BEB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EB0BE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D45D49" w:rsidRPr="00EB0BEB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D45D49" w:rsidRPr="00EB0BE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D45D49" w:rsidRPr="00EB0BEB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4DCA2D50" w14:textId="77777777" w:rsidR="002357BF" w:rsidRPr="00EB0BEB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EB0BE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0393A2A" w14:textId="610E48F9" w:rsidR="002357BF" w:rsidRPr="00EB0BEB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B0BE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83126" w:rsidRPr="00EB0B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B0BE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7950E0" w14:textId="77777777" w:rsidR="00C27EA7" w:rsidRPr="00EB0BEB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F205F44" w14:textId="77777777" w:rsidR="003D4E48" w:rsidRPr="00EB0BEB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EB0BEB" w:rsidSect="006B087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77F38EE3" w14:textId="77777777" w:rsidR="00F470B8" w:rsidRPr="00EB0BE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5BD9CD7" w14:textId="77777777" w:rsidR="00F470B8" w:rsidRPr="00EB0BE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636C00A" w14:textId="77777777" w:rsidR="00F470B8" w:rsidRPr="00EB0BE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D723AF7" w14:textId="77777777" w:rsidR="00F470B8" w:rsidRPr="00EB0BE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24CEED3" w14:textId="77777777" w:rsidR="00F470B8" w:rsidRPr="00EB0BE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C72C701" w14:textId="77777777" w:rsidR="00F470B8" w:rsidRPr="00EB0BE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A494D9A" w14:textId="77777777" w:rsidR="00F470B8" w:rsidRPr="00EB0BE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932EE6E" w14:textId="77777777" w:rsidR="00F470B8" w:rsidRPr="00EB0BE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1F1B181" w14:textId="77777777" w:rsidR="00F470B8" w:rsidRPr="00EB0BE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033568A" w14:textId="77777777" w:rsidR="002357BF" w:rsidRPr="00EB0BEB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B0BEB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C8BBA35" w14:textId="77777777" w:rsidR="0087701D" w:rsidRPr="00EB0BEB" w:rsidRDefault="0087701D" w:rsidP="0087701D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611FC35B" w14:textId="365EAFF0" w:rsidR="006F0F74" w:rsidRPr="00EB0BEB" w:rsidRDefault="00293B08" w:rsidP="006F0F7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0BEB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EB0BEB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="001103FB" w:rsidRPr="00EB0BEB">
        <w:rPr>
          <w:rFonts w:ascii="Angsana New" w:hAnsi="Angsana New" w:hint="cs"/>
          <w:b/>
          <w:bCs/>
          <w:sz w:val="32"/>
          <w:szCs w:val="32"/>
          <w:cs/>
        </w:rPr>
        <w:t>บริษัท ทาคูนิ กรุ๊ป จำกัด (มหาชน)</w:t>
      </w:r>
      <w:r w:rsidR="000409F8" w:rsidRPr="00EB0BE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439D8EA" w14:textId="77777777" w:rsidR="00FF047D" w:rsidRPr="00EB0BEB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F6D564" w14:textId="7C46405D" w:rsidR="0087701D" w:rsidRPr="00EB0BEB" w:rsidRDefault="002357BF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B0BEB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</w:t>
      </w:r>
      <w:r w:rsidR="00053159" w:rsidRPr="00EB0BEB"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D45D49" w:rsidRPr="00EB0BEB">
        <w:rPr>
          <w:rFonts w:ascii="Angsana New" w:hAnsi="Angsana New"/>
          <w:sz w:val="30"/>
          <w:szCs w:val="30"/>
        </w:rPr>
        <w:t xml:space="preserve">31 </w:t>
      </w:r>
      <w:r w:rsidR="00D45D49" w:rsidRPr="00EB0BEB">
        <w:rPr>
          <w:rFonts w:ascii="Angsana New" w:hAnsi="Angsana New"/>
          <w:sz w:val="30"/>
          <w:szCs w:val="30"/>
          <w:cs/>
        </w:rPr>
        <w:t xml:space="preserve">มีนาคม </w:t>
      </w:r>
      <w:r w:rsidR="00D45D49" w:rsidRPr="00EB0BEB">
        <w:rPr>
          <w:rFonts w:ascii="Angsana New" w:hAnsi="Angsana New"/>
          <w:sz w:val="30"/>
          <w:szCs w:val="30"/>
        </w:rPr>
        <w:t>2564</w:t>
      </w:r>
      <w:r w:rsidRPr="00EB0BEB">
        <w:rPr>
          <w:rFonts w:ascii="Angsana New" w:hAnsi="Angsana New"/>
          <w:sz w:val="30"/>
          <w:szCs w:val="30"/>
          <w:cs/>
        </w:rPr>
        <w:t xml:space="preserve"> </w:t>
      </w:r>
      <w:r w:rsidR="000B6151" w:rsidRPr="00EB0BEB">
        <w:rPr>
          <w:rFonts w:ascii="Angsana New" w:hAnsi="Angsana New"/>
          <w:sz w:val="30"/>
          <w:szCs w:val="30"/>
        </w:rPr>
        <w:br/>
      </w:r>
      <w:r w:rsidRPr="00EB0BEB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F047D" w:rsidRPr="00EB0BEB">
        <w:rPr>
          <w:rFonts w:ascii="Angsana New" w:hAnsi="Angsana New"/>
          <w:spacing w:val="-4"/>
          <w:sz w:val="30"/>
          <w:szCs w:val="30"/>
        </w:rPr>
        <w:t xml:space="preserve"> </w:t>
      </w:r>
      <w:r w:rsidRPr="00EB0BEB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งบแสดงการเปลี่ยนแปลงส่วนของผู้ถือหุ้นรวม</w:t>
      </w:r>
      <w:r w:rsidR="00D45D49" w:rsidRPr="00EB0BEB">
        <w:rPr>
          <w:rFonts w:ascii="Angsana New" w:hAnsi="Angsana New"/>
          <w:spacing w:val="-4"/>
          <w:sz w:val="30"/>
          <w:szCs w:val="30"/>
        </w:rPr>
        <w:br/>
      </w:r>
      <w:r w:rsidRPr="00EB0BEB">
        <w:rPr>
          <w:rFonts w:ascii="Angsana New" w:hAnsi="Angsana New"/>
          <w:spacing w:val="-4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EB0BEB">
        <w:rPr>
          <w:rFonts w:ascii="Angsana New" w:hAnsi="Angsana New"/>
          <w:sz w:val="30"/>
          <w:szCs w:val="30"/>
          <w:cs/>
        </w:rPr>
        <w:t xml:space="preserve"> </w:t>
      </w:r>
      <w:r w:rsidRPr="00EB0BEB">
        <w:rPr>
          <w:rFonts w:ascii="Angsana New" w:hAnsi="Angsana New"/>
          <w:spacing w:val="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C191F" w:rsidRPr="00EB0BEB">
        <w:rPr>
          <w:rFonts w:ascii="Angsana New" w:hAnsi="Angsana New"/>
          <w:spacing w:val="2"/>
          <w:sz w:val="30"/>
          <w:szCs w:val="30"/>
        </w:rPr>
        <w:t xml:space="preserve"> </w:t>
      </w:r>
      <w:r w:rsidRPr="00EB0BEB">
        <w:rPr>
          <w:rFonts w:ascii="Angsana New" w:hAnsi="Angsana New"/>
          <w:spacing w:val="-2"/>
          <w:sz w:val="30"/>
          <w:szCs w:val="30"/>
          <w:cs/>
        </w:rPr>
        <w:t>ส</w:t>
      </w:r>
      <w:r w:rsidR="00053159" w:rsidRPr="00EB0BEB">
        <w:rPr>
          <w:rFonts w:ascii="Angsana New" w:hAnsi="Angsana New"/>
          <w:spacing w:val="-2"/>
          <w:sz w:val="30"/>
          <w:szCs w:val="30"/>
          <w:cs/>
        </w:rPr>
        <w:t>ำหรับงวด</w:t>
      </w:r>
      <w:r w:rsidR="00D45D49" w:rsidRPr="00EB0BEB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2B7F30" w:rsidRPr="00EB0BEB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053159" w:rsidRPr="00EB0BE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D45D49" w:rsidRPr="00EB0BEB">
        <w:rPr>
          <w:rFonts w:ascii="Angsana New" w:hAnsi="Angsana New"/>
          <w:spacing w:val="-2"/>
          <w:sz w:val="30"/>
          <w:szCs w:val="30"/>
        </w:rPr>
        <w:t xml:space="preserve">31 </w:t>
      </w:r>
      <w:r w:rsidR="00D45D49" w:rsidRPr="00EB0BEB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D45D49" w:rsidRPr="00EB0BEB">
        <w:rPr>
          <w:rFonts w:ascii="Angsana New" w:hAnsi="Angsana New"/>
          <w:spacing w:val="-2"/>
          <w:sz w:val="30"/>
          <w:szCs w:val="30"/>
        </w:rPr>
        <w:t>2564</w:t>
      </w:r>
      <w:r w:rsidRPr="00EB0BE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B7EAC" w:rsidRPr="00EB0BEB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EB0BEB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EB0BE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93B08" w:rsidRPr="00EB0BEB">
        <w:rPr>
          <w:rFonts w:ascii="Angsana New" w:hAnsi="Angsana New"/>
          <w:spacing w:val="-4"/>
          <w:sz w:val="30"/>
          <w:szCs w:val="30"/>
          <w:cs/>
        </w:rPr>
        <w:t>ของ</w:t>
      </w:r>
      <w:r w:rsidR="001103FB" w:rsidRPr="00EB0BEB">
        <w:rPr>
          <w:rFonts w:ascii="Angsana New" w:hAnsi="Angsana New"/>
          <w:spacing w:val="-4"/>
          <w:sz w:val="30"/>
          <w:szCs w:val="30"/>
          <w:cs/>
        </w:rPr>
        <w:t>บริษัท ทาคูนิ กรุ๊ป จำกัด (มหาชน)</w:t>
      </w:r>
      <w:r w:rsidR="005224B2" w:rsidRPr="00EB0BEB">
        <w:rPr>
          <w:rFonts w:ascii="Angsana New" w:hAnsi="Angsana New"/>
          <w:spacing w:val="-4"/>
          <w:sz w:val="30"/>
          <w:szCs w:val="30"/>
        </w:rPr>
        <w:t xml:space="preserve"> </w:t>
      </w:r>
      <w:r w:rsidR="00C13BE3" w:rsidRPr="00EB0BEB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="00FF047D" w:rsidRPr="00EB0BEB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EB0BEB">
        <w:rPr>
          <w:rFonts w:ascii="Angsana New" w:hAnsi="Angsana New"/>
          <w:spacing w:val="4"/>
          <w:sz w:val="30"/>
          <w:szCs w:val="30"/>
          <w:cs/>
        </w:rPr>
        <w:t>และของเฉพาะบริษัท ทาคูนิ กรุ๊ป จำกัด (มหาชน)</w:t>
      </w:r>
      <w:r w:rsidR="00FF047D" w:rsidRPr="00EB0BEB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EB0BEB">
        <w:rPr>
          <w:rFonts w:ascii="Angsana New" w:hAnsi="Angsana New" w:hint="cs"/>
          <w:spacing w:val="4"/>
          <w:sz w:val="30"/>
          <w:szCs w:val="30"/>
          <w:cs/>
        </w:rPr>
        <w:t>ตามลำดับ</w:t>
      </w:r>
      <w:r w:rsidR="00293B08" w:rsidRPr="00EB0BEB">
        <w:rPr>
          <w:rFonts w:ascii="Angsana New" w:hAnsi="Angsana New"/>
          <w:sz w:val="30"/>
          <w:szCs w:val="30"/>
        </w:rPr>
        <w:t xml:space="preserve"> </w:t>
      </w:r>
      <w:r w:rsidR="00D45D49" w:rsidRPr="00EB0BEB">
        <w:rPr>
          <w:rFonts w:ascii="Angsana New" w:hAnsi="Angsana New"/>
          <w:sz w:val="30"/>
          <w:szCs w:val="30"/>
          <w:cs/>
        </w:rPr>
        <w:br/>
      </w:r>
      <w:r w:rsidRPr="00EB0BEB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EB0BEB">
        <w:rPr>
          <w:rFonts w:ascii="Angsana New" w:hAnsi="Angsana New"/>
          <w:sz w:val="30"/>
          <w:szCs w:val="30"/>
          <w:cs/>
        </w:rPr>
        <w:t xml:space="preserve">การบัญชี ฉบับที่ </w:t>
      </w:r>
      <w:r w:rsidR="00FF047D" w:rsidRPr="00EB0BEB">
        <w:rPr>
          <w:rFonts w:ascii="Angsana New" w:hAnsi="Angsana New"/>
          <w:sz w:val="30"/>
          <w:szCs w:val="30"/>
        </w:rPr>
        <w:t>34</w:t>
      </w:r>
      <w:r w:rsidRPr="00EB0BEB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EB0BEB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6514C6" w14:textId="77777777" w:rsidR="0087701D" w:rsidRPr="00EB0BEB" w:rsidRDefault="0087701D" w:rsidP="0087701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E3BE65" w14:textId="77777777" w:rsidR="00FF047D" w:rsidRPr="00EB0BEB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BE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20BEEAD" w14:textId="77777777" w:rsidR="00FF047D" w:rsidRPr="00EB0BEB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A67F6F" w14:textId="679C8A68" w:rsidR="008576AE" w:rsidRPr="00EB0BEB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B0BEB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B0BEB">
        <w:rPr>
          <w:rFonts w:ascii="Angsana New" w:hAnsi="Angsana New"/>
          <w:sz w:val="30"/>
          <w:szCs w:val="30"/>
        </w:rPr>
        <w:t>2410</w:t>
      </w:r>
      <w:r w:rsidRPr="00EB0BEB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B0BEB">
        <w:rPr>
          <w:rFonts w:ascii="Angsana New" w:hAnsi="Angsana New"/>
          <w:sz w:val="30"/>
          <w:szCs w:val="30"/>
        </w:rPr>
        <w:br/>
      </w:r>
      <w:r w:rsidRPr="00EB0BEB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273A5C1" w14:textId="77777777" w:rsidR="002451A5" w:rsidRPr="00EB0BEB" w:rsidRDefault="002451A5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  <w:sectPr w:rsidR="002451A5" w:rsidRPr="00EB0BEB" w:rsidSect="00D32B0F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360" w:gutter="0"/>
          <w:pgNumType w:start="2"/>
          <w:cols w:space="720"/>
          <w:docGrid w:linePitch="245"/>
        </w:sectPr>
      </w:pPr>
    </w:p>
    <w:p w14:paraId="2FCDA418" w14:textId="77777777" w:rsidR="002B7F30" w:rsidRPr="00EB0BEB" w:rsidRDefault="002B7F30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078AD6" w14:textId="77777777" w:rsidR="002B7F30" w:rsidRPr="00EB0BEB" w:rsidRDefault="002B7F30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9A8ED62" w14:textId="7F1D02F6" w:rsidR="002357BF" w:rsidRPr="00EB0BEB" w:rsidRDefault="002357BF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B0BE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0A77902" w14:textId="77777777" w:rsidR="002357BF" w:rsidRPr="00EB0BEB" w:rsidRDefault="002357BF" w:rsidP="002357B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3DA023E" w14:textId="77777777" w:rsidR="002357BF" w:rsidRPr="00EB0BEB" w:rsidRDefault="002357BF" w:rsidP="00A36A7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B0BEB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16013" w:rsidRPr="00EB0BE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B0BEB">
        <w:rPr>
          <w:rFonts w:ascii="Angsana New" w:hAnsi="Angsana New"/>
          <w:spacing w:val="-4"/>
          <w:sz w:val="30"/>
          <w:szCs w:val="30"/>
          <w:cs/>
        </w:rPr>
        <w:t>ไม</w:t>
      </w:r>
      <w:r w:rsidR="0043244A" w:rsidRPr="00EB0BEB">
        <w:rPr>
          <w:rFonts w:ascii="Angsana New" w:hAnsi="Angsana New"/>
          <w:spacing w:val="-4"/>
          <w:sz w:val="30"/>
          <w:szCs w:val="30"/>
          <w:cs/>
        </w:rPr>
        <w:t>่ได้จัดทำขึ้นตามมาตรฐานการบัญชี</w:t>
      </w:r>
      <w:r w:rsidR="00076A81" w:rsidRPr="00EB0BEB">
        <w:rPr>
          <w:rFonts w:ascii="Angsana New" w:hAnsi="Angsana New"/>
          <w:spacing w:val="-4"/>
          <w:sz w:val="30"/>
          <w:szCs w:val="30"/>
        </w:rPr>
        <w:t xml:space="preserve"> </w:t>
      </w:r>
      <w:r w:rsidR="0043244A" w:rsidRPr="00EB0BEB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="00916DB5" w:rsidRPr="00EB0BEB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="00076A81" w:rsidRPr="00EB0BEB">
        <w:rPr>
          <w:rFonts w:ascii="Angsana New" w:hAnsi="Angsana New"/>
          <w:spacing w:val="-4"/>
          <w:sz w:val="30"/>
          <w:szCs w:val="30"/>
        </w:rPr>
        <w:t xml:space="preserve"> </w:t>
      </w:r>
      <w:r w:rsidRPr="00EB0BEB">
        <w:rPr>
          <w:rFonts w:ascii="Angsana New" w:hAnsi="Angsana New"/>
          <w:spacing w:val="-4"/>
          <w:sz w:val="30"/>
          <w:szCs w:val="30"/>
        </w:rPr>
        <w:t>34</w:t>
      </w:r>
      <w:r w:rsidRPr="00EB0BE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3244A" w:rsidRPr="00EB0BEB">
        <w:rPr>
          <w:rFonts w:ascii="Angsana New" w:hAnsi="Angsana New"/>
          <w:spacing w:val="4"/>
          <w:sz w:val="30"/>
          <w:szCs w:val="30"/>
          <w:cs/>
        </w:rPr>
        <w:br/>
      </w:r>
      <w:r w:rsidRPr="00EB0BEB">
        <w:rPr>
          <w:rFonts w:ascii="Angsana New" w:hAnsi="Angsana New"/>
          <w:sz w:val="30"/>
          <w:szCs w:val="30"/>
          <w:cs/>
        </w:rPr>
        <w:t>เรื่อง การ</w:t>
      </w:r>
      <w:r w:rsidR="008F3E0B" w:rsidRPr="00EB0BEB">
        <w:rPr>
          <w:rFonts w:ascii="Angsana New" w:hAnsi="Angsana New" w:hint="cs"/>
          <w:sz w:val="30"/>
          <w:szCs w:val="30"/>
          <w:cs/>
        </w:rPr>
        <w:t>ร</w:t>
      </w:r>
      <w:r w:rsidRPr="00EB0BEB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EB0BEB">
        <w:rPr>
          <w:rFonts w:ascii="Angsana New" w:hAnsi="Angsana New"/>
          <w:sz w:val="30"/>
          <w:szCs w:val="30"/>
        </w:rPr>
        <w:t xml:space="preserve"> </w:t>
      </w:r>
      <w:r w:rsidRPr="00EB0BE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D94C70E" w14:textId="77777777" w:rsidR="00063A8F" w:rsidRPr="00EB0BEB" w:rsidRDefault="00063A8F" w:rsidP="00063A8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2C12567" w14:textId="77777777" w:rsidR="009D5F35" w:rsidRPr="00EB0BEB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6C4B6AA" w14:textId="77777777" w:rsidR="009D5F35" w:rsidRPr="00EB0BEB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A04DDB" w14:textId="77777777" w:rsidR="009D5F35" w:rsidRPr="00EB0BEB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D7A9F0" w14:textId="77777777" w:rsidR="009D5F35" w:rsidRPr="00EB0BEB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79F6529" w14:textId="25E8BA87" w:rsidR="0087701D" w:rsidRPr="00EB0BEB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EB0BEB">
        <w:rPr>
          <w:rFonts w:ascii="Angsana New" w:hAnsi="Angsana New"/>
          <w:sz w:val="30"/>
          <w:szCs w:val="30"/>
        </w:rPr>
        <w:t>(</w:t>
      </w:r>
      <w:r w:rsidR="0011387D" w:rsidRPr="00EB0BEB">
        <w:rPr>
          <w:rFonts w:ascii="Angsana New" w:hAnsi="Angsana New" w:hint="cs"/>
          <w:sz w:val="30"/>
          <w:szCs w:val="30"/>
          <w:cs/>
        </w:rPr>
        <w:t>วิภาวรรณ</w:t>
      </w:r>
      <w:r w:rsidR="0011387D" w:rsidRPr="00EB0BEB">
        <w:rPr>
          <w:rFonts w:ascii="Angsana New" w:hAnsi="Angsana New"/>
          <w:sz w:val="30"/>
          <w:szCs w:val="30"/>
        </w:rPr>
        <w:t xml:space="preserve"> </w:t>
      </w:r>
      <w:r w:rsidR="0011387D" w:rsidRPr="00EB0BEB">
        <w:rPr>
          <w:rFonts w:ascii="Angsana New" w:hAnsi="Angsana New" w:hint="cs"/>
          <w:sz w:val="30"/>
          <w:szCs w:val="30"/>
          <w:cs/>
        </w:rPr>
        <w:t>ปัทวันวิเวก</w:t>
      </w:r>
      <w:r w:rsidRPr="00EB0BEB">
        <w:rPr>
          <w:rFonts w:ascii="Angsana New" w:hAnsi="Angsana New"/>
          <w:sz w:val="30"/>
          <w:szCs w:val="30"/>
        </w:rPr>
        <w:t>)</w:t>
      </w:r>
    </w:p>
    <w:p w14:paraId="28F88ADF" w14:textId="77777777" w:rsidR="0087701D" w:rsidRPr="00EB0BEB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EB0BE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1F45098" w14:textId="773601C2" w:rsidR="0087701D" w:rsidRPr="00EB0BEB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EB0BE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1387D" w:rsidRPr="00EB0BEB">
        <w:rPr>
          <w:rFonts w:ascii="Angsana New" w:hAnsi="Angsana New"/>
          <w:sz w:val="30"/>
          <w:szCs w:val="30"/>
        </w:rPr>
        <w:t>4795</w:t>
      </w:r>
    </w:p>
    <w:p w14:paraId="74C4D146" w14:textId="77777777" w:rsidR="006F69A3" w:rsidRPr="00EB0BEB" w:rsidRDefault="006F69A3" w:rsidP="00764E43">
      <w:pPr>
        <w:rPr>
          <w:rFonts w:ascii="Angsana New" w:hAnsi="Angsana New"/>
          <w:sz w:val="30"/>
          <w:szCs w:val="30"/>
        </w:rPr>
      </w:pPr>
    </w:p>
    <w:p w14:paraId="3D9D6683" w14:textId="77777777" w:rsidR="006F69A3" w:rsidRPr="00EB0BEB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EB0BEB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A7281A3" w14:textId="77777777" w:rsidR="0043244A" w:rsidRPr="00EB0BEB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EB0BEB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5E42014" w14:textId="126BDFEF" w:rsidR="00ED0E6E" w:rsidRPr="00EB0BEB" w:rsidRDefault="00D45D49" w:rsidP="00764E43">
      <w:pPr>
        <w:jc w:val="both"/>
        <w:rPr>
          <w:rFonts w:ascii="Angsana New" w:hAnsi="Angsana New"/>
          <w:sz w:val="30"/>
          <w:szCs w:val="30"/>
        </w:rPr>
      </w:pPr>
      <w:r w:rsidRPr="00EB0BEB">
        <w:rPr>
          <w:rFonts w:ascii="Angsana New" w:hAnsi="Angsana New"/>
          <w:sz w:val="30"/>
          <w:szCs w:val="30"/>
        </w:rPr>
        <w:t xml:space="preserve">12 </w:t>
      </w:r>
      <w:r w:rsidRPr="00EB0BE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EB0BEB">
        <w:rPr>
          <w:rFonts w:ascii="Angsana New" w:hAnsi="Angsana New"/>
          <w:sz w:val="30"/>
          <w:szCs w:val="30"/>
        </w:rPr>
        <w:t>2564</w:t>
      </w:r>
    </w:p>
    <w:p w14:paraId="4BAFA59D" w14:textId="3FA87890" w:rsidR="00047D99" w:rsidRDefault="00047D99" w:rsidP="00764E43">
      <w:pPr>
        <w:jc w:val="both"/>
        <w:rPr>
          <w:rFonts w:ascii="Angsana New" w:hAnsi="Angsana New"/>
          <w:sz w:val="30"/>
          <w:szCs w:val="30"/>
        </w:rPr>
      </w:pPr>
    </w:p>
    <w:sectPr w:rsidR="00047D99" w:rsidSect="000864D6">
      <w:headerReference w:type="default" r:id="rId12"/>
      <w:footerReference w:type="default" r:id="rId13"/>
      <w:pgSz w:w="11909" w:h="16834" w:code="9"/>
      <w:pgMar w:top="691" w:right="1152" w:bottom="720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4981A" w14:textId="77777777" w:rsidR="00124FF7" w:rsidRDefault="00124FF7" w:rsidP="003D743A">
      <w:r>
        <w:separator/>
      </w:r>
    </w:p>
  </w:endnote>
  <w:endnote w:type="continuationSeparator" w:id="0">
    <w:p w14:paraId="3F73422A" w14:textId="77777777" w:rsidR="00124FF7" w:rsidRDefault="00124FF7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B5AD6" w14:textId="77777777" w:rsidR="00C6397B" w:rsidRPr="00EA1E3C" w:rsidRDefault="00C6397B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6C8E1" w14:textId="37CE24EC" w:rsidR="00C6397B" w:rsidRPr="002451A5" w:rsidRDefault="00C6397B">
    <w:pPr>
      <w:pStyle w:val="Footer"/>
      <w:jc w:val="center"/>
      <w:rPr>
        <w:rFonts w:asciiTheme="minorHAnsi" w:hAnsiTheme="minorHAnsi" w:cstheme="minorHAnsi"/>
        <w:sz w:val="32"/>
        <w:szCs w:val="32"/>
      </w:rPr>
    </w:pPr>
  </w:p>
  <w:p w14:paraId="60A527F8" w14:textId="77777777" w:rsidR="00C6397B" w:rsidRPr="000C1FE9" w:rsidRDefault="00C6397B">
    <w:pPr>
      <w:pStyle w:val="Footer"/>
      <w:jc w:val="center"/>
      <w:rPr>
        <w:rFonts w:asciiTheme="majorBidi" w:hAnsiTheme="majorBidi" w:cstheme="majorBidi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0937612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4919FB25" w14:textId="055C759E" w:rsidR="000864D6" w:rsidRPr="000864D6" w:rsidRDefault="000864D6" w:rsidP="000864D6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jc w:val="center"/>
          <w:rPr>
            <w:rFonts w:ascii="Angsana New" w:hAnsi="Angsana New" w:hint="cs"/>
            <w:sz w:val="30"/>
            <w:szCs w:val="30"/>
          </w:rPr>
        </w:pPr>
        <w:r w:rsidRPr="000864D6">
          <w:rPr>
            <w:rFonts w:ascii="Angsana New" w:hAnsi="Angsana New" w:hint="cs"/>
            <w:sz w:val="30"/>
            <w:szCs w:val="30"/>
          </w:rPr>
          <w:fldChar w:fldCharType="begin"/>
        </w:r>
        <w:r w:rsidRPr="000864D6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0864D6">
          <w:rPr>
            <w:rFonts w:ascii="Angsana New" w:hAnsi="Angsana New" w:hint="cs"/>
            <w:sz w:val="30"/>
            <w:szCs w:val="30"/>
          </w:rPr>
          <w:fldChar w:fldCharType="separate"/>
        </w:r>
        <w:r w:rsidRPr="000864D6">
          <w:rPr>
            <w:rFonts w:ascii="Angsana New" w:hAnsi="Angsana New" w:hint="cs"/>
            <w:noProof/>
            <w:sz w:val="30"/>
            <w:szCs w:val="30"/>
          </w:rPr>
          <w:t>2</w:t>
        </w:r>
        <w:r w:rsidRPr="000864D6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43131" w14:textId="77777777" w:rsidR="00124FF7" w:rsidRDefault="00124FF7" w:rsidP="003D743A">
      <w:r>
        <w:separator/>
      </w:r>
    </w:p>
  </w:footnote>
  <w:footnote w:type="continuationSeparator" w:id="0">
    <w:p w14:paraId="073FEA89" w14:textId="77777777" w:rsidR="00124FF7" w:rsidRDefault="00124FF7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56E9C" w14:textId="77777777" w:rsidR="00C6397B" w:rsidRDefault="00C6397B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5AC10F8B" w14:textId="77777777" w:rsidR="00C6397B" w:rsidRPr="00562FFF" w:rsidRDefault="00C6397B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F744A" w14:textId="77777777" w:rsidR="00C6397B" w:rsidRPr="009004AE" w:rsidRDefault="00C6397B" w:rsidP="003D4E48">
    <w:pPr>
      <w:pStyle w:val="Header"/>
      <w:rPr>
        <w:rFonts w:asciiTheme="majorBidi" w:hAnsiTheme="majorBidi" w:cstheme="majorBidi"/>
        <w:sz w:val="32"/>
        <w:szCs w:val="32"/>
      </w:rPr>
    </w:pPr>
  </w:p>
  <w:p w14:paraId="0E1D1387" w14:textId="77777777" w:rsidR="00C6397B" w:rsidRPr="009004AE" w:rsidRDefault="00C6397B" w:rsidP="003D4E4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D2AAD" w14:textId="77777777" w:rsidR="00C6397B" w:rsidRPr="000864D6" w:rsidRDefault="00C6397B" w:rsidP="000864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486095"/>
    <w:multiLevelType w:val="hybridMultilevel"/>
    <w:tmpl w:val="E17A83A4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B69275D"/>
    <w:multiLevelType w:val="hybridMultilevel"/>
    <w:tmpl w:val="B9020616"/>
    <w:lvl w:ilvl="0" w:tplc="25ACAD58">
      <w:start w:val="29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2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8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0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8311C0"/>
    <w:multiLevelType w:val="hybridMultilevel"/>
    <w:tmpl w:val="5CF236FA"/>
    <w:lvl w:ilvl="0" w:tplc="E544FA90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0"/>
  </w:num>
  <w:num w:numId="13">
    <w:abstractNumId w:val="32"/>
  </w:num>
  <w:num w:numId="14">
    <w:abstractNumId w:val="23"/>
  </w:num>
  <w:num w:numId="15">
    <w:abstractNumId w:val="25"/>
  </w:num>
  <w:num w:numId="16">
    <w:abstractNumId w:val="34"/>
  </w:num>
  <w:num w:numId="17">
    <w:abstractNumId w:val="36"/>
  </w:num>
  <w:num w:numId="18">
    <w:abstractNumId w:val="14"/>
  </w:num>
  <w:num w:numId="19">
    <w:abstractNumId w:val="11"/>
  </w:num>
  <w:num w:numId="20">
    <w:abstractNumId w:val="30"/>
  </w:num>
  <w:num w:numId="21">
    <w:abstractNumId w:val="12"/>
  </w:num>
  <w:num w:numId="22">
    <w:abstractNumId w:val="22"/>
  </w:num>
  <w:num w:numId="23">
    <w:abstractNumId w:val="31"/>
  </w:num>
  <w:num w:numId="24">
    <w:abstractNumId w:val="15"/>
  </w:num>
  <w:num w:numId="25">
    <w:abstractNumId w:val="33"/>
  </w:num>
  <w:num w:numId="26">
    <w:abstractNumId w:val="28"/>
  </w:num>
  <w:num w:numId="27">
    <w:abstractNumId w:val="26"/>
  </w:num>
  <w:num w:numId="28">
    <w:abstractNumId w:val="13"/>
  </w:num>
  <w:num w:numId="29">
    <w:abstractNumId w:val="27"/>
  </w:num>
  <w:num w:numId="30">
    <w:abstractNumId w:val="29"/>
  </w:num>
  <w:num w:numId="31">
    <w:abstractNumId w:val="38"/>
  </w:num>
  <w:num w:numId="32">
    <w:abstractNumId w:val="10"/>
  </w:num>
  <w:num w:numId="33">
    <w:abstractNumId w:val="16"/>
  </w:num>
  <w:num w:numId="34">
    <w:abstractNumId w:val="37"/>
  </w:num>
  <w:num w:numId="35">
    <w:abstractNumId w:val="18"/>
  </w:num>
  <w:num w:numId="36">
    <w:abstractNumId w:val="17"/>
  </w:num>
  <w:num w:numId="37">
    <w:abstractNumId w:val="21"/>
  </w:num>
  <w:num w:numId="38">
    <w:abstractNumId w:val="19"/>
  </w:num>
  <w:num w:numId="39">
    <w:abstractNumId w:val="3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1ADB"/>
    <w:rsid w:val="0000200C"/>
    <w:rsid w:val="0000290A"/>
    <w:rsid w:val="00002D9B"/>
    <w:rsid w:val="00003047"/>
    <w:rsid w:val="000030B1"/>
    <w:rsid w:val="0000330E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D"/>
    <w:rsid w:val="000072EF"/>
    <w:rsid w:val="00007CEB"/>
    <w:rsid w:val="0001054B"/>
    <w:rsid w:val="00010892"/>
    <w:rsid w:val="0001156F"/>
    <w:rsid w:val="00011992"/>
    <w:rsid w:val="00012526"/>
    <w:rsid w:val="0001354F"/>
    <w:rsid w:val="00013673"/>
    <w:rsid w:val="00013DC9"/>
    <w:rsid w:val="00013E15"/>
    <w:rsid w:val="00013F04"/>
    <w:rsid w:val="00014BF9"/>
    <w:rsid w:val="00014BFA"/>
    <w:rsid w:val="00014D0F"/>
    <w:rsid w:val="0001512B"/>
    <w:rsid w:val="00015846"/>
    <w:rsid w:val="00015B1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75E"/>
    <w:rsid w:val="00026C7D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3666"/>
    <w:rsid w:val="00033A34"/>
    <w:rsid w:val="00033E87"/>
    <w:rsid w:val="00033FA6"/>
    <w:rsid w:val="0003409F"/>
    <w:rsid w:val="00034305"/>
    <w:rsid w:val="0003440C"/>
    <w:rsid w:val="00034E81"/>
    <w:rsid w:val="00034FD3"/>
    <w:rsid w:val="00035149"/>
    <w:rsid w:val="00035452"/>
    <w:rsid w:val="000355ED"/>
    <w:rsid w:val="00035EC1"/>
    <w:rsid w:val="00036167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0F4"/>
    <w:rsid w:val="000441FB"/>
    <w:rsid w:val="0004447D"/>
    <w:rsid w:val="00044A95"/>
    <w:rsid w:val="00044C18"/>
    <w:rsid w:val="000458D2"/>
    <w:rsid w:val="00045B6B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D59"/>
    <w:rsid w:val="00057F7A"/>
    <w:rsid w:val="00060440"/>
    <w:rsid w:val="00060603"/>
    <w:rsid w:val="0006061C"/>
    <w:rsid w:val="0006079D"/>
    <w:rsid w:val="000607BD"/>
    <w:rsid w:val="00060D8C"/>
    <w:rsid w:val="00061402"/>
    <w:rsid w:val="00061B47"/>
    <w:rsid w:val="00062F98"/>
    <w:rsid w:val="00063256"/>
    <w:rsid w:val="00063A8F"/>
    <w:rsid w:val="00064280"/>
    <w:rsid w:val="00064514"/>
    <w:rsid w:val="0006500B"/>
    <w:rsid w:val="000654DA"/>
    <w:rsid w:val="00065859"/>
    <w:rsid w:val="00065947"/>
    <w:rsid w:val="00065B1F"/>
    <w:rsid w:val="00065DB2"/>
    <w:rsid w:val="00066054"/>
    <w:rsid w:val="0006613E"/>
    <w:rsid w:val="00066A49"/>
    <w:rsid w:val="000675E2"/>
    <w:rsid w:val="000702D5"/>
    <w:rsid w:val="00070B95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A91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7AC"/>
    <w:rsid w:val="00080D76"/>
    <w:rsid w:val="00080EA7"/>
    <w:rsid w:val="00080F95"/>
    <w:rsid w:val="00080FB0"/>
    <w:rsid w:val="000815E1"/>
    <w:rsid w:val="000815FE"/>
    <w:rsid w:val="000817C0"/>
    <w:rsid w:val="00081876"/>
    <w:rsid w:val="00081978"/>
    <w:rsid w:val="00081A59"/>
    <w:rsid w:val="00082ABC"/>
    <w:rsid w:val="00083276"/>
    <w:rsid w:val="00083A6D"/>
    <w:rsid w:val="00084BCE"/>
    <w:rsid w:val="00084F47"/>
    <w:rsid w:val="000851A5"/>
    <w:rsid w:val="00085A47"/>
    <w:rsid w:val="0008634C"/>
    <w:rsid w:val="000864D6"/>
    <w:rsid w:val="00086E02"/>
    <w:rsid w:val="0008740C"/>
    <w:rsid w:val="0008752A"/>
    <w:rsid w:val="00087B59"/>
    <w:rsid w:val="00087D7E"/>
    <w:rsid w:val="00090162"/>
    <w:rsid w:val="00090A66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65DD"/>
    <w:rsid w:val="000967FD"/>
    <w:rsid w:val="00096F03"/>
    <w:rsid w:val="0009759D"/>
    <w:rsid w:val="00097D74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7EE"/>
    <w:rsid w:val="000A2C98"/>
    <w:rsid w:val="000A2E0E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74EE"/>
    <w:rsid w:val="000A7D6E"/>
    <w:rsid w:val="000B034E"/>
    <w:rsid w:val="000B04CD"/>
    <w:rsid w:val="000B0890"/>
    <w:rsid w:val="000B268D"/>
    <w:rsid w:val="000B2C33"/>
    <w:rsid w:val="000B2F7C"/>
    <w:rsid w:val="000B2F95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5F"/>
    <w:rsid w:val="000B6BA1"/>
    <w:rsid w:val="000B720E"/>
    <w:rsid w:val="000B7365"/>
    <w:rsid w:val="000B7AE5"/>
    <w:rsid w:val="000B7D02"/>
    <w:rsid w:val="000C021A"/>
    <w:rsid w:val="000C0305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B88"/>
    <w:rsid w:val="000C1FE9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7E5"/>
    <w:rsid w:val="000D09EB"/>
    <w:rsid w:val="000D0BE4"/>
    <w:rsid w:val="000D16EE"/>
    <w:rsid w:val="000D17AF"/>
    <w:rsid w:val="000D19BC"/>
    <w:rsid w:val="000D22E1"/>
    <w:rsid w:val="000D294E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714D"/>
    <w:rsid w:val="000D7183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235D"/>
    <w:rsid w:val="000E27AF"/>
    <w:rsid w:val="000E28CA"/>
    <w:rsid w:val="000E32B0"/>
    <w:rsid w:val="000E3D5A"/>
    <w:rsid w:val="000E3ECF"/>
    <w:rsid w:val="000E453D"/>
    <w:rsid w:val="000E56E0"/>
    <w:rsid w:val="000E571C"/>
    <w:rsid w:val="000E5A8D"/>
    <w:rsid w:val="000E7D6C"/>
    <w:rsid w:val="000E7E80"/>
    <w:rsid w:val="000E7EA7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F27"/>
    <w:rsid w:val="000F5A07"/>
    <w:rsid w:val="000F5D11"/>
    <w:rsid w:val="000F6C22"/>
    <w:rsid w:val="000F6C2A"/>
    <w:rsid w:val="000F71D3"/>
    <w:rsid w:val="000F7489"/>
    <w:rsid w:val="000F7504"/>
    <w:rsid w:val="000F75E3"/>
    <w:rsid w:val="000F7604"/>
    <w:rsid w:val="000F7D05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B6D"/>
    <w:rsid w:val="0011438F"/>
    <w:rsid w:val="0011479E"/>
    <w:rsid w:val="00114BB5"/>
    <w:rsid w:val="00114CA1"/>
    <w:rsid w:val="0011505B"/>
    <w:rsid w:val="001150FA"/>
    <w:rsid w:val="0011535B"/>
    <w:rsid w:val="00115B5A"/>
    <w:rsid w:val="00115BF5"/>
    <w:rsid w:val="0011642D"/>
    <w:rsid w:val="001168DD"/>
    <w:rsid w:val="00116D94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49F7"/>
    <w:rsid w:val="00124BA7"/>
    <w:rsid w:val="00124F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2318"/>
    <w:rsid w:val="001323A6"/>
    <w:rsid w:val="001323F8"/>
    <w:rsid w:val="00132D0D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AF"/>
    <w:rsid w:val="00136ACF"/>
    <w:rsid w:val="00136EC2"/>
    <w:rsid w:val="001374DB"/>
    <w:rsid w:val="00137AE2"/>
    <w:rsid w:val="00137C16"/>
    <w:rsid w:val="00137EA8"/>
    <w:rsid w:val="0014099B"/>
    <w:rsid w:val="00140C7C"/>
    <w:rsid w:val="00141781"/>
    <w:rsid w:val="00141E68"/>
    <w:rsid w:val="00142AF2"/>
    <w:rsid w:val="00142B89"/>
    <w:rsid w:val="00142C73"/>
    <w:rsid w:val="00143166"/>
    <w:rsid w:val="00143531"/>
    <w:rsid w:val="00143542"/>
    <w:rsid w:val="0014402E"/>
    <w:rsid w:val="0014410D"/>
    <w:rsid w:val="0014488B"/>
    <w:rsid w:val="00144E52"/>
    <w:rsid w:val="001453F4"/>
    <w:rsid w:val="0014645C"/>
    <w:rsid w:val="00146723"/>
    <w:rsid w:val="001471F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43A0"/>
    <w:rsid w:val="001544AE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5DE"/>
    <w:rsid w:val="001656F8"/>
    <w:rsid w:val="001657EE"/>
    <w:rsid w:val="00165AF9"/>
    <w:rsid w:val="00165C3F"/>
    <w:rsid w:val="00165E00"/>
    <w:rsid w:val="00166218"/>
    <w:rsid w:val="00166338"/>
    <w:rsid w:val="00166548"/>
    <w:rsid w:val="00166953"/>
    <w:rsid w:val="00166BEC"/>
    <w:rsid w:val="00166CB4"/>
    <w:rsid w:val="00167704"/>
    <w:rsid w:val="00167FB3"/>
    <w:rsid w:val="00170046"/>
    <w:rsid w:val="00170430"/>
    <w:rsid w:val="001704D4"/>
    <w:rsid w:val="00170BBA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FC8"/>
    <w:rsid w:val="00193628"/>
    <w:rsid w:val="00193A8A"/>
    <w:rsid w:val="0019462F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7DC"/>
    <w:rsid w:val="001B6E4E"/>
    <w:rsid w:val="001B7121"/>
    <w:rsid w:val="001B725A"/>
    <w:rsid w:val="001B7CBE"/>
    <w:rsid w:val="001C15A2"/>
    <w:rsid w:val="001C17CF"/>
    <w:rsid w:val="001C1981"/>
    <w:rsid w:val="001C1B0D"/>
    <w:rsid w:val="001C2D46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D0C60"/>
    <w:rsid w:val="001D0E64"/>
    <w:rsid w:val="001D1006"/>
    <w:rsid w:val="001D1F9C"/>
    <w:rsid w:val="001D2694"/>
    <w:rsid w:val="001D2DC2"/>
    <w:rsid w:val="001D35D5"/>
    <w:rsid w:val="001D3A75"/>
    <w:rsid w:val="001D443F"/>
    <w:rsid w:val="001D4604"/>
    <w:rsid w:val="001D4790"/>
    <w:rsid w:val="001D545F"/>
    <w:rsid w:val="001D5736"/>
    <w:rsid w:val="001D61BB"/>
    <w:rsid w:val="001D6B71"/>
    <w:rsid w:val="001D6CAB"/>
    <w:rsid w:val="001D7319"/>
    <w:rsid w:val="001E045E"/>
    <w:rsid w:val="001E1095"/>
    <w:rsid w:val="001E111F"/>
    <w:rsid w:val="001E1586"/>
    <w:rsid w:val="001E20BC"/>
    <w:rsid w:val="001E2842"/>
    <w:rsid w:val="001E32F5"/>
    <w:rsid w:val="001E36B9"/>
    <w:rsid w:val="001E3B25"/>
    <w:rsid w:val="001E3FF6"/>
    <w:rsid w:val="001E4714"/>
    <w:rsid w:val="001E48BC"/>
    <w:rsid w:val="001E48DF"/>
    <w:rsid w:val="001E4C6D"/>
    <w:rsid w:val="001E506A"/>
    <w:rsid w:val="001E5104"/>
    <w:rsid w:val="001E516D"/>
    <w:rsid w:val="001E5960"/>
    <w:rsid w:val="001E61DB"/>
    <w:rsid w:val="001E6549"/>
    <w:rsid w:val="001E656C"/>
    <w:rsid w:val="001E66C2"/>
    <w:rsid w:val="001E76ED"/>
    <w:rsid w:val="001E78E5"/>
    <w:rsid w:val="001E7B89"/>
    <w:rsid w:val="001E7EC5"/>
    <w:rsid w:val="001F0000"/>
    <w:rsid w:val="001F03CB"/>
    <w:rsid w:val="001F16E3"/>
    <w:rsid w:val="001F1726"/>
    <w:rsid w:val="001F1784"/>
    <w:rsid w:val="001F1988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D62"/>
    <w:rsid w:val="001F7C3F"/>
    <w:rsid w:val="002027BD"/>
    <w:rsid w:val="0020319A"/>
    <w:rsid w:val="00203EBB"/>
    <w:rsid w:val="002049F8"/>
    <w:rsid w:val="00204A66"/>
    <w:rsid w:val="0020514B"/>
    <w:rsid w:val="00205425"/>
    <w:rsid w:val="0020568E"/>
    <w:rsid w:val="002056EE"/>
    <w:rsid w:val="00205983"/>
    <w:rsid w:val="0020601B"/>
    <w:rsid w:val="00206191"/>
    <w:rsid w:val="0020636C"/>
    <w:rsid w:val="0020686F"/>
    <w:rsid w:val="00206908"/>
    <w:rsid w:val="00206953"/>
    <w:rsid w:val="002069EA"/>
    <w:rsid w:val="00206E70"/>
    <w:rsid w:val="00207119"/>
    <w:rsid w:val="0020748D"/>
    <w:rsid w:val="00207626"/>
    <w:rsid w:val="00207B0A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2F34"/>
    <w:rsid w:val="002132C5"/>
    <w:rsid w:val="00213325"/>
    <w:rsid w:val="002139FE"/>
    <w:rsid w:val="00213C52"/>
    <w:rsid w:val="002149D1"/>
    <w:rsid w:val="00214A42"/>
    <w:rsid w:val="00214DD0"/>
    <w:rsid w:val="00214DE1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2067A"/>
    <w:rsid w:val="0022198A"/>
    <w:rsid w:val="00221D4C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0B3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D16"/>
    <w:rsid w:val="00237145"/>
    <w:rsid w:val="00237EB3"/>
    <w:rsid w:val="00240461"/>
    <w:rsid w:val="00240CEE"/>
    <w:rsid w:val="00240FAC"/>
    <w:rsid w:val="00241460"/>
    <w:rsid w:val="0024173E"/>
    <w:rsid w:val="002421EC"/>
    <w:rsid w:val="0024225F"/>
    <w:rsid w:val="0024253D"/>
    <w:rsid w:val="002431FC"/>
    <w:rsid w:val="00243459"/>
    <w:rsid w:val="002435FA"/>
    <w:rsid w:val="00243953"/>
    <w:rsid w:val="0024441D"/>
    <w:rsid w:val="002451A5"/>
    <w:rsid w:val="00245237"/>
    <w:rsid w:val="00245497"/>
    <w:rsid w:val="00246640"/>
    <w:rsid w:val="00246ADD"/>
    <w:rsid w:val="0024724E"/>
    <w:rsid w:val="0024767A"/>
    <w:rsid w:val="002476D9"/>
    <w:rsid w:val="00250573"/>
    <w:rsid w:val="002511DF"/>
    <w:rsid w:val="00251B69"/>
    <w:rsid w:val="00251E47"/>
    <w:rsid w:val="00251E7E"/>
    <w:rsid w:val="00252AFF"/>
    <w:rsid w:val="00253083"/>
    <w:rsid w:val="00253BB4"/>
    <w:rsid w:val="00253C11"/>
    <w:rsid w:val="0025404F"/>
    <w:rsid w:val="002541C2"/>
    <w:rsid w:val="0025423C"/>
    <w:rsid w:val="002549D0"/>
    <w:rsid w:val="00254C95"/>
    <w:rsid w:val="0025565B"/>
    <w:rsid w:val="002563B8"/>
    <w:rsid w:val="0025645E"/>
    <w:rsid w:val="002564FA"/>
    <w:rsid w:val="002568D3"/>
    <w:rsid w:val="0025733F"/>
    <w:rsid w:val="002576AE"/>
    <w:rsid w:val="002576D4"/>
    <w:rsid w:val="002579FE"/>
    <w:rsid w:val="00257EBB"/>
    <w:rsid w:val="0026016E"/>
    <w:rsid w:val="002604AD"/>
    <w:rsid w:val="0026058C"/>
    <w:rsid w:val="002605A9"/>
    <w:rsid w:val="00260BF0"/>
    <w:rsid w:val="00261809"/>
    <w:rsid w:val="0026191A"/>
    <w:rsid w:val="00261F66"/>
    <w:rsid w:val="00262488"/>
    <w:rsid w:val="00262DD7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FC5"/>
    <w:rsid w:val="002710BE"/>
    <w:rsid w:val="002713B1"/>
    <w:rsid w:val="0027148A"/>
    <w:rsid w:val="00271CFE"/>
    <w:rsid w:val="00271E5A"/>
    <w:rsid w:val="00271FCB"/>
    <w:rsid w:val="0027389F"/>
    <w:rsid w:val="00273BED"/>
    <w:rsid w:val="00273CE8"/>
    <w:rsid w:val="00274128"/>
    <w:rsid w:val="00274213"/>
    <w:rsid w:val="0027422B"/>
    <w:rsid w:val="00274238"/>
    <w:rsid w:val="00274828"/>
    <w:rsid w:val="002753C3"/>
    <w:rsid w:val="002757EE"/>
    <w:rsid w:val="002759DC"/>
    <w:rsid w:val="00276BE4"/>
    <w:rsid w:val="0027722A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029"/>
    <w:rsid w:val="0028660E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212"/>
    <w:rsid w:val="0029545E"/>
    <w:rsid w:val="002954E8"/>
    <w:rsid w:val="0029582F"/>
    <w:rsid w:val="00295FFD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94"/>
    <w:rsid w:val="002A46B2"/>
    <w:rsid w:val="002A485D"/>
    <w:rsid w:val="002A4C2D"/>
    <w:rsid w:val="002A5564"/>
    <w:rsid w:val="002A67C0"/>
    <w:rsid w:val="002A688D"/>
    <w:rsid w:val="002A6D7B"/>
    <w:rsid w:val="002A6DC2"/>
    <w:rsid w:val="002A6DCB"/>
    <w:rsid w:val="002A7320"/>
    <w:rsid w:val="002A799E"/>
    <w:rsid w:val="002B0ADD"/>
    <w:rsid w:val="002B0B68"/>
    <w:rsid w:val="002B1482"/>
    <w:rsid w:val="002B15A5"/>
    <w:rsid w:val="002B1622"/>
    <w:rsid w:val="002B185E"/>
    <w:rsid w:val="002B1DB1"/>
    <w:rsid w:val="002B1EB2"/>
    <w:rsid w:val="002B1EB5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5C51"/>
    <w:rsid w:val="002B6407"/>
    <w:rsid w:val="002B64F2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40B3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6404"/>
    <w:rsid w:val="002D702A"/>
    <w:rsid w:val="002D71AF"/>
    <w:rsid w:val="002D730C"/>
    <w:rsid w:val="002D79DD"/>
    <w:rsid w:val="002E19FB"/>
    <w:rsid w:val="002E1EE6"/>
    <w:rsid w:val="002E2348"/>
    <w:rsid w:val="002E2525"/>
    <w:rsid w:val="002E26AC"/>
    <w:rsid w:val="002E291F"/>
    <w:rsid w:val="002E2A8B"/>
    <w:rsid w:val="002E323C"/>
    <w:rsid w:val="002E3914"/>
    <w:rsid w:val="002E3D4E"/>
    <w:rsid w:val="002E3F0C"/>
    <w:rsid w:val="002E402B"/>
    <w:rsid w:val="002E4718"/>
    <w:rsid w:val="002E47F5"/>
    <w:rsid w:val="002E56EC"/>
    <w:rsid w:val="002E58DC"/>
    <w:rsid w:val="002E5C9F"/>
    <w:rsid w:val="002E5E09"/>
    <w:rsid w:val="002E613C"/>
    <w:rsid w:val="002E6258"/>
    <w:rsid w:val="002E6990"/>
    <w:rsid w:val="002E71E9"/>
    <w:rsid w:val="002E766D"/>
    <w:rsid w:val="002F0613"/>
    <w:rsid w:val="002F12B5"/>
    <w:rsid w:val="002F15B2"/>
    <w:rsid w:val="002F1922"/>
    <w:rsid w:val="002F2292"/>
    <w:rsid w:val="002F238C"/>
    <w:rsid w:val="002F2718"/>
    <w:rsid w:val="002F2C89"/>
    <w:rsid w:val="002F35A8"/>
    <w:rsid w:val="002F3B6D"/>
    <w:rsid w:val="002F4CC7"/>
    <w:rsid w:val="002F4ECF"/>
    <w:rsid w:val="002F5301"/>
    <w:rsid w:val="002F5613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F96"/>
    <w:rsid w:val="0030417A"/>
    <w:rsid w:val="00304290"/>
    <w:rsid w:val="00304CF0"/>
    <w:rsid w:val="003053E3"/>
    <w:rsid w:val="00305635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BD4"/>
    <w:rsid w:val="00317551"/>
    <w:rsid w:val="00317B67"/>
    <w:rsid w:val="0032065B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8D5"/>
    <w:rsid w:val="00325A22"/>
    <w:rsid w:val="00326456"/>
    <w:rsid w:val="00326780"/>
    <w:rsid w:val="00327035"/>
    <w:rsid w:val="0033009E"/>
    <w:rsid w:val="0033020B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6D9"/>
    <w:rsid w:val="0034395D"/>
    <w:rsid w:val="00343F43"/>
    <w:rsid w:val="00344268"/>
    <w:rsid w:val="003443F8"/>
    <w:rsid w:val="00344DFD"/>
    <w:rsid w:val="0034502B"/>
    <w:rsid w:val="00345277"/>
    <w:rsid w:val="003455B6"/>
    <w:rsid w:val="0034567D"/>
    <w:rsid w:val="00345931"/>
    <w:rsid w:val="0034599F"/>
    <w:rsid w:val="0034611A"/>
    <w:rsid w:val="00346A6B"/>
    <w:rsid w:val="00347534"/>
    <w:rsid w:val="003501AA"/>
    <w:rsid w:val="003509B3"/>
    <w:rsid w:val="00350A08"/>
    <w:rsid w:val="00350F3C"/>
    <w:rsid w:val="00351CF7"/>
    <w:rsid w:val="00352785"/>
    <w:rsid w:val="00353126"/>
    <w:rsid w:val="00353421"/>
    <w:rsid w:val="00353452"/>
    <w:rsid w:val="003534A8"/>
    <w:rsid w:val="0035426B"/>
    <w:rsid w:val="00354331"/>
    <w:rsid w:val="00354580"/>
    <w:rsid w:val="00354587"/>
    <w:rsid w:val="003546C1"/>
    <w:rsid w:val="00354AAF"/>
    <w:rsid w:val="00354DD2"/>
    <w:rsid w:val="00355603"/>
    <w:rsid w:val="0035575E"/>
    <w:rsid w:val="00355CC5"/>
    <w:rsid w:val="00355DAE"/>
    <w:rsid w:val="003562AE"/>
    <w:rsid w:val="003568A5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6B9"/>
    <w:rsid w:val="003618E9"/>
    <w:rsid w:val="00361C89"/>
    <w:rsid w:val="00361CA2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577"/>
    <w:rsid w:val="003648B6"/>
    <w:rsid w:val="00364E6C"/>
    <w:rsid w:val="00364FAE"/>
    <w:rsid w:val="003655E4"/>
    <w:rsid w:val="003656A5"/>
    <w:rsid w:val="00365EE1"/>
    <w:rsid w:val="00365EFB"/>
    <w:rsid w:val="00365FB9"/>
    <w:rsid w:val="00367048"/>
    <w:rsid w:val="003671AE"/>
    <w:rsid w:val="00367666"/>
    <w:rsid w:val="003700BB"/>
    <w:rsid w:val="00370EBD"/>
    <w:rsid w:val="003716AE"/>
    <w:rsid w:val="00371957"/>
    <w:rsid w:val="003719AA"/>
    <w:rsid w:val="00371F58"/>
    <w:rsid w:val="00372A48"/>
    <w:rsid w:val="00372AFA"/>
    <w:rsid w:val="00373450"/>
    <w:rsid w:val="00373E45"/>
    <w:rsid w:val="00373F81"/>
    <w:rsid w:val="003742BC"/>
    <w:rsid w:val="003747DF"/>
    <w:rsid w:val="00374C82"/>
    <w:rsid w:val="00375425"/>
    <w:rsid w:val="0037570A"/>
    <w:rsid w:val="00376224"/>
    <w:rsid w:val="003764DD"/>
    <w:rsid w:val="003765C7"/>
    <w:rsid w:val="00377351"/>
    <w:rsid w:val="003773E5"/>
    <w:rsid w:val="003778DF"/>
    <w:rsid w:val="00377999"/>
    <w:rsid w:val="0038025B"/>
    <w:rsid w:val="003807DF"/>
    <w:rsid w:val="00380A45"/>
    <w:rsid w:val="00380AF7"/>
    <w:rsid w:val="00380BE4"/>
    <w:rsid w:val="00380D99"/>
    <w:rsid w:val="00380F27"/>
    <w:rsid w:val="00382017"/>
    <w:rsid w:val="00382230"/>
    <w:rsid w:val="003823B6"/>
    <w:rsid w:val="00382CD9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7A"/>
    <w:rsid w:val="003A1696"/>
    <w:rsid w:val="003A1B86"/>
    <w:rsid w:val="003A1EC1"/>
    <w:rsid w:val="003A29DF"/>
    <w:rsid w:val="003A2B3B"/>
    <w:rsid w:val="003A2BF8"/>
    <w:rsid w:val="003A3A50"/>
    <w:rsid w:val="003A3A93"/>
    <w:rsid w:val="003A4620"/>
    <w:rsid w:val="003A49C1"/>
    <w:rsid w:val="003A547F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847"/>
    <w:rsid w:val="003B18B2"/>
    <w:rsid w:val="003B1EDD"/>
    <w:rsid w:val="003B2727"/>
    <w:rsid w:val="003B284E"/>
    <w:rsid w:val="003B2A0E"/>
    <w:rsid w:val="003B2B83"/>
    <w:rsid w:val="003B2F08"/>
    <w:rsid w:val="003B3899"/>
    <w:rsid w:val="003B4056"/>
    <w:rsid w:val="003B40AF"/>
    <w:rsid w:val="003B4631"/>
    <w:rsid w:val="003B4921"/>
    <w:rsid w:val="003B5212"/>
    <w:rsid w:val="003B5681"/>
    <w:rsid w:val="003B59E6"/>
    <w:rsid w:val="003B60D6"/>
    <w:rsid w:val="003B6924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51"/>
    <w:rsid w:val="003C22F4"/>
    <w:rsid w:val="003C23A6"/>
    <w:rsid w:val="003C250F"/>
    <w:rsid w:val="003C2B6C"/>
    <w:rsid w:val="003C2BC1"/>
    <w:rsid w:val="003C32AC"/>
    <w:rsid w:val="003C3615"/>
    <w:rsid w:val="003C3857"/>
    <w:rsid w:val="003C3B68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709"/>
    <w:rsid w:val="003D29EF"/>
    <w:rsid w:val="003D2A63"/>
    <w:rsid w:val="003D2A7D"/>
    <w:rsid w:val="003D45DF"/>
    <w:rsid w:val="003D49CF"/>
    <w:rsid w:val="003D4E48"/>
    <w:rsid w:val="003D502C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09D5"/>
    <w:rsid w:val="003E1342"/>
    <w:rsid w:val="003E1B92"/>
    <w:rsid w:val="003E2395"/>
    <w:rsid w:val="003E23E3"/>
    <w:rsid w:val="003E25D5"/>
    <w:rsid w:val="003E2EB1"/>
    <w:rsid w:val="003E3795"/>
    <w:rsid w:val="003E384E"/>
    <w:rsid w:val="003E3AC9"/>
    <w:rsid w:val="003E43AB"/>
    <w:rsid w:val="003E4D42"/>
    <w:rsid w:val="003E50D9"/>
    <w:rsid w:val="003E5277"/>
    <w:rsid w:val="003E53DF"/>
    <w:rsid w:val="003E55FE"/>
    <w:rsid w:val="003E5CF3"/>
    <w:rsid w:val="003E6109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5275"/>
    <w:rsid w:val="003F6017"/>
    <w:rsid w:val="003F60D1"/>
    <w:rsid w:val="003F64B1"/>
    <w:rsid w:val="003F757B"/>
    <w:rsid w:val="003F77F9"/>
    <w:rsid w:val="003F7AF0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50CE"/>
    <w:rsid w:val="00405AD9"/>
    <w:rsid w:val="004063AE"/>
    <w:rsid w:val="00406575"/>
    <w:rsid w:val="004066DF"/>
    <w:rsid w:val="00406A1F"/>
    <w:rsid w:val="00407DC3"/>
    <w:rsid w:val="00410338"/>
    <w:rsid w:val="004107F6"/>
    <w:rsid w:val="0041131D"/>
    <w:rsid w:val="00411835"/>
    <w:rsid w:val="00411B7C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FAE"/>
    <w:rsid w:val="004163F0"/>
    <w:rsid w:val="00416663"/>
    <w:rsid w:val="00417626"/>
    <w:rsid w:val="00417984"/>
    <w:rsid w:val="00417ACE"/>
    <w:rsid w:val="00420F34"/>
    <w:rsid w:val="00421EA5"/>
    <w:rsid w:val="00422DF3"/>
    <w:rsid w:val="00423057"/>
    <w:rsid w:val="00423EDA"/>
    <w:rsid w:val="00424023"/>
    <w:rsid w:val="00424094"/>
    <w:rsid w:val="004243BF"/>
    <w:rsid w:val="00425E6B"/>
    <w:rsid w:val="00426D11"/>
    <w:rsid w:val="004275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D24"/>
    <w:rsid w:val="004353B3"/>
    <w:rsid w:val="00436B1B"/>
    <w:rsid w:val="0043718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53D"/>
    <w:rsid w:val="00444A08"/>
    <w:rsid w:val="00444BB9"/>
    <w:rsid w:val="00444E51"/>
    <w:rsid w:val="004454B5"/>
    <w:rsid w:val="004458DA"/>
    <w:rsid w:val="00445DE5"/>
    <w:rsid w:val="00445F1D"/>
    <w:rsid w:val="00446AA5"/>
    <w:rsid w:val="00447A47"/>
    <w:rsid w:val="00447AD7"/>
    <w:rsid w:val="00447D5E"/>
    <w:rsid w:val="004502F6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2AB9"/>
    <w:rsid w:val="004530D3"/>
    <w:rsid w:val="00453316"/>
    <w:rsid w:val="00453572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555"/>
    <w:rsid w:val="00457FDC"/>
    <w:rsid w:val="004602BF"/>
    <w:rsid w:val="004607E0"/>
    <w:rsid w:val="004612D8"/>
    <w:rsid w:val="00461569"/>
    <w:rsid w:val="004615BE"/>
    <w:rsid w:val="00462690"/>
    <w:rsid w:val="00462695"/>
    <w:rsid w:val="00462A69"/>
    <w:rsid w:val="00462B2B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9DE"/>
    <w:rsid w:val="0046777B"/>
    <w:rsid w:val="00467951"/>
    <w:rsid w:val="00467A5C"/>
    <w:rsid w:val="00470121"/>
    <w:rsid w:val="004704B6"/>
    <w:rsid w:val="00471458"/>
    <w:rsid w:val="004724FE"/>
    <w:rsid w:val="004726EE"/>
    <w:rsid w:val="00472822"/>
    <w:rsid w:val="00472FF5"/>
    <w:rsid w:val="004731AD"/>
    <w:rsid w:val="00473481"/>
    <w:rsid w:val="004736C9"/>
    <w:rsid w:val="00473D52"/>
    <w:rsid w:val="00473D8B"/>
    <w:rsid w:val="00473EA7"/>
    <w:rsid w:val="004744A4"/>
    <w:rsid w:val="00474522"/>
    <w:rsid w:val="00474DC9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6714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15B2"/>
    <w:rsid w:val="00491BC5"/>
    <w:rsid w:val="004925B9"/>
    <w:rsid w:val="00492726"/>
    <w:rsid w:val="0049313D"/>
    <w:rsid w:val="00493385"/>
    <w:rsid w:val="00493683"/>
    <w:rsid w:val="00493867"/>
    <w:rsid w:val="00493A76"/>
    <w:rsid w:val="00493D46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E4D"/>
    <w:rsid w:val="004974EA"/>
    <w:rsid w:val="00497DD5"/>
    <w:rsid w:val="004A04F7"/>
    <w:rsid w:val="004A0715"/>
    <w:rsid w:val="004A0A48"/>
    <w:rsid w:val="004A0A9B"/>
    <w:rsid w:val="004A0BBA"/>
    <w:rsid w:val="004A1061"/>
    <w:rsid w:val="004A1B39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9D3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BD9"/>
    <w:rsid w:val="004B2D28"/>
    <w:rsid w:val="004B30D6"/>
    <w:rsid w:val="004B3B98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6564"/>
    <w:rsid w:val="004B661E"/>
    <w:rsid w:val="004B66DC"/>
    <w:rsid w:val="004B68BA"/>
    <w:rsid w:val="004B6BDC"/>
    <w:rsid w:val="004B6E77"/>
    <w:rsid w:val="004B7178"/>
    <w:rsid w:val="004B7234"/>
    <w:rsid w:val="004B72D6"/>
    <w:rsid w:val="004C00CC"/>
    <w:rsid w:val="004C09ED"/>
    <w:rsid w:val="004C0B6B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656"/>
    <w:rsid w:val="004C3053"/>
    <w:rsid w:val="004C3646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5FF3"/>
    <w:rsid w:val="004D67B4"/>
    <w:rsid w:val="004D69A5"/>
    <w:rsid w:val="004D75ED"/>
    <w:rsid w:val="004D7AFA"/>
    <w:rsid w:val="004E021B"/>
    <w:rsid w:val="004E026F"/>
    <w:rsid w:val="004E0ACE"/>
    <w:rsid w:val="004E16A9"/>
    <w:rsid w:val="004E1D74"/>
    <w:rsid w:val="004E2799"/>
    <w:rsid w:val="004E2A8A"/>
    <w:rsid w:val="004E2ACE"/>
    <w:rsid w:val="004E3ADD"/>
    <w:rsid w:val="004E45C8"/>
    <w:rsid w:val="004E51F9"/>
    <w:rsid w:val="004E5D97"/>
    <w:rsid w:val="004E5F94"/>
    <w:rsid w:val="004E78D0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D0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C61"/>
    <w:rsid w:val="0050678C"/>
    <w:rsid w:val="005068DD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362"/>
    <w:rsid w:val="005124B3"/>
    <w:rsid w:val="00512680"/>
    <w:rsid w:val="00512EF7"/>
    <w:rsid w:val="00513495"/>
    <w:rsid w:val="00513609"/>
    <w:rsid w:val="005137E7"/>
    <w:rsid w:val="0051386B"/>
    <w:rsid w:val="00513889"/>
    <w:rsid w:val="005154FD"/>
    <w:rsid w:val="00515671"/>
    <w:rsid w:val="005158B5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FB0"/>
    <w:rsid w:val="00523D2D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47E"/>
    <w:rsid w:val="00526521"/>
    <w:rsid w:val="005266BA"/>
    <w:rsid w:val="0052670E"/>
    <w:rsid w:val="005268D9"/>
    <w:rsid w:val="00526B3D"/>
    <w:rsid w:val="00526EE7"/>
    <w:rsid w:val="0052756D"/>
    <w:rsid w:val="00531615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F3C"/>
    <w:rsid w:val="005345F7"/>
    <w:rsid w:val="00535893"/>
    <w:rsid w:val="00536597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38B6"/>
    <w:rsid w:val="005440BA"/>
    <w:rsid w:val="00544210"/>
    <w:rsid w:val="00544B7B"/>
    <w:rsid w:val="00544D44"/>
    <w:rsid w:val="00545981"/>
    <w:rsid w:val="00545A2D"/>
    <w:rsid w:val="005461CD"/>
    <w:rsid w:val="005469E3"/>
    <w:rsid w:val="00546BFE"/>
    <w:rsid w:val="00546ECA"/>
    <w:rsid w:val="00546F25"/>
    <w:rsid w:val="005473F0"/>
    <w:rsid w:val="005504DB"/>
    <w:rsid w:val="005506CF"/>
    <w:rsid w:val="005510D0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67B1"/>
    <w:rsid w:val="00557249"/>
    <w:rsid w:val="00557430"/>
    <w:rsid w:val="00557850"/>
    <w:rsid w:val="00557933"/>
    <w:rsid w:val="00557E53"/>
    <w:rsid w:val="00560442"/>
    <w:rsid w:val="00560B9B"/>
    <w:rsid w:val="0056114A"/>
    <w:rsid w:val="00561279"/>
    <w:rsid w:val="005621E6"/>
    <w:rsid w:val="005625BB"/>
    <w:rsid w:val="005627C1"/>
    <w:rsid w:val="005628AE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62B9"/>
    <w:rsid w:val="00566475"/>
    <w:rsid w:val="00566D98"/>
    <w:rsid w:val="005672AB"/>
    <w:rsid w:val="0056734D"/>
    <w:rsid w:val="005674DE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2E71"/>
    <w:rsid w:val="00574143"/>
    <w:rsid w:val="00574A9A"/>
    <w:rsid w:val="00574E59"/>
    <w:rsid w:val="0057527A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C"/>
    <w:rsid w:val="00577ACE"/>
    <w:rsid w:val="00580D83"/>
    <w:rsid w:val="0058117C"/>
    <w:rsid w:val="0058129D"/>
    <w:rsid w:val="005816D4"/>
    <w:rsid w:val="00581E1A"/>
    <w:rsid w:val="00582C9C"/>
    <w:rsid w:val="00582D9B"/>
    <w:rsid w:val="00582F20"/>
    <w:rsid w:val="00582FF6"/>
    <w:rsid w:val="00583869"/>
    <w:rsid w:val="00583F8F"/>
    <w:rsid w:val="005845B2"/>
    <w:rsid w:val="005848EC"/>
    <w:rsid w:val="00584EBA"/>
    <w:rsid w:val="0058576B"/>
    <w:rsid w:val="00585A74"/>
    <w:rsid w:val="00585F88"/>
    <w:rsid w:val="005864D7"/>
    <w:rsid w:val="00586718"/>
    <w:rsid w:val="005868D5"/>
    <w:rsid w:val="00586AF7"/>
    <w:rsid w:val="005874BF"/>
    <w:rsid w:val="00587A4A"/>
    <w:rsid w:val="00587CC0"/>
    <w:rsid w:val="005901A5"/>
    <w:rsid w:val="005902CE"/>
    <w:rsid w:val="00590310"/>
    <w:rsid w:val="0059035E"/>
    <w:rsid w:val="0059096D"/>
    <w:rsid w:val="00590A86"/>
    <w:rsid w:val="005912E0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15A9"/>
    <w:rsid w:val="005A1BFF"/>
    <w:rsid w:val="005A1CC1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6294"/>
    <w:rsid w:val="005A682D"/>
    <w:rsid w:val="005A7291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58FC"/>
    <w:rsid w:val="005B6A10"/>
    <w:rsid w:val="005B7451"/>
    <w:rsid w:val="005B7797"/>
    <w:rsid w:val="005B78F1"/>
    <w:rsid w:val="005B7BB2"/>
    <w:rsid w:val="005B7FE6"/>
    <w:rsid w:val="005C031F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6C8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1239"/>
    <w:rsid w:val="005D12F2"/>
    <w:rsid w:val="005D1572"/>
    <w:rsid w:val="005D16C1"/>
    <w:rsid w:val="005D1C9B"/>
    <w:rsid w:val="005D2138"/>
    <w:rsid w:val="005D23AE"/>
    <w:rsid w:val="005D2730"/>
    <w:rsid w:val="005D343A"/>
    <w:rsid w:val="005D3728"/>
    <w:rsid w:val="005D3F24"/>
    <w:rsid w:val="005D4247"/>
    <w:rsid w:val="005D448E"/>
    <w:rsid w:val="005D5457"/>
    <w:rsid w:val="005D596D"/>
    <w:rsid w:val="005D5D1B"/>
    <w:rsid w:val="005D604A"/>
    <w:rsid w:val="005D6414"/>
    <w:rsid w:val="005D6545"/>
    <w:rsid w:val="005D7223"/>
    <w:rsid w:val="005D72E7"/>
    <w:rsid w:val="005D7B73"/>
    <w:rsid w:val="005E000B"/>
    <w:rsid w:val="005E074F"/>
    <w:rsid w:val="005E0E28"/>
    <w:rsid w:val="005E157F"/>
    <w:rsid w:val="005E16E7"/>
    <w:rsid w:val="005E24F6"/>
    <w:rsid w:val="005E268E"/>
    <w:rsid w:val="005E2BB9"/>
    <w:rsid w:val="005E2BE1"/>
    <w:rsid w:val="005E2EBE"/>
    <w:rsid w:val="005E3D87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65C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2D3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6F4"/>
    <w:rsid w:val="00617819"/>
    <w:rsid w:val="00617BB5"/>
    <w:rsid w:val="00617D06"/>
    <w:rsid w:val="00620670"/>
    <w:rsid w:val="00620A08"/>
    <w:rsid w:val="00620DCA"/>
    <w:rsid w:val="00620E7A"/>
    <w:rsid w:val="0062136B"/>
    <w:rsid w:val="00621B43"/>
    <w:rsid w:val="00621D46"/>
    <w:rsid w:val="00623046"/>
    <w:rsid w:val="00623062"/>
    <w:rsid w:val="00623115"/>
    <w:rsid w:val="00623E73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2924"/>
    <w:rsid w:val="00633442"/>
    <w:rsid w:val="006338F6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B58"/>
    <w:rsid w:val="00644BB1"/>
    <w:rsid w:val="0064537A"/>
    <w:rsid w:val="00645671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1294"/>
    <w:rsid w:val="0065159D"/>
    <w:rsid w:val="00651774"/>
    <w:rsid w:val="006517F6"/>
    <w:rsid w:val="006525C9"/>
    <w:rsid w:val="00652ACF"/>
    <w:rsid w:val="00652EAA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2320"/>
    <w:rsid w:val="00662850"/>
    <w:rsid w:val="00662D6D"/>
    <w:rsid w:val="00662E00"/>
    <w:rsid w:val="006637F3"/>
    <w:rsid w:val="00663A00"/>
    <w:rsid w:val="00663D9E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341A"/>
    <w:rsid w:val="00683D83"/>
    <w:rsid w:val="00684E1F"/>
    <w:rsid w:val="006853DD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CD1"/>
    <w:rsid w:val="006A1497"/>
    <w:rsid w:val="006A14F2"/>
    <w:rsid w:val="006A1CB3"/>
    <w:rsid w:val="006A1F9B"/>
    <w:rsid w:val="006A3467"/>
    <w:rsid w:val="006A3621"/>
    <w:rsid w:val="006A366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30F9"/>
    <w:rsid w:val="006C3250"/>
    <w:rsid w:val="006C3433"/>
    <w:rsid w:val="006C3E16"/>
    <w:rsid w:val="006C4D09"/>
    <w:rsid w:val="006C4F65"/>
    <w:rsid w:val="006C4FD7"/>
    <w:rsid w:val="006C50AA"/>
    <w:rsid w:val="006C5534"/>
    <w:rsid w:val="006C57F9"/>
    <w:rsid w:val="006C58AC"/>
    <w:rsid w:val="006C63C6"/>
    <w:rsid w:val="006C7A88"/>
    <w:rsid w:val="006C7B29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5504"/>
    <w:rsid w:val="006D63C1"/>
    <w:rsid w:val="006D6697"/>
    <w:rsid w:val="006D6CC2"/>
    <w:rsid w:val="006D6F7A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442"/>
    <w:rsid w:val="006E65CB"/>
    <w:rsid w:val="006E68A9"/>
    <w:rsid w:val="006E7506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FAF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DCE"/>
    <w:rsid w:val="00706F09"/>
    <w:rsid w:val="00706F3B"/>
    <w:rsid w:val="0070706B"/>
    <w:rsid w:val="00707837"/>
    <w:rsid w:val="00711776"/>
    <w:rsid w:val="007117F0"/>
    <w:rsid w:val="00711949"/>
    <w:rsid w:val="00711C05"/>
    <w:rsid w:val="00711F9B"/>
    <w:rsid w:val="00712456"/>
    <w:rsid w:val="007129EA"/>
    <w:rsid w:val="00713585"/>
    <w:rsid w:val="007135B9"/>
    <w:rsid w:val="007136A3"/>
    <w:rsid w:val="00713E80"/>
    <w:rsid w:val="00713F86"/>
    <w:rsid w:val="00714045"/>
    <w:rsid w:val="00714285"/>
    <w:rsid w:val="00714378"/>
    <w:rsid w:val="0071442A"/>
    <w:rsid w:val="00714855"/>
    <w:rsid w:val="00715D25"/>
    <w:rsid w:val="0071648A"/>
    <w:rsid w:val="007164A5"/>
    <w:rsid w:val="00716A45"/>
    <w:rsid w:val="00716F5D"/>
    <w:rsid w:val="00717E43"/>
    <w:rsid w:val="007201A0"/>
    <w:rsid w:val="0072026C"/>
    <w:rsid w:val="007209B8"/>
    <w:rsid w:val="00720A68"/>
    <w:rsid w:val="007228F0"/>
    <w:rsid w:val="00722A4B"/>
    <w:rsid w:val="0072357D"/>
    <w:rsid w:val="00723DCB"/>
    <w:rsid w:val="00724172"/>
    <w:rsid w:val="007244ED"/>
    <w:rsid w:val="0072482D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4AEF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D33"/>
    <w:rsid w:val="0075535D"/>
    <w:rsid w:val="0075551F"/>
    <w:rsid w:val="00756740"/>
    <w:rsid w:val="00756F17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3003"/>
    <w:rsid w:val="007634F5"/>
    <w:rsid w:val="007636C6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6ED"/>
    <w:rsid w:val="00766E29"/>
    <w:rsid w:val="007676BC"/>
    <w:rsid w:val="00767866"/>
    <w:rsid w:val="00767BAE"/>
    <w:rsid w:val="00770021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10F"/>
    <w:rsid w:val="00776C2C"/>
    <w:rsid w:val="007775F2"/>
    <w:rsid w:val="00780DAB"/>
    <w:rsid w:val="00780DB8"/>
    <w:rsid w:val="007811C7"/>
    <w:rsid w:val="007813D2"/>
    <w:rsid w:val="007814E8"/>
    <w:rsid w:val="007819BB"/>
    <w:rsid w:val="00781B2D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02A"/>
    <w:rsid w:val="00794266"/>
    <w:rsid w:val="00794518"/>
    <w:rsid w:val="00794D7C"/>
    <w:rsid w:val="00794FEB"/>
    <w:rsid w:val="0079569F"/>
    <w:rsid w:val="00795895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6E60"/>
    <w:rsid w:val="007A7D09"/>
    <w:rsid w:val="007B0126"/>
    <w:rsid w:val="007B0A37"/>
    <w:rsid w:val="007B0B9C"/>
    <w:rsid w:val="007B1620"/>
    <w:rsid w:val="007B18E2"/>
    <w:rsid w:val="007B1A71"/>
    <w:rsid w:val="007B1DAE"/>
    <w:rsid w:val="007B1EB6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01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7D"/>
    <w:rsid w:val="007C7469"/>
    <w:rsid w:val="007C7524"/>
    <w:rsid w:val="007C768D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724F"/>
    <w:rsid w:val="007D7CBE"/>
    <w:rsid w:val="007D7EBD"/>
    <w:rsid w:val="007D7F2A"/>
    <w:rsid w:val="007E04CD"/>
    <w:rsid w:val="007E0C1F"/>
    <w:rsid w:val="007E0D87"/>
    <w:rsid w:val="007E15C7"/>
    <w:rsid w:val="007E1667"/>
    <w:rsid w:val="007E1D7D"/>
    <w:rsid w:val="007E2343"/>
    <w:rsid w:val="007E2371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5455"/>
    <w:rsid w:val="007E59B7"/>
    <w:rsid w:val="007E622D"/>
    <w:rsid w:val="007E696C"/>
    <w:rsid w:val="007E69D9"/>
    <w:rsid w:val="007E69DD"/>
    <w:rsid w:val="007E6CAD"/>
    <w:rsid w:val="007E7857"/>
    <w:rsid w:val="007E7D72"/>
    <w:rsid w:val="007F02AA"/>
    <w:rsid w:val="007F0360"/>
    <w:rsid w:val="007F0924"/>
    <w:rsid w:val="007F12D2"/>
    <w:rsid w:val="007F17F4"/>
    <w:rsid w:val="007F2757"/>
    <w:rsid w:val="007F2761"/>
    <w:rsid w:val="007F2F02"/>
    <w:rsid w:val="007F31F6"/>
    <w:rsid w:val="007F3FB2"/>
    <w:rsid w:val="007F4313"/>
    <w:rsid w:val="007F4486"/>
    <w:rsid w:val="007F4CD6"/>
    <w:rsid w:val="007F5069"/>
    <w:rsid w:val="007F58C4"/>
    <w:rsid w:val="007F5BBF"/>
    <w:rsid w:val="007F5C22"/>
    <w:rsid w:val="007F6B2D"/>
    <w:rsid w:val="007F6EA4"/>
    <w:rsid w:val="007F72D0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20E9"/>
    <w:rsid w:val="0080272A"/>
    <w:rsid w:val="00803500"/>
    <w:rsid w:val="008038D6"/>
    <w:rsid w:val="00803F47"/>
    <w:rsid w:val="0080402D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C0"/>
    <w:rsid w:val="00810ECE"/>
    <w:rsid w:val="00811015"/>
    <w:rsid w:val="008110EE"/>
    <w:rsid w:val="00811D38"/>
    <w:rsid w:val="0081219B"/>
    <w:rsid w:val="0081222F"/>
    <w:rsid w:val="0081254C"/>
    <w:rsid w:val="00812887"/>
    <w:rsid w:val="00813091"/>
    <w:rsid w:val="008148D2"/>
    <w:rsid w:val="008150DA"/>
    <w:rsid w:val="0081717E"/>
    <w:rsid w:val="00817F7B"/>
    <w:rsid w:val="00820BD1"/>
    <w:rsid w:val="00820C11"/>
    <w:rsid w:val="00821023"/>
    <w:rsid w:val="00821429"/>
    <w:rsid w:val="008216DC"/>
    <w:rsid w:val="008218B4"/>
    <w:rsid w:val="0082198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B07"/>
    <w:rsid w:val="008311FE"/>
    <w:rsid w:val="00831824"/>
    <w:rsid w:val="00831A78"/>
    <w:rsid w:val="00831EA0"/>
    <w:rsid w:val="0083228A"/>
    <w:rsid w:val="00832331"/>
    <w:rsid w:val="008346CB"/>
    <w:rsid w:val="008351C4"/>
    <w:rsid w:val="00835322"/>
    <w:rsid w:val="00835F12"/>
    <w:rsid w:val="00836CC2"/>
    <w:rsid w:val="00837155"/>
    <w:rsid w:val="008378DE"/>
    <w:rsid w:val="00837C4E"/>
    <w:rsid w:val="00837DC6"/>
    <w:rsid w:val="00840C05"/>
    <w:rsid w:val="008412CB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C1"/>
    <w:rsid w:val="008534D7"/>
    <w:rsid w:val="00854402"/>
    <w:rsid w:val="00854CD5"/>
    <w:rsid w:val="00854D62"/>
    <w:rsid w:val="00855C1E"/>
    <w:rsid w:val="00855E0D"/>
    <w:rsid w:val="00856073"/>
    <w:rsid w:val="00856824"/>
    <w:rsid w:val="008568CD"/>
    <w:rsid w:val="00856E5F"/>
    <w:rsid w:val="00856FE0"/>
    <w:rsid w:val="008575E9"/>
    <w:rsid w:val="008576AE"/>
    <w:rsid w:val="008579C0"/>
    <w:rsid w:val="00860025"/>
    <w:rsid w:val="008605A3"/>
    <w:rsid w:val="008605F7"/>
    <w:rsid w:val="0086071E"/>
    <w:rsid w:val="00861150"/>
    <w:rsid w:val="0086127C"/>
    <w:rsid w:val="00861413"/>
    <w:rsid w:val="008618A5"/>
    <w:rsid w:val="00861B20"/>
    <w:rsid w:val="0086261E"/>
    <w:rsid w:val="008626EF"/>
    <w:rsid w:val="008628C6"/>
    <w:rsid w:val="00862E33"/>
    <w:rsid w:val="008631C5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FF"/>
    <w:rsid w:val="00874170"/>
    <w:rsid w:val="0087460C"/>
    <w:rsid w:val="00874B52"/>
    <w:rsid w:val="00874E4A"/>
    <w:rsid w:val="0087543D"/>
    <w:rsid w:val="0087574D"/>
    <w:rsid w:val="008757C5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77FC6"/>
    <w:rsid w:val="00880251"/>
    <w:rsid w:val="00880557"/>
    <w:rsid w:val="00880974"/>
    <w:rsid w:val="00880B91"/>
    <w:rsid w:val="00880E51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007"/>
    <w:rsid w:val="008875A3"/>
    <w:rsid w:val="008877F9"/>
    <w:rsid w:val="00887856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ABD"/>
    <w:rsid w:val="00895DFE"/>
    <w:rsid w:val="008960FC"/>
    <w:rsid w:val="00896102"/>
    <w:rsid w:val="0089634F"/>
    <w:rsid w:val="00896946"/>
    <w:rsid w:val="00897022"/>
    <w:rsid w:val="0089797E"/>
    <w:rsid w:val="00897B45"/>
    <w:rsid w:val="00897C4F"/>
    <w:rsid w:val="008A0EC4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4207"/>
    <w:rsid w:val="008A4A6B"/>
    <w:rsid w:val="008A4A93"/>
    <w:rsid w:val="008A505C"/>
    <w:rsid w:val="008A5709"/>
    <w:rsid w:val="008A59E3"/>
    <w:rsid w:val="008A5C10"/>
    <w:rsid w:val="008A6367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54F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70F8"/>
    <w:rsid w:val="008B72F6"/>
    <w:rsid w:val="008C03D2"/>
    <w:rsid w:val="008C06DC"/>
    <w:rsid w:val="008C0B5A"/>
    <w:rsid w:val="008C0C4C"/>
    <w:rsid w:val="008C0E92"/>
    <w:rsid w:val="008C1CBF"/>
    <w:rsid w:val="008C2D81"/>
    <w:rsid w:val="008C3155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23"/>
    <w:rsid w:val="008D1BD0"/>
    <w:rsid w:val="008D25D3"/>
    <w:rsid w:val="008D27F8"/>
    <w:rsid w:val="008D2959"/>
    <w:rsid w:val="008D2CBE"/>
    <w:rsid w:val="008D2CFB"/>
    <w:rsid w:val="008D31EB"/>
    <w:rsid w:val="008D3CCC"/>
    <w:rsid w:val="008D3F0B"/>
    <w:rsid w:val="008D4415"/>
    <w:rsid w:val="008D4BD5"/>
    <w:rsid w:val="008D53F8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281B"/>
    <w:rsid w:val="008E2F9C"/>
    <w:rsid w:val="008E3148"/>
    <w:rsid w:val="008E31CB"/>
    <w:rsid w:val="008E3F35"/>
    <w:rsid w:val="008E4087"/>
    <w:rsid w:val="008E4216"/>
    <w:rsid w:val="008E46CF"/>
    <w:rsid w:val="008E47D2"/>
    <w:rsid w:val="008E4869"/>
    <w:rsid w:val="008E50B5"/>
    <w:rsid w:val="008E5534"/>
    <w:rsid w:val="008E619A"/>
    <w:rsid w:val="008E6243"/>
    <w:rsid w:val="008E64FF"/>
    <w:rsid w:val="008E6AD2"/>
    <w:rsid w:val="008E7092"/>
    <w:rsid w:val="008E7123"/>
    <w:rsid w:val="008F01C7"/>
    <w:rsid w:val="008F05EC"/>
    <w:rsid w:val="008F0D27"/>
    <w:rsid w:val="008F10FA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2959"/>
    <w:rsid w:val="00902FAF"/>
    <w:rsid w:val="00903767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9E9"/>
    <w:rsid w:val="00910B24"/>
    <w:rsid w:val="00911277"/>
    <w:rsid w:val="009112B6"/>
    <w:rsid w:val="009115FA"/>
    <w:rsid w:val="00911732"/>
    <w:rsid w:val="00911871"/>
    <w:rsid w:val="00911B39"/>
    <w:rsid w:val="00911C01"/>
    <w:rsid w:val="00911D80"/>
    <w:rsid w:val="009121AB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D34"/>
    <w:rsid w:val="00914F67"/>
    <w:rsid w:val="009151D4"/>
    <w:rsid w:val="00915504"/>
    <w:rsid w:val="00915D9D"/>
    <w:rsid w:val="0091630A"/>
    <w:rsid w:val="00916409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2652"/>
    <w:rsid w:val="00923274"/>
    <w:rsid w:val="00923927"/>
    <w:rsid w:val="00923F65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FCA"/>
    <w:rsid w:val="00926FF5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53A"/>
    <w:rsid w:val="00931A7F"/>
    <w:rsid w:val="00931FD6"/>
    <w:rsid w:val="009321F3"/>
    <w:rsid w:val="0093256B"/>
    <w:rsid w:val="00933375"/>
    <w:rsid w:val="009335E5"/>
    <w:rsid w:val="009359F6"/>
    <w:rsid w:val="00935E31"/>
    <w:rsid w:val="0093655C"/>
    <w:rsid w:val="00937711"/>
    <w:rsid w:val="00937C1B"/>
    <w:rsid w:val="00937C44"/>
    <w:rsid w:val="00940094"/>
    <w:rsid w:val="00940138"/>
    <w:rsid w:val="0094060B"/>
    <w:rsid w:val="009408F2"/>
    <w:rsid w:val="00940BEA"/>
    <w:rsid w:val="00940EFE"/>
    <w:rsid w:val="00941235"/>
    <w:rsid w:val="00941287"/>
    <w:rsid w:val="00941707"/>
    <w:rsid w:val="0094224D"/>
    <w:rsid w:val="00942436"/>
    <w:rsid w:val="00943B0B"/>
    <w:rsid w:val="00943E83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CE"/>
    <w:rsid w:val="00945E00"/>
    <w:rsid w:val="00945EB4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51F2"/>
    <w:rsid w:val="0095571A"/>
    <w:rsid w:val="0095592A"/>
    <w:rsid w:val="00956202"/>
    <w:rsid w:val="0095643B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F"/>
    <w:rsid w:val="00962D8B"/>
    <w:rsid w:val="00962FCB"/>
    <w:rsid w:val="00963301"/>
    <w:rsid w:val="009633CB"/>
    <w:rsid w:val="00963B4E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A0D"/>
    <w:rsid w:val="00967C99"/>
    <w:rsid w:val="00967CA6"/>
    <w:rsid w:val="00967FB1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20C6"/>
    <w:rsid w:val="009728AF"/>
    <w:rsid w:val="00973969"/>
    <w:rsid w:val="00973AD1"/>
    <w:rsid w:val="0097426B"/>
    <w:rsid w:val="0097426E"/>
    <w:rsid w:val="0097449A"/>
    <w:rsid w:val="0097498E"/>
    <w:rsid w:val="00974E75"/>
    <w:rsid w:val="00975673"/>
    <w:rsid w:val="00975900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1DD0"/>
    <w:rsid w:val="00981EB5"/>
    <w:rsid w:val="00982498"/>
    <w:rsid w:val="009827B0"/>
    <w:rsid w:val="00982A77"/>
    <w:rsid w:val="00982D69"/>
    <w:rsid w:val="00982DA3"/>
    <w:rsid w:val="00982E8B"/>
    <w:rsid w:val="00982EA1"/>
    <w:rsid w:val="009831C0"/>
    <w:rsid w:val="0098366C"/>
    <w:rsid w:val="00983BD5"/>
    <w:rsid w:val="009840DA"/>
    <w:rsid w:val="00984574"/>
    <w:rsid w:val="00984685"/>
    <w:rsid w:val="00985345"/>
    <w:rsid w:val="009855F6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21E3"/>
    <w:rsid w:val="0099298D"/>
    <w:rsid w:val="0099359F"/>
    <w:rsid w:val="00993ACA"/>
    <w:rsid w:val="00993CA4"/>
    <w:rsid w:val="00993F32"/>
    <w:rsid w:val="00993FC6"/>
    <w:rsid w:val="009942A1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F5B"/>
    <w:rsid w:val="009A0432"/>
    <w:rsid w:val="009A04ED"/>
    <w:rsid w:val="009A06D9"/>
    <w:rsid w:val="009A0B29"/>
    <w:rsid w:val="009A116C"/>
    <w:rsid w:val="009A13CA"/>
    <w:rsid w:val="009A15D8"/>
    <w:rsid w:val="009A1AA9"/>
    <w:rsid w:val="009A2337"/>
    <w:rsid w:val="009A23CC"/>
    <w:rsid w:val="009A2566"/>
    <w:rsid w:val="009A2A5E"/>
    <w:rsid w:val="009A2B1F"/>
    <w:rsid w:val="009A320C"/>
    <w:rsid w:val="009A3589"/>
    <w:rsid w:val="009A4105"/>
    <w:rsid w:val="009A4417"/>
    <w:rsid w:val="009A4CB6"/>
    <w:rsid w:val="009A51EB"/>
    <w:rsid w:val="009A5310"/>
    <w:rsid w:val="009A58E9"/>
    <w:rsid w:val="009A5BB9"/>
    <w:rsid w:val="009A643B"/>
    <w:rsid w:val="009A66F1"/>
    <w:rsid w:val="009A6C46"/>
    <w:rsid w:val="009A6F1A"/>
    <w:rsid w:val="009A7ECE"/>
    <w:rsid w:val="009B041B"/>
    <w:rsid w:val="009B0587"/>
    <w:rsid w:val="009B0628"/>
    <w:rsid w:val="009B0930"/>
    <w:rsid w:val="009B16CE"/>
    <w:rsid w:val="009B1BFA"/>
    <w:rsid w:val="009B1F3B"/>
    <w:rsid w:val="009B214C"/>
    <w:rsid w:val="009B2CFF"/>
    <w:rsid w:val="009B3031"/>
    <w:rsid w:val="009B34CD"/>
    <w:rsid w:val="009B3837"/>
    <w:rsid w:val="009B3971"/>
    <w:rsid w:val="009B39B7"/>
    <w:rsid w:val="009B39CD"/>
    <w:rsid w:val="009B3FA5"/>
    <w:rsid w:val="009B4EAE"/>
    <w:rsid w:val="009B4F70"/>
    <w:rsid w:val="009B5FC7"/>
    <w:rsid w:val="009B67F2"/>
    <w:rsid w:val="009B683A"/>
    <w:rsid w:val="009B6A60"/>
    <w:rsid w:val="009C084E"/>
    <w:rsid w:val="009C0A65"/>
    <w:rsid w:val="009C0C9B"/>
    <w:rsid w:val="009C0E6F"/>
    <w:rsid w:val="009C0EA8"/>
    <w:rsid w:val="009C128B"/>
    <w:rsid w:val="009C1357"/>
    <w:rsid w:val="009C15EF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4C99"/>
    <w:rsid w:val="009C5363"/>
    <w:rsid w:val="009C5624"/>
    <w:rsid w:val="009C5855"/>
    <w:rsid w:val="009C6064"/>
    <w:rsid w:val="009C65D8"/>
    <w:rsid w:val="009C686B"/>
    <w:rsid w:val="009C6D4C"/>
    <w:rsid w:val="009C731B"/>
    <w:rsid w:val="009C741E"/>
    <w:rsid w:val="009C7549"/>
    <w:rsid w:val="009C7C0A"/>
    <w:rsid w:val="009D0062"/>
    <w:rsid w:val="009D00F4"/>
    <w:rsid w:val="009D08D0"/>
    <w:rsid w:val="009D0FE6"/>
    <w:rsid w:val="009D14D2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104D"/>
    <w:rsid w:val="009E1680"/>
    <w:rsid w:val="009E18F2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5AF"/>
    <w:rsid w:val="00A02698"/>
    <w:rsid w:val="00A032C5"/>
    <w:rsid w:val="00A03899"/>
    <w:rsid w:val="00A03DA7"/>
    <w:rsid w:val="00A03E25"/>
    <w:rsid w:val="00A04BD3"/>
    <w:rsid w:val="00A04C44"/>
    <w:rsid w:val="00A04C6F"/>
    <w:rsid w:val="00A04D85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E0C"/>
    <w:rsid w:val="00A122EA"/>
    <w:rsid w:val="00A125EB"/>
    <w:rsid w:val="00A12C93"/>
    <w:rsid w:val="00A13D2A"/>
    <w:rsid w:val="00A1432D"/>
    <w:rsid w:val="00A15A4A"/>
    <w:rsid w:val="00A16379"/>
    <w:rsid w:val="00A163B0"/>
    <w:rsid w:val="00A16C52"/>
    <w:rsid w:val="00A1737A"/>
    <w:rsid w:val="00A17456"/>
    <w:rsid w:val="00A17B53"/>
    <w:rsid w:val="00A212D7"/>
    <w:rsid w:val="00A21CEC"/>
    <w:rsid w:val="00A22036"/>
    <w:rsid w:val="00A2377F"/>
    <w:rsid w:val="00A23CF4"/>
    <w:rsid w:val="00A23D45"/>
    <w:rsid w:val="00A24530"/>
    <w:rsid w:val="00A24A4F"/>
    <w:rsid w:val="00A24CF9"/>
    <w:rsid w:val="00A250C6"/>
    <w:rsid w:val="00A25157"/>
    <w:rsid w:val="00A2623D"/>
    <w:rsid w:val="00A262B0"/>
    <w:rsid w:val="00A26827"/>
    <w:rsid w:val="00A26AB9"/>
    <w:rsid w:val="00A26C44"/>
    <w:rsid w:val="00A26C83"/>
    <w:rsid w:val="00A26CDC"/>
    <w:rsid w:val="00A273E7"/>
    <w:rsid w:val="00A3042E"/>
    <w:rsid w:val="00A30C4C"/>
    <w:rsid w:val="00A30E1F"/>
    <w:rsid w:val="00A30F1A"/>
    <w:rsid w:val="00A3125F"/>
    <w:rsid w:val="00A3158F"/>
    <w:rsid w:val="00A3187F"/>
    <w:rsid w:val="00A32CC9"/>
    <w:rsid w:val="00A33143"/>
    <w:rsid w:val="00A331EB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09E6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72E0"/>
    <w:rsid w:val="00A4795A"/>
    <w:rsid w:val="00A4795F"/>
    <w:rsid w:val="00A47E78"/>
    <w:rsid w:val="00A5060C"/>
    <w:rsid w:val="00A5060D"/>
    <w:rsid w:val="00A506A4"/>
    <w:rsid w:val="00A5079C"/>
    <w:rsid w:val="00A50D21"/>
    <w:rsid w:val="00A50D8A"/>
    <w:rsid w:val="00A51147"/>
    <w:rsid w:val="00A5121F"/>
    <w:rsid w:val="00A51386"/>
    <w:rsid w:val="00A51679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4D20"/>
    <w:rsid w:val="00A55716"/>
    <w:rsid w:val="00A558A3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10F0"/>
    <w:rsid w:val="00A816AA"/>
    <w:rsid w:val="00A818C1"/>
    <w:rsid w:val="00A81F44"/>
    <w:rsid w:val="00A82444"/>
    <w:rsid w:val="00A826B4"/>
    <w:rsid w:val="00A82E46"/>
    <w:rsid w:val="00A83364"/>
    <w:rsid w:val="00A834CC"/>
    <w:rsid w:val="00A83998"/>
    <w:rsid w:val="00A83E6B"/>
    <w:rsid w:val="00A84048"/>
    <w:rsid w:val="00A850F8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A2C"/>
    <w:rsid w:val="00A9622B"/>
    <w:rsid w:val="00A96B24"/>
    <w:rsid w:val="00A96B8A"/>
    <w:rsid w:val="00A971C0"/>
    <w:rsid w:val="00A97640"/>
    <w:rsid w:val="00A97652"/>
    <w:rsid w:val="00A97A96"/>
    <w:rsid w:val="00A97B3B"/>
    <w:rsid w:val="00A97D8C"/>
    <w:rsid w:val="00A97F9B"/>
    <w:rsid w:val="00AA0127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4431"/>
    <w:rsid w:val="00AA4514"/>
    <w:rsid w:val="00AA4A27"/>
    <w:rsid w:val="00AA4F32"/>
    <w:rsid w:val="00AA57C6"/>
    <w:rsid w:val="00AA5889"/>
    <w:rsid w:val="00AA5BE1"/>
    <w:rsid w:val="00AA71D9"/>
    <w:rsid w:val="00AA7574"/>
    <w:rsid w:val="00AA7A97"/>
    <w:rsid w:val="00AB037A"/>
    <w:rsid w:val="00AB081D"/>
    <w:rsid w:val="00AB1BBF"/>
    <w:rsid w:val="00AB2C11"/>
    <w:rsid w:val="00AB33DA"/>
    <w:rsid w:val="00AB385E"/>
    <w:rsid w:val="00AB474E"/>
    <w:rsid w:val="00AB4A50"/>
    <w:rsid w:val="00AB4C79"/>
    <w:rsid w:val="00AB4D60"/>
    <w:rsid w:val="00AB5D1E"/>
    <w:rsid w:val="00AB686A"/>
    <w:rsid w:val="00AC010D"/>
    <w:rsid w:val="00AC0128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1E"/>
    <w:rsid w:val="00AC3B41"/>
    <w:rsid w:val="00AC4BBD"/>
    <w:rsid w:val="00AC527D"/>
    <w:rsid w:val="00AC64CC"/>
    <w:rsid w:val="00AC66F2"/>
    <w:rsid w:val="00AC67AB"/>
    <w:rsid w:val="00AC68E2"/>
    <w:rsid w:val="00AC6B07"/>
    <w:rsid w:val="00AC6B22"/>
    <w:rsid w:val="00AC7066"/>
    <w:rsid w:val="00AC781B"/>
    <w:rsid w:val="00AC7A52"/>
    <w:rsid w:val="00AC7B7B"/>
    <w:rsid w:val="00AC7EA9"/>
    <w:rsid w:val="00AD029B"/>
    <w:rsid w:val="00AD0BA4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2F5"/>
    <w:rsid w:val="00AD5014"/>
    <w:rsid w:val="00AD5282"/>
    <w:rsid w:val="00AD5457"/>
    <w:rsid w:val="00AD669D"/>
    <w:rsid w:val="00AD6A48"/>
    <w:rsid w:val="00AD6FBE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F96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93"/>
    <w:rsid w:val="00AE63E4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4D9"/>
    <w:rsid w:val="00AF2644"/>
    <w:rsid w:val="00AF30A1"/>
    <w:rsid w:val="00AF373E"/>
    <w:rsid w:val="00AF37A8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2F6C"/>
    <w:rsid w:val="00B0332B"/>
    <w:rsid w:val="00B03D8B"/>
    <w:rsid w:val="00B0412A"/>
    <w:rsid w:val="00B04490"/>
    <w:rsid w:val="00B05050"/>
    <w:rsid w:val="00B05460"/>
    <w:rsid w:val="00B05BEF"/>
    <w:rsid w:val="00B06344"/>
    <w:rsid w:val="00B065E8"/>
    <w:rsid w:val="00B06B26"/>
    <w:rsid w:val="00B06EC3"/>
    <w:rsid w:val="00B07316"/>
    <w:rsid w:val="00B07549"/>
    <w:rsid w:val="00B11509"/>
    <w:rsid w:val="00B12254"/>
    <w:rsid w:val="00B1345F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A7B"/>
    <w:rsid w:val="00B16F31"/>
    <w:rsid w:val="00B17400"/>
    <w:rsid w:val="00B175BF"/>
    <w:rsid w:val="00B17D08"/>
    <w:rsid w:val="00B202D3"/>
    <w:rsid w:val="00B20A1A"/>
    <w:rsid w:val="00B20BD1"/>
    <w:rsid w:val="00B20F33"/>
    <w:rsid w:val="00B223C1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257"/>
    <w:rsid w:val="00B263FE"/>
    <w:rsid w:val="00B27DB1"/>
    <w:rsid w:val="00B27FAF"/>
    <w:rsid w:val="00B3037F"/>
    <w:rsid w:val="00B30421"/>
    <w:rsid w:val="00B3052E"/>
    <w:rsid w:val="00B3054E"/>
    <w:rsid w:val="00B308BA"/>
    <w:rsid w:val="00B314A9"/>
    <w:rsid w:val="00B3166C"/>
    <w:rsid w:val="00B3243D"/>
    <w:rsid w:val="00B32494"/>
    <w:rsid w:val="00B32A3C"/>
    <w:rsid w:val="00B32CA4"/>
    <w:rsid w:val="00B32E9F"/>
    <w:rsid w:val="00B34873"/>
    <w:rsid w:val="00B34AFA"/>
    <w:rsid w:val="00B34E33"/>
    <w:rsid w:val="00B34F68"/>
    <w:rsid w:val="00B35564"/>
    <w:rsid w:val="00B35A0E"/>
    <w:rsid w:val="00B35B40"/>
    <w:rsid w:val="00B35C34"/>
    <w:rsid w:val="00B35C8C"/>
    <w:rsid w:val="00B35D63"/>
    <w:rsid w:val="00B3608F"/>
    <w:rsid w:val="00B360B6"/>
    <w:rsid w:val="00B362EB"/>
    <w:rsid w:val="00B36419"/>
    <w:rsid w:val="00B36A53"/>
    <w:rsid w:val="00B36E74"/>
    <w:rsid w:val="00B37586"/>
    <w:rsid w:val="00B3775B"/>
    <w:rsid w:val="00B406E5"/>
    <w:rsid w:val="00B40CBD"/>
    <w:rsid w:val="00B4116D"/>
    <w:rsid w:val="00B41647"/>
    <w:rsid w:val="00B417A5"/>
    <w:rsid w:val="00B41E59"/>
    <w:rsid w:val="00B42496"/>
    <w:rsid w:val="00B429C6"/>
    <w:rsid w:val="00B43081"/>
    <w:rsid w:val="00B433CA"/>
    <w:rsid w:val="00B43ABD"/>
    <w:rsid w:val="00B44136"/>
    <w:rsid w:val="00B44738"/>
    <w:rsid w:val="00B44782"/>
    <w:rsid w:val="00B44ADD"/>
    <w:rsid w:val="00B44F4D"/>
    <w:rsid w:val="00B45413"/>
    <w:rsid w:val="00B45A95"/>
    <w:rsid w:val="00B45F52"/>
    <w:rsid w:val="00B469DF"/>
    <w:rsid w:val="00B46C1B"/>
    <w:rsid w:val="00B47423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349D"/>
    <w:rsid w:val="00B53DE5"/>
    <w:rsid w:val="00B5449D"/>
    <w:rsid w:val="00B54990"/>
    <w:rsid w:val="00B54C88"/>
    <w:rsid w:val="00B559DD"/>
    <w:rsid w:val="00B55B94"/>
    <w:rsid w:val="00B55DC6"/>
    <w:rsid w:val="00B56668"/>
    <w:rsid w:val="00B56CB5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F55"/>
    <w:rsid w:val="00B65939"/>
    <w:rsid w:val="00B65ECE"/>
    <w:rsid w:val="00B66756"/>
    <w:rsid w:val="00B66988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80316"/>
    <w:rsid w:val="00B80522"/>
    <w:rsid w:val="00B807FD"/>
    <w:rsid w:val="00B80DDD"/>
    <w:rsid w:val="00B80E87"/>
    <w:rsid w:val="00B80EC6"/>
    <w:rsid w:val="00B82706"/>
    <w:rsid w:val="00B829E6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88F"/>
    <w:rsid w:val="00B86950"/>
    <w:rsid w:val="00B875B1"/>
    <w:rsid w:val="00B90020"/>
    <w:rsid w:val="00B90124"/>
    <w:rsid w:val="00B90242"/>
    <w:rsid w:val="00B9054E"/>
    <w:rsid w:val="00B90B0D"/>
    <w:rsid w:val="00B90B1C"/>
    <w:rsid w:val="00B90F62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1371"/>
    <w:rsid w:val="00BA1BC0"/>
    <w:rsid w:val="00BA1C0B"/>
    <w:rsid w:val="00BA1E26"/>
    <w:rsid w:val="00BA1E3B"/>
    <w:rsid w:val="00BA2032"/>
    <w:rsid w:val="00BA2145"/>
    <w:rsid w:val="00BA2272"/>
    <w:rsid w:val="00BA2C44"/>
    <w:rsid w:val="00BA2E24"/>
    <w:rsid w:val="00BA3169"/>
    <w:rsid w:val="00BA50ED"/>
    <w:rsid w:val="00BA5EB3"/>
    <w:rsid w:val="00BA60EB"/>
    <w:rsid w:val="00BA620D"/>
    <w:rsid w:val="00BA7210"/>
    <w:rsid w:val="00BA79A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18DD"/>
    <w:rsid w:val="00BC24C7"/>
    <w:rsid w:val="00BC2F2C"/>
    <w:rsid w:val="00BC319F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D19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2E"/>
    <w:rsid w:val="00BD4D91"/>
    <w:rsid w:val="00BD4E05"/>
    <w:rsid w:val="00BD4E6B"/>
    <w:rsid w:val="00BD50BE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84F"/>
    <w:rsid w:val="00BE2866"/>
    <w:rsid w:val="00BE2892"/>
    <w:rsid w:val="00BE2BC6"/>
    <w:rsid w:val="00BE2DB5"/>
    <w:rsid w:val="00BE2DF0"/>
    <w:rsid w:val="00BE3386"/>
    <w:rsid w:val="00BE3BA3"/>
    <w:rsid w:val="00BE4F94"/>
    <w:rsid w:val="00BE5CFF"/>
    <w:rsid w:val="00BE651D"/>
    <w:rsid w:val="00BE760C"/>
    <w:rsid w:val="00BE78E4"/>
    <w:rsid w:val="00BE7D4C"/>
    <w:rsid w:val="00BF00F8"/>
    <w:rsid w:val="00BF0410"/>
    <w:rsid w:val="00BF0CDE"/>
    <w:rsid w:val="00BF1358"/>
    <w:rsid w:val="00BF18CC"/>
    <w:rsid w:val="00BF1C6F"/>
    <w:rsid w:val="00BF23D8"/>
    <w:rsid w:val="00BF2A1F"/>
    <w:rsid w:val="00BF367E"/>
    <w:rsid w:val="00BF3D1C"/>
    <w:rsid w:val="00BF3D58"/>
    <w:rsid w:val="00BF4772"/>
    <w:rsid w:val="00BF482F"/>
    <w:rsid w:val="00BF4B15"/>
    <w:rsid w:val="00BF4B68"/>
    <w:rsid w:val="00BF5362"/>
    <w:rsid w:val="00BF5472"/>
    <w:rsid w:val="00BF5CFE"/>
    <w:rsid w:val="00BF6681"/>
    <w:rsid w:val="00BF6DCF"/>
    <w:rsid w:val="00BF6EDC"/>
    <w:rsid w:val="00BF7362"/>
    <w:rsid w:val="00BF767E"/>
    <w:rsid w:val="00BF7E13"/>
    <w:rsid w:val="00C009E2"/>
    <w:rsid w:val="00C00E83"/>
    <w:rsid w:val="00C014B0"/>
    <w:rsid w:val="00C015F5"/>
    <w:rsid w:val="00C0181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DE9"/>
    <w:rsid w:val="00C05721"/>
    <w:rsid w:val="00C057B5"/>
    <w:rsid w:val="00C05E3F"/>
    <w:rsid w:val="00C0694B"/>
    <w:rsid w:val="00C07521"/>
    <w:rsid w:val="00C07C4D"/>
    <w:rsid w:val="00C07CC3"/>
    <w:rsid w:val="00C108DF"/>
    <w:rsid w:val="00C11BF5"/>
    <w:rsid w:val="00C124A3"/>
    <w:rsid w:val="00C128D1"/>
    <w:rsid w:val="00C12F4D"/>
    <w:rsid w:val="00C13096"/>
    <w:rsid w:val="00C130CC"/>
    <w:rsid w:val="00C13BE3"/>
    <w:rsid w:val="00C143C5"/>
    <w:rsid w:val="00C145AD"/>
    <w:rsid w:val="00C146A4"/>
    <w:rsid w:val="00C14798"/>
    <w:rsid w:val="00C1479F"/>
    <w:rsid w:val="00C15422"/>
    <w:rsid w:val="00C1596B"/>
    <w:rsid w:val="00C159E3"/>
    <w:rsid w:val="00C15AD0"/>
    <w:rsid w:val="00C16794"/>
    <w:rsid w:val="00C16D3F"/>
    <w:rsid w:val="00C202F5"/>
    <w:rsid w:val="00C2065E"/>
    <w:rsid w:val="00C208EF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A04"/>
    <w:rsid w:val="00C23C86"/>
    <w:rsid w:val="00C23E58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676"/>
    <w:rsid w:val="00C35694"/>
    <w:rsid w:val="00C360A2"/>
    <w:rsid w:val="00C36904"/>
    <w:rsid w:val="00C37592"/>
    <w:rsid w:val="00C37782"/>
    <w:rsid w:val="00C37EE7"/>
    <w:rsid w:val="00C40161"/>
    <w:rsid w:val="00C40F08"/>
    <w:rsid w:val="00C4118B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E51"/>
    <w:rsid w:val="00C608D8"/>
    <w:rsid w:val="00C60A10"/>
    <w:rsid w:val="00C60F31"/>
    <w:rsid w:val="00C6105D"/>
    <w:rsid w:val="00C6131B"/>
    <w:rsid w:val="00C615F8"/>
    <w:rsid w:val="00C61601"/>
    <w:rsid w:val="00C61B51"/>
    <w:rsid w:val="00C61D5E"/>
    <w:rsid w:val="00C63273"/>
    <w:rsid w:val="00C634A7"/>
    <w:rsid w:val="00C6397B"/>
    <w:rsid w:val="00C63A88"/>
    <w:rsid w:val="00C6433C"/>
    <w:rsid w:val="00C64AA3"/>
    <w:rsid w:val="00C650BE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31FA"/>
    <w:rsid w:val="00C7382C"/>
    <w:rsid w:val="00C73957"/>
    <w:rsid w:val="00C74190"/>
    <w:rsid w:val="00C745CA"/>
    <w:rsid w:val="00C74D85"/>
    <w:rsid w:val="00C74EA5"/>
    <w:rsid w:val="00C75198"/>
    <w:rsid w:val="00C755A6"/>
    <w:rsid w:val="00C76669"/>
    <w:rsid w:val="00C76C53"/>
    <w:rsid w:val="00C770FB"/>
    <w:rsid w:val="00C77B17"/>
    <w:rsid w:val="00C77BE0"/>
    <w:rsid w:val="00C801D2"/>
    <w:rsid w:val="00C80213"/>
    <w:rsid w:val="00C811BF"/>
    <w:rsid w:val="00C819E1"/>
    <w:rsid w:val="00C81BA4"/>
    <w:rsid w:val="00C8342D"/>
    <w:rsid w:val="00C838E8"/>
    <w:rsid w:val="00C839F2"/>
    <w:rsid w:val="00C83B57"/>
    <w:rsid w:val="00C83E6E"/>
    <w:rsid w:val="00C83F40"/>
    <w:rsid w:val="00C84959"/>
    <w:rsid w:val="00C84A37"/>
    <w:rsid w:val="00C85048"/>
    <w:rsid w:val="00C854D1"/>
    <w:rsid w:val="00C85B94"/>
    <w:rsid w:val="00C85C53"/>
    <w:rsid w:val="00C85FD7"/>
    <w:rsid w:val="00C865B8"/>
    <w:rsid w:val="00C86756"/>
    <w:rsid w:val="00C86B69"/>
    <w:rsid w:val="00C86C0B"/>
    <w:rsid w:val="00C86FC0"/>
    <w:rsid w:val="00C87788"/>
    <w:rsid w:val="00C87B54"/>
    <w:rsid w:val="00C87CBF"/>
    <w:rsid w:val="00C87D31"/>
    <w:rsid w:val="00C87E62"/>
    <w:rsid w:val="00C87F5D"/>
    <w:rsid w:val="00C9049A"/>
    <w:rsid w:val="00C90A4B"/>
    <w:rsid w:val="00C91336"/>
    <w:rsid w:val="00C91DE5"/>
    <w:rsid w:val="00C91E76"/>
    <w:rsid w:val="00C925D6"/>
    <w:rsid w:val="00C928B2"/>
    <w:rsid w:val="00C92962"/>
    <w:rsid w:val="00C934A9"/>
    <w:rsid w:val="00C93D92"/>
    <w:rsid w:val="00C95470"/>
    <w:rsid w:val="00C964AB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E22"/>
    <w:rsid w:val="00CA34B3"/>
    <w:rsid w:val="00CA4206"/>
    <w:rsid w:val="00CA4478"/>
    <w:rsid w:val="00CA4FF0"/>
    <w:rsid w:val="00CA5122"/>
    <w:rsid w:val="00CA5990"/>
    <w:rsid w:val="00CA5BC3"/>
    <w:rsid w:val="00CA605C"/>
    <w:rsid w:val="00CA66DC"/>
    <w:rsid w:val="00CA7BF7"/>
    <w:rsid w:val="00CA7C1C"/>
    <w:rsid w:val="00CB07C6"/>
    <w:rsid w:val="00CB09F8"/>
    <w:rsid w:val="00CB0A57"/>
    <w:rsid w:val="00CB0BC1"/>
    <w:rsid w:val="00CB0FDC"/>
    <w:rsid w:val="00CB136E"/>
    <w:rsid w:val="00CB1393"/>
    <w:rsid w:val="00CB1762"/>
    <w:rsid w:val="00CB182D"/>
    <w:rsid w:val="00CB2439"/>
    <w:rsid w:val="00CB3303"/>
    <w:rsid w:val="00CB3581"/>
    <w:rsid w:val="00CB5029"/>
    <w:rsid w:val="00CB5240"/>
    <w:rsid w:val="00CB586E"/>
    <w:rsid w:val="00CB6D66"/>
    <w:rsid w:val="00CB7773"/>
    <w:rsid w:val="00CB7890"/>
    <w:rsid w:val="00CB7E28"/>
    <w:rsid w:val="00CB7E79"/>
    <w:rsid w:val="00CC086C"/>
    <w:rsid w:val="00CC0903"/>
    <w:rsid w:val="00CC0BF1"/>
    <w:rsid w:val="00CC191F"/>
    <w:rsid w:val="00CC2BAB"/>
    <w:rsid w:val="00CC2BD1"/>
    <w:rsid w:val="00CC2C29"/>
    <w:rsid w:val="00CC3195"/>
    <w:rsid w:val="00CC33F6"/>
    <w:rsid w:val="00CC3F43"/>
    <w:rsid w:val="00CC4860"/>
    <w:rsid w:val="00CC4F1A"/>
    <w:rsid w:val="00CC5149"/>
    <w:rsid w:val="00CC53BE"/>
    <w:rsid w:val="00CC57B4"/>
    <w:rsid w:val="00CC6921"/>
    <w:rsid w:val="00CC7089"/>
    <w:rsid w:val="00CC78A6"/>
    <w:rsid w:val="00CC7AAD"/>
    <w:rsid w:val="00CC7AEE"/>
    <w:rsid w:val="00CC7F29"/>
    <w:rsid w:val="00CD06CC"/>
    <w:rsid w:val="00CD0E6D"/>
    <w:rsid w:val="00CD17B0"/>
    <w:rsid w:val="00CD1D5D"/>
    <w:rsid w:val="00CD1E1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DA7"/>
    <w:rsid w:val="00CD76DE"/>
    <w:rsid w:val="00CE020A"/>
    <w:rsid w:val="00CE0431"/>
    <w:rsid w:val="00CE0C60"/>
    <w:rsid w:val="00CE1015"/>
    <w:rsid w:val="00CE183A"/>
    <w:rsid w:val="00CE2870"/>
    <w:rsid w:val="00CE29FB"/>
    <w:rsid w:val="00CE2B5F"/>
    <w:rsid w:val="00CE3DCC"/>
    <w:rsid w:val="00CE436E"/>
    <w:rsid w:val="00CE46DB"/>
    <w:rsid w:val="00CE4EEB"/>
    <w:rsid w:val="00CE51FB"/>
    <w:rsid w:val="00CE5594"/>
    <w:rsid w:val="00CE5E61"/>
    <w:rsid w:val="00CE7583"/>
    <w:rsid w:val="00CE7603"/>
    <w:rsid w:val="00CE76B5"/>
    <w:rsid w:val="00CF056F"/>
    <w:rsid w:val="00CF0B4B"/>
    <w:rsid w:val="00CF1198"/>
    <w:rsid w:val="00CF186A"/>
    <w:rsid w:val="00CF1E42"/>
    <w:rsid w:val="00CF1E45"/>
    <w:rsid w:val="00CF1ECF"/>
    <w:rsid w:val="00CF3CA6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8F1"/>
    <w:rsid w:val="00D00AEA"/>
    <w:rsid w:val="00D00BC5"/>
    <w:rsid w:val="00D00EC9"/>
    <w:rsid w:val="00D01B1D"/>
    <w:rsid w:val="00D01DE4"/>
    <w:rsid w:val="00D02143"/>
    <w:rsid w:val="00D023BE"/>
    <w:rsid w:val="00D02635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5520"/>
    <w:rsid w:val="00D058E4"/>
    <w:rsid w:val="00D059EA"/>
    <w:rsid w:val="00D059EC"/>
    <w:rsid w:val="00D06110"/>
    <w:rsid w:val="00D06824"/>
    <w:rsid w:val="00D06A5D"/>
    <w:rsid w:val="00D06F8D"/>
    <w:rsid w:val="00D06FC4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5B5"/>
    <w:rsid w:val="00D13812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95"/>
    <w:rsid w:val="00D20A2C"/>
    <w:rsid w:val="00D216B4"/>
    <w:rsid w:val="00D22406"/>
    <w:rsid w:val="00D22739"/>
    <w:rsid w:val="00D2315A"/>
    <w:rsid w:val="00D233AD"/>
    <w:rsid w:val="00D2409C"/>
    <w:rsid w:val="00D240D5"/>
    <w:rsid w:val="00D241B4"/>
    <w:rsid w:val="00D242D3"/>
    <w:rsid w:val="00D24AD3"/>
    <w:rsid w:val="00D25168"/>
    <w:rsid w:val="00D2521B"/>
    <w:rsid w:val="00D25813"/>
    <w:rsid w:val="00D263A3"/>
    <w:rsid w:val="00D26832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B0F"/>
    <w:rsid w:val="00D32D2D"/>
    <w:rsid w:val="00D32F6E"/>
    <w:rsid w:val="00D33382"/>
    <w:rsid w:val="00D34400"/>
    <w:rsid w:val="00D346CA"/>
    <w:rsid w:val="00D34B39"/>
    <w:rsid w:val="00D34EA0"/>
    <w:rsid w:val="00D35327"/>
    <w:rsid w:val="00D353E6"/>
    <w:rsid w:val="00D355CC"/>
    <w:rsid w:val="00D362F6"/>
    <w:rsid w:val="00D364AF"/>
    <w:rsid w:val="00D36E99"/>
    <w:rsid w:val="00D372AB"/>
    <w:rsid w:val="00D40D8E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5D49"/>
    <w:rsid w:val="00D46066"/>
    <w:rsid w:val="00D461BF"/>
    <w:rsid w:val="00D463C5"/>
    <w:rsid w:val="00D464FB"/>
    <w:rsid w:val="00D4702B"/>
    <w:rsid w:val="00D47654"/>
    <w:rsid w:val="00D501DD"/>
    <w:rsid w:val="00D5054A"/>
    <w:rsid w:val="00D505B5"/>
    <w:rsid w:val="00D50809"/>
    <w:rsid w:val="00D50848"/>
    <w:rsid w:val="00D50F64"/>
    <w:rsid w:val="00D50F93"/>
    <w:rsid w:val="00D50FF9"/>
    <w:rsid w:val="00D51521"/>
    <w:rsid w:val="00D51C4F"/>
    <w:rsid w:val="00D51F14"/>
    <w:rsid w:val="00D529D3"/>
    <w:rsid w:val="00D52C16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4CB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19F"/>
    <w:rsid w:val="00D70555"/>
    <w:rsid w:val="00D7086E"/>
    <w:rsid w:val="00D70C9C"/>
    <w:rsid w:val="00D70F13"/>
    <w:rsid w:val="00D70F9B"/>
    <w:rsid w:val="00D71017"/>
    <w:rsid w:val="00D71221"/>
    <w:rsid w:val="00D717F2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B26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3051"/>
    <w:rsid w:val="00D93B02"/>
    <w:rsid w:val="00D940AF"/>
    <w:rsid w:val="00D941C1"/>
    <w:rsid w:val="00D94211"/>
    <w:rsid w:val="00D943EA"/>
    <w:rsid w:val="00D945C6"/>
    <w:rsid w:val="00D9466A"/>
    <w:rsid w:val="00D94D48"/>
    <w:rsid w:val="00D94F58"/>
    <w:rsid w:val="00D954AD"/>
    <w:rsid w:val="00D9580B"/>
    <w:rsid w:val="00D95CCE"/>
    <w:rsid w:val="00D96A7E"/>
    <w:rsid w:val="00D96EC3"/>
    <w:rsid w:val="00D97311"/>
    <w:rsid w:val="00D975A0"/>
    <w:rsid w:val="00D97AD6"/>
    <w:rsid w:val="00D97CB1"/>
    <w:rsid w:val="00D97F37"/>
    <w:rsid w:val="00DA2BC3"/>
    <w:rsid w:val="00DA33DA"/>
    <w:rsid w:val="00DA370F"/>
    <w:rsid w:val="00DA3A1F"/>
    <w:rsid w:val="00DA3B6E"/>
    <w:rsid w:val="00DA3C4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0A3A"/>
    <w:rsid w:val="00DB1498"/>
    <w:rsid w:val="00DB1AD4"/>
    <w:rsid w:val="00DB54A3"/>
    <w:rsid w:val="00DB57B0"/>
    <w:rsid w:val="00DB5B77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24AB"/>
    <w:rsid w:val="00DC2A57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AA"/>
    <w:rsid w:val="00DD28AD"/>
    <w:rsid w:val="00DD311A"/>
    <w:rsid w:val="00DD582D"/>
    <w:rsid w:val="00DD586E"/>
    <w:rsid w:val="00DD5B89"/>
    <w:rsid w:val="00DD5C12"/>
    <w:rsid w:val="00DD6581"/>
    <w:rsid w:val="00DD6F5B"/>
    <w:rsid w:val="00DD714B"/>
    <w:rsid w:val="00DD7637"/>
    <w:rsid w:val="00DD78CA"/>
    <w:rsid w:val="00DD7998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42B"/>
    <w:rsid w:val="00DE34B1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2480"/>
    <w:rsid w:val="00DF28C1"/>
    <w:rsid w:val="00DF31A2"/>
    <w:rsid w:val="00DF31C9"/>
    <w:rsid w:val="00DF35B0"/>
    <w:rsid w:val="00DF46D0"/>
    <w:rsid w:val="00DF4CAD"/>
    <w:rsid w:val="00DF4E0B"/>
    <w:rsid w:val="00DF4E25"/>
    <w:rsid w:val="00DF5317"/>
    <w:rsid w:val="00DF53C6"/>
    <w:rsid w:val="00DF5547"/>
    <w:rsid w:val="00DF58AA"/>
    <w:rsid w:val="00DF58DC"/>
    <w:rsid w:val="00DF60D0"/>
    <w:rsid w:val="00DF7F9D"/>
    <w:rsid w:val="00E0049A"/>
    <w:rsid w:val="00E0065E"/>
    <w:rsid w:val="00E007CC"/>
    <w:rsid w:val="00E00820"/>
    <w:rsid w:val="00E00B1B"/>
    <w:rsid w:val="00E00C3B"/>
    <w:rsid w:val="00E00F42"/>
    <w:rsid w:val="00E01A99"/>
    <w:rsid w:val="00E02081"/>
    <w:rsid w:val="00E0255E"/>
    <w:rsid w:val="00E02CD7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FD4"/>
    <w:rsid w:val="00E0759A"/>
    <w:rsid w:val="00E07D1D"/>
    <w:rsid w:val="00E103BE"/>
    <w:rsid w:val="00E10C4C"/>
    <w:rsid w:val="00E10FA0"/>
    <w:rsid w:val="00E112A7"/>
    <w:rsid w:val="00E1146B"/>
    <w:rsid w:val="00E117F3"/>
    <w:rsid w:val="00E1185F"/>
    <w:rsid w:val="00E11A94"/>
    <w:rsid w:val="00E12773"/>
    <w:rsid w:val="00E128AF"/>
    <w:rsid w:val="00E12D00"/>
    <w:rsid w:val="00E13573"/>
    <w:rsid w:val="00E13D46"/>
    <w:rsid w:val="00E13E96"/>
    <w:rsid w:val="00E141FF"/>
    <w:rsid w:val="00E14347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F5A"/>
    <w:rsid w:val="00E22AA1"/>
    <w:rsid w:val="00E22AFC"/>
    <w:rsid w:val="00E23023"/>
    <w:rsid w:val="00E23A4C"/>
    <w:rsid w:val="00E23FDF"/>
    <w:rsid w:val="00E244D1"/>
    <w:rsid w:val="00E26701"/>
    <w:rsid w:val="00E2736F"/>
    <w:rsid w:val="00E2745D"/>
    <w:rsid w:val="00E274E5"/>
    <w:rsid w:val="00E27AF9"/>
    <w:rsid w:val="00E27B1A"/>
    <w:rsid w:val="00E311D4"/>
    <w:rsid w:val="00E31791"/>
    <w:rsid w:val="00E317EB"/>
    <w:rsid w:val="00E31B26"/>
    <w:rsid w:val="00E31CEC"/>
    <w:rsid w:val="00E321B8"/>
    <w:rsid w:val="00E32C16"/>
    <w:rsid w:val="00E337CA"/>
    <w:rsid w:val="00E3423F"/>
    <w:rsid w:val="00E34703"/>
    <w:rsid w:val="00E348B9"/>
    <w:rsid w:val="00E3519A"/>
    <w:rsid w:val="00E35247"/>
    <w:rsid w:val="00E3556E"/>
    <w:rsid w:val="00E357BD"/>
    <w:rsid w:val="00E360C9"/>
    <w:rsid w:val="00E36495"/>
    <w:rsid w:val="00E3738C"/>
    <w:rsid w:val="00E376C7"/>
    <w:rsid w:val="00E37D12"/>
    <w:rsid w:val="00E400B6"/>
    <w:rsid w:val="00E4054A"/>
    <w:rsid w:val="00E40716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7183"/>
    <w:rsid w:val="00E67319"/>
    <w:rsid w:val="00E67634"/>
    <w:rsid w:val="00E67D81"/>
    <w:rsid w:val="00E67DB9"/>
    <w:rsid w:val="00E70098"/>
    <w:rsid w:val="00E70753"/>
    <w:rsid w:val="00E70928"/>
    <w:rsid w:val="00E70FE4"/>
    <w:rsid w:val="00E7103C"/>
    <w:rsid w:val="00E71176"/>
    <w:rsid w:val="00E71257"/>
    <w:rsid w:val="00E713EF"/>
    <w:rsid w:val="00E71C4A"/>
    <w:rsid w:val="00E72054"/>
    <w:rsid w:val="00E724A2"/>
    <w:rsid w:val="00E72B73"/>
    <w:rsid w:val="00E72FEB"/>
    <w:rsid w:val="00E73117"/>
    <w:rsid w:val="00E73685"/>
    <w:rsid w:val="00E73787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50D"/>
    <w:rsid w:val="00E76D0E"/>
    <w:rsid w:val="00E7709E"/>
    <w:rsid w:val="00E773F3"/>
    <w:rsid w:val="00E80359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5541"/>
    <w:rsid w:val="00E85E20"/>
    <w:rsid w:val="00E87096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C1"/>
    <w:rsid w:val="00E9282B"/>
    <w:rsid w:val="00E92F49"/>
    <w:rsid w:val="00E9327E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4BA"/>
    <w:rsid w:val="00EA799B"/>
    <w:rsid w:val="00EA7F37"/>
    <w:rsid w:val="00EB005C"/>
    <w:rsid w:val="00EB00E1"/>
    <w:rsid w:val="00EB0412"/>
    <w:rsid w:val="00EB06C3"/>
    <w:rsid w:val="00EB09AC"/>
    <w:rsid w:val="00EB0B10"/>
    <w:rsid w:val="00EB0BEB"/>
    <w:rsid w:val="00EB12F5"/>
    <w:rsid w:val="00EB13AA"/>
    <w:rsid w:val="00EB19E7"/>
    <w:rsid w:val="00EB1CB0"/>
    <w:rsid w:val="00EB2262"/>
    <w:rsid w:val="00EB2F2C"/>
    <w:rsid w:val="00EB32F7"/>
    <w:rsid w:val="00EB34DA"/>
    <w:rsid w:val="00EB3ED4"/>
    <w:rsid w:val="00EB3F1F"/>
    <w:rsid w:val="00EB40B1"/>
    <w:rsid w:val="00EB4922"/>
    <w:rsid w:val="00EB5567"/>
    <w:rsid w:val="00EB5623"/>
    <w:rsid w:val="00EB5CF9"/>
    <w:rsid w:val="00EB5D79"/>
    <w:rsid w:val="00EB6AD5"/>
    <w:rsid w:val="00EB6F4C"/>
    <w:rsid w:val="00EB7060"/>
    <w:rsid w:val="00EB71C4"/>
    <w:rsid w:val="00EB7687"/>
    <w:rsid w:val="00EC0228"/>
    <w:rsid w:val="00EC04C0"/>
    <w:rsid w:val="00EC0AE0"/>
    <w:rsid w:val="00EC0C99"/>
    <w:rsid w:val="00EC0FBE"/>
    <w:rsid w:val="00EC1571"/>
    <w:rsid w:val="00EC1D33"/>
    <w:rsid w:val="00EC2227"/>
    <w:rsid w:val="00EC2FE1"/>
    <w:rsid w:val="00EC3032"/>
    <w:rsid w:val="00EC30B5"/>
    <w:rsid w:val="00EC3516"/>
    <w:rsid w:val="00EC4B4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3CA"/>
    <w:rsid w:val="00ED44BA"/>
    <w:rsid w:val="00ED4ACE"/>
    <w:rsid w:val="00ED4AFB"/>
    <w:rsid w:val="00ED5597"/>
    <w:rsid w:val="00ED65CA"/>
    <w:rsid w:val="00ED7314"/>
    <w:rsid w:val="00ED7E78"/>
    <w:rsid w:val="00ED7EF5"/>
    <w:rsid w:val="00EE00BD"/>
    <w:rsid w:val="00EE0814"/>
    <w:rsid w:val="00EE0C70"/>
    <w:rsid w:val="00EE0DF4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C20"/>
    <w:rsid w:val="00EF38E0"/>
    <w:rsid w:val="00EF3B46"/>
    <w:rsid w:val="00EF3EE3"/>
    <w:rsid w:val="00EF4220"/>
    <w:rsid w:val="00EF47BA"/>
    <w:rsid w:val="00EF4DB3"/>
    <w:rsid w:val="00EF4E0E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9AC"/>
    <w:rsid w:val="00F0127F"/>
    <w:rsid w:val="00F01333"/>
    <w:rsid w:val="00F01D94"/>
    <w:rsid w:val="00F01F83"/>
    <w:rsid w:val="00F026E9"/>
    <w:rsid w:val="00F0283D"/>
    <w:rsid w:val="00F02AC3"/>
    <w:rsid w:val="00F0333B"/>
    <w:rsid w:val="00F0411C"/>
    <w:rsid w:val="00F04E91"/>
    <w:rsid w:val="00F05572"/>
    <w:rsid w:val="00F057E7"/>
    <w:rsid w:val="00F057EB"/>
    <w:rsid w:val="00F05A3B"/>
    <w:rsid w:val="00F05B10"/>
    <w:rsid w:val="00F068B0"/>
    <w:rsid w:val="00F06D46"/>
    <w:rsid w:val="00F0721F"/>
    <w:rsid w:val="00F072CF"/>
    <w:rsid w:val="00F07845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E6"/>
    <w:rsid w:val="00F17330"/>
    <w:rsid w:val="00F176C1"/>
    <w:rsid w:val="00F177CB"/>
    <w:rsid w:val="00F20134"/>
    <w:rsid w:val="00F206F8"/>
    <w:rsid w:val="00F20F3C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87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36BE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47871"/>
    <w:rsid w:val="00F5016D"/>
    <w:rsid w:val="00F50861"/>
    <w:rsid w:val="00F50B07"/>
    <w:rsid w:val="00F510AA"/>
    <w:rsid w:val="00F51989"/>
    <w:rsid w:val="00F51C59"/>
    <w:rsid w:val="00F525E5"/>
    <w:rsid w:val="00F52D67"/>
    <w:rsid w:val="00F5315F"/>
    <w:rsid w:val="00F53CCD"/>
    <w:rsid w:val="00F54CAE"/>
    <w:rsid w:val="00F551E2"/>
    <w:rsid w:val="00F554B7"/>
    <w:rsid w:val="00F556B6"/>
    <w:rsid w:val="00F55906"/>
    <w:rsid w:val="00F55E65"/>
    <w:rsid w:val="00F577D0"/>
    <w:rsid w:val="00F60C84"/>
    <w:rsid w:val="00F61127"/>
    <w:rsid w:val="00F61319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60E"/>
    <w:rsid w:val="00F65B7C"/>
    <w:rsid w:val="00F662C0"/>
    <w:rsid w:val="00F66D07"/>
    <w:rsid w:val="00F66E40"/>
    <w:rsid w:val="00F67AA6"/>
    <w:rsid w:val="00F70017"/>
    <w:rsid w:val="00F700D9"/>
    <w:rsid w:val="00F70513"/>
    <w:rsid w:val="00F71353"/>
    <w:rsid w:val="00F71F15"/>
    <w:rsid w:val="00F72436"/>
    <w:rsid w:val="00F72F42"/>
    <w:rsid w:val="00F74C06"/>
    <w:rsid w:val="00F74C0F"/>
    <w:rsid w:val="00F75A83"/>
    <w:rsid w:val="00F75ABD"/>
    <w:rsid w:val="00F76725"/>
    <w:rsid w:val="00F76B18"/>
    <w:rsid w:val="00F76B2B"/>
    <w:rsid w:val="00F770AD"/>
    <w:rsid w:val="00F777EF"/>
    <w:rsid w:val="00F77F0E"/>
    <w:rsid w:val="00F77F98"/>
    <w:rsid w:val="00F81038"/>
    <w:rsid w:val="00F816F0"/>
    <w:rsid w:val="00F81C7E"/>
    <w:rsid w:val="00F81ECA"/>
    <w:rsid w:val="00F821FA"/>
    <w:rsid w:val="00F82601"/>
    <w:rsid w:val="00F8287E"/>
    <w:rsid w:val="00F8316A"/>
    <w:rsid w:val="00F83476"/>
    <w:rsid w:val="00F836F9"/>
    <w:rsid w:val="00F83889"/>
    <w:rsid w:val="00F839CB"/>
    <w:rsid w:val="00F83D6E"/>
    <w:rsid w:val="00F83E42"/>
    <w:rsid w:val="00F83FD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900DD"/>
    <w:rsid w:val="00F9047C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7B8"/>
    <w:rsid w:val="00FA1A34"/>
    <w:rsid w:val="00FA1A79"/>
    <w:rsid w:val="00FA32A5"/>
    <w:rsid w:val="00FA36FE"/>
    <w:rsid w:val="00FA3DE3"/>
    <w:rsid w:val="00FA3DF9"/>
    <w:rsid w:val="00FA3EA6"/>
    <w:rsid w:val="00FA400D"/>
    <w:rsid w:val="00FA4BED"/>
    <w:rsid w:val="00FA5BDC"/>
    <w:rsid w:val="00FA5C76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65F"/>
    <w:rsid w:val="00FB3719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2246"/>
    <w:rsid w:val="00FC2778"/>
    <w:rsid w:val="00FC2AD9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97D"/>
    <w:rsid w:val="00FD3C91"/>
    <w:rsid w:val="00FD4100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6F5"/>
    <w:rsid w:val="00FD6CA7"/>
    <w:rsid w:val="00FD6DD7"/>
    <w:rsid w:val="00FD72A6"/>
    <w:rsid w:val="00FD7497"/>
    <w:rsid w:val="00FE10DE"/>
    <w:rsid w:val="00FE2351"/>
    <w:rsid w:val="00FE251B"/>
    <w:rsid w:val="00FE25B7"/>
    <w:rsid w:val="00FE2989"/>
    <w:rsid w:val="00FE29F5"/>
    <w:rsid w:val="00FE3099"/>
    <w:rsid w:val="00FE388A"/>
    <w:rsid w:val="00FE4391"/>
    <w:rsid w:val="00FE5A8E"/>
    <w:rsid w:val="00FE5FE9"/>
    <w:rsid w:val="00FE6966"/>
    <w:rsid w:val="00FE6BA4"/>
    <w:rsid w:val="00FE6C01"/>
    <w:rsid w:val="00FE6C04"/>
    <w:rsid w:val="00FE6C77"/>
    <w:rsid w:val="00FE6DFC"/>
    <w:rsid w:val="00FE79C1"/>
    <w:rsid w:val="00FE7AD1"/>
    <w:rsid w:val="00FE7BD9"/>
    <w:rsid w:val="00FE7D31"/>
    <w:rsid w:val="00FE7E9D"/>
    <w:rsid w:val="00FF047D"/>
    <w:rsid w:val="00FF1813"/>
    <w:rsid w:val="00FF1A80"/>
    <w:rsid w:val="00FF1C77"/>
    <w:rsid w:val="00FF1DDE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08E8DE"/>
  <w15:docId w15:val="{56D80395-8EF5-41B7-9A0E-EBAE98F9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1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0FDC"/>
    <w:rPr>
      <w:rFonts w:ascii="Calibri" w:eastAsia="Calibri" w:hAnsi="Calibri" w:cs="Cordi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C4229-448F-48AB-99C1-331A2F8A2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3</Pages>
  <Words>401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Orathai, Nuchprasert</cp:lastModifiedBy>
  <cp:revision>7</cp:revision>
  <cp:lastPrinted>2021-05-02T06:09:00Z</cp:lastPrinted>
  <dcterms:created xsi:type="dcterms:W3CDTF">2021-05-11T07:11:00Z</dcterms:created>
  <dcterms:modified xsi:type="dcterms:W3CDTF">2021-05-12T08:55:00Z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