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EB0BEB" w14:paraId="7B00FCCB" w14:textId="77777777" w:rsidTr="0054598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08D2500" w14:textId="77777777" w:rsidR="000041DD" w:rsidRPr="00EB0BEB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13377" w14:textId="77777777" w:rsidR="000041DD" w:rsidRPr="00EB0BEB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1B01421" w14:textId="77777777" w:rsidR="000041DD" w:rsidRPr="00EB0BEB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สารบัญ</w:t>
            </w:r>
          </w:p>
        </w:tc>
      </w:tr>
      <w:tr w:rsidR="008218B4" w:rsidRPr="00EB0BEB" w14:paraId="64AEB6CA" w14:textId="77777777" w:rsidTr="0054598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18A4FB4" w14:textId="77777777" w:rsidR="008218B4" w:rsidRPr="00EB0BEB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0A3FB" w14:textId="77777777" w:rsidR="008218B4" w:rsidRPr="00EB0BEB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93F83C4" w14:textId="77777777" w:rsidR="008218B4" w:rsidRPr="00EB0BEB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A3147" w:rsidRPr="00EB0BEB" w14:paraId="2A7DB6E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EEEA89" w14:textId="77777777" w:rsidR="004A3147" w:rsidRPr="00EB0BEB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A86E19" w14:textId="77777777" w:rsidR="004A3147" w:rsidRPr="00EB0BEB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949750" w14:textId="77777777" w:rsidR="004A3147" w:rsidRPr="00EB0BEB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3147" w:rsidRPr="00EB0BEB" w14:paraId="77FEDB02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DF53ED" w14:textId="77777777" w:rsidR="004A3147" w:rsidRPr="00EB0BEB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A37CEC" w14:textId="77777777" w:rsidR="004A3147" w:rsidRPr="00EB0BEB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C2AB3" w14:textId="77777777" w:rsidR="004A3147" w:rsidRPr="00EB0BEB" w:rsidRDefault="00235F6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75ABD" w:rsidRPr="00EB0BEB" w14:paraId="1368F83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4633E8" w14:textId="38EFBBA9" w:rsidR="00F75ABD" w:rsidRPr="00EB0BEB" w:rsidRDefault="00D45D49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421144" w14:textId="77777777" w:rsidR="00F75ABD" w:rsidRPr="00EB0BEB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79D2A34" w14:textId="77777777" w:rsidR="00F75ABD" w:rsidRPr="00EB0BEB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45D49" w:rsidRPr="00EB0BEB" w14:paraId="2670BEF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43D257" w14:textId="268533D5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E92AF9" w14:textId="77777777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422645B" w14:textId="516DDF3A" w:rsidR="00D45D49" w:rsidRPr="00EB0BEB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D45D49" w:rsidRPr="00EB0BEB" w14:paraId="7311EF5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062779" w14:textId="5F222867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252539" w14:textId="77777777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C11D480" w14:textId="700FE058" w:rsidR="00D45D49" w:rsidRPr="00EB0BEB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D45D49" w:rsidRPr="00EB0BEB" w14:paraId="3FBA80E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3914D8" w14:textId="3C74CFD5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E16F46" w14:textId="77777777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5768ADF" w14:textId="1A63EC34" w:rsidR="00D45D49" w:rsidRPr="00EB0BEB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D45D49" w:rsidRPr="00EB0BEB" w14:paraId="5C5F3AE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880A3C" w14:textId="6856051A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8FD85ED" w14:textId="77777777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079EAD" w14:textId="45C8DFF5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45D49" w:rsidRPr="00EB0BEB" w14:paraId="03FE9BB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87109" w14:textId="470EB7C5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6152835" w14:textId="77777777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B44D1A" w14:textId="77777777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45D49" w:rsidRPr="00EB0BEB" w14:paraId="07AD99B6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A96B77" w14:textId="1AACEE0A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38C8AD9" w14:textId="77777777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B77FC5" w14:textId="5E430883" w:rsidR="00D45D49" w:rsidRPr="00EB0BEB" w:rsidRDefault="00D45D49" w:rsidP="00D45D4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D45D49" w:rsidRPr="00EB0BEB" w14:paraId="32A72B4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AD5730" w14:textId="7734B791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 w:hint="cs"/>
                <w:b w:val="0"/>
                <w:bCs w:val="0"/>
                <w:sz w:val="30"/>
                <w:szCs w:val="30"/>
              </w:rPr>
              <w:t>1</w:t>
            </w: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BF6B472" w14:textId="77777777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752207" w14:textId="27907286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rtl/>
                <w:cs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45D49" w:rsidRPr="00EB0BEB" w14:paraId="4DDCEB7B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322D67" w14:textId="3C732FE2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E04B0CB" w14:textId="77777777" w:rsidR="00D45D49" w:rsidRPr="00EB0BEB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FF3690" w14:textId="77777777" w:rsidR="00D45D49" w:rsidRPr="00EB0BEB" w:rsidRDefault="00D45D49" w:rsidP="00D45D49">
            <w:pPr>
              <w:pStyle w:val="BodyText2"/>
              <w:rPr>
                <w:rFonts w:asciiTheme="majorHAnsi" w:hAnsiTheme="majorHAnsi" w:cstheme="majorHAnsi"/>
                <w:cs/>
              </w:rPr>
            </w:pPr>
            <w:r w:rsidRPr="00EB0BEB">
              <w:rPr>
                <w:rFonts w:asciiTheme="majorHAnsi" w:hAnsiTheme="majorHAnsi"/>
                <w:cs/>
              </w:rPr>
              <w:t>ใบสำคัญแสดงสิทธิที่จะซื้อหุ้นสามัญ</w:t>
            </w:r>
          </w:p>
        </w:tc>
      </w:tr>
      <w:tr w:rsidR="00F662C0" w:rsidRPr="00EB0BEB" w14:paraId="2842D62D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81064A" w14:textId="2A00D4D5" w:rsidR="00F662C0" w:rsidRPr="00EB0BEB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9DAFFDA" w14:textId="77777777" w:rsidR="00F662C0" w:rsidRPr="00EB0BEB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962629" w14:textId="18196D0F" w:rsidR="00F662C0" w:rsidRPr="00EB0BEB" w:rsidRDefault="00F662C0" w:rsidP="00F662C0">
            <w:pPr>
              <w:pStyle w:val="BodyText2"/>
              <w:rPr>
                <w:rFonts w:asciiTheme="majorHAnsi" w:hAnsiTheme="majorHAnsi"/>
                <w:cs/>
              </w:rPr>
            </w:pPr>
            <w:r w:rsidRPr="00EB0BEB">
              <w:rPr>
                <w:rFonts w:asciiTheme="majorHAnsi" w:hAnsiTheme="majorHAnsi" w:cstheme="majorHAnsi"/>
                <w:cs/>
              </w:rPr>
              <w:t>เครื่องมือทางการเงิน</w:t>
            </w:r>
          </w:p>
        </w:tc>
      </w:tr>
      <w:tr w:rsidR="00F662C0" w:rsidRPr="00EB0BEB" w14:paraId="514CAF0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70D41D" w14:textId="7CF1C026" w:rsidR="00F662C0" w:rsidRPr="00EB0BEB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8864641" w14:textId="77777777" w:rsidR="00F662C0" w:rsidRPr="00EB0BEB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423734" w14:textId="2279A8B3" w:rsidR="00F662C0" w:rsidRPr="00EB0BEB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662C0" w:rsidRPr="00EB0BEB" w14:paraId="793292A3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E3003A" w14:textId="61656AAA" w:rsidR="00F662C0" w:rsidRPr="00EB0BEB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08C6764" w14:textId="77777777" w:rsidR="00F662C0" w:rsidRPr="00EB0BEB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675B9E" w14:textId="3049A31C" w:rsidR="00F662C0" w:rsidRPr="00EB0BEB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F662C0" w:rsidRPr="00EB0BEB" w14:paraId="2997F3B8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307A0B" w14:textId="1632E108" w:rsidR="00F662C0" w:rsidRPr="00EB0BEB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 w:hint="cs"/>
                <w:b w:val="0"/>
                <w:bCs w:val="0"/>
                <w:sz w:val="30"/>
                <w:szCs w:val="30"/>
              </w:rPr>
              <w:t>1</w:t>
            </w:r>
            <w:r w:rsidRPr="00EB0BE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C6B12A" w14:textId="77777777" w:rsidR="00F662C0" w:rsidRPr="00EB0BEB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8788CD" w14:textId="140338F9" w:rsidR="00F662C0" w:rsidRPr="00EB0BEB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498F1BC" w14:textId="77777777" w:rsidR="006F21B9" w:rsidRPr="00EB0BEB" w:rsidRDefault="0020601B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EB0BEB">
        <w:rPr>
          <w:rFonts w:ascii="Angsana New" w:hAnsi="Angsana New"/>
          <w:sz w:val="30"/>
          <w:szCs w:val="30"/>
        </w:rPr>
        <w:br w:type="page"/>
      </w:r>
      <w:r w:rsidR="006F21B9" w:rsidRPr="00EB0BE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A7E98C2" w14:textId="77777777" w:rsidR="006F21B9" w:rsidRPr="00EB0BEB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0965D5CC" w14:textId="6A85819C" w:rsidR="006763E8" w:rsidRPr="00EB0BEB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EB0BEB">
        <w:rPr>
          <w:rFonts w:ascii="Angsana New" w:hAnsi="Angsana New"/>
          <w:sz w:val="30"/>
          <w:szCs w:val="30"/>
          <w:cs/>
        </w:rPr>
        <w:t>งบการเงิน</w:t>
      </w:r>
      <w:r w:rsidR="00EB06C3" w:rsidRPr="00EB0BEB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B0BEB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70785" w:rsidRPr="00EB0BEB">
        <w:rPr>
          <w:rFonts w:ascii="Angsana New" w:hAnsi="Angsana New" w:hint="cs"/>
          <w:sz w:val="30"/>
          <w:szCs w:val="30"/>
          <w:cs/>
        </w:rPr>
        <w:t>คณะ</w:t>
      </w:r>
      <w:r w:rsidRPr="00EB0BEB">
        <w:rPr>
          <w:rFonts w:ascii="Angsana New" w:hAnsi="Angsana New"/>
          <w:sz w:val="30"/>
          <w:szCs w:val="30"/>
          <w:cs/>
        </w:rPr>
        <w:t xml:space="preserve">กรรมการเมื่อวันที่ </w:t>
      </w:r>
      <w:r w:rsidR="00D45D49" w:rsidRPr="00EB0BEB">
        <w:rPr>
          <w:rFonts w:ascii="Angsana New" w:hAnsi="Angsana New"/>
          <w:sz w:val="30"/>
          <w:szCs w:val="30"/>
        </w:rPr>
        <w:t xml:space="preserve">12 </w:t>
      </w:r>
      <w:r w:rsidR="00D45D49" w:rsidRPr="00EB0BE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45D49" w:rsidRPr="00EB0BEB">
        <w:rPr>
          <w:rFonts w:ascii="Angsana New" w:hAnsi="Angsana New"/>
          <w:sz w:val="30"/>
          <w:szCs w:val="30"/>
        </w:rPr>
        <w:t>2564</w:t>
      </w:r>
    </w:p>
    <w:p w14:paraId="4ECDF27E" w14:textId="77777777" w:rsidR="006F21B9" w:rsidRPr="00EB0BEB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22C7A504" w14:textId="77777777" w:rsidR="0034567D" w:rsidRPr="00EB0BEB" w:rsidRDefault="00107752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EB0BEB">
        <w:rPr>
          <w:b/>
          <w:bCs/>
          <w:cs/>
          <w:lang w:val="en-US"/>
        </w:rPr>
        <w:t>ข้อมูล</w:t>
      </w:r>
      <w:r w:rsidR="0034567D" w:rsidRPr="00EB0BEB">
        <w:rPr>
          <w:b/>
          <w:bCs/>
          <w:cs/>
        </w:rPr>
        <w:t>ทั่วไป</w:t>
      </w:r>
    </w:p>
    <w:p w14:paraId="4060D336" w14:textId="77777777" w:rsidR="00B25EFD" w:rsidRPr="00EB0BEB" w:rsidRDefault="00B25EFD" w:rsidP="00B25E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2B94AE" w14:textId="2024D735" w:rsidR="005C6715" w:rsidRPr="00EB0BEB" w:rsidRDefault="00DE644B" w:rsidP="00B25E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BEB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="0077610F" w:rsidRPr="00EB0BEB">
        <w:rPr>
          <w:rFonts w:ascii="Angsana New" w:hAnsi="Angsana New" w:hint="cs"/>
          <w:sz w:val="30"/>
          <w:szCs w:val="30"/>
          <w:cs/>
        </w:rPr>
        <w:t>การ</w:t>
      </w:r>
      <w:r w:rsidR="0077610F" w:rsidRPr="00EB0BEB">
        <w:rPr>
          <w:rFonts w:ascii="Angsana New" w:hAnsi="Angsana New"/>
          <w:sz w:val="30"/>
          <w:szCs w:val="30"/>
          <w:cs/>
        </w:rPr>
        <w:t>จัดหา</w:t>
      </w:r>
      <w:r w:rsidR="0077610F" w:rsidRPr="00EB0BEB">
        <w:rPr>
          <w:rFonts w:ascii="Angsana New" w:hAnsi="Angsana New" w:hint="cs"/>
          <w:sz w:val="30"/>
          <w:szCs w:val="30"/>
          <w:cs/>
        </w:rPr>
        <w:t>และ</w:t>
      </w:r>
      <w:r w:rsidR="00153A5C" w:rsidRPr="00EB0BEB">
        <w:rPr>
          <w:rFonts w:ascii="Angsana New" w:hAnsi="Angsana New" w:hint="cs"/>
          <w:sz w:val="30"/>
          <w:szCs w:val="30"/>
          <w:cs/>
        </w:rPr>
        <w:t>จัด</w:t>
      </w:r>
      <w:r w:rsidR="0077610F" w:rsidRPr="00EB0BEB">
        <w:rPr>
          <w:rFonts w:ascii="Angsana New" w:hAnsi="Angsana New" w:hint="cs"/>
          <w:sz w:val="30"/>
          <w:szCs w:val="30"/>
          <w:cs/>
        </w:rPr>
        <w:t>จำหน่าย</w:t>
      </w:r>
      <w:r w:rsidR="0077610F" w:rsidRPr="00EB0BEB">
        <w:rPr>
          <w:rFonts w:ascii="Angsana New" w:hAnsi="Angsana New"/>
          <w:sz w:val="30"/>
          <w:szCs w:val="30"/>
          <w:cs/>
        </w:rPr>
        <w:t>ก๊าซ</w:t>
      </w:r>
      <w:r w:rsidR="00E55A13" w:rsidRPr="00EB0BEB">
        <w:rPr>
          <w:rFonts w:ascii="Angsana New" w:hAnsi="Angsana New" w:hint="cs"/>
          <w:sz w:val="30"/>
          <w:szCs w:val="30"/>
          <w:cs/>
        </w:rPr>
        <w:t xml:space="preserve">ปิโตรเลียมเหลว </w:t>
      </w:r>
      <w:r w:rsidR="00E55A13" w:rsidRPr="00EB0BEB">
        <w:rPr>
          <w:rFonts w:ascii="Angsana New" w:hAnsi="Angsana New"/>
          <w:sz w:val="30"/>
          <w:szCs w:val="30"/>
        </w:rPr>
        <w:t>(</w:t>
      </w:r>
      <w:bookmarkStart w:id="0" w:name="_Hlk37450652"/>
      <w:r w:rsidR="00E55A13" w:rsidRPr="00EB0BEB">
        <w:rPr>
          <w:rFonts w:ascii="Angsana New" w:hAnsi="Angsana New"/>
          <w:sz w:val="30"/>
          <w:szCs w:val="30"/>
        </w:rPr>
        <w:t>Liquid Petroleum Gas</w:t>
      </w:r>
      <w:bookmarkEnd w:id="0"/>
      <w:r w:rsidR="00E55A13" w:rsidRPr="00EB0BEB">
        <w:rPr>
          <w:rFonts w:ascii="Angsana New" w:hAnsi="Angsana New"/>
          <w:sz w:val="30"/>
          <w:szCs w:val="30"/>
        </w:rPr>
        <w:t>: LPG)</w:t>
      </w:r>
      <w:r w:rsidR="0077610F" w:rsidRPr="00EB0BE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C6715" w:rsidRPr="00EB0BE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C6715" w:rsidRPr="00EB0BEB">
        <w:rPr>
          <w:rFonts w:ascii="Angsana New" w:hAnsi="Angsana New"/>
          <w:sz w:val="30"/>
          <w:szCs w:val="30"/>
          <w:cs/>
        </w:rPr>
        <w:t>ดำเนินธุรกิจหลัก</w:t>
      </w:r>
      <w:r w:rsidR="005C6715" w:rsidRPr="00EB0BEB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0B201155" w14:textId="557F5B87" w:rsidR="005C6715" w:rsidRPr="00EB0BEB" w:rsidRDefault="005C6715" w:rsidP="005C67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150"/>
        <w:gridCol w:w="6120"/>
      </w:tblGrid>
      <w:tr w:rsidR="005C6715" w:rsidRPr="00EB0BEB" w14:paraId="15082010" w14:textId="77777777" w:rsidTr="00C34D03">
        <w:tc>
          <w:tcPr>
            <w:tcW w:w="3150" w:type="dxa"/>
          </w:tcPr>
          <w:p w14:paraId="567FD4D5" w14:textId="11D52828" w:rsidR="005C6715" w:rsidRPr="00EB0BEB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</w:t>
            </w:r>
            <w:r w:rsidR="00E55A13" w:rsidRPr="00EB0BE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ก๊าซ</w:t>
            </w: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ปิโตรเลียม</w:t>
            </w:r>
            <w:r w:rsidR="00E55A13" w:rsidRPr="00EB0BE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เหลว</w:t>
            </w:r>
          </w:p>
        </w:tc>
        <w:tc>
          <w:tcPr>
            <w:tcW w:w="6120" w:type="dxa"/>
            <w:vAlign w:val="bottom"/>
          </w:tcPr>
          <w:p w14:paraId="0114C64D" w14:textId="5D9398FB" w:rsidR="005C6715" w:rsidRPr="00EB0BEB" w:rsidRDefault="005C6715" w:rsidP="00C34D03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 xml:space="preserve">ได้แก่ ธุรกิจจำหน่ายแก๊สเพื่อการอุปโภคในครัวเรือน อุตสาหกรรมและขนส่ง </w:t>
            </w:r>
          </w:p>
        </w:tc>
      </w:tr>
      <w:tr w:rsidR="005C6715" w:rsidRPr="00EB0BEB" w14:paraId="617A8A49" w14:textId="77777777" w:rsidTr="00C34D03">
        <w:tc>
          <w:tcPr>
            <w:tcW w:w="3150" w:type="dxa"/>
          </w:tcPr>
          <w:p w14:paraId="73C2C01B" w14:textId="77777777" w:rsidR="005C6715" w:rsidRPr="00EB0BEB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จำหน่ายอุปกรณ์ติดตั้งระบบแก๊ส</w:t>
            </w:r>
          </w:p>
        </w:tc>
        <w:tc>
          <w:tcPr>
            <w:tcW w:w="6120" w:type="dxa"/>
            <w:vAlign w:val="bottom"/>
          </w:tcPr>
          <w:p w14:paraId="1150BD4A" w14:textId="77777777" w:rsidR="005C6715" w:rsidRPr="00EB0BEB" w:rsidRDefault="005C6715" w:rsidP="00C34D03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5C6715" w:rsidRPr="00EB0BEB" w14:paraId="3DBD3A72" w14:textId="77777777" w:rsidTr="00C34D03">
        <w:tc>
          <w:tcPr>
            <w:tcW w:w="3150" w:type="dxa"/>
          </w:tcPr>
          <w:p w14:paraId="3517FA85" w14:textId="77777777" w:rsidR="005C6715" w:rsidRPr="00EB0BEB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บริการขนส่ง </w:t>
            </w:r>
          </w:p>
        </w:tc>
        <w:tc>
          <w:tcPr>
            <w:tcW w:w="6120" w:type="dxa"/>
            <w:vAlign w:val="bottom"/>
          </w:tcPr>
          <w:p w14:paraId="73F29EA6" w14:textId="77777777" w:rsidR="005C6715" w:rsidRPr="00EB0BEB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5C6715" w:rsidRPr="00EB0BEB" w14:paraId="68A98F46" w14:textId="77777777" w:rsidTr="00C34D03">
        <w:tc>
          <w:tcPr>
            <w:tcW w:w="3150" w:type="dxa"/>
          </w:tcPr>
          <w:p w14:paraId="1F77EFDF" w14:textId="77777777" w:rsidR="005C6715" w:rsidRPr="00EB0BEB" w:rsidRDefault="005C6715" w:rsidP="00C34D03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บริการรับเหมาก่อสร้าง</w:t>
            </w:r>
          </w:p>
        </w:tc>
        <w:tc>
          <w:tcPr>
            <w:tcW w:w="6120" w:type="dxa"/>
            <w:vAlign w:val="bottom"/>
          </w:tcPr>
          <w:p w14:paraId="573A0A4A" w14:textId="77777777" w:rsidR="005C6715" w:rsidRPr="00EB0BEB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ธุรกิจรับเหมาก่อสร้าง</w:t>
            </w:r>
          </w:p>
        </w:tc>
      </w:tr>
      <w:tr w:rsidR="005C6715" w:rsidRPr="00EB0BEB" w14:paraId="5EE237E2" w14:textId="77777777" w:rsidTr="00D83175">
        <w:tc>
          <w:tcPr>
            <w:tcW w:w="3150" w:type="dxa"/>
          </w:tcPr>
          <w:p w14:paraId="4BEA5AD4" w14:textId="2E41E07C" w:rsidR="005C6715" w:rsidRPr="00EB0BEB" w:rsidRDefault="005C6715" w:rsidP="00C34D03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</w:t>
            </w:r>
            <w:r w:rsidR="00C34D03" w:rsidRPr="00EB0BEB">
              <w:rPr>
                <w:rFonts w:asciiTheme="majorHAnsi" w:hAnsiTheme="majorHAnsi"/>
                <w:sz w:val="30"/>
                <w:szCs w:val="30"/>
                <w:cs/>
              </w:rPr>
              <w:t>ทดสอบและตรวจสอบด้านความปลอดภัยทางวิศวกรรม</w:t>
            </w:r>
          </w:p>
        </w:tc>
        <w:tc>
          <w:tcPr>
            <w:tcW w:w="6120" w:type="dxa"/>
          </w:tcPr>
          <w:p w14:paraId="78AB4E27" w14:textId="09B53C7F" w:rsidR="005C6715" w:rsidRPr="00EB0BEB" w:rsidRDefault="005C6715" w:rsidP="00D8317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</w:t>
            </w:r>
            <w:r w:rsidR="008D7903" w:rsidRPr="00EB0BEB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ทดสอบและ</w:t>
            </w: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ตรวจสอบความปลอดภัยทางวิศวกรรม</w:t>
            </w:r>
          </w:p>
        </w:tc>
      </w:tr>
      <w:tr w:rsidR="005C6715" w:rsidRPr="00EB0BEB" w14:paraId="1087F8FE" w14:textId="77777777" w:rsidTr="00C34D03">
        <w:tc>
          <w:tcPr>
            <w:tcW w:w="3150" w:type="dxa"/>
          </w:tcPr>
          <w:p w14:paraId="2786D3E9" w14:textId="77777777" w:rsidR="005C6715" w:rsidRPr="00EB0BEB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อื่นๆ</w:t>
            </w:r>
          </w:p>
        </w:tc>
        <w:tc>
          <w:tcPr>
            <w:tcW w:w="6120" w:type="dxa"/>
            <w:vAlign w:val="bottom"/>
          </w:tcPr>
          <w:p w14:paraId="7A7C6051" w14:textId="77777777" w:rsidR="005C6715" w:rsidRPr="00EB0BEB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ธุรกิจพัฒนาอสังหาริมทรัพย์</w:t>
            </w:r>
          </w:p>
        </w:tc>
      </w:tr>
    </w:tbl>
    <w:p w14:paraId="4C6BC9F5" w14:textId="77777777" w:rsidR="005C6715" w:rsidRPr="00EB0BEB" w:rsidRDefault="005C6715" w:rsidP="003B0A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4F6A8E6" w14:textId="02E899C6" w:rsidR="0034567D" w:rsidRPr="00EB0BEB" w:rsidRDefault="00235F64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EB0BEB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45BA4636" w14:textId="77777777" w:rsidR="004F7D9E" w:rsidRPr="00EB0BEB" w:rsidRDefault="004F7D9E" w:rsidP="00B44738">
      <w:pPr>
        <w:spacing w:line="240" w:lineRule="auto"/>
        <w:ind w:right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16246A79" w14:textId="26777EDA" w:rsidR="00235F64" w:rsidRPr="00EB0BEB" w:rsidRDefault="00235F64" w:rsidP="000C6EA2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B0BEB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0E156A2B" w14:textId="77777777" w:rsidR="00235F64" w:rsidRPr="00EB0BEB" w:rsidRDefault="00235F64" w:rsidP="00B4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6405CC2" w14:textId="58868944" w:rsidR="0094224D" w:rsidRPr="00EB0BEB" w:rsidRDefault="0094224D" w:rsidP="0094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B0BEB"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EB0BEB">
        <w:rPr>
          <w:rFonts w:ascii="Angsana New" w:hAnsi="Angsana New"/>
          <w:spacing w:val="4"/>
          <w:sz w:val="30"/>
          <w:szCs w:val="30"/>
          <w:cs/>
        </w:rPr>
        <w:t>การเงินระหว่างกาลแบบย่อนี้</w:t>
      </w:r>
      <w:r w:rsidRPr="00EB0BEB">
        <w:rPr>
          <w:rFonts w:ascii="Angsana New" w:hAnsi="Angsana New" w:hint="cs"/>
          <w:spacing w:val="4"/>
          <w:sz w:val="30"/>
          <w:szCs w:val="30"/>
          <w:cs/>
        </w:rPr>
        <w:t>นำเสนอรายการในงบการเงิน</w:t>
      </w:r>
      <w:r w:rsidRPr="00EB0BEB">
        <w:rPr>
          <w:rFonts w:ascii="Angsana New" w:hAnsi="Angsana New"/>
          <w:spacing w:val="4"/>
          <w:sz w:val="30"/>
          <w:szCs w:val="30"/>
          <w:cs/>
        </w:rPr>
        <w:t>ในรูปแบบเดียวกับ</w:t>
      </w:r>
      <w:r w:rsidRPr="00EB0BEB">
        <w:rPr>
          <w:rFonts w:ascii="Angsana New" w:hAnsi="Angsana New" w:hint="cs"/>
          <w:spacing w:val="4"/>
          <w:sz w:val="30"/>
          <w:szCs w:val="30"/>
          <w:cs/>
        </w:rPr>
        <w:t>งบการเงินประจำปีและ</w:t>
      </w:r>
      <w:r w:rsidRPr="00EB0BEB">
        <w:rPr>
          <w:rFonts w:ascii="Angsana New" w:hAnsi="Angsana New"/>
          <w:spacing w:val="4"/>
          <w:sz w:val="30"/>
          <w:szCs w:val="30"/>
          <w:cs/>
        </w:rPr>
        <w:t>จัดทำ</w:t>
      </w:r>
      <w:r w:rsidRPr="00EB0BEB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EB0BEB">
        <w:rPr>
          <w:rFonts w:ascii="Angsana New" w:hAnsi="Angsana New"/>
          <w:spacing w:val="-4"/>
          <w:sz w:val="30"/>
          <w:szCs w:val="30"/>
          <w:cs/>
        </w:rPr>
        <w:t>ระหว่างกาลในรูปแบบย่อ</w:t>
      </w:r>
      <w:r w:rsidRPr="00EB0B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B0BEB">
        <w:rPr>
          <w:rFonts w:ascii="Angsana New" w:hAnsi="Angsana New"/>
          <w:spacing w:val="-4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EB0BEB">
        <w:rPr>
          <w:rFonts w:ascii="Angsana New" w:hAnsi="Angsana New"/>
          <w:spacing w:val="-4"/>
          <w:sz w:val="30"/>
          <w:szCs w:val="30"/>
        </w:rPr>
        <w:t>34</w:t>
      </w:r>
      <w:r w:rsidRPr="00EB0BEB">
        <w:rPr>
          <w:rFonts w:ascii="Angsana New" w:hAnsi="Angsana New"/>
          <w:sz w:val="30"/>
          <w:szCs w:val="30"/>
        </w:rPr>
        <w:t xml:space="preserve"> </w:t>
      </w:r>
      <w:r w:rsidRPr="00EB0BEB">
        <w:rPr>
          <w:rFonts w:ascii="Angsana New" w:hAnsi="Angsana New"/>
          <w:sz w:val="30"/>
          <w:szCs w:val="30"/>
          <w:cs/>
        </w:rPr>
        <w:t xml:space="preserve">เรื่อง </w:t>
      </w:r>
      <w:r w:rsidRPr="00EB0BEB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EB0BEB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EB0BEB">
        <w:rPr>
          <w:rFonts w:ascii="Angsana New" w:hAnsi="Angsana New"/>
          <w:sz w:val="30"/>
          <w:szCs w:val="30"/>
        </w:rPr>
        <w:t xml:space="preserve"> </w:t>
      </w:r>
      <w:r w:rsidRPr="00EB0BE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B0BEB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EB0BE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B0BEB">
        <w:rPr>
          <w:rFonts w:ascii="Angsana New" w:hAnsi="Angsana New"/>
          <w:sz w:val="30"/>
          <w:szCs w:val="30"/>
        </w:rPr>
        <w:t xml:space="preserve"> </w:t>
      </w:r>
    </w:p>
    <w:p w14:paraId="220A51F9" w14:textId="77777777" w:rsidR="00F41987" w:rsidRPr="00EB0BEB" w:rsidRDefault="00F41987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006EE6" w14:textId="31C59A44" w:rsidR="003B0AB0" w:rsidRPr="00EB0BEB" w:rsidRDefault="003B0AB0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B0BEB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Pr="00EB0BEB">
        <w:rPr>
          <w:rFonts w:ascii="Angsana New" w:hAnsi="Angsana New"/>
          <w:sz w:val="30"/>
          <w:szCs w:val="30"/>
          <w:cs/>
        </w:rPr>
        <w:br/>
        <w:t xml:space="preserve"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EB0BEB">
        <w:rPr>
          <w:rFonts w:ascii="Angsana New" w:hAnsi="Angsana New"/>
          <w:sz w:val="30"/>
          <w:szCs w:val="30"/>
        </w:rPr>
        <w:t>31</w:t>
      </w:r>
      <w:r w:rsidRPr="00EB0BE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B0BEB">
        <w:rPr>
          <w:rFonts w:ascii="Angsana New" w:hAnsi="Angsana New"/>
          <w:sz w:val="30"/>
          <w:szCs w:val="30"/>
        </w:rPr>
        <w:t>256</w:t>
      </w:r>
      <w:r w:rsidR="00D93B02" w:rsidRPr="00EB0BEB">
        <w:rPr>
          <w:rFonts w:ascii="Angsana New" w:hAnsi="Angsana New"/>
          <w:sz w:val="30"/>
          <w:szCs w:val="30"/>
        </w:rPr>
        <w:t>3</w:t>
      </w:r>
    </w:p>
    <w:p w14:paraId="0CD2534A" w14:textId="77777777" w:rsidR="003B0AB0" w:rsidRPr="00EB0BEB" w:rsidRDefault="003B0AB0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303E678" w14:textId="5885E5C6" w:rsidR="00F13048" w:rsidRPr="00EB0BEB" w:rsidRDefault="00F13048" w:rsidP="00252AFF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EB0BEB">
        <w:rPr>
          <w:rFonts w:asciiTheme="majorBidi" w:hAnsiTheme="majorBidi"/>
          <w:sz w:val="30"/>
          <w:szCs w:val="30"/>
          <w:cs/>
        </w:rPr>
        <w:lastRenderedPageBreak/>
        <w:t>กลุ่มบริษัท</w:t>
      </w:r>
      <w:r w:rsidR="00D93B02" w:rsidRPr="00EB0BEB">
        <w:rPr>
          <w:rFonts w:asciiTheme="majorBidi" w:hAnsiTheme="majorBidi"/>
          <w:sz w:val="30"/>
          <w:szCs w:val="30"/>
          <w:cs/>
        </w:rPr>
        <w:t>ได้</w:t>
      </w:r>
      <w:r w:rsidR="00D93B02" w:rsidRPr="00EB0BEB">
        <w:rPr>
          <w:rFonts w:asciiTheme="majorBidi" w:hAnsiTheme="majorBidi" w:hint="cs"/>
          <w:sz w:val="30"/>
          <w:szCs w:val="30"/>
          <w:cs/>
        </w:rPr>
        <w:t>ถือปฏิบัติตามมาตรฐานการรายงานทางการเงินฉบับปรับปรุงซึ่งมีผลบังคับใช้ตั้งแต่รอบระยะเวลาบัญชีที่เริ่มในหรือหลังวันที่</w:t>
      </w:r>
      <w:r w:rsidR="00D93B02" w:rsidRPr="00EB0BEB">
        <w:rPr>
          <w:rFonts w:asciiTheme="majorBidi" w:hAnsiTheme="majorBidi"/>
          <w:sz w:val="30"/>
          <w:szCs w:val="30"/>
          <w:cs/>
        </w:rPr>
        <w:t xml:space="preserve"> </w:t>
      </w:r>
      <w:r w:rsidR="00D93B02" w:rsidRPr="00EB0BEB">
        <w:rPr>
          <w:rFonts w:asciiTheme="majorBidi" w:hAnsiTheme="majorBidi"/>
          <w:sz w:val="30"/>
          <w:szCs w:val="30"/>
        </w:rPr>
        <w:t xml:space="preserve">1 </w:t>
      </w:r>
      <w:r w:rsidR="00D93B02" w:rsidRPr="00EB0BEB">
        <w:rPr>
          <w:rFonts w:asciiTheme="majorBidi" w:hAnsiTheme="majorBidi" w:hint="cs"/>
          <w:sz w:val="30"/>
          <w:szCs w:val="30"/>
          <w:cs/>
        </w:rPr>
        <w:t>มกราคม</w:t>
      </w:r>
      <w:r w:rsidR="00D93B02" w:rsidRPr="00EB0BEB">
        <w:rPr>
          <w:rFonts w:asciiTheme="majorBidi" w:hAnsiTheme="majorBidi"/>
          <w:sz w:val="30"/>
          <w:szCs w:val="30"/>
          <w:cs/>
        </w:rPr>
        <w:t xml:space="preserve"> </w:t>
      </w:r>
      <w:r w:rsidR="00D93B02" w:rsidRPr="00EB0BEB">
        <w:rPr>
          <w:rFonts w:asciiTheme="majorBidi" w:hAnsiTheme="majorBidi"/>
          <w:sz w:val="30"/>
          <w:szCs w:val="30"/>
        </w:rPr>
        <w:t>2564</w:t>
      </w:r>
      <w:r w:rsidR="00D93B02" w:rsidRPr="00EB0BEB">
        <w:rPr>
          <w:rFonts w:asciiTheme="majorBidi" w:hAnsiTheme="majorBidi"/>
          <w:sz w:val="30"/>
          <w:szCs w:val="30"/>
          <w:cs/>
        </w:rPr>
        <w:t xml:space="preserve"> และไม่ได้</w:t>
      </w:r>
      <w:r w:rsidR="00D93B02" w:rsidRPr="00EB0BEB">
        <w:rPr>
          <w:rFonts w:asciiTheme="majorBidi" w:hAnsiTheme="majorBidi" w:hint="cs"/>
          <w:sz w:val="30"/>
          <w:szCs w:val="30"/>
          <w:cs/>
        </w:rPr>
        <w:t>นำมาตรฐานการรายงานทางการเงินที่ยังไม่มีผลบังคับใช้มา</w:t>
      </w:r>
      <w:r w:rsidR="00D93B02" w:rsidRPr="00EB0BEB">
        <w:rPr>
          <w:rFonts w:asciiTheme="majorBidi" w:hAnsiTheme="majorBidi"/>
          <w:sz w:val="30"/>
          <w:szCs w:val="30"/>
          <w:cs/>
        </w:rPr>
        <w:t xml:space="preserve">ถือปฏิบัติก่อนวันที่มีผลบังคับใช้ </w:t>
      </w:r>
      <w:r w:rsidR="00D93B02" w:rsidRPr="00EB0BEB">
        <w:rPr>
          <w:rFonts w:asciiTheme="majorBidi" w:hAnsiTheme="majorBidi" w:hint="cs"/>
          <w:sz w:val="30"/>
          <w:szCs w:val="30"/>
          <w:cs/>
        </w:rPr>
        <w:t>ทั้งนี้ การถือปฏิบัติดังกล่าว</w:t>
      </w:r>
      <w:r w:rsidR="00D93B02" w:rsidRPr="00EB0BEB">
        <w:rPr>
          <w:rFonts w:asciiTheme="majorBidi" w:hAnsiTheme="majorBidi"/>
          <w:sz w:val="30"/>
          <w:szCs w:val="30"/>
          <w:cs/>
        </w:rPr>
        <w:t>ไม่มีผลกระทบ</w:t>
      </w:r>
      <w:r w:rsidR="00D93B02" w:rsidRPr="00EB0BEB">
        <w:rPr>
          <w:rFonts w:asciiTheme="majorBidi" w:hAnsiTheme="majorBidi" w:hint="cs"/>
          <w:sz w:val="30"/>
          <w:szCs w:val="30"/>
          <w:cs/>
        </w:rPr>
        <w:t>อย่างมีสาระสำคัญ</w:t>
      </w:r>
      <w:r w:rsidR="00D93B02" w:rsidRPr="00EB0BEB">
        <w:rPr>
          <w:rFonts w:asciiTheme="majorBidi" w:hAnsiTheme="majorBidi"/>
          <w:sz w:val="30"/>
          <w:szCs w:val="30"/>
          <w:cs/>
        </w:rPr>
        <w:t>ต่องบการเงิน</w:t>
      </w:r>
    </w:p>
    <w:p w14:paraId="10D428C4" w14:textId="77777777" w:rsidR="00FF312F" w:rsidRPr="00EB0BEB" w:rsidRDefault="00FF312F" w:rsidP="00252AFF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659D0A" w14:textId="5056A54C" w:rsidR="00235F64" w:rsidRPr="00EB0BEB" w:rsidRDefault="00235F64" w:rsidP="00F13048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B0BEB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F41987" w:rsidRPr="00EB0BE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A2BC3" w:rsidRPr="00EB0BEB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EB0BEB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</w:t>
      </w:r>
      <w:r w:rsidR="00D93B02" w:rsidRPr="00EB0BEB">
        <w:rPr>
          <w:rFonts w:asciiTheme="majorBidi" w:hAnsiTheme="majorBidi" w:cstheme="majorBidi" w:hint="cs"/>
          <w:i/>
          <w:iCs/>
          <w:sz w:val="30"/>
          <w:szCs w:val="30"/>
          <w:cs/>
        </w:rPr>
        <w:t>รและนโยบายการบัญชี</w:t>
      </w:r>
    </w:p>
    <w:p w14:paraId="28467654" w14:textId="20310464" w:rsidR="00235F64" w:rsidRPr="00EB0BEB" w:rsidRDefault="00235F64" w:rsidP="00A3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82230F" w14:textId="271039D7" w:rsidR="008E4869" w:rsidRPr="00EB0BEB" w:rsidRDefault="008E4869" w:rsidP="00A3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0BEB">
        <w:rPr>
          <w:rFonts w:asciiTheme="majorBidi" w:hAnsiTheme="majorBidi"/>
          <w:spacing w:val="-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F41987" w:rsidRPr="00EB0BEB">
        <w:rPr>
          <w:rFonts w:asciiTheme="majorBidi" w:hAnsiTheme="majorBidi"/>
          <w:spacing w:val="-2"/>
          <w:sz w:val="30"/>
          <w:szCs w:val="30"/>
        </w:rPr>
        <w:br/>
      </w:r>
      <w:r w:rsidRPr="00EB0BEB">
        <w:rPr>
          <w:rFonts w:asciiTheme="majorBidi" w:hAnsiTheme="majorBidi"/>
          <w:spacing w:val="-2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B0BEB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B0BEB">
        <w:rPr>
          <w:rFonts w:asciiTheme="majorBidi" w:hAnsiTheme="majorBidi"/>
          <w:spacing w:val="-2"/>
          <w:sz w:val="30"/>
          <w:szCs w:val="30"/>
          <w:cs/>
        </w:rPr>
        <w:t xml:space="preserve">ธันวาคม </w:t>
      </w:r>
      <w:r w:rsidRPr="00EB0BE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93B02" w:rsidRPr="00EB0BEB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EB0BE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4D00DC8F" w14:textId="77777777" w:rsidR="00D45D49" w:rsidRPr="00EB0BEB" w:rsidRDefault="00D45D49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79E8F5E" w14:textId="50B9FE33" w:rsidR="0023426A" w:rsidRPr="00EB0BEB" w:rsidRDefault="0023426A" w:rsidP="00D45D49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EB0BEB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p w14:paraId="0A59D2E8" w14:textId="7DC7759F" w:rsidR="001C1B0D" w:rsidRPr="00EB0BEB" w:rsidRDefault="001C1B0D" w:rsidP="001C1B0D">
      <w:pPr>
        <w:pStyle w:val="BodyText2"/>
        <w:ind w:left="540"/>
        <w:rPr>
          <w:b/>
          <w:bCs/>
          <w:sz w:val="23"/>
          <w:szCs w:val="23"/>
          <w:cs/>
        </w:rPr>
      </w:pPr>
    </w:p>
    <w:p w14:paraId="58EEEAC7" w14:textId="765843C6" w:rsidR="0023426A" w:rsidRPr="00EB0BEB" w:rsidRDefault="001C1B0D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B0BEB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FC1369" w:rsidRPr="00EB0BEB">
        <w:rPr>
          <w:rFonts w:ascii="Angsana New" w:hAnsi="Angsana New"/>
          <w:b/>
          <w:sz w:val="30"/>
          <w:szCs w:val="30"/>
          <w:cs/>
        </w:rPr>
        <w:t>และ</w:t>
      </w:r>
      <w:r w:rsidRPr="00EB0BEB">
        <w:rPr>
          <w:rFonts w:ascii="Angsana New" w:hAnsi="Angsana New"/>
          <w:b/>
          <w:sz w:val="30"/>
          <w:szCs w:val="30"/>
          <w:cs/>
        </w:rPr>
        <w:t>บริษัทร่วม ได้เปิดเผยในหมายเหตุข้อ</w:t>
      </w:r>
      <w:r w:rsidR="00F142F1" w:rsidRPr="00EB0BEB">
        <w:rPr>
          <w:rFonts w:ascii="Angsana New" w:hAnsi="Angsana New"/>
          <w:b/>
          <w:sz w:val="30"/>
          <w:szCs w:val="30"/>
        </w:rPr>
        <w:t xml:space="preserve"> </w:t>
      </w:r>
      <w:r w:rsidR="00D45D49" w:rsidRPr="00EB0BEB">
        <w:rPr>
          <w:rFonts w:ascii="Angsana New" w:hAnsi="Angsana New"/>
          <w:bCs/>
          <w:sz w:val="30"/>
          <w:szCs w:val="30"/>
        </w:rPr>
        <w:t>7</w:t>
      </w:r>
      <w:r w:rsidRPr="00EB0BEB">
        <w:rPr>
          <w:rFonts w:ascii="Angsana New" w:hAnsi="Angsana New"/>
          <w:b/>
          <w:sz w:val="30"/>
          <w:szCs w:val="30"/>
        </w:rPr>
        <w:t xml:space="preserve"> </w:t>
      </w:r>
      <w:r w:rsidRPr="00EB0BEB">
        <w:rPr>
          <w:rFonts w:ascii="Angsana New" w:hAnsi="Angsana New"/>
          <w:b/>
          <w:sz w:val="30"/>
          <w:szCs w:val="30"/>
          <w:cs/>
        </w:rPr>
        <w:t>และ</w:t>
      </w:r>
      <w:r w:rsidRPr="00EB0BEB">
        <w:rPr>
          <w:rFonts w:ascii="Angsana New" w:hAnsi="Angsana New"/>
          <w:bCs/>
          <w:sz w:val="30"/>
          <w:szCs w:val="30"/>
          <w:cs/>
        </w:rPr>
        <w:t xml:space="preserve"> </w:t>
      </w:r>
      <w:r w:rsidR="00D45D49" w:rsidRPr="00EB0BEB">
        <w:rPr>
          <w:rFonts w:ascii="Angsana New" w:hAnsi="Angsana New"/>
          <w:bCs/>
          <w:sz w:val="30"/>
          <w:szCs w:val="30"/>
        </w:rPr>
        <w:t>8</w:t>
      </w:r>
    </w:p>
    <w:p w14:paraId="3E9762E7" w14:textId="130C5682" w:rsidR="001C1B0D" w:rsidRPr="00EB0BEB" w:rsidRDefault="001C1B0D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3"/>
          <w:szCs w:val="23"/>
        </w:rPr>
      </w:pPr>
    </w:p>
    <w:p w14:paraId="4CE824F2" w14:textId="017C7628" w:rsidR="0023426A" w:rsidRPr="00EB0BEB" w:rsidRDefault="0023426A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  <w:lang w:val="en-GB" w:eastAsia="x-none"/>
        </w:rPr>
      </w:pPr>
      <w:r w:rsidRPr="00EB0BEB">
        <w:rPr>
          <w:rFonts w:ascii="Angsana New" w:hAnsi="Angsana New"/>
          <w:b/>
          <w:sz w:val="30"/>
          <w:szCs w:val="30"/>
          <w:cs/>
        </w:rPr>
        <w:t>รายการ</w:t>
      </w:r>
      <w:r w:rsidRPr="00EB0BEB">
        <w:rPr>
          <w:rFonts w:ascii="Angsana New" w:hAnsi="Angsana New"/>
          <w:b/>
          <w:sz w:val="30"/>
          <w:szCs w:val="30"/>
          <w:cs/>
          <w:lang w:val="en-GB" w:eastAsia="x-none"/>
        </w:rPr>
        <w:t>ที่สำคัญกับบุคคลหรือกิจการที่เกี่ยวข้องกันสำหรับงวดสามเดือนสิ้นสุด</w:t>
      </w:r>
      <w:r w:rsidRPr="00EB0BEB">
        <w:rPr>
          <w:rFonts w:ascii="Angsana New" w:hAnsi="Angsana New" w:hint="cs"/>
          <w:b/>
          <w:sz w:val="30"/>
          <w:szCs w:val="30"/>
          <w:cs/>
          <w:lang w:val="en-GB" w:eastAsia="x-none"/>
        </w:rPr>
        <w:t>วันที่</w:t>
      </w:r>
      <w:r w:rsidRPr="00EB0BEB">
        <w:rPr>
          <w:rFonts w:ascii="Angsana New" w:hAnsi="Angsana New"/>
          <w:b/>
          <w:sz w:val="30"/>
          <w:szCs w:val="30"/>
          <w:lang w:eastAsia="x-none"/>
        </w:rPr>
        <w:t xml:space="preserve"> </w:t>
      </w:r>
      <w:r w:rsidR="00D45D49" w:rsidRPr="00EB0BEB">
        <w:rPr>
          <w:rFonts w:ascii="Angsana New" w:hAnsi="Angsana New"/>
          <w:bCs/>
          <w:sz w:val="30"/>
          <w:szCs w:val="30"/>
          <w:lang w:eastAsia="x-none"/>
        </w:rPr>
        <w:t xml:space="preserve">31 </w:t>
      </w:r>
      <w:r w:rsidR="00D45D49" w:rsidRPr="00EB0BEB">
        <w:rPr>
          <w:rFonts w:ascii="Angsana New" w:hAnsi="Angsana New"/>
          <w:b/>
          <w:sz w:val="30"/>
          <w:szCs w:val="30"/>
          <w:cs/>
          <w:lang w:eastAsia="x-none"/>
        </w:rPr>
        <w:t>มีนาคม</w:t>
      </w:r>
      <w:r w:rsidR="00D45D49" w:rsidRPr="00EB0BEB">
        <w:rPr>
          <w:rFonts w:ascii="Angsana New" w:hAnsi="Angsana New"/>
          <w:bCs/>
          <w:sz w:val="30"/>
          <w:szCs w:val="30"/>
          <w:lang w:eastAsia="x-none"/>
        </w:rPr>
        <w:t xml:space="preserve"> </w:t>
      </w:r>
      <w:r w:rsidRPr="00EB0BEB">
        <w:rPr>
          <w:rFonts w:ascii="Angsana New" w:hAnsi="Angsana New" w:hint="cs"/>
          <w:b/>
          <w:sz w:val="30"/>
          <w:szCs w:val="30"/>
          <w:cs/>
          <w:lang w:eastAsia="x-none"/>
        </w:rPr>
        <w:t>สรุปได้ดังนี้</w:t>
      </w:r>
      <w:r w:rsidRPr="00EB0BEB">
        <w:rPr>
          <w:rFonts w:ascii="Angsana New" w:hAnsi="Angsana New"/>
          <w:b/>
          <w:sz w:val="30"/>
          <w:szCs w:val="30"/>
          <w:cs/>
          <w:lang w:val="en-GB" w:eastAsia="x-none"/>
        </w:rPr>
        <w:t xml:space="preserve"> </w:t>
      </w:r>
    </w:p>
    <w:p w14:paraId="64890731" w14:textId="77777777" w:rsidR="00617BB5" w:rsidRPr="00EB0BEB" w:rsidRDefault="00617BB5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23"/>
          <w:szCs w:val="23"/>
          <w:lang w:val="en-GB" w:eastAsia="x-none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617BB5" w:rsidRPr="00EB0BEB" w14:paraId="1D03E524" w14:textId="77777777" w:rsidTr="000E7D6C">
        <w:trPr>
          <w:tblHeader/>
        </w:trPr>
        <w:tc>
          <w:tcPr>
            <w:tcW w:w="2223" w:type="pct"/>
            <w:shd w:val="clear" w:color="auto" w:fill="auto"/>
          </w:tcPr>
          <w:p w14:paraId="5CA4E982" w14:textId="060B451E" w:rsidR="00617BB5" w:rsidRPr="00EB0BEB" w:rsidRDefault="00D93B02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3D9EFFB0" w14:textId="3D1700FF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7C3C627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4C957705" w14:textId="368E1532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17BB5" w:rsidRPr="00EB0BEB" w14:paraId="67A30D30" w14:textId="77777777" w:rsidTr="000E7D6C">
        <w:trPr>
          <w:tblHeader/>
        </w:trPr>
        <w:tc>
          <w:tcPr>
            <w:tcW w:w="2223" w:type="pct"/>
          </w:tcPr>
          <w:p w14:paraId="397A6641" w14:textId="6DE91603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45D49" w:rsidRPr="00EB0B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45D49" w:rsidRPr="00EB0B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5" w:type="pct"/>
          </w:tcPr>
          <w:p w14:paraId="27B18CBA" w14:textId="27817090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5D49" w:rsidRPr="00EB0B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61708F7D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3D9909" w14:textId="33907A00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5D49" w:rsidRPr="00EB0BE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7424B3F3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F186EA2" w14:textId="039B2844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5D49" w:rsidRPr="00EB0B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27591259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F219D7A" w14:textId="0F0D4F9D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5D49" w:rsidRPr="00EB0BE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17BB5" w:rsidRPr="00EB0BEB" w14:paraId="2DA2CA5F" w14:textId="77777777" w:rsidTr="000E7D6C">
        <w:trPr>
          <w:tblHeader/>
        </w:trPr>
        <w:tc>
          <w:tcPr>
            <w:tcW w:w="2223" w:type="pct"/>
          </w:tcPr>
          <w:p w14:paraId="753DC94B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5E6040CC" w14:textId="31132A0F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B0B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B0B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7BB5" w:rsidRPr="00EB0BEB" w14:paraId="4E35251B" w14:textId="77777777" w:rsidTr="00E52831">
        <w:trPr>
          <w:cantSplit/>
        </w:trPr>
        <w:tc>
          <w:tcPr>
            <w:tcW w:w="2223" w:type="pct"/>
          </w:tcPr>
          <w:p w14:paraId="593A6671" w14:textId="1F879F73" w:rsidR="00617BB5" w:rsidRPr="00EB0BEB" w:rsidRDefault="00744DC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078E547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900A1AC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4704E6" w14:textId="1FA627D3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93B4FB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9301AF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AB48432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40421D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029" w:rsidRPr="00EB0BEB" w14:paraId="2FA86B70" w14:textId="77777777" w:rsidTr="00E52831">
        <w:trPr>
          <w:cantSplit/>
        </w:trPr>
        <w:tc>
          <w:tcPr>
            <w:tcW w:w="2223" w:type="pct"/>
          </w:tcPr>
          <w:p w14:paraId="76634E81" w14:textId="2F03CA8F" w:rsidR="00286029" w:rsidRPr="00EB0BEB" w:rsidRDefault="00286029" w:rsidP="002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5AC79DA7" w14:textId="010C84A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6F7F3FF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1585FCB" w14:textId="3100BC26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5FC6A4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543786" w14:textId="3B7A70F2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145</w:t>
            </w:r>
          </w:p>
        </w:tc>
        <w:tc>
          <w:tcPr>
            <w:tcW w:w="134" w:type="pct"/>
          </w:tcPr>
          <w:p w14:paraId="00E3077F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0A33156" w14:textId="5D5BA041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10,269</w:t>
            </w:r>
          </w:p>
        </w:tc>
      </w:tr>
      <w:tr w:rsidR="00286029" w:rsidRPr="00EB0BEB" w14:paraId="4EE0D8A7" w14:textId="77777777" w:rsidTr="00E52831">
        <w:trPr>
          <w:cantSplit/>
        </w:trPr>
        <w:tc>
          <w:tcPr>
            <w:tcW w:w="2223" w:type="pct"/>
          </w:tcPr>
          <w:p w14:paraId="797B5073" w14:textId="05D5397E" w:rsidR="00286029" w:rsidRPr="00EB0BEB" w:rsidRDefault="00286029" w:rsidP="002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0ACA3AF9" w14:textId="7E6FA7D8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452B37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7979EC4" w14:textId="7EFC8124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B2B17A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4F5AED" w14:textId="634BBD7E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EB0BEB">
              <w:rPr>
                <w:rFonts w:asciiTheme="majorBidi" w:hAnsiTheme="majorBidi" w:cstheme="majorBidi"/>
                <w:sz w:val="30"/>
                <w:szCs w:val="30"/>
              </w:rPr>
              <w:t>,142</w:t>
            </w:r>
          </w:p>
        </w:tc>
        <w:tc>
          <w:tcPr>
            <w:tcW w:w="134" w:type="pct"/>
          </w:tcPr>
          <w:p w14:paraId="17602C7D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976A96" w14:textId="227104EA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</w:tr>
      <w:tr w:rsidR="00286029" w:rsidRPr="00EB0BEB" w14:paraId="6B2E36EA" w14:textId="77777777" w:rsidTr="00E52831">
        <w:trPr>
          <w:cantSplit/>
        </w:trPr>
        <w:tc>
          <w:tcPr>
            <w:tcW w:w="2223" w:type="pct"/>
          </w:tcPr>
          <w:p w14:paraId="22E4688B" w14:textId="77777777" w:rsidR="00286029" w:rsidRPr="00EB0BEB" w:rsidRDefault="00286029" w:rsidP="002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2F8B6939" w14:textId="1F146C4F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50898D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B99188" w14:textId="37F336E4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10E7CD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994B57" w14:textId="6BB172D9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134" w:type="pct"/>
          </w:tcPr>
          <w:p w14:paraId="12EBEDFF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0161B9E" w14:textId="0A4FF291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286029" w:rsidRPr="00EB0BEB" w14:paraId="1A5DA5DB" w14:textId="77777777" w:rsidTr="00E52831">
        <w:trPr>
          <w:cantSplit/>
        </w:trPr>
        <w:tc>
          <w:tcPr>
            <w:tcW w:w="2223" w:type="pct"/>
          </w:tcPr>
          <w:p w14:paraId="7ED9A066" w14:textId="6992E4D7" w:rsidR="00286029" w:rsidRPr="00EB0BEB" w:rsidRDefault="00286029" w:rsidP="002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รายจ่ายค่า</w:t>
            </w:r>
            <w:r w:rsidRPr="00EB0BEB">
              <w:rPr>
                <w:rFonts w:asciiTheme="majorBidi" w:hAnsiTheme="majorBidi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DEB77CA" w14:textId="2963A1A2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5F81A2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FD0A6D" w14:textId="0EADF3A0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85EAFC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94BB43" w14:textId="118FD423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4,878</w:t>
            </w:r>
          </w:p>
        </w:tc>
        <w:tc>
          <w:tcPr>
            <w:tcW w:w="134" w:type="pct"/>
          </w:tcPr>
          <w:p w14:paraId="05E0BA9B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6387CE" w14:textId="3EB6A915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5,655</w:t>
            </w:r>
          </w:p>
        </w:tc>
      </w:tr>
      <w:tr w:rsidR="00286029" w:rsidRPr="00EB0BEB" w14:paraId="64B7D354" w14:textId="77777777" w:rsidTr="00E52831">
        <w:trPr>
          <w:cantSplit/>
        </w:trPr>
        <w:tc>
          <w:tcPr>
            <w:tcW w:w="2223" w:type="pct"/>
          </w:tcPr>
          <w:p w14:paraId="66FDA9E4" w14:textId="77777777" w:rsidR="00286029" w:rsidRPr="00EB0BEB" w:rsidRDefault="00286029" w:rsidP="002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2C6B7342" w14:textId="48A391B3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31863E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F7B524" w14:textId="088DA990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ECFDE4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D50F88" w14:textId="55CA0C5E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1,585</w:t>
            </w:r>
          </w:p>
        </w:tc>
        <w:tc>
          <w:tcPr>
            <w:tcW w:w="134" w:type="pct"/>
          </w:tcPr>
          <w:p w14:paraId="4EC1D056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625DDD" w14:textId="7EFDE101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1,605</w:t>
            </w:r>
          </w:p>
        </w:tc>
      </w:tr>
      <w:tr w:rsidR="00286029" w:rsidRPr="00EB0BEB" w14:paraId="7E3E2E9D" w14:textId="77777777" w:rsidTr="00E52831">
        <w:trPr>
          <w:cantSplit/>
        </w:trPr>
        <w:tc>
          <w:tcPr>
            <w:tcW w:w="2223" w:type="pct"/>
          </w:tcPr>
          <w:p w14:paraId="31FC1068" w14:textId="27E38AE1" w:rsidR="00286029" w:rsidRPr="00EB0BEB" w:rsidRDefault="00286029" w:rsidP="002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B0BE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2E0E379B" w14:textId="2C4B69E0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77F645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2FA169" w14:textId="74049213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502C28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BAF3D7" w14:textId="43496131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4" w:type="pct"/>
          </w:tcPr>
          <w:p w14:paraId="2E295BDE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B6288C" w14:textId="64B29DF6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F41987" w:rsidRPr="00EB0BEB" w14:paraId="045BBFD7" w14:textId="77777777" w:rsidTr="00E52831">
        <w:trPr>
          <w:cantSplit/>
        </w:trPr>
        <w:tc>
          <w:tcPr>
            <w:tcW w:w="2223" w:type="pct"/>
          </w:tcPr>
          <w:p w14:paraId="7C0CBE11" w14:textId="77777777" w:rsidR="00F41987" w:rsidRPr="00EB0BEB" w:rsidRDefault="00F41987" w:rsidP="002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FE492D5" w14:textId="77777777" w:rsidR="00F41987" w:rsidRPr="00EB0BEB" w:rsidRDefault="00F41987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E1A435" w14:textId="77777777" w:rsidR="00F41987" w:rsidRPr="00EB0BEB" w:rsidRDefault="00F41987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657340" w14:textId="77777777" w:rsidR="00F41987" w:rsidRPr="00EB0BEB" w:rsidRDefault="00F41987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032A99" w14:textId="77777777" w:rsidR="00F41987" w:rsidRPr="00EB0BEB" w:rsidRDefault="00F41987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086334E" w14:textId="77777777" w:rsidR="00F41987" w:rsidRPr="00EB0BEB" w:rsidRDefault="00F41987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76B1DC3" w14:textId="77777777" w:rsidR="00F41987" w:rsidRPr="00EB0BEB" w:rsidRDefault="00F41987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361A74A" w14:textId="77777777" w:rsidR="00F41987" w:rsidRPr="00EB0BEB" w:rsidRDefault="00F41987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0B5" w:rsidRPr="00EB0BEB" w14:paraId="46953F9A" w14:textId="77777777" w:rsidTr="00E52831">
        <w:trPr>
          <w:cantSplit/>
        </w:trPr>
        <w:tc>
          <w:tcPr>
            <w:tcW w:w="2223" w:type="pct"/>
          </w:tcPr>
          <w:p w14:paraId="259B274E" w14:textId="29DBFC2A" w:rsidR="00EC30B5" w:rsidRPr="00EB0BEB" w:rsidRDefault="00984685" w:rsidP="009C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4C3FAEBB" w14:textId="77777777" w:rsidR="00EC30B5" w:rsidRPr="00EB0BEB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21F1C24" w14:textId="77777777" w:rsidR="00EC30B5" w:rsidRPr="00EB0BEB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87739C" w14:textId="77777777" w:rsidR="00EC30B5" w:rsidRPr="00EB0BEB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6AFC0A" w14:textId="77777777" w:rsidR="00EC30B5" w:rsidRPr="00EB0BEB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53F9B4" w14:textId="77777777" w:rsidR="00EC30B5" w:rsidRPr="00EB0BEB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C9F41C8" w14:textId="77777777" w:rsidR="00EC30B5" w:rsidRPr="00EB0BEB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AB9C3B" w14:textId="77777777" w:rsidR="00EC30B5" w:rsidRPr="00EB0BEB" w:rsidRDefault="00EC30B5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029" w:rsidRPr="00EB0BEB" w14:paraId="72DD4B29" w14:textId="77777777" w:rsidTr="00E52831">
        <w:trPr>
          <w:cantSplit/>
        </w:trPr>
        <w:tc>
          <w:tcPr>
            <w:tcW w:w="2223" w:type="pct"/>
          </w:tcPr>
          <w:p w14:paraId="66B5CB50" w14:textId="1E4C2D38" w:rsidR="00286029" w:rsidRPr="00EB0BEB" w:rsidRDefault="00286029" w:rsidP="002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6745AA21" w14:textId="11A2FCF2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44" w:type="pct"/>
          </w:tcPr>
          <w:p w14:paraId="769CADAB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BF78B9" w14:textId="0D796A29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38737F0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79A6DD" w14:textId="49CE91BC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7033A5C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1E2BF9B" w14:textId="7AC0FDA1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6029" w:rsidRPr="00EB0BEB" w14:paraId="76F675C5" w14:textId="77777777" w:rsidTr="00E52831">
        <w:trPr>
          <w:cantSplit/>
        </w:trPr>
        <w:tc>
          <w:tcPr>
            <w:tcW w:w="2223" w:type="pct"/>
          </w:tcPr>
          <w:p w14:paraId="1B88EA38" w14:textId="235206F1" w:rsidR="00286029" w:rsidRPr="00EB0BEB" w:rsidRDefault="00286029" w:rsidP="002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6E8E1D7D" w14:textId="34CE8351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44" w:type="pct"/>
          </w:tcPr>
          <w:p w14:paraId="5D0E389F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59F217A" w14:textId="22CBA3FA" w:rsidR="00286029" w:rsidRPr="00EB0BEB" w:rsidRDefault="00286029" w:rsidP="00C6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4D40682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0A841E" w14:textId="14B9AC8C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F7B3309" w14:textId="77777777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61CCB1" w14:textId="321D22C5" w:rsidR="0028602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30B5" w:rsidRPr="00EB0BEB" w14:paraId="0CE857B0" w14:textId="77777777" w:rsidTr="00E52831">
        <w:trPr>
          <w:cantSplit/>
        </w:trPr>
        <w:tc>
          <w:tcPr>
            <w:tcW w:w="2223" w:type="pct"/>
            <w:shd w:val="clear" w:color="auto" w:fill="auto"/>
          </w:tcPr>
          <w:p w14:paraId="276F6092" w14:textId="77777777" w:rsidR="00EC30B5" w:rsidRPr="00EB0BEB" w:rsidRDefault="00EC30B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D8793B" w14:textId="77777777" w:rsidR="00EC30B5" w:rsidRPr="00EB0BE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9AFD57A" w14:textId="77777777" w:rsidR="00EC30B5" w:rsidRPr="00EB0BE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9D8BB4" w14:textId="77777777" w:rsidR="00EC30B5" w:rsidRPr="00EB0BE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053ED3" w14:textId="77777777" w:rsidR="00EC30B5" w:rsidRPr="00EB0BE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047F49B" w14:textId="77777777" w:rsidR="00EC30B5" w:rsidRPr="00EB0BE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37F8A84" w14:textId="77777777" w:rsidR="00EC30B5" w:rsidRPr="00EB0BE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EF1CA3D" w14:textId="77777777" w:rsidR="00EC30B5" w:rsidRPr="00EB0BEB" w:rsidRDefault="00EC30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6EE" w:rsidRPr="00EB0BEB" w14:paraId="000BF289" w14:textId="77777777" w:rsidTr="00E52831">
        <w:trPr>
          <w:cantSplit/>
        </w:trPr>
        <w:tc>
          <w:tcPr>
            <w:tcW w:w="2223" w:type="pct"/>
            <w:shd w:val="clear" w:color="auto" w:fill="auto"/>
          </w:tcPr>
          <w:p w14:paraId="1E5DD277" w14:textId="77777777" w:rsidR="000D16EE" w:rsidRPr="00EB0BEB" w:rsidRDefault="000D16EE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5FDD0D" w14:textId="77777777" w:rsidR="000D16EE" w:rsidRPr="00EB0BEB" w:rsidRDefault="000D16EE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AFE994" w14:textId="77777777" w:rsidR="000D16EE" w:rsidRPr="00EB0BEB" w:rsidRDefault="000D16EE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FA0B2E7" w14:textId="77777777" w:rsidR="000D16EE" w:rsidRPr="00EB0BEB" w:rsidRDefault="000D16EE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2FBFD1D" w14:textId="77777777" w:rsidR="000D16EE" w:rsidRPr="00EB0BEB" w:rsidRDefault="000D16EE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82A4063" w14:textId="77777777" w:rsidR="000D16EE" w:rsidRPr="00EB0BEB" w:rsidRDefault="000D16EE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7F503BD" w14:textId="77777777" w:rsidR="000D16EE" w:rsidRPr="00EB0BEB" w:rsidRDefault="000D16EE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9D211C" w14:textId="77777777" w:rsidR="000D16EE" w:rsidRPr="00EB0BEB" w:rsidRDefault="000D16EE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BB5" w:rsidRPr="00EB0BEB" w14:paraId="23DFA97D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509BFDE8" w14:textId="77777777" w:rsidR="00617BB5" w:rsidRPr="00EB0BEB" w:rsidRDefault="00617BB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95" w:type="pct"/>
          </w:tcPr>
          <w:p w14:paraId="0B68888C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44B1F7A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036324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FF0B0F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8581404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04C7ED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076AD35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BB5" w:rsidRPr="00EB0BEB" w14:paraId="538D232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2C659A3F" w14:textId="2FE2485E" w:rsidR="00617BB5" w:rsidRPr="00EB0BEB" w:rsidRDefault="00617BB5" w:rsidP="00F12D03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EB0BEB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50DB33A9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59ACE5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4A8024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22D2B2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AF9ECFA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1050565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8ACAD9D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5D49" w:rsidRPr="00EB0BEB" w14:paraId="3357294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88B2AB2" w14:textId="77777777" w:rsidR="00D45D49" w:rsidRPr="00EB0BEB" w:rsidRDefault="00D45D49" w:rsidP="00D4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5" w:type="pct"/>
          </w:tcPr>
          <w:p w14:paraId="3DF1D517" w14:textId="01846F35" w:rsidR="00D45D49" w:rsidRPr="00EB0BEB" w:rsidRDefault="0028602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8,122</w:t>
            </w:r>
          </w:p>
        </w:tc>
        <w:tc>
          <w:tcPr>
            <w:tcW w:w="144" w:type="pct"/>
          </w:tcPr>
          <w:p w14:paraId="0188B8D0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26B4CA" w14:textId="6881EF4F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8,269</w:t>
            </w:r>
          </w:p>
        </w:tc>
        <w:tc>
          <w:tcPr>
            <w:tcW w:w="144" w:type="pct"/>
          </w:tcPr>
          <w:p w14:paraId="68F2902F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92488C" w14:textId="0AC9BD6C" w:rsidR="00D45D49" w:rsidRPr="00EB0BEB" w:rsidRDefault="0028602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2,754</w:t>
            </w:r>
          </w:p>
        </w:tc>
        <w:tc>
          <w:tcPr>
            <w:tcW w:w="134" w:type="pct"/>
          </w:tcPr>
          <w:p w14:paraId="52F5E4CC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5739F4" w14:textId="1E212AF2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3,129</w:t>
            </w:r>
          </w:p>
        </w:tc>
      </w:tr>
      <w:tr w:rsidR="00D45D49" w:rsidRPr="00EB0BEB" w14:paraId="2D5C5E04" w14:textId="77777777" w:rsidTr="003258D5">
        <w:trPr>
          <w:cantSplit/>
          <w:trHeight w:val="202"/>
        </w:trPr>
        <w:tc>
          <w:tcPr>
            <w:tcW w:w="2223" w:type="pct"/>
            <w:shd w:val="clear" w:color="auto" w:fill="FFFFFF"/>
          </w:tcPr>
          <w:p w14:paraId="31D8126A" w14:textId="77777777" w:rsidR="00D45D49" w:rsidRPr="00EB0BEB" w:rsidRDefault="00D45D49" w:rsidP="00D4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</w:tcPr>
          <w:p w14:paraId="49474320" w14:textId="2A485BC9" w:rsidR="00D45D49" w:rsidRPr="00EB0BEB" w:rsidRDefault="0028602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44" w:type="pct"/>
          </w:tcPr>
          <w:p w14:paraId="4DE6FB90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4DB475" w14:textId="5BC69346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4" w:type="pct"/>
          </w:tcPr>
          <w:p w14:paraId="0D10AA9F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6E5F7E" w14:textId="6CAECEF0" w:rsidR="00D45D49" w:rsidRPr="00EB0BEB" w:rsidRDefault="0028602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34" w:type="pct"/>
          </w:tcPr>
          <w:p w14:paraId="4C52346C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8B1F04D" w14:textId="79795064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D45D49" w:rsidRPr="00EB0BEB" w14:paraId="58DF80DA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4DEA974" w14:textId="77777777" w:rsidR="00D45D49" w:rsidRPr="00EB0BEB" w:rsidRDefault="00D45D49" w:rsidP="00D4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D17BA74" w14:textId="0E8D404A" w:rsidR="00D45D49" w:rsidRPr="00EB0BEB" w:rsidRDefault="0028602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8,349</w:t>
            </w:r>
          </w:p>
        </w:tc>
        <w:tc>
          <w:tcPr>
            <w:tcW w:w="144" w:type="pct"/>
          </w:tcPr>
          <w:p w14:paraId="2258E2E3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704E3C6" w14:textId="6C0CBBA5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8,509</w:t>
            </w:r>
          </w:p>
        </w:tc>
        <w:tc>
          <w:tcPr>
            <w:tcW w:w="144" w:type="pct"/>
          </w:tcPr>
          <w:p w14:paraId="21A2FD72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4E1C214" w14:textId="32754908" w:rsidR="00D45D49" w:rsidRPr="00EB0BEB" w:rsidRDefault="0028602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2,832</w:t>
            </w:r>
          </w:p>
        </w:tc>
        <w:tc>
          <w:tcPr>
            <w:tcW w:w="134" w:type="pct"/>
          </w:tcPr>
          <w:p w14:paraId="63DF2D90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03E3E547" w14:textId="3E0DFB4C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3,204</w:t>
            </w:r>
          </w:p>
        </w:tc>
      </w:tr>
      <w:tr w:rsidR="00DA60A7" w:rsidRPr="00EB0BEB" w14:paraId="1DD4559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37F7EEB" w14:textId="77777777" w:rsidR="00DA60A7" w:rsidRPr="00EB0BEB" w:rsidRDefault="00DA60A7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D34E12D" w14:textId="77777777" w:rsidR="00DA60A7" w:rsidRPr="00EB0BEB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AF5316" w14:textId="77777777" w:rsidR="00DA60A7" w:rsidRPr="00EB0BEB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11367BB" w14:textId="77777777" w:rsidR="00DA60A7" w:rsidRPr="00EB0BEB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7F4AA0" w14:textId="77777777" w:rsidR="00DA60A7" w:rsidRPr="00EB0BEB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4E5E9FDC" w14:textId="77777777" w:rsidR="00DA60A7" w:rsidRPr="00EB0BEB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F279C8E" w14:textId="77777777" w:rsidR="00DA60A7" w:rsidRPr="00EB0BEB" w:rsidRDefault="00DA60A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4DADC110" w14:textId="77777777" w:rsidR="00DA60A7" w:rsidRPr="00EB0BEB" w:rsidRDefault="00DA60A7" w:rsidP="00903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60A7" w:rsidRPr="00EB0BEB" w14:paraId="7F33F803" w14:textId="77777777" w:rsidTr="002F35A8">
        <w:trPr>
          <w:cantSplit/>
          <w:trHeight w:val="68"/>
        </w:trPr>
        <w:tc>
          <w:tcPr>
            <w:tcW w:w="2223" w:type="pct"/>
          </w:tcPr>
          <w:p w14:paraId="4966503D" w14:textId="6FDE8118" w:rsidR="00DA60A7" w:rsidRPr="00EB0BEB" w:rsidRDefault="00DA60A7" w:rsidP="009C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95" w:type="pct"/>
          </w:tcPr>
          <w:p w14:paraId="7520FFFD" w14:textId="77777777" w:rsidR="00DA60A7" w:rsidRPr="00EB0BEB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E0976DD" w14:textId="77777777" w:rsidR="00DA60A7" w:rsidRPr="00EB0BEB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21A9C5" w14:textId="77777777" w:rsidR="00DA60A7" w:rsidRPr="00EB0BEB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7AA7DB" w14:textId="77777777" w:rsidR="00DA60A7" w:rsidRPr="00EB0BEB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866CBA" w14:textId="77777777" w:rsidR="00DA60A7" w:rsidRPr="00EB0BEB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E05F230" w14:textId="77777777" w:rsidR="00DA60A7" w:rsidRPr="00EB0BEB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528F461" w14:textId="77777777" w:rsidR="00DA60A7" w:rsidRPr="00EB0BEB" w:rsidRDefault="00DA60A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5D49" w:rsidRPr="00EB0BEB" w14:paraId="0717CFC6" w14:textId="77777777" w:rsidTr="00E52831">
        <w:trPr>
          <w:cantSplit/>
        </w:trPr>
        <w:tc>
          <w:tcPr>
            <w:tcW w:w="2223" w:type="pct"/>
          </w:tcPr>
          <w:p w14:paraId="119C24AA" w14:textId="5B75B573" w:rsidR="00D45D49" w:rsidRPr="00EB0BEB" w:rsidRDefault="00286029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2E3749A0" w14:textId="16A69ED6" w:rsidR="00D45D49" w:rsidRPr="00EB0BEB" w:rsidRDefault="00286029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1A105DFD" w14:textId="77777777" w:rsidR="00D45D49" w:rsidRPr="00EB0BEB" w:rsidRDefault="00D45D49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F264BE" w14:textId="6EDBD9C8" w:rsidR="00D45D49" w:rsidRPr="00EB0BEB" w:rsidRDefault="00411835" w:rsidP="00411835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6E0F787B" w14:textId="77777777" w:rsidR="00D45D49" w:rsidRPr="00EB0BEB" w:rsidRDefault="00D45D49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8DEE02" w14:textId="4DBEE59A" w:rsidR="00D45D49" w:rsidRPr="00EB0BEB" w:rsidRDefault="00286029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9F0BAAF" w14:textId="77777777" w:rsidR="00D45D49" w:rsidRPr="00EB0BEB" w:rsidRDefault="00D45D49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36C45C" w14:textId="7344EC7D" w:rsidR="00D45D49" w:rsidRPr="00EB0BEB" w:rsidRDefault="00C61601" w:rsidP="00C61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D732144" w14:textId="77777777" w:rsidR="00D45D49" w:rsidRPr="00EB0BEB" w:rsidRDefault="00D45D49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0C4F00A" w14:textId="4C8D3EDC" w:rsidR="0023426A" w:rsidRPr="00EB0BEB" w:rsidRDefault="0023426A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B0BEB">
        <w:rPr>
          <w:rFonts w:ascii="Angsana New" w:hAnsi="Angsana New"/>
          <w:sz w:val="30"/>
          <w:szCs w:val="30"/>
          <w:cs/>
        </w:rPr>
        <w:t>ยอดคงเหลือกับ</w:t>
      </w:r>
      <w:r w:rsidR="003C6905" w:rsidRPr="00EB0BEB">
        <w:rPr>
          <w:rFonts w:asciiTheme="majorBidi" w:hAnsiTheme="majorBidi" w:cstheme="majorBidi"/>
          <w:sz w:val="30"/>
          <w:szCs w:val="30"/>
          <w:cs/>
        </w:rPr>
        <w:t>บุคคล</w:t>
      </w:r>
      <w:r w:rsidR="003C6905" w:rsidRPr="00EB0BEB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EB0BEB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Pr="00EB0BEB">
        <w:rPr>
          <w:rFonts w:ascii="Angsana New" w:hAnsi="Angsana New"/>
          <w:sz w:val="30"/>
          <w:szCs w:val="30"/>
        </w:rPr>
        <w:t xml:space="preserve"> </w:t>
      </w:r>
      <w:r w:rsidR="00D45D49" w:rsidRPr="00EB0BEB">
        <w:rPr>
          <w:rFonts w:ascii="Angsana New" w:hAnsi="Angsana New"/>
          <w:sz w:val="30"/>
          <w:szCs w:val="30"/>
        </w:rPr>
        <w:t xml:space="preserve">31 </w:t>
      </w:r>
      <w:r w:rsidR="00D45D49" w:rsidRPr="00EB0BEB">
        <w:rPr>
          <w:rFonts w:ascii="Angsana New" w:hAnsi="Angsana New"/>
          <w:sz w:val="30"/>
          <w:szCs w:val="30"/>
          <w:cs/>
        </w:rPr>
        <w:t xml:space="preserve">มีนาคม </w:t>
      </w:r>
      <w:r w:rsidR="00D45D49" w:rsidRPr="00EB0BEB">
        <w:rPr>
          <w:rFonts w:ascii="Angsana New" w:hAnsi="Angsana New"/>
          <w:sz w:val="30"/>
          <w:szCs w:val="30"/>
        </w:rPr>
        <w:t>2564</w:t>
      </w:r>
      <w:r w:rsidR="00B44738" w:rsidRPr="00EB0BEB">
        <w:rPr>
          <w:rFonts w:ascii="Angsana New" w:hAnsi="Angsana New"/>
          <w:sz w:val="30"/>
          <w:szCs w:val="30"/>
        </w:rPr>
        <w:t xml:space="preserve"> </w:t>
      </w:r>
      <w:r w:rsidRPr="00EB0BEB">
        <w:rPr>
          <w:rFonts w:ascii="Angsana New" w:hAnsi="Angsana New"/>
          <w:sz w:val="30"/>
          <w:szCs w:val="30"/>
          <w:cs/>
        </w:rPr>
        <w:t>และ</w:t>
      </w:r>
      <w:r w:rsidRPr="00EB0BEB">
        <w:rPr>
          <w:rFonts w:ascii="Angsana New" w:hAnsi="Angsana New"/>
          <w:sz w:val="30"/>
          <w:szCs w:val="30"/>
        </w:rPr>
        <w:t xml:space="preserve"> 31 </w:t>
      </w:r>
      <w:r w:rsidRPr="00EB0BE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854AE" w:rsidRPr="00EB0BEB">
        <w:rPr>
          <w:rFonts w:ascii="Angsana New" w:hAnsi="Angsana New"/>
          <w:sz w:val="30"/>
          <w:szCs w:val="30"/>
        </w:rPr>
        <w:t>256</w:t>
      </w:r>
      <w:r w:rsidR="00D45D49" w:rsidRPr="00EB0BEB">
        <w:rPr>
          <w:rFonts w:ascii="Angsana New" w:hAnsi="Angsana New"/>
          <w:sz w:val="30"/>
          <w:szCs w:val="30"/>
        </w:rPr>
        <w:t>3</w:t>
      </w:r>
      <w:r w:rsidR="00B44738" w:rsidRPr="00EB0BEB">
        <w:rPr>
          <w:rFonts w:ascii="Angsana New" w:hAnsi="Angsana New" w:hint="cs"/>
          <w:sz w:val="30"/>
          <w:szCs w:val="30"/>
          <w:cs/>
        </w:rPr>
        <w:t xml:space="preserve"> </w:t>
      </w:r>
      <w:r w:rsidRPr="00EB0BEB">
        <w:rPr>
          <w:rFonts w:ascii="Angsana New" w:hAnsi="Angsana New"/>
          <w:sz w:val="30"/>
          <w:szCs w:val="30"/>
          <w:cs/>
        </w:rPr>
        <w:t>มีดังนี้</w:t>
      </w:r>
    </w:p>
    <w:p w14:paraId="1E397159" w14:textId="16C321E2" w:rsidR="0023426A" w:rsidRPr="00EB0BEB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14"/>
        <w:gridCol w:w="268"/>
        <w:gridCol w:w="1050"/>
        <w:gridCol w:w="271"/>
        <w:gridCol w:w="1131"/>
        <w:gridCol w:w="238"/>
        <w:gridCol w:w="1146"/>
      </w:tblGrid>
      <w:tr w:rsidR="00617BB5" w:rsidRPr="00EB0BEB" w14:paraId="41501ACF" w14:textId="77777777" w:rsidTr="00D7217C">
        <w:trPr>
          <w:tblHeader/>
        </w:trPr>
        <w:tc>
          <w:tcPr>
            <w:tcW w:w="2213" w:type="pct"/>
          </w:tcPr>
          <w:p w14:paraId="74D49687" w14:textId="77777777" w:rsidR="00617BB5" w:rsidRPr="00EB0BEB" w:rsidRDefault="00617BB5" w:rsidP="00F12D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A9F9EF3" w14:textId="535F917D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8A184F3" w14:textId="77777777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677652B7" w14:textId="46EB9FF9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5D49" w:rsidRPr="00EB0BEB" w14:paraId="6B20CF45" w14:textId="77777777" w:rsidTr="00D7217C">
        <w:trPr>
          <w:tblHeader/>
        </w:trPr>
        <w:tc>
          <w:tcPr>
            <w:tcW w:w="2213" w:type="pct"/>
          </w:tcPr>
          <w:p w14:paraId="3921595B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F6DCFF3" w14:textId="000850E8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42CF7997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C78674E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21FDFD3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BDA55E1" w14:textId="4B9B9E5E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7" w:type="pct"/>
          </w:tcPr>
          <w:p w14:paraId="421D635E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79E3B0" w14:textId="18C8BFE0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45D49" w:rsidRPr="00EB0BEB" w14:paraId="61135BDA" w14:textId="77777777" w:rsidTr="00D7217C">
        <w:trPr>
          <w:tblHeader/>
        </w:trPr>
        <w:tc>
          <w:tcPr>
            <w:tcW w:w="2213" w:type="pct"/>
          </w:tcPr>
          <w:p w14:paraId="64BC7F7A" w14:textId="3DDA9A9B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E735D70" w14:textId="2D856BD9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1AD45DAB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01A23A3" w14:textId="489DC96F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5D61F18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273D7B9" w14:textId="05841E8F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1127C5A7" w14:textId="77777777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DD64B4B" w14:textId="49C06175" w:rsidR="00D45D49" w:rsidRPr="00EB0BEB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17BB5" w:rsidRPr="00EB0BEB" w14:paraId="50E539A4" w14:textId="77777777" w:rsidTr="00D7217C">
        <w:trPr>
          <w:tblHeader/>
        </w:trPr>
        <w:tc>
          <w:tcPr>
            <w:tcW w:w="2213" w:type="pct"/>
          </w:tcPr>
          <w:p w14:paraId="3EB7B1B5" w14:textId="241BA776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28293BBB" w14:textId="267A1EBF" w:rsidR="00617BB5" w:rsidRPr="00EB0BEB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B0B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B0B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4C99" w:rsidRPr="00EB0BEB" w14:paraId="3D179DEF" w14:textId="77777777" w:rsidTr="002B332C">
        <w:tc>
          <w:tcPr>
            <w:tcW w:w="2213" w:type="pct"/>
          </w:tcPr>
          <w:p w14:paraId="58E8F89C" w14:textId="44DF9606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5" w:type="pct"/>
          </w:tcPr>
          <w:p w14:paraId="7C9670EE" w14:textId="6F7B0214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7748C2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52EFC57" w14:textId="25134641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93627C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F35F076" w14:textId="15637F31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356A84C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E8345BF" w14:textId="61345522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C99" w:rsidRPr="00EB0BEB" w14:paraId="6F5E9C95" w14:textId="77777777" w:rsidTr="009C4C99">
        <w:tc>
          <w:tcPr>
            <w:tcW w:w="2213" w:type="pct"/>
          </w:tcPr>
          <w:p w14:paraId="11CEEF57" w14:textId="508B4523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AC085E4" w14:textId="5BE80569" w:rsidR="009C4C9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6DD58E3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4A7ED3C" w14:textId="1A4BFBDB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5" w:type="pct"/>
          </w:tcPr>
          <w:p w14:paraId="3944D86F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212FF8A9" w14:textId="6F2485A0" w:rsidR="009C4C9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863392B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195154B" w14:textId="7009CC29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4C99" w:rsidRPr="00EB0BEB" w14:paraId="650A2368" w14:textId="77777777" w:rsidTr="009C4C99">
        <w:tc>
          <w:tcPr>
            <w:tcW w:w="2213" w:type="pct"/>
          </w:tcPr>
          <w:p w14:paraId="442B3D5C" w14:textId="77777777" w:rsidR="009C4C99" w:rsidRPr="00EB0BEB" w:rsidRDefault="009C4C9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9DDD601" w14:textId="77777777" w:rsidR="009C4C99" w:rsidRPr="00EB0BEB" w:rsidRDefault="009C4C99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67B2A9" w14:textId="77777777" w:rsidR="009C4C99" w:rsidRPr="00EB0BEB" w:rsidRDefault="009C4C99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4B3DF67A" w14:textId="77777777" w:rsidR="009C4C99" w:rsidRPr="00EB0BEB" w:rsidRDefault="009C4C99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325948B" w14:textId="77777777" w:rsidR="009C4C99" w:rsidRPr="00EB0BEB" w:rsidRDefault="009C4C99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73C05363" w14:textId="77777777" w:rsidR="009C4C99" w:rsidRPr="00EB0BEB" w:rsidRDefault="009C4C99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44BF454" w14:textId="77777777" w:rsidR="009C4C99" w:rsidRPr="00EB0BEB" w:rsidRDefault="009C4C99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60E8FBA0" w14:textId="77777777" w:rsidR="009C4C99" w:rsidRPr="00EB0BEB" w:rsidRDefault="009C4C99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C99" w:rsidRPr="00EB0BEB" w14:paraId="22A1E00C" w14:textId="77777777" w:rsidTr="002B332C">
        <w:tc>
          <w:tcPr>
            <w:tcW w:w="2213" w:type="pct"/>
          </w:tcPr>
          <w:p w14:paraId="64BDCCEE" w14:textId="64938659" w:rsidR="009C4C99" w:rsidRPr="00EB0BEB" w:rsidRDefault="009C4C99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EB0B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 (รวมอยู่ในลูกหนี้หมุนเวียนอื่น)</w:t>
            </w:r>
          </w:p>
        </w:tc>
        <w:tc>
          <w:tcPr>
            <w:tcW w:w="595" w:type="pct"/>
          </w:tcPr>
          <w:p w14:paraId="606BA59E" w14:textId="77777777" w:rsidR="009C4C99" w:rsidRPr="00EB0BEB" w:rsidRDefault="009C4C99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CBD9277" w14:textId="77777777" w:rsidR="009C4C99" w:rsidRPr="00EB0BEB" w:rsidRDefault="009C4C99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FA8A092" w14:textId="77777777" w:rsidR="009C4C99" w:rsidRPr="00EB0BEB" w:rsidRDefault="009C4C99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324C37F" w14:textId="77777777" w:rsidR="009C4C99" w:rsidRPr="00EB0BEB" w:rsidRDefault="009C4C99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46CE3C2" w14:textId="77777777" w:rsidR="009C4C99" w:rsidRPr="00EB0BEB" w:rsidRDefault="009C4C99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06A76CC" w14:textId="77777777" w:rsidR="009C4C99" w:rsidRPr="00EB0BEB" w:rsidRDefault="009C4C99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F5C4A79" w14:textId="77777777" w:rsidR="009C4C99" w:rsidRPr="00EB0BEB" w:rsidRDefault="009C4C99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C99" w:rsidRPr="00EB0BEB" w14:paraId="57734AE4" w14:textId="77777777" w:rsidTr="002B332C">
        <w:tc>
          <w:tcPr>
            <w:tcW w:w="2213" w:type="pct"/>
          </w:tcPr>
          <w:p w14:paraId="63CDC044" w14:textId="777335DE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755DB06" w14:textId="60CDF401" w:rsidR="009C4C9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3C06BB7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7F132F4" w14:textId="34591802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3CB4ED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2F5AC5B" w14:textId="1E3E03FD" w:rsidR="009C4C99" w:rsidRPr="00EB0BEB" w:rsidRDefault="0028602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27" w:type="pct"/>
          </w:tcPr>
          <w:p w14:paraId="35E20B1B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BD0E1CD" w14:textId="2C4C5F42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</w:tr>
      <w:tr w:rsidR="009C4C99" w:rsidRPr="00EB0BEB" w14:paraId="462FE077" w14:textId="77777777" w:rsidTr="002B332C">
        <w:tc>
          <w:tcPr>
            <w:tcW w:w="2213" w:type="pct"/>
          </w:tcPr>
          <w:p w14:paraId="670563D5" w14:textId="7F582D04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4D3C489" w14:textId="16377FBA" w:rsidR="009C4C99" w:rsidRPr="00EB0BEB" w:rsidRDefault="0028602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3" w:type="pct"/>
          </w:tcPr>
          <w:p w14:paraId="5B2793A9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85896B5" w14:textId="58FAC730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99A6F34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4A8E260" w14:textId="4C2BD415" w:rsidR="009C4C99" w:rsidRPr="00EB0BEB" w:rsidRDefault="0028602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015776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4853ADC" w14:textId="08EF3428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4C99" w:rsidRPr="00EB0BEB" w14:paraId="2C3764A8" w14:textId="77777777" w:rsidTr="002B332C">
        <w:tc>
          <w:tcPr>
            <w:tcW w:w="2213" w:type="pct"/>
          </w:tcPr>
          <w:p w14:paraId="7EA886F4" w14:textId="71CA9DED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24E2811" w14:textId="32A11F5D" w:rsidR="009C4C99" w:rsidRPr="00EB0BEB" w:rsidRDefault="0028602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43" w:type="pct"/>
          </w:tcPr>
          <w:p w14:paraId="2B63DD88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1367D94" w14:textId="27B85AB3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27C6212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8CB1512" w14:textId="3CA69F4E" w:rsidR="009C4C99" w:rsidRPr="00EB0BEB" w:rsidRDefault="0028602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127" w:type="pct"/>
          </w:tcPr>
          <w:p w14:paraId="31F426C9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E80BF4A" w14:textId="5BB09974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</w:tr>
      <w:tr w:rsidR="00557850" w:rsidRPr="00EB0BEB" w14:paraId="3265EFE8" w14:textId="77777777" w:rsidTr="00286029">
        <w:tc>
          <w:tcPr>
            <w:tcW w:w="2213" w:type="pct"/>
          </w:tcPr>
          <w:p w14:paraId="7D60A573" w14:textId="77777777" w:rsidR="00557850" w:rsidRPr="00EB0BE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FB834EB" w14:textId="3187525E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D31D38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3614E54E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AADB3C1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54D5EBD2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DC4C908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71610767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7850" w:rsidRPr="00EB0BEB" w14:paraId="0A3490A9" w14:textId="77777777" w:rsidTr="000C0305">
        <w:tc>
          <w:tcPr>
            <w:tcW w:w="2213" w:type="pct"/>
          </w:tcPr>
          <w:p w14:paraId="59EC1633" w14:textId="44227BE4" w:rsidR="00557850" w:rsidRPr="00EB0BE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(รวมอยู่ในลูกหนี้หมุนเวียนอื่น)</w:t>
            </w:r>
          </w:p>
        </w:tc>
        <w:tc>
          <w:tcPr>
            <w:tcW w:w="595" w:type="pct"/>
          </w:tcPr>
          <w:p w14:paraId="511C80B6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D82AC52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9199657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5A94532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9D074D7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1F489A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4311663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50" w:rsidRPr="00EB0BEB" w14:paraId="2465CD54" w14:textId="77777777" w:rsidTr="000C0305">
        <w:tc>
          <w:tcPr>
            <w:tcW w:w="2213" w:type="pct"/>
          </w:tcPr>
          <w:p w14:paraId="1D9E5BD1" w14:textId="77777777" w:rsidR="00557850" w:rsidRPr="00EB0BE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5F353225" w14:textId="040CEAD2" w:rsidR="00557850" w:rsidRPr="00EB0BEB" w:rsidRDefault="00831EA0" w:rsidP="00831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D1B1C0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59CD358" w14:textId="17083640" w:rsidR="00557850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647A1C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65AD6547" w14:textId="7EFE145A" w:rsidR="00557850" w:rsidRPr="00EB0BEB" w:rsidRDefault="0028602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2,716</w:t>
            </w:r>
          </w:p>
        </w:tc>
        <w:tc>
          <w:tcPr>
            <w:tcW w:w="127" w:type="pct"/>
          </w:tcPr>
          <w:p w14:paraId="48133E38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2546B3A0" w14:textId="344A0756" w:rsidR="00557850" w:rsidRPr="00EB0BEB" w:rsidRDefault="009C4C9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2,700</w:t>
            </w:r>
          </w:p>
        </w:tc>
      </w:tr>
      <w:tr w:rsidR="000C0305" w:rsidRPr="00EB0BEB" w14:paraId="3416FD17" w14:textId="77777777" w:rsidTr="000C0305">
        <w:tc>
          <w:tcPr>
            <w:tcW w:w="2213" w:type="pct"/>
          </w:tcPr>
          <w:p w14:paraId="25F38D59" w14:textId="77777777" w:rsidR="000C0305" w:rsidRPr="00EB0BEB" w:rsidRDefault="000C0305" w:rsidP="00F66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B825A7D" w14:textId="77777777" w:rsidR="000C0305" w:rsidRPr="00EB0BEB" w:rsidRDefault="000C0305" w:rsidP="00C6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43" w:type="pct"/>
          </w:tcPr>
          <w:p w14:paraId="22D62802" w14:textId="77777777" w:rsidR="000C0305" w:rsidRPr="00EB0BEB" w:rsidRDefault="000C0305" w:rsidP="00F66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CC989DB" w14:textId="77777777" w:rsidR="000C0305" w:rsidRPr="00EB0BEB" w:rsidRDefault="000C0305" w:rsidP="00F66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ABA41B8" w14:textId="77777777" w:rsidR="000C0305" w:rsidRPr="00EB0BEB" w:rsidRDefault="000C0305" w:rsidP="00F66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677FB4C" w14:textId="77777777" w:rsidR="000C0305" w:rsidRPr="00EB0BEB" w:rsidRDefault="000C0305" w:rsidP="00F66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3F06915" w14:textId="77777777" w:rsidR="000C0305" w:rsidRPr="00EB0BEB" w:rsidRDefault="000C0305" w:rsidP="00F66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8FBEF45" w14:textId="77777777" w:rsidR="000C0305" w:rsidRPr="00EB0BEB" w:rsidRDefault="000C0305" w:rsidP="00F66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0305" w:rsidRPr="00EB0BEB" w14:paraId="081310EA" w14:textId="77777777" w:rsidTr="00F662C0">
        <w:tc>
          <w:tcPr>
            <w:tcW w:w="2213" w:type="pct"/>
          </w:tcPr>
          <w:p w14:paraId="70F818B8" w14:textId="77777777" w:rsidR="000C0305" w:rsidRPr="00EB0BEB" w:rsidRDefault="000C0305" w:rsidP="00F66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8D941FA" w14:textId="77777777" w:rsidR="000C0305" w:rsidRPr="00EB0BEB" w:rsidRDefault="000C0305" w:rsidP="00C6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143" w:type="pct"/>
          </w:tcPr>
          <w:p w14:paraId="41C50CD4" w14:textId="77777777" w:rsidR="000C0305" w:rsidRPr="00EB0BEB" w:rsidRDefault="000C0305" w:rsidP="00F66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F8A0858" w14:textId="77777777" w:rsidR="000C0305" w:rsidRPr="00EB0BEB" w:rsidRDefault="000C0305" w:rsidP="00F66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D6EDDF4" w14:textId="77777777" w:rsidR="000C0305" w:rsidRPr="00EB0BEB" w:rsidRDefault="000C0305" w:rsidP="00F66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145A625" w14:textId="79C1F783" w:rsidR="000C0305" w:rsidRPr="00EB0BEB" w:rsidRDefault="000C0305" w:rsidP="00F66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2,716</w:t>
            </w:r>
          </w:p>
        </w:tc>
        <w:tc>
          <w:tcPr>
            <w:tcW w:w="127" w:type="pct"/>
          </w:tcPr>
          <w:p w14:paraId="38039E60" w14:textId="77777777" w:rsidR="000C0305" w:rsidRPr="00EB0BEB" w:rsidRDefault="000C0305" w:rsidP="00F66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DDFA6E8" w14:textId="23960560" w:rsidR="000C0305" w:rsidRPr="00EB0BEB" w:rsidRDefault="000C0305" w:rsidP="00F66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2,700</w:t>
            </w:r>
          </w:p>
        </w:tc>
      </w:tr>
      <w:tr w:rsidR="00286029" w:rsidRPr="00EB0BEB" w14:paraId="4394F45A" w14:textId="77777777" w:rsidTr="00286029">
        <w:tc>
          <w:tcPr>
            <w:tcW w:w="2213" w:type="pct"/>
          </w:tcPr>
          <w:p w14:paraId="7640DA90" w14:textId="77777777" w:rsidR="00286029" w:rsidRPr="00EB0BEB" w:rsidRDefault="00286029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10DAF10" w14:textId="77777777" w:rsidR="00286029" w:rsidRPr="00EB0BEB" w:rsidRDefault="0028602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01D040" w14:textId="77777777" w:rsidR="00286029" w:rsidRPr="00EB0BEB" w:rsidRDefault="0028602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19F267A" w14:textId="77777777" w:rsidR="00286029" w:rsidRPr="00EB0BEB" w:rsidRDefault="0028602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9400A5" w14:textId="77777777" w:rsidR="00286029" w:rsidRPr="00EB0BEB" w:rsidRDefault="0028602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15E98A1E" w14:textId="77777777" w:rsidR="00286029" w:rsidRPr="00EB0BEB" w:rsidRDefault="0028602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B646203" w14:textId="77777777" w:rsidR="00286029" w:rsidRPr="00EB0BEB" w:rsidRDefault="0028602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1510E103" w14:textId="77777777" w:rsidR="00286029" w:rsidRPr="00EB0BEB" w:rsidRDefault="0028602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50" w:rsidRPr="00EB0BEB" w14:paraId="21A3D80A" w14:textId="77777777" w:rsidTr="00D7217C">
        <w:tc>
          <w:tcPr>
            <w:tcW w:w="2213" w:type="pct"/>
          </w:tcPr>
          <w:p w14:paraId="1B583411" w14:textId="726F92D7" w:rsidR="00557850" w:rsidRPr="00EB0BE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เงินปันผลค้างรับ</w:t>
            </w:r>
            <w:r w:rsidRPr="00EB0BE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B0B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(รวมอยู่ในลูกหนี้หมุนเวียนอื่น)</w:t>
            </w:r>
          </w:p>
        </w:tc>
        <w:tc>
          <w:tcPr>
            <w:tcW w:w="595" w:type="pct"/>
          </w:tcPr>
          <w:p w14:paraId="21D23C15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957A52F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268AE5A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F587F7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2A6DDD55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3D0CE1C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C7FE5E9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57850" w:rsidRPr="00EB0BEB" w14:paraId="62E10F53" w14:textId="77777777" w:rsidTr="00495389">
        <w:tc>
          <w:tcPr>
            <w:tcW w:w="2213" w:type="pct"/>
          </w:tcPr>
          <w:p w14:paraId="4A29B917" w14:textId="77777777" w:rsidR="00557850" w:rsidRPr="00EB0BE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DAE8218" w14:textId="446EE661" w:rsidR="00557850" w:rsidRPr="00EB0BEB" w:rsidRDefault="0028602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C1AB48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2D4DDD2" w14:textId="4D16FDF0" w:rsidR="00557850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4E9402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090FEF2" w14:textId="6D88EE3A" w:rsidR="00557850" w:rsidRPr="00EB0BEB" w:rsidRDefault="0028602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5916B2D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6C94822" w14:textId="0E3C4041" w:rsidR="00557850" w:rsidRPr="00EB0BEB" w:rsidRDefault="009C4C9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37,897</w:t>
            </w:r>
          </w:p>
        </w:tc>
      </w:tr>
      <w:tr w:rsidR="000C0305" w:rsidRPr="00EB0BEB" w14:paraId="690A7DF4" w14:textId="77777777" w:rsidTr="000C0305">
        <w:tc>
          <w:tcPr>
            <w:tcW w:w="2213" w:type="pct"/>
          </w:tcPr>
          <w:p w14:paraId="2D8FE06C" w14:textId="77777777" w:rsidR="000C0305" w:rsidRPr="00EB0BEB" w:rsidRDefault="000C0305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3A156A5" w14:textId="77777777" w:rsidR="000C0305" w:rsidRPr="00EB0BEB" w:rsidRDefault="000C0305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85AF63" w14:textId="77777777" w:rsidR="000C0305" w:rsidRPr="00EB0BEB" w:rsidRDefault="000C0305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6A652B1" w14:textId="77777777" w:rsidR="000C0305" w:rsidRPr="00EB0BEB" w:rsidRDefault="000C0305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5BF0F17" w14:textId="77777777" w:rsidR="000C0305" w:rsidRPr="00EB0BEB" w:rsidRDefault="000C0305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1DB2C770" w14:textId="77777777" w:rsidR="000C0305" w:rsidRPr="00EB0BEB" w:rsidRDefault="000C0305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E99E49C" w14:textId="77777777" w:rsidR="000C0305" w:rsidRPr="00EB0BEB" w:rsidRDefault="000C0305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20E4151B" w14:textId="77777777" w:rsidR="000C0305" w:rsidRPr="00EB0BEB" w:rsidRDefault="000C0305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C99" w:rsidRPr="00EB0BEB" w14:paraId="20C95233" w14:textId="77777777" w:rsidTr="000A27EE">
        <w:tc>
          <w:tcPr>
            <w:tcW w:w="2213" w:type="pct"/>
          </w:tcPr>
          <w:p w14:paraId="542062B8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0B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</w:t>
            </w:r>
          </w:p>
          <w:p w14:paraId="70A6A736" w14:textId="7978021C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B0B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สินทรัพย์ไม่หมุนเวียนอื่น)</w:t>
            </w:r>
          </w:p>
        </w:tc>
        <w:tc>
          <w:tcPr>
            <w:tcW w:w="595" w:type="pct"/>
          </w:tcPr>
          <w:p w14:paraId="4469C418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894A1C4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90E95E5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F996D25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6BFD276A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9DDFAD3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3EC7175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9C4C99" w:rsidRPr="00EB0BEB" w14:paraId="1CCA8C7E" w14:textId="77777777" w:rsidTr="000A27EE">
        <w:tc>
          <w:tcPr>
            <w:tcW w:w="2213" w:type="pct"/>
          </w:tcPr>
          <w:p w14:paraId="026CEBC4" w14:textId="0BF5E123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279D647E" w14:textId="18489CDA" w:rsidR="009C4C99" w:rsidRPr="00EB0BEB" w:rsidRDefault="000A27EE" w:rsidP="000A2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C2508A5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13C98EBE" w14:textId="07C7A52F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75B89C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D380B3E" w14:textId="6287589E" w:rsidR="009C4C99" w:rsidRPr="00EB0BEB" w:rsidRDefault="0028602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2,725</w:t>
            </w:r>
          </w:p>
        </w:tc>
        <w:tc>
          <w:tcPr>
            <w:tcW w:w="127" w:type="pct"/>
          </w:tcPr>
          <w:p w14:paraId="4A1429CE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94AD57" w14:textId="6F3ED609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2,127</w:t>
            </w:r>
          </w:p>
        </w:tc>
      </w:tr>
      <w:tr w:rsidR="009C4C99" w:rsidRPr="00EB0BEB" w14:paraId="30631D95" w14:textId="77777777" w:rsidTr="009C4C99">
        <w:tc>
          <w:tcPr>
            <w:tcW w:w="2213" w:type="pct"/>
          </w:tcPr>
          <w:p w14:paraId="666326F2" w14:textId="77777777" w:rsidR="009C4C99" w:rsidRPr="00EB0BEB" w:rsidRDefault="009C4C99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4DA0981" w14:textId="77777777" w:rsidR="009C4C99" w:rsidRPr="00EB0BEB" w:rsidRDefault="009C4C9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BAB4971" w14:textId="77777777" w:rsidR="009C4C99" w:rsidRPr="00EB0BEB" w:rsidRDefault="009C4C9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352D5B01" w14:textId="77777777" w:rsidR="009C4C99" w:rsidRPr="00EB0BEB" w:rsidRDefault="009C4C9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808FEDF" w14:textId="77777777" w:rsidR="009C4C99" w:rsidRPr="00EB0BEB" w:rsidRDefault="009C4C9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7C266BC1" w14:textId="77777777" w:rsidR="009C4C99" w:rsidRPr="00EB0BEB" w:rsidRDefault="009C4C9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900B489" w14:textId="77777777" w:rsidR="009C4C99" w:rsidRPr="00EB0BEB" w:rsidRDefault="009C4C9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B1ADB7C" w14:textId="77777777" w:rsidR="009C4C99" w:rsidRPr="00EB0BEB" w:rsidRDefault="009C4C99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9C4C99" w:rsidRPr="00EB0BEB" w14:paraId="45656798" w14:textId="77777777" w:rsidTr="00D7217C">
        <w:tc>
          <w:tcPr>
            <w:tcW w:w="2213" w:type="pct"/>
          </w:tcPr>
          <w:p w14:paraId="4DFF0D89" w14:textId="31331316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EB0B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ค่าที่ดิน</w:t>
            </w:r>
          </w:p>
        </w:tc>
        <w:tc>
          <w:tcPr>
            <w:tcW w:w="595" w:type="pct"/>
          </w:tcPr>
          <w:p w14:paraId="4CB72ACB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F18869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320AF5BE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9824C71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6BB83C3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2BA9B38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BE182D7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9C4C99" w:rsidRPr="00EB0BEB" w14:paraId="5C7C2561" w14:textId="77777777" w:rsidTr="00495389">
        <w:tc>
          <w:tcPr>
            <w:tcW w:w="2213" w:type="pct"/>
          </w:tcPr>
          <w:p w14:paraId="30A74E80" w14:textId="0F700EEF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D7B4816" w14:textId="0A672FEE" w:rsidR="009C4C9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76,241</w:t>
            </w:r>
          </w:p>
        </w:tc>
        <w:tc>
          <w:tcPr>
            <w:tcW w:w="143" w:type="pct"/>
          </w:tcPr>
          <w:p w14:paraId="1D8947B1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369000A8" w14:textId="45646E11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76,241</w:t>
            </w:r>
          </w:p>
        </w:tc>
        <w:tc>
          <w:tcPr>
            <w:tcW w:w="145" w:type="pct"/>
          </w:tcPr>
          <w:p w14:paraId="4D75FF14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42C77822" w14:textId="35951479" w:rsidR="009C4C99" w:rsidRPr="00EB0BEB" w:rsidRDefault="00286029" w:rsidP="00286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9589055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55A600DE" w14:textId="06A8CDFC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7850" w:rsidRPr="00EB0BEB" w14:paraId="022764EC" w14:textId="77777777" w:rsidTr="00604410">
        <w:tc>
          <w:tcPr>
            <w:tcW w:w="2213" w:type="pct"/>
          </w:tcPr>
          <w:p w14:paraId="7C902A8A" w14:textId="5EEC1F13" w:rsidR="00557850" w:rsidRPr="00EB0BEB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BCF222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8A1E1E4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5638BA5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F10C0A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8679FF8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A70B9BE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192A742" w14:textId="77777777" w:rsidR="00557850" w:rsidRPr="00EB0BEB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C4C99" w:rsidRPr="00EB0BEB" w14:paraId="3420ADB6" w14:textId="77777777" w:rsidTr="00604410">
        <w:tc>
          <w:tcPr>
            <w:tcW w:w="2213" w:type="pct"/>
          </w:tcPr>
          <w:p w14:paraId="34A92F21" w14:textId="37A58BD2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EB0BE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95" w:type="pct"/>
          </w:tcPr>
          <w:p w14:paraId="5981C3A1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3ACBA2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4A2DF05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527C22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27122D5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952103C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C4592E2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C4C99" w:rsidRPr="00EB0BEB" w14:paraId="4AE3C423" w14:textId="77777777" w:rsidTr="00604410">
        <w:tc>
          <w:tcPr>
            <w:tcW w:w="2213" w:type="pct"/>
          </w:tcPr>
          <w:p w14:paraId="3C577253" w14:textId="29169183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1C9A3AA" w14:textId="351D07C5" w:rsidR="009C4C99" w:rsidRPr="00EB0BEB" w:rsidRDefault="00411835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F985C25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313B171" w14:textId="0132CD4D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8AF6CC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5F2AB32C" w14:textId="2FEAE1A7" w:rsidR="009C4C99" w:rsidRPr="00EB0BEB" w:rsidRDefault="00411835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2,060</w:t>
            </w:r>
          </w:p>
        </w:tc>
        <w:tc>
          <w:tcPr>
            <w:tcW w:w="127" w:type="pct"/>
          </w:tcPr>
          <w:p w14:paraId="04287F45" w14:textId="77777777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0A73D34" w14:textId="692C9C64" w:rsidR="009C4C99" w:rsidRPr="00EB0BE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2,181</w:t>
            </w:r>
          </w:p>
        </w:tc>
      </w:tr>
    </w:tbl>
    <w:p w14:paraId="11226AFE" w14:textId="3D4D8B0C" w:rsidR="007C768D" w:rsidRPr="00EB0BEB" w:rsidRDefault="007C768D" w:rsidP="00B2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047"/>
        <w:gridCol w:w="303"/>
        <w:gridCol w:w="1003"/>
        <w:gridCol w:w="235"/>
        <w:gridCol w:w="1027"/>
        <w:gridCol w:w="234"/>
        <w:gridCol w:w="1057"/>
        <w:gridCol w:w="234"/>
        <w:gridCol w:w="945"/>
        <w:gridCol w:w="234"/>
        <w:gridCol w:w="1011"/>
      </w:tblGrid>
      <w:tr w:rsidR="00945EB4" w:rsidRPr="00EB0BEB" w14:paraId="5496EB49" w14:textId="77777777" w:rsidTr="00251B69">
        <w:trPr>
          <w:cantSplit/>
        </w:trPr>
        <w:tc>
          <w:tcPr>
            <w:tcW w:w="2070" w:type="dxa"/>
            <w:vAlign w:val="bottom"/>
          </w:tcPr>
          <w:p w14:paraId="32C4A37F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3" w:type="dxa"/>
            <w:gridSpan w:val="3"/>
            <w:vAlign w:val="bottom"/>
          </w:tcPr>
          <w:p w14:paraId="3CC10E30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554A131D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42" w:type="dxa"/>
            <w:gridSpan w:val="7"/>
            <w:vAlign w:val="bottom"/>
          </w:tcPr>
          <w:p w14:paraId="15CC2AE9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B0B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C4C99" w:rsidRPr="00EB0BEB" w14:paraId="7E4A0A9B" w14:textId="77777777" w:rsidTr="00251B69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3CCD23AA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47" w:type="dxa"/>
            <w:vAlign w:val="bottom"/>
          </w:tcPr>
          <w:p w14:paraId="24DE09ED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3" w:type="dxa"/>
            <w:vAlign w:val="bottom"/>
          </w:tcPr>
          <w:p w14:paraId="752F826A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3AAB1AFD" w14:textId="125B0D61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vAlign w:val="bottom"/>
          </w:tcPr>
          <w:p w14:paraId="513726C3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BD6F249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019C67F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7E09FCC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0F5F2EA7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18D7277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3A6D291B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8CEBD8A" w14:textId="2A457929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9C4C99" w:rsidRPr="00EB0BEB" w14:paraId="418301BE" w14:textId="77777777" w:rsidTr="00251B69">
        <w:trPr>
          <w:cantSplit/>
        </w:trPr>
        <w:tc>
          <w:tcPr>
            <w:tcW w:w="2070" w:type="dxa"/>
            <w:vAlign w:val="bottom"/>
          </w:tcPr>
          <w:p w14:paraId="7985D457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47" w:type="dxa"/>
            <w:vAlign w:val="bottom"/>
          </w:tcPr>
          <w:p w14:paraId="1E300D83" w14:textId="144423F4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03" w:type="dxa"/>
            <w:vAlign w:val="bottom"/>
          </w:tcPr>
          <w:p w14:paraId="34831077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31B6FB6" w14:textId="5560F3C9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  <w:vAlign w:val="bottom"/>
          </w:tcPr>
          <w:p w14:paraId="6E9961B8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D46D06D" w14:textId="0FE9DE46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70B68D62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65AD3C0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057A3D01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D82F115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6367826D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5037A99" w14:textId="04A444F9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5EB4" w:rsidRPr="00EB0BEB" w14:paraId="1F9337A2" w14:textId="77777777" w:rsidTr="00251B69">
        <w:trPr>
          <w:cantSplit/>
        </w:trPr>
        <w:tc>
          <w:tcPr>
            <w:tcW w:w="2070" w:type="dxa"/>
          </w:tcPr>
          <w:p w14:paraId="59E6BEC6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dxa"/>
            <w:gridSpan w:val="3"/>
          </w:tcPr>
          <w:p w14:paraId="0431893A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7B6A1AA2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2" w:type="dxa"/>
            <w:gridSpan w:val="7"/>
          </w:tcPr>
          <w:p w14:paraId="308CAB45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B0B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B0B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5EB4" w:rsidRPr="00EB0BEB" w14:paraId="2CF94C14" w14:textId="77777777" w:rsidTr="00251B69">
        <w:trPr>
          <w:cantSplit/>
        </w:trPr>
        <w:tc>
          <w:tcPr>
            <w:tcW w:w="2070" w:type="dxa"/>
          </w:tcPr>
          <w:p w14:paraId="6DC9F2DA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7" w:type="dxa"/>
          </w:tcPr>
          <w:p w14:paraId="77768D74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3" w:type="dxa"/>
          </w:tcPr>
          <w:p w14:paraId="1A1D8983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</w:tcPr>
          <w:p w14:paraId="7A312F7E" w14:textId="60DFA3A6" w:rsidR="00945EB4" w:rsidRPr="00EB0BEB" w:rsidRDefault="00411835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BF7EADC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00F9DDF5" w14:textId="2432C337" w:rsidR="00945EB4" w:rsidRPr="00EB0BEB" w:rsidRDefault="009C4C99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/>
                <w:b/>
                <w:bCs/>
                <w:sz w:val="30"/>
                <w:szCs w:val="30"/>
              </w:rPr>
              <w:t>18,320</w:t>
            </w:r>
          </w:p>
        </w:tc>
        <w:tc>
          <w:tcPr>
            <w:tcW w:w="234" w:type="dxa"/>
          </w:tcPr>
          <w:p w14:paraId="0CC49FED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E38091C" w14:textId="5DC1EABC" w:rsidR="00945EB4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1,316</w:t>
            </w:r>
          </w:p>
        </w:tc>
        <w:tc>
          <w:tcPr>
            <w:tcW w:w="234" w:type="dxa"/>
          </w:tcPr>
          <w:p w14:paraId="76C25D7C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19894C45" w14:textId="1565A93C" w:rsidR="00945EB4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433FAE09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7D04673B" w14:textId="034B016B" w:rsidR="00945EB4" w:rsidRPr="00EB0BEB" w:rsidRDefault="00411835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19,636</w:t>
            </w:r>
          </w:p>
        </w:tc>
      </w:tr>
      <w:tr w:rsidR="00945EB4" w:rsidRPr="00EB0BEB" w14:paraId="3D775A7C" w14:textId="77777777" w:rsidTr="00251B69">
        <w:trPr>
          <w:cantSplit/>
        </w:trPr>
        <w:tc>
          <w:tcPr>
            <w:tcW w:w="2070" w:type="dxa"/>
          </w:tcPr>
          <w:p w14:paraId="72E868AA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590433F3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14:paraId="1149C43A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</w:tcPr>
          <w:p w14:paraId="55F99B78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3CE1F7C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</w:tcPr>
          <w:p w14:paraId="759AD087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4F3ECE3E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377AFC76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04340FD7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5C505DD5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122C8D19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522DADF4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5EB4" w:rsidRPr="00EB0BEB" w14:paraId="458FFE27" w14:textId="77777777" w:rsidTr="00251B69">
        <w:trPr>
          <w:cantSplit/>
        </w:trPr>
        <w:tc>
          <w:tcPr>
            <w:tcW w:w="2070" w:type="dxa"/>
            <w:vAlign w:val="bottom"/>
          </w:tcPr>
          <w:p w14:paraId="26D70FA7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3" w:type="dxa"/>
            <w:gridSpan w:val="3"/>
            <w:vAlign w:val="bottom"/>
          </w:tcPr>
          <w:p w14:paraId="238053E2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0D1ED341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42" w:type="dxa"/>
            <w:gridSpan w:val="7"/>
            <w:vAlign w:val="bottom"/>
          </w:tcPr>
          <w:p w14:paraId="729B2965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B0B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C4C99" w:rsidRPr="00EB0BEB" w14:paraId="5435765C" w14:textId="77777777" w:rsidTr="00251B69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4015FEC0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47" w:type="dxa"/>
            <w:vAlign w:val="bottom"/>
          </w:tcPr>
          <w:p w14:paraId="26DAEAC3" w14:textId="2A5DDB5C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3" w:type="dxa"/>
            <w:vAlign w:val="bottom"/>
          </w:tcPr>
          <w:p w14:paraId="376CFA9B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6AD6D5E3" w14:textId="574B3491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vAlign w:val="bottom"/>
          </w:tcPr>
          <w:p w14:paraId="4ED84D8A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5B238C82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7DD24E36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80F588B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4FC487C4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19937AE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2DF9E102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639D88D" w14:textId="270279FD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9C4C99" w:rsidRPr="00EB0BEB" w14:paraId="56EE0E0C" w14:textId="77777777" w:rsidTr="00251B69">
        <w:trPr>
          <w:cantSplit/>
        </w:trPr>
        <w:tc>
          <w:tcPr>
            <w:tcW w:w="2070" w:type="dxa"/>
            <w:vAlign w:val="bottom"/>
          </w:tcPr>
          <w:p w14:paraId="220A78CC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47" w:type="dxa"/>
            <w:vAlign w:val="bottom"/>
          </w:tcPr>
          <w:p w14:paraId="06C8E7A1" w14:textId="77E985A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03" w:type="dxa"/>
            <w:vAlign w:val="bottom"/>
          </w:tcPr>
          <w:p w14:paraId="646AC3D5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6EE7B2FE" w14:textId="625EFAEF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  <w:vAlign w:val="bottom"/>
          </w:tcPr>
          <w:p w14:paraId="49CABAB3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1694BC2" w14:textId="30E4AA0E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3F8C0614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9D1F45F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0698D448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01473B2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1BA74D95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C57FF67" w14:textId="3E0F4F3D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5EB4" w:rsidRPr="00EB0BEB" w14:paraId="0165B3A7" w14:textId="77777777" w:rsidTr="00251B69">
        <w:trPr>
          <w:cantSplit/>
        </w:trPr>
        <w:tc>
          <w:tcPr>
            <w:tcW w:w="2070" w:type="dxa"/>
          </w:tcPr>
          <w:p w14:paraId="059DD77A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dxa"/>
            <w:gridSpan w:val="3"/>
          </w:tcPr>
          <w:p w14:paraId="13601321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67CA881E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2" w:type="dxa"/>
            <w:gridSpan w:val="7"/>
          </w:tcPr>
          <w:p w14:paraId="5FD4CA67" w14:textId="77777777" w:rsidR="00945EB4" w:rsidRPr="00EB0BEB" w:rsidRDefault="00945EB4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B0B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B0B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11835" w:rsidRPr="00EB0BEB" w14:paraId="1E7F69DB" w14:textId="77777777" w:rsidTr="00251B69">
        <w:trPr>
          <w:cantSplit/>
        </w:trPr>
        <w:tc>
          <w:tcPr>
            <w:tcW w:w="2070" w:type="dxa"/>
          </w:tcPr>
          <w:p w14:paraId="35A9C62A" w14:textId="7777777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47" w:type="dxa"/>
          </w:tcPr>
          <w:p w14:paraId="4D241173" w14:textId="7777777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303" w:type="dxa"/>
          </w:tcPr>
          <w:p w14:paraId="7BBE460F" w14:textId="7777777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D92B31F" w14:textId="515B9374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0FEE87E7" w14:textId="7777777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CE06203" w14:textId="0D2DC6F5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 155,680 </w:t>
            </w:r>
          </w:p>
        </w:tc>
        <w:tc>
          <w:tcPr>
            <w:tcW w:w="234" w:type="dxa"/>
          </w:tcPr>
          <w:p w14:paraId="571CF6AA" w14:textId="7777777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D2FAEFA" w14:textId="20AC600F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190,630</w:t>
            </w:r>
          </w:p>
        </w:tc>
        <w:tc>
          <w:tcPr>
            <w:tcW w:w="234" w:type="dxa"/>
          </w:tcPr>
          <w:p w14:paraId="795870C7" w14:textId="7777777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14:paraId="50EB78D4" w14:textId="49EBDBBB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(155,580)</w:t>
            </w:r>
          </w:p>
        </w:tc>
        <w:tc>
          <w:tcPr>
            <w:tcW w:w="234" w:type="dxa"/>
          </w:tcPr>
          <w:p w14:paraId="748744A3" w14:textId="7777777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04612970" w14:textId="3416CEF3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190,730</w:t>
            </w:r>
          </w:p>
        </w:tc>
      </w:tr>
      <w:tr w:rsidR="00411835" w:rsidRPr="00EB0BEB" w14:paraId="3F07376C" w14:textId="77777777" w:rsidTr="00251B69">
        <w:trPr>
          <w:cantSplit/>
        </w:trPr>
        <w:tc>
          <w:tcPr>
            <w:tcW w:w="2070" w:type="dxa"/>
          </w:tcPr>
          <w:p w14:paraId="190CCAEE" w14:textId="7777777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7" w:type="dxa"/>
          </w:tcPr>
          <w:p w14:paraId="1AD1D42B" w14:textId="7777777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3" w:type="dxa"/>
          </w:tcPr>
          <w:p w14:paraId="7EC548F0" w14:textId="7777777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718C1ECA" w14:textId="4134BB68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786121C" w14:textId="7777777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5D719735" w14:textId="3273FB42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 18,320 </w:t>
            </w:r>
          </w:p>
        </w:tc>
        <w:tc>
          <w:tcPr>
            <w:tcW w:w="234" w:type="dxa"/>
          </w:tcPr>
          <w:p w14:paraId="69C2C0B1" w14:textId="7777777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F672A7A" w14:textId="0FEDEEA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63D584E7" w14:textId="7777777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158720E" w14:textId="35E92FEB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091C384A" w14:textId="77777777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AA82103" w14:textId="77A67942" w:rsidR="00411835" w:rsidRPr="00EB0BEB" w:rsidRDefault="00411835" w:rsidP="0041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18,320</w:t>
            </w:r>
          </w:p>
        </w:tc>
      </w:tr>
      <w:tr w:rsidR="009C4C99" w:rsidRPr="00EB0BEB" w14:paraId="7532E385" w14:textId="77777777" w:rsidTr="00251B69">
        <w:trPr>
          <w:cantSplit/>
        </w:trPr>
        <w:tc>
          <w:tcPr>
            <w:tcW w:w="2070" w:type="dxa"/>
          </w:tcPr>
          <w:p w14:paraId="12E60114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</w:tcPr>
          <w:p w14:paraId="1CC423C0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14:paraId="2B9C3B2B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</w:tcPr>
          <w:p w14:paraId="23969FDD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47FA073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0F3B3A57" w14:textId="53D08BA0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174,000</w:t>
            </w:r>
          </w:p>
        </w:tc>
        <w:tc>
          <w:tcPr>
            <w:tcW w:w="234" w:type="dxa"/>
          </w:tcPr>
          <w:p w14:paraId="6E39D7EC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3C1D5B0A" w14:textId="471AB8BD" w:rsidR="009C4C99" w:rsidRPr="00EB0BEB" w:rsidRDefault="00411835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190,630</w:t>
            </w:r>
          </w:p>
        </w:tc>
        <w:tc>
          <w:tcPr>
            <w:tcW w:w="234" w:type="dxa"/>
          </w:tcPr>
          <w:p w14:paraId="4D3A7476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692A6F0" w14:textId="0A23B85E" w:rsidR="009C4C99" w:rsidRPr="00EB0BEB" w:rsidRDefault="00411835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(155,580)</w:t>
            </w:r>
          </w:p>
        </w:tc>
        <w:tc>
          <w:tcPr>
            <w:tcW w:w="234" w:type="dxa"/>
          </w:tcPr>
          <w:p w14:paraId="531B1762" w14:textId="77777777" w:rsidR="009C4C99" w:rsidRPr="00EB0BEB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515CEE68" w14:textId="50C56F7A" w:rsidR="009C4C99" w:rsidRPr="00EB0BEB" w:rsidRDefault="00411835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209,050</w:t>
            </w:r>
          </w:p>
        </w:tc>
      </w:tr>
    </w:tbl>
    <w:p w14:paraId="79259046" w14:textId="3487AFCB" w:rsidR="00411835" w:rsidRPr="00EB0BEB" w:rsidRDefault="00411835" w:rsidP="00B2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FDF0EFF" w14:textId="3A014367" w:rsidR="0089797E" w:rsidRPr="00EB0BEB" w:rsidRDefault="0089797E" w:rsidP="000C6EA2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bookmarkStart w:id="1" w:name="_Hlk71130354"/>
      <w:r w:rsidRPr="00EB0BEB">
        <w:rPr>
          <w:rFonts w:hint="cs"/>
          <w:b/>
          <w:bCs/>
          <w:cs/>
        </w:rPr>
        <w:lastRenderedPageBreak/>
        <w:t>ลูกหนี้การค้าและลูกหนี้หมุนเวียนอื่น</w:t>
      </w:r>
    </w:p>
    <w:bookmarkEnd w:id="1"/>
    <w:p w14:paraId="102E59F0" w14:textId="5D3CFE3D" w:rsidR="0089797E" w:rsidRPr="00EB0BEB" w:rsidRDefault="0089797E" w:rsidP="0089797E">
      <w:pPr>
        <w:pStyle w:val="BodyText2"/>
        <w:ind w:left="540"/>
        <w:rPr>
          <w:b/>
          <w:bCs/>
          <w:cs/>
        </w:rPr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811"/>
        <w:gridCol w:w="271"/>
        <w:gridCol w:w="1084"/>
        <w:gridCol w:w="275"/>
        <w:gridCol w:w="1088"/>
        <w:gridCol w:w="275"/>
        <w:gridCol w:w="1086"/>
        <w:gridCol w:w="275"/>
        <w:gridCol w:w="1134"/>
      </w:tblGrid>
      <w:tr w:rsidR="0089797E" w:rsidRPr="00EB0BEB" w14:paraId="2C9EE6D8" w14:textId="77777777" w:rsidTr="0066487B">
        <w:trPr>
          <w:cantSplit/>
        </w:trPr>
        <w:tc>
          <w:tcPr>
            <w:tcW w:w="1635" w:type="pct"/>
            <w:tcBorders>
              <w:top w:val="nil"/>
            </w:tcBorders>
          </w:tcPr>
          <w:p w14:paraId="395AB16A" w14:textId="77777777" w:rsidR="0089797E" w:rsidRPr="00EB0BE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</w:tcPr>
          <w:p w14:paraId="67550C31" w14:textId="77777777" w:rsidR="0089797E" w:rsidRPr="00EB0BE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4C1A817" w14:textId="77777777" w:rsidR="0089797E" w:rsidRPr="00EB0BE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45A5099" w14:textId="77777777" w:rsidR="0089797E" w:rsidRPr="00EB0BE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27D2DA0C" w14:textId="77777777" w:rsidR="0089797E" w:rsidRPr="00EB0BE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</w:tcBorders>
          </w:tcPr>
          <w:p w14:paraId="5F03B761" w14:textId="77777777" w:rsidR="0089797E" w:rsidRPr="00EB0BE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B0B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91E76" w:rsidRPr="00EB0BEB" w14:paraId="2F78411A" w14:textId="77777777" w:rsidTr="0066487B">
        <w:trPr>
          <w:cantSplit/>
        </w:trPr>
        <w:tc>
          <w:tcPr>
            <w:tcW w:w="1635" w:type="pct"/>
            <w:tcBorders>
              <w:top w:val="nil"/>
            </w:tcBorders>
          </w:tcPr>
          <w:p w14:paraId="670AC7CE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  <w:vAlign w:val="bottom"/>
          </w:tcPr>
          <w:p w14:paraId="23A013C9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F23D9B7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</w:tcPr>
          <w:p w14:paraId="2D641733" w14:textId="3C90D8F4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73DAD192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</w:tcPr>
          <w:p w14:paraId="2CA6CA46" w14:textId="7679406E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15AA9934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</w:tcPr>
          <w:p w14:paraId="4CC41517" w14:textId="1EDB06A0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1969EBD9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0F89AB2B" w14:textId="5253800E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91E76" w:rsidRPr="00EB0BEB" w14:paraId="04AEA278" w14:textId="77777777" w:rsidTr="0066487B">
        <w:trPr>
          <w:cantSplit/>
        </w:trPr>
        <w:tc>
          <w:tcPr>
            <w:tcW w:w="1635" w:type="pct"/>
          </w:tcPr>
          <w:p w14:paraId="336649EE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vAlign w:val="bottom"/>
          </w:tcPr>
          <w:p w14:paraId="762EEDE0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01688FFB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3684F5A" w14:textId="7012A5D8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73B8E7E4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17A50403" w14:textId="1440E8DA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097B1CB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468C9642" w14:textId="229CF198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A6D2FD4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9D0A74A" w14:textId="1A85AD34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9797E" w:rsidRPr="00EB0BEB" w14:paraId="32154099" w14:textId="77777777" w:rsidTr="0066487B">
        <w:trPr>
          <w:cantSplit/>
        </w:trPr>
        <w:tc>
          <w:tcPr>
            <w:tcW w:w="1635" w:type="pct"/>
          </w:tcPr>
          <w:p w14:paraId="3A9B8E3D" w14:textId="77777777" w:rsidR="0089797E" w:rsidRPr="00EB0BE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CACA049" w14:textId="77777777" w:rsidR="0089797E" w:rsidRPr="00EB0BE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58E0077" w14:textId="77777777" w:rsidR="0089797E" w:rsidRPr="00EB0BE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33B49718" w14:textId="77777777" w:rsidR="0089797E" w:rsidRPr="00EB0BE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97E" w:rsidRPr="00EB0BEB" w14:paraId="62C45680" w14:textId="77777777" w:rsidTr="00D64A3F">
        <w:trPr>
          <w:trHeight w:val="148"/>
        </w:trPr>
        <w:tc>
          <w:tcPr>
            <w:tcW w:w="1635" w:type="pct"/>
          </w:tcPr>
          <w:p w14:paraId="745BEEFE" w14:textId="77777777" w:rsidR="0089797E" w:rsidRPr="00EB0BE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3" w:type="pct"/>
          </w:tcPr>
          <w:p w14:paraId="05EC7612" w14:textId="77777777" w:rsidR="0089797E" w:rsidRPr="00EB0BE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7A4450" w14:textId="77777777" w:rsidR="0089797E" w:rsidRPr="00EB0BEB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C9B9E9B" w14:textId="77777777" w:rsidR="0089797E" w:rsidRPr="00EB0BEB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9208F93" w14:textId="77777777" w:rsidR="0089797E" w:rsidRPr="00EB0BE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130F090" w14:textId="77777777" w:rsidR="0089797E" w:rsidRPr="00EB0BEB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D89AF62" w14:textId="77777777" w:rsidR="0089797E" w:rsidRPr="00EB0BE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261A322C" w14:textId="77777777" w:rsidR="0089797E" w:rsidRPr="00EB0BEB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5603874B" w14:textId="77777777" w:rsidR="0089797E" w:rsidRPr="00EB0BEB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06A22C2" w14:textId="77777777" w:rsidR="0089797E" w:rsidRPr="00EB0BEB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E76" w:rsidRPr="00EB0BEB" w14:paraId="51C8902C" w14:textId="77777777" w:rsidTr="00D64A3F">
        <w:trPr>
          <w:trHeight w:val="148"/>
        </w:trPr>
        <w:tc>
          <w:tcPr>
            <w:tcW w:w="1635" w:type="pct"/>
          </w:tcPr>
          <w:p w14:paraId="7D2DB782" w14:textId="0DA043C2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3" w:type="pct"/>
          </w:tcPr>
          <w:p w14:paraId="5DE5FA40" w14:textId="44CBB244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BE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ABE4530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50711768" w14:textId="3B65F6CE" w:rsidR="00C91E76" w:rsidRPr="00EB0BEB" w:rsidRDefault="00E12D00" w:rsidP="00E12D0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1D9BC9E0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C9C48B9" w14:textId="7CCBB9BD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47" w:type="pct"/>
            <w:tcBorders>
              <w:bottom w:val="nil"/>
            </w:tcBorders>
          </w:tcPr>
          <w:p w14:paraId="129EE3CF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749646C0" w14:textId="51BA16AD" w:rsidR="00C91E76" w:rsidRPr="00EB0BEB" w:rsidRDefault="00E12D00" w:rsidP="00E12D00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442529B0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0BD1B2E" w14:textId="294FD60D" w:rsidR="00C91E76" w:rsidRPr="00EB0BEB" w:rsidRDefault="00C91E76" w:rsidP="00C91E7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1E76" w:rsidRPr="00EB0BEB" w14:paraId="0639D66E" w14:textId="77777777" w:rsidTr="00513609">
        <w:tc>
          <w:tcPr>
            <w:tcW w:w="1635" w:type="pct"/>
          </w:tcPr>
          <w:p w14:paraId="2137472A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</w:tcPr>
          <w:p w14:paraId="60B1E7DA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188EFB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5D320587" w14:textId="6B42BE95" w:rsidR="00C91E76" w:rsidRPr="00EB0BEB" w:rsidRDefault="00E12D00" w:rsidP="00E12D0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270,364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30AFDC8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37B6D785" w14:textId="2EA17548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258,468 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C76D870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765A39B2" w14:textId="5498C224" w:rsidR="00C91E76" w:rsidRPr="00EB0BEB" w:rsidRDefault="00E12D00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42,114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E6448FD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6850FE54" w14:textId="76D3695E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42,219 </w:t>
            </w:r>
          </w:p>
        </w:tc>
      </w:tr>
      <w:tr w:rsidR="00C91E76" w:rsidRPr="00EB0BEB" w14:paraId="08CBA00E" w14:textId="77777777" w:rsidTr="00513609">
        <w:tc>
          <w:tcPr>
            <w:tcW w:w="1635" w:type="pct"/>
          </w:tcPr>
          <w:p w14:paraId="73E3DB60" w14:textId="62A08BBF" w:rsidR="00C91E76" w:rsidRPr="00EB0BEB" w:rsidRDefault="00C91E76" w:rsidP="00C91E7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bookmarkStart w:id="2" w:name="_Hlk71130369"/>
            <w:r w:rsidRPr="00EB0B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B0B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93B02" w:rsidRPr="00EB0BE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="00D93B02" w:rsidRPr="00EB0BEB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="00D93B02" w:rsidRPr="00EB0BEB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  <w:bookmarkEnd w:id="2"/>
          </w:p>
        </w:tc>
        <w:tc>
          <w:tcPr>
            <w:tcW w:w="433" w:type="pct"/>
          </w:tcPr>
          <w:p w14:paraId="12952E32" w14:textId="3C3F283C" w:rsidR="00240CEE" w:rsidRDefault="00240CE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763F288" w14:textId="0F819378" w:rsidR="00C91E76" w:rsidRPr="00EB0BEB" w:rsidRDefault="000D294E" w:rsidP="000D2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45" w:type="pct"/>
          </w:tcPr>
          <w:p w14:paraId="205BFA3D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983FC" w14:textId="77777777" w:rsidR="00C91E76" w:rsidRPr="00EB0BEB" w:rsidRDefault="00C91E76" w:rsidP="00C91E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8CCE11A" w14:textId="48AB1BE4" w:rsidR="00E12D00" w:rsidRPr="00EB0BEB" w:rsidRDefault="00E12D00" w:rsidP="00E12D0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(12,401)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36E45972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09EFD" w14:textId="77777777" w:rsidR="00240CEE" w:rsidRPr="00EB0BEB" w:rsidRDefault="00240CEE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88CB007" w14:textId="0019DF1A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(10,678)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484A02BD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54286" w14:textId="77777777" w:rsidR="00C91E76" w:rsidRPr="00EB0BEB" w:rsidRDefault="00C91E76" w:rsidP="00C91E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B09F8F6" w14:textId="2D1041D3" w:rsidR="00E12D00" w:rsidRPr="00EB0BEB" w:rsidRDefault="00E12D00" w:rsidP="00C91E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(4,975)</w:t>
            </w:r>
          </w:p>
        </w:tc>
        <w:tc>
          <w:tcPr>
            <w:tcW w:w="147" w:type="pct"/>
            <w:tcBorders>
              <w:top w:val="nil"/>
            </w:tcBorders>
          </w:tcPr>
          <w:p w14:paraId="48A0DD71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</w:tcPr>
          <w:p w14:paraId="37D73867" w14:textId="77777777" w:rsidR="00240CEE" w:rsidRPr="00EB0BEB" w:rsidRDefault="00240CEE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E1D596" w14:textId="7630591A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(5,471)</w:t>
            </w:r>
          </w:p>
        </w:tc>
      </w:tr>
      <w:tr w:rsidR="00C91E76" w:rsidRPr="00EB0BEB" w14:paraId="13B9E1E4" w14:textId="77777777" w:rsidTr="00513609">
        <w:tc>
          <w:tcPr>
            <w:tcW w:w="1635" w:type="pct"/>
          </w:tcPr>
          <w:p w14:paraId="06C7F448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3FF334AA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3834AC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99F4C" w14:textId="782C2983" w:rsidR="00C91E76" w:rsidRPr="00EB0BEB" w:rsidRDefault="00E12D00" w:rsidP="00E12D0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257,963</w:t>
            </w:r>
          </w:p>
        </w:tc>
        <w:tc>
          <w:tcPr>
            <w:tcW w:w="147" w:type="pct"/>
            <w:shd w:val="clear" w:color="auto" w:fill="auto"/>
          </w:tcPr>
          <w:p w14:paraId="1E710758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3818C" w14:textId="04F94287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247,826 </w:t>
            </w:r>
          </w:p>
        </w:tc>
        <w:tc>
          <w:tcPr>
            <w:tcW w:w="147" w:type="pct"/>
            <w:shd w:val="clear" w:color="auto" w:fill="auto"/>
          </w:tcPr>
          <w:p w14:paraId="5FFDDC1B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1E894" w14:textId="4FB22196" w:rsidR="00C91E76" w:rsidRPr="00EB0BEB" w:rsidRDefault="00E12D00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37,139</w:t>
            </w:r>
          </w:p>
        </w:tc>
        <w:tc>
          <w:tcPr>
            <w:tcW w:w="147" w:type="pct"/>
          </w:tcPr>
          <w:p w14:paraId="63743767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7C7E48C0" w14:textId="2C338676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36,748</w:t>
            </w:r>
          </w:p>
        </w:tc>
      </w:tr>
      <w:tr w:rsidR="00B02F6C" w:rsidRPr="00EB0BEB" w14:paraId="6240A474" w14:textId="77777777" w:rsidTr="00513609">
        <w:tc>
          <w:tcPr>
            <w:tcW w:w="1635" w:type="pct"/>
          </w:tcPr>
          <w:p w14:paraId="5D1BB048" w14:textId="77777777" w:rsidR="00B02F6C" w:rsidRPr="00EB0BE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0A46ACCD" w14:textId="77777777" w:rsidR="00B02F6C" w:rsidRPr="00EB0BE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5FE480" w14:textId="77777777" w:rsidR="00B02F6C" w:rsidRPr="00EB0BE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DCDECE5" w14:textId="77777777" w:rsidR="00B02F6C" w:rsidRPr="00EB0BE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0060AB2" w14:textId="77777777" w:rsidR="00B02F6C" w:rsidRPr="00EB0BE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62D53218" w14:textId="77777777" w:rsidR="00B02F6C" w:rsidRPr="00EB0BEB" w:rsidRDefault="00B02F6C" w:rsidP="00C91E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7EF9DFC" w14:textId="77777777" w:rsidR="00B02F6C" w:rsidRPr="00EB0BE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E8C892A" w14:textId="77777777" w:rsidR="00B02F6C" w:rsidRPr="00EB0BEB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076E812" w14:textId="77777777" w:rsidR="00B02F6C" w:rsidRPr="00EB0BE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4CB1F63F" w14:textId="77777777" w:rsidR="00B02F6C" w:rsidRPr="00EB0BEB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02F6C" w:rsidRPr="00EB0BEB" w14:paraId="34CC0926" w14:textId="77777777" w:rsidTr="00513609">
        <w:tc>
          <w:tcPr>
            <w:tcW w:w="1635" w:type="pct"/>
          </w:tcPr>
          <w:p w14:paraId="64F1E09D" w14:textId="29E29FC8" w:rsidR="00B02F6C" w:rsidRPr="00EB0BE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3" w:type="pct"/>
          </w:tcPr>
          <w:p w14:paraId="2E42C526" w14:textId="77777777" w:rsidR="00B02F6C" w:rsidRPr="00EB0BE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291FBAD" w14:textId="77777777" w:rsidR="00B02F6C" w:rsidRPr="00EB0BEB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570F084" w14:textId="77777777" w:rsidR="00B02F6C" w:rsidRPr="00EB0BEB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8C7DB89" w14:textId="77777777" w:rsidR="00B02F6C" w:rsidRPr="00EB0BE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63DD99B" w14:textId="0359F502" w:rsidR="00B02F6C" w:rsidRPr="00EB0BEB" w:rsidRDefault="00B02F6C" w:rsidP="00C91E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DD1EA0C" w14:textId="77777777" w:rsidR="00B02F6C" w:rsidRPr="00EB0BE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90CA6EE" w14:textId="77777777" w:rsidR="00B02F6C" w:rsidRPr="00EB0BEB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6CA066" w14:textId="77777777" w:rsidR="00B02F6C" w:rsidRPr="00EB0BEB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73523BC6" w14:textId="77777777" w:rsidR="00B02F6C" w:rsidRPr="00EB0BEB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91E76" w:rsidRPr="00EB0BEB" w14:paraId="778F9B70" w14:textId="77777777" w:rsidTr="00513609">
        <w:tc>
          <w:tcPr>
            <w:tcW w:w="1635" w:type="pct"/>
          </w:tcPr>
          <w:p w14:paraId="1287D824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EB0BEB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33" w:type="pct"/>
          </w:tcPr>
          <w:p w14:paraId="007B8EAF" w14:textId="749C4352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BE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1F1D8C7E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BA38B1A" w14:textId="368ED874" w:rsidR="00C91E76" w:rsidRPr="00EB0BEB" w:rsidRDefault="00E12D00" w:rsidP="00E12D0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47" w:type="pct"/>
            <w:shd w:val="clear" w:color="auto" w:fill="auto"/>
          </w:tcPr>
          <w:p w14:paraId="5C1C34CE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122A897" w14:textId="27AB51CB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8 </w:t>
            </w:r>
          </w:p>
        </w:tc>
        <w:tc>
          <w:tcPr>
            <w:tcW w:w="147" w:type="pct"/>
            <w:shd w:val="clear" w:color="auto" w:fill="auto"/>
          </w:tcPr>
          <w:p w14:paraId="69AA75F4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B7C0E52" w14:textId="6A9BEBDE" w:rsidR="00C91E76" w:rsidRPr="00EB0BEB" w:rsidRDefault="00E12D00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47" w:type="pct"/>
          </w:tcPr>
          <w:p w14:paraId="713E4337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7CA5969A" w14:textId="3EC20419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764</w:t>
            </w:r>
          </w:p>
        </w:tc>
      </w:tr>
      <w:tr w:rsidR="00C91E76" w:rsidRPr="00EB0BEB" w14:paraId="7EBEEDAA" w14:textId="77777777" w:rsidTr="00513609">
        <w:tc>
          <w:tcPr>
            <w:tcW w:w="1635" w:type="pct"/>
          </w:tcPr>
          <w:p w14:paraId="5B4AFD84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</w:tcPr>
          <w:p w14:paraId="66EC8518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ABAE940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F92F593" w14:textId="343AE9A6" w:rsidR="00C91E76" w:rsidRPr="009840DA" w:rsidRDefault="00E12D00" w:rsidP="00E12D0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40DA">
              <w:rPr>
                <w:rFonts w:ascii="Angsana New" w:hAnsi="Angsana New"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147" w:type="pct"/>
            <w:shd w:val="clear" w:color="auto" w:fill="auto"/>
          </w:tcPr>
          <w:p w14:paraId="13E3BA28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695B63" w14:textId="726D9403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600 </w:t>
            </w:r>
          </w:p>
        </w:tc>
        <w:tc>
          <w:tcPr>
            <w:tcW w:w="147" w:type="pct"/>
            <w:shd w:val="clear" w:color="auto" w:fill="auto"/>
          </w:tcPr>
          <w:p w14:paraId="3EE3AA0D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EFF7A55" w14:textId="7AB4A618" w:rsidR="00C91E76" w:rsidRPr="00EB0BEB" w:rsidRDefault="00E12D00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7" w:type="pct"/>
          </w:tcPr>
          <w:p w14:paraId="6A04DEE6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57E81D75" w14:textId="3424190F" w:rsidR="00C91E76" w:rsidRPr="00EB0BEB" w:rsidRDefault="00C91E76" w:rsidP="00C91E7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91E76" w:rsidRPr="00EB0BEB" w14:paraId="548A01BC" w14:textId="77777777" w:rsidTr="00513609">
        <w:tc>
          <w:tcPr>
            <w:tcW w:w="1635" w:type="pct"/>
          </w:tcPr>
          <w:p w14:paraId="7DB07CA1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71280830"/>
            <w:r w:rsidRPr="00EB0BEB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  <w:bookmarkEnd w:id="3"/>
          </w:p>
        </w:tc>
        <w:tc>
          <w:tcPr>
            <w:tcW w:w="433" w:type="pct"/>
          </w:tcPr>
          <w:p w14:paraId="76AA1FA6" w14:textId="4F3103CD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8D2A8C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DA637D0" w14:textId="499E3DAD" w:rsidR="00C91E76" w:rsidRPr="009840DA" w:rsidRDefault="00A50D8A" w:rsidP="00E12D0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40DA">
              <w:rPr>
                <w:rFonts w:ascii="Angsana New" w:hAnsi="Angsana New"/>
                <w:sz w:val="30"/>
                <w:szCs w:val="30"/>
                <w:lang w:val="en-US" w:bidi="th-TH"/>
              </w:rPr>
              <w:t>17,838</w:t>
            </w:r>
          </w:p>
        </w:tc>
        <w:tc>
          <w:tcPr>
            <w:tcW w:w="147" w:type="pct"/>
            <w:shd w:val="clear" w:color="auto" w:fill="auto"/>
          </w:tcPr>
          <w:p w14:paraId="6CB8299C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213A08" w14:textId="70D42AED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14,034 </w:t>
            </w:r>
          </w:p>
        </w:tc>
        <w:tc>
          <w:tcPr>
            <w:tcW w:w="147" w:type="pct"/>
            <w:shd w:val="clear" w:color="auto" w:fill="auto"/>
          </w:tcPr>
          <w:p w14:paraId="45BC488E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3384EF8" w14:textId="03562505" w:rsidR="00C91E76" w:rsidRPr="00EB0BEB" w:rsidRDefault="00E12D00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147" w:type="pct"/>
          </w:tcPr>
          <w:p w14:paraId="023A62B4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14E9485E" w14:textId="67E23674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932</w:t>
            </w:r>
          </w:p>
        </w:tc>
      </w:tr>
      <w:tr w:rsidR="00C91E76" w:rsidRPr="00EB0BEB" w14:paraId="4E34B34D" w14:textId="77777777" w:rsidTr="00513609">
        <w:tc>
          <w:tcPr>
            <w:tcW w:w="1635" w:type="pct"/>
          </w:tcPr>
          <w:p w14:paraId="672C9443" w14:textId="728E31E2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71280842"/>
            <w:r w:rsidRPr="00EB0BEB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bookmarkEnd w:id="4"/>
          </w:p>
        </w:tc>
        <w:tc>
          <w:tcPr>
            <w:tcW w:w="433" w:type="pct"/>
          </w:tcPr>
          <w:p w14:paraId="3440CF4B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55D3AE0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A879EB" w14:textId="46501CDD" w:rsidR="00C91E76" w:rsidRPr="009840DA" w:rsidRDefault="00A50D8A" w:rsidP="00E12D0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40DA">
              <w:rPr>
                <w:rFonts w:ascii="Angsana New" w:hAnsi="Angsana New"/>
                <w:sz w:val="30"/>
                <w:szCs w:val="30"/>
                <w:lang w:val="en-US" w:bidi="th-TH"/>
              </w:rPr>
              <w:t>2,398</w:t>
            </w:r>
          </w:p>
        </w:tc>
        <w:tc>
          <w:tcPr>
            <w:tcW w:w="147" w:type="pct"/>
            <w:shd w:val="clear" w:color="auto" w:fill="auto"/>
          </w:tcPr>
          <w:p w14:paraId="5E59FE57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7F44DE" w14:textId="167FBF69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2,553 </w:t>
            </w:r>
          </w:p>
        </w:tc>
        <w:tc>
          <w:tcPr>
            <w:tcW w:w="147" w:type="pct"/>
            <w:shd w:val="clear" w:color="auto" w:fill="auto"/>
          </w:tcPr>
          <w:p w14:paraId="5681DCC0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EFEA55D" w14:textId="1AD6E6B1" w:rsidR="00C91E76" w:rsidRPr="00EB0BEB" w:rsidRDefault="00E12D00" w:rsidP="00C91E7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A1AC50B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1005EBD3" w14:textId="6C4FF075" w:rsidR="00C91E76" w:rsidRPr="00EB0BEB" w:rsidRDefault="00C91E76" w:rsidP="00C91E7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91E76" w:rsidRPr="00EB0BEB" w14:paraId="40017544" w14:textId="77777777" w:rsidTr="00513609">
        <w:tc>
          <w:tcPr>
            <w:tcW w:w="1635" w:type="pct"/>
          </w:tcPr>
          <w:p w14:paraId="626125A6" w14:textId="6AF2045F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</w:rPr>
              <w:t>รายได้ค้างรับ - อื่นๆ</w:t>
            </w:r>
          </w:p>
        </w:tc>
        <w:tc>
          <w:tcPr>
            <w:tcW w:w="433" w:type="pct"/>
          </w:tcPr>
          <w:p w14:paraId="43EE3D5A" w14:textId="77777777" w:rsidR="00C91E76" w:rsidRPr="00EB0BEB" w:rsidDel="004C4E41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B47CB0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20415C" w14:textId="4AA01457" w:rsidR="00C91E76" w:rsidRPr="009840DA" w:rsidDel="004C4E41" w:rsidRDefault="00E12D00" w:rsidP="00E12D0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40DA">
              <w:rPr>
                <w:rFonts w:ascii="Angsana New" w:hAnsi="Angsana New"/>
                <w:sz w:val="30"/>
                <w:szCs w:val="30"/>
                <w:lang w:val="en-US" w:bidi="th-TH"/>
              </w:rPr>
              <w:t>621</w:t>
            </w:r>
          </w:p>
        </w:tc>
        <w:tc>
          <w:tcPr>
            <w:tcW w:w="147" w:type="pct"/>
            <w:shd w:val="clear" w:color="auto" w:fill="auto"/>
          </w:tcPr>
          <w:p w14:paraId="28781C99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EDD993" w14:textId="4E76B6F6" w:rsidR="00C91E76" w:rsidRPr="00EB0BEB" w:rsidDel="004C4E41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159 </w:t>
            </w:r>
          </w:p>
        </w:tc>
        <w:tc>
          <w:tcPr>
            <w:tcW w:w="147" w:type="pct"/>
            <w:shd w:val="clear" w:color="auto" w:fill="auto"/>
          </w:tcPr>
          <w:p w14:paraId="19C09487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0EB465" w14:textId="415CDEC8" w:rsidR="00C91E76" w:rsidRPr="00EB0BEB" w:rsidDel="004C4E41" w:rsidRDefault="00E12D00" w:rsidP="00C91E76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B2B46C2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36463F91" w14:textId="51C89D0F" w:rsidR="00C91E76" w:rsidRPr="00EB0BEB" w:rsidDel="004C4E41" w:rsidRDefault="00C91E76" w:rsidP="00C91E7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91E76" w:rsidRPr="00EB0BEB" w14:paraId="09B3DE6F" w14:textId="77777777" w:rsidTr="00513609">
        <w:tc>
          <w:tcPr>
            <w:tcW w:w="1635" w:type="pct"/>
          </w:tcPr>
          <w:p w14:paraId="31305DA9" w14:textId="4CA36973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B0BEB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ดอกเบี้ยค้างรับ</w:t>
            </w:r>
            <w:r w:rsidRPr="00EB0B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3" w:type="pct"/>
          </w:tcPr>
          <w:p w14:paraId="2785E59A" w14:textId="1C5D4DA9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BE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6C60A2E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815A43" w14:textId="620E0FF1" w:rsidR="00C91E76" w:rsidRPr="009840DA" w:rsidRDefault="000C0305" w:rsidP="000C030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40DA">
              <w:rPr>
                <w:rFonts w:ascii="Angsana New" w:hAnsi="Angsana New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47" w:type="pct"/>
            <w:shd w:val="clear" w:color="auto" w:fill="auto"/>
          </w:tcPr>
          <w:p w14:paraId="2B705DC2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0C9B5C5" w14:textId="28B5EA43" w:rsidR="00C91E76" w:rsidRPr="00EB0BEB" w:rsidRDefault="00C91E76" w:rsidP="00C91E7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4EF553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12631D0" w14:textId="1E7F5920" w:rsidR="00C91E76" w:rsidRPr="00EB0BEB" w:rsidRDefault="00E12D00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2,716</w:t>
            </w:r>
          </w:p>
        </w:tc>
        <w:tc>
          <w:tcPr>
            <w:tcW w:w="147" w:type="pct"/>
          </w:tcPr>
          <w:p w14:paraId="1151EF67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0F59F90B" w14:textId="183E194D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2,700</w:t>
            </w:r>
          </w:p>
        </w:tc>
      </w:tr>
      <w:tr w:rsidR="00C91E76" w:rsidRPr="00EB0BEB" w14:paraId="0C61DE4B" w14:textId="77777777" w:rsidTr="00513609">
        <w:tc>
          <w:tcPr>
            <w:tcW w:w="1635" w:type="pct"/>
          </w:tcPr>
          <w:p w14:paraId="54690E15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33" w:type="pct"/>
          </w:tcPr>
          <w:p w14:paraId="5D4E1996" w14:textId="3BCE0834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BE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18388728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BA5C014" w14:textId="7EEFE378" w:rsidR="00C91E76" w:rsidRPr="009840DA" w:rsidRDefault="00E12D00" w:rsidP="00C91E7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40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C6A219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F4562F6" w14:textId="65E8DA57" w:rsidR="00C91E76" w:rsidRPr="00EB0BEB" w:rsidRDefault="00C91E76" w:rsidP="00C91E7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3F254F4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2B1E975" w14:textId="168AE483" w:rsidR="00C91E76" w:rsidRPr="00EB0BEB" w:rsidRDefault="00E12D00" w:rsidP="00C91E76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E561F06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8F0E3D9" w14:textId="215D5213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37,897</w:t>
            </w:r>
          </w:p>
        </w:tc>
      </w:tr>
      <w:tr w:rsidR="00C91E76" w:rsidRPr="00EB0BEB" w14:paraId="404000B2" w14:textId="77777777" w:rsidTr="003E2EB1">
        <w:trPr>
          <w:trHeight w:val="345"/>
        </w:trPr>
        <w:tc>
          <w:tcPr>
            <w:tcW w:w="1635" w:type="pct"/>
          </w:tcPr>
          <w:p w14:paraId="21998A49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5" w:name="_Hlk71280849"/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1A5ADE59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B10CF47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CB38E" w14:textId="0FDBF965" w:rsidR="00C91E76" w:rsidRPr="009840DA" w:rsidRDefault="00A50D8A" w:rsidP="00E12D0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840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22,375</w:t>
            </w:r>
          </w:p>
        </w:tc>
        <w:tc>
          <w:tcPr>
            <w:tcW w:w="147" w:type="pct"/>
            <w:shd w:val="clear" w:color="auto" w:fill="auto"/>
          </w:tcPr>
          <w:p w14:paraId="19B1237B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AF7CE" w14:textId="310D18D1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17,354</w:t>
            </w:r>
          </w:p>
        </w:tc>
        <w:tc>
          <w:tcPr>
            <w:tcW w:w="147" w:type="pct"/>
            <w:shd w:val="clear" w:color="auto" w:fill="auto"/>
          </w:tcPr>
          <w:p w14:paraId="28F176AC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28058" w14:textId="783087B2" w:rsidR="00C91E76" w:rsidRPr="00EB0BEB" w:rsidRDefault="00E12D00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4,398</w:t>
            </w:r>
          </w:p>
        </w:tc>
        <w:tc>
          <w:tcPr>
            <w:tcW w:w="147" w:type="pct"/>
          </w:tcPr>
          <w:p w14:paraId="27E2A456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3CC72E17" w14:textId="14227819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42,293</w:t>
            </w:r>
          </w:p>
        </w:tc>
      </w:tr>
      <w:tr w:rsidR="00C91E76" w:rsidRPr="00EB0BEB" w14:paraId="52934607" w14:textId="77777777" w:rsidTr="00C91E76">
        <w:trPr>
          <w:trHeight w:val="58"/>
        </w:trPr>
        <w:tc>
          <w:tcPr>
            <w:tcW w:w="2068" w:type="pct"/>
            <w:gridSpan w:val="2"/>
          </w:tcPr>
          <w:p w14:paraId="0982EA52" w14:textId="17466EBC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EB0B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5" w:type="pct"/>
          </w:tcPr>
          <w:p w14:paraId="7E641298" w14:textId="77777777" w:rsidR="00C91E76" w:rsidRPr="00EB0BEB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A4402" w14:textId="48A524EF" w:rsidR="00C91E76" w:rsidRPr="009840DA" w:rsidRDefault="002954E8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840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280,338</w:t>
            </w:r>
          </w:p>
        </w:tc>
        <w:tc>
          <w:tcPr>
            <w:tcW w:w="147" w:type="pct"/>
            <w:shd w:val="clear" w:color="auto" w:fill="auto"/>
          </w:tcPr>
          <w:p w14:paraId="507FE50E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32C3E" w14:textId="5E7DE244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265,180</w:t>
            </w:r>
          </w:p>
        </w:tc>
        <w:tc>
          <w:tcPr>
            <w:tcW w:w="147" w:type="pct"/>
            <w:shd w:val="clear" w:color="auto" w:fill="auto"/>
          </w:tcPr>
          <w:p w14:paraId="24451E6B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CA4D3" w14:textId="050048E9" w:rsidR="00C91E76" w:rsidRPr="00EB0BEB" w:rsidRDefault="00E12D00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</w:rPr>
              <w:t>41,537</w:t>
            </w:r>
          </w:p>
        </w:tc>
        <w:tc>
          <w:tcPr>
            <w:tcW w:w="147" w:type="pct"/>
          </w:tcPr>
          <w:p w14:paraId="1C3BDDBD" w14:textId="77777777" w:rsidR="00C91E76" w:rsidRPr="00EB0BEB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66025" w14:textId="2DB51ED5" w:rsidR="00C91E76" w:rsidRPr="00EB0BEB" w:rsidRDefault="00C91E76" w:rsidP="00C91E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79,041</w:t>
            </w:r>
          </w:p>
        </w:tc>
      </w:tr>
      <w:bookmarkEnd w:id="5"/>
    </w:tbl>
    <w:p w14:paraId="34B1CDE2" w14:textId="24341CA3" w:rsidR="00F83FD2" w:rsidRPr="00EB0BEB" w:rsidRDefault="00F83FD2" w:rsidP="0089797E">
      <w:pPr>
        <w:pStyle w:val="BodyText2"/>
        <w:ind w:left="540"/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2"/>
        <w:gridCol w:w="271"/>
        <w:gridCol w:w="1084"/>
        <w:gridCol w:w="275"/>
        <w:gridCol w:w="1088"/>
        <w:gridCol w:w="275"/>
        <w:gridCol w:w="1086"/>
        <w:gridCol w:w="275"/>
        <w:gridCol w:w="1134"/>
      </w:tblGrid>
      <w:tr w:rsidR="00F83FD2" w:rsidRPr="00EB0BEB" w14:paraId="70364FAB" w14:textId="77777777" w:rsidTr="00CB0FDC">
        <w:tc>
          <w:tcPr>
            <w:tcW w:w="2068" w:type="pct"/>
            <w:tcBorders>
              <w:top w:val="nil"/>
            </w:tcBorders>
          </w:tcPr>
          <w:p w14:paraId="3BFFC700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6" w:name="_Hlk70807376"/>
            <w:r w:rsidRPr="00EB0B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5" w:type="pct"/>
            <w:tcBorders>
              <w:top w:val="nil"/>
            </w:tcBorders>
          </w:tcPr>
          <w:p w14:paraId="5E820C90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3E28C7AE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3D81301C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201F6A1B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B0B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bookmarkEnd w:id="6"/>
      <w:tr w:rsidR="00F83FD2" w:rsidRPr="00EB0BEB" w14:paraId="3780967A" w14:textId="77777777" w:rsidTr="00CB0FDC">
        <w:tc>
          <w:tcPr>
            <w:tcW w:w="2068" w:type="pct"/>
            <w:tcBorders>
              <w:top w:val="nil"/>
            </w:tcBorders>
          </w:tcPr>
          <w:p w14:paraId="6E9B465C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B0B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0B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tcBorders>
              <w:top w:val="nil"/>
            </w:tcBorders>
          </w:tcPr>
          <w:p w14:paraId="55E71F59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  <w:shd w:val="clear" w:color="auto" w:fill="auto"/>
          </w:tcPr>
          <w:p w14:paraId="1EAA70C7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0BB534CC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  <w:shd w:val="clear" w:color="auto" w:fill="auto"/>
          </w:tcPr>
          <w:p w14:paraId="41B739EB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2D35D4F9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  <w:shd w:val="clear" w:color="auto" w:fill="auto"/>
          </w:tcPr>
          <w:p w14:paraId="05381DD1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tcBorders>
              <w:top w:val="nil"/>
            </w:tcBorders>
          </w:tcPr>
          <w:p w14:paraId="54DC87BB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2B50029A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83FD2" w:rsidRPr="00EB0BEB" w14:paraId="6E5CD28E" w14:textId="77777777" w:rsidTr="00CB0FDC">
        <w:tc>
          <w:tcPr>
            <w:tcW w:w="2068" w:type="pct"/>
          </w:tcPr>
          <w:p w14:paraId="5B199990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02521F4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pct"/>
            <w:gridSpan w:val="7"/>
            <w:tcBorders>
              <w:top w:val="nil"/>
            </w:tcBorders>
            <w:shd w:val="clear" w:color="auto" w:fill="auto"/>
          </w:tcPr>
          <w:p w14:paraId="2B942BB0" w14:textId="77777777" w:rsidR="00F83FD2" w:rsidRPr="00EB0BEB" w:rsidRDefault="00F83FD2" w:rsidP="00CB0FD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EB0BEB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EB0BEB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F83FD2" w:rsidRPr="00EB0BEB" w14:paraId="52E60351" w14:textId="77777777" w:rsidTr="00CB0FDC">
        <w:tc>
          <w:tcPr>
            <w:tcW w:w="2068" w:type="pct"/>
            <w:shd w:val="clear" w:color="auto" w:fill="auto"/>
          </w:tcPr>
          <w:p w14:paraId="7A069515" w14:textId="77777777" w:rsidR="00F83FD2" w:rsidRPr="00EB0BEB" w:rsidRDefault="00F83FD2" w:rsidP="00F83FD2">
            <w:pPr>
              <w:pStyle w:val="BodyText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shd w:val="clear" w:color="auto" w:fill="auto"/>
          </w:tcPr>
          <w:p w14:paraId="69923E70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A72399D" w14:textId="6A78C686" w:rsidR="00F83FD2" w:rsidRPr="00EB0BEB" w:rsidRDefault="000607BD" w:rsidP="000607B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2,613</w:t>
            </w:r>
          </w:p>
        </w:tc>
        <w:tc>
          <w:tcPr>
            <w:tcW w:w="147" w:type="pct"/>
            <w:shd w:val="clear" w:color="auto" w:fill="auto"/>
          </w:tcPr>
          <w:p w14:paraId="7B18F73A" w14:textId="77777777" w:rsidR="00F83FD2" w:rsidRPr="00EB0BEB" w:rsidRDefault="00F83FD2" w:rsidP="00CB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7D158F2" w14:textId="77777777" w:rsidR="00F83FD2" w:rsidRPr="00EB0BEB" w:rsidRDefault="00F83FD2" w:rsidP="00CB0FD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3,468</w:t>
            </w:r>
          </w:p>
        </w:tc>
        <w:tc>
          <w:tcPr>
            <w:tcW w:w="147" w:type="pct"/>
            <w:shd w:val="clear" w:color="auto" w:fill="auto"/>
          </w:tcPr>
          <w:p w14:paraId="054DEC8C" w14:textId="77777777" w:rsidR="00F83FD2" w:rsidRPr="00EB0BEB" w:rsidRDefault="00F83FD2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97865EB" w14:textId="71AE0298" w:rsidR="00F83FD2" w:rsidRPr="00EB0BEB" w:rsidRDefault="000607BD" w:rsidP="000607BD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AEA9E8B" w14:textId="77777777" w:rsidR="00F83FD2" w:rsidRPr="00EB0BEB" w:rsidRDefault="00F83FD2" w:rsidP="00CB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5D120D9" w14:textId="77777777" w:rsidR="00F83FD2" w:rsidRPr="00EB0BEB" w:rsidRDefault="00F83FD2" w:rsidP="00CB0FD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1,133</w:t>
            </w:r>
          </w:p>
        </w:tc>
      </w:tr>
      <w:tr w:rsidR="00E12D00" w:rsidRPr="00EB0BEB" w14:paraId="219179AC" w14:textId="77777777" w:rsidTr="00CB0FDC">
        <w:tc>
          <w:tcPr>
            <w:tcW w:w="2068" w:type="pct"/>
            <w:shd w:val="clear" w:color="auto" w:fill="auto"/>
          </w:tcPr>
          <w:p w14:paraId="3E63DD98" w14:textId="43E97280" w:rsidR="00E12D00" w:rsidRPr="00EB0BEB" w:rsidRDefault="00E12D00" w:rsidP="00F83FD2">
            <w:pPr>
              <w:pStyle w:val="BodyText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5" w:type="pct"/>
            <w:shd w:val="clear" w:color="auto" w:fill="auto"/>
          </w:tcPr>
          <w:p w14:paraId="1838D501" w14:textId="77777777" w:rsidR="00E12D00" w:rsidRPr="00EB0BEB" w:rsidRDefault="00E12D00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7505776" w14:textId="7611267A" w:rsidR="00E12D00" w:rsidRPr="00EB0BEB" w:rsidRDefault="000607BD" w:rsidP="000607B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(890)</w:t>
            </w:r>
          </w:p>
        </w:tc>
        <w:tc>
          <w:tcPr>
            <w:tcW w:w="147" w:type="pct"/>
            <w:shd w:val="clear" w:color="auto" w:fill="auto"/>
          </w:tcPr>
          <w:p w14:paraId="40382A60" w14:textId="77777777" w:rsidR="00E12D00" w:rsidRPr="00EB0BEB" w:rsidRDefault="00E12D00" w:rsidP="00CB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5BE7CEA" w14:textId="2D6C4FF7" w:rsidR="00E12D00" w:rsidRPr="00EB0BEB" w:rsidRDefault="00E12D00" w:rsidP="00E12D0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7CB0742" w14:textId="77777777" w:rsidR="00E12D00" w:rsidRPr="00EB0BEB" w:rsidRDefault="00E12D00" w:rsidP="00CB0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2E23830" w14:textId="4E306E3C" w:rsidR="00E12D00" w:rsidRPr="00EB0BEB" w:rsidRDefault="000607BD" w:rsidP="00CB0FD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(496)</w:t>
            </w:r>
          </w:p>
        </w:tc>
        <w:tc>
          <w:tcPr>
            <w:tcW w:w="147" w:type="pct"/>
            <w:shd w:val="clear" w:color="auto" w:fill="auto"/>
          </w:tcPr>
          <w:p w14:paraId="3B92284F" w14:textId="77777777" w:rsidR="00E12D00" w:rsidRPr="00EB0BEB" w:rsidRDefault="00E12D00" w:rsidP="00CB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7121323E" w14:textId="710023DA" w:rsidR="00E12D00" w:rsidRPr="00EB0BEB" w:rsidRDefault="00E12D00" w:rsidP="00E12D0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E3B6244" w14:textId="10EFD658" w:rsidR="00F83FD2" w:rsidRPr="00EB0BEB" w:rsidRDefault="00F83FD2" w:rsidP="0089797E">
      <w:pPr>
        <w:pStyle w:val="BodyText2"/>
        <w:ind w:left="540"/>
      </w:pPr>
    </w:p>
    <w:p w14:paraId="56081B9B" w14:textId="5FE09AAA" w:rsidR="005124B3" w:rsidRPr="00EB0BEB" w:rsidRDefault="005124B3" w:rsidP="005124B3">
      <w:pPr>
        <w:pStyle w:val="BodyText2"/>
        <w:ind w:left="540"/>
        <w:rPr>
          <w:i/>
          <w:iCs/>
        </w:rPr>
      </w:pPr>
      <w:r w:rsidRPr="00EB0BEB">
        <w:rPr>
          <w:cs/>
        </w:rPr>
        <w:t xml:space="preserve">ณ วันที่ </w:t>
      </w:r>
      <w:r w:rsidRPr="00EB0BEB">
        <w:rPr>
          <w:lang w:val="en-US"/>
        </w:rPr>
        <w:t xml:space="preserve">31 </w:t>
      </w:r>
      <w:r w:rsidRPr="00EB0BEB">
        <w:rPr>
          <w:cs/>
          <w:lang w:val="en-US"/>
        </w:rPr>
        <w:t xml:space="preserve">มีนาคม </w:t>
      </w:r>
      <w:r w:rsidRPr="00EB0BEB">
        <w:rPr>
          <w:lang w:val="en-US"/>
        </w:rPr>
        <w:t>2564</w:t>
      </w:r>
      <w:r w:rsidRPr="00EB0BEB">
        <w:rPr>
          <w:cs/>
        </w:rPr>
        <w:t xml:space="preserve"> </w:t>
      </w:r>
      <w:r w:rsidRPr="00EB0BEB">
        <w:rPr>
          <w:rFonts w:hint="cs"/>
          <w:cs/>
        </w:rPr>
        <w:t>บริษัทย่อย</w:t>
      </w:r>
      <w:r w:rsidRPr="00EB0BEB">
        <w:rPr>
          <w:cs/>
        </w:rPr>
        <w:t>ได้นำลูกหนี้การค้า</w:t>
      </w:r>
      <w:r w:rsidRPr="00EB0BEB">
        <w:rPr>
          <w:rFonts w:hint="cs"/>
          <w:cs/>
        </w:rPr>
        <w:t xml:space="preserve">จำนวน </w:t>
      </w:r>
      <w:r w:rsidR="004A1061" w:rsidRPr="00EB0BEB">
        <w:rPr>
          <w:lang w:val="en-US"/>
        </w:rPr>
        <w:t xml:space="preserve">20.51 </w:t>
      </w:r>
      <w:r w:rsidRPr="00EB0BEB">
        <w:rPr>
          <w:cs/>
        </w:rPr>
        <w:t>ล้านบาทไปเป็นหลักประกันเงินกู้ยืมระยะสั้น</w:t>
      </w:r>
      <w:r w:rsidR="00251B69" w:rsidRPr="00EB0BEB">
        <w:rPr>
          <w:cs/>
        </w:rPr>
        <w:br/>
      </w:r>
      <w:r w:rsidRPr="00EB0BEB">
        <w:rPr>
          <w:cs/>
        </w:rPr>
        <w:t xml:space="preserve">จากสถาบันการเงิน - สินเชื่อแฟคเตอริ่ง </w:t>
      </w:r>
      <w:r w:rsidRPr="00EB0BEB">
        <w:rPr>
          <w:i/>
          <w:iCs/>
          <w:cs/>
        </w:rPr>
        <w:t>(</w:t>
      </w:r>
      <w:r w:rsidRPr="00EB0BEB">
        <w:rPr>
          <w:i/>
          <w:iCs/>
          <w:lang w:val="en-US"/>
        </w:rPr>
        <w:t xml:space="preserve">31 </w:t>
      </w:r>
      <w:r w:rsidRPr="00EB0BEB">
        <w:rPr>
          <w:rFonts w:hint="cs"/>
          <w:i/>
          <w:iCs/>
          <w:cs/>
          <w:lang w:val="en-US"/>
        </w:rPr>
        <w:t xml:space="preserve">ธันวาคม </w:t>
      </w:r>
      <w:r w:rsidRPr="00EB0BEB">
        <w:rPr>
          <w:i/>
          <w:iCs/>
          <w:lang w:val="en-US"/>
        </w:rPr>
        <w:t>2563</w:t>
      </w:r>
      <w:r w:rsidRPr="00EB0BEB">
        <w:rPr>
          <w:i/>
          <w:iCs/>
          <w:cs/>
        </w:rPr>
        <w:t xml:space="preserve"> : </w:t>
      </w:r>
      <w:bookmarkStart w:id="7" w:name="_Hlk67997481"/>
      <w:r w:rsidRPr="00EB0BEB">
        <w:rPr>
          <w:i/>
          <w:iCs/>
          <w:lang w:val="en-US"/>
        </w:rPr>
        <w:t xml:space="preserve">101.93 </w:t>
      </w:r>
      <w:bookmarkEnd w:id="7"/>
      <w:r w:rsidRPr="00EB0BEB">
        <w:rPr>
          <w:i/>
          <w:iCs/>
          <w:cs/>
        </w:rPr>
        <w:t>ล้านบาท)</w:t>
      </w:r>
    </w:p>
    <w:p w14:paraId="24ACE51E" w14:textId="68DBD74A" w:rsidR="00AC1E73" w:rsidRPr="00EB0BEB" w:rsidRDefault="003E09D5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EB0BEB">
        <w:rPr>
          <w:rFonts w:hint="cs"/>
          <w:b/>
          <w:bCs/>
          <w:cs/>
        </w:rPr>
        <w:lastRenderedPageBreak/>
        <w:t>สินทรัพย์และหนี้สินที่เกิดจากสัญญา</w:t>
      </w:r>
    </w:p>
    <w:p w14:paraId="54DF22CC" w14:textId="0F46E20D" w:rsidR="00C91E76" w:rsidRPr="00EB0BEB" w:rsidRDefault="00C91E76" w:rsidP="00C91E76">
      <w:pPr>
        <w:pStyle w:val="BodyText2"/>
        <w:ind w:left="540"/>
        <w:rPr>
          <w:b/>
          <w:bCs/>
        </w:rPr>
      </w:pPr>
    </w:p>
    <w:p w14:paraId="0CFC7CAB" w14:textId="77777777" w:rsidR="00C91E76" w:rsidRPr="00EB0BEB" w:rsidRDefault="00C91E76" w:rsidP="00C91E76">
      <w:pPr>
        <w:pStyle w:val="BodyText2"/>
        <w:ind w:left="540"/>
        <w:rPr>
          <w:cs/>
        </w:rPr>
      </w:pPr>
      <w:r w:rsidRPr="00EB0BEB">
        <w:rPr>
          <w:rFonts w:hint="cs"/>
          <w:cs/>
        </w:rPr>
        <w:t>กลุ่มบริษัทมียอดคงเหลือของสินทรัพย์ที่เกิดจากสัญญา และหนี้สินที่เกิดจากสัญญากับลูกค้าดังนี้</w:t>
      </w:r>
    </w:p>
    <w:p w14:paraId="409F8E72" w14:textId="77777777" w:rsidR="00AC1E73" w:rsidRPr="00EB0BEB" w:rsidRDefault="00AC1E73" w:rsidP="00AC1E73">
      <w:pPr>
        <w:pStyle w:val="BodyText2"/>
        <w:ind w:left="540"/>
        <w:rPr>
          <w:b/>
          <w:bCs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264"/>
        <w:gridCol w:w="1090"/>
        <w:gridCol w:w="262"/>
        <w:gridCol w:w="11"/>
        <w:gridCol w:w="1172"/>
        <w:gridCol w:w="271"/>
        <w:gridCol w:w="983"/>
        <w:gridCol w:w="7"/>
        <w:gridCol w:w="271"/>
        <w:gridCol w:w="1170"/>
        <w:gridCol w:w="6"/>
      </w:tblGrid>
      <w:tr w:rsidR="00F6560E" w:rsidRPr="00EB0BEB" w14:paraId="3A8E56A3" w14:textId="77777777" w:rsidTr="00474DC9">
        <w:trPr>
          <w:tblHeader/>
        </w:trPr>
        <w:tc>
          <w:tcPr>
            <w:tcW w:w="2035" w:type="pct"/>
          </w:tcPr>
          <w:p w14:paraId="0C73779A" w14:textId="77777777" w:rsidR="00F6560E" w:rsidRPr="00EB0BEB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4C016BA" w14:textId="77777777" w:rsidR="00F6560E" w:rsidRPr="00EB0BEB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4"/>
          </w:tcPr>
          <w:p w14:paraId="397E480B" w14:textId="77777777" w:rsidR="00F6560E" w:rsidRPr="00EB0BEB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C9E8EA9" w14:textId="77777777" w:rsidR="00F6560E" w:rsidRPr="00EB0BEB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29D3B9DF" w14:textId="77777777" w:rsidR="00F6560E" w:rsidRPr="00EB0BEB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60E" w:rsidRPr="00EB0BEB" w14:paraId="14AC6BED" w14:textId="77777777" w:rsidTr="00474DC9">
        <w:trPr>
          <w:tblHeader/>
        </w:trPr>
        <w:tc>
          <w:tcPr>
            <w:tcW w:w="2035" w:type="pct"/>
          </w:tcPr>
          <w:p w14:paraId="019E6EA8" w14:textId="77777777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607C26D" w14:textId="77777777" w:rsidR="00F6560E" w:rsidRPr="00EB0BEB" w:rsidRDefault="00F6560E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EA123B6" w14:textId="6F95A982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1" w:type="pct"/>
          </w:tcPr>
          <w:p w14:paraId="76E3D202" w14:textId="77777777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1CFC8F37" w14:textId="761A143E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200EE775" w14:textId="77777777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6D22900" w14:textId="29869B37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0" w:type="pct"/>
            <w:gridSpan w:val="2"/>
          </w:tcPr>
          <w:p w14:paraId="777BD95C" w14:textId="77777777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654EA212" w14:textId="335B7817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6560E" w:rsidRPr="00EB0BEB" w14:paraId="3E7D9B7B" w14:textId="77777777" w:rsidTr="00474DC9">
        <w:trPr>
          <w:tblHeader/>
        </w:trPr>
        <w:tc>
          <w:tcPr>
            <w:tcW w:w="2035" w:type="pct"/>
          </w:tcPr>
          <w:p w14:paraId="35B51F57" w14:textId="77777777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08027F2" w14:textId="77777777" w:rsidR="00F6560E" w:rsidRPr="00EB0BEB" w:rsidRDefault="00F6560E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D632C32" w14:textId="3E3DFD80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40A35B59" w14:textId="77777777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55F42F5C" w14:textId="1ACC1A84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13C9C7F2" w14:textId="77777777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085B7E" w14:textId="68679D94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  <w:gridSpan w:val="2"/>
          </w:tcPr>
          <w:p w14:paraId="3EAABCAD" w14:textId="77777777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371512C3" w14:textId="47DCBCF1" w:rsidR="00F6560E" w:rsidRPr="00EB0BEB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6560E" w:rsidRPr="00EB0BEB" w14:paraId="0ADC057B" w14:textId="77777777" w:rsidTr="00474DC9">
        <w:trPr>
          <w:tblHeader/>
        </w:trPr>
        <w:tc>
          <w:tcPr>
            <w:tcW w:w="2035" w:type="pct"/>
          </w:tcPr>
          <w:p w14:paraId="73C292F3" w14:textId="77777777" w:rsidR="00F6560E" w:rsidRPr="00EB0BEB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A8C693E" w14:textId="77777777" w:rsidR="00F6560E" w:rsidRPr="00EB0BEB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22" w:type="pct"/>
            <w:gridSpan w:val="10"/>
          </w:tcPr>
          <w:p w14:paraId="01A0A4B9" w14:textId="77777777" w:rsidR="00F6560E" w:rsidRPr="00EB0BEB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560E" w:rsidRPr="00EB0BEB" w14:paraId="6375B331" w14:textId="77777777" w:rsidTr="00474DC9">
        <w:tc>
          <w:tcPr>
            <w:tcW w:w="2035" w:type="pct"/>
            <w:vAlign w:val="bottom"/>
          </w:tcPr>
          <w:p w14:paraId="35CB02F9" w14:textId="21D765FD" w:rsidR="00F6560E" w:rsidRPr="00EB0BEB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2" w:type="pct"/>
          </w:tcPr>
          <w:p w14:paraId="483DCDC8" w14:textId="77777777" w:rsidR="00F6560E" w:rsidRPr="00EB0BEB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F070C57" w14:textId="77777777" w:rsidR="00F6560E" w:rsidRPr="00EB0BEB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6C712119" w14:textId="77777777" w:rsidR="00F6560E" w:rsidRPr="00EB0BEB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B0F9E76" w14:textId="77777777" w:rsidR="00F6560E" w:rsidRPr="00EB0BEB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13F01BD" w14:textId="77777777" w:rsidR="00F6560E" w:rsidRPr="00EB0BEB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59328693" w14:textId="77777777" w:rsidR="00F6560E" w:rsidRPr="00EB0BEB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0261AA38" w14:textId="77777777" w:rsidR="00F6560E" w:rsidRPr="00EB0BEB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77CBE0A3" w14:textId="77777777" w:rsidR="00F6560E" w:rsidRPr="00EB0BEB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6560E" w:rsidRPr="00EB0BEB" w14:paraId="0E068195" w14:textId="77777777" w:rsidTr="00474DC9">
        <w:tc>
          <w:tcPr>
            <w:tcW w:w="2035" w:type="pct"/>
            <w:vAlign w:val="bottom"/>
          </w:tcPr>
          <w:p w14:paraId="356857D0" w14:textId="77777777" w:rsidR="00F6560E" w:rsidRPr="00EB0BEB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2" w:type="pct"/>
          </w:tcPr>
          <w:p w14:paraId="7EFD8772" w14:textId="77777777" w:rsidR="00F6560E" w:rsidRPr="00EB0BEB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8A4CB3C" w14:textId="2FF9EBBB" w:rsidR="00F6560E" w:rsidRPr="00EB0BEB" w:rsidRDefault="00E12D00" w:rsidP="00E12D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7,215,455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51561F6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05BF7CE" w14:textId="0756F92B" w:rsidR="00F6560E" w:rsidRPr="00EB0BEB" w:rsidRDefault="00F6560E" w:rsidP="00F6560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7,770,394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33E60B8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7B11463C" w14:textId="18A5AED4" w:rsidR="00F6560E" w:rsidRPr="00EB0BEB" w:rsidRDefault="00474DC9" w:rsidP="00474DC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0C0725E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51F062AE" w14:textId="377FB4C8" w:rsidR="00F6560E" w:rsidRPr="00EB0BEB" w:rsidRDefault="00F6560E" w:rsidP="00F6560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494,935</w:t>
            </w:r>
          </w:p>
        </w:tc>
      </w:tr>
      <w:tr w:rsidR="00F6560E" w:rsidRPr="00EB0BEB" w14:paraId="7C4351F9" w14:textId="77777777" w:rsidTr="00474DC9">
        <w:tc>
          <w:tcPr>
            <w:tcW w:w="2035" w:type="pct"/>
            <w:vAlign w:val="bottom"/>
          </w:tcPr>
          <w:p w14:paraId="2AA5F8D6" w14:textId="77777777" w:rsidR="00F6560E" w:rsidRPr="00EB0BEB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C47FD10" w14:textId="77777777" w:rsidR="00F6560E" w:rsidRPr="00EB0BEB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041615F" w14:textId="77777777" w:rsidR="00F6560E" w:rsidRPr="00C615F8" w:rsidRDefault="00F6560E" w:rsidP="00E12D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74173DF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506FD51" w14:textId="77777777" w:rsidR="00F6560E" w:rsidRPr="00EB0BEB" w:rsidRDefault="00F6560E" w:rsidP="00F6560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830D4F5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4668E40" w14:textId="77777777" w:rsidR="00F6560E" w:rsidRPr="00EB0BEB" w:rsidRDefault="00F6560E" w:rsidP="00F6560E">
            <w:pPr>
              <w:pStyle w:val="acctfourfigures"/>
              <w:tabs>
                <w:tab w:val="clear" w:pos="765"/>
                <w:tab w:val="left" w:pos="665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2D6BFF86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23367C17" w14:textId="77777777" w:rsidR="00F6560E" w:rsidRPr="00EB0BEB" w:rsidRDefault="00F6560E" w:rsidP="00F6560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12D00" w:rsidRPr="00EB0BEB" w14:paraId="1C488DD4" w14:textId="77777777" w:rsidTr="00474DC9">
        <w:tc>
          <w:tcPr>
            <w:tcW w:w="2035" w:type="pct"/>
            <w:vAlign w:val="bottom"/>
          </w:tcPr>
          <w:p w14:paraId="254B6149" w14:textId="19AAA2BA" w:rsidR="00E12D00" w:rsidRPr="00EB0BEB" w:rsidRDefault="00E12D00" w:rsidP="00E1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42" w:type="pct"/>
          </w:tcPr>
          <w:p w14:paraId="57DFE39E" w14:textId="77777777" w:rsidR="00E12D00" w:rsidRPr="00EB0BEB" w:rsidRDefault="00E12D00" w:rsidP="00E1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A99F244" w14:textId="149C3A2A" w:rsidR="00E12D00" w:rsidRPr="00C615F8" w:rsidRDefault="00E12D00" w:rsidP="00E12D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15F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7F31F6" w:rsidRPr="00C615F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4,067,576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EEFCFAD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0FF09CB" w14:textId="2EA19F7E" w:rsidR="00E12D00" w:rsidRPr="00EB0BEB" w:rsidRDefault="00E12D00" w:rsidP="00E12D0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4,458,463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327AACE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13D0768F" w14:textId="360CE169" w:rsidR="00E12D00" w:rsidRPr="00EB0BEB" w:rsidRDefault="00E12D00" w:rsidP="00E12D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F60F7A2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0608D7B9" w14:textId="39472B68" w:rsidR="00E12D00" w:rsidRPr="00EB0BEB" w:rsidRDefault="00E12D00" w:rsidP="00E12D0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494,935</w:t>
            </w:r>
          </w:p>
        </w:tc>
      </w:tr>
      <w:tr w:rsidR="00E12D00" w:rsidRPr="00EB0BEB" w14:paraId="2E7A728D" w14:textId="77777777" w:rsidTr="00474DC9">
        <w:tc>
          <w:tcPr>
            <w:tcW w:w="2035" w:type="pct"/>
            <w:vAlign w:val="bottom"/>
          </w:tcPr>
          <w:p w14:paraId="2675CBA5" w14:textId="77777777" w:rsidR="00E12D00" w:rsidRPr="00EB0BEB" w:rsidRDefault="00E12D00" w:rsidP="00E1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B0BE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EB0BEB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2" w:type="pct"/>
          </w:tcPr>
          <w:p w14:paraId="10123350" w14:textId="77777777" w:rsidR="00E12D00" w:rsidRPr="00EB0BEB" w:rsidRDefault="00E12D00" w:rsidP="00E1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B0779D4" w14:textId="7BE3ADF2" w:rsidR="00E12D00" w:rsidRPr="00C615F8" w:rsidRDefault="00E12D00" w:rsidP="00E12D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15F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(3,480,050)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8D98459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70500" w14:textId="09707972" w:rsidR="00E12D00" w:rsidRPr="00EB0BEB" w:rsidRDefault="00E12D00" w:rsidP="00E12D0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(3,934,372)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47B374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4BC5CE8" w14:textId="273048CC" w:rsidR="00E12D00" w:rsidRPr="00EB0BEB" w:rsidRDefault="00E12D00" w:rsidP="00E12D0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1944FC30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14:paraId="068B70FE" w14:textId="7A590AF2" w:rsidR="00E12D00" w:rsidRPr="00EB0BEB" w:rsidRDefault="00E12D00" w:rsidP="00E12D0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(494</w:t>
            </w: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,935)</w:t>
            </w:r>
          </w:p>
        </w:tc>
      </w:tr>
      <w:tr w:rsidR="00474DC9" w:rsidRPr="00EB0BEB" w14:paraId="543578C4" w14:textId="77777777" w:rsidTr="00474DC9">
        <w:tc>
          <w:tcPr>
            <w:tcW w:w="2035" w:type="pct"/>
          </w:tcPr>
          <w:p w14:paraId="2A89607E" w14:textId="7557C7CC" w:rsidR="00474DC9" w:rsidRPr="00EB0BEB" w:rsidRDefault="00474DC9" w:rsidP="00474DC9">
            <w:pPr>
              <w:pStyle w:val="BodyText2"/>
              <w:rPr>
                <w:b/>
                <w:bCs/>
                <w:cs/>
              </w:rPr>
            </w:pPr>
            <w:r w:rsidRPr="00EB0BEB">
              <w:rPr>
                <w:rFonts w:hint="cs"/>
                <w:b/>
                <w:bCs/>
                <w:cs/>
                <w:lang w:val="en-US"/>
              </w:rPr>
              <w:t xml:space="preserve">รวมสินทรัพย์ที่เกิดจากสัญญา </w:t>
            </w:r>
          </w:p>
        </w:tc>
        <w:tc>
          <w:tcPr>
            <w:tcW w:w="142" w:type="pct"/>
          </w:tcPr>
          <w:p w14:paraId="7347905F" w14:textId="77777777" w:rsidR="00474DC9" w:rsidRPr="00EB0BEB" w:rsidRDefault="00474DC9" w:rsidP="00474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1988B" w14:textId="64C6F92C" w:rsidR="00474DC9" w:rsidRPr="00C615F8" w:rsidRDefault="007F31F6" w:rsidP="00E12D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15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587,526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7D5EF41" w14:textId="77777777" w:rsidR="00474DC9" w:rsidRPr="00EB0BEB" w:rsidRDefault="00474DC9" w:rsidP="0047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85387" w14:textId="3AEFC7A2" w:rsidR="00474DC9" w:rsidRPr="00EB0BEB" w:rsidRDefault="00474DC9" w:rsidP="00474DC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524,091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B91D62" w14:textId="77777777" w:rsidR="00474DC9" w:rsidRPr="00EB0BEB" w:rsidRDefault="00474DC9" w:rsidP="0047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93368" w14:textId="026570D0" w:rsidR="00474DC9" w:rsidRPr="00EB0BEB" w:rsidRDefault="00474DC9" w:rsidP="00474D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02611D1" w14:textId="77777777" w:rsidR="00474DC9" w:rsidRPr="00EB0BEB" w:rsidRDefault="00474DC9" w:rsidP="0047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8674A4" w14:textId="4505E1C5" w:rsidR="00474DC9" w:rsidRPr="00EB0BEB" w:rsidRDefault="00474DC9" w:rsidP="00474DC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6560E" w:rsidRPr="00EB0BEB" w14:paraId="27BCD7BF" w14:textId="77777777" w:rsidTr="00474DC9">
        <w:tc>
          <w:tcPr>
            <w:tcW w:w="2035" w:type="pct"/>
          </w:tcPr>
          <w:p w14:paraId="2266D218" w14:textId="77777777" w:rsidR="00F6560E" w:rsidRPr="00EB0BEB" w:rsidRDefault="00F6560E" w:rsidP="00F6560E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2" w:type="pct"/>
          </w:tcPr>
          <w:p w14:paraId="5D96A2DB" w14:textId="77777777" w:rsidR="00F6560E" w:rsidRPr="00EB0BEB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53BD4BA7" w14:textId="4CD66D6D" w:rsidR="00F6560E" w:rsidRPr="00EB0BEB" w:rsidRDefault="00F6560E" w:rsidP="00E12D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00C2CFF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26F8A0" w14:textId="77777777" w:rsidR="00F6560E" w:rsidRPr="00EB0BEB" w:rsidRDefault="00F6560E" w:rsidP="00F6560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81CB844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50D5CDA3" w14:textId="77777777" w:rsidR="00F6560E" w:rsidRPr="00EB0BEB" w:rsidRDefault="00F6560E" w:rsidP="00F6560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353EC440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</w:tcBorders>
          </w:tcPr>
          <w:p w14:paraId="43FBA384" w14:textId="77777777" w:rsidR="00F6560E" w:rsidRPr="00EB0BEB" w:rsidRDefault="00F6560E" w:rsidP="00F6560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6560E" w:rsidRPr="00EB0BEB" w14:paraId="7F58973F" w14:textId="77777777" w:rsidTr="00474DC9">
        <w:tc>
          <w:tcPr>
            <w:tcW w:w="2035" w:type="pct"/>
            <w:vAlign w:val="bottom"/>
          </w:tcPr>
          <w:p w14:paraId="12AD773B" w14:textId="66C1D3EB" w:rsidR="00F6560E" w:rsidRPr="00EB0BEB" w:rsidRDefault="00F6560E" w:rsidP="00F6560E">
            <w:pPr>
              <w:pStyle w:val="BodyText2"/>
              <w:ind w:right="113"/>
              <w:rPr>
                <w:cs/>
              </w:rPr>
            </w:pPr>
            <w:r w:rsidRPr="00EB0BEB">
              <w:rPr>
                <w:rFonts w:hint="cs"/>
                <w:cs/>
              </w:rPr>
              <w:t>ลูกหนี้เงินประกันผลงานตามสัญญา</w:t>
            </w:r>
          </w:p>
        </w:tc>
        <w:tc>
          <w:tcPr>
            <w:tcW w:w="142" w:type="pct"/>
          </w:tcPr>
          <w:p w14:paraId="23C3D8CB" w14:textId="77777777" w:rsidR="00F6560E" w:rsidRPr="00EB0BEB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36CF3243" w14:textId="153FA065" w:rsidR="00F6560E" w:rsidRPr="00EB0BEB" w:rsidRDefault="00CE76B5" w:rsidP="00E12D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62,200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5C8143F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7BDA1E9" w14:textId="1BCA54B1" w:rsidR="00F6560E" w:rsidRPr="00EB0BEB" w:rsidRDefault="00F6560E" w:rsidP="00F6560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54,</w:t>
            </w:r>
            <w:r w:rsidRPr="00EB0B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19</w:t>
            </w: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F92623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shd w:val="clear" w:color="auto" w:fill="auto"/>
          </w:tcPr>
          <w:p w14:paraId="6138D2EC" w14:textId="44365CB5" w:rsidR="00F6560E" w:rsidRPr="00EB0BEB" w:rsidRDefault="008B70F8" w:rsidP="008B70F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C008924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bottom w:val="double" w:sz="4" w:space="0" w:color="auto"/>
            </w:tcBorders>
          </w:tcPr>
          <w:p w14:paraId="1B9A0904" w14:textId="0DB32626" w:rsidR="00F6560E" w:rsidRPr="00EB0BEB" w:rsidRDefault="00F6560E" w:rsidP="00F656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6560E" w:rsidRPr="00EB0BEB" w14:paraId="4FFBD061" w14:textId="77777777" w:rsidTr="00474DC9">
        <w:tc>
          <w:tcPr>
            <w:tcW w:w="2035" w:type="pct"/>
          </w:tcPr>
          <w:p w14:paraId="04AF3FF4" w14:textId="77777777" w:rsidR="00F6560E" w:rsidRPr="00EB0BEB" w:rsidRDefault="00F6560E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235350D" w14:textId="77777777" w:rsidR="00F6560E" w:rsidRPr="00EB0BEB" w:rsidRDefault="00F6560E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4"/>
          </w:tcPr>
          <w:p w14:paraId="03FC5919" w14:textId="77777777" w:rsidR="00F6560E" w:rsidRPr="00EB0BEB" w:rsidRDefault="00F6560E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F2B4E8" w14:textId="77777777" w:rsidR="00F6560E" w:rsidRPr="00EB0BEB" w:rsidRDefault="00F6560E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3412CAD3" w14:textId="77777777" w:rsidR="00F6560E" w:rsidRPr="00EB0BEB" w:rsidRDefault="00F6560E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60E" w:rsidRPr="00EB0BEB" w14:paraId="2BC8FC9E" w14:textId="77777777" w:rsidTr="00474DC9">
        <w:tc>
          <w:tcPr>
            <w:tcW w:w="2035" w:type="pct"/>
            <w:vAlign w:val="bottom"/>
          </w:tcPr>
          <w:p w14:paraId="0A75EDE9" w14:textId="30C037E4" w:rsidR="00F6560E" w:rsidRPr="00EB0BEB" w:rsidRDefault="00F6560E" w:rsidP="00634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2" w:type="pct"/>
          </w:tcPr>
          <w:p w14:paraId="6934C0DC" w14:textId="77777777" w:rsidR="00F6560E" w:rsidRPr="00EB0BEB" w:rsidRDefault="00F6560E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64CFD01" w14:textId="77777777" w:rsidR="00F6560E" w:rsidRPr="00EB0BEB" w:rsidRDefault="00F6560E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292C191" w14:textId="77777777" w:rsidR="00F6560E" w:rsidRPr="00EB0BEB" w:rsidRDefault="00F6560E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7318A5F9" w14:textId="77777777" w:rsidR="00F6560E" w:rsidRPr="00EB0BEB" w:rsidRDefault="00F6560E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3A43A8B" w14:textId="77777777" w:rsidR="00F6560E" w:rsidRPr="00EB0BEB" w:rsidRDefault="00F6560E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1E66AE5B" w14:textId="77777777" w:rsidR="00F6560E" w:rsidRPr="00EB0BEB" w:rsidRDefault="00F6560E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643B93F3" w14:textId="77777777" w:rsidR="00F6560E" w:rsidRPr="00EB0BEB" w:rsidRDefault="00F6560E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5CA7C8A3" w14:textId="77777777" w:rsidR="00F6560E" w:rsidRPr="00EB0BEB" w:rsidRDefault="00F6560E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6560E" w:rsidRPr="00EB0BEB" w14:paraId="22B648CD" w14:textId="77777777" w:rsidTr="00474DC9">
        <w:tc>
          <w:tcPr>
            <w:tcW w:w="2035" w:type="pct"/>
            <w:vAlign w:val="bottom"/>
          </w:tcPr>
          <w:p w14:paraId="58900659" w14:textId="77777777" w:rsidR="00F6560E" w:rsidRPr="00EB0BEB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2" w:type="pct"/>
          </w:tcPr>
          <w:p w14:paraId="28507314" w14:textId="77777777" w:rsidR="00F6560E" w:rsidRPr="00EB0BEB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00660EB" w14:textId="2E367CFF" w:rsidR="00F6560E" w:rsidRPr="00EB0BEB" w:rsidRDefault="00E12D00" w:rsidP="00E12D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1,017,524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FC0DB08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49F9C93" w14:textId="5B448697" w:rsidR="00F6560E" w:rsidRPr="00EB0BEB" w:rsidRDefault="00F6560E" w:rsidP="00F6560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923</w:t>
            </w: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,886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A465EA3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08A965A4" w14:textId="522EE3D4" w:rsidR="00F6560E" w:rsidRPr="00EB0BEB" w:rsidRDefault="008B70F8" w:rsidP="00F6560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5ACF08F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36958FB1" w14:textId="427D96AC" w:rsidR="00F6560E" w:rsidRPr="00EB0BEB" w:rsidRDefault="00F6560E" w:rsidP="00F656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6560E" w:rsidRPr="00EB0BEB" w14:paraId="5485479E" w14:textId="77777777" w:rsidTr="00474DC9">
        <w:trPr>
          <w:trHeight w:val="68"/>
        </w:trPr>
        <w:tc>
          <w:tcPr>
            <w:tcW w:w="2035" w:type="pct"/>
            <w:vAlign w:val="bottom"/>
          </w:tcPr>
          <w:p w14:paraId="4613AF99" w14:textId="77777777" w:rsidR="00F6560E" w:rsidRPr="00EB0BEB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7C445339" w14:textId="77777777" w:rsidR="00F6560E" w:rsidRPr="00EB0BEB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66D9252" w14:textId="77777777" w:rsidR="00F6560E" w:rsidRPr="00EB0BEB" w:rsidRDefault="00F6560E" w:rsidP="00E12D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04930BFD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83FA53B" w14:textId="77777777" w:rsidR="00F6560E" w:rsidRPr="00EB0BEB" w:rsidRDefault="00F6560E" w:rsidP="00F6560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CB28460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78D3CB4" w14:textId="43971972" w:rsidR="00F6560E" w:rsidRPr="00EB0BEB" w:rsidRDefault="00F6560E" w:rsidP="00F6560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105E9977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18321611" w14:textId="0F86DB48" w:rsidR="00F6560E" w:rsidRPr="00EB0BEB" w:rsidRDefault="00F6560E" w:rsidP="00F656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</w:tr>
      <w:tr w:rsidR="00E12D00" w:rsidRPr="00EB0BEB" w14:paraId="1B488849" w14:textId="77777777" w:rsidTr="00474DC9">
        <w:tc>
          <w:tcPr>
            <w:tcW w:w="2035" w:type="pct"/>
            <w:vAlign w:val="bottom"/>
          </w:tcPr>
          <w:p w14:paraId="1E244375" w14:textId="592D0549" w:rsidR="00E12D00" w:rsidRPr="00EB0BEB" w:rsidRDefault="00E12D00" w:rsidP="00E1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142" w:type="pct"/>
          </w:tcPr>
          <w:p w14:paraId="703C92D4" w14:textId="77777777" w:rsidR="00E12D00" w:rsidRPr="00EB0BEB" w:rsidRDefault="00E12D00" w:rsidP="00E1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19F6F2A" w14:textId="53F2006F" w:rsidR="00E12D00" w:rsidRPr="00EB0BEB" w:rsidRDefault="00E12D00" w:rsidP="00E12D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620,270 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C789219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8899BE0" w14:textId="6EEC2B77" w:rsidR="00E12D00" w:rsidRPr="00EB0BEB" w:rsidRDefault="00E12D00" w:rsidP="00E12D0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446,984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22DD590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366D273" w14:textId="7AE38B1A" w:rsidR="00E12D00" w:rsidRPr="00EB0BEB" w:rsidRDefault="00E12D00" w:rsidP="00E12D0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AA45726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6DB030AE" w14:textId="670A2152" w:rsidR="00E12D00" w:rsidRPr="00EB0BEB" w:rsidRDefault="00E12D00" w:rsidP="00E12D0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12D00" w:rsidRPr="00EB0BEB" w14:paraId="07BA83E8" w14:textId="77777777" w:rsidTr="00474DC9">
        <w:trPr>
          <w:gridAfter w:val="1"/>
          <w:wAfter w:w="3" w:type="pct"/>
        </w:trPr>
        <w:tc>
          <w:tcPr>
            <w:tcW w:w="2035" w:type="pct"/>
            <w:vAlign w:val="bottom"/>
          </w:tcPr>
          <w:p w14:paraId="48A122C6" w14:textId="29F833C4" w:rsidR="00E12D00" w:rsidRPr="00EB0BEB" w:rsidRDefault="00E12D00" w:rsidP="00E1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หัก</w:t>
            </w:r>
            <w:r w:rsidRPr="00EB0BEB">
              <w:rPr>
                <w:rFonts w:asciiTheme="majorHAnsi" w:hAnsiTheme="majorHAnsi" w:cstheme="majorHAnsi"/>
                <w:sz w:val="30"/>
                <w:szCs w:val="30"/>
              </w:rPr>
              <w:t xml:space="preserve">  </w:t>
            </w:r>
            <w:r w:rsidRPr="00EB0BEB">
              <w:rPr>
                <w:rFonts w:asciiTheme="majorHAnsi" w:hAnsiTheme="majorHAnsi" w:cstheme="majorHAnsi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42" w:type="pct"/>
          </w:tcPr>
          <w:p w14:paraId="68BFDFFE" w14:textId="77777777" w:rsidR="00E12D00" w:rsidRPr="00EB0BEB" w:rsidRDefault="00E12D00" w:rsidP="00E1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47DED38" w14:textId="060794E5" w:rsidR="00E12D00" w:rsidRPr="00EB0BEB" w:rsidRDefault="00E12D00" w:rsidP="00E12D0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(576,955)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E02730D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F04C7A3" w14:textId="754C618C" w:rsidR="00E12D00" w:rsidRPr="00EB0BEB" w:rsidRDefault="00E12D00" w:rsidP="00E12D0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(414,991)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56B9341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FCF2AF" w14:textId="6C70CDE4" w:rsidR="00E12D00" w:rsidRPr="00EB0BEB" w:rsidRDefault="00E12D00" w:rsidP="00E12D0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54F72E1E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9B10932" w14:textId="0AAD22A8" w:rsidR="00E12D00" w:rsidRPr="00EB0BEB" w:rsidRDefault="00E12D00" w:rsidP="00E12D0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12D00" w:rsidRPr="00EB0BEB" w14:paraId="5B7DD682" w14:textId="77777777" w:rsidTr="00474DC9">
        <w:tc>
          <w:tcPr>
            <w:tcW w:w="2035" w:type="pct"/>
          </w:tcPr>
          <w:p w14:paraId="19630C5D" w14:textId="2F30AB18" w:rsidR="00E12D00" w:rsidRPr="00EB0BEB" w:rsidRDefault="00E12D00" w:rsidP="00E12D00">
            <w:pPr>
              <w:pStyle w:val="BodyText2"/>
              <w:rPr>
                <w:rFonts w:asciiTheme="majorHAnsi" w:hAnsiTheme="majorHAnsi" w:cstheme="majorHAnsi"/>
                <w:cs/>
              </w:rPr>
            </w:pPr>
          </w:p>
        </w:tc>
        <w:tc>
          <w:tcPr>
            <w:tcW w:w="142" w:type="pct"/>
          </w:tcPr>
          <w:p w14:paraId="07DDFE4A" w14:textId="77777777" w:rsidR="00E12D00" w:rsidRPr="00EB0BEB" w:rsidRDefault="00E12D00" w:rsidP="00E12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0EE7" w14:textId="6BE7BE40" w:rsidR="00E12D00" w:rsidRPr="00EB0BEB" w:rsidRDefault="00E12D00" w:rsidP="00E12D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43,315 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A487D46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AB999" w14:textId="0E4738AA" w:rsidR="00E12D00" w:rsidRPr="00EB0BEB" w:rsidRDefault="00E12D00" w:rsidP="00E12D0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31,99</w:t>
            </w:r>
            <w:r w:rsidRPr="00EB0B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2AF1441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8A3C9" w14:textId="3EB3420A" w:rsidR="00E12D00" w:rsidRPr="00EB0BEB" w:rsidRDefault="00E12D00" w:rsidP="00E12D0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0DA002E8" w14:textId="77777777" w:rsidR="00E12D00" w:rsidRPr="00EB0BEB" w:rsidRDefault="00E12D00" w:rsidP="00E1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C4131" w14:textId="2F172EAB" w:rsidR="00E12D00" w:rsidRPr="00EB0BEB" w:rsidRDefault="00E12D00" w:rsidP="00E12D0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6560E" w:rsidRPr="00EB0BEB" w14:paraId="4EFE375E" w14:textId="77777777" w:rsidTr="00474DC9">
        <w:tc>
          <w:tcPr>
            <w:tcW w:w="2035" w:type="pct"/>
          </w:tcPr>
          <w:p w14:paraId="059B0DAD" w14:textId="77777777" w:rsidR="00F6560E" w:rsidRPr="00EB0BEB" w:rsidRDefault="00F6560E" w:rsidP="00F6560E">
            <w:pPr>
              <w:pStyle w:val="BodyText2"/>
              <w:rPr>
                <w:rFonts w:asciiTheme="majorHAnsi" w:hAnsiTheme="majorHAnsi" w:cstheme="majorHAnsi"/>
                <w:cs/>
                <w:lang w:val="en-US"/>
              </w:rPr>
            </w:pPr>
          </w:p>
        </w:tc>
        <w:tc>
          <w:tcPr>
            <w:tcW w:w="142" w:type="pct"/>
          </w:tcPr>
          <w:p w14:paraId="28684E29" w14:textId="77777777" w:rsidR="00F6560E" w:rsidRPr="00EB0BEB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65456" w14:textId="77777777" w:rsidR="00F6560E" w:rsidRPr="00EB0BEB" w:rsidRDefault="00F6560E" w:rsidP="00F6560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3DFE2402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467A" w14:textId="77777777" w:rsidR="00F6560E" w:rsidRPr="00EB0BEB" w:rsidRDefault="00F6560E" w:rsidP="00F656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D74A9CA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25A56" w14:textId="77777777" w:rsidR="00F6560E" w:rsidRPr="00EB0BEB" w:rsidRDefault="00F6560E" w:rsidP="00F656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227078AD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</w:tcBorders>
            <w:vAlign w:val="bottom"/>
          </w:tcPr>
          <w:p w14:paraId="4FD239BF" w14:textId="77777777" w:rsidR="00F6560E" w:rsidRPr="00EB0BEB" w:rsidRDefault="00F6560E" w:rsidP="00F656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</w:tr>
      <w:tr w:rsidR="00F6560E" w:rsidRPr="00EB0BEB" w14:paraId="54F3DA54" w14:textId="77777777" w:rsidTr="00474DC9">
        <w:tc>
          <w:tcPr>
            <w:tcW w:w="2035" w:type="pct"/>
            <w:vAlign w:val="bottom"/>
          </w:tcPr>
          <w:p w14:paraId="099EE8F8" w14:textId="77777777" w:rsidR="00F6560E" w:rsidRPr="00EB0BEB" w:rsidRDefault="00F6560E" w:rsidP="00F6560E">
            <w:pPr>
              <w:pStyle w:val="BodyText2"/>
              <w:rPr>
                <w:rFonts w:asciiTheme="majorHAnsi" w:hAnsiTheme="majorHAnsi" w:cstheme="majorHAnsi"/>
                <w:cs/>
                <w:lang w:val="en-US"/>
              </w:rPr>
            </w:pPr>
            <w:r w:rsidRPr="00EB0BEB">
              <w:rPr>
                <w:rFonts w:asciiTheme="majorHAnsi" w:hAnsiTheme="majorHAnsi" w:cstheme="majorHAnsi"/>
                <w:cs/>
              </w:rPr>
              <w:t>เงินรับล่วงหน้าค่าก่อสร้าง</w:t>
            </w:r>
          </w:p>
        </w:tc>
        <w:tc>
          <w:tcPr>
            <w:tcW w:w="142" w:type="pct"/>
          </w:tcPr>
          <w:p w14:paraId="305C2113" w14:textId="77777777" w:rsidR="00F6560E" w:rsidRPr="00EB0BEB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F580511" w14:textId="061E691A" w:rsidR="00F6560E" w:rsidRPr="00EB0BEB" w:rsidRDefault="00E12D00" w:rsidP="00E12D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89,862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EC73B49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C3A3EC1" w14:textId="3649906F" w:rsidR="00F6560E" w:rsidRPr="00EB0BEB" w:rsidRDefault="00F6560E" w:rsidP="00F656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109,44</w:t>
            </w:r>
            <w:r w:rsidRPr="00EB0B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8646C8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shd w:val="clear" w:color="auto" w:fill="auto"/>
          </w:tcPr>
          <w:p w14:paraId="47564A3C" w14:textId="1C81262A" w:rsidR="00F6560E" w:rsidRPr="00EB0BEB" w:rsidRDefault="008B70F8" w:rsidP="008B70F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46AC912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1FB0993F" w14:textId="27663355" w:rsidR="00F6560E" w:rsidRPr="00EB0BEB" w:rsidRDefault="00F6560E" w:rsidP="00F656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6560E" w:rsidRPr="00EB0BEB" w14:paraId="6A73C3A1" w14:textId="77777777" w:rsidTr="00474DC9">
        <w:tc>
          <w:tcPr>
            <w:tcW w:w="2035" w:type="pct"/>
          </w:tcPr>
          <w:p w14:paraId="2A0BBD8E" w14:textId="19E1AD06" w:rsidR="00F6560E" w:rsidRPr="00EB0BEB" w:rsidRDefault="00F6560E" w:rsidP="00F6560E">
            <w:pPr>
              <w:pStyle w:val="BodyText2"/>
              <w:rPr>
                <w:rFonts w:asciiTheme="majorHAnsi" w:hAnsiTheme="majorHAnsi" w:cstheme="majorHAnsi"/>
                <w:b/>
                <w:bCs/>
                <w:cs/>
              </w:rPr>
            </w:pPr>
            <w:r w:rsidRPr="00EB0BEB">
              <w:rPr>
                <w:rFonts w:asciiTheme="majorHAnsi" w:hAnsiTheme="majorHAnsi" w:cstheme="majorHAnsi"/>
                <w:b/>
                <w:bCs/>
                <w:cs/>
                <w:lang w:val="en-US"/>
              </w:rPr>
              <w:t>รวมหนี้สินที่เกิดจากสัญญา</w:t>
            </w:r>
          </w:p>
        </w:tc>
        <w:tc>
          <w:tcPr>
            <w:tcW w:w="142" w:type="pct"/>
          </w:tcPr>
          <w:p w14:paraId="1F73BFCA" w14:textId="77777777" w:rsidR="00F6560E" w:rsidRPr="00EB0BEB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538FC" w14:textId="5FDE4A99" w:rsidR="00F6560E" w:rsidRPr="00EB0BEB" w:rsidRDefault="00CE76B5" w:rsidP="00E12D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133,177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917DAF1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6F649" w14:textId="325A8EEB" w:rsidR="00F6560E" w:rsidRPr="00EB0BEB" w:rsidRDefault="00F6560E" w:rsidP="00F656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141,439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E9356B4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20325" w14:textId="632AD559" w:rsidR="00F6560E" w:rsidRPr="00EB0BEB" w:rsidRDefault="008B70F8" w:rsidP="008B70F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1EF6E6B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6BDFC0" w14:textId="16CC1C39" w:rsidR="00F6560E" w:rsidRPr="00EB0BEB" w:rsidRDefault="00F6560E" w:rsidP="00F656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25A3C6D" w14:textId="508B3966" w:rsidR="00424094" w:rsidRDefault="00424094" w:rsidP="008E281B">
      <w:pPr>
        <w:pStyle w:val="BodyText2"/>
        <w:rPr>
          <w:b/>
          <w:bCs/>
          <w:sz w:val="24"/>
          <w:szCs w:val="24"/>
        </w:rPr>
      </w:pPr>
    </w:p>
    <w:p w14:paraId="0825F0C6" w14:textId="329292EE" w:rsidR="00257EBB" w:rsidRDefault="00257EBB" w:rsidP="008E281B">
      <w:pPr>
        <w:pStyle w:val="BodyText2"/>
        <w:rPr>
          <w:b/>
          <w:bCs/>
          <w:sz w:val="24"/>
          <w:szCs w:val="24"/>
        </w:rPr>
      </w:pPr>
    </w:p>
    <w:p w14:paraId="3C1B7460" w14:textId="044C5E65" w:rsidR="00257EBB" w:rsidRDefault="00257EBB" w:rsidP="008E281B">
      <w:pPr>
        <w:pStyle w:val="BodyText2"/>
        <w:rPr>
          <w:b/>
          <w:bCs/>
          <w:sz w:val="24"/>
          <w:szCs w:val="24"/>
        </w:rPr>
      </w:pPr>
    </w:p>
    <w:p w14:paraId="00CE022A" w14:textId="7A35C4F2" w:rsidR="00257EBB" w:rsidRDefault="00257EBB" w:rsidP="008E281B">
      <w:pPr>
        <w:pStyle w:val="BodyText2"/>
        <w:rPr>
          <w:b/>
          <w:bCs/>
          <w:sz w:val="24"/>
          <w:szCs w:val="24"/>
        </w:rPr>
      </w:pPr>
    </w:p>
    <w:p w14:paraId="7BD160E3" w14:textId="2A7EDC47" w:rsidR="00257EBB" w:rsidRDefault="00257EBB" w:rsidP="008E281B">
      <w:pPr>
        <w:pStyle w:val="BodyText2"/>
        <w:rPr>
          <w:b/>
          <w:bCs/>
          <w:sz w:val="24"/>
          <w:szCs w:val="24"/>
        </w:rPr>
      </w:pPr>
    </w:p>
    <w:p w14:paraId="5FD5545A" w14:textId="1611E241" w:rsidR="00257EBB" w:rsidRDefault="00257EBB" w:rsidP="008E281B">
      <w:pPr>
        <w:pStyle w:val="BodyText2"/>
        <w:rPr>
          <w:b/>
          <w:bCs/>
          <w:sz w:val="24"/>
          <w:szCs w:val="24"/>
        </w:rPr>
      </w:pPr>
    </w:p>
    <w:p w14:paraId="47219E1F" w14:textId="77777777" w:rsidR="00257EBB" w:rsidRPr="00EB0BEB" w:rsidRDefault="00257EBB" w:rsidP="008E281B">
      <w:pPr>
        <w:pStyle w:val="BodyText2"/>
        <w:rPr>
          <w:b/>
          <w:bCs/>
          <w:sz w:val="24"/>
          <w:szCs w:val="24"/>
        </w:rPr>
      </w:pPr>
    </w:p>
    <w:p w14:paraId="611088E8" w14:textId="15C4DEE3" w:rsidR="00163B86" w:rsidRPr="00EB0BEB" w:rsidRDefault="00163B86" w:rsidP="00163B86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EB0BEB">
        <w:rPr>
          <w:rFonts w:hint="cs"/>
          <w:b/>
          <w:bCs/>
          <w:cs/>
        </w:rPr>
        <w:lastRenderedPageBreak/>
        <w:t>สินค้าคงเหลือ</w:t>
      </w:r>
    </w:p>
    <w:p w14:paraId="7A5D323A" w14:textId="645CCCBD" w:rsidR="00163B86" w:rsidRPr="00EB0BEB" w:rsidRDefault="00163B86" w:rsidP="009728AF">
      <w:pPr>
        <w:pStyle w:val="BodyText2"/>
        <w:rPr>
          <w:b/>
          <w:bCs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4"/>
        <w:gridCol w:w="1173"/>
        <w:gridCol w:w="271"/>
        <w:gridCol w:w="1262"/>
        <w:gridCol w:w="261"/>
        <w:gridCol w:w="1181"/>
      </w:tblGrid>
      <w:tr w:rsidR="00163B86" w:rsidRPr="00EB0BEB" w14:paraId="2B53F078" w14:textId="77777777" w:rsidTr="009728AF">
        <w:trPr>
          <w:cantSplit/>
          <w:trHeight w:val="20"/>
        </w:trPr>
        <w:tc>
          <w:tcPr>
            <w:tcW w:w="3780" w:type="dxa"/>
          </w:tcPr>
          <w:p w14:paraId="19EF9E59" w14:textId="77777777" w:rsidR="00163B86" w:rsidRPr="00EB0BEB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hideMark/>
          </w:tcPr>
          <w:p w14:paraId="189A6911" w14:textId="77777777" w:rsidR="00163B86" w:rsidRPr="00EB0BEB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6BD7582" w14:textId="77777777" w:rsidR="00163B86" w:rsidRPr="00EB0BEB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4" w:type="dxa"/>
            <w:gridSpan w:val="3"/>
            <w:hideMark/>
          </w:tcPr>
          <w:p w14:paraId="5D51EF3D" w14:textId="77777777" w:rsidR="00163B86" w:rsidRPr="00EB0BEB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60E" w:rsidRPr="00EB0BEB" w14:paraId="0F984D84" w14:textId="77777777" w:rsidTr="009728AF">
        <w:trPr>
          <w:cantSplit/>
          <w:trHeight w:val="20"/>
        </w:trPr>
        <w:tc>
          <w:tcPr>
            <w:tcW w:w="3780" w:type="dxa"/>
          </w:tcPr>
          <w:p w14:paraId="1BF24E0B" w14:textId="4F7838A8" w:rsidR="00F6560E" w:rsidRPr="00EB0BEB" w:rsidRDefault="00F6560E" w:rsidP="00F6560E">
            <w:pPr>
              <w:jc w:val="right"/>
            </w:pPr>
          </w:p>
        </w:tc>
        <w:tc>
          <w:tcPr>
            <w:tcW w:w="1260" w:type="dxa"/>
          </w:tcPr>
          <w:p w14:paraId="39A8C14E" w14:textId="44D1D95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4" w:type="dxa"/>
          </w:tcPr>
          <w:p w14:paraId="1A0CA7DA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729019DA" w14:textId="28A599C9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1D3CC139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CD7974" w14:textId="2B2FBE24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1" w:type="dxa"/>
          </w:tcPr>
          <w:p w14:paraId="6BB9377F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B92F39B" w14:textId="0F090595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6560E" w:rsidRPr="00EB0BEB" w14:paraId="29BED96D" w14:textId="77777777" w:rsidTr="009728AF">
        <w:trPr>
          <w:cantSplit/>
          <w:trHeight w:val="80"/>
        </w:trPr>
        <w:tc>
          <w:tcPr>
            <w:tcW w:w="3780" w:type="dxa"/>
          </w:tcPr>
          <w:p w14:paraId="4E3D085B" w14:textId="77777777" w:rsidR="00F6560E" w:rsidRPr="00EB0BEB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6765FF5" w14:textId="5C207ECE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4" w:type="dxa"/>
          </w:tcPr>
          <w:p w14:paraId="564BE5C3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38BA46AD" w14:textId="4FDB16BD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5D3636B5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03DDB21F" w14:textId="71A5C4C1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6B07061B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hideMark/>
          </w:tcPr>
          <w:p w14:paraId="07823884" w14:textId="0BFFCC20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63B86" w:rsidRPr="00EB0BEB" w14:paraId="2F985CF9" w14:textId="77777777" w:rsidTr="009728AF">
        <w:trPr>
          <w:cantSplit/>
          <w:trHeight w:val="20"/>
        </w:trPr>
        <w:tc>
          <w:tcPr>
            <w:tcW w:w="3780" w:type="dxa"/>
          </w:tcPr>
          <w:p w14:paraId="19A7EA4A" w14:textId="77777777" w:rsidR="00163B86" w:rsidRPr="00EB0BEB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2" w:type="dxa"/>
            <w:gridSpan w:val="7"/>
            <w:hideMark/>
          </w:tcPr>
          <w:p w14:paraId="59D3DB7E" w14:textId="77777777" w:rsidR="00163B86" w:rsidRPr="00EB0BEB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7FDC" w:rsidRPr="00EB0BEB" w14:paraId="21E24850" w14:textId="77777777" w:rsidTr="00F6560E">
        <w:trPr>
          <w:cantSplit/>
          <w:trHeight w:val="20"/>
        </w:trPr>
        <w:tc>
          <w:tcPr>
            <w:tcW w:w="3780" w:type="dxa"/>
            <w:hideMark/>
          </w:tcPr>
          <w:p w14:paraId="03337B07" w14:textId="77777777" w:rsidR="00457FDC" w:rsidRPr="00EB0BEB" w:rsidRDefault="00457FDC" w:rsidP="00457FD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</w:t>
            </w:r>
            <w:r w:rsidRPr="00EB0BE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260" w:type="dxa"/>
          </w:tcPr>
          <w:p w14:paraId="6903625B" w14:textId="4382FD9D" w:rsidR="00457FDC" w:rsidRPr="00EB0BEB" w:rsidRDefault="00457FDC" w:rsidP="00457FD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EB0B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721</w:t>
            </w:r>
          </w:p>
        </w:tc>
        <w:tc>
          <w:tcPr>
            <w:tcW w:w="264" w:type="dxa"/>
          </w:tcPr>
          <w:p w14:paraId="41E11A59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3BC9847" w14:textId="797CA020" w:rsidR="00457FDC" w:rsidRPr="00EB0BEB" w:rsidRDefault="00457FDC" w:rsidP="00457FD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11,071</w:t>
            </w:r>
          </w:p>
        </w:tc>
        <w:tc>
          <w:tcPr>
            <w:tcW w:w="271" w:type="dxa"/>
          </w:tcPr>
          <w:p w14:paraId="252AD4BB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772FC400" w14:textId="2B7AD970" w:rsidR="00457FDC" w:rsidRPr="00EB0BEB" w:rsidRDefault="00457FDC" w:rsidP="00457FD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12,743</w:t>
            </w:r>
          </w:p>
        </w:tc>
        <w:tc>
          <w:tcPr>
            <w:tcW w:w="261" w:type="dxa"/>
          </w:tcPr>
          <w:p w14:paraId="7E7F2B6F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FB22FD7" w14:textId="6572ECA3" w:rsidR="00457FDC" w:rsidRPr="00EB0BEB" w:rsidRDefault="00457FDC" w:rsidP="00457FD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11</w:t>
            </w:r>
            <w:r w:rsidRPr="00EB0B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B0BE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135</w:t>
            </w:r>
          </w:p>
        </w:tc>
      </w:tr>
      <w:tr w:rsidR="00457FDC" w:rsidRPr="00EB0BEB" w14:paraId="68372797" w14:textId="77777777" w:rsidTr="00F6560E">
        <w:trPr>
          <w:cantSplit/>
          <w:trHeight w:val="20"/>
        </w:trPr>
        <w:tc>
          <w:tcPr>
            <w:tcW w:w="3780" w:type="dxa"/>
            <w:hideMark/>
          </w:tcPr>
          <w:p w14:paraId="00FCECA0" w14:textId="77777777" w:rsidR="00457FDC" w:rsidRPr="00EB0BEB" w:rsidRDefault="00457FDC" w:rsidP="00457FDC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EB0BE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ถังแก๊สติดตั้งและ</w:t>
            </w:r>
            <w:r w:rsidRPr="00EB0BEB">
              <w:rPr>
                <w:rFonts w:asciiTheme="majorBidi" w:hAnsiTheme="majorBidi"/>
                <w:sz w:val="30"/>
                <w:szCs w:val="30"/>
              </w:rPr>
              <w:br/>
            </w: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ชุดอุปกรณ์</w:t>
            </w:r>
          </w:p>
        </w:tc>
        <w:tc>
          <w:tcPr>
            <w:tcW w:w="1260" w:type="dxa"/>
          </w:tcPr>
          <w:p w14:paraId="13485711" w14:textId="77777777" w:rsidR="00457FDC" w:rsidRPr="00EB0BEB" w:rsidRDefault="00457FDC" w:rsidP="00457FD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20E5526" w14:textId="5940D149" w:rsidR="00457FDC" w:rsidRPr="00EB0BEB" w:rsidRDefault="00457FDC" w:rsidP="00457FD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8,0</w:t>
            </w:r>
            <w:r w:rsidRPr="00EB0B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15</w:t>
            </w:r>
          </w:p>
        </w:tc>
        <w:tc>
          <w:tcPr>
            <w:tcW w:w="264" w:type="dxa"/>
          </w:tcPr>
          <w:p w14:paraId="7AE54DEC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D17D8F2" w14:textId="77777777" w:rsidR="00457FDC" w:rsidRPr="00EB0BEB" w:rsidRDefault="00457FDC" w:rsidP="00457FD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23B3982" w14:textId="56EA965A" w:rsidR="00457FDC" w:rsidRPr="00EB0BEB" w:rsidRDefault="00457FDC" w:rsidP="00457FD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8,078</w:t>
            </w:r>
          </w:p>
        </w:tc>
        <w:tc>
          <w:tcPr>
            <w:tcW w:w="271" w:type="dxa"/>
          </w:tcPr>
          <w:p w14:paraId="151A256B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5C5A5E42" w14:textId="77777777" w:rsidR="00457FDC" w:rsidRPr="00EB0BEB" w:rsidRDefault="00457FDC" w:rsidP="00457FD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71A30A5" w14:textId="11DEEDB6" w:rsidR="00457FDC" w:rsidRPr="00EB0BEB" w:rsidRDefault="00457FDC" w:rsidP="00457FD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2C8FB51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04ED05E8" w14:textId="77777777" w:rsidR="00457FDC" w:rsidRPr="00EB0BEB" w:rsidRDefault="00457FDC" w:rsidP="00457FD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A966F43" w14:textId="14083CD9" w:rsidR="00457FDC" w:rsidRPr="00EB0BEB" w:rsidRDefault="00457FDC" w:rsidP="00457F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7FDC" w:rsidRPr="00EB0BEB" w14:paraId="37A683AC" w14:textId="77777777" w:rsidTr="009728AF">
        <w:trPr>
          <w:cantSplit/>
          <w:trHeight w:val="20"/>
        </w:trPr>
        <w:tc>
          <w:tcPr>
            <w:tcW w:w="3780" w:type="dxa"/>
          </w:tcPr>
          <w:p w14:paraId="6AD300FB" w14:textId="141013C6" w:rsidR="00457FDC" w:rsidRPr="00EB0BEB" w:rsidRDefault="00457FDC" w:rsidP="00457FDC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EB0BE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B0BEB">
              <w:rPr>
                <w:rFonts w:asciiTheme="majorBidi" w:hAnsiTheme="majorBidi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260" w:type="dxa"/>
          </w:tcPr>
          <w:p w14:paraId="3BD9821D" w14:textId="26A9BA82" w:rsidR="00457FDC" w:rsidRPr="00EB0BEB" w:rsidRDefault="00457FDC" w:rsidP="00457FD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9,459</w:t>
            </w:r>
          </w:p>
        </w:tc>
        <w:tc>
          <w:tcPr>
            <w:tcW w:w="264" w:type="dxa"/>
          </w:tcPr>
          <w:p w14:paraId="22615FCA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CA48647" w14:textId="0096DDC1" w:rsidR="00457FDC" w:rsidRPr="00EB0BEB" w:rsidRDefault="00457FDC" w:rsidP="00457FD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9,459</w:t>
            </w:r>
          </w:p>
        </w:tc>
        <w:tc>
          <w:tcPr>
            <w:tcW w:w="271" w:type="dxa"/>
          </w:tcPr>
          <w:p w14:paraId="1EC0069F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47CAB769" w14:textId="30520987" w:rsidR="00457FDC" w:rsidRPr="00EB0BEB" w:rsidRDefault="00457FDC" w:rsidP="00457FD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6EB1315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4347E199" w14:textId="1B1300B7" w:rsidR="00457FDC" w:rsidRPr="00EB0BEB" w:rsidRDefault="00457FDC" w:rsidP="00457F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7FDC" w:rsidRPr="00EB0BEB" w14:paraId="3D5C4A9F" w14:textId="77777777" w:rsidTr="009728AF">
        <w:trPr>
          <w:cantSplit/>
          <w:trHeight w:val="20"/>
        </w:trPr>
        <w:tc>
          <w:tcPr>
            <w:tcW w:w="3780" w:type="dxa"/>
          </w:tcPr>
          <w:p w14:paraId="26F6CC49" w14:textId="1EA822F7" w:rsidR="00457FDC" w:rsidRPr="00EB0BEB" w:rsidRDefault="00457FDC" w:rsidP="00457FDC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/>
                <w:sz w:val="30"/>
                <w:szCs w:val="30"/>
                <w:cs/>
              </w:rPr>
              <w:t xml:space="preserve">งานระหว่างทำ </w:t>
            </w:r>
            <w:r w:rsidRPr="00EB0BEB">
              <w:rPr>
                <w:rFonts w:asciiTheme="majorBidi" w:hAnsiTheme="majorBidi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260" w:type="dxa"/>
          </w:tcPr>
          <w:p w14:paraId="6507CCBB" w14:textId="5864D0A9" w:rsidR="00457FDC" w:rsidRPr="00EB0BEB" w:rsidRDefault="00457FDC" w:rsidP="00457FD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37</w:t>
            </w:r>
          </w:p>
        </w:tc>
        <w:tc>
          <w:tcPr>
            <w:tcW w:w="264" w:type="dxa"/>
          </w:tcPr>
          <w:p w14:paraId="77461552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6ACE080" w14:textId="36C5ED89" w:rsidR="00457FDC" w:rsidRPr="00EB0BEB" w:rsidRDefault="00457FDC" w:rsidP="00457FD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1" w:type="dxa"/>
          </w:tcPr>
          <w:p w14:paraId="412D7620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8198B7C" w14:textId="5644528A" w:rsidR="00457FDC" w:rsidRPr="00EB0BEB" w:rsidRDefault="00457FDC" w:rsidP="00457FD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708D010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0822E29D" w14:textId="430F2294" w:rsidR="00457FDC" w:rsidRPr="00EB0BEB" w:rsidRDefault="00457FDC" w:rsidP="00457F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7FDC" w:rsidRPr="00EB0BEB" w14:paraId="4903BB82" w14:textId="77777777" w:rsidTr="009728AF">
        <w:trPr>
          <w:cantSplit/>
          <w:trHeight w:val="20"/>
        </w:trPr>
        <w:tc>
          <w:tcPr>
            <w:tcW w:w="3780" w:type="dxa"/>
          </w:tcPr>
          <w:p w14:paraId="1A818F5E" w14:textId="479BCC28" w:rsidR="00457FDC" w:rsidRPr="00EB0BEB" w:rsidRDefault="00457FDC" w:rsidP="00457FDC">
            <w:pPr>
              <w:ind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/>
                <w:sz w:val="30"/>
                <w:szCs w:val="30"/>
                <w:cs/>
              </w:rPr>
              <w:t xml:space="preserve">งานระหว่างทำ </w:t>
            </w:r>
            <w:r w:rsidRPr="00EB0BEB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  <w:r w:rsidRPr="00EB0BE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B0BEB">
              <w:rPr>
                <w:rFonts w:asciiTheme="majorBidi" w:hAnsiTheme="majorBidi" w:hint="cs"/>
                <w:sz w:val="30"/>
                <w:szCs w:val="30"/>
                <w:cs/>
              </w:rPr>
              <w:t>ทดสอบ</w:t>
            </w:r>
          </w:p>
        </w:tc>
        <w:tc>
          <w:tcPr>
            <w:tcW w:w="1260" w:type="dxa"/>
          </w:tcPr>
          <w:p w14:paraId="7765D2F3" w14:textId="2EA5CF84" w:rsidR="00457FDC" w:rsidRPr="00EB0BEB" w:rsidRDefault="00457FDC" w:rsidP="00457FD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793</w:t>
            </w:r>
          </w:p>
        </w:tc>
        <w:tc>
          <w:tcPr>
            <w:tcW w:w="264" w:type="dxa"/>
          </w:tcPr>
          <w:p w14:paraId="185AB143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A4F09EA" w14:textId="623671FE" w:rsidR="00457FDC" w:rsidRPr="00EB0BEB" w:rsidRDefault="00457FDC" w:rsidP="00457FD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71" w:type="dxa"/>
          </w:tcPr>
          <w:p w14:paraId="753C4726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24826149" w14:textId="161F5173" w:rsidR="00457FDC" w:rsidRPr="00EB0BEB" w:rsidRDefault="00457FDC" w:rsidP="00457FD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8DAF753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434F01C5" w14:textId="36AE6726" w:rsidR="00457FDC" w:rsidRPr="00EB0BEB" w:rsidRDefault="00457FDC" w:rsidP="00457F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7FDC" w:rsidRPr="00EB0BEB" w14:paraId="5CF3DB8E" w14:textId="77777777" w:rsidTr="009728AF">
        <w:trPr>
          <w:cantSplit/>
          <w:trHeight w:val="20"/>
        </w:trPr>
        <w:tc>
          <w:tcPr>
            <w:tcW w:w="3780" w:type="dxa"/>
            <w:shd w:val="clear" w:color="auto" w:fill="auto"/>
          </w:tcPr>
          <w:p w14:paraId="480868C2" w14:textId="77777777" w:rsidR="00457FDC" w:rsidRPr="00EB0BEB" w:rsidRDefault="00457FDC" w:rsidP="00457FDC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05A7A569" w14:textId="498C5A4E" w:rsidR="00457FDC" w:rsidRPr="00EB0BEB" w:rsidRDefault="00457FDC" w:rsidP="00457FD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29</w:t>
            </w: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B0B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010</w:t>
            </w:r>
          </w:p>
        </w:tc>
        <w:tc>
          <w:tcPr>
            <w:tcW w:w="264" w:type="dxa"/>
          </w:tcPr>
          <w:p w14:paraId="0B8152D6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B539D3A" w14:textId="299A3826" w:rsidR="00457FDC" w:rsidRPr="00EB0BEB" w:rsidRDefault="00457FDC" w:rsidP="00457FD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38,228</w:t>
            </w:r>
          </w:p>
        </w:tc>
        <w:tc>
          <w:tcPr>
            <w:tcW w:w="271" w:type="dxa"/>
          </w:tcPr>
          <w:p w14:paraId="51C3B0D5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5B63B178" w14:textId="55CAD924" w:rsidR="00457FDC" w:rsidRPr="00EB0BEB" w:rsidRDefault="00457FDC" w:rsidP="00457FD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1A9C3D7C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6EF7F4E" w14:textId="3CCE3A7C" w:rsidR="00457FDC" w:rsidRPr="00EB0BEB" w:rsidRDefault="00457FDC" w:rsidP="00457F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57FDC" w:rsidRPr="00EB0BEB" w14:paraId="45331481" w14:textId="77777777" w:rsidTr="009728AF">
        <w:trPr>
          <w:cantSplit/>
          <w:trHeight w:val="20"/>
        </w:trPr>
        <w:tc>
          <w:tcPr>
            <w:tcW w:w="3780" w:type="dxa"/>
            <w:shd w:val="clear" w:color="auto" w:fill="auto"/>
          </w:tcPr>
          <w:p w14:paraId="123AB91F" w14:textId="77777777" w:rsidR="00457FDC" w:rsidRPr="00EB0BEB" w:rsidRDefault="00457FDC" w:rsidP="00457FDC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60" w:type="dxa"/>
          </w:tcPr>
          <w:p w14:paraId="71DC8844" w14:textId="28713F40" w:rsidR="00457FDC" w:rsidRPr="00EB0BEB" w:rsidRDefault="00457FDC" w:rsidP="00457FD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B0B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181</w:t>
            </w:r>
          </w:p>
        </w:tc>
        <w:tc>
          <w:tcPr>
            <w:tcW w:w="264" w:type="dxa"/>
          </w:tcPr>
          <w:p w14:paraId="346486C6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F932D54" w14:textId="1C68C29A" w:rsidR="00457FDC" w:rsidRPr="00EB0BEB" w:rsidRDefault="00457FDC" w:rsidP="00457FD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2,983</w:t>
            </w:r>
          </w:p>
        </w:tc>
        <w:tc>
          <w:tcPr>
            <w:tcW w:w="271" w:type="dxa"/>
          </w:tcPr>
          <w:p w14:paraId="1C3EA95D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2AF410F4" w14:textId="61F92C0B" w:rsidR="00457FDC" w:rsidRPr="00EB0BEB" w:rsidRDefault="00457FDC" w:rsidP="00457FD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703B3502" w14:textId="77777777" w:rsidR="00457FDC" w:rsidRPr="00EB0BEB" w:rsidRDefault="00457FDC" w:rsidP="00457F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A6D7BCC" w14:textId="4EA66AA2" w:rsidR="00457FDC" w:rsidRPr="00EB0BEB" w:rsidRDefault="00457FDC" w:rsidP="00457FD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6560E" w:rsidRPr="00EB0BEB" w14:paraId="2D67077D" w14:textId="77777777" w:rsidTr="009728AF">
        <w:trPr>
          <w:cantSplit/>
          <w:trHeight w:val="20"/>
        </w:trPr>
        <w:tc>
          <w:tcPr>
            <w:tcW w:w="3780" w:type="dxa"/>
            <w:shd w:val="clear" w:color="auto" w:fill="auto"/>
          </w:tcPr>
          <w:p w14:paraId="5523360A" w14:textId="77777777" w:rsidR="00F6560E" w:rsidRPr="00EB0BEB" w:rsidRDefault="00F6560E" w:rsidP="00F6560E">
            <w:pPr>
              <w:pStyle w:val="BodyText2"/>
              <w:rPr>
                <w:rFonts w:asciiTheme="majorBidi" w:hAnsiTheme="majorBidi"/>
                <w:b/>
                <w:bCs/>
                <w:lang w:val="en-US"/>
              </w:rPr>
            </w:pPr>
            <w:r w:rsidRPr="00EB0BEB">
              <w:rPr>
                <w:rFonts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DCF945" w14:textId="3CC1E411" w:rsidR="00F6560E" w:rsidRPr="00EB0BEB" w:rsidRDefault="00AE2F96" w:rsidP="00F6560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63,216</w:t>
            </w:r>
          </w:p>
        </w:tc>
        <w:tc>
          <w:tcPr>
            <w:tcW w:w="264" w:type="dxa"/>
          </w:tcPr>
          <w:p w14:paraId="3253AB87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EE81D41" w14:textId="36F47974" w:rsidR="00F6560E" w:rsidRPr="00EB0BEB" w:rsidRDefault="00F6560E" w:rsidP="003616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70,452</w:t>
            </w:r>
          </w:p>
        </w:tc>
        <w:tc>
          <w:tcPr>
            <w:tcW w:w="271" w:type="dxa"/>
          </w:tcPr>
          <w:p w14:paraId="39B71DD5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92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1003857" w14:textId="64491E92" w:rsidR="00F6560E" w:rsidRPr="00EB0BEB" w:rsidRDefault="00AE2F96" w:rsidP="00F656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12,743</w:t>
            </w:r>
          </w:p>
        </w:tc>
        <w:tc>
          <w:tcPr>
            <w:tcW w:w="261" w:type="dxa"/>
          </w:tcPr>
          <w:p w14:paraId="407E31C7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44886C5" w14:textId="0ADAEF82" w:rsidR="00F6560E" w:rsidRPr="00EB0BEB" w:rsidRDefault="00F6560E" w:rsidP="00F656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11</w:t>
            </w: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135</w:t>
            </w:r>
          </w:p>
        </w:tc>
      </w:tr>
      <w:tr w:rsidR="00AE2F96" w:rsidRPr="00EB0BEB" w14:paraId="420986E6" w14:textId="77777777" w:rsidTr="009728AF">
        <w:trPr>
          <w:cantSplit/>
          <w:trHeight w:val="20"/>
        </w:trPr>
        <w:tc>
          <w:tcPr>
            <w:tcW w:w="3780" w:type="dxa"/>
            <w:shd w:val="clear" w:color="auto" w:fill="auto"/>
          </w:tcPr>
          <w:p w14:paraId="64970AAB" w14:textId="6543F198" w:rsidR="00AE2F96" w:rsidRPr="00EB0BEB" w:rsidRDefault="00AE2F96" w:rsidP="00AE2F96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B0BEB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</w:t>
            </w:r>
            <w:r w:rsidRPr="00EB0BEB">
              <w:rPr>
                <w:rFonts w:asciiTheme="majorBidi" w:hAnsiTheme="majorBidi" w:hint="cs"/>
                <w:sz w:val="30"/>
                <w:szCs w:val="30"/>
                <w:cs/>
              </w:rPr>
              <w:t>ผลขาดทุนจากการลดมูลค่า</w:t>
            </w:r>
          </w:p>
        </w:tc>
        <w:tc>
          <w:tcPr>
            <w:tcW w:w="1260" w:type="dxa"/>
          </w:tcPr>
          <w:p w14:paraId="11812E2C" w14:textId="093FEB20" w:rsidR="00AE2F96" w:rsidRPr="00EB0BEB" w:rsidRDefault="00AE2F96" w:rsidP="00AE2F9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(9,460)</w:t>
            </w:r>
          </w:p>
        </w:tc>
        <w:tc>
          <w:tcPr>
            <w:tcW w:w="264" w:type="dxa"/>
          </w:tcPr>
          <w:p w14:paraId="23D4FE9D" w14:textId="77777777" w:rsidR="00AE2F96" w:rsidRPr="00EB0BEB" w:rsidRDefault="00AE2F96" w:rsidP="00AE2F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38A274" w14:textId="5BE41CD3" w:rsidR="00AE2F96" w:rsidRPr="00EB0BEB" w:rsidRDefault="00AE2F96" w:rsidP="00AE2F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(9,372)</w:t>
            </w:r>
          </w:p>
        </w:tc>
        <w:tc>
          <w:tcPr>
            <w:tcW w:w="271" w:type="dxa"/>
          </w:tcPr>
          <w:p w14:paraId="40BD18AD" w14:textId="77777777" w:rsidR="00AE2F96" w:rsidRPr="00EB0BEB" w:rsidRDefault="00AE2F96" w:rsidP="00AE2F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31688B33" w14:textId="46477E79" w:rsidR="00AE2F96" w:rsidRPr="00EB0BEB" w:rsidRDefault="00AE2F96" w:rsidP="00AE2F9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12B10204" w14:textId="77777777" w:rsidR="00AE2F96" w:rsidRPr="00EB0BEB" w:rsidRDefault="00AE2F96" w:rsidP="00AE2F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BA708CE" w14:textId="0C2313FD" w:rsidR="00AE2F96" w:rsidRPr="00EB0BEB" w:rsidRDefault="00AE2F96" w:rsidP="00AE2F96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E2F96" w:rsidRPr="00EB0BEB" w14:paraId="35AEF9E3" w14:textId="77777777" w:rsidTr="00F6560E">
        <w:trPr>
          <w:cantSplit/>
          <w:trHeight w:val="20"/>
        </w:trPr>
        <w:tc>
          <w:tcPr>
            <w:tcW w:w="3780" w:type="dxa"/>
            <w:shd w:val="clear" w:color="auto" w:fill="auto"/>
            <w:hideMark/>
          </w:tcPr>
          <w:p w14:paraId="02890B03" w14:textId="77777777" w:rsidR="00AE2F96" w:rsidRPr="00EB0BEB" w:rsidRDefault="00AE2F96" w:rsidP="00AE2F96">
            <w:pPr>
              <w:pStyle w:val="BodyText2"/>
              <w:rPr>
                <w:rFonts w:asciiTheme="majorBidi" w:hAnsiTheme="majorBidi"/>
                <w:b/>
                <w:bCs/>
                <w:cs/>
              </w:rPr>
            </w:pPr>
            <w:r w:rsidRPr="00EB0BEB">
              <w:rPr>
                <w:rFonts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782351" w14:textId="0621042B" w:rsidR="00AE2F96" w:rsidRPr="00EB0BEB" w:rsidRDefault="00AE2F96" w:rsidP="00AE2F9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53,756</w:t>
            </w:r>
          </w:p>
        </w:tc>
        <w:tc>
          <w:tcPr>
            <w:tcW w:w="264" w:type="dxa"/>
          </w:tcPr>
          <w:p w14:paraId="41EFC13B" w14:textId="77777777" w:rsidR="00AE2F96" w:rsidRPr="00EB0BEB" w:rsidRDefault="00AE2F96" w:rsidP="00AE2F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D4C702" w14:textId="5932A1A5" w:rsidR="00AE2F96" w:rsidRPr="00EB0BEB" w:rsidRDefault="00AE2F96" w:rsidP="00AE2F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61,080</w:t>
            </w:r>
          </w:p>
        </w:tc>
        <w:tc>
          <w:tcPr>
            <w:tcW w:w="271" w:type="dxa"/>
          </w:tcPr>
          <w:p w14:paraId="6EE351A5" w14:textId="77777777" w:rsidR="00AE2F96" w:rsidRPr="00EB0BEB" w:rsidRDefault="00AE2F96" w:rsidP="00AE2F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01071" w14:textId="41F8720B" w:rsidR="00AE2F96" w:rsidRPr="00EB0BEB" w:rsidRDefault="00AE2F96" w:rsidP="00AE2F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12</w:t>
            </w: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743</w:t>
            </w:r>
          </w:p>
        </w:tc>
        <w:tc>
          <w:tcPr>
            <w:tcW w:w="261" w:type="dxa"/>
          </w:tcPr>
          <w:p w14:paraId="60438F4C" w14:textId="77777777" w:rsidR="00AE2F96" w:rsidRPr="00EB0BEB" w:rsidRDefault="00AE2F96" w:rsidP="00AE2F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D450E" w14:textId="38C28882" w:rsidR="00AE2F96" w:rsidRPr="00EB0BEB" w:rsidRDefault="00AE2F96" w:rsidP="00AE2F96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11</w:t>
            </w: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135</w:t>
            </w:r>
          </w:p>
        </w:tc>
      </w:tr>
      <w:tr w:rsidR="000E7D6C" w:rsidRPr="00EB0BEB" w14:paraId="51A81B1B" w14:textId="77777777" w:rsidTr="000E7D6C">
        <w:trPr>
          <w:trHeight w:val="20"/>
          <w:tblHeader/>
        </w:trPr>
        <w:tc>
          <w:tcPr>
            <w:tcW w:w="3780" w:type="dxa"/>
          </w:tcPr>
          <w:p w14:paraId="440E925B" w14:textId="77777777" w:rsidR="000E7D6C" w:rsidRPr="00EB0BEB" w:rsidRDefault="000E7D6C" w:rsidP="00945EB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  <w:tcBorders>
              <w:left w:val="nil"/>
              <w:right w:val="nil"/>
            </w:tcBorders>
          </w:tcPr>
          <w:p w14:paraId="7E119787" w14:textId="02B522C4" w:rsidR="000E7D6C" w:rsidRPr="00EB0BEB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03EF1A85" w14:textId="77777777" w:rsidR="000E7D6C" w:rsidRPr="00EB0BEB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4" w:type="dxa"/>
            <w:gridSpan w:val="3"/>
            <w:tcBorders>
              <w:left w:val="nil"/>
              <w:right w:val="nil"/>
            </w:tcBorders>
          </w:tcPr>
          <w:p w14:paraId="06D91931" w14:textId="38A19F35" w:rsidR="000E7D6C" w:rsidRPr="00EB0BEB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57EBB" w:rsidRPr="00EB0BEB" w14:paraId="374A0A56" w14:textId="77777777" w:rsidTr="000E7D6C">
        <w:trPr>
          <w:trHeight w:val="20"/>
          <w:tblHeader/>
        </w:trPr>
        <w:tc>
          <w:tcPr>
            <w:tcW w:w="3780" w:type="dxa"/>
          </w:tcPr>
          <w:p w14:paraId="7DED6992" w14:textId="77777777" w:rsidR="00257EBB" w:rsidRPr="00EB0BEB" w:rsidRDefault="00257EBB" w:rsidP="00945EB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  <w:tcBorders>
              <w:left w:val="nil"/>
              <w:right w:val="nil"/>
            </w:tcBorders>
          </w:tcPr>
          <w:p w14:paraId="17F804AC" w14:textId="7A0375AB" w:rsidR="00257EBB" w:rsidRPr="00EB0BEB" w:rsidRDefault="00257EBB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1" w:type="dxa"/>
          </w:tcPr>
          <w:p w14:paraId="20D7ED10" w14:textId="77777777" w:rsidR="00257EBB" w:rsidRPr="00EB0BEB" w:rsidRDefault="00257EBB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4" w:type="dxa"/>
            <w:gridSpan w:val="3"/>
            <w:tcBorders>
              <w:left w:val="nil"/>
              <w:right w:val="nil"/>
            </w:tcBorders>
          </w:tcPr>
          <w:p w14:paraId="16AE4998" w14:textId="2B6585A1" w:rsidR="00257EBB" w:rsidRPr="00EB0BEB" w:rsidRDefault="00257EBB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560E" w:rsidRPr="00EB0BEB" w14:paraId="20BB72BF" w14:textId="77777777" w:rsidTr="000E7D6C">
        <w:trPr>
          <w:trHeight w:val="20"/>
          <w:tblHeader/>
        </w:trPr>
        <w:tc>
          <w:tcPr>
            <w:tcW w:w="3780" w:type="dxa"/>
          </w:tcPr>
          <w:p w14:paraId="3924BE64" w14:textId="0A809724" w:rsidR="00F6560E" w:rsidRPr="00257EBB" w:rsidRDefault="00257EBB" w:rsidP="00257EB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7E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57E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7EB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A8C52A" w14:textId="18A7F234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4" w:type="dxa"/>
          </w:tcPr>
          <w:p w14:paraId="52A0B6FF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7A992D33" w14:textId="66EC8B9B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6167F230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6BC31498" w14:textId="7EBF2DF3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35FA0068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2EE72EB" w14:textId="0B7E6A51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E7D6C" w:rsidRPr="00EB0BEB" w14:paraId="12EB6CBF" w14:textId="77777777" w:rsidTr="000E7D6C">
        <w:trPr>
          <w:trHeight w:val="20"/>
          <w:tblHeader/>
        </w:trPr>
        <w:tc>
          <w:tcPr>
            <w:tcW w:w="3780" w:type="dxa"/>
          </w:tcPr>
          <w:p w14:paraId="522DC6E7" w14:textId="77777777" w:rsidR="000E7D6C" w:rsidRPr="00EB0BEB" w:rsidRDefault="000E7D6C" w:rsidP="00945EB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2" w:type="dxa"/>
            <w:gridSpan w:val="7"/>
            <w:tcBorders>
              <w:left w:val="nil"/>
              <w:right w:val="nil"/>
            </w:tcBorders>
          </w:tcPr>
          <w:p w14:paraId="41346AA1" w14:textId="77777777" w:rsidR="000E7D6C" w:rsidRPr="00EB0BEB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7D6C" w:rsidRPr="00EB0BEB" w14:paraId="600686F5" w14:textId="77777777" w:rsidTr="00945EB4">
        <w:trPr>
          <w:trHeight w:val="20"/>
          <w:tblHeader/>
        </w:trPr>
        <w:tc>
          <w:tcPr>
            <w:tcW w:w="3780" w:type="dxa"/>
          </w:tcPr>
          <w:p w14:paraId="6CB78F16" w14:textId="77777777" w:rsidR="000E7D6C" w:rsidRPr="00EB0BEB" w:rsidRDefault="000E7D6C" w:rsidP="00945E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EB0BEB">
              <w:rPr>
                <w:rFonts w:asciiTheme="majorBidi" w:hAnsiTheme="majorBidi" w:cstheme="majorBidi"/>
                <w:b/>
                <w:sz w:val="30"/>
                <w:szCs w:val="30"/>
              </w:rPr>
              <w:br/>
              <w:t xml:space="preserve">   </w:t>
            </w:r>
            <w:r w:rsidRPr="00EB0BE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F92591" w14:textId="77777777" w:rsidR="000E7D6C" w:rsidRPr="00EB0BEB" w:rsidRDefault="000E7D6C" w:rsidP="00945EB4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9231F23" w14:textId="77777777" w:rsidR="000E7D6C" w:rsidRPr="00EB0BEB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36E7E66" w14:textId="77777777" w:rsidR="000E7D6C" w:rsidRPr="00EB0BEB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0F3CC1F" w14:textId="77777777" w:rsidR="000E7D6C" w:rsidRPr="00EB0BEB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63EA9C86" w14:textId="77777777" w:rsidR="000E7D6C" w:rsidRPr="00EB0BEB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A83A3A9" w14:textId="77777777" w:rsidR="000E7D6C" w:rsidRPr="00EB0BEB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72A6235" w14:textId="77777777" w:rsidR="000E7D6C" w:rsidRPr="00EB0BEB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560E" w:rsidRPr="00EB0BEB" w14:paraId="019DD7DA" w14:textId="77777777" w:rsidTr="00945EB4">
        <w:trPr>
          <w:trHeight w:val="20"/>
        </w:trPr>
        <w:tc>
          <w:tcPr>
            <w:tcW w:w="3780" w:type="dxa"/>
          </w:tcPr>
          <w:p w14:paraId="2A75B870" w14:textId="77777777" w:rsidR="00F6560E" w:rsidRPr="00EB0BEB" w:rsidRDefault="00F6560E" w:rsidP="00F6560E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315D62" w14:textId="7DB5953A" w:rsidR="00F6560E" w:rsidRPr="00EB0BEB" w:rsidRDefault="00AE2F96" w:rsidP="00F656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102,</w:t>
            </w:r>
            <w:r w:rsidR="00457FDC"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64" w:type="dxa"/>
          </w:tcPr>
          <w:p w14:paraId="5DD83105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49DD8467" w14:textId="694F1862" w:rsidR="00F6560E" w:rsidRPr="00EB0BEB" w:rsidRDefault="00F6560E" w:rsidP="00F656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158,581</w:t>
            </w:r>
          </w:p>
        </w:tc>
        <w:tc>
          <w:tcPr>
            <w:tcW w:w="271" w:type="dxa"/>
          </w:tcPr>
          <w:p w14:paraId="522D44D3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2DB63197" w14:textId="74CF3E70" w:rsidR="00F6560E" w:rsidRPr="00EB0BEB" w:rsidRDefault="00AE2F96" w:rsidP="00F656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103,038</w:t>
            </w:r>
          </w:p>
        </w:tc>
        <w:tc>
          <w:tcPr>
            <w:tcW w:w="261" w:type="dxa"/>
          </w:tcPr>
          <w:p w14:paraId="419926A7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2B6CA25F" w14:textId="3B3E37E7" w:rsidR="00F6560E" w:rsidRPr="00EB0BEB" w:rsidRDefault="00F6560E" w:rsidP="00F656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158,853</w:t>
            </w:r>
          </w:p>
        </w:tc>
      </w:tr>
      <w:tr w:rsidR="00AE2F96" w:rsidRPr="00EB0BEB" w14:paraId="4BEF0C20" w14:textId="77777777" w:rsidTr="00945EB4">
        <w:trPr>
          <w:trHeight w:val="20"/>
        </w:trPr>
        <w:tc>
          <w:tcPr>
            <w:tcW w:w="3780" w:type="dxa"/>
          </w:tcPr>
          <w:p w14:paraId="7DE7E5B0" w14:textId="0F7C234A" w:rsidR="00AE2F96" w:rsidRPr="00EB0BEB" w:rsidRDefault="00AE2F96" w:rsidP="00F6560E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46385FA" w14:textId="77777777" w:rsidR="00AE2F96" w:rsidRPr="00EB0BEB" w:rsidRDefault="00AE2F96" w:rsidP="00F656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3917972C" w14:textId="77777777" w:rsidR="00AE2F96" w:rsidRPr="00EB0BEB" w:rsidRDefault="00AE2F96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590F342C" w14:textId="77777777" w:rsidR="00AE2F96" w:rsidRPr="00EB0BEB" w:rsidRDefault="00AE2F96" w:rsidP="00F656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375156E0" w14:textId="77777777" w:rsidR="00AE2F96" w:rsidRPr="00EB0BEB" w:rsidRDefault="00AE2F96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467E8F83" w14:textId="77777777" w:rsidR="00AE2F96" w:rsidRPr="00EB0BEB" w:rsidRDefault="00AE2F96" w:rsidP="00F656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00548104" w14:textId="77777777" w:rsidR="00AE2F96" w:rsidRPr="00EB0BEB" w:rsidRDefault="00AE2F96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4E6238F" w14:textId="77777777" w:rsidR="00AE2F96" w:rsidRPr="00EB0BEB" w:rsidRDefault="00AE2F96" w:rsidP="00F656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E2F96" w:rsidRPr="00EB0BEB" w14:paraId="540CD744" w14:textId="77777777" w:rsidTr="00945EB4">
        <w:trPr>
          <w:trHeight w:val="20"/>
        </w:trPr>
        <w:tc>
          <w:tcPr>
            <w:tcW w:w="3780" w:type="dxa"/>
          </w:tcPr>
          <w:p w14:paraId="12F0A879" w14:textId="1D3A5F1F" w:rsidR="00AE2F96" w:rsidRPr="00EB0BEB" w:rsidRDefault="00AE2F96" w:rsidP="00AE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ที่คาดว่าจะได้รับ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7BDE08" w14:textId="5EA4AF6C" w:rsidR="00AE2F96" w:rsidRPr="00EB0BEB" w:rsidRDefault="00AE2F96" w:rsidP="00F656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64" w:type="dxa"/>
          </w:tcPr>
          <w:p w14:paraId="6C01BBF6" w14:textId="77777777" w:rsidR="00AE2F96" w:rsidRPr="00EB0BEB" w:rsidRDefault="00AE2F96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994AB27" w14:textId="6EEAB147" w:rsidR="00AE2F96" w:rsidRPr="00EB0BEB" w:rsidRDefault="00AE2F96" w:rsidP="00AE2F96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7776C876" w14:textId="77777777" w:rsidR="00AE2F96" w:rsidRPr="00EB0BEB" w:rsidRDefault="00AE2F96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22F55A25" w14:textId="3C9FD1FA" w:rsidR="00AE2F96" w:rsidRPr="00EB0BEB" w:rsidRDefault="00AE2F96" w:rsidP="00AE2F9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98FF9E9" w14:textId="77777777" w:rsidR="00AE2F96" w:rsidRPr="00EB0BEB" w:rsidRDefault="00AE2F96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3732986" w14:textId="5A472DEC" w:rsidR="00AE2F96" w:rsidRPr="00EB0BEB" w:rsidRDefault="00AE2F96" w:rsidP="00AE2F96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6560E" w:rsidRPr="00EB0BEB" w14:paraId="4C6EE654" w14:textId="77777777" w:rsidTr="00945EB4">
        <w:trPr>
          <w:trHeight w:val="20"/>
        </w:trPr>
        <w:tc>
          <w:tcPr>
            <w:tcW w:w="3780" w:type="dxa"/>
          </w:tcPr>
          <w:p w14:paraId="50F29CD1" w14:textId="77777777" w:rsidR="00F6560E" w:rsidRPr="00EB0BEB" w:rsidRDefault="00F6560E" w:rsidP="00F6560E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76CE2E" w14:textId="503F70C6" w:rsidR="00F6560E" w:rsidRPr="00EB0BEB" w:rsidRDefault="00AE2F96" w:rsidP="00F656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EB0B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4)</w:t>
            </w:r>
          </w:p>
        </w:tc>
        <w:tc>
          <w:tcPr>
            <w:tcW w:w="264" w:type="dxa"/>
          </w:tcPr>
          <w:p w14:paraId="16D05C6E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5276B7C2" w14:textId="1A676209" w:rsidR="00F6560E" w:rsidRPr="00EB0BEB" w:rsidRDefault="00F6560E" w:rsidP="00F656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(536)</w:t>
            </w:r>
          </w:p>
        </w:tc>
        <w:tc>
          <w:tcPr>
            <w:tcW w:w="271" w:type="dxa"/>
          </w:tcPr>
          <w:p w14:paraId="2F74787A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223EA27C" w14:textId="4D9B4D2A" w:rsidR="00F6560E" w:rsidRPr="00EB0BEB" w:rsidRDefault="00AE2F96" w:rsidP="00F656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7EC316F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1B31469E" w14:textId="5CF3645F" w:rsidR="00F6560E" w:rsidRPr="00EB0BEB" w:rsidRDefault="00F6560E" w:rsidP="00F656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6560E" w:rsidRPr="00EB0BEB" w14:paraId="443E2882" w14:textId="77777777" w:rsidTr="00945EB4">
        <w:trPr>
          <w:trHeight w:val="20"/>
        </w:trPr>
        <w:tc>
          <w:tcPr>
            <w:tcW w:w="3780" w:type="dxa"/>
          </w:tcPr>
          <w:p w14:paraId="5586F091" w14:textId="77777777" w:rsidR="00F6560E" w:rsidRPr="00EB0BEB" w:rsidRDefault="00F6560E" w:rsidP="00F656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7D287" w14:textId="2F62AF45" w:rsidR="00F6560E" w:rsidRPr="00EB0BEB" w:rsidRDefault="00AE2F96" w:rsidP="00F656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102,771</w:t>
            </w:r>
          </w:p>
        </w:tc>
        <w:tc>
          <w:tcPr>
            <w:tcW w:w="264" w:type="dxa"/>
          </w:tcPr>
          <w:p w14:paraId="70E45570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EA613" w14:textId="0B28C578" w:rsidR="00F6560E" w:rsidRPr="00EB0BEB" w:rsidRDefault="00F6560E" w:rsidP="00F656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158,045</w:t>
            </w:r>
          </w:p>
        </w:tc>
        <w:tc>
          <w:tcPr>
            <w:tcW w:w="271" w:type="dxa"/>
          </w:tcPr>
          <w:p w14:paraId="0125C81A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A2C78" w14:textId="6379D801" w:rsidR="00F6560E" w:rsidRPr="00EB0BEB" w:rsidRDefault="00AE2F96" w:rsidP="00F656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103,038</w:t>
            </w:r>
          </w:p>
        </w:tc>
        <w:tc>
          <w:tcPr>
            <w:tcW w:w="261" w:type="dxa"/>
          </w:tcPr>
          <w:p w14:paraId="6708C9B5" w14:textId="77777777" w:rsidR="00F6560E" w:rsidRPr="00EB0BEB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F14CF" w14:textId="005E66FC" w:rsidR="00F6560E" w:rsidRPr="00EB0BEB" w:rsidRDefault="00F6560E" w:rsidP="00F656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158,853</w:t>
            </w:r>
          </w:p>
        </w:tc>
      </w:tr>
    </w:tbl>
    <w:p w14:paraId="03C99747" w14:textId="2C934E42" w:rsidR="000E7D6C" w:rsidRPr="00EB0BEB" w:rsidRDefault="000E7D6C" w:rsidP="003107AE">
      <w:pPr>
        <w:pStyle w:val="BodyText2"/>
        <w:rPr>
          <w:b/>
          <w:bCs/>
          <w:cs/>
        </w:rPr>
        <w:sectPr w:rsidR="000E7D6C" w:rsidRPr="00EB0BEB" w:rsidSect="00EA799B">
          <w:headerReference w:type="default" r:id="rId8"/>
          <w:footerReference w:type="default" r:id="rId9"/>
          <w:pgSz w:w="11909" w:h="16834" w:code="9"/>
          <w:pgMar w:top="806" w:right="1109" w:bottom="576" w:left="1152" w:header="720" w:footer="646" w:gutter="0"/>
          <w:pgNumType w:start="13"/>
          <w:cols w:space="720"/>
          <w:docGrid w:linePitch="245"/>
        </w:sectPr>
      </w:pPr>
    </w:p>
    <w:p w14:paraId="1967660E" w14:textId="44B50B3C" w:rsidR="00495389" w:rsidRPr="00EB0BEB" w:rsidRDefault="00495389" w:rsidP="000C6EA2">
      <w:pPr>
        <w:pStyle w:val="BodyText2"/>
        <w:numPr>
          <w:ilvl w:val="0"/>
          <w:numId w:val="18"/>
        </w:numPr>
        <w:ind w:left="1350" w:hanging="540"/>
        <w:rPr>
          <w:b/>
          <w:bCs/>
          <w:cs/>
        </w:rPr>
      </w:pPr>
      <w:r w:rsidRPr="00EB0BEB">
        <w:rPr>
          <w:b/>
          <w:bCs/>
          <w:cs/>
        </w:rPr>
        <w:lastRenderedPageBreak/>
        <w:t>เงินลงทุนในบริษัทร่วม</w:t>
      </w:r>
    </w:p>
    <w:p w14:paraId="1EDD5D69" w14:textId="6D68718B" w:rsidR="00F12D03" w:rsidRPr="00EB0BEB" w:rsidRDefault="00F12D03" w:rsidP="00F12D03">
      <w:pPr>
        <w:pStyle w:val="BodyText2"/>
        <w:ind w:left="540"/>
        <w:rPr>
          <w:b/>
          <w:bCs/>
          <w:sz w:val="12"/>
          <w:szCs w:val="12"/>
          <w:cs/>
        </w:rPr>
      </w:pPr>
    </w:p>
    <w:tbl>
      <w:tblPr>
        <w:tblW w:w="14759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710"/>
        <w:gridCol w:w="178"/>
        <w:gridCol w:w="812"/>
        <w:gridCol w:w="180"/>
        <w:gridCol w:w="900"/>
        <w:gridCol w:w="180"/>
        <w:gridCol w:w="810"/>
        <w:gridCol w:w="180"/>
        <w:gridCol w:w="900"/>
        <w:gridCol w:w="181"/>
        <w:gridCol w:w="812"/>
        <w:gridCol w:w="180"/>
        <w:gridCol w:w="897"/>
        <w:gridCol w:w="180"/>
        <w:gridCol w:w="810"/>
        <w:gridCol w:w="180"/>
        <w:gridCol w:w="900"/>
        <w:gridCol w:w="180"/>
        <w:gridCol w:w="899"/>
        <w:gridCol w:w="180"/>
        <w:gridCol w:w="894"/>
        <w:gridCol w:w="6"/>
      </w:tblGrid>
      <w:tr w:rsidR="00986C76" w:rsidRPr="00EB0BEB" w14:paraId="58C84191" w14:textId="77777777" w:rsidTr="000967FD">
        <w:trPr>
          <w:gridAfter w:val="1"/>
          <w:wAfter w:w="6" w:type="dxa"/>
          <w:cantSplit/>
          <w:tblHeader/>
        </w:trPr>
        <w:tc>
          <w:tcPr>
            <w:tcW w:w="2610" w:type="dxa"/>
          </w:tcPr>
          <w:p w14:paraId="5B38E55D" w14:textId="77777777" w:rsidR="00986C76" w:rsidRPr="00EB0BEB" w:rsidRDefault="00986C76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3" w:type="dxa"/>
            <w:gridSpan w:val="21"/>
          </w:tcPr>
          <w:p w14:paraId="71655DB1" w14:textId="43DC888D" w:rsidR="00986C76" w:rsidRPr="00EB0BEB" w:rsidRDefault="00986C76" w:rsidP="00110A9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7422E" w:rsidRPr="00EB0BEB" w14:paraId="6376C0E3" w14:textId="77777777" w:rsidTr="000967FD">
        <w:trPr>
          <w:cantSplit/>
          <w:tblHeader/>
        </w:trPr>
        <w:tc>
          <w:tcPr>
            <w:tcW w:w="2610" w:type="dxa"/>
          </w:tcPr>
          <w:p w14:paraId="4BE15F27" w14:textId="77777777" w:rsidR="00A7422E" w:rsidRPr="00EB0BEB" w:rsidRDefault="00A7422E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E1F853" w14:textId="77777777" w:rsidR="00A7422E" w:rsidRPr="00EB0BEB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848AC0" w14:textId="00941FCF" w:rsidR="00A7422E" w:rsidRPr="00EB0BEB" w:rsidRDefault="00A7422E" w:rsidP="009267D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8" w:type="dxa"/>
          </w:tcPr>
          <w:p w14:paraId="14FD54BD" w14:textId="06BA9220" w:rsidR="00A7422E" w:rsidRPr="00EB0BEB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2" w:type="dxa"/>
            <w:gridSpan w:val="3"/>
          </w:tcPr>
          <w:p w14:paraId="0F62FF04" w14:textId="2D118A8F" w:rsidR="00A7422E" w:rsidRPr="00EB0BEB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63DDE31D" w14:textId="77777777" w:rsidR="00A7422E" w:rsidRPr="00EB0BEB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25EC53F" w14:textId="77777777" w:rsidR="00A7422E" w:rsidRPr="00EB0BEB" w:rsidRDefault="00A7422E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18C1E971" w14:textId="77777777" w:rsidR="00A7422E" w:rsidRPr="00EB0BE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254893" w14:textId="77777777" w:rsidR="00A7422E" w:rsidRPr="00EB0BE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EB0BE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4B5E15E7" w14:textId="77777777" w:rsidR="00A7422E" w:rsidRPr="00EB0BE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89" w:type="dxa"/>
            <w:gridSpan w:val="3"/>
          </w:tcPr>
          <w:p w14:paraId="737B2B56" w14:textId="77777777" w:rsidR="00A7422E" w:rsidRPr="00EB0BE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3A7C13" w14:textId="77777777" w:rsidR="00A7422E" w:rsidRPr="00EB0BE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9B6CC3A" w14:textId="77777777" w:rsidR="00A7422E" w:rsidRPr="00EB0BE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74C5B96A" w14:textId="77777777" w:rsidR="00A7422E" w:rsidRPr="00EB0BE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0670A85" w14:textId="77777777" w:rsidR="00A7422E" w:rsidRPr="00EB0BE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EB0BE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C0B899F" w14:textId="77777777" w:rsidR="00A7422E" w:rsidRPr="00EB0BEB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79" w:type="dxa"/>
            <w:gridSpan w:val="4"/>
          </w:tcPr>
          <w:p w14:paraId="2586E349" w14:textId="77777777" w:rsidR="00A7422E" w:rsidRPr="00EB0BE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42CA3C43" w14:textId="5CF77B37" w:rsidR="00A7422E" w:rsidRPr="00EB0BEB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 w:rsidR="000967FD" w:rsidRPr="00EB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สาม</w:t>
            </w: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0967FD" w:rsidRPr="00EB0BEB" w14:paraId="1A08419A" w14:textId="77777777" w:rsidTr="000967FD">
        <w:trPr>
          <w:cantSplit/>
          <w:tblHeader/>
        </w:trPr>
        <w:tc>
          <w:tcPr>
            <w:tcW w:w="2610" w:type="dxa"/>
          </w:tcPr>
          <w:p w14:paraId="5DD2A98B" w14:textId="77777777" w:rsidR="000967FD" w:rsidRPr="00EB0BEB" w:rsidRDefault="000967FD" w:rsidP="000967F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B8F7DE3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C528333" w14:textId="7DCBB945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E8679B7" w14:textId="5B1F08EA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7F8419D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F9FF9A" w14:textId="0C2FC5D2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6CF6913" w14:textId="04434442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DFEC53B" w14:textId="77777777" w:rsidR="000967FD" w:rsidRPr="00EB0BEB" w:rsidRDefault="000967FD" w:rsidP="000967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1E165A4" w14:textId="6B3D56F5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F050C23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314CCD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36068091" w14:textId="385BF3CB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327EFA4B" w14:textId="77777777" w:rsidR="000967FD" w:rsidRPr="00EB0BEB" w:rsidRDefault="000967FD" w:rsidP="000967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BF856C8" w14:textId="56989BB5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1261B36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3760C40D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9A966DB" w14:textId="164E01D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2DBCD8F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698CF0" w14:textId="5F5D42D3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D50B08C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E0D535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7837B87" w14:textId="3F600D39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A26CAB4" w14:textId="77777777" w:rsidR="000967FD" w:rsidRPr="00EB0BEB" w:rsidRDefault="000967FD" w:rsidP="000967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CB1D94A" w14:textId="731D96F3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DE9CC18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8C288D6" w14:textId="4740F82E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113149" w:rsidRPr="00EB0BEB" w14:paraId="3684BA4B" w14:textId="77777777" w:rsidTr="000967FD">
        <w:trPr>
          <w:gridAfter w:val="1"/>
          <w:wAfter w:w="6" w:type="dxa"/>
          <w:cantSplit/>
          <w:tblHeader/>
        </w:trPr>
        <w:tc>
          <w:tcPr>
            <w:tcW w:w="2610" w:type="dxa"/>
          </w:tcPr>
          <w:p w14:paraId="4C1C4CB3" w14:textId="77777777" w:rsidR="00113149" w:rsidRPr="00EB0BEB" w:rsidRDefault="00113149" w:rsidP="00110A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4B7511B" w14:textId="77777777" w:rsidR="00113149" w:rsidRPr="00EB0BEB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7AF7018" w14:textId="77777777" w:rsidR="00113149" w:rsidRPr="00EB0BEB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2" w:type="dxa"/>
            <w:gridSpan w:val="3"/>
            <w:vAlign w:val="bottom"/>
          </w:tcPr>
          <w:p w14:paraId="5C24A887" w14:textId="0E477752" w:rsidR="00113149" w:rsidRPr="00EB0BEB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562323E" w14:textId="77777777" w:rsidR="00113149" w:rsidRPr="00EB0BEB" w:rsidRDefault="00113149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83" w:type="dxa"/>
            <w:gridSpan w:val="15"/>
            <w:vAlign w:val="bottom"/>
          </w:tcPr>
          <w:p w14:paraId="6D998B5F" w14:textId="59FBF0D7" w:rsidR="00113149" w:rsidRPr="00EB0BEB" w:rsidRDefault="00113149" w:rsidP="009A11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7422E" w:rsidRPr="00EB0BEB" w14:paraId="3F484C35" w14:textId="77777777" w:rsidTr="000967FD">
        <w:trPr>
          <w:cantSplit/>
          <w:trHeight w:val="270"/>
        </w:trPr>
        <w:tc>
          <w:tcPr>
            <w:tcW w:w="2610" w:type="dxa"/>
          </w:tcPr>
          <w:p w14:paraId="5737E615" w14:textId="18D7E58F" w:rsidR="00A7422E" w:rsidRPr="00EB0BEB" w:rsidRDefault="00A7422E" w:rsidP="00110A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7FC05F62" w14:textId="77777777" w:rsidR="00A7422E" w:rsidRPr="00EB0BEB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2B19191" w14:textId="037A23E9" w:rsidR="00A7422E" w:rsidRPr="00EB0BEB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</w:tcPr>
          <w:p w14:paraId="2BE6EA55" w14:textId="1EB3CC4E" w:rsidR="00A7422E" w:rsidRPr="00EB0BEB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B8907A" w14:textId="77777777" w:rsidR="00A7422E" w:rsidRPr="00EB0BEB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78B6ABE" w14:textId="77777777" w:rsidR="00A7422E" w:rsidRPr="00EB0BEB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8ACD5F" w14:textId="77777777" w:rsidR="00A7422E" w:rsidRPr="00EB0BEB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9F580E4" w14:textId="77777777" w:rsidR="00A7422E" w:rsidRPr="00EB0BE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5E7A53" w14:textId="77777777" w:rsidR="00A7422E" w:rsidRPr="00EB0BEB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87B7A4" w14:textId="77777777" w:rsidR="00A7422E" w:rsidRPr="00EB0BE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029CE13A" w14:textId="77777777" w:rsidR="00A7422E" w:rsidRPr="00EB0BEB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7792EF5" w14:textId="77777777" w:rsidR="00A7422E" w:rsidRPr="00EB0BE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0B5262" w14:textId="77777777" w:rsidR="00A7422E" w:rsidRPr="00EB0BEB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5064613A" w14:textId="77777777" w:rsidR="00A7422E" w:rsidRPr="00EB0BE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F2CFED" w14:textId="77777777" w:rsidR="00A7422E" w:rsidRPr="00EB0BE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1F997B" w14:textId="77777777" w:rsidR="00A7422E" w:rsidRPr="00EB0BE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4FCA1E" w14:textId="77777777" w:rsidR="00A7422E" w:rsidRPr="00EB0BEB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09B0D9" w14:textId="77777777" w:rsidR="00A7422E" w:rsidRPr="00EB0BE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D24767" w14:textId="77777777" w:rsidR="00A7422E" w:rsidRPr="00EB0BEB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FFDC051" w14:textId="77777777" w:rsidR="00A7422E" w:rsidRPr="00EB0BE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C7A810" w14:textId="77777777" w:rsidR="00A7422E" w:rsidRPr="00EB0BE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A872FF9" w14:textId="77777777" w:rsidR="00A7422E" w:rsidRPr="00EB0BEB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094" w:rsidRPr="00EB0BEB" w14:paraId="740270F5" w14:textId="77777777" w:rsidTr="000967FD">
        <w:trPr>
          <w:cantSplit/>
          <w:trHeight w:val="270"/>
        </w:trPr>
        <w:tc>
          <w:tcPr>
            <w:tcW w:w="2610" w:type="dxa"/>
          </w:tcPr>
          <w:p w14:paraId="53A0648B" w14:textId="54475425" w:rsidR="00424094" w:rsidRPr="00EB0BEB" w:rsidRDefault="00424094" w:rsidP="00424094">
            <w:pPr>
              <w:tabs>
                <w:tab w:val="clear" w:pos="2580"/>
                <w:tab w:val="left" w:pos="24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</w:rPr>
              <w:t>บริษัท เซอร์แมช จำกัด</w:t>
            </w:r>
          </w:p>
        </w:tc>
        <w:tc>
          <w:tcPr>
            <w:tcW w:w="1710" w:type="dxa"/>
          </w:tcPr>
          <w:p w14:paraId="331C2BC6" w14:textId="77777777" w:rsidR="00424094" w:rsidRPr="00EB0BEB" w:rsidRDefault="00424094" w:rsidP="00424094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บริการซ่อมและ </w:t>
            </w:r>
          </w:p>
          <w:p w14:paraId="5AC82B49" w14:textId="77777777" w:rsidR="00424094" w:rsidRPr="00EB0BEB" w:rsidRDefault="00424094" w:rsidP="00424094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บำรุงรักษาเครื่องมือ</w:t>
            </w:r>
          </w:p>
          <w:p w14:paraId="437EF04F" w14:textId="4C317FFD" w:rsidR="00424094" w:rsidRPr="00EB0BEB" w:rsidRDefault="00424094" w:rsidP="004240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และเครื่องจักร</w:t>
            </w:r>
          </w:p>
        </w:tc>
        <w:tc>
          <w:tcPr>
            <w:tcW w:w="178" w:type="dxa"/>
          </w:tcPr>
          <w:p w14:paraId="73A7BB88" w14:textId="12182638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38F9CA56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1D41989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702670" w14:textId="20E483E0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47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17F582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7969F1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B1B1A7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D6686BF" w14:textId="70E24659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47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14C237B" w14:textId="77777777" w:rsidR="00424094" w:rsidRPr="00EB0BEB" w:rsidRDefault="00424094" w:rsidP="0042409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AEADAA9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D3663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F9F436" w14:textId="1F04A672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101A7CE2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E0A61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FCC5B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35A598" w14:textId="574F9465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1" w:type="dxa"/>
          </w:tcPr>
          <w:p w14:paraId="1C1EA61B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3D72F11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D98A333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D70890" w14:textId="63B9C82C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1,419</w:t>
            </w:r>
          </w:p>
        </w:tc>
        <w:tc>
          <w:tcPr>
            <w:tcW w:w="180" w:type="dxa"/>
          </w:tcPr>
          <w:p w14:paraId="7A706356" w14:textId="09CB61D3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97" w:type="dxa"/>
          </w:tcPr>
          <w:p w14:paraId="3A1253B9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22A34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9FD114" w14:textId="07DE575A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1,419</w:t>
            </w:r>
          </w:p>
        </w:tc>
        <w:tc>
          <w:tcPr>
            <w:tcW w:w="180" w:type="dxa"/>
          </w:tcPr>
          <w:p w14:paraId="4224C967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8962EBB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3D989A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4F45CB" w14:textId="618AC7AA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180" w:type="dxa"/>
          </w:tcPr>
          <w:p w14:paraId="34353A43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12C01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5F28D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08FB0C" w14:textId="4DAF7449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422</w:t>
            </w:r>
          </w:p>
        </w:tc>
        <w:tc>
          <w:tcPr>
            <w:tcW w:w="180" w:type="dxa"/>
          </w:tcPr>
          <w:p w14:paraId="6893EBF9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C8DC148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53CB7C7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841426" w14:textId="3563383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805BC16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981339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A5A12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0D805D" w14:textId="3923C822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24094" w:rsidRPr="00EB0BEB" w14:paraId="1FE36037" w14:textId="77777777" w:rsidTr="000967FD">
        <w:trPr>
          <w:cantSplit/>
        </w:trPr>
        <w:tc>
          <w:tcPr>
            <w:tcW w:w="2610" w:type="dxa"/>
          </w:tcPr>
          <w:p w14:paraId="28176F50" w14:textId="5192E039" w:rsidR="00424094" w:rsidRPr="00EB0BEB" w:rsidRDefault="00424094" w:rsidP="00424094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</w:rPr>
              <w:t>บริษัท ซอร์บ เอนจิเนียริ่ง จำกัด</w:t>
            </w:r>
          </w:p>
        </w:tc>
        <w:tc>
          <w:tcPr>
            <w:tcW w:w="1710" w:type="dxa"/>
          </w:tcPr>
          <w:p w14:paraId="047884E2" w14:textId="77777777" w:rsidR="00424094" w:rsidRPr="00EB0BEB" w:rsidRDefault="00424094" w:rsidP="00424094">
            <w:pPr>
              <w:pStyle w:val="acctfourfigures"/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จำหน่ายและติดตั้ง</w:t>
            </w:r>
          </w:p>
          <w:p w14:paraId="598087A8" w14:textId="77777777" w:rsidR="00424094" w:rsidRPr="00EB0BEB" w:rsidRDefault="00424094" w:rsidP="004240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both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เครื่องมือแล</w:t>
            </w:r>
            <w:r w:rsidRPr="00EB0BE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ะ    </w:t>
            </w:r>
          </w:p>
          <w:p w14:paraId="6452F173" w14:textId="2CFE039B" w:rsidR="00424094" w:rsidRPr="00EB0BEB" w:rsidRDefault="00424094" w:rsidP="004240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both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EB0BE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123D7013" w14:textId="77D5E8DA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79A3D973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DDA1002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81679D6" w14:textId="51A4E0B0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</w:t>
            </w:r>
            <w:r w:rsidRPr="00EB0B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Pr="00EB0BE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14CDDB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078432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C774F9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CE34AB8" w14:textId="2D673C0B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</w:t>
            </w:r>
            <w:r w:rsidRPr="00EB0B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Pr="00EB0BE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6B62B05" w14:textId="77777777" w:rsidR="00424094" w:rsidRPr="00EB0BEB" w:rsidRDefault="00424094" w:rsidP="0042409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07216D1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3E21AA2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9D1ECF" w14:textId="14247000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47B3A352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52D7DE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698E7E7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18D5C80" w14:textId="204ED4D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1" w:type="dxa"/>
          </w:tcPr>
          <w:p w14:paraId="372280EE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69412882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3BBEBFB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1B8E98D" w14:textId="5B58AD1C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180" w:type="dxa"/>
          </w:tcPr>
          <w:p w14:paraId="6DE49DD0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117EBFF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961A4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6871B5C" w14:textId="0779EEB5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180" w:type="dxa"/>
          </w:tcPr>
          <w:p w14:paraId="5D170E23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8BB785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31A0B8" w14:textId="58864ED9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2E204FCA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E30DE3F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2EF75E7" w14:textId="794C775E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1,379</w:t>
            </w:r>
          </w:p>
        </w:tc>
        <w:tc>
          <w:tcPr>
            <w:tcW w:w="180" w:type="dxa"/>
          </w:tcPr>
          <w:p w14:paraId="178B0E90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A26B47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7FA3C31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CBA7684" w14:textId="25E3DC86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1,02</w:t>
            </w:r>
            <w:r w:rsidRPr="00EB0BE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8617561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A70779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7A98F8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DE0D265" w14:textId="0EF36764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4F44375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6CA0391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EF7903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CCC661" w14:textId="5A6567B3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424094" w:rsidRPr="00EB0BEB" w14:paraId="3C09DA3A" w14:textId="77777777" w:rsidTr="000967FD">
        <w:trPr>
          <w:cantSplit/>
        </w:trPr>
        <w:tc>
          <w:tcPr>
            <w:tcW w:w="2610" w:type="dxa"/>
          </w:tcPr>
          <w:p w14:paraId="1CB46CE7" w14:textId="14FF68EB" w:rsidR="00424094" w:rsidRPr="00EB0BEB" w:rsidRDefault="00424094" w:rsidP="00424094">
            <w:pPr>
              <w:spacing w:line="240" w:lineRule="auto"/>
              <w:ind w:left="19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</w:rPr>
              <w:t>บริษัท เอ็กซ์แซคท์ เรียลเอสเตท จำกัด</w:t>
            </w:r>
          </w:p>
        </w:tc>
        <w:tc>
          <w:tcPr>
            <w:tcW w:w="1710" w:type="dxa"/>
          </w:tcPr>
          <w:p w14:paraId="39A6A786" w14:textId="02729227" w:rsidR="00424094" w:rsidRPr="00EB0BEB" w:rsidRDefault="00424094" w:rsidP="0042409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พัฒนา</w:t>
            </w:r>
            <w:r w:rsidRPr="00EB0BE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อ</w:t>
            </w:r>
            <w:r w:rsidRPr="00EB0BE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สังหาริมทรัพย์</w:t>
            </w:r>
          </w:p>
          <w:p w14:paraId="3C9E14AC" w14:textId="49758FB4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เพื่อขาย</w:t>
            </w:r>
          </w:p>
        </w:tc>
        <w:tc>
          <w:tcPr>
            <w:tcW w:w="178" w:type="dxa"/>
          </w:tcPr>
          <w:p w14:paraId="00169D24" w14:textId="5D05A52A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3D4C901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21060C" w14:textId="3D4169A6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BF1E0F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15FD11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94F2437" w14:textId="0EA7E55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C2D2155" w14:textId="77777777" w:rsidR="00424094" w:rsidRPr="00EB0BEB" w:rsidRDefault="00424094" w:rsidP="0042409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E97DD9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647B11" w14:textId="1C8DE379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80" w:type="dxa"/>
          </w:tcPr>
          <w:p w14:paraId="3BD21610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CE62A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5A54A51" w14:textId="0588F291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81" w:type="dxa"/>
          </w:tcPr>
          <w:p w14:paraId="3120CB7C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3F5FC76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2B2784" w14:textId="3EE32D48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4,000</w:t>
            </w:r>
          </w:p>
        </w:tc>
        <w:tc>
          <w:tcPr>
            <w:tcW w:w="180" w:type="dxa"/>
          </w:tcPr>
          <w:p w14:paraId="5C97DA21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4C2492FA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980266" w14:textId="0DFA087E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4,000</w:t>
            </w:r>
          </w:p>
        </w:tc>
        <w:tc>
          <w:tcPr>
            <w:tcW w:w="180" w:type="dxa"/>
          </w:tcPr>
          <w:p w14:paraId="0AA0D7C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6D00F3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8397A8" w14:textId="06E428DB" w:rsidR="00424094" w:rsidRPr="00EB0BEB" w:rsidRDefault="00424094" w:rsidP="0042409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E5DED1B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E1F2F7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"/>
                <w:tab w:val="left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45E2649" w14:textId="3E32D62E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  <w:tab w:val="left" w:pos="552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AEF9390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AD20FCB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206D82B" w14:textId="57B49584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9F9F58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678B6D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B0D5E1" w14:textId="500A1983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424094" w:rsidRPr="00EB0BEB" w14:paraId="1AEAF688" w14:textId="77777777" w:rsidTr="000967FD">
        <w:trPr>
          <w:cantSplit/>
          <w:trHeight w:val="261"/>
        </w:trPr>
        <w:tc>
          <w:tcPr>
            <w:tcW w:w="2610" w:type="dxa"/>
          </w:tcPr>
          <w:p w14:paraId="6E1A4AF8" w14:textId="0810D75A" w:rsidR="00424094" w:rsidRPr="00EB0BEB" w:rsidRDefault="00424094" w:rsidP="0042409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Yi Hao Motor Co., Ltd.</w:t>
            </w:r>
          </w:p>
        </w:tc>
        <w:tc>
          <w:tcPr>
            <w:tcW w:w="1710" w:type="dxa"/>
          </w:tcPr>
          <w:p w14:paraId="5D888B5B" w14:textId="6ACFBC28" w:rsidR="00424094" w:rsidRPr="00EB0BEB" w:rsidRDefault="00424094" w:rsidP="00424094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ผลิตและประกอบ</w:t>
            </w:r>
            <w:r w:rsidRPr="00EB0BEB">
              <w:rPr>
                <w:rFonts w:asciiTheme="majorBidi" w:hAnsiTheme="majorBidi"/>
                <w:sz w:val="28"/>
                <w:szCs w:val="28"/>
                <w:lang w:bidi="th-TH"/>
              </w:rPr>
              <w:br/>
              <w:t xml:space="preserve"> </w:t>
            </w:r>
            <w:r w:rsidRPr="00EB0BE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มอเตอร์ไซค์ไฟฟ้า</w:t>
            </w:r>
          </w:p>
        </w:tc>
        <w:tc>
          <w:tcPr>
            <w:tcW w:w="178" w:type="dxa"/>
          </w:tcPr>
          <w:p w14:paraId="55EA3979" w14:textId="1A5C2F1F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117ED93A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0ADD03" w14:textId="4A604A54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40.0</w:t>
            </w:r>
          </w:p>
        </w:tc>
        <w:tc>
          <w:tcPr>
            <w:tcW w:w="180" w:type="dxa"/>
          </w:tcPr>
          <w:p w14:paraId="47CDAB23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926D4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2B2F9D" w14:textId="32B8A040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40.0</w:t>
            </w:r>
          </w:p>
        </w:tc>
        <w:tc>
          <w:tcPr>
            <w:tcW w:w="180" w:type="dxa"/>
          </w:tcPr>
          <w:p w14:paraId="6BCE61F7" w14:textId="77777777" w:rsidR="00424094" w:rsidRPr="00EB0BEB" w:rsidRDefault="00424094" w:rsidP="0042409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A5C532E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79128F4" w14:textId="12EFC45C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3,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914</w:t>
            </w:r>
          </w:p>
        </w:tc>
        <w:tc>
          <w:tcPr>
            <w:tcW w:w="180" w:type="dxa"/>
          </w:tcPr>
          <w:p w14:paraId="46DD0BF5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53E213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207E63" w14:textId="53E69D6F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3,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914</w:t>
            </w:r>
          </w:p>
        </w:tc>
        <w:tc>
          <w:tcPr>
            <w:tcW w:w="181" w:type="dxa"/>
          </w:tcPr>
          <w:p w14:paraId="5E9D6146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2C4D0B15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A994F1" w14:textId="22AEFBFF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1,561</w:t>
            </w:r>
          </w:p>
        </w:tc>
        <w:tc>
          <w:tcPr>
            <w:tcW w:w="180" w:type="dxa"/>
          </w:tcPr>
          <w:p w14:paraId="42C3CB93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62A3C06F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65A110" w14:textId="2EBA0B01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1,561</w:t>
            </w:r>
          </w:p>
        </w:tc>
        <w:tc>
          <w:tcPr>
            <w:tcW w:w="180" w:type="dxa"/>
          </w:tcPr>
          <w:p w14:paraId="11E0DAC7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CD51C7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35B06C" w14:textId="78C72BB6" w:rsidR="00424094" w:rsidRPr="00EB0BEB" w:rsidRDefault="00424094" w:rsidP="0042409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8BE1EE9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A070E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left" w:pos="552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B4BE44" w14:textId="6E191CC5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  <w:tab w:val="left" w:pos="552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0F406A7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5D8E0B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034DA0A" w14:textId="2C30A3D2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69D816F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3A77CA2E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7B43F6" w14:textId="209409D9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24094" w:rsidRPr="00EB0BEB" w14:paraId="28111643" w14:textId="77777777" w:rsidTr="000967FD">
        <w:trPr>
          <w:cantSplit/>
        </w:trPr>
        <w:tc>
          <w:tcPr>
            <w:tcW w:w="2610" w:type="dxa"/>
          </w:tcPr>
          <w:p w14:paraId="1A4EB10D" w14:textId="77777777" w:rsidR="00424094" w:rsidRPr="00EB0BEB" w:rsidRDefault="00424094" w:rsidP="004240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8913B21" w14:textId="77777777" w:rsidR="00424094" w:rsidRPr="00EB0BEB" w:rsidRDefault="00424094" w:rsidP="0042409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A92A6C6" w14:textId="5A570CC1" w:rsidR="00424094" w:rsidRPr="00EB0BEB" w:rsidRDefault="00424094" w:rsidP="0042409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6CF0C3A5" w14:textId="15ABCAE0" w:rsidR="00424094" w:rsidRPr="00EB0BEB" w:rsidRDefault="00424094" w:rsidP="0042409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E9137" w14:textId="77777777" w:rsidR="00424094" w:rsidRPr="00EB0BEB" w:rsidRDefault="00424094" w:rsidP="0042409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765E9FC" w14:textId="77777777" w:rsidR="00424094" w:rsidRPr="00EB0BEB" w:rsidRDefault="00424094" w:rsidP="0042409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CE3DE3" w14:textId="77777777" w:rsidR="00424094" w:rsidRPr="00EB0BEB" w:rsidRDefault="00424094" w:rsidP="0042409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2292966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25F250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ACDD31B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528B050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500D07E" w14:textId="2E063789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8,084</w:t>
            </w:r>
          </w:p>
        </w:tc>
        <w:tc>
          <w:tcPr>
            <w:tcW w:w="180" w:type="dxa"/>
          </w:tcPr>
          <w:p w14:paraId="4B4B4D09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22D73540" w14:textId="417E35BD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8,084</w:t>
            </w:r>
          </w:p>
        </w:tc>
        <w:tc>
          <w:tcPr>
            <w:tcW w:w="180" w:type="dxa"/>
          </w:tcPr>
          <w:p w14:paraId="3522B011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C95186" w14:textId="32F42063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1,689</w:t>
            </w:r>
          </w:p>
        </w:tc>
        <w:tc>
          <w:tcPr>
            <w:tcW w:w="180" w:type="dxa"/>
          </w:tcPr>
          <w:p w14:paraId="5C4930E2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E53892" w14:textId="275094AA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1,447</w:t>
            </w:r>
          </w:p>
        </w:tc>
        <w:tc>
          <w:tcPr>
            <w:tcW w:w="180" w:type="dxa"/>
          </w:tcPr>
          <w:p w14:paraId="3AB83D83" w14:textId="77777777" w:rsidR="00424094" w:rsidRPr="00EB0BEB" w:rsidRDefault="00424094" w:rsidP="004240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8DE40F1" w14:textId="610967A2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16E320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80D250" w14:textId="4B05DFB6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28EC8198" w14:textId="77777777" w:rsidR="00511255" w:rsidRPr="00EB0BEB" w:rsidRDefault="00511255" w:rsidP="00511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511255" w:rsidRPr="00EB0BEB" w:rsidSect="00945EB4">
          <w:headerReference w:type="default" r:id="rId10"/>
          <w:pgSz w:w="16834" w:h="11909" w:orient="landscape" w:code="9"/>
          <w:pgMar w:top="1152" w:right="806" w:bottom="1109" w:left="576" w:header="720" w:footer="591" w:gutter="0"/>
          <w:cols w:space="720"/>
          <w:docGrid w:linePitch="245"/>
        </w:sectPr>
      </w:pPr>
    </w:p>
    <w:tbl>
      <w:tblPr>
        <w:tblW w:w="13590" w:type="dxa"/>
        <w:tblInd w:w="13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180"/>
        <w:gridCol w:w="1080"/>
        <w:gridCol w:w="180"/>
        <w:gridCol w:w="1080"/>
        <w:gridCol w:w="180"/>
        <w:gridCol w:w="990"/>
        <w:gridCol w:w="181"/>
        <w:gridCol w:w="1079"/>
        <w:gridCol w:w="180"/>
        <w:gridCol w:w="984"/>
        <w:gridCol w:w="6"/>
        <w:gridCol w:w="174"/>
        <w:gridCol w:w="6"/>
        <w:gridCol w:w="1080"/>
        <w:gridCol w:w="180"/>
        <w:gridCol w:w="1074"/>
        <w:gridCol w:w="6"/>
      </w:tblGrid>
      <w:tr w:rsidR="00A36D2B" w:rsidRPr="00EB0BEB" w14:paraId="57FB8D2A" w14:textId="77777777" w:rsidTr="000967FD">
        <w:trPr>
          <w:gridAfter w:val="1"/>
          <w:wAfter w:w="6" w:type="dxa"/>
          <w:cantSplit/>
          <w:tblHeader/>
        </w:trPr>
        <w:tc>
          <w:tcPr>
            <w:tcW w:w="3960" w:type="dxa"/>
          </w:tcPr>
          <w:p w14:paraId="2CD1CCB7" w14:textId="3DEB2948" w:rsidR="00A36D2B" w:rsidRPr="00EB0BEB" w:rsidRDefault="00A36D2B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5390EDC" w14:textId="2540EE2D" w:rsidR="00A36D2B" w:rsidRPr="00EB0BEB" w:rsidRDefault="00A36D2B" w:rsidP="00A36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FBED9B" w14:textId="77777777" w:rsidR="00A36D2B" w:rsidRPr="00EB0BEB" w:rsidRDefault="00A36D2B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4" w:type="dxa"/>
            <w:gridSpan w:val="7"/>
          </w:tcPr>
          <w:p w14:paraId="557726BC" w14:textId="7F9F52F9" w:rsidR="00A36D2B" w:rsidRPr="00EB0BEB" w:rsidRDefault="00A36D2B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</w:t>
            </w:r>
            <w:r w:rsidRPr="00EB0BE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  <w:gridSpan w:val="2"/>
          </w:tcPr>
          <w:p w14:paraId="0A1E8F04" w14:textId="77777777" w:rsidR="00A36D2B" w:rsidRPr="00EB0BEB" w:rsidRDefault="00A36D2B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14:paraId="1B70F88A" w14:textId="64437299" w:rsidR="00A36D2B" w:rsidRPr="00EB0BEB" w:rsidRDefault="00A36D2B" w:rsidP="009C1A1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F072CF" w:rsidRPr="00EB0BEB" w14:paraId="24D39A9E" w14:textId="77777777" w:rsidTr="000967FD">
        <w:trPr>
          <w:cantSplit/>
          <w:tblHeader/>
        </w:trPr>
        <w:tc>
          <w:tcPr>
            <w:tcW w:w="3960" w:type="dxa"/>
          </w:tcPr>
          <w:p w14:paraId="757DBEBF" w14:textId="77777777" w:rsidR="00F072CF" w:rsidRPr="00EB0BEB" w:rsidRDefault="00F072CF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8A4CD90" w14:textId="77777777" w:rsidR="00F072CF" w:rsidRPr="00EB0BEB" w:rsidRDefault="00F072CF" w:rsidP="00F072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740B8CC9" w14:textId="756EE68D" w:rsidR="00F072CF" w:rsidRPr="00EB0BEB" w:rsidRDefault="00F072CF" w:rsidP="00F072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7A24EE55" w14:textId="77777777" w:rsidR="00F072CF" w:rsidRPr="00EB0BEB" w:rsidRDefault="00F072CF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77FCA9F" w14:textId="77777777" w:rsidR="00F072CF" w:rsidRPr="00EB0BEB" w:rsidRDefault="00F072CF" w:rsidP="00F072CF">
            <w:pPr>
              <w:pStyle w:val="acctmergecolhdg"/>
              <w:spacing w:line="240" w:lineRule="auto"/>
              <w:ind w:left="-78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821B2" w14:textId="7A1BCC76" w:rsidR="00F072CF" w:rsidRPr="00EB0BEB" w:rsidRDefault="00F072CF" w:rsidP="00F072CF">
            <w:pPr>
              <w:pStyle w:val="acctmergecolhdg"/>
              <w:spacing w:line="240" w:lineRule="auto"/>
              <w:ind w:left="-78" w:right="-7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1" w:type="dxa"/>
          </w:tcPr>
          <w:p w14:paraId="7F919C60" w14:textId="77777777" w:rsidR="00F072CF" w:rsidRPr="00EB0BEB" w:rsidRDefault="00F072CF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49" w:type="dxa"/>
            <w:gridSpan w:val="4"/>
          </w:tcPr>
          <w:p w14:paraId="68E1AC88" w14:textId="77777777" w:rsidR="00F072CF" w:rsidRPr="00EB0BEB" w:rsidRDefault="00F072CF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2912AD" w14:textId="1C8D0410" w:rsidR="00F072CF" w:rsidRPr="00EB0BEB" w:rsidRDefault="00F072CF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12BE3DCF" w14:textId="77777777" w:rsidR="00F072CF" w:rsidRPr="00EB0BEB" w:rsidRDefault="00F072CF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14:paraId="5C939830" w14:textId="77777777" w:rsidR="00F072CF" w:rsidRPr="00EB0BEB" w:rsidRDefault="00F072CF" w:rsidP="00F072C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2755E234" w14:textId="67FD9B44" w:rsidR="00F072CF" w:rsidRPr="00EB0BEB" w:rsidRDefault="00F072CF" w:rsidP="00F072C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="000967FD" w:rsidRPr="00EB0B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สาม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0967FD" w:rsidRPr="00EB0BEB" w14:paraId="0895599B" w14:textId="77777777" w:rsidTr="000967FD">
        <w:trPr>
          <w:cantSplit/>
          <w:tblHeader/>
        </w:trPr>
        <w:tc>
          <w:tcPr>
            <w:tcW w:w="3960" w:type="dxa"/>
          </w:tcPr>
          <w:p w14:paraId="68636596" w14:textId="77777777" w:rsidR="000967FD" w:rsidRPr="00EB0BEB" w:rsidRDefault="000967FD" w:rsidP="000967F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C45103" w14:textId="17B810DB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06490CC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C97F03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73C028C4" w14:textId="3D1A5302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DE8CDEE" w14:textId="77777777" w:rsidR="000967FD" w:rsidRPr="00EB0BEB" w:rsidRDefault="000967FD" w:rsidP="000967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26E595" w14:textId="3C8E408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7425959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D1BB9A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3B75763" w14:textId="7916C04F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4BA0463C" w14:textId="77777777" w:rsidR="000967FD" w:rsidRPr="00EB0BEB" w:rsidRDefault="000967FD" w:rsidP="000967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15A8542" w14:textId="509FAC1F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8B6F15E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D40DEE1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EB0BE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076FAE00" w14:textId="0CB3102B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7169F2FA" w14:textId="77777777" w:rsidR="000967FD" w:rsidRPr="00EB0BEB" w:rsidRDefault="000967FD" w:rsidP="000967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EEC2B2" w14:textId="71BCE474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BB009F1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2DC96E" w14:textId="7942F889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EB0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1C41DD" w:rsidRPr="00EB0BEB" w14:paraId="5CED418B" w14:textId="77777777" w:rsidTr="000967FD">
        <w:trPr>
          <w:gridAfter w:val="1"/>
          <w:wAfter w:w="6" w:type="dxa"/>
          <w:cantSplit/>
          <w:tblHeader/>
        </w:trPr>
        <w:tc>
          <w:tcPr>
            <w:tcW w:w="3960" w:type="dxa"/>
          </w:tcPr>
          <w:p w14:paraId="28463B36" w14:textId="77777777" w:rsidR="001C41DD" w:rsidRPr="00EB0BEB" w:rsidRDefault="001C41DD" w:rsidP="009C1A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7E47FDD" w14:textId="5A0B8183" w:rsidR="001C41DD" w:rsidRPr="00EB0BEB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B0B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409FA89" w14:textId="77777777" w:rsidR="001C41DD" w:rsidRPr="00EB0BEB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194" w:type="dxa"/>
            <w:gridSpan w:val="13"/>
            <w:vAlign w:val="bottom"/>
          </w:tcPr>
          <w:p w14:paraId="3C5D28A6" w14:textId="7927D388" w:rsidR="001C41DD" w:rsidRPr="00EB0BEB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B0B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C41DD" w:rsidRPr="00EB0BEB" w14:paraId="52955CC7" w14:textId="77777777" w:rsidTr="000967FD">
        <w:trPr>
          <w:cantSplit/>
          <w:trHeight w:val="270"/>
        </w:trPr>
        <w:tc>
          <w:tcPr>
            <w:tcW w:w="3960" w:type="dxa"/>
          </w:tcPr>
          <w:p w14:paraId="1E017E58" w14:textId="77777777" w:rsidR="001C41DD" w:rsidRPr="00EB0BEB" w:rsidRDefault="001C41DD" w:rsidP="009C1A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70FED2B9" w14:textId="3D2006B5" w:rsidR="001C41DD" w:rsidRPr="00EB0BEB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E70534" w14:textId="77777777" w:rsidR="001C41DD" w:rsidRPr="00EB0BEB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FA1CA" w14:textId="77777777" w:rsidR="001C41DD" w:rsidRPr="00EB0BEB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1AE8CA3" w14:textId="77777777" w:rsidR="001C41DD" w:rsidRPr="00EB0BEB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62348" w14:textId="77777777" w:rsidR="001C41DD" w:rsidRPr="00EB0BEB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94415E" w14:textId="77777777" w:rsidR="001C41DD" w:rsidRPr="00EB0BEB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9CA68A" w14:textId="77777777" w:rsidR="001C41DD" w:rsidRPr="00EB0BEB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9ADCB7C" w14:textId="77777777" w:rsidR="001C41DD" w:rsidRPr="00EB0BEB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B64153D" w14:textId="77777777" w:rsidR="001C41DD" w:rsidRPr="00EB0BEB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8F79B0" w14:textId="77777777" w:rsidR="001C41DD" w:rsidRPr="00EB0BEB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03C1514" w14:textId="77777777" w:rsidR="001C41DD" w:rsidRPr="00EB0BEB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8ABC254" w14:textId="77777777" w:rsidR="001C41DD" w:rsidRPr="00EB0BEB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AD4B3" w14:textId="77777777" w:rsidR="001C41DD" w:rsidRPr="00EB0BEB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CEBC1C" w14:textId="77777777" w:rsidR="001C41DD" w:rsidRPr="00EB0BEB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1332EC" w14:textId="77777777" w:rsidR="001C41DD" w:rsidRPr="00EB0BEB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1DD" w:rsidRPr="00EB0BEB" w14:paraId="5DD4B243" w14:textId="77777777" w:rsidTr="000967FD">
        <w:trPr>
          <w:cantSplit/>
        </w:trPr>
        <w:tc>
          <w:tcPr>
            <w:tcW w:w="3960" w:type="dxa"/>
          </w:tcPr>
          <w:p w14:paraId="74A85743" w14:textId="77777777" w:rsidR="001C41DD" w:rsidRPr="00EB0BEB" w:rsidRDefault="001C41DD" w:rsidP="009C1A17">
            <w:pPr>
              <w:spacing w:line="240" w:lineRule="auto"/>
              <w:ind w:left="19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บริษัท เอ็กซ์แซคท์ เรียลเอสเตท จำกัด</w:t>
            </w:r>
          </w:p>
        </w:tc>
        <w:tc>
          <w:tcPr>
            <w:tcW w:w="990" w:type="dxa"/>
          </w:tcPr>
          <w:p w14:paraId="6E514C4A" w14:textId="7A36BD0E" w:rsidR="001C41DD" w:rsidRPr="00EB0BEB" w:rsidRDefault="00424094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40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3FE89B55" w14:textId="77777777" w:rsidR="001C41DD" w:rsidRPr="00EB0BEB" w:rsidRDefault="001C41DD" w:rsidP="009C1A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F078C" w14:textId="77777777" w:rsidR="001C41DD" w:rsidRPr="00EB0BEB" w:rsidRDefault="001C41D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40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BD16E89" w14:textId="77777777" w:rsidR="001C41DD" w:rsidRPr="00EB0BEB" w:rsidRDefault="001C41DD" w:rsidP="009C1A1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2BDC5" w14:textId="1E7F4774" w:rsidR="001C41DD" w:rsidRPr="00EB0BEB" w:rsidRDefault="00424094" w:rsidP="0042409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180" w:type="dxa"/>
          </w:tcPr>
          <w:p w14:paraId="3596FA3F" w14:textId="77777777" w:rsidR="001C41DD" w:rsidRPr="00EB0BEB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3AC132" w14:textId="77777777" w:rsidR="001C41DD" w:rsidRPr="00EB0BEB" w:rsidRDefault="001C41DD" w:rsidP="0042409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181" w:type="dxa"/>
          </w:tcPr>
          <w:p w14:paraId="3F126F4F" w14:textId="77777777" w:rsidR="001C41DD" w:rsidRPr="00EB0BEB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F8BB7F9" w14:textId="3DB20704" w:rsidR="001C41DD" w:rsidRPr="00EB0BEB" w:rsidRDefault="00424094" w:rsidP="0042409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4,000</w:t>
            </w:r>
          </w:p>
        </w:tc>
        <w:tc>
          <w:tcPr>
            <w:tcW w:w="180" w:type="dxa"/>
          </w:tcPr>
          <w:p w14:paraId="7E1D7D35" w14:textId="77777777" w:rsidR="001C41DD" w:rsidRPr="00EB0BEB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18B1261E" w14:textId="77777777" w:rsidR="001C41DD" w:rsidRPr="00EB0BEB" w:rsidRDefault="001C41DD" w:rsidP="004240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4,000</w:t>
            </w:r>
          </w:p>
        </w:tc>
        <w:tc>
          <w:tcPr>
            <w:tcW w:w="180" w:type="dxa"/>
            <w:gridSpan w:val="2"/>
          </w:tcPr>
          <w:p w14:paraId="36B8855D" w14:textId="77777777" w:rsidR="001C41DD" w:rsidRPr="00EB0BEB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5CB712" w14:textId="6C8F821C" w:rsidR="001C41DD" w:rsidRPr="00EB0BEB" w:rsidRDefault="00424094" w:rsidP="0042409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1E816D1" w14:textId="77777777" w:rsidR="001C41DD" w:rsidRPr="00EB0BEB" w:rsidRDefault="001C41DD" w:rsidP="009C1A1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757D2A82" w14:textId="3A8A4E2F" w:rsidR="001C41DD" w:rsidRPr="00EB0BEB" w:rsidRDefault="001C41DD" w:rsidP="0042409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1352F89" w14:textId="43F137D8" w:rsidR="00113149" w:rsidRPr="00EB0BEB" w:rsidRDefault="00113149" w:rsidP="00113149">
      <w:pPr>
        <w:pStyle w:val="BodyText2"/>
        <w:ind w:left="1350"/>
        <w:rPr>
          <w:b/>
          <w:bCs/>
          <w:cs/>
        </w:rPr>
      </w:pPr>
    </w:p>
    <w:p w14:paraId="4DA13E1A" w14:textId="77777777" w:rsidR="000967FD" w:rsidRPr="00EB0BEB" w:rsidRDefault="000967FD" w:rsidP="000967FD">
      <w:pPr>
        <w:pStyle w:val="BodyText2"/>
        <w:ind w:left="1440"/>
        <w:rPr>
          <w:lang w:val="en-US"/>
        </w:rPr>
      </w:pPr>
      <w:r w:rsidRPr="00EB0BEB">
        <w:rPr>
          <w:cs/>
          <w:lang w:val="en-US"/>
        </w:rPr>
        <w:t xml:space="preserve">บริษัทร่วมทั้งหมดจดทะเบียนจัดตั้งและดำเนินธุรกิจในประเทศไทย ยกเว้นบริษัท </w:t>
      </w:r>
      <w:r w:rsidRPr="00EB0BEB">
        <w:rPr>
          <w:lang w:val="en-US"/>
        </w:rPr>
        <w:t xml:space="preserve">Yi Hao Motor Co., Ltd. </w:t>
      </w:r>
      <w:r w:rsidRPr="00EB0BEB">
        <w:rPr>
          <w:cs/>
          <w:lang w:val="en-US"/>
        </w:rPr>
        <w:t>ซึ่งจดทะเบียนจัดตั้ง</w:t>
      </w:r>
      <w:r w:rsidRPr="00EB0BEB">
        <w:rPr>
          <w:rFonts w:hint="cs"/>
          <w:cs/>
          <w:lang w:val="en-US"/>
        </w:rPr>
        <w:t>และดำเนินธุรกิจ</w:t>
      </w:r>
      <w:r w:rsidRPr="00EB0BEB">
        <w:rPr>
          <w:cs/>
          <w:lang w:val="en-US"/>
        </w:rPr>
        <w:t>ในประเทศ</w:t>
      </w:r>
      <w:r w:rsidRPr="00EB0BEB">
        <w:rPr>
          <w:rFonts w:hint="cs"/>
          <w:cs/>
          <w:lang w:val="en-US"/>
        </w:rPr>
        <w:t>ไต้หวัน</w:t>
      </w:r>
    </w:p>
    <w:p w14:paraId="3DD84210" w14:textId="77777777" w:rsidR="000967FD" w:rsidRPr="00EB0BEB" w:rsidRDefault="000967FD" w:rsidP="000967FD">
      <w:pPr>
        <w:pStyle w:val="BodyText2"/>
        <w:ind w:left="1440"/>
        <w:rPr>
          <w:lang w:val="en-US"/>
        </w:rPr>
      </w:pPr>
    </w:p>
    <w:p w14:paraId="2C6B38C1" w14:textId="77777777" w:rsidR="000967FD" w:rsidRPr="00EB0BEB" w:rsidRDefault="000967FD" w:rsidP="000967FD">
      <w:pPr>
        <w:pStyle w:val="BodyText2"/>
        <w:ind w:left="1440"/>
        <w:rPr>
          <w:lang w:val="en-US"/>
        </w:rPr>
      </w:pPr>
      <w:r w:rsidRPr="00EB0BEB">
        <w:rPr>
          <w:cs/>
          <w:lang w:val="en-US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3B15076F" w14:textId="77777777" w:rsidR="00113149" w:rsidRPr="00EB0BEB" w:rsidRDefault="00113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B0BEB">
        <w:rPr>
          <w:b/>
          <w:bCs/>
          <w:cs/>
        </w:rPr>
        <w:br w:type="page"/>
      </w:r>
    </w:p>
    <w:p w14:paraId="3A3B6D7E" w14:textId="378E777F" w:rsidR="00511255" w:rsidRPr="00EB0BEB" w:rsidRDefault="00511255" w:rsidP="000C6EA2">
      <w:pPr>
        <w:pStyle w:val="BodyText2"/>
        <w:numPr>
          <w:ilvl w:val="0"/>
          <w:numId w:val="18"/>
        </w:numPr>
        <w:ind w:left="1350" w:hanging="540"/>
        <w:rPr>
          <w:b/>
          <w:bCs/>
          <w:cs/>
        </w:rPr>
      </w:pPr>
      <w:bookmarkStart w:id="8" w:name="_Hlk71130529"/>
      <w:r w:rsidRPr="00EB0BEB">
        <w:rPr>
          <w:b/>
          <w:bCs/>
          <w:cs/>
        </w:rPr>
        <w:lastRenderedPageBreak/>
        <w:t>เงินลงทุนในบริษัทย่อย</w:t>
      </w:r>
    </w:p>
    <w:bookmarkEnd w:id="8"/>
    <w:tbl>
      <w:tblPr>
        <w:tblW w:w="1467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83"/>
        <w:gridCol w:w="2973"/>
        <w:gridCol w:w="184"/>
        <w:gridCol w:w="893"/>
        <w:gridCol w:w="182"/>
        <w:gridCol w:w="898"/>
        <w:gridCol w:w="184"/>
        <w:gridCol w:w="896"/>
        <w:gridCol w:w="185"/>
        <w:gridCol w:w="979"/>
        <w:gridCol w:w="6"/>
        <w:gridCol w:w="178"/>
        <w:gridCol w:w="6"/>
        <w:gridCol w:w="896"/>
        <w:gridCol w:w="184"/>
        <w:gridCol w:w="890"/>
        <w:gridCol w:w="6"/>
        <w:gridCol w:w="178"/>
        <w:gridCol w:w="6"/>
        <w:gridCol w:w="986"/>
        <w:gridCol w:w="184"/>
        <w:gridCol w:w="890"/>
        <w:gridCol w:w="6"/>
      </w:tblGrid>
      <w:tr w:rsidR="00093439" w:rsidRPr="00EB0BEB" w14:paraId="50A231F8" w14:textId="77777777" w:rsidTr="00BA1C0B">
        <w:trPr>
          <w:gridAfter w:val="1"/>
          <w:wAfter w:w="6" w:type="dxa"/>
          <w:cantSplit/>
          <w:trHeight w:val="576"/>
          <w:tblHeader/>
        </w:trPr>
        <w:tc>
          <w:tcPr>
            <w:tcW w:w="2697" w:type="dxa"/>
            <w:vAlign w:val="bottom"/>
          </w:tcPr>
          <w:p w14:paraId="37B6791E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6E514DF6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4028BCF2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5E55D03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27" w:type="dxa"/>
            <w:gridSpan w:val="19"/>
            <w:vAlign w:val="bottom"/>
          </w:tcPr>
          <w:p w14:paraId="491F4B8D" w14:textId="6B5C44FC" w:rsidR="00093439" w:rsidRPr="00EB0BEB" w:rsidRDefault="00093439" w:rsidP="000934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93439" w:rsidRPr="00EB0BEB" w14:paraId="09765451" w14:textId="77777777" w:rsidTr="00BA1C0B">
        <w:trPr>
          <w:gridAfter w:val="1"/>
          <w:wAfter w:w="6" w:type="dxa"/>
          <w:cantSplit/>
          <w:trHeight w:val="576"/>
          <w:tblHeader/>
        </w:trPr>
        <w:tc>
          <w:tcPr>
            <w:tcW w:w="2697" w:type="dxa"/>
            <w:vAlign w:val="bottom"/>
          </w:tcPr>
          <w:p w14:paraId="7E9F5788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3C08EDA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1FF526EB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B3EFB1" w14:textId="3CC01E7F" w:rsidR="00093439" w:rsidRPr="00EB0BEB" w:rsidRDefault="00093439" w:rsidP="00CA5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4" w:type="dxa"/>
          </w:tcPr>
          <w:p w14:paraId="27611F5C" w14:textId="05A46B45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73" w:type="dxa"/>
            <w:gridSpan w:val="3"/>
            <w:vAlign w:val="bottom"/>
          </w:tcPr>
          <w:p w14:paraId="3FFB763A" w14:textId="281777F1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2CF36790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10D8C6A6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0" w:type="dxa"/>
            <w:gridSpan w:val="3"/>
            <w:vAlign w:val="bottom"/>
          </w:tcPr>
          <w:p w14:paraId="67497EC8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91AC81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gridSpan w:val="2"/>
            <w:vAlign w:val="bottom"/>
          </w:tcPr>
          <w:p w14:paraId="34938F48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6" w:type="dxa"/>
            <w:gridSpan w:val="4"/>
            <w:vAlign w:val="bottom"/>
          </w:tcPr>
          <w:p w14:paraId="1BEC7C66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6D1438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gridSpan w:val="2"/>
            <w:vAlign w:val="bottom"/>
          </w:tcPr>
          <w:p w14:paraId="7ECD79A6" w14:textId="77777777" w:rsidR="00093439" w:rsidRPr="00EB0BEB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66" w:type="dxa"/>
            <w:gridSpan w:val="4"/>
            <w:vAlign w:val="bottom"/>
          </w:tcPr>
          <w:p w14:paraId="1EB7BA64" w14:textId="59236B9B" w:rsidR="00093439" w:rsidRPr="00EB0BEB" w:rsidRDefault="00093439" w:rsidP="000934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  <w:r w:rsidRPr="00EB0BE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สำหรับงวด</w:t>
            </w:r>
            <w:r w:rsidR="000967FD" w:rsidRPr="00EB0BE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สาม</w:t>
            </w:r>
            <w:r w:rsidRPr="00EB0BE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เ</w:t>
            </w:r>
            <w:r w:rsidRPr="00EB0BE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ดือน</w:t>
            </w:r>
            <w:r w:rsidRPr="00EB0B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0967FD" w:rsidRPr="00EB0BEB" w14:paraId="7FF88DCD" w14:textId="77777777" w:rsidTr="00BA1C0B">
        <w:trPr>
          <w:cantSplit/>
          <w:trHeight w:val="459"/>
          <w:tblHeader/>
        </w:trPr>
        <w:tc>
          <w:tcPr>
            <w:tcW w:w="2697" w:type="dxa"/>
          </w:tcPr>
          <w:p w14:paraId="1B8D4D91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196F190A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3" w:type="dxa"/>
          </w:tcPr>
          <w:p w14:paraId="45C5750B" w14:textId="1D351B90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617E12A" w14:textId="04FF0091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7C50D6B4" w14:textId="27D0EC9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2" w:type="dxa"/>
          </w:tcPr>
          <w:p w14:paraId="4449B605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AD8B6C1" w14:textId="4D867DB4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0BE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</w:tcPr>
          <w:p w14:paraId="46E7FB41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C9ED117" w14:textId="1F149D5F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5" w:type="dxa"/>
          </w:tcPr>
          <w:p w14:paraId="03C84F74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369CBE6D" w14:textId="3506B9A9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0BE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gridSpan w:val="2"/>
          </w:tcPr>
          <w:p w14:paraId="364238A9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58475CD" w14:textId="0A014F60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4" w:type="dxa"/>
          </w:tcPr>
          <w:p w14:paraId="65A7FB1C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8593F81" w14:textId="3D38EBBD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0BE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gridSpan w:val="2"/>
          </w:tcPr>
          <w:p w14:paraId="0A2D448B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51FF185" w14:textId="2D35489D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4" w:type="dxa"/>
          </w:tcPr>
          <w:p w14:paraId="05813AB6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65FEEDE0" w14:textId="3C174385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0967FD" w:rsidRPr="00EB0BEB" w14:paraId="090B569F" w14:textId="77777777" w:rsidTr="00BA1C0B">
        <w:trPr>
          <w:cantSplit/>
          <w:trHeight w:val="189"/>
          <w:tblHeader/>
        </w:trPr>
        <w:tc>
          <w:tcPr>
            <w:tcW w:w="2697" w:type="dxa"/>
          </w:tcPr>
          <w:p w14:paraId="7D64F318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30D6FC32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3" w:type="dxa"/>
          </w:tcPr>
          <w:p w14:paraId="7391E26F" w14:textId="5620512D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CDEFE9D" w14:textId="432813F1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30D5A272" w14:textId="4C0B88C3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2" w:type="dxa"/>
          </w:tcPr>
          <w:p w14:paraId="0EC5C37D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3E93E3E" w14:textId="6A62E1EE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" w:type="dxa"/>
          </w:tcPr>
          <w:p w14:paraId="3605B454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3E3D242" w14:textId="42B7E6E2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5" w:type="dxa"/>
          </w:tcPr>
          <w:p w14:paraId="2605FC5A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4EAEE262" w14:textId="2A994AD4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" w:type="dxa"/>
            <w:gridSpan w:val="2"/>
          </w:tcPr>
          <w:p w14:paraId="262FB3B4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F0DBBAA" w14:textId="7FCCD630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" w:type="dxa"/>
          </w:tcPr>
          <w:p w14:paraId="1CE50FDF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1A9EB0CF" w14:textId="2D343116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" w:type="dxa"/>
            <w:gridSpan w:val="2"/>
          </w:tcPr>
          <w:p w14:paraId="0E062109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C2E1C54" w14:textId="12605161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" w:type="dxa"/>
          </w:tcPr>
          <w:p w14:paraId="300195FD" w14:textId="7777777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47E3CBB9" w14:textId="7AC89BF7" w:rsidR="000967FD" w:rsidRPr="00EB0BEB" w:rsidRDefault="000967FD" w:rsidP="000967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967FD" w:rsidRPr="00EB0BEB" w14:paraId="18182737" w14:textId="77777777" w:rsidTr="00BA1C0B">
        <w:trPr>
          <w:gridAfter w:val="1"/>
          <w:wAfter w:w="6" w:type="dxa"/>
          <w:cantSplit/>
          <w:tblHeader/>
        </w:trPr>
        <w:tc>
          <w:tcPr>
            <w:tcW w:w="2697" w:type="dxa"/>
          </w:tcPr>
          <w:p w14:paraId="7E5DE02D" w14:textId="11B713B0" w:rsidR="000967FD" w:rsidRPr="00EB0BEB" w:rsidRDefault="000967FD" w:rsidP="000967FD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726E1C86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5493C64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659E779B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3" w:type="dxa"/>
            <w:gridSpan w:val="3"/>
          </w:tcPr>
          <w:p w14:paraId="0B5F66C1" w14:textId="4D6377F3" w:rsidR="000967FD" w:rsidRPr="00EB0BEB" w:rsidRDefault="000967FD" w:rsidP="000967F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4" w:type="dxa"/>
          </w:tcPr>
          <w:p w14:paraId="65F5ADBD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0" w:type="dxa"/>
            <w:gridSpan w:val="15"/>
          </w:tcPr>
          <w:p w14:paraId="1D170B45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967FD" w:rsidRPr="00EB0BEB" w14:paraId="16D5665F" w14:textId="77777777" w:rsidTr="00BA1C0B">
        <w:trPr>
          <w:gridAfter w:val="1"/>
          <w:wAfter w:w="6" w:type="dxa"/>
          <w:cantSplit/>
        </w:trPr>
        <w:tc>
          <w:tcPr>
            <w:tcW w:w="2697" w:type="dxa"/>
          </w:tcPr>
          <w:p w14:paraId="49516161" w14:textId="2420D884" w:rsidR="000967FD" w:rsidRPr="00EB0BEB" w:rsidRDefault="000967FD" w:rsidP="000967FD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0BEB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83" w:type="dxa"/>
          </w:tcPr>
          <w:p w14:paraId="52119DC1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8DDD4F3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413F2DF7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3" w:type="dxa"/>
            <w:gridSpan w:val="3"/>
          </w:tcPr>
          <w:p w14:paraId="6671BD6B" w14:textId="6A6076B6" w:rsidR="000967FD" w:rsidRPr="00EB0BEB" w:rsidRDefault="000967FD" w:rsidP="000967F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47CA569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0" w:type="dxa"/>
            <w:gridSpan w:val="15"/>
          </w:tcPr>
          <w:p w14:paraId="2087DA7B" w14:textId="71A537F4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424094" w:rsidRPr="00EB0BEB" w14:paraId="1E4F1A70" w14:textId="77777777" w:rsidTr="00BA1C0B">
        <w:trPr>
          <w:cantSplit/>
        </w:trPr>
        <w:tc>
          <w:tcPr>
            <w:tcW w:w="2697" w:type="dxa"/>
          </w:tcPr>
          <w:p w14:paraId="2926F5E8" w14:textId="448C52EF" w:rsidR="00424094" w:rsidRPr="00EB0BEB" w:rsidRDefault="00424094" w:rsidP="004240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</w:rPr>
              <w:t>บริษัท ทาคูนิ</w:t>
            </w:r>
            <w:r w:rsidRPr="00EB0BE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EB0B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0BEB">
              <w:rPr>
                <w:rFonts w:asciiTheme="majorBidi" w:hAnsiTheme="maj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183" w:type="dxa"/>
          </w:tcPr>
          <w:p w14:paraId="0B4A6CAF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6F528843" w14:textId="4295E3A1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184" w:type="dxa"/>
          </w:tcPr>
          <w:p w14:paraId="2C943BE0" w14:textId="3C499E81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5267DBE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6CC4E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7D69620" w14:textId="68CB89EB" w:rsidR="00424094" w:rsidRPr="00EB0BEB" w:rsidRDefault="00424094" w:rsidP="0042409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2" w:type="dxa"/>
          </w:tcPr>
          <w:p w14:paraId="2E4A330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F64BDF2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03F168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954300" w14:textId="06D7E8A0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B0BE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4C384991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DAA51D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122242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6B0F2D" w14:textId="64B91BB6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85" w:type="dxa"/>
          </w:tcPr>
          <w:p w14:paraId="74320078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22A6D05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942E76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48F49A" w14:textId="73C76B49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84" w:type="dxa"/>
            <w:gridSpan w:val="2"/>
          </w:tcPr>
          <w:p w14:paraId="32DC9F46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16292F1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DABEB36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4D70669" w14:textId="076B5149" w:rsidR="00424094" w:rsidRPr="00EB0BEB" w:rsidRDefault="00424094" w:rsidP="0042409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</w:t>
            </w:r>
            <w:r w:rsidRPr="00EB0BE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377</w:t>
            </w:r>
          </w:p>
        </w:tc>
        <w:tc>
          <w:tcPr>
            <w:tcW w:w="184" w:type="dxa"/>
          </w:tcPr>
          <w:p w14:paraId="581DDD02" w14:textId="09A7E1FE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  <w:gridSpan w:val="2"/>
          </w:tcPr>
          <w:p w14:paraId="37E0F5A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C3C78C2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CB48107" w14:textId="46F17EB2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0BE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</w:t>
            </w:r>
            <w:r w:rsidRPr="00EB0BE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377</w:t>
            </w:r>
          </w:p>
        </w:tc>
        <w:tc>
          <w:tcPr>
            <w:tcW w:w="184" w:type="dxa"/>
            <w:gridSpan w:val="2"/>
          </w:tcPr>
          <w:p w14:paraId="39DD325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5EFEBC99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D962075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5E0981B" w14:textId="33681168" w:rsidR="00424094" w:rsidRPr="00EB0BEB" w:rsidRDefault="00424094" w:rsidP="0042409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44383613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9FF17B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A3E95B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B7F50E4" w14:textId="5E0332AC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424094" w:rsidRPr="00EB0BEB" w14:paraId="07DD58DB" w14:textId="77777777" w:rsidTr="00BA1C0B">
        <w:trPr>
          <w:cantSplit/>
        </w:trPr>
        <w:tc>
          <w:tcPr>
            <w:tcW w:w="2697" w:type="dxa"/>
          </w:tcPr>
          <w:p w14:paraId="5AE39B48" w14:textId="16A81C21" w:rsidR="00424094" w:rsidRPr="00EB0BEB" w:rsidRDefault="00424094" w:rsidP="004240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183" w:type="dxa"/>
          </w:tcPr>
          <w:p w14:paraId="2590E69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2A17885B" w14:textId="41383D35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บริการตรวจสอบความปลอดภัยระบบแก๊สรถยนต์และอุตสาหกรรม</w:t>
            </w:r>
          </w:p>
        </w:tc>
        <w:tc>
          <w:tcPr>
            <w:tcW w:w="184" w:type="dxa"/>
          </w:tcPr>
          <w:p w14:paraId="4F9AD1A2" w14:textId="4C426488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6376E3B2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C91250" w14:textId="630A1002" w:rsidR="00424094" w:rsidRPr="00EB0BEB" w:rsidRDefault="00424094" w:rsidP="0042409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2" w:type="dxa"/>
          </w:tcPr>
          <w:p w14:paraId="04D07C41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2D3F010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D3B8063" w14:textId="16B8090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4" w:type="dxa"/>
          </w:tcPr>
          <w:p w14:paraId="7EB92755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C68F7E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026F220" w14:textId="51FA0F49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5" w:type="dxa"/>
          </w:tcPr>
          <w:p w14:paraId="11236E0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764946BF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419396" w14:textId="742BF96E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4" w:type="dxa"/>
            <w:gridSpan w:val="2"/>
          </w:tcPr>
          <w:p w14:paraId="49C79112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B1A1438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815467F" w14:textId="728672BF" w:rsidR="00424094" w:rsidRPr="00EB0BEB" w:rsidRDefault="00424094" w:rsidP="0042409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41,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340</w:t>
            </w:r>
          </w:p>
        </w:tc>
        <w:tc>
          <w:tcPr>
            <w:tcW w:w="184" w:type="dxa"/>
          </w:tcPr>
          <w:p w14:paraId="333E1947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56F337A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05C99E6" w14:textId="4BAB99F9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41,</w:t>
            </w: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340</w:t>
            </w:r>
          </w:p>
        </w:tc>
        <w:tc>
          <w:tcPr>
            <w:tcW w:w="184" w:type="dxa"/>
            <w:gridSpan w:val="2"/>
          </w:tcPr>
          <w:p w14:paraId="3C3044D1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A7081A6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2CCD4AE" w14:textId="092A7FFF" w:rsidR="00424094" w:rsidRPr="00EB0BEB" w:rsidRDefault="00424094" w:rsidP="0042409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707DE05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3BBBE779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3DD323E" w14:textId="32ABD184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424094" w:rsidRPr="00EB0BEB" w14:paraId="4D3AAE35" w14:textId="77777777" w:rsidTr="00BA1C0B">
        <w:trPr>
          <w:cantSplit/>
        </w:trPr>
        <w:tc>
          <w:tcPr>
            <w:tcW w:w="2697" w:type="dxa"/>
          </w:tcPr>
          <w:p w14:paraId="3C47CC44" w14:textId="49FFF392" w:rsidR="00424094" w:rsidRPr="00EB0BEB" w:rsidRDefault="00424094" w:rsidP="004240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  <w:cs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183" w:type="dxa"/>
          </w:tcPr>
          <w:p w14:paraId="653F7765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40C87A66" w14:textId="42EBA5AB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บริการขนส่งวัตถุอันตรายและวัสดุก่อสร้างทางบก</w:t>
            </w:r>
          </w:p>
        </w:tc>
        <w:tc>
          <w:tcPr>
            <w:tcW w:w="184" w:type="dxa"/>
          </w:tcPr>
          <w:p w14:paraId="35563B73" w14:textId="63D6C174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14150F98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74324F" w14:textId="0703FF28" w:rsidR="00424094" w:rsidRPr="00EB0BEB" w:rsidRDefault="00424094" w:rsidP="0042409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2" w:type="dxa"/>
          </w:tcPr>
          <w:p w14:paraId="69BABFD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CDBD8E8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C5F5FD8" w14:textId="5A57FEEE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4" w:type="dxa"/>
          </w:tcPr>
          <w:p w14:paraId="31ECC427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129453B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2DC81C" w14:textId="27519684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15,000</w:t>
            </w:r>
          </w:p>
        </w:tc>
        <w:tc>
          <w:tcPr>
            <w:tcW w:w="185" w:type="dxa"/>
          </w:tcPr>
          <w:p w14:paraId="6E62BFFF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49252EA9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D6C9411" w14:textId="327BE4A9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15,000</w:t>
            </w:r>
          </w:p>
        </w:tc>
        <w:tc>
          <w:tcPr>
            <w:tcW w:w="184" w:type="dxa"/>
            <w:gridSpan w:val="2"/>
          </w:tcPr>
          <w:p w14:paraId="297948E3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AECF16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CEDF7D8" w14:textId="5EF5414C" w:rsidR="00424094" w:rsidRPr="00EB0BEB" w:rsidRDefault="00424094" w:rsidP="0042409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15,643</w:t>
            </w:r>
          </w:p>
        </w:tc>
        <w:tc>
          <w:tcPr>
            <w:tcW w:w="184" w:type="dxa"/>
          </w:tcPr>
          <w:p w14:paraId="4049E8F8" w14:textId="2B039B91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32375603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E7B4137" w14:textId="0FEB7893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15,643</w:t>
            </w:r>
          </w:p>
        </w:tc>
        <w:tc>
          <w:tcPr>
            <w:tcW w:w="184" w:type="dxa"/>
            <w:gridSpan w:val="2"/>
          </w:tcPr>
          <w:p w14:paraId="0635C551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E7D0013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DF7AC8" w14:textId="5C78B9B5" w:rsidR="00424094" w:rsidRPr="00EB0BEB" w:rsidRDefault="00424094" w:rsidP="0042409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3763A0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0491968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9BE8B1" w14:textId="6047E619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424094" w:rsidRPr="00EB0BEB" w14:paraId="3B57716A" w14:textId="77777777" w:rsidTr="00BA1C0B">
        <w:trPr>
          <w:cantSplit/>
        </w:trPr>
        <w:tc>
          <w:tcPr>
            <w:tcW w:w="2697" w:type="dxa"/>
          </w:tcPr>
          <w:p w14:paraId="3A7DC65C" w14:textId="14A90BB0" w:rsidR="00424094" w:rsidRPr="00EB0BEB" w:rsidRDefault="00424094" w:rsidP="004240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  <w:cs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</w:rPr>
              <w:t>บริษัท ทาคูนิ แลนด์ จำกัด</w:t>
            </w:r>
          </w:p>
        </w:tc>
        <w:tc>
          <w:tcPr>
            <w:tcW w:w="183" w:type="dxa"/>
          </w:tcPr>
          <w:p w14:paraId="43C9CFDF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5C53430" w14:textId="4ED45B92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184" w:type="dxa"/>
          </w:tcPr>
          <w:p w14:paraId="79AA7322" w14:textId="660C6D2D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062F8C8B" w14:textId="3F605934" w:rsidR="00424094" w:rsidRPr="00EB0BEB" w:rsidRDefault="00424094" w:rsidP="0042409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99.97</w:t>
            </w:r>
          </w:p>
        </w:tc>
        <w:tc>
          <w:tcPr>
            <w:tcW w:w="182" w:type="dxa"/>
          </w:tcPr>
          <w:p w14:paraId="692F7128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C15025E" w14:textId="74D3D05B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99.97</w:t>
            </w:r>
          </w:p>
        </w:tc>
        <w:tc>
          <w:tcPr>
            <w:tcW w:w="184" w:type="dxa"/>
          </w:tcPr>
          <w:p w14:paraId="2D08AD23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0E6DB27" w14:textId="000814A2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5" w:type="dxa"/>
          </w:tcPr>
          <w:p w14:paraId="73722CE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7E325E0E" w14:textId="54DB1EE8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  <w:gridSpan w:val="2"/>
          </w:tcPr>
          <w:p w14:paraId="6D4F36E5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2F9DA1E" w14:textId="01D6F4C1" w:rsidR="00424094" w:rsidRPr="00EB0BEB" w:rsidRDefault="00424094" w:rsidP="0042409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</w:tcPr>
          <w:p w14:paraId="16316C2B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010F7B1A" w14:textId="7F850086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  <w:gridSpan w:val="2"/>
          </w:tcPr>
          <w:p w14:paraId="0E6F968F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69EFB753" w14:textId="1E7948AC" w:rsidR="00424094" w:rsidRPr="00EB0BEB" w:rsidRDefault="00424094" w:rsidP="0042409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C58E10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68BD2593" w14:textId="41532400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424094" w:rsidRPr="00EB0BEB" w14:paraId="1316A9ED" w14:textId="77777777" w:rsidTr="00BA1C0B">
        <w:trPr>
          <w:cantSplit/>
        </w:trPr>
        <w:tc>
          <w:tcPr>
            <w:tcW w:w="2697" w:type="dxa"/>
          </w:tcPr>
          <w:p w14:paraId="2401E769" w14:textId="76580D26" w:rsidR="00424094" w:rsidRPr="00EB0BEB" w:rsidRDefault="00424094" w:rsidP="004240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</w:rPr>
              <w:t>บริษัท ทาคูนิ เทรดดิ้ง จำกัด</w:t>
            </w:r>
          </w:p>
        </w:tc>
        <w:tc>
          <w:tcPr>
            <w:tcW w:w="183" w:type="dxa"/>
          </w:tcPr>
          <w:p w14:paraId="032F42CB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50C92730" w14:textId="5F2C42B4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จำหน่ายอุปกรณ์รถยนต์</w:t>
            </w:r>
            <w:r w:rsidRPr="00EB0BEB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EB0BE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มอเตอร์ไซค์ </w:t>
            </w:r>
            <w:r w:rsidRPr="00EB0BEB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และ</w:t>
            </w:r>
            <w:r w:rsidRPr="00EB0BE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รถยนต์ไฟฟ้า</w:t>
            </w:r>
          </w:p>
        </w:tc>
        <w:tc>
          <w:tcPr>
            <w:tcW w:w="184" w:type="dxa"/>
          </w:tcPr>
          <w:p w14:paraId="47D860C0" w14:textId="796FCAEF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6E4AF827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817767E" w14:textId="4D1EEF52" w:rsidR="00424094" w:rsidRPr="00EB0BEB" w:rsidRDefault="00424094" w:rsidP="0042409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99.70</w:t>
            </w:r>
          </w:p>
        </w:tc>
        <w:tc>
          <w:tcPr>
            <w:tcW w:w="182" w:type="dxa"/>
          </w:tcPr>
          <w:p w14:paraId="3729A753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3078738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04F630" w14:textId="41FA0AAD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99.70</w:t>
            </w:r>
          </w:p>
        </w:tc>
        <w:tc>
          <w:tcPr>
            <w:tcW w:w="184" w:type="dxa"/>
          </w:tcPr>
          <w:p w14:paraId="5D6583E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10C3F3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810C8F" w14:textId="5DE0FCB3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5" w:type="dxa"/>
          </w:tcPr>
          <w:p w14:paraId="63CB77CE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5355F2B1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BFF9F9" w14:textId="234C5AED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  <w:gridSpan w:val="2"/>
          </w:tcPr>
          <w:p w14:paraId="52E57AA8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E78320F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9F5785" w14:textId="542527CA" w:rsidR="00424094" w:rsidRPr="00EB0BEB" w:rsidRDefault="00424094" w:rsidP="0042409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4" w:type="dxa"/>
          </w:tcPr>
          <w:p w14:paraId="23ED7703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31585FA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7FB84EE" w14:textId="265B3323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4" w:type="dxa"/>
            <w:gridSpan w:val="2"/>
          </w:tcPr>
          <w:p w14:paraId="7035A75A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2DE5A1E3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56220DA" w14:textId="5D804C2B" w:rsidR="00424094" w:rsidRPr="00EB0BEB" w:rsidRDefault="00424094" w:rsidP="0042409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0934076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D98E27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C1CAC9C" w14:textId="5D34366F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967FD" w:rsidRPr="00EB0BEB" w14:paraId="36839D06" w14:textId="77777777" w:rsidTr="00BA1C0B">
        <w:trPr>
          <w:cantSplit/>
        </w:trPr>
        <w:tc>
          <w:tcPr>
            <w:tcW w:w="2697" w:type="dxa"/>
          </w:tcPr>
          <w:p w14:paraId="750E3AE1" w14:textId="77777777" w:rsidR="000967FD" w:rsidRPr="00EB0BEB" w:rsidRDefault="000967FD" w:rsidP="000967FD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F2EF3E8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3DF5D2DC" w14:textId="4722053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1AA71060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162BED2C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E36709A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98A7F96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14D8DCF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74622D4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48B2F6AE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4AE5EFC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07EA0FF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4F31A00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D3930CA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611A2F8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29D985AE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8EA2793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9FCF131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7BDC6E2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67FD" w:rsidRPr="00EB0BEB" w14:paraId="7A06301F" w14:textId="77777777" w:rsidTr="00BA1C0B">
        <w:trPr>
          <w:cantSplit/>
        </w:trPr>
        <w:tc>
          <w:tcPr>
            <w:tcW w:w="2697" w:type="dxa"/>
          </w:tcPr>
          <w:p w14:paraId="6FFC0BC4" w14:textId="77777777" w:rsidR="000967FD" w:rsidRPr="00EB0BEB" w:rsidRDefault="000967FD" w:rsidP="000967FD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335C51E5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77BE830C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2B660CA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09AC01EC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6D27ABA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3BAE9B0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4A40703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3ADE485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41248168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30854A60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4830551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16FAFFF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4BF8CA0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6382986F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241ED103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4D452F24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22E43C1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3EA2E7C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67FD" w:rsidRPr="00EB0BEB" w14:paraId="70A43DFD" w14:textId="77777777" w:rsidTr="00BA1C0B">
        <w:trPr>
          <w:cantSplit/>
        </w:trPr>
        <w:tc>
          <w:tcPr>
            <w:tcW w:w="2697" w:type="dxa"/>
          </w:tcPr>
          <w:p w14:paraId="1BC6BB1B" w14:textId="77777777" w:rsidR="000967FD" w:rsidRPr="00EB0BEB" w:rsidRDefault="000967FD" w:rsidP="000967FD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3204C0B8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7B621860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7D4E0A4A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35EDBCFB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C77CC03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ADA7F56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B53BD9D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69E12CA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5943B8A8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60FE6BE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7B13B51A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E179B7C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AB4B366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153113D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1AC9526A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86B6CB9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C36C23D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BC64726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67FD" w:rsidRPr="00EB0BEB" w14:paraId="0EB02C2C" w14:textId="77777777" w:rsidTr="00BA1C0B">
        <w:trPr>
          <w:cantSplit/>
        </w:trPr>
        <w:tc>
          <w:tcPr>
            <w:tcW w:w="2697" w:type="dxa"/>
          </w:tcPr>
          <w:p w14:paraId="6FA364CE" w14:textId="4BF59031" w:rsidR="000967FD" w:rsidRPr="00EB0BEB" w:rsidRDefault="000967FD" w:rsidP="000967FD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</w:rPr>
            </w:pPr>
            <w:r w:rsidRPr="00EB0BE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83" w:type="dxa"/>
          </w:tcPr>
          <w:p w14:paraId="666213F2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6A5F3249" w14:textId="475015D3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11919AC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1AFABEB1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07252A9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CD9E660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E67C792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E5FE595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1FF77227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72E300A8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99D199B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AEC0A6D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C58DD7F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8365289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F5C7861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6982CF2B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A528BB9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BC70FA6" w14:textId="77777777" w:rsidR="000967FD" w:rsidRPr="00EB0BEB" w:rsidRDefault="000967FD" w:rsidP="000967F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24094" w:rsidRPr="00EB0BEB" w14:paraId="42AE41F1" w14:textId="77777777" w:rsidTr="00BA1C0B">
        <w:trPr>
          <w:cantSplit/>
        </w:trPr>
        <w:tc>
          <w:tcPr>
            <w:tcW w:w="2697" w:type="dxa"/>
          </w:tcPr>
          <w:p w14:paraId="3E8DD9BB" w14:textId="77777777" w:rsidR="00424094" w:rsidRPr="00EB0BEB" w:rsidRDefault="00424094" w:rsidP="004240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ซี เอ แซด (ประเทศไทย) </w:t>
            </w:r>
          </w:p>
          <w:p w14:paraId="7E36A5A4" w14:textId="7143512B" w:rsidR="00424094" w:rsidRPr="00EB0BEB" w:rsidRDefault="00424094" w:rsidP="00424094">
            <w:pPr>
              <w:tabs>
                <w:tab w:val="clear" w:pos="227"/>
                <w:tab w:val="clear" w:pos="454"/>
              </w:tabs>
              <w:spacing w:line="240" w:lineRule="auto"/>
              <w:ind w:left="11" w:firstLine="269"/>
              <w:rPr>
                <w:rFonts w:asciiTheme="majorBidi" w:hAnsiTheme="majorBidi" w:cstheme="majorBidi"/>
                <w:sz w:val="28"/>
                <w:szCs w:val="28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83" w:type="dxa"/>
          </w:tcPr>
          <w:p w14:paraId="5755A7AE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4053FAE5" w14:textId="6D971035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28AC6839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74404D83" w14:textId="0C0EA3BE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บริการรับเหมาก่อสร้าง</w:t>
            </w:r>
          </w:p>
        </w:tc>
        <w:tc>
          <w:tcPr>
            <w:tcW w:w="184" w:type="dxa"/>
          </w:tcPr>
          <w:p w14:paraId="6BF6542D" w14:textId="4FF139B9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70877C4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6157D0C" w14:textId="18B88731" w:rsidR="00424094" w:rsidRPr="00EB0BEB" w:rsidRDefault="00424094" w:rsidP="0042409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36.64</w:t>
            </w:r>
          </w:p>
        </w:tc>
        <w:tc>
          <w:tcPr>
            <w:tcW w:w="182" w:type="dxa"/>
          </w:tcPr>
          <w:p w14:paraId="516AF34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619147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F02B971" w14:textId="5B339D88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36.64</w:t>
            </w:r>
          </w:p>
        </w:tc>
        <w:tc>
          <w:tcPr>
            <w:tcW w:w="184" w:type="dxa"/>
          </w:tcPr>
          <w:p w14:paraId="7690D9B2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F523D0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FC83F7" w14:textId="60FCE5E6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85" w:type="dxa"/>
          </w:tcPr>
          <w:p w14:paraId="4B5F6FC6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237B0F9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4FDEFD" w14:textId="168C539A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84" w:type="dxa"/>
            <w:gridSpan w:val="2"/>
          </w:tcPr>
          <w:p w14:paraId="3E2A6481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BDE1350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B5E8579" w14:textId="2197BCDB" w:rsidR="00424094" w:rsidRPr="00EB0BEB" w:rsidRDefault="00424094" w:rsidP="00424094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74336046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3546353C" w14:textId="2D48CCE9" w:rsidR="00424094" w:rsidRPr="00EB0BEB" w:rsidRDefault="00424094" w:rsidP="0042409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2015E3B" w14:textId="6730B768" w:rsidR="00424094" w:rsidRPr="00EB0BEB" w:rsidRDefault="00424094" w:rsidP="0042409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6DE043C9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25680988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F9556FA" w14:textId="2342705D" w:rsidR="00424094" w:rsidRPr="00EB0BEB" w:rsidRDefault="00424094" w:rsidP="0042409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F369075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D67E845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B50B7F6" w14:textId="354BD4FB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24094" w:rsidRPr="00EB0BEB" w14:paraId="36766690" w14:textId="77777777" w:rsidTr="00BA1C0B">
        <w:trPr>
          <w:cantSplit/>
        </w:trPr>
        <w:tc>
          <w:tcPr>
            <w:tcW w:w="2697" w:type="dxa"/>
          </w:tcPr>
          <w:p w14:paraId="48A5AEB0" w14:textId="411EB992" w:rsidR="00424094" w:rsidRPr="00EB0BEB" w:rsidRDefault="00424094" w:rsidP="0042409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</w:rPr>
              <w:t>บริษัท เจ เค อี ซี จำกัด</w:t>
            </w:r>
          </w:p>
        </w:tc>
        <w:tc>
          <w:tcPr>
            <w:tcW w:w="183" w:type="dxa"/>
          </w:tcPr>
          <w:p w14:paraId="02EE8F43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0862C65" w14:textId="70CCFC0E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E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บริการรับเหมาก่อสร้าง</w:t>
            </w:r>
          </w:p>
        </w:tc>
        <w:tc>
          <w:tcPr>
            <w:tcW w:w="184" w:type="dxa"/>
          </w:tcPr>
          <w:p w14:paraId="28C0717F" w14:textId="61EA9C9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172B8210" w14:textId="7A2727F5" w:rsidR="00424094" w:rsidRPr="00EB0BEB" w:rsidRDefault="00424094" w:rsidP="0042409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26.80</w:t>
            </w:r>
          </w:p>
        </w:tc>
        <w:tc>
          <w:tcPr>
            <w:tcW w:w="182" w:type="dxa"/>
          </w:tcPr>
          <w:p w14:paraId="7B295768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C0B2870" w14:textId="3F7E37C2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26.80</w:t>
            </w:r>
          </w:p>
        </w:tc>
        <w:tc>
          <w:tcPr>
            <w:tcW w:w="184" w:type="dxa"/>
          </w:tcPr>
          <w:p w14:paraId="531B5409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A73C724" w14:textId="610CA203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10,100</w:t>
            </w:r>
          </w:p>
        </w:tc>
        <w:tc>
          <w:tcPr>
            <w:tcW w:w="185" w:type="dxa"/>
          </w:tcPr>
          <w:p w14:paraId="26ABA32B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219F8276" w14:textId="540570D5" w:rsidR="00424094" w:rsidRPr="00EB0BEB" w:rsidRDefault="00424094" w:rsidP="0042409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10,100</w:t>
            </w:r>
          </w:p>
        </w:tc>
        <w:tc>
          <w:tcPr>
            <w:tcW w:w="184" w:type="dxa"/>
            <w:gridSpan w:val="2"/>
          </w:tcPr>
          <w:p w14:paraId="7F5CBA89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36D1986" w14:textId="5534DA66" w:rsidR="00424094" w:rsidRPr="00EB0BEB" w:rsidRDefault="00424094" w:rsidP="00424094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2B78F7FB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</w:tcPr>
          <w:p w14:paraId="5ACE2AE7" w14:textId="52F8F915" w:rsidR="00424094" w:rsidRPr="00EB0BEB" w:rsidRDefault="00424094" w:rsidP="0042409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2823E8BE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4A47627" w14:textId="46DD5DFA" w:rsidR="00424094" w:rsidRPr="00EB0BEB" w:rsidRDefault="00424094" w:rsidP="0042409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455615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</w:tcPr>
          <w:p w14:paraId="4A839EF8" w14:textId="7C9D5C66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0B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424094" w:rsidRPr="00EB0BEB" w14:paraId="378FA13D" w14:textId="77777777" w:rsidTr="00BA1C0B">
        <w:trPr>
          <w:cantSplit/>
          <w:trHeight w:val="197"/>
        </w:trPr>
        <w:tc>
          <w:tcPr>
            <w:tcW w:w="2697" w:type="dxa"/>
            <w:vAlign w:val="bottom"/>
          </w:tcPr>
          <w:p w14:paraId="322491C5" w14:textId="77777777" w:rsidR="00424094" w:rsidRPr="00EB0BEB" w:rsidRDefault="00424094" w:rsidP="00424094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3" w:type="dxa"/>
          </w:tcPr>
          <w:p w14:paraId="729739FE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5F6FC852" w14:textId="14FABFA8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F2F06F9" w14:textId="3661C282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3" w:type="dxa"/>
          </w:tcPr>
          <w:p w14:paraId="4D166937" w14:textId="79CED785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6FCF4A74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E683E6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66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02F9FD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3E1480AE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399712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09784A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6FC96C3C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D4A2B04" w14:textId="67AB67C6" w:rsidR="00424094" w:rsidRPr="00EB0BEB" w:rsidRDefault="00424094" w:rsidP="0042409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111,459</w:t>
            </w:r>
          </w:p>
        </w:tc>
        <w:tc>
          <w:tcPr>
            <w:tcW w:w="184" w:type="dxa"/>
          </w:tcPr>
          <w:p w14:paraId="4160FD9D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EE3C9D" w14:textId="25F1830A" w:rsidR="00424094" w:rsidRPr="00EB0BEB" w:rsidRDefault="00424094" w:rsidP="0042409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B0B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111,459</w:t>
            </w:r>
          </w:p>
        </w:tc>
        <w:tc>
          <w:tcPr>
            <w:tcW w:w="184" w:type="dxa"/>
            <w:gridSpan w:val="2"/>
            <w:vAlign w:val="bottom"/>
          </w:tcPr>
          <w:p w14:paraId="4CC97A4F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8660BC1" w14:textId="356B1085" w:rsidR="00424094" w:rsidRPr="00EB0BEB" w:rsidRDefault="00424094" w:rsidP="0042409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DDDC9E6" w14:textId="77777777" w:rsidR="00424094" w:rsidRPr="00EB0BEB" w:rsidRDefault="00424094" w:rsidP="0042409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974DC7" w14:textId="6F40D795" w:rsidR="00424094" w:rsidRPr="00EB0BEB" w:rsidRDefault="00424094" w:rsidP="0042409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B0BE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4CBB160A" w14:textId="3BDB9F9F" w:rsidR="00110A90" w:rsidRPr="00EB0BEB" w:rsidRDefault="00110A90" w:rsidP="00110A90">
      <w:pPr>
        <w:pStyle w:val="BodyText2"/>
        <w:rPr>
          <w:b/>
          <w:bCs/>
          <w:cs/>
        </w:rPr>
      </w:pPr>
    </w:p>
    <w:p w14:paraId="7BE4C796" w14:textId="77777777" w:rsidR="00ED43CA" w:rsidRPr="00EB0BEB" w:rsidRDefault="00ED43CA" w:rsidP="00ED43CA">
      <w:pPr>
        <w:pStyle w:val="BodyText2"/>
        <w:ind w:left="720" w:right="242"/>
        <w:rPr>
          <w:lang w:val="en-US"/>
        </w:rPr>
      </w:pPr>
      <w:bookmarkStart w:id="9" w:name="_Hlk46829038"/>
      <w:r w:rsidRPr="00EB0BEB">
        <w:rPr>
          <w:cs/>
          <w:lang w:val="en-US"/>
        </w:rPr>
        <w:t>บริษัทย่อยทั้งหมดจดทะเบียนจัดตั้งและดำเนินธุรกิจในประเทศไทย</w:t>
      </w:r>
    </w:p>
    <w:p w14:paraId="12C9C9D2" w14:textId="77777777" w:rsidR="00ED43CA" w:rsidRPr="00EB0BEB" w:rsidRDefault="00ED43CA" w:rsidP="00ED43CA">
      <w:pPr>
        <w:pStyle w:val="BodyText2"/>
        <w:ind w:left="720" w:right="242"/>
        <w:rPr>
          <w:lang w:val="en-US"/>
        </w:rPr>
      </w:pPr>
    </w:p>
    <w:p w14:paraId="73875D57" w14:textId="5383A1D8" w:rsidR="00110A90" w:rsidRPr="00EB0BEB" w:rsidRDefault="00110A90" w:rsidP="000B0890">
      <w:pPr>
        <w:pStyle w:val="BodyText2"/>
        <w:ind w:left="720" w:right="242"/>
        <w:rPr>
          <w:cs/>
        </w:rPr>
      </w:pPr>
    </w:p>
    <w:bookmarkEnd w:id="9"/>
    <w:p w14:paraId="2E969364" w14:textId="61A1269D" w:rsidR="00110A90" w:rsidRPr="00EB0BEB" w:rsidRDefault="00110A90" w:rsidP="00110A90">
      <w:pPr>
        <w:pStyle w:val="BodyText2"/>
        <w:rPr>
          <w:b/>
          <w:bCs/>
          <w:cs/>
        </w:rPr>
      </w:pPr>
    </w:p>
    <w:p w14:paraId="7E533337" w14:textId="58E0D18B" w:rsidR="00110A90" w:rsidRPr="00EB0BEB" w:rsidRDefault="00110A90" w:rsidP="00110A90">
      <w:pPr>
        <w:pStyle w:val="BodyText2"/>
        <w:rPr>
          <w:b/>
          <w:bCs/>
          <w:cs/>
        </w:rPr>
      </w:pPr>
    </w:p>
    <w:p w14:paraId="0BFB88B8" w14:textId="4BB8AF5E" w:rsidR="00110A90" w:rsidRPr="00EB0BEB" w:rsidRDefault="00110A90" w:rsidP="00110A90">
      <w:pPr>
        <w:pStyle w:val="BodyText2"/>
        <w:rPr>
          <w:b/>
          <w:bCs/>
          <w:cs/>
        </w:rPr>
      </w:pPr>
    </w:p>
    <w:p w14:paraId="072C8FA7" w14:textId="77777777" w:rsidR="00110A90" w:rsidRPr="00EB0BEB" w:rsidRDefault="00110A90" w:rsidP="00110A90">
      <w:pPr>
        <w:pStyle w:val="BodyText2"/>
        <w:rPr>
          <w:b/>
          <w:bCs/>
          <w:cs/>
        </w:rPr>
      </w:pPr>
    </w:p>
    <w:p w14:paraId="78122917" w14:textId="468DA91A" w:rsidR="006133E7" w:rsidRPr="00EB0BEB" w:rsidRDefault="006133E7" w:rsidP="00613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  <w:sectPr w:rsidR="006133E7" w:rsidRPr="00EB0BEB" w:rsidSect="00945EB4">
          <w:pgSz w:w="16834" w:h="11909" w:orient="landscape" w:code="9"/>
          <w:pgMar w:top="1152" w:right="806" w:bottom="1109" w:left="576" w:header="720" w:footer="586" w:gutter="0"/>
          <w:cols w:space="720"/>
          <w:docGrid w:linePitch="245"/>
        </w:sectPr>
      </w:pPr>
    </w:p>
    <w:p w14:paraId="2477C6F6" w14:textId="23FE4A57" w:rsidR="006133E7" w:rsidRPr="00EB0BEB" w:rsidRDefault="006133E7" w:rsidP="000C6EA2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bookmarkStart w:id="10" w:name="_Hlk71130571"/>
      <w:r w:rsidRPr="00EB0BEB">
        <w:rPr>
          <w:b/>
          <w:bCs/>
          <w:cs/>
        </w:rPr>
        <w:lastRenderedPageBreak/>
        <w:t>ที่ดิน อาคารและอุปกร</w:t>
      </w:r>
      <w:r w:rsidRPr="00EB0BEB">
        <w:rPr>
          <w:rFonts w:hint="cs"/>
          <w:b/>
          <w:bCs/>
          <w:cs/>
        </w:rPr>
        <w:t>ณ์</w:t>
      </w:r>
    </w:p>
    <w:bookmarkEnd w:id="10"/>
    <w:p w14:paraId="6D76A8D2" w14:textId="106DFE05" w:rsidR="006133E7" w:rsidRPr="00EB0BEB" w:rsidRDefault="006133E7" w:rsidP="006133E7">
      <w:pPr>
        <w:pStyle w:val="BodyText2"/>
        <w:ind w:left="540"/>
        <w:rPr>
          <w:b/>
          <w:bCs/>
          <w:cs/>
        </w:rPr>
      </w:pPr>
    </w:p>
    <w:p w14:paraId="7157D1C8" w14:textId="5B1AC214" w:rsidR="00A54519" w:rsidRPr="00EB0BEB" w:rsidRDefault="002B78D5" w:rsidP="00A545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EB0BEB">
        <w:rPr>
          <w:rFonts w:ascii="Angsana New" w:hAnsi="Angsana New" w:hint="cs"/>
          <w:b/>
          <w:spacing w:val="-4"/>
          <w:sz w:val="30"/>
          <w:szCs w:val="30"/>
          <w:cs/>
        </w:rPr>
        <w:t>รายการเคลื่อนไหวของ</w:t>
      </w:r>
      <w:r w:rsidR="00A54519" w:rsidRPr="00EB0BEB">
        <w:rPr>
          <w:rFonts w:ascii="Angsana New" w:hAnsi="Angsana New"/>
          <w:spacing w:val="-4"/>
          <w:sz w:val="30"/>
          <w:szCs w:val="30"/>
          <w:cs/>
        </w:rPr>
        <w:t>ที่ดิน อาคารและอุปกรณ์ระหว่างงวด</w:t>
      </w:r>
      <w:r w:rsidR="00C87CBF" w:rsidRPr="00EB0BEB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A54519" w:rsidRPr="00EB0BEB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D45D49" w:rsidRPr="00EB0BEB">
        <w:rPr>
          <w:rFonts w:ascii="Angsana New" w:hAnsi="Angsana New"/>
          <w:spacing w:val="-4"/>
          <w:sz w:val="30"/>
          <w:szCs w:val="30"/>
        </w:rPr>
        <w:t xml:space="preserve">31 </w:t>
      </w:r>
      <w:r w:rsidR="00D45D49" w:rsidRPr="00EB0BEB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D45D49" w:rsidRPr="00EB0BEB">
        <w:rPr>
          <w:rFonts w:ascii="Angsana New" w:hAnsi="Angsana New"/>
          <w:spacing w:val="-4"/>
          <w:sz w:val="30"/>
          <w:szCs w:val="30"/>
        </w:rPr>
        <w:t>2564</w:t>
      </w:r>
      <w:r w:rsidR="009269B8" w:rsidRPr="00EB0B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54519" w:rsidRPr="00EB0BEB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1BECF96A" w14:textId="77777777" w:rsidR="006133E7" w:rsidRPr="00EB0BEB" w:rsidRDefault="006133E7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8"/>
        <w:gridCol w:w="1234"/>
        <w:gridCol w:w="1632"/>
        <w:gridCol w:w="237"/>
        <w:gridCol w:w="1999"/>
      </w:tblGrid>
      <w:tr w:rsidR="002B78D5" w:rsidRPr="00EB0BEB" w14:paraId="7944A678" w14:textId="77777777" w:rsidTr="00C96AAF">
        <w:trPr>
          <w:tblHeader/>
        </w:trPr>
        <w:tc>
          <w:tcPr>
            <w:tcW w:w="2221" w:type="pct"/>
          </w:tcPr>
          <w:p w14:paraId="50D9A53C" w14:textId="77777777" w:rsidR="002B78D5" w:rsidRPr="00EB0BEB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center"/>
          </w:tcPr>
          <w:p w14:paraId="1110C4E0" w14:textId="6E45372E" w:rsidR="002B78D5" w:rsidRPr="00EB0BEB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9" w:type="pct"/>
          </w:tcPr>
          <w:p w14:paraId="48A4C590" w14:textId="0E669938" w:rsidR="002B78D5" w:rsidRPr="00EB0BEB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43C0C30" w14:textId="77777777" w:rsidR="002B78D5" w:rsidRPr="00EB0BEB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</w:tcPr>
          <w:p w14:paraId="3EAC7656" w14:textId="6CC5C53D" w:rsidR="002B78D5" w:rsidRPr="00EB0BEB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8D5" w:rsidRPr="00EB0BEB" w14:paraId="252837BA" w14:textId="77777777" w:rsidTr="00C96AAF">
        <w:trPr>
          <w:tblHeader/>
        </w:trPr>
        <w:tc>
          <w:tcPr>
            <w:tcW w:w="2221" w:type="pct"/>
          </w:tcPr>
          <w:p w14:paraId="030F44A4" w14:textId="77777777" w:rsidR="002B78D5" w:rsidRPr="00EB0BEB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center"/>
          </w:tcPr>
          <w:p w14:paraId="5C7C0EA8" w14:textId="77777777" w:rsidR="002B78D5" w:rsidRPr="00EB0BEB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7" w:type="pct"/>
            <w:gridSpan w:val="3"/>
          </w:tcPr>
          <w:p w14:paraId="2AC00FBB" w14:textId="4B5D7C72" w:rsidR="002B78D5" w:rsidRPr="00EB0BEB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8D5" w:rsidRPr="00EB0BEB" w14:paraId="31A42280" w14:textId="77777777" w:rsidTr="00C96AAF">
        <w:trPr>
          <w:tblHeader/>
        </w:trPr>
        <w:tc>
          <w:tcPr>
            <w:tcW w:w="2221" w:type="pct"/>
          </w:tcPr>
          <w:p w14:paraId="658050B1" w14:textId="659F1F61" w:rsidR="002B78D5" w:rsidRPr="00EB0BEB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B0BEB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EB0BEB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672" w:type="pct"/>
            <w:vAlign w:val="center"/>
          </w:tcPr>
          <w:p w14:paraId="4767F197" w14:textId="77777777" w:rsidR="002B78D5" w:rsidRPr="00EB0BEB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06A47158" w14:textId="1E4B3CCB" w:rsidR="002B78D5" w:rsidRPr="00EB0BEB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708F9F" w14:textId="77777777" w:rsidR="002B78D5" w:rsidRPr="00EB0BEB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642ADDE" w14:textId="385BFE04" w:rsidR="002B78D5" w:rsidRPr="00EB0BEB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2B78D5" w:rsidRPr="00EB0BEB" w14:paraId="627B4A7C" w14:textId="77777777" w:rsidTr="00C96AAF">
        <w:trPr>
          <w:tblHeader/>
        </w:trPr>
        <w:tc>
          <w:tcPr>
            <w:tcW w:w="2221" w:type="pct"/>
          </w:tcPr>
          <w:p w14:paraId="2BE864F1" w14:textId="5434A3FE" w:rsidR="002B78D5" w:rsidRPr="00EB0BEB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B0BEB">
              <w:rPr>
                <w:rFonts w:asciiTheme="majorHAnsi" w:hAnsiTheme="majorHAnsi"/>
                <w:sz w:val="30"/>
                <w:szCs w:val="30"/>
                <w:cs/>
              </w:rPr>
              <w:t xml:space="preserve">ณ วันที่ </w:t>
            </w:r>
            <w:r w:rsidRPr="00EB0BEB">
              <w:rPr>
                <w:rFonts w:asciiTheme="majorHAnsi" w:hAnsiTheme="majorHAnsi"/>
                <w:sz w:val="30"/>
                <w:szCs w:val="30"/>
              </w:rPr>
              <w:t>1</w:t>
            </w:r>
            <w:r w:rsidRPr="00EB0BEB">
              <w:rPr>
                <w:rFonts w:asciiTheme="majorHAnsi" w:hAnsiTheme="majorHAns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72" w:type="pct"/>
            <w:vAlign w:val="center"/>
          </w:tcPr>
          <w:p w14:paraId="58FD7A55" w14:textId="77777777" w:rsidR="002B78D5" w:rsidRPr="00EB0BEB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0D754CF7" w14:textId="6F12EEFE" w:rsidR="002B78D5" w:rsidRPr="00EB0BEB" w:rsidRDefault="00D02635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</w:rPr>
              <w:t>721,356</w:t>
            </w:r>
          </w:p>
        </w:tc>
        <w:tc>
          <w:tcPr>
            <w:tcW w:w="129" w:type="pct"/>
          </w:tcPr>
          <w:p w14:paraId="08ABAD9F" w14:textId="77777777" w:rsidR="002B78D5" w:rsidRPr="00EB0BEB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3D306841" w14:textId="7BF58AB0" w:rsidR="002B78D5" w:rsidRPr="00EB0BEB" w:rsidRDefault="00D0263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</w:rPr>
              <w:t>57,572</w:t>
            </w:r>
          </w:p>
        </w:tc>
      </w:tr>
      <w:tr w:rsidR="002B78D5" w:rsidRPr="00EB0BEB" w14:paraId="091FC464" w14:textId="77777777" w:rsidTr="00C96AAF">
        <w:trPr>
          <w:tblHeader/>
        </w:trPr>
        <w:tc>
          <w:tcPr>
            <w:tcW w:w="2221" w:type="pct"/>
          </w:tcPr>
          <w:p w14:paraId="2EE56FFC" w14:textId="5E149CB6" w:rsidR="002B78D5" w:rsidRPr="00EB0BEB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B0BEB">
              <w:rPr>
                <w:rFonts w:asciiTheme="majorHAnsi" w:hAnsiTheme="majorHAns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2" w:type="pct"/>
            <w:vAlign w:val="center"/>
          </w:tcPr>
          <w:p w14:paraId="1930BE59" w14:textId="77777777" w:rsidR="002B78D5" w:rsidRPr="00EB0BEB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3305D078" w14:textId="7B12130F" w:rsidR="002B78D5" w:rsidRPr="00EB0BEB" w:rsidRDefault="007E5455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</w:rPr>
              <w:t>12,</w:t>
            </w:r>
            <w:r w:rsidR="00F20F3C" w:rsidRPr="00EB0BEB">
              <w:rPr>
                <w:rFonts w:asciiTheme="majorHAnsi" w:hAnsiTheme="majorHAnsi" w:cstheme="majorHAnsi"/>
                <w:sz w:val="30"/>
                <w:szCs w:val="30"/>
              </w:rPr>
              <w:t>522</w:t>
            </w:r>
          </w:p>
        </w:tc>
        <w:tc>
          <w:tcPr>
            <w:tcW w:w="129" w:type="pct"/>
          </w:tcPr>
          <w:p w14:paraId="043C1AB4" w14:textId="77777777" w:rsidR="002B78D5" w:rsidRPr="00EB0BEB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0D91E45" w14:textId="6F9483AB" w:rsidR="002B78D5" w:rsidRPr="00EB0BEB" w:rsidRDefault="000D7183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</w:rPr>
              <w:t>68</w:t>
            </w:r>
          </w:p>
        </w:tc>
      </w:tr>
      <w:tr w:rsidR="002B78D5" w:rsidRPr="00EB0BEB" w14:paraId="4B9E3CD1" w14:textId="77777777" w:rsidTr="00C96AAF">
        <w:trPr>
          <w:tblHeader/>
        </w:trPr>
        <w:tc>
          <w:tcPr>
            <w:tcW w:w="2221" w:type="pct"/>
          </w:tcPr>
          <w:p w14:paraId="41E04E14" w14:textId="0D3D377C" w:rsidR="002B78D5" w:rsidRPr="00EB0BEB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/>
                <w:sz w:val="30"/>
                <w:szCs w:val="30"/>
                <w:cs/>
              </w:rPr>
              <w:t>จำหน่าย</w:t>
            </w:r>
            <w:r w:rsidRPr="00EB0BEB">
              <w:rPr>
                <w:rFonts w:asciiTheme="majorHAnsi" w:hAnsiTheme="majorHAnsi"/>
                <w:sz w:val="30"/>
                <w:szCs w:val="30"/>
              </w:rPr>
              <w:t xml:space="preserve"> / </w:t>
            </w:r>
            <w:r w:rsidRPr="00EB0BEB">
              <w:rPr>
                <w:rFonts w:asciiTheme="majorHAnsi" w:hAnsiTheme="majorHAns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72" w:type="pct"/>
            <w:vAlign w:val="center"/>
          </w:tcPr>
          <w:p w14:paraId="41E9183D" w14:textId="77777777" w:rsidR="002B78D5" w:rsidRPr="00EB0BEB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55201FAB" w14:textId="490B8163" w:rsidR="002B78D5" w:rsidRPr="00EB0BEB" w:rsidRDefault="007E5455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</w:rPr>
              <w:t>(358)</w:t>
            </w:r>
          </w:p>
        </w:tc>
        <w:tc>
          <w:tcPr>
            <w:tcW w:w="129" w:type="pct"/>
          </w:tcPr>
          <w:p w14:paraId="6BCF8E46" w14:textId="77777777" w:rsidR="002B78D5" w:rsidRPr="00EB0BEB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491F211" w14:textId="435A7C7D" w:rsidR="002B78D5" w:rsidRPr="00EB0BEB" w:rsidRDefault="000D7183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25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2B78D5" w:rsidRPr="00EB0BEB" w14:paraId="5BA0A7CC" w14:textId="77777777" w:rsidTr="00C96AAF">
        <w:trPr>
          <w:tblHeader/>
        </w:trPr>
        <w:tc>
          <w:tcPr>
            <w:tcW w:w="2221" w:type="pct"/>
          </w:tcPr>
          <w:p w14:paraId="108FEEDA" w14:textId="7954FBE5" w:rsidR="002B78D5" w:rsidRPr="00EB0BEB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/>
                <w:sz w:val="30"/>
                <w:szCs w:val="30"/>
              </w:rPr>
            </w:pPr>
            <w:r w:rsidRPr="00EB0BEB">
              <w:rPr>
                <w:rFonts w:asciiTheme="majorHAnsi" w:hAnsiTheme="majorHAnsi"/>
                <w:sz w:val="30"/>
                <w:szCs w:val="30"/>
                <w:cs/>
              </w:rPr>
              <w:t>ค่าเสื่อมราคาสำหรับ</w:t>
            </w:r>
            <w:r w:rsidRPr="00EB0BEB">
              <w:rPr>
                <w:rFonts w:asciiTheme="majorHAnsi" w:hAnsiTheme="majorHAns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672" w:type="pct"/>
            <w:vAlign w:val="center"/>
          </w:tcPr>
          <w:p w14:paraId="722F8A0D" w14:textId="77777777" w:rsidR="002B78D5" w:rsidRPr="00EB0BEB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89" w:type="pct"/>
          </w:tcPr>
          <w:p w14:paraId="7CCADB43" w14:textId="5A7331DF" w:rsidR="002B78D5" w:rsidRPr="00EB0BEB" w:rsidRDefault="007E5455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</w:rPr>
              <w:t>(23,</w:t>
            </w:r>
            <w:r w:rsidR="00F20F3C" w:rsidRPr="00EB0BEB">
              <w:rPr>
                <w:rFonts w:asciiTheme="majorHAnsi" w:hAnsiTheme="majorHAnsi" w:cstheme="majorHAnsi"/>
                <w:sz w:val="30"/>
                <w:szCs w:val="30"/>
              </w:rPr>
              <w:t>097</w:t>
            </w:r>
            <w:r w:rsidRPr="00EB0BEB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BF8D3DF" w14:textId="77777777" w:rsidR="002B78D5" w:rsidRPr="00EB0BEB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3E51597" w14:textId="245DD499" w:rsidR="002B78D5" w:rsidRPr="00EB0BEB" w:rsidRDefault="000D7183" w:rsidP="00A33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sz w:val="30"/>
                <w:szCs w:val="30"/>
              </w:rPr>
              <w:t>(1,419)</w:t>
            </w:r>
          </w:p>
        </w:tc>
      </w:tr>
      <w:tr w:rsidR="002B78D5" w:rsidRPr="00EB0BEB" w14:paraId="021C431C" w14:textId="77777777" w:rsidTr="00C96AAF">
        <w:trPr>
          <w:tblHeader/>
        </w:trPr>
        <w:tc>
          <w:tcPr>
            <w:tcW w:w="2221" w:type="pct"/>
          </w:tcPr>
          <w:p w14:paraId="3D522A35" w14:textId="71F2D1CD" w:rsidR="002B78D5" w:rsidRPr="00EB0BEB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HAnsi" w:hAnsiTheme="majorHAns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87CBF" w:rsidRPr="00EB0BEB">
              <w:rPr>
                <w:rFonts w:asciiTheme="majorHAnsi" w:hAnsiTheme="majorHAnsi"/>
                <w:b/>
                <w:bCs/>
                <w:sz w:val="30"/>
                <w:szCs w:val="30"/>
              </w:rPr>
              <w:t xml:space="preserve">31 </w:t>
            </w:r>
            <w:r w:rsidR="00C87CBF" w:rsidRPr="00EB0BEB"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72" w:type="pct"/>
            <w:vAlign w:val="center"/>
          </w:tcPr>
          <w:p w14:paraId="5D2FE04F" w14:textId="77777777" w:rsidR="002B78D5" w:rsidRPr="00EB0BEB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</w:tcBorders>
          </w:tcPr>
          <w:p w14:paraId="1429F8B7" w14:textId="7B695315" w:rsidR="002B78D5" w:rsidRPr="00EB0BEB" w:rsidRDefault="007E5455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710,423</w:t>
            </w:r>
          </w:p>
        </w:tc>
        <w:tc>
          <w:tcPr>
            <w:tcW w:w="129" w:type="pct"/>
          </w:tcPr>
          <w:p w14:paraId="7B909DBE" w14:textId="77777777" w:rsidR="002B78D5" w:rsidRPr="00EB0BEB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76008572" w14:textId="41944455" w:rsidR="002B78D5" w:rsidRPr="00EB0BEB" w:rsidRDefault="000D7183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56,221</w:t>
            </w:r>
          </w:p>
        </w:tc>
      </w:tr>
    </w:tbl>
    <w:p w14:paraId="341FAD64" w14:textId="20391FCC" w:rsidR="00474522" w:rsidRPr="00EB0BEB" w:rsidRDefault="00474522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20A48BA5" w14:textId="60DC2A7A" w:rsidR="004502F6" w:rsidRPr="009840DA" w:rsidRDefault="004502F6" w:rsidP="0045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pacing w:val="-8"/>
          <w:sz w:val="30"/>
          <w:szCs w:val="30"/>
        </w:rPr>
      </w:pPr>
      <w:bookmarkStart w:id="11" w:name="_Hlk71130682"/>
      <w:r w:rsidRPr="00EB0BEB">
        <w:rPr>
          <w:rFonts w:ascii="Angsana New" w:eastAsia="MS Mincho" w:hAnsi="Angsana New"/>
          <w:spacing w:val="-8"/>
          <w:sz w:val="30"/>
          <w:szCs w:val="30"/>
          <w:cs/>
        </w:rPr>
        <w:t>ใน</w:t>
      </w:r>
      <w:r w:rsidRPr="009840DA">
        <w:rPr>
          <w:rFonts w:ascii="Angsana New" w:eastAsia="MS Mincho" w:hAnsi="Angsana New"/>
          <w:spacing w:val="-8"/>
          <w:sz w:val="30"/>
          <w:szCs w:val="30"/>
          <w:cs/>
        </w:rPr>
        <w:t xml:space="preserve">ระหว่างงวดสามเดือนสิ้นสุดวันที่ </w:t>
      </w:r>
      <w:r w:rsidRPr="009840DA">
        <w:rPr>
          <w:rFonts w:ascii="Angsana New" w:eastAsia="MS Mincho" w:hAnsi="Angsana New"/>
          <w:spacing w:val="-8"/>
          <w:sz w:val="30"/>
          <w:szCs w:val="30"/>
        </w:rPr>
        <w:t xml:space="preserve">31 </w:t>
      </w:r>
      <w:r w:rsidRPr="009840DA">
        <w:rPr>
          <w:rFonts w:ascii="Angsana New" w:eastAsia="MS Mincho" w:hAnsi="Angsana New"/>
          <w:spacing w:val="-8"/>
          <w:sz w:val="30"/>
          <w:szCs w:val="30"/>
          <w:cs/>
        </w:rPr>
        <w:t xml:space="preserve">มีนาคม </w:t>
      </w:r>
      <w:r w:rsidRPr="009840DA">
        <w:rPr>
          <w:rFonts w:ascii="Angsana New" w:eastAsia="MS Mincho" w:hAnsi="Angsana New"/>
          <w:spacing w:val="-8"/>
          <w:sz w:val="30"/>
          <w:szCs w:val="30"/>
        </w:rPr>
        <w:t xml:space="preserve">2564 </w:t>
      </w:r>
      <w:r w:rsidRPr="009840DA">
        <w:rPr>
          <w:rFonts w:ascii="Angsana New" w:eastAsia="MS Mincho" w:hAnsi="Angsana New"/>
          <w:spacing w:val="-8"/>
          <w:sz w:val="30"/>
          <w:szCs w:val="30"/>
          <w:cs/>
        </w:rPr>
        <w:t xml:space="preserve">กลุ่มบริษัทได้เข้าทำสัญญาเช่าที่ดิน เครื่องจักร เครื่องมือและอุปกรณ์เป็นระยะเวลา </w:t>
      </w:r>
      <w:r w:rsidRPr="009840DA">
        <w:rPr>
          <w:rFonts w:ascii="Angsana New" w:eastAsia="MS Mincho" w:hAnsi="Angsana New"/>
          <w:spacing w:val="-8"/>
          <w:sz w:val="30"/>
          <w:szCs w:val="30"/>
        </w:rPr>
        <w:t>3</w:t>
      </w:r>
      <w:r w:rsidRPr="009840DA">
        <w:rPr>
          <w:rFonts w:ascii="Angsana New" w:eastAsia="MS Mincho" w:hAnsi="Angsana New"/>
          <w:spacing w:val="-8"/>
          <w:sz w:val="30"/>
          <w:szCs w:val="30"/>
          <w:cs/>
        </w:rPr>
        <w:t xml:space="preserve"> ปี โดยมีค่าเช่าคงที่ตลอดอายุสัญญา กลุ่มบริษัทได้รับรู้สินทรัพย์สิทธิการใช้ที่มีไว้เพื่อใช้งานเป็นจำนวน </w:t>
      </w:r>
      <w:bookmarkStart w:id="12" w:name="_Hlk71280919"/>
      <w:r w:rsidR="00137AE2" w:rsidRPr="009840DA">
        <w:rPr>
          <w:rFonts w:ascii="Angsana New" w:eastAsia="MS Mincho" w:hAnsi="Angsana New"/>
          <w:spacing w:val="-8"/>
          <w:sz w:val="30"/>
          <w:szCs w:val="30"/>
        </w:rPr>
        <w:t>7.83</w:t>
      </w:r>
      <w:r w:rsidRPr="009840DA">
        <w:rPr>
          <w:rFonts w:ascii="Angsana New" w:eastAsia="MS Mincho" w:hAnsi="Angsana New"/>
          <w:spacing w:val="-8"/>
          <w:sz w:val="30"/>
          <w:szCs w:val="30"/>
          <w:cs/>
        </w:rPr>
        <w:t xml:space="preserve"> </w:t>
      </w:r>
      <w:bookmarkEnd w:id="12"/>
      <w:r w:rsidRPr="009840DA">
        <w:rPr>
          <w:rFonts w:ascii="Angsana New" w:eastAsia="MS Mincho" w:hAnsi="Angsana New"/>
          <w:spacing w:val="-8"/>
          <w:sz w:val="30"/>
          <w:szCs w:val="30"/>
          <w:cs/>
        </w:rPr>
        <w:t>ล้านบาท</w:t>
      </w:r>
    </w:p>
    <w:bookmarkEnd w:id="11"/>
    <w:p w14:paraId="09085B55" w14:textId="77777777" w:rsidR="004502F6" w:rsidRPr="009840DA" w:rsidRDefault="004502F6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</w:p>
    <w:p w14:paraId="040F5661" w14:textId="13974503" w:rsidR="003D0AED" w:rsidRPr="00EB0BEB" w:rsidRDefault="003D0AED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r w:rsidRPr="009840DA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ณ วันที่ </w:t>
      </w:r>
      <w:r w:rsidR="00D45D49" w:rsidRPr="009840DA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31 </w:t>
      </w:r>
      <w:r w:rsidR="00D45D49" w:rsidRPr="009840DA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 xml:space="preserve">มีนาคม </w:t>
      </w:r>
      <w:r w:rsidR="00D45D49" w:rsidRPr="009840DA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2564</w:t>
      </w:r>
      <w:r w:rsidRPr="009840DA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กลุ่มบริษัท</w:t>
      </w:r>
      <w:r w:rsidR="00C87CBF" w:rsidRPr="009840DA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และบริษัท</w:t>
      </w:r>
      <w:r w:rsidRPr="009840DA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ได้นำที่ดิน</w:t>
      </w:r>
      <w:r w:rsidR="00137AE2" w:rsidRPr="009840DA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="00137AE2" w:rsidRPr="009840DA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อาคาร และอุปกรณ์</w:t>
      </w:r>
      <w:r w:rsidRPr="009840DA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ซึ่งมีมูลค่าตามบัญชีสุทธิ</w:t>
      </w:r>
      <w:r w:rsidR="00D030BB" w:rsidRPr="009840DA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bookmarkStart w:id="13" w:name="_Hlk71280982"/>
      <w:r w:rsidR="00A96B8A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508.66</w:t>
      </w:r>
      <w:r w:rsidRPr="009840DA">
        <w:rPr>
          <w:rFonts w:ascii="Angsana New" w:hAnsi="Angsana New" w:cs="Angsana New" w:hint="cs"/>
          <w:color w:val="auto"/>
          <w:spacing w:val="-8"/>
          <w:sz w:val="30"/>
          <w:szCs w:val="30"/>
          <w:lang w:val="en-US"/>
        </w:rPr>
        <w:t xml:space="preserve"> </w:t>
      </w:r>
      <w:bookmarkEnd w:id="13"/>
      <w:r w:rsidRPr="009840DA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ล้านบาท</w:t>
      </w:r>
      <w:r w:rsidR="00C87CBF" w:rsidRPr="009840DA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C87CBF" w:rsidRPr="009840DA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และ</w:t>
      </w:r>
      <w:r w:rsidR="00590310" w:rsidRPr="009840DA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</w:t>
      </w:r>
      <w:r w:rsidR="00590310" w:rsidRPr="009840DA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33.31</w:t>
      </w:r>
      <w:r w:rsidR="00590310" w:rsidRPr="009840DA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</w:t>
      </w:r>
      <w:r w:rsidR="00C87CBF" w:rsidRPr="009840DA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ล้านบาท ตามลำดับ</w:t>
      </w:r>
      <w:r w:rsidRPr="009840DA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Pr="009840DA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(</w:t>
      </w:r>
      <w:r w:rsidRPr="009840DA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31</w:t>
      </w:r>
      <w:r w:rsidRPr="009840DA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 xml:space="preserve"> ธันว</w:t>
      </w:r>
      <w:r w:rsidRPr="00065B1F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 xml:space="preserve">าคม </w:t>
      </w:r>
      <w:r w:rsidRPr="00065B1F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256</w:t>
      </w:r>
      <w:r w:rsidR="00C87CBF" w:rsidRPr="00065B1F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3</w:t>
      </w:r>
      <w:r w:rsidRPr="00065B1F">
        <w:rPr>
          <w:rFonts w:ascii="Angsana New" w:hAnsi="Angsana New" w:cs="Angsana New" w:hint="cs"/>
          <w:i/>
          <w:iCs/>
          <w:color w:val="auto"/>
          <w:sz w:val="30"/>
          <w:szCs w:val="30"/>
          <w:lang w:val="en-US"/>
        </w:rPr>
        <w:t xml:space="preserve">: </w:t>
      </w:r>
      <w:bookmarkStart w:id="14" w:name="_Hlk71306456"/>
      <w:bookmarkStart w:id="15" w:name="_Hlk71280989"/>
      <w:r w:rsidR="007636C6" w:rsidRPr="00065B1F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3</w:t>
      </w:r>
      <w:r w:rsidR="00C6397B" w:rsidRPr="00065B1F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76.18</w:t>
      </w:r>
      <w:bookmarkEnd w:id="14"/>
      <w:r w:rsidR="00C87CBF" w:rsidRPr="00065B1F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 </w:t>
      </w:r>
      <w:bookmarkEnd w:id="15"/>
      <w:r w:rsidR="00C87CBF" w:rsidRPr="00065B1F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</w:t>
      </w:r>
      <w:r w:rsidR="00C87CBF" w:rsidRPr="009840DA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บาท และ</w:t>
      </w:r>
      <w:r w:rsidR="00C87CBF" w:rsidRPr="00EB0BEB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 xml:space="preserve"> </w:t>
      </w:r>
      <w:r w:rsidR="00C87CBF" w:rsidRPr="00EB0BEB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33.48 </w:t>
      </w:r>
      <w:r w:rsidR="00C87CBF" w:rsidRPr="00EB0BEB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 ตามลำดับ</w:t>
      </w:r>
      <w:r w:rsidRPr="00EB0BEB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)</w:t>
      </w:r>
      <w:r w:rsidRPr="00EB0BE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ไปค้ำประกันวงเงินเบิกเกินบัญชี</w:t>
      </w:r>
      <w:r w:rsidRPr="00EB0BEB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EB0BE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วงเงินเลตเตอร์ออฟเครดิตหรือทรัสต์รีซีท วงเงินหนังสือค้ำประกัน วงเงินสินเชื่อประเภท</w:t>
      </w:r>
      <w:r w:rsidR="00137AE2">
        <w:rPr>
          <w:rFonts w:ascii="Angsana New" w:hAnsi="Angsana New" w:cs="Angsana New"/>
          <w:color w:val="auto"/>
          <w:sz w:val="30"/>
          <w:szCs w:val="30"/>
          <w:cs/>
          <w:lang w:val="en-US"/>
        </w:rPr>
        <w:br/>
      </w:r>
      <w:r w:rsidRPr="00EB0BEB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สัญญาซื้อขายเงินตราต่างประเทศล่วงหน้า และเงินกู้ยืมระยะยาวจากธนาคาร </w:t>
      </w:r>
    </w:p>
    <w:p w14:paraId="5B717E9C" w14:textId="40668980" w:rsidR="003D0AED" w:rsidRDefault="003D0AED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</w:p>
    <w:p w14:paraId="149C6FAB" w14:textId="798B5400" w:rsidR="00552CDC" w:rsidRPr="00EB0BEB" w:rsidRDefault="00552CDC" w:rsidP="000C6EA2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bookmarkStart w:id="16" w:name="_Hlk71130759"/>
      <w:r w:rsidRPr="00EB0BEB">
        <w:rPr>
          <w:b/>
          <w:bCs/>
          <w:cs/>
        </w:rPr>
        <w:t>ส่วนงานดำเนินงานและการจำแนกรายได้</w:t>
      </w:r>
    </w:p>
    <w:bookmarkEnd w:id="16"/>
    <w:p w14:paraId="5074B176" w14:textId="77777777" w:rsidR="00552CDC" w:rsidRPr="00EB0BEB" w:rsidRDefault="00552CDC" w:rsidP="00552CDC">
      <w:pPr>
        <w:pStyle w:val="BodyText2"/>
        <w:rPr>
          <w:b/>
          <w:bCs/>
          <w:lang w:val="en-US"/>
        </w:rPr>
      </w:pPr>
    </w:p>
    <w:p w14:paraId="27C8DA81" w14:textId="77777777" w:rsidR="00552CDC" w:rsidRPr="00E22AFC" w:rsidRDefault="00552CDC" w:rsidP="00552CDC">
      <w:pPr>
        <w:pStyle w:val="BodyText2"/>
        <w:ind w:left="540"/>
        <w:rPr>
          <w:rFonts w:asciiTheme="minorHAnsi" w:hAnsiTheme="minorHAnsi" w:cstheme="minorHAnsi"/>
          <w:b/>
          <w:bCs/>
          <w:i/>
          <w:iCs/>
          <w:lang w:val="en-US"/>
        </w:rPr>
      </w:pPr>
      <w:bookmarkStart w:id="17" w:name="_Hlk71552352"/>
      <w:r w:rsidRPr="00E22AFC">
        <w:rPr>
          <w:rFonts w:asciiTheme="minorHAnsi" w:hAnsiTheme="minorHAnsi" w:cstheme="minorHAnsi"/>
          <w:b/>
          <w:bCs/>
          <w:i/>
          <w:iCs/>
          <w:cs/>
          <w:lang w:val="en-US"/>
        </w:rPr>
        <w:t>ส่วนงานภูมิศาสตร์</w:t>
      </w:r>
    </w:p>
    <w:bookmarkEnd w:id="17"/>
    <w:p w14:paraId="5F734A26" w14:textId="77777777" w:rsidR="00552CDC" w:rsidRPr="00EB0BEB" w:rsidRDefault="00552CDC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64F071FD" w14:textId="0F8E3EF8" w:rsidR="00552CDC" w:rsidRPr="00EB0BEB" w:rsidRDefault="00120E05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  <w:r w:rsidRPr="00EB0BEB">
        <w:rPr>
          <w:rFonts w:asciiTheme="minorHAnsi" w:hAnsiTheme="minorHAnsi" w:cstheme="minorHAnsi" w:hint="cs"/>
          <w:cs/>
          <w:lang w:val="en-US"/>
        </w:rPr>
        <w:t>กลุ่ม</w:t>
      </w:r>
      <w:r w:rsidR="00552CDC" w:rsidRPr="00EB0BEB">
        <w:rPr>
          <w:rFonts w:asciiTheme="minorHAnsi" w:hAnsiTheme="minorHAnsi" w:cstheme="minorHAnsi"/>
          <w:cs/>
          <w:lang w:val="en-US"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  <w:r w:rsidR="00845652" w:rsidRPr="00EB0BEB">
        <w:rPr>
          <w:rFonts w:asciiTheme="minorHAnsi" w:hAnsiTheme="minorHAnsi" w:cstheme="minorHAnsi" w:hint="cs"/>
          <w:cs/>
          <w:lang w:val="en-US"/>
        </w:rPr>
        <w:t>ที่มีสาระสำคัญ</w:t>
      </w:r>
    </w:p>
    <w:p w14:paraId="7751DD1C" w14:textId="54720179" w:rsidR="00552CDC" w:rsidRPr="00EB0BEB" w:rsidRDefault="00552CDC" w:rsidP="00552CDC">
      <w:pPr>
        <w:pStyle w:val="BodyText2"/>
        <w:ind w:left="540"/>
        <w:rPr>
          <w:rFonts w:asciiTheme="minorHAnsi" w:hAnsiTheme="minorHAnsi" w:cstheme="minorHAnsi"/>
          <w:i/>
          <w:iCs/>
          <w:lang w:val="en-US"/>
        </w:rPr>
      </w:pPr>
    </w:p>
    <w:p w14:paraId="5F87F591" w14:textId="77777777" w:rsidR="00A00B51" w:rsidRPr="00F816F0" w:rsidRDefault="00A00B51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463D0FA2" w14:textId="77777777" w:rsidR="00A00B51" w:rsidRPr="00EB0BEB" w:rsidRDefault="00A00B51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5209DABE" w14:textId="72B986A2" w:rsidR="00A00B51" w:rsidRPr="00EB0BEB" w:rsidRDefault="00A00B51" w:rsidP="00C03F10">
      <w:pPr>
        <w:pStyle w:val="BodyText2"/>
        <w:rPr>
          <w:rFonts w:asciiTheme="minorHAnsi" w:hAnsiTheme="minorHAnsi" w:cstheme="minorHAnsi"/>
          <w:lang w:val="en-US"/>
        </w:rPr>
        <w:sectPr w:rsidR="00A00B51" w:rsidRPr="00EB0BEB" w:rsidSect="00945EB4">
          <w:headerReference w:type="default" r:id="rId11"/>
          <w:pgSz w:w="11909" w:h="16834" w:code="9"/>
          <w:pgMar w:top="806" w:right="1109" w:bottom="576" w:left="1152" w:header="720" w:footer="646" w:gutter="0"/>
          <w:cols w:space="720"/>
          <w:docGrid w:linePitch="245"/>
        </w:sectPr>
      </w:pPr>
    </w:p>
    <w:tbl>
      <w:tblPr>
        <w:tblStyle w:val="TableGrid"/>
        <w:tblW w:w="1440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30"/>
        <w:gridCol w:w="236"/>
        <w:gridCol w:w="660"/>
        <w:gridCol w:w="236"/>
        <w:gridCol w:w="575"/>
        <w:gridCol w:w="236"/>
        <w:gridCol w:w="574"/>
        <w:gridCol w:w="270"/>
        <w:gridCol w:w="664"/>
        <w:gridCol w:w="236"/>
        <w:gridCol w:w="628"/>
        <w:gridCol w:w="270"/>
        <w:gridCol w:w="802"/>
        <w:gridCol w:w="236"/>
        <w:gridCol w:w="756"/>
        <w:gridCol w:w="236"/>
        <w:gridCol w:w="574"/>
        <w:gridCol w:w="270"/>
        <w:gridCol w:w="633"/>
        <w:gridCol w:w="270"/>
        <w:gridCol w:w="630"/>
        <w:gridCol w:w="236"/>
        <w:gridCol w:w="585"/>
        <w:gridCol w:w="236"/>
        <w:gridCol w:w="751"/>
        <w:gridCol w:w="269"/>
        <w:gridCol w:w="730"/>
      </w:tblGrid>
      <w:tr w:rsidR="00AF1BA8" w:rsidRPr="00EB0BEB" w14:paraId="3842C1DA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4790C1DB" w14:textId="77777777" w:rsidR="00AF1BA8" w:rsidRPr="00EB0BEB" w:rsidRDefault="00AF1BA8" w:rsidP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07649207" w14:textId="08EBB9BD" w:rsidR="00AF1BA8" w:rsidRPr="00EB0BEB" w:rsidRDefault="00AF1BA8" w:rsidP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333B" w:rsidRPr="00EB0BEB" w14:paraId="1F607E2A" w14:textId="77777777" w:rsidTr="008D27F8">
        <w:trPr>
          <w:cantSplit/>
          <w:trHeight w:val="657"/>
        </w:trPr>
        <w:tc>
          <w:tcPr>
            <w:tcW w:w="1980" w:type="dxa"/>
            <w:shd w:val="clear" w:color="auto" w:fill="FFFFFF" w:themeFill="background1"/>
            <w:vAlign w:val="bottom"/>
          </w:tcPr>
          <w:p w14:paraId="77B8DBB4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26" w:type="dxa"/>
            <w:gridSpan w:val="3"/>
            <w:vAlign w:val="bottom"/>
          </w:tcPr>
          <w:p w14:paraId="09D17018" w14:textId="77777777" w:rsidR="00F0333B" w:rsidRPr="00EB0BEB" w:rsidRDefault="00F0333B" w:rsidP="00FD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EB0BEB">
              <w:rPr>
                <w:rFonts w:asciiTheme="majorBidi" w:hAnsiTheme="majorBidi"/>
                <w:sz w:val="24"/>
                <w:szCs w:val="24"/>
                <w:cs/>
              </w:rPr>
              <w:t>จำหน่ายแก๊สปิโตรเลียม</w:t>
            </w:r>
          </w:p>
        </w:tc>
        <w:tc>
          <w:tcPr>
            <w:tcW w:w="236" w:type="dxa"/>
            <w:vAlign w:val="bottom"/>
          </w:tcPr>
          <w:p w14:paraId="42C60B2E" w14:textId="77777777" w:rsidR="00F0333B" w:rsidRPr="00EB0BEB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42A7C1F9" w14:textId="77777777" w:rsidR="00F0333B" w:rsidRPr="00EB0BEB" w:rsidRDefault="00F0333B" w:rsidP="00FD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EB0BEB">
              <w:rPr>
                <w:rFonts w:asciiTheme="majorBidi" w:hAnsiTheme="majorBidi"/>
                <w:sz w:val="24"/>
                <w:szCs w:val="24"/>
                <w:cs/>
              </w:rPr>
              <w:t>จำหน่ายอุปกรณ์และบริการติดตั้งระบบแก๊ส</w:t>
            </w:r>
          </w:p>
        </w:tc>
        <w:tc>
          <w:tcPr>
            <w:tcW w:w="270" w:type="dxa"/>
            <w:vAlign w:val="bottom"/>
          </w:tcPr>
          <w:p w14:paraId="38C93444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dxa"/>
            <w:gridSpan w:val="3"/>
          </w:tcPr>
          <w:p w14:paraId="19E6E122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579351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BB6C95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ส่วนงานบริการขนส่ง</w:t>
            </w:r>
          </w:p>
        </w:tc>
        <w:tc>
          <w:tcPr>
            <w:tcW w:w="270" w:type="dxa"/>
          </w:tcPr>
          <w:p w14:paraId="14416806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4" w:type="dxa"/>
            <w:gridSpan w:val="3"/>
          </w:tcPr>
          <w:p w14:paraId="2C406421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3D4E1770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EB0BEB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</w:t>
            </w:r>
          </w:p>
          <w:p w14:paraId="77E5E82B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</w:tcPr>
          <w:p w14:paraId="4A08BA93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7" w:type="dxa"/>
            <w:gridSpan w:val="3"/>
          </w:tcPr>
          <w:p w14:paraId="4BEA641B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ส่วนงานบริการตรวจสอบ</w:t>
            </w:r>
          </w:p>
          <w:p w14:paraId="7A0F3D51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270" w:type="dxa"/>
          </w:tcPr>
          <w:p w14:paraId="35B040A4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45ACA2ED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3F7D5A4E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46FE2865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02635" w:rsidRPr="00EB0BEB" w14:paraId="0A912552" w14:textId="77777777" w:rsidTr="008D27F8">
        <w:trPr>
          <w:cantSplit/>
          <w:trHeight w:val="144"/>
        </w:trPr>
        <w:tc>
          <w:tcPr>
            <w:tcW w:w="1980" w:type="dxa"/>
            <w:vAlign w:val="bottom"/>
          </w:tcPr>
          <w:p w14:paraId="53D4D212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</w:t>
            </w:r>
          </w:p>
          <w:p w14:paraId="268BDAF3" w14:textId="72D105E1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630" w:type="dxa"/>
            <w:vAlign w:val="bottom"/>
          </w:tcPr>
          <w:p w14:paraId="5E5B7105" w14:textId="049BBE02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750BB75D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D864FDD" w14:textId="365941B6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04B2AC7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558F79F8" w14:textId="5133C723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7C46FB07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4A1936E0" w14:textId="18100B25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445B089D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36655AF" w14:textId="440B06FD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37F214EF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5D19E020" w14:textId="0E20F5C1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44B81A85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5DE338F" w14:textId="434CBE89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186CED9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  <w:vAlign w:val="bottom"/>
          </w:tcPr>
          <w:p w14:paraId="25E357E7" w14:textId="2BD2C19D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1DB00C8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  <w:vAlign w:val="bottom"/>
          </w:tcPr>
          <w:p w14:paraId="05DDD8E3" w14:textId="67C0C9A5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bottom"/>
          </w:tcPr>
          <w:p w14:paraId="2AD62C45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dxa"/>
            <w:vAlign w:val="bottom"/>
          </w:tcPr>
          <w:p w14:paraId="756D288F" w14:textId="50A1DD15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7B9D97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FD8195F" w14:textId="588B6FF6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1052307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3C196493" w14:textId="2778C55F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6576E89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13387090" w14:textId="0C23B5CF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69" w:type="dxa"/>
            <w:vAlign w:val="bottom"/>
          </w:tcPr>
          <w:p w14:paraId="7743024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60BB3FF3" w14:textId="655F0666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AF1BA8" w:rsidRPr="00EB0BEB" w14:paraId="359EA2E0" w14:textId="77777777" w:rsidTr="008D27F8">
        <w:trPr>
          <w:cantSplit/>
          <w:trHeight w:val="144"/>
        </w:trPr>
        <w:tc>
          <w:tcPr>
            <w:tcW w:w="1980" w:type="dxa"/>
            <w:vAlign w:val="bottom"/>
          </w:tcPr>
          <w:p w14:paraId="14BA952A" w14:textId="77777777" w:rsidR="00AF1BA8" w:rsidRPr="00EB0BEB" w:rsidRDefault="00AF1BA8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3F763A12" w14:textId="6C00BBE8" w:rsidR="00AF1BA8" w:rsidRPr="00EB0BEB" w:rsidRDefault="00AF1BA8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B0BE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0333B" w:rsidRPr="00EB0BEB" w14:paraId="02DC3F2F" w14:textId="77777777" w:rsidTr="008D27F8">
        <w:trPr>
          <w:cantSplit/>
          <w:trHeight w:val="144"/>
        </w:trPr>
        <w:tc>
          <w:tcPr>
            <w:tcW w:w="1980" w:type="dxa"/>
          </w:tcPr>
          <w:p w14:paraId="4B40FF34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</w:t>
            </w:r>
          </w:p>
          <w:p w14:paraId="178B57EB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ดำเนินงาน</w:t>
            </w:r>
          </w:p>
        </w:tc>
        <w:tc>
          <w:tcPr>
            <w:tcW w:w="630" w:type="dxa"/>
            <w:vAlign w:val="bottom"/>
          </w:tcPr>
          <w:p w14:paraId="57B886AC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34614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774660D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7BD311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445D24EB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5E1ADF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939AC22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8D8D5C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74E9AD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3550DE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56BFEE8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1EF534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4DB1AD72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57DB49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9845670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F4D523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4FA1805F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C6A27E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3C54776B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760DD5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EFD5336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6E0640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72F29199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21B68C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0464D46E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3642F3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BB32696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2635" w:rsidRPr="00EB0BEB" w14:paraId="1940BE13" w14:textId="77777777" w:rsidTr="008D27F8">
        <w:trPr>
          <w:cantSplit/>
          <w:trHeight w:val="144"/>
        </w:trPr>
        <w:tc>
          <w:tcPr>
            <w:tcW w:w="1980" w:type="dxa"/>
          </w:tcPr>
          <w:p w14:paraId="567096C2" w14:textId="5AE14184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630" w:type="dxa"/>
            <w:vAlign w:val="bottom"/>
          </w:tcPr>
          <w:p w14:paraId="38548285" w14:textId="7E044CAE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/>
                <w:sz w:val="24"/>
                <w:szCs w:val="24"/>
                <w:cs/>
              </w:rPr>
              <w:t>107</w:t>
            </w:r>
            <w:r w:rsidRPr="00EB0B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0BEB">
              <w:rPr>
                <w:rFonts w:asciiTheme="majorBidi" w:hAnsiTheme="majorBidi"/>
                <w:sz w:val="24"/>
                <w:szCs w:val="24"/>
                <w:cs/>
              </w:rPr>
              <w:t>452</w:t>
            </w:r>
          </w:p>
        </w:tc>
        <w:tc>
          <w:tcPr>
            <w:tcW w:w="236" w:type="dxa"/>
          </w:tcPr>
          <w:p w14:paraId="1D200455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052E673" w14:textId="06664C60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162,497</w:t>
            </w:r>
          </w:p>
        </w:tc>
        <w:tc>
          <w:tcPr>
            <w:tcW w:w="236" w:type="dxa"/>
          </w:tcPr>
          <w:p w14:paraId="375FC51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70199C69" w14:textId="3ECEF4C9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236" w:type="dxa"/>
          </w:tcPr>
          <w:p w14:paraId="21924EC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04E5BC42" w14:textId="60F15D4F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593</w:t>
            </w:r>
          </w:p>
        </w:tc>
        <w:tc>
          <w:tcPr>
            <w:tcW w:w="270" w:type="dxa"/>
          </w:tcPr>
          <w:p w14:paraId="7C73E2C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4CFCBFB" w14:textId="0BEA2B75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8,777</w:t>
            </w:r>
          </w:p>
        </w:tc>
        <w:tc>
          <w:tcPr>
            <w:tcW w:w="236" w:type="dxa"/>
          </w:tcPr>
          <w:p w14:paraId="32D10E0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9135AEA" w14:textId="23F9BE9B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10,346</w:t>
            </w:r>
          </w:p>
        </w:tc>
        <w:tc>
          <w:tcPr>
            <w:tcW w:w="270" w:type="dxa"/>
          </w:tcPr>
          <w:p w14:paraId="169383F9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43AAD71" w14:textId="35078D3B" w:rsidR="00D02635" w:rsidRPr="00C615F8" w:rsidRDefault="007F31F6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467,747</w:t>
            </w:r>
          </w:p>
        </w:tc>
        <w:tc>
          <w:tcPr>
            <w:tcW w:w="236" w:type="dxa"/>
          </w:tcPr>
          <w:p w14:paraId="4A1C948D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7BD085" w14:textId="125B84BB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647,476</w:t>
            </w:r>
          </w:p>
        </w:tc>
        <w:tc>
          <w:tcPr>
            <w:tcW w:w="236" w:type="dxa"/>
          </w:tcPr>
          <w:p w14:paraId="39FB5C5A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B12C0F5" w14:textId="238747A6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23,741</w:t>
            </w:r>
          </w:p>
        </w:tc>
        <w:tc>
          <w:tcPr>
            <w:tcW w:w="270" w:type="dxa"/>
          </w:tcPr>
          <w:p w14:paraId="19817629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69EBFD0" w14:textId="79D769E6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30,167</w:t>
            </w:r>
          </w:p>
        </w:tc>
        <w:tc>
          <w:tcPr>
            <w:tcW w:w="270" w:type="dxa"/>
          </w:tcPr>
          <w:p w14:paraId="63315BE3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79EFEAF" w14:textId="688290FE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9D7D02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9D16BE7" w14:textId="054D61BE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35F2C6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3DAF93E2" w14:textId="47182F2C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7F31F6" w:rsidRPr="00C615F8">
              <w:rPr>
                <w:rFonts w:asciiTheme="majorBidi" w:hAnsiTheme="majorBidi" w:cstheme="majorBidi"/>
                <w:sz w:val="24"/>
                <w:szCs w:val="24"/>
              </w:rPr>
              <w:t>8,194</w:t>
            </w:r>
          </w:p>
        </w:tc>
        <w:tc>
          <w:tcPr>
            <w:tcW w:w="269" w:type="dxa"/>
          </w:tcPr>
          <w:p w14:paraId="13C92BFB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7A8FEB9" w14:textId="67E88DF4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851,079</w:t>
            </w:r>
          </w:p>
        </w:tc>
      </w:tr>
      <w:tr w:rsidR="00D02635" w:rsidRPr="00EB0BEB" w14:paraId="5C72DE42" w14:textId="77777777" w:rsidTr="008D27F8">
        <w:trPr>
          <w:cantSplit/>
          <w:trHeight w:val="270"/>
        </w:trPr>
        <w:tc>
          <w:tcPr>
            <w:tcW w:w="1980" w:type="dxa"/>
          </w:tcPr>
          <w:p w14:paraId="63C8A19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2EBEAA9" w14:textId="05D75359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960FD7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4AEA78A8" w14:textId="1D8CB713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239EC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118FC2D1" w14:textId="20F67F59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(72)</w:t>
            </w:r>
          </w:p>
        </w:tc>
        <w:tc>
          <w:tcPr>
            <w:tcW w:w="236" w:type="dxa"/>
          </w:tcPr>
          <w:p w14:paraId="53318312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D7E3DC1" w14:textId="26957711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(115)</w:t>
            </w:r>
          </w:p>
        </w:tc>
        <w:tc>
          <w:tcPr>
            <w:tcW w:w="270" w:type="dxa"/>
          </w:tcPr>
          <w:p w14:paraId="5F13E46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92D8A8D" w14:textId="1A4ECA0F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(5,891)</w:t>
            </w:r>
          </w:p>
        </w:tc>
        <w:tc>
          <w:tcPr>
            <w:tcW w:w="236" w:type="dxa"/>
          </w:tcPr>
          <w:p w14:paraId="0328FBDF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565359C6" w14:textId="3F11FCED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(6,602)</w:t>
            </w:r>
          </w:p>
        </w:tc>
        <w:tc>
          <w:tcPr>
            <w:tcW w:w="270" w:type="dxa"/>
          </w:tcPr>
          <w:p w14:paraId="56A7F0E0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3D09A18" w14:textId="2BFFA70D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(14</w:t>
            </w:r>
            <w:r w:rsidR="007F31F6" w:rsidRPr="00C615F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615F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4B44097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21ED1B3" w14:textId="5BFFB98C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(10,182)</w:t>
            </w:r>
          </w:p>
        </w:tc>
        <w:tc>
          <w:tcPr>
            <w:tcW w:w="236" w:type="dxa"/>
          </w:tcPr>
          <w:p w14:paraId="335F88C9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730F48CE" w14:textId="13F037BD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(2,981)</w:t>
            </w:r>
          </w:p>
        </w:tc>
        <w:tc>
          <w:tcPr>
            <w:tcW w:w="270" w:type="dxa"/>
          </w:tcPr>
          <w:p w14:paraId="2C68F31C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51433EC8" w14:textId="580694AA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(5,933)</w:t>
            </w:r>
          </w:p>
        </w:tc>
        <w:tc>
          <w:tcPr>
            <w:tcW w:w="270" w:type="dxa"/>
          </w:tcPr>
          <w:p w14:paraId="1BCC4EAF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7F342C1" w14:textId="74015648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549BEA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3AEE2385" w14:textId="04AB6B8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D6FCC9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FAC5069" w14:textId="101FF66F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(9,08</w:t>
            </w:r>
            <w:r w:rsidR="007F31F6" w:rsidRPr="00C615F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615F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</w:tcPr>
          <w:p w14:paraId="00959821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5F9D527" w14:textId="5F9AC5CC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(22,832)</w:t>
            </w:r>
          </w:p>
        </w:tc>
      </w:tr>
      <w:tr w:rsidR="00D02635" w:rsidRPr="00EB0BEB" w14:paraId="05F10971" w14:textId="77777777" w:rsidTr="008D27F8">
        <w:trPr>
          <w:cantSplit/>
          <w:trHeight w:val="144"/>
        </w:trPr>
        <w:tc>
          <w:tcPr>
            <w:tcW w:w="1980" w:type="dxa"/>
          </w:tcPr>
          <w:p w14:paraId="3DC56BF1" w14:textId="60291AE6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0BE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ACE99" w14:textId="2BCEC0A0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107,452</w:t>
            </w:r>
          </w:p>
        </w:tc>
        <w:tc>
          <w:tcPr>
            <w:tcW w:w="236" w:type="dxa"/>
          </w:tcPr>
          <w:p w14:paraId="5464997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FB0C3" w14:textId="3A581038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162,497</w:t>
            </w:r>
          </w:p>
        </w:tc>
        <w:tc>
          <w:tcPr>
            <w:tcW w:w="236" w:type="dxa"/>
          </w:tcPr>
          <w:p w14:paraId="1C0CF678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85813F7" w14:textId="27635A93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405</w:t>
            </w:r>
          </w:p>
        </w:tc>
        <w:tc>
          <w:tcPr>
            <w:tcW w:w="236" w:type="dxa"/>
          </w:tcPr>
          <w:p w14:paraId="2602B151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05927F2" w14:textId="4F059912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478</w:t>
            </w:r>
          </w:p>
        </w:tc>
        <w:tc>
          <w:tcPr>
            <w:tcW w:w="270" w:type="dxa"/>
          </w:tcPr>
          <w:p w14:paraId="075E5F9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A869E57" w14:textId="556FDE88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2,886</w:t>
            </w:r>
          </w:p>
        </w:tc>
        <w:tc>
          <w:tcPr>
            <w:tcW w:w="236" w:type="dxa"/>
          </w:tcPr>
          <w:p w14:paraId="29755210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14D9FD37" w14:textId="3020E7EA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3,744</w:t>
            </w:r>
          </w:p>
        </w:tc>
        <w:tc>
          <w:tcPr>
            <w:tcW w:w="270" w:type="dxa"/>
          </w:tcPr>
          <w:p w14:paraId="09D3F2D0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2316C226" w14:textId="2C2DF767" w:rsidR="00D02635" w:rsidRPr="00C615F8" w:rsidRDefault="007F31F6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467,603</w:t>
            </w:r>
          </w:p>
        </w:tc>
        <w:tc>
          <w:tcPr>
            <w:tcW w:w="236" w:type="dxa"/>
          </w:tcPr>
          <w:p w14:paraId="3B22E234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444CB9C9" w14:textId="7C7E11DD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637,294</w:t>
            </w:r>
          </w:p>
        </w:tc>
        <w:tc>
          <w:tcPr>
            <w:tcW w:w="236" w:type="dxa"/>
          </w:tcPr>
          <w:p w14:paraId="4E802624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25440FEB" w14:textId="1948A86B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20,760</w:t>
            </w:r>
          </w:p>
        </w:tc>
        <w:tc>
          <w:tcPr>
            <w:tcW w:w="270" w:type="dxa"/>
          </w:tcPr>
          <w:p w14:paraId="3F235FDF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4B21BC03" w14:textId="0F821E32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24,234</w:t>
            </w:r>
          </w:p>
        </w:tc>
        <w:tc>
          <w:tcPr>
            <w:tcW w:w="270" w:type="dxa"/>
          </w:tcPr>
          <w:p w14:paraId="68369C4C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2170E51" w14:textId="72580B94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8CF2D3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4F4C415F" w14:textId="3F48C1AE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7C2715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0BF42228" w14:textId="7E9511ED" w:rsidR="00D02635" w:rsidRPr="00C615F8" w:rsidRDefault="007F31F6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599,106</w:t>
            </w:r>
          </w:p>
        </w:tc>
        <w:tc>
          <w:tcPr>
            <w:tcW w:w="269" w:type="dxa"/>
          </w:tcPr>
          <w:p w14:paraId="2FCEFD9F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32E4933B" w14:textId="4FA2FC20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828,247</w:t>
            </w:r>
          </w:p>
        </w:tc>
      </w:tr>
      <w:tr w:rsidR="00D02635" w:rsidRPr="00EB0BEB" w14:paraId="2D0FE9E6" w14:textId="77777777" w:rsidTr="008D27F8">
        <w:trPr>
          <w:cantSplit/>
          <w:trHeight w:val="144"/>
        </w:trPr>
        <w:tc>
          <w:tcPr>
            <w:tcW w:w="1980" w:type="dxa"/>
          </w:tcPr>
          <w:p w14:paraId="0B03E0B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ED0637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855CD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1646B6C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DF165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5668A87F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150661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29A25C7B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C298B9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869DA55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E9C2A7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65DD36FD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937C32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1F1086C6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0F101A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54E99BCC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0ABF99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346505EF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A161E4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243526EB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22DCF7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283B02C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0A438E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double" w:sz="4" w:space="0" w:color="auto"/>
            </w:tcBorders>
          </w:tcPr>
          <w:p w14:paraId="71CE6192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7E17A8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</w:tcPr>
          <w:p w14:paraId="5A5E4326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D42EEB4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14:paraId="3BCC70CB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2635" w:rsidRPr="00EB0BEB" w14:paraId="4A1FADD4" w14:textId="77777777" w:rsidTr="008D27F8">
        <w:trPr>
          <w:cantSplit/>
          <w:trHeight w:val="144"/>
        </w:trPr>
        <w:tc>
          <w:tcPr>
            <w:tcW w:w="1980" w:type="dxa"/>
          </w:tcPr>
          <w:p w14:paraId="568CE15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</w:t>
            </w: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รับรู้รายได้</w:t>
            </w:r>
          </w:p>
        </w:tc>
        <w:tc>
          <w:tcPr>
            <w:tcW w:w="630" w:type="dxa"/>
            <w:vAlign w:val="bottom"/>
          </w:tcPr>
          <w:p w14:paraId="75AD96B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7B57E7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9E7EA98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1FB378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2834CBCD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7B3CB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ED4BF4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BBB4C0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122A8E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F7465B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2652D07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398E1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54DCC60E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A6EA84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27FA538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F211F5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2A7E22F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9D117E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6DB5089B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18097C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30B889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24151E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14B0654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BDDD43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67DE15A6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DF177FE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43951A5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2635" w:rsidRPr="00EB0BEB" w14:paraId="125247E7" w14:textId="77777777" w:rsidTr="008D27F8">
        <w:trPr>
          <w:cantSplit/>
          <w:trHeight w:val="144"/>
        </w:trPr>
        <w:tc>
          <w:tcPr>
            <w:tcW w:w="1980" w:type="dxa"/>
          </w:tcPr>
          <w:p w14:paraId="3C5C896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0" w:type="dxa"/>
            <w:vAlign w:val="bottom"/>
          </w:tcPr>
          <w:p w14:paraId="450F7FF8" w14:textId="7BDF8EA7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107,452</w:t>
            </w:r>
          </w:p>
        </w:tc>
        <w:tc>
          <w:tcPr>
            <w:tcW w:w="236" w:type="dxa"/>
          </w:tcPr>
          <w:p w14:paraId="7EAD213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2E0FA53" w14:textId="5F7316A6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162,497</w:t>
            </w:r>
          </w:p>
        </w:tc>
        <w:tc>
          <w:tcPr>
            <w:tcW w:w="236" w:type="dxa"/>
          </w:tcPr>
          <w:p w14:paraId="1BF021FD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6654A699" w14:textId="4C308682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236" w:type="dxa"/>
          </w:tcPr>
          <w:p w14:paraId="5888248E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9EF47C7" w14:textId="24CE35D6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478</w:t>
            </w:r>
          </w:p>
        </w:tc>
        <w:tc>
          <w:tcPr>
            <w:tcW w:w="270" w:type="dxa"/>
          </w:tcPr>
          <w:p w14:paraId="6BA1A895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3CD4FBF" w14:textId="59767928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79105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D752EDA" w14:textId="796DD159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933917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6201DD4D" w14:textId="6135C662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93CAC8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CD74581" w14:textId="0B803B9B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924099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AC52C82" w14:textId="39B2D0F6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496C09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0C29C5E" w14:textId="0DCD0EE0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F588CF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A8E2BB1" w14:textId="36C11DAF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2EEB83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420DBBA2" w14:textId="653B0D6B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316A2A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57C2A765" w14:textId="684AE85A" w:rsidR="00D02635" w:rsidRPr="00C615F8" w:rsidRDefault="00F41987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/>
                <w:sz w:val="24"/>
                <w:szCs w:val="24"/>
                <w:cs/>
              </w:rPr>
              <w:t>107</w:t>
            </w:r>
            <w:r w:rsidRPr="00C615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15F8">
              <w:rPr>
                <w:rFonts w:asciiTheme="majorBidi" w:hAnsiTheme="majorBidi"/>
                <w:sz w:val="24"/>
                <w:szCs w:val="24"/>
                <w:cs/>
              </w:rPr>
              <w:t>857</w:t>
            </w:r>
          </w:p>
        </w:tc>
        <w:tc>
          <w:tcPr>
            <w:tcW w:w="269" w:type="dxa"/>
          </w:tcPr>
          <w:p w14:paraId="619CBB3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4C7DC10" w14:textId="3AAF295F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162,975</w:t>
            </w:r>
          </w:p>
        </w:tc>
      </w:tr>
      <w:tr w:rsidR="00D02635" w:rsidRPr="00EB0BEB" w14:paraId="2A55E507" w14:textId="77777777" w:rsidTr="008D27F8">
        <w:trPr>
          <w:cantSplit/>
          <w:trHeight w:val="144"/>
        </w:trPr>
        <w:tc>
          <w:tcPr>
            <w:tcW w:w="1980" w:type="dxa"/>
          </w:tcPr>
          <w:p w14:paraId="799D2695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CDE0EC7" w14:textId="4A7096A7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E9AA75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83D0CE4" w14:textId="5D38C421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245E1F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33B9631" w14:textId="629C8E28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FDA1D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037100C" w14:textId="15F4149B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6F6CC1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CAC247E" w14:textId="5381AC89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2,886</w:t>
            </w:r>
          </w:p>
        </w:tc>
        <w:tc>
          <w:tcPr>
            <w:tcW w:w="236" w:type="dxa"/>
          </w:tcPr>
          <w:p w14:paraId="7300E3B1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042BE920" w14:textId="05053F44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3,744</w:t>
            </w:r>
          </w:p>
        </w:tc>
        <w:tc>
          <w:tcPr>
            <w:tcW w:w="270" w:type="dxa"/>
          </w:tcPr>
          <w:p w14:paraId="239B32C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3F831C6" w14:textId="03941CC3" w:rsidR="00D02635" w:rsidRPr="00C615F8" w:rsidRDefault="007F31F6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467,603</w:t>
            </w:r>
          </w:p>
        </w:tc>
        <w:tc>
          <w:tcPr>
            <w:tcW w:w="236" w:type="dxa"/>
          </w:tcPr>
          <w:p w14:paraId="339A29DC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C44A7DA" w14:textId="517B6793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637,294</w:t>
            </w:r>
          </w:p>
        </w:tc>
        <w:tc>
          <w:tcPr>
            <w:tcW w:w="236" w:type="dxa"/>
          </w:tcPr>
          <w:p w14:paraId="30E82240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476B2BD" w14:textId="71FCFC0E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20,760</w:t>
            </w:r>
          </w:p>
        </w:tc>
        <w:tc>
          <w:tcPr>
            <w:tcW w:w="270" w:type="dxa"/>
          </w:tcPr>
          <w:p w14:paraId="68B3CD0E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54CE8E77" w14:textId="0EC06F62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24,234</w:t>
            </w:r>
          </w:p>
        </w:tc>
        <w:tc>
          <w:tcPr>
            <w:tcW w:w="270" w:type="dxa"/>
          </w:tcPr>
          <w:p w14:paraId="133C5927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D34F28E" w14:textId="299C923A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49ECB4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060A9B4C" w14:textId="257EC094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BBF691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CEECDE0" w14:textId="548D5E22" w:rsidR="00D02635" w:rsidRPr="00C615F8" w:rsidRDefault="007F31F6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/>
                <w:sz w:val="24"/>
                <w:szCs w:val="24"/>
                <w:cs/>
              </w:rPr>
              <w:t>491</w:t>
            </w:r>
            <w:r w:rsidRPr="00C615F8">
              <w:rPr>
                <w:rFonts w:asciiTheme="majorBidi" w:hAnsiTheme="majorBidi"/>
                <w:sz w:val="24"/>
                <w:szCs w:val="24"/>
              </w:rPr>
              <w:t>,</w:t>
            </w:r>
            <w:r w:rsidRPr="00C615F8">
              <w:rPr>
                <w:rFonts w:asciiTheme="majorBidi" w:hAnsiTheme="majorBidi"/>
                <w:sz w:val="24"/>
                <w:szCs w:val="24"/>
                <w:cs/>
              </w:rPr>
              <w:t>249</w:t>
            </w:r>
          </w:p>
        </w:tc>
        <w:tc>
          <w:tcPr>
            <w:tcW w:w="269" w:type="dxa"/>
          </w:tcPr>
          <w:p w14:paraId="605CE2DD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67825FA" w14:textId="6CD301DE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665,272</w:t>
            </w:r>
          </w:p>
        </w:tc>
      </w:tr>
      <w:tr w:rsidR="00D02635" w:rsidRPr="00EB0BEB" w14:paraId="68064B45" w14:textId="77777777" w:rsidTr="008D27F8">
        <w:trPr>
          <w:cantSplit/>
          <w:trHeight w:val="144"/>
        </w:trPr>
        <w:tc>
          <w:tcPr>
            <w:tcW w:w="1980" w:type="dxa"/>
          </w:tcPr>
          <w:p w14:paraId="3C40050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D9BF4" w14:textId="6B148BBF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107,452</w:t>
            </w:r>
          </w:p>
        </w:tc>
        <w:tc>
          <w:tcPr>
            <w:tcW w:w="236" w:type="dxa"/>
          </w:tcPr>
          <w:p w14:paraId="4824EB9B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F7ED6" w14:textId="65C9206B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162,497</w:t>
            </w:r>
          </w:p>
        </w:tc>
        <w:tc>
          <w:tcPr>
            <w:tcW w:w="236" w:type="dxa"/>
          </w:tcPr>
          <w:p w14:paraId="0F61B64E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29B8AA8" w14:textId="36F15026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405</w:t>
            </w:r>
          </w:p>
        </w:tc>
        <w:tc>
          <w:tcPr>
            <w:tcW w:w="236" w:type="dxa"/>
          </w:tcPr>
          <w:p w14:paraId="14230AF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1F68D849" w14:textId="4FC74B2F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478</w:t>
            </w:r>
          </w:p>
        </w:tc>
        <w:tc>
          <w:tcPr>
            <w:tcW w:w="270" w:type="dxa"/>
          </w:tcPr>
          <w:p w14:paraId="143E3C98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32A73F0E" w14:textId="246F35FA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2,886</w:t>
            </w:r>
          </w:p>
        </w:tc>
        <w:tc>
          <w:tcPr>
            <w:tcW w:w="236" w:type="dxa"/>
          </w:tcPr>
          <w:p w14:paraId="552AB987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31C47C8" w14:textId="3558D7F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3,744</w:t>
            </w:r>
          </w:p>
        </w:tc>
        <w:tc>
          <w:tcPr>
            <w:tcW w:w="270" w:type="dxa"/>
          </w:tcPr>
          <w:p w14:paraId="4EFAB865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0380D462" w14:textId="7760A4AB" w:rsidR="00D02635" w:rsidRPr="00C615F8" w:rsidRDefault="007F31F6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467,603</w:t>
            </w:r>
          </w:p>
        </w:tc>
        <w:tc>
          <w:tcPr>
            <w:tcW w:w="236" w:type="dxa"/>
          </w:tcPr>
          <w:p w14:paraId="00607757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0FCEFFE1" w14:textId="06414A13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637,294</w:t>
            </w:r>
          </w:p>
        </w:tc>
        <w:tc>
          <w:tcPr>
            <w:tcW w:w="236" w:type="dxa"/>
          </w:tcPr>
          <w:p w14:paraId="133B01DB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9C2E95B" w14:textId="27A5A043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20,760</w:t>
            </w:r>
          </w:p>
        </w:tc>
        <w:tc>
          <w:tcPr>
            <w:tcW w:w="270" w:type="dxa"/>
          </w:tcPr>
          <w:p w14:paraId="257F404D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1DD299C6" w14:textId="077DCB70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24,234</w:t>
            </w:r>
          </w:p>
        </w:tc>
        <w:tc>
          <w:tcPr>
            <w:tcW w:w="270" w:type="dxa"/>
          </w:tcPr>
          <w:p w14:paraId="33620591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27C4DD6" w14:textId="76A271C4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C2F37F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23040011" w14:textId="0AAEA72A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65336D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7B72A487" w14:textId="3643227E" w:rsidR="00D02635" w:rsidRPr="00C615F8" w:rsidRDefault="007F31F6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5F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599</w:t>
            </w:r>
            <w:r w:rsidRPr="00C615F8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C615F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106</w:t>
            </w:r>
          </w:p>
        </w:tc>
        <w:tc>
          <w:tcPr>
            <w:tcW w:w="269" w:type="dxa"/>
          </w:tcPr>
          <w:p w14:paraId="781EB744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4D699F04" w14:textId="75FB921D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828,247</w:t>
            </w:r>
          </w:p>
        </w:tc>
      </w:tr>
      <w:tr w:rsidR="00D02635" w:rsidRPr="00EB0BEB" w14:paraId="12784B8F" w14:textId="77777777" w:rsidTr="008D27F8">
        <w:trPr>
          <w:cantSplit/>
          <w:trHeight w:val="144"/>
        </w:trPr>
        <w:tc>
          <w:tcPr>
            <w:tcW w:w="1980" w:type="dxa"/>
          </w:tcPr>
          <w:p w14:paraId="548288B5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EC35E2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7FF9BD8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40A5E3F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CE7A3D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783470D1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D8E908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bottom"/>
          </w:tcPr>
          <w:p w14:paraId="327088F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44046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66A1A52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807E0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0F6F9BE7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BC99B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29623FE0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393CE8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63E26386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10450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4ADF5BD6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D2F46F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38F84268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1861D4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D6DD7E2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FFD916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737EEB1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734159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559EFE06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4F840E69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1829B102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2635" w:rsidRPr="00EB0BEB" w14:paraId="322FE8B5" w14:textId="77777777" w:rsidTr="00CB0FDC">
        <w:trPr>
          <w:cantSplit/>
          <w:trHeight w:val="144"/>
        </w:trPr>
        <w:tc>
          <w:tcPr>
            <w:tcW w:w="1980" w:type="dxa"/>
          </w:tcPr>
          <w:p w14:paraId="2BF75869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</w:t>
            </w:r>
            <w:r w:rsidRPr="00EB0B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vAlign w:val="bottom"/>
          </w:tcPr>
          <w:p w14:paraId="4B07751B" w14:textId="5BE89BEF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(893)</w:t>
            </w:r>
          </w:p>
        </w:tc>
        <w:tc>
          <w:tcPr>
            <w:tcW w:w="236" w:type="dxa"/>
            <w:vAlign w:val="bottom"/>
          </w:tcPr>
          <w:p w14:paraId="78247927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A48C009" w14:textId="6FEDA16E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(4,902)</w:t>
            </w:r>
          </w:p>
        </w:tc>
        <w:tc>
          <w:tcPr>
            <w:tcW w:w="236" w:type="dxa"/>
            <w:vAlign w:val="bottom"/>
          </w:tcPr>
          <w:p w14:paraId="43FBDE47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308B2ECC" w14:textId="502BC953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668F1C40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1B3BC2C8" w14:textId="2B9C31DA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(214)</w:t>
            </w:r>
          </w:p>
        </w:tc>
        <w:tc>
          <w:tcPr>
            <w:tcW w:w="270" w:type="dxa"/>
            <w:vAlign w:val="bottom"/>
          </w:tcPr>
          <w:p w14:paraId="5EAC2BF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E1FEDF0" w14:textId="3257740F" w:rsidR="00D02635" w:rsidRPr="00EB0BEB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1,567</w:t>
            </w:r>
          </w:p>
        </w:tc>
        <w:tc>
          <w:tcPr>
            <w:tcW w:w="236" w:type="dxa"/>
          </w:tcPr>
          <w:p w14:paraId="79F7DB0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3878BD63" w14:textId="2C61E46A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270" w:type="dxa"/>
          </w:tcPr>
          <w:p w14:paraId="0B065CEE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E27C166" w14:textId="01E0A879" w:rsidR="00D02635" w:rsidRPr="00C615F8" w:rsidRDefault="00F816F0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816F0">
              <w:rPr>
                <w:rFonts w:asciiTheme="majorBidi" w:hAnsiTheme="majorBidi" w:cstheme="majorBidi"/>
                <w:sz w:val="24"/>
                <w:szCs w:val="24"/>
              </w:rPr>
              <w:t>23,629</w:t>
            </w:r>
          </w:p>
        </w:tc>
        <w:tc>
          <w:tcPr>
            <w:tcW w:w="236" w:type="dxa"/>
          </w:tcPr>
          <w:p w14:paraId="26331C9B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14:paraId="6B8BF62C" w14:textId="11C35BF3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29,388</w:t>
            </w:r>
          </w:p>
        </w:tc>
        <w:tc>
          <w:tcPr>
            <w:tcW w:w="236" w:type="dxa"/>
          </w:tcPr>
          <w:p w14:paraId="736FD391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1D22B005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145CEF" w14:textId="7D816813" w:rsidR="00EB0BEB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(4,246)</w:t>
            </w:r>
          </w:p>
        </w:tc>
        <w:tc>
          <w:tcPr>
            <w:tcW w:w="270" w:type="dxa"/>
          </w:tcPr>
          <w:p w14:paraId="3C3E0F05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4417A981" w14:textId="7FF22A13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(2,300)</w:t>
            </w:r>
          </w:p>
        </w:tc>
        <w:tc>
          <w:tcPr>
            <w:tcW w:w="270" w:type="dxa"/>
          </w:tcPr>
          <w:p w14:paraId="5ACE883D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04D65DA" w14:textId="48EF1CED" w:rsidR="00D02635" w:rsidRPr="00C615F8" w:rsidRDefault="00EB0BE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  <w:tc>
          <w:tcPr>
            <w:tcW w:w="236" w:type="dxa"/>
            <w:vAlign w:val="bottom"/>
          </w:tcPr>
          <w:p w14:paraId="74491FED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1AC79946" w14:textId="694FAEFA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15F8">
              <w:rPr>
                <w:rFonts w:asciiTheme="majorBidi" w:hAnsiTheme="majorBidi" w:cstheme="majorBidi"/>
                <w:sz w:val="24"/>
                <w:szCs w:val="24"/>
              </w:rPr>
              <w:t>(589)</w:t>
            </w:r>
          </w:p>
        </w:tc>
        <w:tc>
          <w:tcPr>
            <w:tcW w:w="236" w:type="dxa"/>
            <w:vAlign w:val="bottom"/>
          </w:tcPr>
          <w:p w14:paraId="28BDAB80" w14:textId="77777777" w:rsidR="00D02635" w:rsidRPr="00C615F8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4ACA4352" w14:textId="73DBF565" w:rsidR="00D02635" w:rsidRPr="00C615F8" w:rsidRDefault="00F816F0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16F0">
              <w:rPr>
                <w:rFonts w:asciiTheme="majorBidi" w:hAnsiTheme="majorBidi"/>
                <w:sz w:val="24"/>
                <w:szCs w:val="24"/>
                <w:cs/>
              </w:rPr>
              <w:t>21</w:t>
            </w:r>
            <w:r w:rsidRPr="00F816F0">
              <w:rPr>
                <w:rFonts w:asciiTheme="majorBidi" w:hAnsiTheme="majorBidi"/>
                <w:sz w:val="24"/>
                <w:szCs w:val="24"/>
              </w:rPr>
              <w:t>,</w:t>
            </w:r>
            <w:r w:rsidRPr="00F816F0">
              <w:rPr>
                <w:rFonts w:asciiTheme="majorBidi" w:hAnsiTheme="majorBidi"/>
                <w:sz w:val="24"/>
                <w:szCs w:val="24"/>
                <w:cs/>
              </w:rPr>
              <w:t>001</w:t>
            </w:r>
          </w:p>
        </w:tc>
        <w:tc>
          <w:tcPr>
            <w:tcW w:w="269" w:type="dxa"/>
            <w:vAlign w:val="bottom"/>
          </w:tcPr>
          <w:p w14:paraId="4C856EC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4F21551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D45790" w14:textId="4CCA95F2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B0BEB">
              <w:rPr>
                <w:rFonts w:asciiTheme="majorBidi" w:hAnsiTheme="majorBidi" w:cstheme="majorBidi" w:hint="cs"/>
                <w:sz w:val="24"/>
                <w:szCs w:val="24"/>
              </w:rPr>
              <w:t>21</w:t>
            </w:r>
            <w:r w:rsidRPr="00EB0BEB">
              <w:rPr>
                <w:rFonts w:asciiTheme="majorBidi" w:hAnsiTheme="majorBidi" w:cstheme="majorBidi"/>
                <w:sz w:val="24"/>
                <w:szCs w:val="24"/>
              </w:rPr>
              <w:t>,928</w:t>
            </w:r>
          </w:p>
        </w:tc>
      </w:tr>
      <w:tr w:rsidR="00F0333B" w:rsidRPr="00EB0BEB" w14:paraId="2E4E8E7B" w14:textId="77777777" w:rsidTr="008D27F8">
        <w:trPr>
          <w:cantSplit/>
          <w:trHeight w:val="144"/>
        </w:trPr>
        <w:tc>
          <w:tcPr>
            <w:tcW w:w="1980" w:type="dxa"/>
          </w:tcPr>
          <w:p w14:paraId="178E31C4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517E79F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1D9A2D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7B07AE7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67BF7E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7F2A1ADD" w14:textId="0C579B9C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55852D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24E2D09D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69D288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2BE676C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28709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9530DDB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475D22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6CC9B45" w14:textId="77777777" w:rsidR="00F0333B" w:rsidRPr="00EB0BE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D8F92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0297DED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0B52F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6BC38C83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F25F85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38475ABE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70F44E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59208A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421D8F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D74BF1B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DBEA2B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2FB34764" w14:textId="77777777" w:rsidR="00F0333B" w:rsidRPr="00EB0BEB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0BC6A405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5E8EFB61" w14:textId="77777777" w:rsidR="00F0333B" w:rsidRPr="00EB0BEB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DB0" w:rsidRPr="00EB0BEB" w14:paraId="1C861F10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0076AC9B" w14:textId="77777777" w:rsidR="00292DB0" w:rsidRPr="00EB0BEB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63C876E5" w14:textId="77777777" w:rsidR="00292DB0" w:rsidRPr="00EB0BEB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2DB0" w:rsidRPr="00EB0BEB" w14:paraId="6A91167E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361BEF3" w14:textId="77777777" w:rsidR="00292DB0" w:rsidRPr="00EB0BEB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27E72C09" w14:textId="77777777" w:rsidR="00292DB0" w:rsidRPr="00EB0BEB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2DB0" w:rsidRPr="00EB0BEB" w14:paraId="04D52DB5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241E5D8" w14:textId="77777777" w:rsidR="00292DB0" w:rsidRPr="00EB0BEB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051B5694" w14:textId="77777777" w:rsidR="00292DB0" w:rsidRPr="00EB0BEB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</w:tbl>
    <w:p w14:paraId="044588B9" w14:textId="54B479AA" w:rsidR="00B829E6" w:rsidRPr="00EB0BEB" w:rsidRDefault="00B829E6" w:rsidP="00FC6D60">
      <w:pPr>
        <w:pStyle w:val="BodyText2"/>
        <w:ind w:left="540"/>
        <w:rPr>
          <w:b/>
          <w:bCs/>
          <w:cs/>
        </w:rPr>
        <w:sectPr w:rsidR="00B829E6" w:rsidRPr="00EB0BEB" w:rsidSect="00EE6A08">
          <w:headerReference w:type="default" r:id="rId12"/>
          <w:pgSz w:w="16834" w:h="11909" w:orient="landscape" w:code="9"/>
          <w:pgMar w:top="1152" w:right="806" w:bottom="1109" w:left="576" w:header="720" w:footer="591" w:gutter="0"/>
          <w:cols w:space="720"/>
          <w:docGrid w:linePitch="245"/>
        </w:sect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7"/>
        <w:gridCol w:w="930"/>
        <w:gridCol w:w="270"/>
        <w:gridCol w:w="901"/>
        <w:gridCol w:w="238"/>
        <w:gridCol w:w="934"/>
        <w:gridCol w:w="236"/>
        <w:gridCol w:w="934"/>
        <w:gridCol w:w="269"/>
        <w:gridCol w:w="991"/>
      </w:tblGrid>
      <w:tr w:rsidR="000D6881" w:rsidRPr="00EB0BEB" w14:paraId="4622A5CB" w14:textId="77777777" w:rsidTr="00292DB0">
        <w:trPr>
          <w:cantSplit/>
          <w:trHeight w:val="463"/>
        </w:trPr>
        <w:tc>
          <w:tcPr>
            <w:tcW w:w="2340" w:type="dxa"/>
            <w:shd w:val="clear" w:color="auto" w:fill="FFFFFF" w:themeFill="background1"/>
            <w:vAlign w:val="bottom"/>
          </w:tcPr>
          <w:p w14:paraId="447DB58C" w14:textId="77777777" w:rsidR="000D6881" w:rsidRPr="00EB0BEB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57C1F00A" w14:textId="3C5A9D5A" w:rsidR="000D6881" w:rsidRPr="00EB0BEB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D60" w:rsidRPr="00EB0BEB" w14:paraId="72392B19" w14:textId="77777777" w:rsidTr="00292DB0">
        <w:trPr>
          <w:cantSplit/>
          <w:trHeight w:val="657"/>
        </w:trPr>
        <w:tc>
          <w:tcPr>
            <w:tcW w:w="2340" w:type="dxa"/>
            <w:shd w:val="clear" w:color="auto" w:fill="FFFFFF" w:themeFill="background1"/>
            <w:vAlign w:val="bottom"/>
          </w:tcPr>
          <w:p w14:paraId="302AE8F5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7" w:type="dxa"/>
            <w:gridSpan w:val="3"/>
            <w:shd w:val="clear" w:color="auto" w:fill="FFFFFF" w:themeFill="background1"/>
            <w:vAlign w:val="bottom"/>
          </w:tcPr>
          <w:p w14:paraId="7937CC1A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EB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</w:t>
            </w: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จำหน่ายแก๊สปิโตรเลียม</w:t>
            </w:r>
          </w:p>
        </w:tc>
        <w:tc>
          <w:tcPr>
            <w:tcW w:w="270" w:type="dxa"/>
            <w:shd w:val="clear" w:color="auto" w:fill="FFFFFF" w:themeFill="background1"/>
          </w:tcPr>
          <w:p w14:paraId="6C9DFE20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3" w:type="dxa"/>
            <w:gridSpan w:val="3"/>
            <w:shd w:val="clear" w:color="auto" w:fill="FFFFFF" w:themeFill="background1"/>
          </w:tcPr>
          <w:p w14:paraId="042AF50F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B0BEB">
              <w:rPr>
                <w:rFonts w:asciiTheme="majorBidi" w:hAnsiTheme="majorBidi" w:hint="cs"/>
                <w:sz w:val="30"/>
                <w:szCs w:val="30"/>
                <w:cs/>
              </w:rPr>
              <w:t>ส่วนงานบ</w:t>
            </w: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ริการ</w:t>
            </w:r>
          </w:p>
          <w:p w14:paraId="7F07F56C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F5F1A2E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shd w:val="clear" w:color="auto" w:fill="FFFFFF" w:themeFill="background1"/>
            <w:vAlign w:val="bottom"/>
          </w:tcPr>
          <w:p w14:paraId="2E7C50EC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6881" w:rsidRPr="00EB0BEB" w14:paraId="31EC4B02" w14:textId="77777777" w:rsidTr="00292DB0">
        <w:trPr>
          <w:cantSplit/>
          <w:trHeight w:val="445"/>
        </w:trPr>
        <w:tc>
          <w:tcPr>
            <w:tcW w:w="2340" w:type="dxa"/>
            <w:shd w:val="clear" w:color="auto" w:fill="FFFFFF" w:themeFill="background1"/>
            <w:vAlign w:val="bottom"/>
          </w:tcPr>
          <w:p w14:paraId="70261DE8" w14:textId="77777777" w:rsidR="000D6881" w:rsidRPr="00EB0BEB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54F0B8BF" w14:textId="748A259A" w:rsidR="000D6881" w:rsidRPr="00EB0BEB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2635" w:rsidRPr="00EB0BEB" w14:paraId="74A100C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  <w:vAlign w:val="bottom"/>
          </w:tcPr>
          <w:p w14:paraId="16375539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14:paraId="63CD17FD" w14:textId="7311EA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0B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E1E2C29" w14:textId="2DA57E68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76910645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34AA7C0E" w14:textId="3F641A61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 w:themeFill="background1"/>
          </w:tcPr>
          <w:p w14:paraId="0B65E9A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5FC1407F" w14:textId="76061670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13D4350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F0264A5" w14:textId="71CA609D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9DBDC65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72A2C8FC" w14:textId="29DF16F1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6A05518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691563C2" w14:textId="3C74A055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C6D60" w:rsidRPr="00EB0BEB" w14:paraId="2EAB21C0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FA71945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</w:t>
            </w:r>
          </w:p>
          <w:p w14:paraId="28816394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B0B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6D5F3BE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8F484BB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3794E96D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6CBDF39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363F8BBD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3EE09911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95CFEFC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FAEF346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5B78338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2C31DD6D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10086F86" w14:textId="77777777" w:rsidR="00FC6D60" w:rsidRPr="00EB0BEB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ADB" w:rsidRPr="00EB0BEB" w14:paraId="0604DA10" w14:textId="77777777" w:rsidTr="000A27EE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763A93D2" w14:textId="77777777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045CDA9" w14:textId="4A8077FB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107,452</w:t>
            </w:r>
          </w:p>
        </w:tc>
        <w:tc>
          <w:tcPr>
            <w:tcW w:w="237" w:type="dxa"/>
            <w:shd w:val="clear" w:color="auto" w:fill="FFFFFF" w:themeFill="background1"/>
          </w:tcPr>
          <w:p w14:paraId="50EF954D" w14:textId="77777777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123F7AB3" w14:textId="0D2B37F3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162,497</w:t>
            </w:r>
          </w:p>
        </w:tc>
        <w:tc>
          <w:tcPr>
            <w:tcW w:w="270" w:type="dxa"/>
            <w:shd w:val="clear" w:color="auto" w:fill="FFFFFF" w:themeFill="background1"/>
          </w:tcPr>
          <w:p w14:paraId="2852E2B2" w14:textId="77777777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0ECF8CF3" w14:textId="30EAB596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</w:tcPr>
          <w:p w14:paraId="4B5F084A" w14:textId="77777777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17CDD9B3" w14:textId="74946B95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34,308</w:t>
            </w:r>
          </w:p>
        </w:tc>
        <w:tc>
          <w:tcPr>
            <w:tcW w:w="236" w:type="dxa"/>
            <w:shd w:val="clear" w:color="auto" w:fill="FFFFFF" w:themeFill="background1"/>
          </w:tcPr>
          <w:p w14:paraId="4F256132" w14:textId="77777777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680EABB4" w14:textId="69ECC5CF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107,452</w:t>
            </w:r>
          </w:p>
        </w:tc>
        <w:tc>
          <w:tcPr>
            <w:tcW w:w="269" w:type="dxa"/>
            <w:shd w:val="clear" w:color="auto" w:fill="FFFFFF" w:themeFill="background1"/>
          </w:tcPr>
          <w:p w14:paraId="15DE11DA" w14:textId="77777777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035F9C89" w14:textId="0ECC1925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196,805</w:t>
            </w:r>
          </w:p>
        </w:tc>
      </w:tr>
      <w:tr w:rsidR="00001ADB" w:rsidRPr="00EB0BEB" w14:paraId="4F0BFE0C" w14:textId="77777777" w:rsidTr="000A27EE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032E4453" w14:textId="77777777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0FFD396" w14:textId="10C3E7CA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107,452</w:t>
            </w:r>
          </w:p>
        </w:tc>
        <w:tc>
          <w:tcPr>
            <w:tcW w:w="237" w:type="dxa"/>
            <w:shd w:val="clear" w:color="auto" w:fill="FFFFFF" w:themeFill="background1"/>
          </w:tcPr>
          <w:p w14:paraId="1164D426" w14:textId="77777777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42B7830" w14:textId="4E0E1D49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162,497</w:t>
            </w:r>
          </w:p>
        </w:tc>
        <w:tc>
          <w:tcPr>
            <w:tcW w:w="270" w:type="dxa"/>
            <w:shd w:val="clear" w:color="auto" w:fill="FFFFFF" w:themeFill="background1"/>
          </w:tcPr>
          <w:p w14:paraId="72AEC717" w14:textId="77777777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618AEA6" w14:textId="3744FDBB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</w:tcPr>
          <w:p w14:paraId="6BF0E25B" w14:textId="77777777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328A4EA" w14:textId="7CF01ECC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34,308</w:t>
            </w:r>
          </w:p>
        </w:tc>
        <w:tc>
          <w:tcPr>
            <w:tcW w:w="236" w:type="dxa"/>
            <w:shd w:val="clear" w:color="auto" w:fill="FFFFFF" w:themeFill="background1"/>
          </w:tcPr>
          <w:p w14:paraId="194B4F32" w14:textId="77777777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929EEC1" w14:textId="3B6D7309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107,452</w:t>
            </w:r>
          </w:p>
        </w:tc>
        <w:tc>
          <w:tcPr>
            <w:tcW w:w="269" w:type="dxa"/>
            <w:shd w:val="clear" w:color="auto" w:fill="FFFFFF" w:themeFill="background1"/>
          </w:tcPr>
          <w:p w14:paraId="58B947CA" w14:textId="77777777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03FCF4" w14:textId="46ED6C6B" w:rsidR="00001ADB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196,805</w:t>
            </w:r>
          </w:p>
        </w:tc>
      </w:tr>
      <w:tr w:rsidR="00D02635" w:rsidRPr="00EB0BEB" w14:paraId="44006A4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1A1DF14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9BEA969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7275C87B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2B98FE6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763DE6E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D58D9D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14AA93BB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EF2395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D8F62C0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0CC41FB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170C190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6299330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2635" w:rsidRPr="00EB0BEB" w14:paraId="7C58E2C6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EF94D4D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</w:t>
            </w: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รับรู้รายได้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D176F52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716694B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21D2272F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635EDC0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2DEE90A7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34302F7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37997EB6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69ED27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65FD5B4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43A46FA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165CACAB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2635" w:rsidRPr="00EB0BEB" w14:paraId="1B01DDEB" w14:textId="77777777" w:rsidTr="00CB0FDC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7900D125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2F64652A" w14:textId="71ED2112" w:rsidR="00D02635" w:rsidRPr="00EB0BEB" w:rsidRDefault="00DD714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107,452</w:t>
            </w:r>
          </w:p>
        </w:tc>
        <w:tc>
          <w:tcPr>
            <w:tcW w:w="237" w:type="dxa"/>
            <w:shd w:val="clear" w:color="auto" w:fill="FFFFFF" w:themeFill="background1"/>
          </w:tcPr>
          <w:p w14:paraId="3989C550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75636BB8" w14:textId="0E865DF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162,497</w:t>
            </w:r>
          </w:p>
        </w:tc>
        <w:tc>
          <w:tcPr>
            <w:tcW w:w="270" w:type="dxa"/>
            <w:shd w:val="clear" w:color="auto" w:fill="FFFFFF" w:themeFill="background1"/>
          </w:tcPr>
          <w:p w14:paraId="02287400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64F6C4BE" w14:textId="6CC6B849" w:rsidR="00D02635" w:rsidRPr="00EB0BEB" w:rsidRDefault="00001AD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</w:tcPr>
          <w:p w14:paraId="69E6955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DFB7C00" w14:textId="22DA7910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3D0E697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02AF97C" w14:textId="49B4247F" w:rsidR="00D02635" w:rsidRPr="00EB0BEB" w:rsidRDefault="00DD714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107,452</w:t>
            </w:r>
          </w:p>
        </w:tc>
        <w:tc>
          <w:tcPr>
            <w:tcW w:w="269" w:type="dxa"/>
            <w:shd w:val="clear" w:color="auto" w:fill="FFFFFF" w:themeFill="background1"/>
          </w:tcPr>
          <w:p w14:paraId="4BB1E097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0201D2D5" w14:textId="1D6525C1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162,497</w:t>
            </w:r>
          </w:p>
        </w:tc>
      </w:tr>
      <w:tr w:rsidR="00D02635" w:rsidRPr="00EB0BEB" w14:paraId="0EC77704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31AB3E1E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7AC2CB" w14:textId="013091A1" w:rsidR="00D02635" w:rsidRPr="00EB0BEB" w:rsidRDefault="00DD714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2D8F9A92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929AF0C" w14:textId="53CF7FD5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F2D61A9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086571" w14:textId="1E98C20E" w:rsidR="00D02635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</w:tcPr>
          <w:p w14:paraId="2C2859BF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07C8FC" w14:textId="32632584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34,308</w:t>
            </w:r>
          </w:p>
        </w:tc>
        <w:tc>
          <w:tcPr>
            <w:tcW w:w="236" w:type="dxa"/>
            <w:shd w:val="clear" w:color="auto" w:fill="FFFFFF" w:themeFill="background1"/>
          </w:tcPr>
          <w:p w14:paraId="7CB621CB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3B5610" w14:textId="70E2FC21" w:rsidR="00D02635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FFFFFF" w:themeFill="background1"/>
          </w:tcPr>
          <w:p w14:paraId="6961A49D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F4FE2A" w14:textId="4C6631A2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34,308</w:t>
            </w:r>
          </w:p>
        </w:tc>
      </w:tr>
      <w:tr w:rsidR="00D02635" w:rsidRPr="00EB0BEB" w14:paraId="6C3E8924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152D7B32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CDBDD1F" w14:textId="022C8680" w:rsidR="00D02635" w:rsidRPr="00EB0BEB" w:rsidRDefault="00DD714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107,452</w:t>
            </w:r>
          </w:p>
        </w:tc>
        <w:tc>
          <w:tcPr>
            <w:tcW w:w="237" w:type="dxa"/>
            <w:shd w:val="clear" w:color="auto" w:fill="FFFFFF" w:themeFill="background1"/>
          </w:tcPr>
          <w:p w14:paraId="69BEAB5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2BF90C7" w14:textId="5A67E392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162,497</w:t>
            </w:r>
          </w:p>
        </w:tc>
        <w:tc>
          <w:tcPr>
            <w:tcW w:w="270" w:type="dxa"/>
            <w:shd w:val="clear" w:color="auto" w:fill="FFFFFF" w:themeFill="background1"/>
          </w:tcPr>
          <w:p w14:paraId="1A220547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31263F" w14:textId="65595E89" w:rsidR="00D02635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</w:tcPr>
          <w:p w14:paraId="4695143B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035F100" w14:textId="20A316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34,308</w:t>
            </w:r>
          </w:p>
        </w:tc>
        <w:tc>
          <w:tcPr>
            <w:tcW w:w="236" w:type="dxa"/>
            <w:shd w:val="clear" w:color="auto" w:fill="FFFFFF" w:themeFill="background1"/>
          </w:tcPr>
          <w:p w14:paraId="106B777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5D33B12" w14:textId="2C345ED3" w:rsidR="00D02635" w:rsidRPr="00EB0BEB" w:rsidRDefault="00001AD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107,452</w:t>
            </w:r>
          </w:p>
        </w:tc>
        <w:tc>
          <w:tcPr>
            <w:tcW w:w="269" w:type="dxa"/>
            <w:shd w:val="clear" w:color="auto" w:fill="FFFFFF" w:themeFill="background1"/>
          </w:tcPr>
          <w:p w14:paraId="138DDA6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400C2D0" w14:textId="078AE980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196,805</w:t>
            </w:r>
          </w:p>
        </w:tc>
      </w:tr>
      <w:tr w:rsidR="00D02635" w:rsidRPr="00EB0BEB" w14:paraId="22A2D4BB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36201347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7906589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4993EAF9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4AAA20C2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BB78532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A7DBD62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54D739EF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FD65DC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DD8F1A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6BBD415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2EC414DA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3360C643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2635" w:rsidRPr="00EB0BEB" w14:paraId="3CC26880" w14:textId="77777777" w:rsidTr="00CB0FDC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BC7BBFC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ตามส่วน</w:t>
            </w:r>
            <w:r w:rsidRPr="00EB0B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งานก่อนหักภาษีเงินได้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8839947" w14:textId="1FAD5FE5" w:rsidR="00D02635" w:rsidRPr="00EB0BEB" w:rsidRDefault="00001AD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(1,255)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B9BED65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77EF02CC" w14:textId="5E924608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(4,026)</w:t>
            </w:r>
          </w:p>
        </w:tc>
        <w:tc>
          <w:tcPr>
            <w:tcW w:w="270" w:type="dxa"/>
            <w:shd w:val="clear" w:color="auto" w:fill="FFFFFF" w:themeFill="background1"/>
          </w:tcPr>
          <w:p w14:paraId="274B3469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0B2673FE" w14:textId="62A18E9C" w:rsidR="00D02635" w:rsidRPr="00EB0BEB" w:rsidRDefault="00001ADB" w:rsidP="0000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</w:tcPr>
          <w:p w14:paraId="5D3C9490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70156D4C" w14:textId="2BA1A115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3,687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10EFBEB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36E30ADD" w14:textId="4F6EE882" w:rsidR="00D02635" w:rsidRPr="00EB0BEB" w:rsidRDefault="00001ADB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(1,255)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3F24855F" w14:textId="77777777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771D5E95" w14:textId="772C7836" w:rsidR="00D02635" w:rsidRPr="00EB0BEB" w:rsidRDefault="00D02635" w:rsidP="00D0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B0BEB">
              <w:rPr>
                <w:rFonts w:asciiTheme="majorBidi" w:hAnsiTheme="majorBidi" w:cstheme="majorBidi"/>
                <w:sz w:val="30"/>
                <w:szCs w:val="30"/>
              </w:rPr>
              <w:t>(339)</w:t>
            </w:r>
          </w:p>
        </w:tc>
      </w:tr>
    </w:tbl>
    <w:p w14:paraId="2DDD2B62" w14:textId="77777777" w:rsidR="00D02635" w:rsidRPr="00EB0BEB" w:rsidRDefault="00D02635" w:rsidP="00D02635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p w14:paraId="287BDD8B" w14:textId="61379F0A" w:rsidR="007533AA" w:rsidRPr="00EB0BEB" w:rsidRDefault="007533A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bookmarkStart w:id="18" w:name="_Hlk71130869"/>
      <w:r w:rsidRPr="00EB0BEB">
        <w:rPr>
          <w:rFonts w:asciiTheme="majorHAnsi" w:hAnsiTheme="majorHAnsi"/>
          <w:b/>
          <w:bCs/>
          <w:cs/>
        </w:rPr>
        <w:t>ใบสำคัญแสดงสิทธิที่จะซื้อหุ้นสามัญ</w:t>
      </w:r>
    </w:p>
    <w:bookmarkEnd w:id="18"/>
    <w:p w14:paraId="52AA5B59" w14:textId="77777777" w:rsidR="007533AA" w:rsidRPr="00EB0BEB" w:rsidRDefault="007533AA" w:rsidP="007533AA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cs/>
        </w:rPr>
      </w:pPr>
    </w:p>
    <w:p w14:paraId="55904FF3" w14:textId="2E837824" w:rsidR="00CB0FDC" w:rsidRPr="00EB0BEB" w:rsidRDefault="00CB0FDC" w:rsidP="00CB0FDC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</w:pPr>
      <w:bookmarkStart w:id="19" w:name="_Hlk71130934"/>
      <w:r w:rsidRPr="00EB0BEB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เมื่อวันที่ </w:t>
      </w:r>
      <w:r w:rsidRPr="00EB0BEB">
        <w:rPr>
          <w:rFonts w:asciiTheme="minorBidi" w:hAnsiTheme="minorBidi" w:cstheme="minorBidi"/>
          <w:sz w:val="30"/>
          <w:szCs w:val="30"/>
          <w:lang w:val="en-US"/>
        </w:rPr>
        <w:t xml:space="preserve">28 </w:t>
      </w:r>
      <w:r w:rsidRPr="00EB0BEB">
        <w:rPr>
          <w:rFonts w:asciiTheme="minorBidi" w:hAnsiTheme="minorBidi" w:cstheme="minorBidi" w:hint="cs"/>
          <w:sz w:val="30"/>
          <w:szCs w:val="30"/>
          <w:cs/>
          <w:lang w:val="en-US"/>
        </w:rPr>
        <w:t>มกราคม</w:t>
      </w:r>
      <w:r w:rsidRPr="00EB0BEB">
        <w:rPr>
          <w:rFonts w:asciiTheme="minorBidi" w:hAnsiTheme="minorBidi" w:cstheme="minorBidi"/>
          <w:sz w:val="30"/>
          <w:szCs w:val="30"/>
          <w:lang w:val="en-US"/>
        </w:rPr>
        <w:t xml:space="preserve"> 2564 </w:t>
      </w:r>
      <w:r w:rsidRPr="00EB0BEB">
        <w:rPr>
          <w:rFonts w:asciiTheme="minorBidi" w:hAnsiTheme="minorBidi" w:cstheme="minorBidi" w:hint="cs"/>
          <w:sz w:val="30"/>
          <w:szCs w:val="30"/>
          <w:cs/>
          <w:lang w:val="en-US"/>
        </w:rPr>
        <w:t>มี</w:t>
      </w:r>
      <w:r w:rsidRPr="00EB0BEB">
        <w:rPr>
          <w:rFonts w:asciiTheme="minorBidi" w:hAnsiTheme="minorBidi" w:cs="Angsana New"/>
          <w:sz w:val="30"/>
          <w:szCs w:val="30"/>
          <w:cs/>
          <w:lang w:val="en-US"/>
        </w:rPr>
        <w:t>การใช้สิทธิของใบสำคัญแสดงสิทธิ</w:t>
      </w:r>
      <w:r w:rsidRPr="00EB0BEB">
        <w:rPr>
          <w:rFonts w:asciiTheme="minorBidi" w:hAnsiTheme="minorBidi" w:cs="Angsana New" w:hint="cs"/>
          <w:sz w:val="30"/>
          <w:szCs w:val="30"/>
          <w:cs/>
          <w:lang w:val="en-US"/>
        </w:rPr>
        <w:t>ที่จะซื้อหุ้นสามัญ</w:t>
      </w:r>
      <w:r w:rsidRPr="00EB0BEB">
        <w:rPr>
          <w:rFonts w:asciiTheme="minorBidi" w:hAnsiTheme="minorBidi" w:cs="Angsana New"/>
          <w:sz w:val="30"/>
          <w:szCs w:val="30"/>
          <w:cs/>
          <w:lang w:val="en-US"/>
        </w:rPr>
        <w:t xml:space="preserve">จำนวน </w:t>
      </w:r>
      <w:r w:rsidRPr="00EB0BEB">
        <w:rPr>
          <w:rFonts w:asciiTheme="minorBidi" w:hAnsiTheme="minorBidi" w:cs="Angsana New"/>
          <w:sz w:val="30"/>
          <w:szCs w:val="30"/>
          <w:lang w:val="en-US"/>
        </w:rPr>
        <w:t>211</w:t>
      </w:r>
      <w:r w:rsidRPr="00EB0BEB">
        <w:rPr>
          <w:rFonts w:asciiTheme="minorBidi" w:hAnsiTheme="minorBidi" w:cs="Angsana New"/>
          <w:sz w:val="30"/>
          <w:szCs w:val="30"/>
          <w:cs/>
          <w:lang w:val="en-US"/>
        </w:rPr>
        <w:t xml:space="preserve"> </w:t>
      </w:r>
      <w:r w:rsidRPr="00EB0BEB">
        <w:rPr>
          <w:rFonts w:asciiTheme="minorBidi" w:hAnsiTheme="minorBidi" w:cs="Angsana New" w:hint="cs"/>
          <w:sz w:val="30"/>
          <w:szCs w:val="30"/>
          <w:cs/>
          <w:lang w:val="en-US"/>
        </w:rPr>
        <w:t>หน่วย ซึ่งแปลงเป็นหุ้นสามัญ</w:t>
      </w:r>
      <w:r w:rsidRPr="00EB0BEB">
        <w:rPr>
          <w:rFonts w:asciiTheme="minorBidi" w:hAnsiTheme="minorBidi" w:cs="Angsana New"/>
          <w:sz w:val="30"/>
          <w:szCs w:val="30"/>
          <w:cs/>
          <w:lang w:val="en-US"/>
        </w:rPr>
        <w:t xml:space="preserve">จำนวน </w:t>
      </w:r>
      <w:r w:rsidRPr="00EB0BEB">
        <w:rPr>
          <w:rFonts w:asciiTheme="minorBidi" w:hAnsiTheme="minorBidi" w:cs="Angsana New"/>
          <w:sz w:val="30"/>
          <w:szCs w:val="30"/>
          <w:lang w:val="en-US"/>
        </w:rPr>
        <w:t xml:space="preserve">236 </w:t>
      </w:r>
      <w:r w:rsidRPr="00EB0BEB">
        <w:rPr>
          <w:rFonts w:asciiTheme="minorBidi" w:hAnsiTheme="minorBidi" w:cs="Angsana New"/>
          <w:sz w:val="30"/>
          <w:szCs w:val="30"/>
          <w:cs/>
          <w:lang w:val="en-US"/>
        </w:rPr>
        <w:t>หุ้น</w:t>
      </w:r>
      <w:r w:rsidRPr="00EB0BEB">
        <w:rPr>
          <w:rFonts w:asciiTheme="minorBidi" w:hAnsiTheme="minorBidi" w:cs="Angsana New"/>
          <w:sz w:val="30"/>
          <w:szCs w:val="30"/>
          <w:lang w:val="en-US"/>
        </w:rPr>
        <w:t xml:space="preserve"> </w:t>
      </w:r>
      <w:r w:rsidRPr="00EB0BEB">
        <w:rPr>
          <w:rFonts w:asciiTheme="minorBidi" w:hAnsiTheme="minorBidi" w:cs="Angsana New" w:hint="cs"/>
          <w:sz w:val="30"/>
          <w:szCs w:val="30"/>
          <w:cs/>
          <w:lang w:val="en-US"/>
        </w:rPr>
        <w:t>โดยมีราคาใช้สิทธิหุ้นละ</w:t>
      </w:r>
      <w:r w:rsidRPr="00EB0BEB">
        <w:rPr>
          <w:rFonts w:asciiTheme="minorBidi" w:hAnsiTheme="minorBidi" w:cs="Angsana New"/>
          <w:sz w:val="30"/>
          <w:szCs w:val="30"/>
          <w:lang w:val="en-US"/>
        </w:rPr>
        <w:t xml:space="preserve"> 1.79 </w:t>
      </w:r>
      <w:r w:rsidRPr="00EB0BEB">
        <w:rPr>
          <w:rFonts w:asciiTheme="minorBidi" w:hAnsiTheme="minorBidi" w:cs="Angsana New" w:hint="cs"/>
          <w:sz w:val="30"/>
          <w:szCs w:val="30"/>
          <w:cs/>
          <w:lang w:val="en-US"/>
        </w:rPr>
        <w:t>บาท ส่งผลให้บริษัทมีทุน</w:t>
      </w:r>
      <w:r w:rsidR="002B1622" w:rsidRPr="00EB0BEB">
        <w:rPr>
          <w:rFonts w:asciiTheme="minorBidi" w:hAnsiTheme="minorBidi" w:cs="Angsana New" w:hint="cs"/>
          <w:sz w:val="30"/>
          <w:szCs w:val="30"/>
          <w:cs/>
          <w:lang w:val="en-US"/>
        </w:rPr>
        <w:t>ที่ออกและชำระแล้ว</w:t>
      </w:r>
      <w:r w:rsidR="002B1622" w:rsidRPr="00EB0BEB">
        <w:rPr>
          <w:rFonts w:asciiTheme="minorBidi" w:hAnsiTheme="minorBidi" w:cs="Angsana New"/>
          <w:sz w:val="30"/>
          <w:szCs w:val="30"/>
          <w:cs/>
          <w:lang w:val="en-US"/>
        </w:rPr>
        <w:br/>
      </w:r>
      <w:r w:rsidR="002B1622" w:rsidRPr="00EB0BEB">
        <w:rPr>
          <w:rFonts w:asciiTheme="minorBidi" w:hAnsiTheme="minorBidi" w:cs="Angsana New" w:hint="cs"/>
          <w:sz w:val="30"/>
          <w:szCs w:val="30"/>
          <w:cs/>
          <w:lang w:val="en-US"/>
        </w:rPr>
        <w:t>เป็นจำนวนเงิน</w:t>
      </w:r>
      <w:r w:rsidRPr="00EB0BEB">
        <w:rPr>
          <w:rFonts w:asciiTheme="minorBidi" w:hAnsiTheme="minorBidi" w:cs="Angsana New" w:hint="cs"/>
          <w:sz w:val="30"/>
          <w:szCs w:val="30"/>
          <w:cs/>
          <w:lang w:val="en-US"/>
        </w:rPr>
        <w:t xml:space="preserve"> </w:t>
      </w:r>
      <w:r w:rsidRPr="00EB0BEB">
        <w:rPr>
          <w:rFonts w:asciiTheme="minorBidi" w:hAnsiTheme="minorBidi" w:cs="Angsana New"/>
          <w:sz w:val="30"/>
          <w:szCs w:val="30"/>
          <w:lang w:val="en-US"/>
        </w:rPr>
        <w:t xml:space="preserve">400,000,118 </w:t>
      </w:r>
      <w:r w:rsidRPr="00EB0BEB">
        <w:rPr>
          <w:rFonts w:asciiTheme="minorBidi" w:hAnsiTheme="minorBidi" w:cs="Angsana New" w:hint="cs"/>
          <w:sz w:val="30"/>
          <w:szCs w:val="30"/>
          <w:cs/>
          <w:lang w:val="en-US"/>
        </w:rPr>
        <w:t xml:space="preserve">บาท </w:t>
      </w:r>
      <w:r w:rsidR="00257EBB">
        <w:rPr>
          <w:rFonts w:asciiTheme="minorBidi" w:hAnsiTheme="minorBidi" w:cs="Angsana New" w:hint="cs"/>
          <w:sz w:val="30"/>
          <w:szCs w:val="30"/>
          <w:cs/>
          <w:lang w:val="en-US"/>
        </w:rPr>
        <w:t>ประกอบด้วย</w:t>
      </w:r>
      <w:r w:rsidRPr="00EB0BEB">
        <w:rPr>
          <w:rFonts w:asciiTheme="minorBidi" w:hAnsiTheme="minorBidi" w:cs="Angsana New" w:hint="cs"/>
          <w:sz w:val="30"/>
          <w:szCs w:val="30"/>
          <w:cs/>
          <w:lang w:val="en-US"/>
        </w:rPr>
        <w:t>หุ้นสามัญ</w:t>
      </w:r>
      <w:r w:rsidR="00257EBB">
        <w:rPr>
          <w:rFonts w:asciiTheme="minorBidi" w:hAnsiTheme="minorBidi" w:cs="Angsana New" w:hint="cs"/>
          <w:sz w:val="30"/>
          <w:szCs w:val="30"/>
          <w:cs/>
          <w:lang w:val="en-US"/>
        </w:rPr>
        <w:t>จำนวน</w:t>
      </w:r>
      <w:r w:rsidRPr="00EB0BEB">
        <w:rPr>
          <w:rFonts w:asciiTheme="minorBidi" w:hAnsiTheme="minorBidi" w:cs="Angsana New"/>
          <w:sz w:val="30"/>
          <w:szCs w:val="30"/>
          <w:lang w:val="en-US"/>
        </w:rPr>
        <w:t xml:space="preserve"> 800,000,236</w:t>
      </w:r>
      <w:r w:rsidRPr="00EB0BEB">
        <w:rPr>
          <w:rFonts w:asciiTheme="minorBidi" w:hAnsiTheme="minorBidi" w:cs="Angsana New" w:hint="cs"/>
          <w:sz w:val="30"/>
          <w:szCs w:val="30"/>
          <w:cs/>
          <w:lang w:val="en-US"/>
        </w:rPr>
        <w:t xml:space="preserve"> หุ้น</w:t>
      </w:r>
      <w:r w:rsidR="002B1622" w:rsidRPr="00EB0BEB">
        <w:rPr>
          <w:rFonts w:asciiTheme="minorBidi" w:hAnsiTheme="minorBidi" w:cs="Angsana New" w:hint="cs"/>
          <w:sz w:val="30"/>
          <w:szCs w:val="30"/>
          <w:cs/>
          <w:lang w:val="en-US"/>
        </w:rPr>
        <w:t xml:space="preserve"> มูลค่าหุ้นละ </w:t>
      </w:r>
      <w:r w:rsidR="002B1622" w:rsidRPr="00EB0BEB">
        <w:rPr>
          <w:rFonts w:asciiTheme="minorBidi" w:hAnsiTheme="minorBidi" w:cs="Angsana New"/>
          <w:sz w:val="30"/>
          <w:szCs w:val="30"/>
          <w:lang w:val="en-US"/>
        </w:rPr>
        <w:t xml:space="preserve">0.05 </w:t>
      </w:r>
      <w:r w:rsidR="002B1622" w:rsidRPr="00EB0BEB">
        <w:rPr>
          <w:rFonts w:asciiTheme="minorBidi" w:hAnsiTheme="minorBidi" w:cs="Angsana New" w:hint="cs"/>
          <w:sz w:val="30"/>
          <w:szCs w:val="30"/>
          <w:cs/>
          <w:lang w:val="en-US"/>
        </w:rPr>
        <w:t xml:space="preserve">บาทต่อหุ้น </w:t>
      </w:r>
    </w:p>
    <w:p w14:paraId="1C5805CE" w14:textId="77777777" w:rsidR="00CB0FDC" w:rsidRPr="00EB0BEB" w:rsidRDefault="00CB0FDC" w:rsidP="00CB0FDC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77E37238" w14:textId="77777777" w:rsidR="00CB0FDC" w:rsidRPr="00EB0BEB" w:rsidRDefault="00CB0FDC" w:rsidP="00CB0FDC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EB0BEB">
        <w:rPr>
          <w:rFonts w:asciiTheme="minorBidi" w:hAnsiTheme="minorBidi" w:cstheme="minorBidi"/>
          <w:sz w:val="30"/>
          <w:szCs w:val="30"/>
          <w:cs/>
          <w:lang w:val="en-US"/>
        </w:rPr>
        <w:t xml:space="preserve">ใบสำคัญแสดงสิทธิดังกล่าวได้พ้นสภาพจากการเป็นหลักทรัพย์จดทะเบียนของใบสำคัญแสดงสิทธิในวันที่ </w:t>
      </w:r>
      <w:r w:rsidRPr="00EB0BEB">
        <w:rPr>
          <w:rFonts w:asciiTheme="minorBidi" w:hAnsiTheme="minorBidi" w:cstheme="minorBidi"/>
          <w:sz w:val="30"/>
          <w:szCs w:val="30"/>
          <w:lang w:val="en-US"/>
        </w:rPr>
        <w:br/>
        <w:t xml:space="preserve">29 </w:t>
      </w:r>
      <w:r w:rsidRPr="00EB0BEB">
        <w:rPr>
          <w:rFonts w:asciiTheme="minorBidi" w:hAnsiTheme="minorBidi" w:cstheme="minorBidi"/>
          <w:sz w:val="30"/>
          <w:szCs w:val="30"/>
          <w:cs/>
          <w:lang w:val="en-US"/>
        </w:rPr>
        <w:t xml:space="preserve">มกราคม </w:t>
      </w:r>
      <w:r w:rsidRPr="00EB0BEB">
        <w:rPr>
          <w:rFonts w:asciiTheme="minorBidi" w:hAnsiTheme="minorBidi" w:cstheme="minorBidi"/>
          <w:sz w:val="30"/>
          <w:szCs w:val="30"/>
          <w:lang w:val="en-US"/>
        </w:rPr>
        <w:t>2564</w:t>
      </w:r>
    </w:p>
    <w:bookmarkEnd w:id="19"/>
    <w:p w14:paraId="2E506A16" w14:textId="04A4D0B4" w:rsidR="007533AA" w:rsidRDefault="007533AA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1E731C7" w14:textId="77777777" w:rsidR="00257EBB" w:rsidRPr="00EB0BEB" w:rsidRDefault="00257EBB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59AE34F" w14:textId="3DF97EE9" w:rsidR="00AC0128" w:rsidRPr="00EB0BEB" w:rsidRDefault="00AC0128" w:rsidP="00AC012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cs/>
        </w:rPr>
      </w:pPr>
      <w:bookmarkStart w:id="20" w:name="_Hlk39789390"/>
    </w:p>
    <w:p w14:paraId="534AA7B8" w14:textId="7F86F1E3" w:rsidR="00965C7D" w:rsidRPr="00EB0BEB" w:rsidRDefault="00965C7D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bookmarkStart w:id="21" w:name="_Hlk71130983"/>
      <w:r w:rsidRPr="00EB0BEB">
        <w:rPr>
          <w:rFonts w:asciiTheme="majorHAnsi" w:hAnsiTheme="majorHAnsi" w:cstheme="majorHAnsi"/>
          <w:b/>
          <w:bCs/>
          <w:cs/>
        </w:rPr>
        <w:lastRenderedPageBreak/>
        <w:t>เครื่องมือทางการเงิน</w:t>
      </w:r>
    </w:p>
    <w:bookmarkEnd w:id="21"/>
    <w:p w14:paraId="423864B2" w14:textId="1A6F4571" w:rsidR="00965C7D" w:rsidRPr="00EB0BEB" w:rsidRDefault="00965C7D" w:rsidP="00965C7D">
      <w:pPr>
        <w:pStyle w:val="BodyText2"/>
        <w:tabs>
          <w:tab w:val="left" w:pos="540"/>
        </w:tabs>
        <w:rPr>
          <w:rFonts w:asciiTheme="majorHAnsi" w:hAnsiTheme="majorHAnsi"/>
          <w:b/>
          <w:bCs/>
          <w:sz w:val="28"/>
          <w:szCs w:val="28"/>
          <w:cs/>
        </w:rPr>
      </w:pPr>
    </w:p>
    <w:bookmarkEnd w:id="20"/>
    <w:p w14:paraId="0A56EE1A" w14:textId="6255E417" w:rsidR="00965C7D" w:rsidRPr="00EB0BEB" w:rsidRDefault="00965C7D" w:rsidP="00FD72A6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cs/>
          <w:lang w:val="en-US" w:bidi="th-TH"/>
        </w:rPr>
      </w:pPr>
      <w:r w:rsidRPr="00EB0BEB">
        <w:rPr>
          <w:rFonts w:asciiTheme="majorHAnsi" w:hAnsiTheme="majorHAnsi" w:cstheme="majorHAns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086DD193" w14:textId="77777777" w:rsidR="00784233" w:rsidRPr="00EB0BEB" w:rsidRDefault="00784233" w:rsidP="002B1622">
      <w:pPr>
        <w:pStyle w:val="BodyText2"/>
        <w:tabs>
          <w:tab w:val="left" w:pos="540"/>
        </w:tabs>
        <w:rPr>
          <w:rFonts w:asciiTheme="majorHAnsi" w:hAnsiTheme="majorHAnsi"/>
          <w:b/>
          <w:bCs/>
          <w:sz w:val="28"/>
          <w:szCs w:val="28"/>
        </w:rPr>
      </w:pPr>
    </w:p>
    <w:p w14:paraId="44932759" w14:textId="493E442F" w:rsidR="00965C7D" w:rsidRPr="00EB0BEB" w:rsidRDefault="00965C7D" w:rsidP="00EE6A08">
      <w:pPr>
        <w:pStyle w:val="block"/>
        <w:tabs>
          <w:tab w:val="left" w:pos="630"/>
        </w:tabs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EB0BEB">
        <w:rPr>
          <w:rFonts w:asciiTheme="majorHAnsi" w:hAnsiTheme="majorHAnsi" w:cstheme="majorHAns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257EBB">
        <w:rPr>
          <w:rFonts w:asciiTheme="majorHAnsi" w:hAnsiTheme="majorHAnsi" w:cstheme="majorHAnsi" w:hint="cs"/>
          <w:sz w:val="30"/>
          <w:szCs w:val="30"/>
          <w:cs/>
          <w:lang w:bidi="th-TH"/>
        </w:rPr>
        <w:t>สินทรัพย์ทางการเงินและ</w:t>
      </w:r>
      <w:r w:rsidRPr="00EB0BEB">
        <w:rPr>
          <w:rFonts w:asciiTheme="majorHAnsi" w:hAnsiTheme="majorHAnsi" w:cstheme="majorHAnsi"/>
          <w:sz w:val="30"/>
          <w:szCs w:val="30"/>
          <w:cs/>
          <w:lang w:bidi="th-TH"/>
        </w:rPr>
        <w:t>หนี้สินทางการเงิน รวมถึง</w:t>
      </w:r>
      <w:r w:rsidRPr="00257EBB">
        <w:rPr>
          <w:rFonts w:asciiTheme="majorHAnsi" w:hAnsiTheme="majorHAnsi" w:cstheme="majorHAnsi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</w:t>
      </w:r>
      <w:r w:rsidR="00257EBB" w:rsidRPr="00257EBB">
        <w:rPr>
          <w:rFonts w:asciiTheme="majorHAnsi" w:hAnsiTheme="majorHAnsi" w:cstheme="majorHAnsi" w:hint="cs"/>
          <w:spacing w:val="-4"/>
          <w:sz w:val="30"/>
          <w:szCs w:val="30"/>
          <w:cs/>
          <w:lang w:bidi="th-TH"/>
        </w:rPr>
        <w:t>สินทรัพย์ทางการเงินและ</w:t>
      </w:r>
      <w:r w:rsidRPr="00257EBB">
        <w:rPr>
          <w:rFonts w:asciiTheme="majorHAnsi" w:hAnsiTheme="majorHAnsi" w:cstheme="majorHAnsi"/>
          <w:spacing w:val="-4"/>
          <w:sz w:val="30"/>
          <w:szCs w:val="30"/>
          <w:cs/>
          <w:lang w:bidi="th-TH"/>
        </w:rPr>
        <w:t>หนี้สินทางการเงิน</w:t>
      </w:r>
      <w:r w:rsidRPr="00EB0BEB">
        <w:rPr>
          <w:rFonts w:asciiTheme="majorHAnsi" w:hAnsiTheme="majorHAnsi" w:cstheme="majorHAnsi"/>
          <w:sz w:val="30"/>
          <w:szCs w:val="30"/>
          <w:cs/>
          <w:lang w:bidi="th-TH"/>
        </w:rPr>
        <w:t>ที่</w:t>
      </w:r>
      <w:r w:rsidR="00C6433C" w:rsidRPr="00EB0BEB">
        <w:rPr>
          <w:rFonts w:asciiTheme="majorHAnsi" w:hAnsiTheme="majorHAnsi" w:cstheme="majorHAnsi"/>
          <w:sz w:val="30"/>
          <w:szCs w:val="30"/>
          <w:cs/>
        </w:rPr>
        <w:t>วัดมูลค่าด้วยราคาทุนตัดจำหน่าย</w:t>
      </w:r>
      <w:r w:rsidRPr="00EB0BEB">
        <w:rPr>
          <w:rFonts w:asciiTheme="majorHAnsi" w:hAnsiTheme="majorHAnsi" w:cstheme="majorHAns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B0BEB">
        <w:rPr>
          <w:rFonts w:asciiTheme="majorHAnsi" w:hAnsiTheme="majorHAnsi" w:cstheme="majorHAnsi"/>
          <w:sz w:val="30"/>
          <w:szCs w:val="30"/>
          <w:lang w:bidi="th-TH"/>
        </w:rPr>
        <w:t xml:space="preserve"> </w:t>
      </w:r>
    </w:p>
    <w:p w14:paraId="781EC706" w14:textId="77777777" w:rsidR="009963C7" w:rsidRPr="00EB0BEB" w:rsidRDefault="009963C7" w:rsidP="00965C7D">
      <w:pPr>
        <w:pStyle w:val="BodyText2"/>
        <w:tabs>
          <w:tab w:val="left" w:pos="540"/>
        </w:tabs>
        <w:rPr>
          <w:rFonts w:asciiTheme="majorHAnsi" w:hAnsiTheme="majorHAns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6B7FE7" w:rsidRPr="00EB0BEB" w14:paraId="5E70BFB6" w14:textId="77777777" w:rsidTr="009D775A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78F4BC65" w14:textId="77777777" w:rsidR="006B7FE7" w:rsidRPr="00EB0BEB" w:rsidRDefault="006B7FE7" w:rsidP="00FB371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EC6D52" w14:textId="77777777" w:rsidR="006B7FE7" w:rsidRPr="00EB0BEB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0C2ABBBC" w14:textId="77777777" w:rsidR="006B7FE7" w:rsidRPr="00EB0BEB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EB0B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EB0BEB" w14:paraId="1E70FA48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26778D99" w14:textId="77777777" w:rsidR="006B7FE7" w:rsidRPr="00EB0BEB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7FF050" w14:textId="77777777" w:rsidR="006B7FE7" w:rsidRPr="00EB0BEB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6E32FCB5" w14:textId="3ED9D55B" w:rsidR="006B7FE7" w:rsidRPr="00EB0BEB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22" w:name="_Hlk71131017"/>
            <w:r w:rsidRPr="00EB0B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  <w:bookmarkEnd w:id="22"/>
          </w:p>
        </w:tc>
        <w:tc>
          <w:tcPr>
            <w:tcW w:w="182" w:type="dxa"/>
          </w:tcPr>
          <w:p w14:paraId="3515AF2E" w14:textId="77777777" w:rsidR="006B7FE7" w:rsidRPr="00EB0BEB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1BEE4244" w14:textId="77777777" w:rsidR="006B7FE7" w:rsidRPr="00EB0BEB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7FE7" w:rsidRPr="00EB0BEB" w14:paraId="31C89680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6F3E4BE2" w14:textId="77777777" w:rsidR="006B7FE7" w:rsidRPr="00EB0BEB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F211FD" w14:textId="77777777" w:rsidR="006B7FE7" w:rsidRPr="00EB0BE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A8FE89" w14:textId="7F3A7EB5" w:rsidR="006B7FE7" w:rsidRPr="00EB0BEB" w:rsidRDefault="002B1622" w:rsidP="002B1622">
            <w:pPr>
              <w:pStyle w:val="acctfourfigures"/>
              <w:tabs>
                <w:tab w:val="decimal" w:pos="731"/>
              </w:tabs>
              <w:spacing w:line="240" w:lineRule="auto"/>
              <w:ind w:left="-76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EB0BEB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EB0B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EB0BEB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EB0B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2" w:type="dxa"/>
          </w:tcPr>
          <w:p w14:paraId="4639AFA0" w14:textId="77777777" w:rsidR="006B7FE7" w:rsidRPr="00EB0BE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2FA90469" w14:textId="77777777" w:rsidR="00257EBB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1ED9F22" w14:textId="77777777" w:rsidR="00257EBB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AA994A9" w14:textId="021B0724" w:rsidR="006B7FE7" w:rsidRPr="00EB0BEB" w:rsidRDefault="006B7FE7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EB0BE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6B8E759" w14:textId="77777777" w:rsidR="006B7FE7" w:rsidRPr="00EB0BEB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0DE17CD3" w14:textId="77777777" w:rsidR="00257EBB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0473129" w14:textId="77777777" w:rsidR="00257EBB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298A76B" w14:textId="1E7E59C9" w:rsidR="006B7FE7" w:rsidRPr="00EB0BEB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EB0BE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55B7702" w14:textId="77777777" w:rsidR="006B7FE7" w:rsidRPr="00EB0BEB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0A17AE90" w14:textId="77777777" w:rsidR="00257EBB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80576BE" w14:textId="77777777" w:rsidR="00257EBB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5C8F0E8" w14:textId="4990832F" w:rsidR="006B7FE7" w:rsidRPr="00EB0BEB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EB0BE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8CEBB03" w14:textId="77777777" w:rsidR="006B7FE7" w:rsidRPr="00EB0BEB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3B3A0F25" w14:textId="77777777" w:rsidR="00257EBB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A8F9247" w14:textId="77777777" w:rsidR="00257EBB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5ECC18" w14:textId="3D63D92E" w:rsidR="006B7FE7" w:rsidRPr="00EB0BEB" w:rsidRDefault="006B7FE7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EB0BEB" w14:paraId="3668476E" w14:textId="77777777" w:rsidTr="009D775A">
        <w:trPr>
          <w:cantSplit/>
          <w:trHeight w:val="297"/>
          <w:tblHeader/>
        </w:trPr>
        <w:tc>
          <w:tcPr>
            <w:tcW w:w="2970" w:type="dxa"/>
          </w:tcPr>
          <w:p w14:paraId="774287E9" w14:textId="77777777" w:rsidR="006B7FE7" w:rsidRPr="00EB0BEB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E64E690" w14:textId="77777777" w:rsidR="006B7FE7" w:rsidRPr="00EB0BEB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0FEDF1F7" w14:textId="77777777" w:rsidR="006B7FE7" w:rsidRPr="00EB0BEB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B0BE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B0B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B0BE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7FE7" w:rsidRPr="00EB0BEB" w14:paraId="664AEE6B" w14:textId="77777777" w:rsidTr="009D775A">
        <w:trPr>
          <w:cantSplit/>
          <w:trHeight w:val="20"/>
        </w:trPr>
        <w:tc>
          <w:tcPr>
            <w:tcW w:w="2970" w:type="dxa"/>
            <w:hideMark/>
          </w:tcPr>
          <w:p w14:paraId="5989115D" w14:textId="60734FD5" w:rsidR="006B7FE7" w:rsidRPr="00EB0BEB" w:rsidRDefault="00D45D49" w:rsidP="00FB371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A6C04C8" w14:textId="77777777" w:rsidR="006B7FE7" w:rsidRPr="00EB0BE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00715B" w14:textId="77777777" w:rsidR="006B7FE7" w:rsidRPr="00EB0BE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35097DE9" w14:textId="77777777" w:rsidR="006B7FE7" w:rsidRPr="00EB0BE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83022EB" w14:textId="77777777" w:rsidR="006B7FE7" w:rsidRPr="00EB0BE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9B871F3" w14:textId="77777777" w:rsidR="006B7FE7" w:rsidRPr="00EB0BEB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33F87CA7" w14:textId="77777777" w:rsidR="006B7FE7" w:rsidRPr="00EB0BEB" w:rsidRDefault="006B7FE7" w:rsidP="00FB3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D2D26E" w14:textId="77777777" w:rsidR="006B7FE7" w:rsidRPr="00EB0BEB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58DFB5E7" w14:textId="77777777" w:rsidR="006B7FE7" w:rsidRPr="00EB0BE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5246FF" w14:textId="77777777" w:rsidR="006B7FE7" w:rsidRPr="00EB0BEB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047A6395" w14:textId="77777777" w:rsidR="006B7FE7" w:rsidRPr="00EB0BE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B7FE7" w:rsidRPr="00EB0BEB" w14:paraId="06E0AF5A" w14:textId="77777777" w:rsidTr="009D775A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63A96DEA" w14:textId="77777777" w:rsidR="006B7FE7" w:rsidRPr="00EB0BEB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bookmarkStart w:id="23" w:name="_Hlk71131057"/>
            <w:r w:rsidRPr="00EB0BE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5EA8B30" w14:textId="77777777" w:rsidR="006B7FE7" w:rsidRPr="00EB0BEB" w:rsidRDefault="006B7FE7" w:rsidP="00FB3719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1EAA0D5" w14:textId="4BD7ED84" w:rsidR="006B7FE7" w:rsidRPr="00EB0BEB" w:rsidRDefault="008B70F8" w:rsidP="0084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112,560</w:t>
            </w:r>
          </w:p>
        </w:tc>
        <w:tc>
          <w:tcPr>
            <w:tcW w:w="182" w:type="dxa"/>
            <w:vAlign w:val="bottom"/>
          </w:tcPr>
          <w:p w14:paraId="6128D089" w14:textId="77777777" w:rsidR="006B7FE7" w:rsidRPr="00EB0BEB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5D50AB5" w14:textId="77777777" w:rsidR="006B7FE7" w:rsidRPr="00EB0BEB" w:rsidRDefault="006B7FE7" w:rsidP="00FB371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0908B406" w14:textId="77777777" w:rsidR="006B7FE7" w:rsidRPr="00EB0BEB" w:rsidRDefault="006B7FE7" w:rsidP="00FB371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2DEEFDCF" w14:textId="77777777" w:rsidR="006B7FE7" w:rsidRPr="00EB0BEB" w:rsidRDefault="006B7FE7" w:rsidP="0063292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48BA772" w14:textId="77777777" w:rsidR="006B7FE7" w:rsidRPr="00EB0BEB" w:rsidRDefault="006B7FE7" w:rsidP="00FB371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3CA39190" w14:textId="588BD101" w:rsidR="006B7FE7" w:rsidRPr="00EB0BEB" w:rsidRDefault="008B70F8" w:rsidP="005B7BB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bookmarkStart w:id="24" w:name="_Hlk70807772"/>
            <w:r w:rsidRPr="00EB0BEB">
              <w:rPr>
                <w:rFonts w:ascii="Angsana New" w:hAnsi="Angsana New"/>
                <w:sz w:val="30"/>
                <w:szCs w:val="30"/>
              </w:rPr>
              <w:t>112,540</w:t>
            </w:r>
            <w:bookmarkEnd w:id="24"/>
          </w:p>
        </w:tc>
        <w:tc>
          <w:tcPr>
            <w:tcW w:w="180" w:type="dxa"/>
            <w:vAlign w:val="bottom"/>
          </w:tcPr>
          <w:p w14:paraId="6A141049" w14:textId="77777777" w:rsidR="006B7FE7" w:rsidRPr="00EB0BEB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EC1AB98" w14:textId="10EC23F2" w:rsidR="006B7FE7" w:rsidRPr="00EB0BEB" w:rsidRDefault="008B70F8" w:rsidP="000F6C2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112,540</w:t>
            </w:r>
          </w:p>
        </w:tc>
      </w:tr>
      <w:bookmarkEnd w:id="23"/>
    </w:tbl>
    <w:p w14:paraId="2DE67FD3" w14:textId="13DCE17D" w:rsidR="006B7FE7" w:rsidRPr="00EB0BEB" w:rsidRDefault="006B7FE7" w:rsidP="00965C7D">
      <w:pPr>
        <w:pStyle w:val="BodyText2"/>
        <w:tabs>
          <w:tab w:val="left" w:pos="540"/>
        </w:tabs>
        <w:rPr>
          <w:rFonts w:asciiTheme="majorHAnsi" w:hAnsiTheme="majorHAns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B7BB2" w:rsidRPr="00EB0BEB" w14:paraId="1692DC22" w14:textId="77777777" w:rsidTr="005B7BB2">
        <w:trPr>
          <w:cantSplit/>
          <w:trHeight w:val="20"/>
        </w:trPr>
        <w:tc>
          <w:tcPr>
            <w:tcW w:w="2970" w:type="dxa"/>
            <w:hideMark/>
          </w:tcPr>
          <w:p w14:paraId="52D3FCC1" w14:textId="51C379D7" w:rsidR="005B7BB2" w:rsidRPr="00EB0BEB" w:rsidRDefault="005B7BB2" w:rsidP="005B7BB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F238C"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F238C"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30E1F"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9944B49" w14:textId="77777777" w:rsidR="005B7BB2" w:rsidRPr="00EB0BEB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18FAD3" w14:textId="77777777" w:rsidR="005B7BB2" w:rsidRPr="00EB0BEB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E5B3930" w14:textId="77777777" w:rsidR="005B7BB2" w:rsidRPr="00EB0BEB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CAD9351" w14:textId="77777777" w:rsidR="005B7BB2" w:rsidRPr="00EB0BEB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9F98310" w14:textId="77777777" w:rsidR="005B7BB2" w:rsidRPr="00EB0BEB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425C139" w14:textId="77777777" w:rsidR="005B7BB2" w:rsidRPr="00EB0BEB" w:rsidRDefault="005B7BB2" w:rsidP="005B7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727B53" w14:textId="77777777" w:rsidR="005B7BB2" w:rsidRPr="00EB0BEB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7DF21443" w14:textId="77777777" w:rsidR="005B7BB2" w:rsidRPr="00EB0BEB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004AF2" w14:textId="77777777" w:rsidR="005B7BB2" w:rsidRPr="00EB0BEB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5480273" w14:textId="77777777" w:rsidR="005B7BB2" w:rsidRPr="00EB0BEB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30E1F" w:rsidRPr="00EB0BEB" w14:paraId="6B8D12A9" w14:textId="77777777" w:rsidTr="005B7BB2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1B13BC7A" w14:textId="77777777" w:rsidR="00A30E1F" w:rsidRPr="00EB0BEB" w:rsidRDefault="00A30E1F" w:rsidP="00A30E1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F3249AB" w14:textId="77777777" w:rsidR="00A30E1F" w:rsidRPr="00EB0BEB" w:rsidRDefault="00A30E1F" w:rsidP="00A30E1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410B8D" w14:textId="7CA733CC" w:rsidR="00A30E1F" w:rsidRPr="00EB0BEB" w:rsidRDefault="00A30E1F" w:rsidP="00A3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122,940</w:t>
            </w:r>
          </w:p>
        </w:tc>
        <w:tc>
          <w:tcPr>
            <w:tcW w:w="182" w:type="dxa"/>
            <w:vAlign w:val="bottom"/>
          </w:tcPr>
          <w:p w14:paraId="0564DF51" w14:textId="77777777" w:rsidR="00A30E1F" w:rsidRPr="00EB0BEB" w:rsidRDefault="00A30E1F" w:rsidP="00A30E1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09D7D7A8" w14:textId="4EE89F69" w:rsidR="00A30E1F" w:rsidRPr="00EB0BEB" w:rsidRDefault="00A30E1F" w:rsidP="00A30E1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8790878" w14:textId="77777777" w:rsidR="00A30E1F" w:rsidRPr="00EB0BEB" w:rsidRDefault="00A30E1F" w:rsidP="00A30E1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1646C587" w14:textId="08B44AF3" w:rsidR="00A30E1F" w:rsidRPr="00EB0BEB" w:rsidRDefault="00A30E1F" w:rsidP="0063292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148F08" w14:textId="77777777" w:rsidR="00A30E1F" w:rsidRPr="00EB0BEB" w:rsidRDefault="00A30E1F" w:rsidP="00A30E1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13BFE839" w14:textId="6F7EDE41" w:rsidR="00A30E1F" w:rsidRPr="00EB0BEB" w:rsidRDefault="00A30E1F" w:rsidP="00A30E1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123,635</w:t>
            </w:r>
          </w:p>
        </w:tc>
        <w:tc>
          <w:tcPr>
            <w:tcW w:w="180" w:type="dxa"/>
            <w:vAlign w:val="bottom"/>
          </w:tcPr>
          <w:p w14:paraId="443C7CAB" w14:textId="77777777" w:rsidR="00A30E1F" w:rsidRPr="00EB0BEB" w:rsidRDefault="00A30E1F" w:rsidP="00A30E1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5F877B2B" w14:textId="2502A883" w:rsidR="00A30E1F" w:rsidRPr="00EB0BEB" w:rsidRDefault="00A30E1F" w:rsidP="00A30E1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123,635</w:t>
            </w:r>
          </w:p>
        </w:tc>
      </w:tr>
    </w:tbl>
    <w:p w14:paraId="59BB0633" w14:textId="77777777" w:rsidR="002B1622" w:rsidRPr="00EB0BEB" w:rsidRDefault="002B1622" w:rsidP="00A54D20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b/>
          <w:bCs/>
          <w:i/>
          <w:iCs/>
          <w:sz w:val="28"/>
          <w:szCs w:val="28"/>
          <w:lang w:bidi="th-TH"/>
        </w:rPr>
      </w:pPr>
    </w:p>
    <w:p w14:paraId="58ECD386" w14:textId="2ABE1868" w:rsidR="006B7FE7" w:rsidRPr="00EB0BEB" w:rsidRDefault="006B7FE7" w:rsidP="00A54D20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b/>
          <w:bCs/>
          <w:i/>
          <w:iCs/>
          <w:sz w:val="30"/>
          <w:szCs w:val="30"/>
          <w:lang w:bidi="th-TH"/>
        </w:rPr>
      </w:pPr>
      <w:r w:rsidRPr="00EB0BEB">
        <w:rPr>
          <w:rFonts w:asciiTheme="majorHAnsi" w:hAnsiTheme="majorHAnsi" w:cstheme="majorHAnsi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 </w:t>
      </w:r>
    </w:p>
    <w:p w14:paraId="34027981" w14:textId="77777777" w:rsidR="002B1622" w:rsidRPr="00EB0BEB" w:rsidRDefault="002B1622" w:rsidP="002B1622">
      <w:pPr>
        <w:pStyle w:val="BodyText2"/>
        <w:tabs>
          <w:tab w:val="left" w:pos="540"/>
        </w:tabs>
        <w:rPr>
          <w:rFonts w:asciiTheme="majorHAnsi" w:hAnsiTheme="majorHAnsi"/>
          <w:b/>
          <w:bCs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6B7FE7" w:rsidRPr="00EB0BEB" w14:paraId="4D646976" w14:textId="77777777" w:rsidTr="008422E4">
        <w:trPr>
          <w:trHeight w:val="495"/>
          <w:tblHeader/>
        </w:trPr>
        <w:tc>
          <w:tcPr>
            <w:tcW w:w="2880" w:type="dxa"/>
            <w:shd w:val="clear" w:color="auto" w:fill="auto"/>
          </w:tcPr>
          <w:p w14:paraId="702C8099" w14:textId="77777777" w:rsidR="006B7FE7" w:rsidRPr="00EB0BEB" w:rsidRDefault="006B7FE7" w:rsidP="00FB371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764E60F8" w14:textId="77777777" w:rsidR="006B7FE7" w:rsidRPr="00EB0BEB" w:rsidRDefault="006B7FE7" w:rsidP="00FB3719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37EAFFCF" w14:textId="77777777" w:rsidR="006B7FE7" w:rsidRPr="00EB0BEB" w:rsidRDefault="006B7FE7" w:rsidP="00FB371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B7FE7" w:rsidRPr="00EB0BEB" w14:paraId="77E08DD4" w14:textId="77777777" w:rsidTr="008422E4">
        <w:tc>
          <w:tcPr>
            <w:tcW w:w="2880" w:type="dxa"/>
            <w:shd w:val="clear" w:color="auto" w:fill="auto"/>
          </w:tcPr>
          <w:p w14:paraId="202EB5BA" w14:textId="3473B1BD" w:rsidR="006B7FE7" w:rsidRPr="00EB0BEB" w:rsidRDefault="006B7FE7" w:rsidP="00FB371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</w:pPr>
            <w:r w:rsidRPr="00EB0BEB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="008422E4" w:rsidRPr="00EB0BEB">
              <w:rPr>
                <w:rFonts w:ascii="Angsana New" w:hAnsi="Angsana New" w:hint="cs"/>
                <w:spacing w:val="-6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3AFE5C97" w14:textId="77777777" w:rsidR="006B7FE7" w:rsidRPr="00EB0BEB" w:rsidRDefault="006B7FE7" w:rsidP="00FB3719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4B32D34A" w14:textId="77777777" w:rsidR="006B7FE7" w:rsidRPr="00EB0BEB" w:rsidRDefault="006B7FE7" w:rsidP="00FB371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B0B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เทคนิค</w:t>
            </w:r>
            <w:r w:rsidRPr="00EB0BE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EB0BEB">
              <w:rPr>
                <w:rFonts w:ascii="Angsana New" w:hAnsi="Angsana New" w:cs="Times New Roman"/>
                <w:i/>
                <w:iCs/>
                <w:sz w:val="30"/>
                <w:szCs w:val="30"/>
                <w:rtl/>
              </w:rPr>
              <w:t xml:space="preserve"> </w:t>
            </w:r>
            <w:r w:rsidRPr="00EB0B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</w:tbl>
    <w:p w14:paraId="01FB907B" w14:textId="77777777" w:rsidR="002B1622" w:rsidRPr="00EB0BEB" w:rsidRDefault="002B162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HAnsi" w:hAnsiTheme="majorHAnsi"/>
          <w:b/>
          <w:bCs/>
          <w:i/>
          <w:iCs/>
          <w:sz w:val="28"/>
          <w:szCs w:val="28"/>
        </w:rPr>
      </w:pPr>
      <w:bookmarkStart w:id="25" w:name="_Hlk70808301"/>
      <w:bookmarkStart w:id="26" w:name="_Hlk70779849"/>
    </w:p>
    <w:p w14:paraId="12F15F54" w14:textId="1EC8E682" w:rsidR="007F3FB2" w:rsidRDefault="007F3FB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HAnsi" w:hAnsiTheme="majorHAnsi"/>
          <w:b/>
          <w:bCs/>
          <w:i/>
          <w:iCs/>
          <w:sz w:val="30"/>
          <w:szCs w:val="30"/>
        </w:rPr>
      </w:pPr>
      <w:r w:rsidRPr="007F3FB2">
        <w:rPr>
          <w:rFonts w:asciiTheme="majorHAnsi" w:hAnsiTheme="majorHAns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C3FCAB7" w14:textId="56509EE1" w:rsidR="007F3FB2" w:rsidRDefault="007F3FB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HAnsi" w:hAnsiTheme="majorHAnsi"/>
          <w:b/>
          <w:bCs/>
          <w:i/>
          <w:iCs/>
          <w:sz w:val="30"/>
          <w:szCs w:val="30"/>
        </w:rPr>
      </w:pPr>
    </w:p>
    <w:p w14:paraId="6DEBF3C1" w14:textId="4B97C911" w:rsidR="007F3FB2" w:rsidRPr="007F3FB2" w:rsidRDefault="007F3FB2" w:rsidP="007F3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  <w:r w:rsidRPr="007F3FB2">
        <w:rPr>
          <w:rFonts w:asciiTheme="majorHAnsi" w:hAnsiTheme="majorHAnsi"/>
          <w:sz w:val="30"/>
          <w:szCs w:val="30"/>
          <w:cs/>
        </w:rPr>
        <w:t>กลุ่มบริษัทไม่มีการกระจุกตัวอย่างมีนัยส</w:t>
      </w:r>
      <w:r>
        <w:rPr>
          <w:rFonts w:asciiTheme="majorHAnsi" w:hAnsiTheme="majorHAnsi" w:hint="cs"/>
          <w:sz w:val="30"/>
          <w:szCs w:val="30"/>
          <w:cs/>
        </w:rPr>
        <w:t>ำ</w:t>
      </w:r>
      <w:r w:rsidRPr="007F3FB2">
        <w:rPr>
          <w:rFonts w:asciiTheme="majorHAnsi" w:hAnsiTheme="majorHAnsi"/>
          <w:sz w:val="30"/>
          <w:szCs w:val="30"/>
          <w:cs/>
        </w:rPr>
        <w:t>คัญของความเสี่ยงทางด้านสินเชื่อ กลุ่มบริษัทมีนโยบายที่เหมาะสมเพื่อท</w:t>
      </w:r>
      <w:r>
        <w:rPr>
          <w:rFonts w:asciiTheme="majorHAnsi" w:hAnsiTheme="majorHAnsi" w:hint="cs"/>
          <w:sz w:val="30"/>
          <w:szCs w:val="30"/>
          <w:cs/>
        </w:rPr>
        <w:t>ำ</w:t>
      </w:r>
      <w:r w:rsidRPr="007F3FB2">
        <w:rPr>
          <w:rFonts w:asciiTheme="majorHAnsi" w:hAnsiTheme="majorHAnsi"/>
          <w:sz w:val="30"/>
          <w:szCs w:val="30"/>
          <w:cs/>
        </w:rPr>
        <w:t>ให้เชื่อมั่นได้ว่าได้ท</w:t>
      </w:r>
      <w:r>
        <w:rPr>
          <w:rFonts w:asciiTheme="majorHAnsi" w:hAnsiTheme="majorHAnsi" w:hint="cs"/>
          <w:sz w:val="30"/>
          <w:szCs w:val="30"/>
          <w:cs/>
        </w:rPr>
        <w:t>ำ</w:t>
      </w:r>
      <w:r w:rsidRPr="007F3FB2">
        <w:rPr>
          <w:rFonts w:asciiTheme="majorHAnsi" w:hAnsiTheme="majorHAnsi"/>
          <w:sz w:val="30"/>
          <w:szCs w:val="30"/>
          <w:cs/>
        </w:rPr>
        <w:t>สัญญากับลูกค้าที่มีประวัติสินเชื่ออยู่ในระดับที่เหมาะสมซึ่งมีการจ</w:t>
      </w:r>
      <w:r>
        <w:rPr>
          <w:rFonts w:asciiTheme="majorHAnsi" w:hAnsiTheme="majorHAnsi" w:hint="cs"/>
          <w:sz w:val="30"/>
          <w:szCs w:val="30"/>
          <w:cs/>
        </w:rPr>
        <w:t>ำ</w:t>
      </w:r>
      <w:r w:rsidRPr="007F3FB2">
        <w:rPr>
          <w:rFonts w:asciiTheme="majorHAnsi" w:hAnsiTheme="majorHAnsi"/>
          <w:sz w:val="30"/>
          <w:szCs w:val="30"/>
          <w:cs/>
        </w:rPr>
        <w:t>กัดสินเชื่อลูกค้า รวมถึงได้รับการรับประกันที่เหมาะสมจากลูกค้า รายการเงินสดได้เลือกที่จะท</w:t>
      </w:r>
      <w:r>
        <w:rPr>
          <w:rFonts w:asciiTheme="majorHAnsi" w:hAnsiTheme="majorHAnsi" w:hint="cs"/>
          <w:sz w:val="30"/>
          <w:szCs w:val="30"/>
          <w:cs/>
        </w:rPr>
        <w:t>ำ</w:t>
      </w:r>
      <w:r w:rsidRPr="007F3FB2">
        <w:rPr>
          <w:rFonts w:asciiTheme="majorHAnsi" w:hAnsiTheme="majorHAnsi"/>
          <w:sz w:val="30"/>
          <w:szCs w:val="30"/>
          <w:cs/>
        </w:rPr>
        <w:t>รายการกับสถาบันการเงินที่มีระดับ</w:t>
      </w:r>
      <w:r w:rsidR="00137AE2">
        <w:rPr>
          <w:rFonts w:asciiTheme="majorHAnsi" w:hAnsiTheme="majorHAnsi"/>
          <w:sz w:val="30"/>
          <w:szCs w:val="30"/>
        </w:rPr>
        <w:br/>
      </w:r>
      <w:r w:rsidRPr="007F3FB2">
        <w:rPr>
          <w:rFonts w:asciiTheme="majorHAnsi" w:hAnsiTheme="majorHAnsi"/>
          <w:sz w:val="30"/>
          <w:szCs w:val="30"/>
          <w:cs/>
        </w:rPr>
        <w:t>ความน่าเชื่อถือสูง กลุ่มบริษัทมีนโยบายจ</w:t>
      </w:r>
      <w:r>
        <w:rPr>
          <w:rFonts w:asciiTheme="majorHAnsi" w:hAnsiTheme="majorHAnsi" w:hint="cs"/>
          <w:sz w:val="30"/>
          <w:szCs w:val="30"/>
          <w:cs/>
        </w:rPr>
        <w:t>ำ</w:t>
      </w:r>
      <w:r w:rsidRPr="007F3FB2">
        <w:rPr>
          <w:rFonts w:asciiTheme="majorHAnsi" w:hAnsiTheme="majorHAnsi"/>
          <w:sz w:val="30"/>
          <w:szCs w:val="30"/>
          <w:cs/>
        </w:rPr>
        <w:t>กัดวงเงินธุรกรรมสินเชื่อกับสถาบันการเงินแต่ละแห่งอย่างเหมาะสม</w:t>
      </w:r>
    </w:p>
    <w:p w14:paraId="5E9C3920" w14:textId="50E2C426" w:rsidR="00AF37A8" w:rsidRPr="00EB0BEB" w:rsidRDefault="00AF37A8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HAnsi" w:hAnsiTheme="majorHAnsi"/>
          <w:b/>
          <w:bCs/>
          <w:i/>
          <w:iCs/>
          <w:sz w:val="30"/>
          <w:szCs w:val="30"/>
        </w:rPr>
      </w:pPr>
      <w:r w:rsidRPr="00EB0BEB">
        <w:rPr>
          <w:rFonts w:asciiTheme="majorHAnsi" w:hAnsiTheme="majorHAnsi"/>
          <w:b/>
          <w:bCs/>
          <w:i/>
          <w:iCs/>
          <w:sz w:val="30"/>
          <w:szCs w:val="30"/>
          <w:cs/>
        </w:rPr>
        <w:lastRenderedPageBreak/>
        <w:t>ผลขาดทุนด้านเครดิตที่คาดว่าจะเกิดขึ้น</w:t>
      </w:r>
    </w:p>
    <w:p w14:paraId="1CB4D9AE" w14:textId="77777777" w:rsidR="00AF37A8" w:rsidRPr="00EB0BEB" w:rsidRDefault="00AF37A8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HAnsi" w:hAnsiTheme="majorHAnsi"/>
          <w:b/>
          <w:bCs/>
          <w:i/>
          <w:iCs/>
          <w:sz w:val="28"/>
          <w:szCs w:val="28"/>
        </w:rPr>
      </w:pPr>
    </w:p>
    <w:p w14:paraId="2A485944" w14:textId="0CB9E377" w:rsidR="00AF37A8" w:rsidRDefault="00AF37A8" w:rsidP="00AF37A8">
      <w:pPr>
        <w:pStyle w:val="ListParagraph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HAnsi" w:hAnsiTheme="majorHAnsi" w:cstheme="majorHAnsi"/>
          <w:sz w:val="30"/>
          <w:szCs w:val="30"/>
        </w:rPr>
      </w:pPr>
      <w:r w:rsidRPr="00EB0BEB">
        <w:rPr>
          <w:rFonts w:asciiTheme="majorHAnsi" w:hAnsiTheme="majorHAnsi" w:cstheme="majorHAnsi"/>
          <w:sz w:val="30"/>
          <w:szCs w:val="30"/>
          <w:cs/>
        </w:rPr>
        <w:t>ค่าเผื่อ</w:t>
      </w:r>
      <w:r w:rsidR="000440F4" w:rsidRPr="00EB0BEB">
        <w:rPr>
          <w:rFonts w:asciiTheme="majorHAnsi" w:hAnsiTheme="majorHAnsi" w:cs="Angsana New"/>
          <w:sz w:val="30"/>
          <w:szCs w:val="30"/>
          <w:cs/>
        </w:rPr>
        <w:t>ขาดทุนด้านเครดิตที่คาดว่าจะเกิดขึ้น</w:t>
      </w:r>
      <w:r w:rsidRPr="00EB0BEB">
        <w:rPr>
          <w:rFonts w:asciiTheme="majorHAnsi" w:hAnsiTheme="majorHAnsi" w:cstheme="majorHAnsi"/>
          <w:sz w:val="30"/>
          <w:szCs w:val="30"/>
          <w:cs/>
        </w:rPr>
        <w:t>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EB0BEB">
        <w:rPr>
          <w:rFonts w:asciiTheme="majorHAnsi" w:hAnsiTheme="majorHAnsi" w:cstheme="majorHAnsi"/>
          <w:sz w:val="30"/>
          <w:szCs w:val="30"/>
        </w:rPr>
        <w:t xml:space="preserve"> </w:t>
      </w:r>
      <w:r w:rsidRPr="00EB0BEB">
        <w:rPr>
          <w:rFonts w:asciiTheme="majorHAnsi" w:hAnsiTheme="majorHAnsi" w:cstheme="majorHAnsi"/>
          <w:sz w:val="30"/>
          <w:szCs w:val="30"/>
          <w:cs/>
        </w:rPr>
        <w:t>ผลขาดทุนด้านเครดิตของสินทรัพย์ทางการเงินเหล่านี้</w:t>
      </w:r>
      <w:r w:rsidR="000440F4" w:rsidRPr="00EB0BEB">
        <w:rPr>
          <w:rFonts w:asciiTheme="majorHAnsi" w:hAnsiTheme="majorHAnsi" w:cstheme="majorHAnsi"/>
          <w:sz w:val="30"/>
          <w:szCs w:val="30"/>
        </w:rPr>
        <w:br/>
      </w:r>
      <w:r w:rsidRPr="00EB0BEB">
        <w:rPr>
          <w:rFonts w:asciiTheme="majorHAnsi" w:hAnsiTheme="majorHAnsi" w:cstheme="majorHAnsi"/>
          <w:sz w:val="30"/>
          <w:szCs w:val="30"/>
          <w:cs/>
        </w:rPr>
        <w:t>ประมาณการโดยอ้างอิงข้อมูลผลขาดทุนด้านเครดิตจากประสบการณ์ในอดีต</w:t>
      </w:r>
      <w:r w:rsidRPr="00EB0BEB" w:rsidDel="005B6E1D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EB0BEB">
        <w:rPr>
          <w:rFonts w:asciiTheme="majorHAnsi" w:hAnsiTheme="majorHAnsi" w:cstheme="majorHAns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EB0BEB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525801BA" w14:textId="77777777" w:rsidR="007F3FB2" w:rsidRPr="00EB0BEB" w:rsidRDefault="007F3FB2" w:rsidP="00AF37A8">
      <w:pPr>
        <w:pStyle w:val="ListParagraph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HAnsi" w:hAnsiTheme="majorHAnsi" w:cstheme="majorHAnsi"/>
          <w:sz w:val="30"/>
          <w:szCs w:val="30"/>
        </w:rPr>
      </w:pPr>
    </w:p>
    <w:bookmarkEnd w:id="25"/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236"/>
        <w:gridCol w:w="12"/>
        <w:gridCol w:w="830"/>
        <w:gridCol w:w="236"/>
        <w:gridCol w:w="757"/>
        <w:gridCol w:w="236"/>
        <w:gridCol w:w="757"/>
        <w:gridCol w:w="6"/>
        <w:gridCol w:w="230"/>
        <w:gridCol w:w="6"/>
        <w:gridCol w:w="747"/>
        <w:gridCol w:w="236"/>
        <w:gridCol w:w="754"/>
        <w:gridCol w:w="239"/>
        <w:gridCol w:w="751"/>
        <w:gridCol w:w="240"/>
        <w:gridCol w:w="1019"/>
        <w:gridCol w:w="6"/>
        <w:gridCol w:w="234"/>
        <w:gridCol w:w="6"/>
        <w:gridCol w:w="837"/>
      </w:tblGrid>
      <w:tr w:rsidR="00124BA7" w:rsidRPr="00EB0BEB" w14:paraId="07880399" w14:textId="77777777" w:rsidTr="00124BA7">
        <w:trPr>
          <w:trHeight w:val="432"/>
          <w:tblHeader/>
        </w:trPr>
        <w:tc>
          <w:tcPr>
            <w:tcW w:w="1435" w:type="dxa"/>
            <w:vAlign w:val="bottom"/>
          </w:tcPr>
          <w:p w14:paraId="43F1730C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0D75AEB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</w:tcPr>
          <w:p w14:paraId="49424FCF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FFC8E25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vAlign w:val="bottom"/>
          </w:tcPr>
          <w:p w14:paraId="00C7AEC2" w14:textId="4B4FA38E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24BA7" w:rsidRPr="00EB0BEB" w14:paraId="18867AB8" w14:textId="77777777" w:rsidTr="00124BA7">
        <w:trPr>
          <w:trHeight w:val="432"/>
          <w:tblHeader/>
        </w:trPr>
        <w:tc>
          <w:tcPr>
            <w:tcW w:w="1435" w:type="dxa"/>
            <w:vAlign w:val="bottom"/>
          </w:tcPr>
          <w:p w14:paraId="07FEC420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3B6BFC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</w:tcPr>
          <w:p w14:paraId="1C1D166A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2F19B41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tcBorders>
              <w:bottom w:val="single" w:sz="4" w:space="0" w:color="auto"/>
            </w:tcBorders>
            <w:vAlign w:val="bottom"/>
          </w:tcPr>
          <w:p w14:paraId="24E8F833" w14:textId="66E5E20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124BA7" w:rsidRPr="00EB0BEB" w14:paraId="74556A24" w14:textId="77777777" w:rsidTr="00124BA7">
        <w:trPr>
          <w:trHeight w:val="432"/>
          <w:tblHeader/>
        </w:trPr>
        <w:tc>
          <w:tcPr>
            <w:tcW w:w="1435" w:type="dxa"/>
            <w:vAlign w:val="bottom"/>
          </w:tcPr>
          <w:p w14:paraId="7A1EB58A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727610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</w:tcPr>
          <w:p w14:paraId="3D74E921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9206331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0CC2009E" w14:textId="29DDCFAD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99E7449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85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FC18E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11E6F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9447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124BA7" w:rsidRPr="00EB0BEB" w14:paraId="7DD25D36" w14:textId="77777777" w:rsidTr="00124BA7">
        <w:trPr>
          <w:trHeight w:val="432"/>
          <w:tblHeader/>
        </w:trPr>
        <w:tc>
          <w:tcPr>
            <w:tcW w:w="1435" w:type="dxa"/>
            <w:vAlign w:val="bottom"/>
          </w:tcPr>
          <w:p w14:paraId="0BD5D54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564A5F1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</w:tcPr>
          <w:p w14:paraId="5F464B25" w14:textId="77777777" w:rsidR="00124BA7" w:rsidRPr="00EB0BEB" w:rsidRDefault="00124BA7" w:rsidP="0012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</w:p>
          <w:p w14:paraId="57876AF8" w14:textId="77777777" w:rsidR="00124BA7" w:rsidRPr="00EB0BEB" w:rsidRDefault="00124BA7" w:rsidP="0012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</w:p>
          <w:p w14:paraId="3386FACC" w14:textId="77777777" w:rsidR="00124BA7" w:rsidRPr="00EB0BEB" w:rsidRDefault="00124BA7" w:rsidP="0012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</w:p>
          <w:p w14:paraId="1FB65F3B" w14:textId="011F9440" w:rsidR="00124BA7" w:rsidRPr="00EB0BEB" w:rsidRDefault="00124BA7" w:rsidP="0012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bookmarkStart w:id="27" w:name="_Hlk71131153"/>
            <w:r w:rsidRPr="00EB0BEB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สินทรัพย์ที่เกิดจากสัญญา</w:t>
            </w:r>
            <w:bookmarkEnd w:id="27"/>
          </w:p>
        </w:tc>
        <w:tc>
          <w:tcPr>
            <w:tcW w:w="236" w:type="dxa"/>
          </w:tcPr>
          <w:p w14:paraId="32700AEA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757" w:type="dxa"/>
            <w:vAlign w:val="bottom"/>
          </w:tcPr>
          <w:p w14:paraId="213EE685" w14:textId="7A8A1E39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051E393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7386801F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น้อยกว่า </w:t>
            </w:r>
            <w:r w:rsidRPr="00EB0BEB">
              <w:rPr>
                <w:rFonts w:asciiTheme="majorHAnsi" w:hAnsiTheme="majorHAnsi" w:cstheme="majorHAnsi"/>
                <w:sz w:val="22"/>
                <w:szCs w:val="22"/>
              </w:rPr>
              <w:br/>
              <w:t>3</w:t>
            </w: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9EE107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vAlign w:val="bottom"/>
          </w:tcPr>
          <w:p w14:paraId="0CFB3C31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D40E0CB" w14:textId="77777777" w:rsidR="00124BA7" w:rsidRPr="00EB0BEB" w:rsidRDefault="00124BA7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20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 - </w:t>
            </w: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CFCA00A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629486BB" w14:textId="77777777" w:rsidR="00124BA7" w:rsidRPr="00EB0BEB" w:rsidRDefault="00124BA7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 - </w:t>
            </w: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12</w:t>
            </w: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7701B1BC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bottom"/>
          </w:tcPr>
          <w:p w14:paraId="170C7887" w14:textId="00679ABD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มากกว่า </w:t>
            </w:r>
            <w:r w:rsidRPr="00EB0BEB">
              <w:rPr>
                <w:rFonts w:asciiTheme="majorHAnsi" w:hAnsiTheme="majorHAnsi" w:cstheme="majorHAnsi"/>
                <w:sz w:val="22"/>
                <w:szCs w:val="22"/>
              </w:rPr>
              <w:br/>
              <w:t>12</w:t>
            </w: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4789701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</w:tcPr>
          <w:p w14:paraId="3145D18A" w14:textId="5DFF800D" w:rsidR="00124BA7" w:rsidRPr="00EB0BEB" w:rsidRDefault="00124BA7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EB0BEB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vAlign w:val="bottom"/>
          </w:tcPr>
          <w:p w14:paraId="5E845C3E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16D3B0CF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32B975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F01A98C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24BA7" w:rsidRPr="00EB0BEB" w14:paraId="047AFDF9" w14:textId="77777777" w:rsidTr="00124BA7">
        <w:tc>
          <w:tcPr>
            <w:tcW w:w="1671" w:type="dxa"/>
            <w:gridSpan w:val="2"/>
          </w:tcPr>
          <w:p w14:paraId="0A4EDC7A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  <w:t xml:space="preserve">มีนาคม </w:t>
            </w: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842" w:type="dxa"/>
            <w:gridSpan w:val="2"/>
          </w:tcPr>
          <w:p w14:paraId="5CEAF230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C5A010A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</w:tcPr>
          <w:p w14:paraId="0E6CF18A" w14:textId="0F5F7A7E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</w:tr>
      <w:tr w:rsidR="00124BA7" w:rsidRPr="00EB0BEB" w14:paraId="4F041684" w14:textId="77777777" w:rsidTr="00124BA7">
        <w:tc>
          <w:tcPr>
            <w:tcW w:w="1435" w:type="dxa"/>
          </w:tcPr>
          <w:p w14:paraId="7D6DEDD4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D49DCF1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</w:tcPr>
          <w:p w14:paraId="15ADFE5E" w14:textId="63E6C229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124BA7" w:rsidRPr="00EB0BEB" w14:paraId="3E89115A" w14:textId="77777777" w:rsidTr="00124BA7">
        <w:tc>
          <w:tcPr>
            <w:tcW w:w="1435" w:type="dxa"/>
          </w:tcPr>
          <w:p w14:paraId="6AE0B2E6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</w:tcPr>
          <w:p w14:paraId="493BFF71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</w:tcPr>
          <w:p w14:paraId="70BD340B" w14:textId="477C4725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582846E" w14:textId="77777777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1DC35C75" w14:textId="1C793399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0.13</w:t>
            </w:r>
          </w:p>
        </w:tc>
        <w:tc>
          <w:tcPr>
            <w:tcW w:w="236" w:type="dxa"/>
          </w:tcPr>
          <w:p w14:paraId="6ABEB624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315E616A" w14:textId="5B2E2AA7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0.91</w:t>
            </w:r>
          </w:p>
        </w:tc>
        <w:tc>
          <w:tcPr>
            <w:tcW w:w="236" w:type="dxa"/>
            <w:gridSpan w:val="2"/>
          </w:tcPr>
          <w:p w14:paraId="0CCBED49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</w:tcPr>
          <w:p w14:paraId="065AD1D4" w14:textId="0C10BCAE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44.67</w:t>
            </w:r>
          </w:p>
        </w:tc>
        <w:tc>
          <w:tcPr>
            <w:tcW w:w="236" w:type="dxa"/>
          </w:tcPr>
          <w:p w14:paraId="6530705B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E5331B2" w14:textId="4DE555B2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72.84</w:t>
            </w:r>
          </w:p>
        </w:tc>
        <w:tc>
          <w:tcPr>
            <w:tcW w:w="239" w:type="dxa"/>
          </w:tcPr>
          <w:p w14:paraId="28A63CF4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</w:tcPr>
          <w:p w14:paraId="0C7D1477" w14:textId="72157CA1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586D912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</w:tcPr>
          <w:p w14:paraId="11425817" w14:textId="37707355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100.00</w:t>
            </w:r>
          </w:p>
        </w:tc>
        <w:tc>
          <w:tcPr>
            <w:tcW w:w="240" w:type="dxa"/>
            <w:gridSpan w:val="2"/>
          </w:tcPr>
          <w:p w14:paraId="393A27F3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71B5498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24BA7" w:rsidRPr="00EB0BEB" w14:paraId="1E5756E7" w14:textId="77777777" w:rsidTr="00124BA7">
        <w:tc>
          <w:tcPr>
            <w:tcW w:w="1435" w:type="dxa"/>
          </w:tcPr>
          <w:p w14:paraId="2B6B8423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6B8EF68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</w:tcPr>
          <w:p w14:paraId="193F9C14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8537AC4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</w:tcPr>
          <w:p w14:paraId="0FC54792" w14:textId="1B1F424F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</w:tr>
      <w:tr w:rsidR="00124BA7" w:rsidRPr="00EB0BEB" w14:paraId="2556A61B" w14:textId="77777777" w:rsidTr="00124BA7">
        <w:tc>
          <w:tcPr>
            <w:tcW w:w="1435" w:type="dxa"/>
          </w:tcPr>
          <w:p w14:paraId="17AD8B80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7CD6E16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139" w:type="dxa"/>
            <w:gridSpan w:val="20"/>
          </w:tcPr>
          <w:p w14:paraId="1F0531DD" w14:textId="75998053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24BA7" w:rsidRPr="00EB0BEB" w14:paraId="29589032" w14:textId="77777777" w:rsidTr="00124BA7">
        <w:tc>
          <w:tcPr>
            <w:tcW w:w="1435" w:type="dxa"/>
          </w:tcPr>
          <w:p w14:paraId="082F23D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</w:tcPr>
          <w:p w14:paraId="137EB444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</w:tcPr>
          <w:p w14:paraId="12EE5BCE" w14:textId="58621D00" w:rsidR="00124BA7" w:rsidRPr="00EB0BEB" w:rsidRDefault="00D82B2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587,526</w:t>
            </w:r>
          </w:p>
        </w:tc>
        <w:tc>
          <w:tcPr>
            <w:tcW w:w="236" w:type="dxa"/>
          </w:tcPr>
          <w:p w14:paraId="5D44B2C5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7ED66147" w14:textId="5D409DB0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206,368</w:t>
            </w:r>
          </w:p>
        </w:tc>
        <w:tc>
          <w:tcPr>
            <w:tcW w:w="236" w:type="dxa"/>
          </w:tcPr>
          <w:p w14:paraId="015ED310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2DD3C071" w14:textId="2856CFEB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49,896</w:t>
            </w:r>
          </w:p>
        </w:tc>
        <w:tc>
          <w:tcPr>
            <w:tcW w:w="236" w:type="dxa"/>
            <w:gridSpan w:val="2"/>
          </w:tcPr>
          <w:p w14:paraId="2F8A684C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</w:tcPr>
          <w:p w14:paraId="6BD00841" w14:textId="23FFA01C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3,765</w:t>
            </w:r>
          </w:p>
        </w:tc>
        <w:tc>
          <w:tcPr>
            <w:tcW w:w="236" w:type="dxa"/>
          </w:tcPr>
          <w:p w14:paraId="26D9A99A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74C3E1C" w14:textId="53D50F4F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1,237</w:t>
            </w:r>
          </w:p>
        </w:tc>
        <w:tc>
          <w:tcPr>
            <w:tcW w:w="239" w:type="dxa"/>
          </w:tcPr>
          <w:p w14:paraId="12F75E63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</w:tcPr>
          <w:p w14:paraId="36ECC7DE" w14:textId="16909EA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4BC6990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</w:tcPr>
          <w:p w14:paraId="3B2A91F4" w14:textId="5A234811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9,098</w:t>
            </w:r>
          </w:p>
        </w:tc>
        <w:tc>
          <w:tcPr>
            <w:tcW w:w="240" w:type="dxa"/>
            <w:gridSpan w:val="2"/>
          </w:tcPr>
          <w:p w14:paraId="6B2E12E8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6198433E" w14:textId="3199E3FC" w:rsidR="00124BA7" w:rsidRPr="00EB0BEB" w:rsidRDefault="00124BA7" w:rsidP="0012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270,364</w:t>
            </w:r>
          </w:p>
        </w:tc>
      </w:tr>
      <w:tr w:rsidR="00124BA7" w:rsidRPr="00EB0BEB" w14:paraId="4D060953" w14:textId="77777777" w:rsidTr="00124BA7">
        <w:tc>
          <w:tcPr>
            <w:tcW w:w="1435" w:type="dxa"/>
          </w:tcPr>
          <w:p w14:paraId="45A08C81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br/>
              <w:t xml:space="preserve">   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br/>
              <w:t xml:space="preserve">   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</w:tcPr>
          <w:p w14:paraId="3B3B0F80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B1D8B10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EE9C038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495A537" w14:textId="188029A5" w:rsidR="00124BA7" w:rsidRPr="00EB0BEB" w:rsidRDefault="00124BA7" w:rsidP="0012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BEFE16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6914C435" w14:textId="2F8B0D9A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C0C7303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3CE64C9" w14:textId="57FF3AF9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(266)</w:t>
            </w:r>
          </w:p>
        </w:tc>
        <w:tc>
          <w:tcPr>
            <w:tcW w:w="236" w:type="dxa"/>
          </w:tcPr>
          <w:p w14:paraId="7FFD5133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391A68EA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0F82CFF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4211E18" w14:textId="517EE9DC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(454)</w:t>
            </w:r>
          </w:p>
        </w:tc>
        <w:tc>
          <w:tcPr>
            <w:tcW w:w="236" w:type="dxa"/>
            <w:gridSpan w:val="2"/>
          </w:tcPr>
          <w:p w14:paraId="758C4F44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</w:tcPr>
          <w:p w14:paraId="50112AE5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D4AA3D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2C9C7A9" w14:textId="6EBE353A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(1,682)</w:t>
            </w:r>
          </w:p>
        </w:tc>
        <w:tc>
          <w:tcPr>
            <w:tcW w:w="236" w:type="dxa"/>
          </w:tcPr>
          <w:p w14:paraId="31FD5DDC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15F39663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AA93B3B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00694FD" w14:textId="5077824D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(901)</w:t>
            </w:r>
          </w:p>
        </w:tc>
        <w:tc>
          <w:tcPr>
            <w:tcW w:w="239" w:type="dxa"/>
          </w:tcPr>
          <w:p w14:paraId="778EA67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</w:tcPr>
          <w:p w14:paraId="77A8D052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5B060EB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6952D66" w14:textId="0A83169A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13FB79CC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</w:tcPr>
          <w:p w14:paraId="28246352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9E5896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17C557C" w14:textId="5E575294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(9,098)</w:t>
            </w:r>
          </w:p>
        </w:tc>
        <w:tc>
          <w:tcPr>
            <w:tcW w:w="240" w:type="dxa"/>
            <w:gridSpan w:val="2"/>
          </w:tcPr>
          <w:p w14:paraId="09E84FB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665C46CD" w14:textId="77777777" w:rsidR="00124BA7" w:rsidRPr="00EB0BEB" w:rsidRDefault="00124BA7" w:rsidP="0012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2B7FFA4D" w14:textId="77777777" w:rsidR="00124BA7" w:rsidRPr="00EB0BEB" w:rsidRDefault="00124BA7" w:rsidP="0012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047C966" w14:textId="2ABD4A9F" w:rsidR="00124BA7" w:rsidRPr="00EB0BEB" w:rsidRDefault="00124BA7" w:rsidP="0012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(12,401)</w:t>
            </w:r>
          </w:p>
        </w:tc>
      </w:tr>
      <w:tr w:rsidR="00124BA7" w:rsidRPr="00EB0BEB" w14:paraId="5B045801" w14:textId="77777777" w:rsidTr="00124BA7">
        <w:tc>
          <w:tcPr>
            <w:tcW w:w="1435" w:type="dxa"/>
          </w:tcPr>
          <w:p w14:paraId="72C6EC49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463A1EE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</w:tcPr>
          <w:p w14:paraId="75CEF144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0AAD0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7" w:type="dxa"/>
          </w:tcPr>
          <w:p w14:paraId="0D481995" w14:textId="3CA735FD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20A0EBF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7" w:type="dxa"/>
          </w:tcPr>
          <w:p w14:paraId="76E46FE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4A5EBC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3" w:type="dxa"/>
            <w:gridSpan w:val="2"/>
          </w:tcPr>
          <w:p w14:paraId="5C53ED1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ABC62FB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</w:tcPr>
          <w:p w14:paraId="482DEACF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2495E6CF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</w:tcPr>
          <w:p w14:paraId="25C46459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A4A794E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5" w:type="dxa"/>
            <w:gridSpan w:val="2"/>
          </w:tcPr>
          <w:p w14:paraId="161C9069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40" w:type="dxa"/>
            <w:gridSpan w:val="2"/>
          </w:tcPr>
          <w:p w14:paraId="60DCD559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37" w:type="dxa"/>
          </w:tcPr>
          <w:p w14:paraId="12F1A2EF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124BA7" w:rsidRPr="00EB0BEB" w14:paraId="167DD918" w14:textId="77777777" w:rsidTr="00124BA7">
        <w:tc>
          <w:tcPr>
            <w:tcW w:w="1683" w:type="dxa"/>
            <w:gridSpan w:val="3"/>
          </w:tcPr>
          <w:p w14:paraId="32728771" w14:textId="44C231B9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EB0BEB">
              <w:rPr>
                <w:rFonts w:asciiTheme="majorHAnsi" w:hAnsiTheme="majorHAnsi" w:cstheme="majorHAnsi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1823" w:type="dxa"/>
            <w:gridSpan w:val="3"/>
          </w:tcPr>
          <w:p w14:paraId="14095FCA" w14:textId="5492024B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AC7544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63" w:type="dxa"/>
            <w:gridSpan w:val="2"/>
          </w:tcPr>
          <w:p w14:paraId="611B83F9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7A2D23A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47" w:type="dxa"/>
          </w:tcPr>
          <w:p w14:paraId="3C67F50E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30E8D5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</w:tcPr>
          <w:p w14:paraId="1E612FEA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1177D34A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</w:tcPr>
          <w:p w14:paraId="3CF188F6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9201F5C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19" w:type="dxa"/>
          </w:tcPr>
          <w:p w14:paraId="005FC5AC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40" w:type="dxa"/>
            <w:gridSpan w:val="2"/>
          </w:tcPr>
          <w:p w14:paraId="752F0244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3" w:type="dxa"/>
            <w:gridSpan w:val="2"/>
          </w:tcPr>
          <w:p w14:paraId="2776E00B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124BA7" w:rsidRPr="00EB0BEB" w14:paraId="435E4F12" w14:textId="77777777" w:rsidTr="000A27EE">
        <w:tc>
          <w:tcPr>
            <w:tcW w:w="1435" w:type="dxa"/>
          </w:tcPr>
          <w:p w14:paraId="74FE320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6D30FB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</w:tcPr>
          <w:p w14:paraId="7A0F989A" w14:textId="6EC2C74D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124BA7" w:rsidRPr="00EB0BEB" w14:paraId="7974A946" w14:textId="77777777" w:rsidTr="00124BA7">
        <w:tc>
          <w:tcPr>
            <w:tcW w:w="1435" w:type="dxa"/>
          </w:tcPr>
          <w:p w14:paraId="140C3A96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</w:tcPr>
          <w:p w14:paraId="34304630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</w:tcPr>
          <w:p w14:paraId="422385A1" w14:textId="6B2B0A03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7CA4734" w14:textId="77777777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3B017408" w14:textId="60629CBA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0.10</w:t>
            </w:r>
          </w:p>
        </w:tc>
        <w:tc>
          <w:tcPr>
            <w:tcW w:w="236" w:type="dxa"/>
          </w:tcPr>
          <w:p w14:paraId="41CD3385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783E3C45" w14:textId="77777777" w:rsidR="00124BA7" w:rsidRPr="00EB0BEB" w:rsidRDefault="00124BA7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2.20</w:t>
            </w:r>
          </w:p>
        </w:tc>
        <w:tc>
          <w:tcPr>
            <w:tcW w:w="236" w:type="dxa"/>
            <w:gridSpan w:val="2"/>
          </w:tcPr>
          <w:p w14:paraId="069B23CC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</w:tcPr>
          <w:p w14:paraId="08B8FEF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15.10</w:t>
            </w:r>
          </w:p>
        </w:tc>
        <w:tc>
          <w:tcPr>
            <w:tcW w:w="236" w:type="dxa"/>
          </w:tcPr>
          <w:p w14:paraId="3C1AD40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6C44D925" w14:textId="77777777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90.38</w:t>
            </w:r>
          </w:p>
        </w:tc>
        <w:tc>
          <w:tcPr>
            <w:tcW w:w="239" w:type="dxa"/>
          </w:tcPr>
          <w:p w14:paraId="284B6105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</w:tcPr>
          <w:p w14:paraId="6ED5CAF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1AD850E1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</w:tcPr>
          <w:p w14:paraId="77A397FC" w14:textId="77777777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100.00</w:t>
            </w:r>
          </w:p>
        </w:tc>
        <w:tc>
          <w:tcPr>
            <w:tcW w:w="240" w:type="dxa"/>
            <w:gridSpan w:val="2"/>
          </w:tcPr>
          <w:p w14:paraId="5A0A8CF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37" w:type="dxa"/>
          </w:tcPr>
          <w:p w14:paraId="61CFBC38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24BA7" w:rsidRPr="00EB0BEB" w14:paraId="1E759418" w14:textId="77777777" w:rsidTr="00124BA7">
        <w:tc>
          <w:tcPr>
            <w:tcW w:w="1435" w:type="dxa"/>
          </w:tcPr>
          <w:p w14:paraId="0B8EE914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490677B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</w:tcPr>
          <w:p w14:paraId="53D1F5D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8D1191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</w:tcPr>
          <w:p w14:paraId="32DE8A8A" w14:textId="561A8E4D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</w:tr>
      <w:tr w:rsidR="00124BA7" w:rsidRPr="00EB0BEB" w14:paraId="59F19A3C" w14:textId="77777777" w:rsidTr="000A27EE">
        <w:tc>
          <w:tcPr>
            <w:tcW w:w="1435" w:type="dxa"/>
          </w:tcPr>
          <w:p w14:paraId="1FBF2CE5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42A0E4F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139" w:type="dxa"/>
            <w:gridSpan w:val="20"/>
          </w:tcPr>
          <w:p w14:paraId="5C739A41" w14:textId="48BC54FB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24BA7" w:rsidRPr="00EB0BEB" w14:paraId="004BD7E7" w14:textId="77777777" w:rsidTr="00124BA7">
        <w:tc>
          <w:tcPr>
            <w:tcW w:w="1435" w:type="dxa"/>
          </w:tcPr>
          <w:p w14:paraId="24B6DBD8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</w:tcPr>
          <w:p w14:paraId="161CC47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</w:tcPr>
          <w:p w14:paraId="0417651E" w14:textId="6F347FBC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524,091</w:t>
            </w:r>
          </w:p>
        </w:tc>
        <w:tc>
          <w:tcPr>
            <w:tcW w:w="236" w:type="dxa"/>
          </w:tcPr>
          <w:p w14:paraId="108EE254" w14:textId="77777777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68A9B849" w14:textId="486920AD" w:rsidR="00124BA7" w:rsidRPr="00EB0BEB" w:rsidRDefault="00124BA7" w:rsidP="00E76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201,816</w:t>
            </w:r>
          </w:p>
        </w:tc>
        <w:tc>
          <w:tcPr>
            <w:tcW w:w="236" w:type="dxa"/>
          </w:tcPr>
          <w:p w14:paraId="520FA50E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3D3BF070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75" w:right="-105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42,683</w:t>
            </w:r>
          </w:p>
        </w:tc>
        <w:tc>
          <w:tcPr>
            <w:tcW w:w="236" w:type="dxa"/>
            <w:gridSpan w:val="2"/>
          </w:tcPr>
          <w:p w14:paraId="3F83D72C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</w:tcPr>
          <w:p w14:paraId="3FE28EB2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5,200</w:t>
            </w:r>
          </w:p>
        </w:tc>
        <w:tc>
          <w:tcPr>
            <w:tcW w:w="236" w:type="dxa"/>
          </w:tcPr>
          <w:p w14:paraId="7189291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35FA3CCF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551</w:t>
            </w:r>
          </w:p>
        </w:tc>
        <w:tc>
          <w:tcPr>
            <w:tcW w:w="239" w:type="dxa"/>
          </w:tcPr>
          <w:p w14:paraId="5BFBA8F0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</w:tcPr>
          <w:p w14:paraId="608CF3E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 xml:space="preserve">-   </w:t>
            </w:r>
          </w:p>
        </w:tc>
        <w:tc>
          <w:tcPr>
            <w:tcW w:w="240" w:type="dxa"/>
          </w:tcPr>
          <w:p w14:paraId="1A76A4CA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</w:tcPr>
          <w:p w14:paraId="549C9D1E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8,254</w:t>
            </w:r>
          </w:p>
        </w:tc>
        <w:tc>
          <w:tcPr>
            <w:tcW w:w="240" w:type="dxa"/>
            <w:gridSpan w:val="2"/>
          </w:tcPr>
          <w:p w14:paraId="17446988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369153E2" w14:textId="77777777" w:rsidR="00124BA7" w:rsidRPr="00EB0BEB" w:rsidRDefault="00124BA7" w:rsidP="0012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258,504</w:t>
            </w:r>
          </w:p>
        </w:tc>
      </w:tr>
      <w:tr w:rsidR="00124BA7" w:rsidRPr="00EB0BEB" w14:paraId="77C1464E" w14:textId="77777777" w:rsidTr="00124BA7">
        <w:tc>
          <w:tcPr>
            <w:tcW w:w="1435" w:type="dxa"/>
          </w:tcPr>
          <w:p w14:paraId="78A66160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br/>
              <w:t xml:space="preserve">   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br/>
              <w:t xml:space="preserve">   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</w:tcPr>
          <w:p w14:paraId="21F2A361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386AF36" w14:textId="77777777" w:rsidR="00124BA7" w:rsidRPr="00EB0BEB" w:rsidRDefault="00124BA7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652018F" w14:textId="77777777" w:rsidR="00124BA7" w:rsidRPr="00EB0BEB" w:rsidRDefault="00124BA7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0A928C7" w14:textId="0312A205" w:rsidR="00124BA7" w:rsidRPr="00EB0BEB" w:rsidRDefault="00124BA7" w:rsidP="0012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48E49A4" w14:textId="77777777" w:rsidR="00124BA7" w:rsidRPr="00EB0BEB" w:rsidRDefault="00124BA7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747279B5" w14:textId="548D6D5B" w:rsidR="00124BA7" w:rsidRPr="00EB0BEB" w:rsidRDefault="00124BA7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6B3FACE" w14:textId="77777777" w:rsidR="00124BA7" w:rsidRPr="00EB0BEB" w:rsidRDefault="00124BA7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1A999F6" w14:textId="77777777" w:rsidR="00124BA7" w:rsidRPr="00EB0BEB" w:rsidRDefault="00124BA7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(200)</w:t>
            </w:r>
          </w:p>
        </w:tc>
        <w:tc>
          <w:tcPr>
            <w:tcW w:w="236" w:type="dxa"/>
          </w:tcPr>
          <w:p w14:paraId="02844624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783896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7C3B0258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ED5D736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CAE2C86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(941)</w:t>
            </w:r>
          </w:p>
        </w:tc>
        <w:tc>
          <w:tcPr>
            <w:tcW w:w="236" w:type="dxa"/>
            <w:gridSpan w:val="2"/>
          </w:tcPr>
          <w:p w14:paraId="70EEFEE6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</w:tcPr>
          <w:p w14:paraId="1BB59EE4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19D4282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90D391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(785)</w:t>
            </w:r>
          </w:p>
        </w:tc>
        <w:tc>
          <w:tcPr>
            <w:tcW w:w="236" w:type="dxa"/>
          </w:tcPr>
          <w:p w14:paraId="7B54D6BD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0BEFC43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9E04386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B8B3376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(498)</w:t>
            </w:r>
          </w:p>
        </w:tc>
        <w:tc>
          <w:tcPr>
            <w:tcW w:w="239" w:type="dxa"/>
          </w:tcPr>
          <w:p w14:paraId="56421B9E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</w:tcPr>
          <w:p w14:paraId="412A7003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4180759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8DE9627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E33588C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</w:tcPr>
          <w:p w14:paraId="62D8A86E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C27F4B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C9A3956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(8,254)</w:t>
            </w:r>
          </w:p>
        </w:tc>
        <w:tc>
          <w:tcPr>
            <w:tcW w:w="240" w:type="dxa"/>
            <w:gridSpan w:val="2"/>
          </w:tcPr>
          <w:p w14:paraId="039670F6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3D78433E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97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9B86C00" w14:textId="77777777" w:rsidR="00124BA7" w:rsidRPr="00EB0BEB" w:rsidRDefault="00124BA7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97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3142AF8" w14:textId="77777777" w:rsidR="00124BA7" w:rsidRPr="00EB0BEB" w:rsidRDefault="00124BA7" w:rsidP="0012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(10,678)</w:t>
            </w:r>
          </w:p>
        </w:tc>
      </w:tr>
    </w:tbl>
    <w:p w14:paraId="1413C228" w14:textId="1F9BCB99" w:rsidR="00AF37A8" w:rsidRPr="00EB0BEB" w:rsidRDefault="00AF37A8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36DE68C0" w14:textId="3ACC56C3" w:rsidR="007E7857" w:rsidRPr="00EB0BEB" w:rsidRDefault="007E7857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4C294B22" w14:textId="67343E73" w:rsidR="002B1622" w:rsidRPr="00EB0BEB" w:rsidRDefault="002B162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236"/>
        <w:gridCol w:w="12"/>
        <w:gridCol w:w="832"/>
        <w:gridCol w:w="270"/>
        <w:gridCol w:w="720"/>
        <w:gridCol w:w="236"/>
        <w:gridCol w:w="754"/>
        <w:gridCol w:w="236"/>
        <w:gridCol w:w="754"/>
        <w:gridCol w:w="236"/>
        <w:gridCol w:w="754"/>
        <w:gridCol w:w="239"/>
        <w:gridCol w:w="751"/>
        <w:gridCol w:w="240"/>
        <w:gridCol w:w="1020"/>
        <w:gridCol w:w="240"/>
        <w:gridCol w:w="840"/>
      </w:tblGrid>
      <w:tr w:rsidR="00877FC6" w:rsidRPr="00EB0BEB" w14:paraId="4F944E88" w14:textId="77777777" w:rsidTr="00877FC6">
        <w:trPr>
          <w:trHeight w:val="432"/>
        </w:trPr>
        <w:tc>
          <w:tcPr>
            <w:tcW w:w="1440" w:type="dxa"/>
            <w:vAlign w:val="bottom"/>
          </w:tcPr>
          <w:p w14:paraId="550C2E8E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F62D600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</w:tcPr>
          <w:p w14:paraId="6038E91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252490F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1DB8A4BB" w14:textId="7DA28E45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  <w:t>งบการเงิน</w:t>
            </w:r>
            <w:r w:rsidRPr="00EB0BEB">
              <w:rPr>
                <w:rFonts w:asciiTheme="majorHAnsi" w:hAnsiTheme="majorHAnsi" w:cstheme="majorHAnsi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877FC6" w:rsidRPr="00EB0BEB" w14:paraId="60995EF4" w14:textId="77777777" w:rsidTr="00877FC6">
        <w:trPr>
          <w:trHeight w:val="432"/>
        </w:trPr>
        <w:tc>
          <w:tcPr>
            <w:tcW w:w="1440" w:type="dxa"/>
            <w:vAlign w:val="bottom"/>
          </w:tcPr>
          <w:p w14:paraId="0795A4E1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2E30DAE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</w:tcPr>
          <w:p w14:paraId="321BA47D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982119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tcBorders>
              <w:bottom w:val="single" w:sz="4" w:space="0" w:color="auto"/>
            </w:tcBorders>
            <w:vAlign w:val="bottom"/>
          </w:tcPr>
          <w:p w14:paraId="2B9079B2" w14:textId="29C97F0B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877FC6" w:rsidRPr="00EB0BEB" w14:paraId="7B5D4794" w14:textId="77777777" w:rsidTr="00877FC6">
        <w:trPr>
          <w:trHeight w:val="432"/>
        </w:trPr>
        <w:tc>
          <w:tcPr>
            <w:tcW w:w="1440" w:type="dxa"/>
            <w:vAlign w:val="bottom"/>
          </w:tcPr>
          <w:p w14:paraId="76DCA6CE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9F829D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</w:tcPr>
          <w:p w14:paraId="2D507AAD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37F09C8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0690FDE" w14:textId="3DE8F6CA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992826E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8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27413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BECFF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FC249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77FC6" w:rsidRPr="00EB0BEB" w14:paraId="6057145A" w14:textId="77777777" w:rsidTr="00877FC6">
        <w:trPr>
          <w:trHeight w:val="432"/>
        </w:trPr>
        <w:tc>
          <w:tcPr>
            <w:tcW w:w="1440" w:type="dxa"/>
            <w:vAlign w:val="bottom"/>
          </w:tcPr>
          <w:p w14:paraId="448FE988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FFEEE7B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</w:tcPr>
          <w:p w14:paraId="5AD61543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</w:p>
          <w:p w14:paraId="6621215C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</w:p>
          <w:p w14:paraId="51B693B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</w:p>
          <w:p w14:paraId="0C6C8ED3" w14:textId="644D7845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</w:t>
            </w:r>
            <w:r w:rsidRPr="00EB0BEB"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  <w:br/>
            </w:r>
            <w:r w:rsidRPr="00EB0BEB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ที่เกิดจากสัญญา</w:t>
            </w:r>
          </w:p>
        </w:tc>
        <w:tc>
          <w:tcPr>
            <w:tcW w:w="270" w:type="dxa"/>
          </w:tcPr>
          <w:p w14:paraId="3BAFDEB0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520FC9FC" w14:textId="3BA6E359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42C4B891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0FE95B5C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น้อยกว่า </w:t>
            </w:r>
            <w:r w:rsidRPr="00EB0BEB">
              <w:rPr>
                <w:rFonts w:asciiTheme="majorHAnsi" w:hAnsiTheme="majorHAnsi" w:cstheme="majorHAnsi"/>
                <w:sz w:val="22"/>
                <w:szCs w:val="22"/>
              </w:rPr>
              <w:br/>
              <w:t>3</w:t>
            </w: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662933F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0EB77B8E" w14:textId="77777777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00BBBBF" w14:textId="77777777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 - </w:t>
            </w: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D2E5AF7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066481A3" w14:textId="77777777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1" w:right="-117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 - </w:t>
            </w: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12</w:t>
            </w: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8CDFDC4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bottom"/>
          </w:tcPr>
          <w:p w14:paraId="718D20D7" w14:textId="23F5AAE8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09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มากกว่า </w:t>
            </w:r>
            <w:r w:rsidRPr="00EB0BEB">
              <w:rPr>
                <w:rFonts w:asciiTheme="majorHAnsi" w:hAnsiTheme="majorHAnsi" w:cstheme="majorHAnsi"/>
                <w:sz w:val="22"/>
                <w:szCs w:val="22"/>
              </w:rPr>
              <w:br/>
              <w:t>12</w:t>
            </w: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E31D3BD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894C868" w14:textId="21A7F7EA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08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EB0BEB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EB0BEB">
              <w:rPr>
                <w:rFonts w:asciiTheme="majorHAnsi" w:hAnsiTheme="majorHAnsi" w:cstheme="majorHAnsi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ED93A50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5E9EE48E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0B2FF18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DF0F796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77FC6" w:rsidRPr="00EB0BEB" w14:paraId="37E2EDD9" w14:textId="77777777" w:rsidTr="00877FC6">
        <w:tc>
          <w:tcPr>
            <w:tcW w:w="1676" w:type="dxa"/>
            <w:gridSpan w:val="2"/>
          </w:tcPr>
          <w:p w14:paraId="07B498E4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  <w:t xml:space="preserve">มีนาคม </w:t>
            </w: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844" w:type="dxa"/>
            <w:gridSpan w:val="2"/>
          </w:tcPr>
          <w:p w14:paraId="20490D90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D9A12B3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</w:tcPr>
          <w:p w14:paraId="365A0E4A" w14:textId="64FEDBF4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</w:tr>
      <w:tr w:rsidR="00877FC6" w:rsidRPr="00EB0BEB" w14:paraId="0B69EC3B" w14:textId="77777777" w:rsidTr="000A27EE">
        <w:tc>
          <w:tcPr>
            <w:tcW w:w="1440" w:type="dxa"/>
          </w:tcPr>
          <w:p w14:paraId="17CB63D1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0C1156D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</w:tcPr>
          <w:p w14:paraId="3A5FE1E5" w14:textId="0ACC1826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877FC6" w:rsidRPr="00EB0BEB" w14:paraId="20837A7A" w14:textId="77777777" w:rsidTr="00877FC6">
        <w:tc>
          <w:tcPr>
            <w:tcW w:w="1440" w:type="dxa"/>
          </w:tcPr>
          <w:p w14:paraId="7998455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</w:tcPr>
          <w:p w14:paraId="61A8CD08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</w:tcPr>
          <w:p w14:paraId="18477EA8" w14:textId="0B0BD007" w:rsidR="00877FC6" w:rsidRPr="00EB0BEB" w:rsidRDefault="00877FC6" w:rsidP="004A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9D2A0F7" w14:textId="77777777" w:rsidR="00877FC6" w:rsidRPr="00EB0BEB" w:rsidRDefault="00877FC6" w:rsidP="004A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23CE8F30" w14:textId="6FC94ACD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0.76</w:t>
            </w:r>
          </w:p>
        </w:tc>
        <w:tc>
          <w:tcPr>
            <w:tcW w:w="236" w:type="dxa"/>
          </w:tcPr>
          <w:p w14:paraId="4657F1C3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36E2B110" w14:textId="0B0A2ED1" w:rsidR="00877FC6" w:rsidRPr="00EB0BEB" w:rsidRDefault="00877FC6" w:rsidP="004A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1.98</w:t>
            </w:r>
          </w:p>
        </w:tc>
        <w:tc>
          <w:tcPr>
            <w:tcW w:w="236" w:type="dxa"/>
          </w:tcPr>
          <w:p w14:paraId="31AF89E1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36495920" w14:textId="63E8BA9A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53.39</w:t>
            </w:r>
          </w:p>
        </w:tc>
        <w:tc>
          <w:tcPr>
            <w:tcW w:w="236" w:type="dxa"/>
          </w:tcPr>
          <w:p w14:paraId="36ECF90B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3C1ADB5C" w14:textId="619DAEF1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6D5E336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</w:tcPr>
          <w:p w14:paraId="51E62412" w14:textId="255C510A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502AEEB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2FD21D2" w14:textId="1C312B71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100.00</w:t>
            </w:r>
          </w:p>
        </w:tc>
        <w:tc>
          <w:tcPr>
            <w:tcW w:w="240" w:type="dxa"/>
          </w:tcPr>
          <w:p w14:paraId="540754D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0" w:type="dxa"/>
          </w:tcPr>
          <w:p w14:paraId="384DECD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77FC6" w:rsidRPr="00EB0BEB" w14:paraId="43257E14" w14:textId="77777777" w:rsidTr="00877FC6">
        <w:tc>
          <w:tcPr>
            <w:tcW w:w="1440" w:type="dxa"/>
          </w:tcPr>
          <w:p w14:paraId="6EFE5EA7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F821FAF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</w:tcPr>
          <w:p w14:paraId="75CAA708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A76DD3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</w:tcPr>
          <w:p w14:paraId="2E064F85" w14:textId="7075E4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</w:tr>
      <w:tr w:rsidR="00877FC6" w:rsidRPr="00EB0BEB" w14:paraId="41FBC1BF" w14:textId="77777777" w:rsidTr="000A27EE">
        <w:tc>
          <w:tcPr>
            <w:tcW w:w="1440" w:type="dxa"/>
          </w:tcPr>
          <w:p w14:paraId="10629A2A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1C0E904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134" w:type="dxa"/>
            <w:gridSpan w:val="16"/>
          </w:tcPr>
          <w:p w14:paraId="50B81B4A" w14:textId="3D112B79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77FC6" w:rsidRPr="00EB0BEB" w14:paraId="20157124" w14:textId="77777777" w:rsidTr="00877FC6">
        <w:tc>
          <w:tcPr>
            <w:tcW w:w="1440" w:type="dxa"/>
          </w:tcPr>
          <w:p w14:paraId="72448A6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</w:tcPr>
          <w:p w14:paraId="4A7DD52D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</w:tcPr>
          <w:p w14:paraId="40AE299F" w14:textId="5F3851AA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47F9167" w14:textId="77777777" w:rsidR="00877FC6" w:rsidRPr="00EB0BEB" w:rsidRDefault="00877FC6" w:rsidP="004A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867F7B0" w14:textId="0245893A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23,423</w:t>
            </w:r>
          </w:p>
        </w:tc>
        <w:tc>
          <w:tcPr>
            <w:tcW w:w="236" w:type="dxa"/>
          </w:tcPr>
          <w:p w14:paraId="2795FAB3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3FBF5DC0" w14:textId="62A7F160" w:rsidR="00877FC6" w:rsidRPr="00EB0BEB" w:rsidRDefault="00877FC6" w:rsidP="004A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14,118</w:t>
            </w:r>
          </w:p>
        </w:tc>
        <w:tc>
          <w:tcPr>
            <w:tcW w:w="236" w:type="dxa"/>
          </w:tcPr>
          <w:p w14:paraId="2B7C557C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5BE83B81" w14:textId="2ACB5545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118</w:t>
            </w:r>
          </w:p>
        </w:tc>
        <w:tc>
          <w:tcPr>
            <w:tcW w:w="236" w:type="dxa"/>
          </w:tcPr>
          <w:p w14:paraId="773FAC4F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60C25AD8" w14:textId="55930C23" w:rsidR="00877FC6" w:rsidRPr="00EB0BEB" w:rsidRDefault="00877FC6" w:rsidP="004A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1B23EBF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</w:tcPr>
          <w:p w14:paraId="4C1FE787" w14:textId="05456CEA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7F01F17E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089A6B9C" w14:textId="3F431585" w:rsidR="00877FC6" w:rsidRPr="00EB0BEB" w:rsidRDefault="00877FC6" w:rsidP="004A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4,455</w:t>
            </w:r>
          </w:p>
        </w:tc>
        <w:tc>
          <w:tcPr>
            <w:tcW w:w="240" w:type="dxa"/>
          </w:tcPr>
          <w:p w14:paraId="271EE477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14:paraId="672F63D3" w14:textId="23A325B0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42,114</w:t>
            </w:r>
          </w:p>
        </w:tc>
      </w:tr>
      <w:tr w:rsidR="00877FC6" w:rsidRPr="00EB0BEB" w14:paraId="6AECA608" w14:textId="77777777" w:rsidTr="00877FC6">
        <w:tc>
          <w:tcPr>
            <w:tcW w:w="1440" w:type="dxa"/>
          </w:tcPr>
          <w:p w14:paraId="71A24399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br/>
              <w:t xml:space="preserve">   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br/>
              <w:t xml:space="preserve">   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</w:tcPr>
          <w:p w14:paraId="7908366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272280D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453FEA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F2C33E8" w14:textId="53B1C587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DD041AB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4F97B083" w14:textId="5CFA08B0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51AF6C8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B1BBD99" w14:textId="465186FE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(178)</w:t>
            </w:r>
          </w:p>
        </w:tc>
        <w:tc>
          <w:tcPr>
            <w:tcW w:w="236" w:type="dxa"/>
          </w:tcPr>
          <w:p w14:paraId="024568A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6A732B4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593EDFA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BCBBE5B" w14:textId="1C892529" w:rsidR="00877FC6" w:rsidRPr="00EB0BEB" w:rsidRDefault="00877FC6" w:rsidP="004A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(279)</w:t>
            </w:r>
          </w:p>
        </w:tc>
        <w:tc>
          <w:tcPr>
            <w:tcW w:w="236" w:type="dxa"/>
          </w:tcPr>
          <w:p w14:paraId="1252890C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7FA97730" w14:textId="77777777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47F2C53" w14:textId="77777777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3604FA1" w14:textId="0731CE1E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(63)</w:t>
            </w:r>
          </w:p>
        </w:tc>
        <w:tc>
          <w:tcPr>
            <w:tcW w:w="236" w:type="dxa"/>
          </w:tcPr>
          <w:p w14:paraId="20DB84CB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1D6F8019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1E521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0822728" w14:textId="133FDA41" w:rsidR="00877FC6" w:rsidRPr="00EB0BEB" w:rsidRDefault="00877FC6" w:rsidP="004A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3C24E0FB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</w:tcPr>
          <w:p w14:paraId="30CBFB9A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933845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D7C08B" w14:textId="48682424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90279A7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3F14CAC4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4F67F2B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F01B789" w14:textId="09624635" w:rsidR="00877FC6" w:rsidRPr="00EB0BEB" w:rsidRDefault="00877FC6" w:rsidP="004A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(4,455)</w:t>
            </w:r>
          </w:p>
        </w:tc>
        <w:tc>
          <w:tcPr>
            <w:tcW w:w="240" w:type="dxa"/>
          </w:tcPr>
          <w:p w14:paraId="3FEAE1A1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14:paraId="2966EFA1" w14:textId="77777777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63C3D70" w14:textId="77777777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0DEB5AE" w14:textId="64D3E610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(4,975)</w:t>
            </w:r>
          </w:p>
        </w:tc>
      </w:tr>
      <w:tr w:rsidR="00877FC6" w:rsidRPr="00EB0BEB" w14:paraId="4C254CFF" w14:textId="77777777" w:rsidTr="00877FC6">
        <w:tc>
          <w:tcPr>
            <w:tcW w:w="1440" w:type="dxa"/>
          </w:tcPr>
          <w:p w14:paraId="13AA683C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B6D8BDC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</w:tcPr>
          <w:p w14:paraId="15962D8F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5E8A76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49B2408" w14:textId="197416AA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EC207B8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</w:tcPr>
          <w:p w14:paraId="04AEFC4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8101E5B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</w:tcPr>
          <w:p w14:paraId="2D69739C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84E663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</w:tcPr>
          <w:p w14:paraId="22873F14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398BB74F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</w:tcPr>
          <w:p w14:paraId="400431C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BF5B411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C09F327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4C1E620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0" w:type="dxa"/>
          </w:tcPr>
          <w:p w14:paraId="5DA633FD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77FC6" w:rsidRPr="00EB0BEB" w14:paraId="418B1424" w14:textId="77777777" w:rsidTr="000A27EE">
        <w:tc>
          <w:tcPr>
            <w:tcW w:w="1688" w:type="dxa"/>
            <w:gridSpan w:val="3"/>
          </w:tcPr>
          <w:p w14:paraId="1E4CD333" w14:textId="3D5B84C2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EB0BEB">
              <w:rPr>
                <w:rFonts w:asciiTheme="majorHAnsi" w:hAnsiTheme="majorHAnsi" w:cstheme="majorHAnsi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EB0BEB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1822" w:type="dxa"/>
            <w:gridSpan w:val="3"/>
          </w:tcPr>
          <w:p w14:paraId="4E07B58B" w14:textId="0F4AE5E2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8CC6659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</w:tcPr>
          <w:p w14:paraId="747F176E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AB2D284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</w:tcPr>
          <w:p w14:paraId="49430006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64B980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</w:tcPr>
          <w:p w14:paraId="752D3CBD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6380054F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</w:tcPr>
          <w:p w14:paraId="4158A23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53A46C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3D77C8E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D22BB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0" w:type="dxa"/>
          </w:tcPr>
          <w:p w14:paraId="45E371A1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77FC6" w:rsidRPr="00EB0BEB" w14:paraId="74B7F25F" w14:textId="77777777" w:rsidTr="000A27EE">
        <w:tc>
          <w:tcPr>
            <w:tcW w:w="1440" w:type="dxa"/>
          </w:tcPr>
          <w:p w14:paraId="0F907D13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51B0D2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</w:tcPr>
          <w:p w14:paraId="69D392E9" w14:textId="044F059A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877FC6" w:rsidRPr="00EB0BEB" w14:paraId="7326AA64" w14:textId="77777777" w:rsidTr="00877FC6">
        <w:tc>
          <w:tcPr>
            <w:tcW w:w="1440" w:type="dxa"/>
          </w:tcPr>
          <w:p w14:paraId="4FDA1EC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</w:tcPr>
          <w:p w14:paraId="7DDB59EF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</w:tcPr>
          <w:p w14:paraId="2D55EDFD" w14:textId="493C0255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497C4C5" w14:textId="77777777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63161504" w14:textId="7EFF9076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0.79</w:t>
            </w:r>
          </w:p>
        </w:tc>
        <w:tc>
          <w:tcPr>
            <w:tcW w:w="236" w:type="dxa"/>
          </w:tcPr>
          <w:p w14:paraId="6131299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3614AE31" w14:textId="77777777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2.17</w:t>
            </w:r>
          </w:p>
        </w:tc>
        <w:tc>
          <w:tcPr>
            <w:tcW w:w="236" w:type="dxa"/>
          </w:tcPr>
          <w:p w14:paraId="526B53B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7A7732A6" w14:textId="77777777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56.80</w:t>
            </w:r>
          </w:p>
        </w:tc>
        <w:tc>
          <w:tcPr>
            <w:tcW w:w="236" w:type="dxa"/>
          </w:tcPr>
          <w:p w14:paraId="49DEF9B9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A1F0BF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6419FF4E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</w:tcPr>
          <w:p w14:paraId="54643C9C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24760E61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601273AE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100.00</w:t>
            </w:r>
          </w:p>
        </w:tc>
        <w:tc>
          <w:tcPr>
            <w:tcW w:w="240" w:type="dxa"/>
          </w:tcPr>
          <w:p w14:paraId="3EECCF40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0" w:type="dxa"/>
          </w:tcPr>
          <w:p w14:paraId="1DD79974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77FC6" w:rsidRPr="00EB0BEB" w14:paraId="7EAF0F78" w14:textId="77777777" w:rsidTr="00877FC6">
        <w:tc>
          <w:tcPr>
            <w:tcW w:w="1440" w:type="dxa"/>
          </w:tcPr>
          <w:p w14:paraId="2D63A176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235EB54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</w:tcPr>
          <w:p w14:paraId="7A46429C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4764A76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</w:tcPr>
          <w:p w14:paraId="4991EFF3" w14:textId="5D64ACCE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</w:tr>
      <w:tr w:rsidR="00877FC6" w:rsidRPr="00EB0BEB" w14:paraId="1E3D70B4" w14:textId="77777777" w:rsidTr="000A27EE">
        <w:tc>
          <w:tcPr>
            <w:tcW w:w="1440" w:type="dxa"/>
          </w:tcPr>
          <w:p w14:paraId="1CF178C4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6B2A894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134" w:type="dxa"/>
            <w:gridSpan w:val="16"/>
          </w:tcPr>
          <w:p w14:paraId="3EFA2A81" w14:textId="7913915E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77FC6" w:rsidRPr="00EB0BEB" w14:paraId="3D5DE25F" w14:textId="77777777" w:rsidTr="00877FC6">
        <w:tc>
          <w:tcPr>
            <w:tcW w:w="1440" w:type="dxa"/>
          </w:tcPr>
          <w:p w14:paraId="36197B10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</w:tcPr>
          <w:p w14:paraId="0A92EE3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</w:tcPr>
          <w:p w14:paraId="4004F3D5" w14:textId="1E3249E7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90B17C2" w14:textId="77777777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41C90F1E" w14:textId="6235AB99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18,571</w:t>
            </w:r>
          </w:p>
        </w:tc>
        <w:tc>
          <w:tcPr>
            <w:tcW w:w="236" w:type="dxa"/>
          </w:tcPr>
          <w:p w14:paraId="5955BDA6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49597BA5" w14:textId="77777777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18,676</w:t>
            </w:r>
          </w:p>
        </w:tc>
        <w:tc>
          <w:tcPr>
            <w:tcW w:w="236" w:type="dxa"/>
          </w:tcPr>
          <w:p w14:paraId="08E949D4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78C1F82B" w14:textId="77777777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125</w:t>
            </w:r>
          </w:p>
        </w:tc>
        <w:tc>
          <w:tcPr>
            <w:tcW w:w="236" w:type="dxa"/>
          </w:tcPr>
          <w:p w14:paraId="445A85A1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5FC53CA4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2CB44089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</w:tcPr>
          <w:p w14:paraId="1A1CA342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57AFEC7F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1310B5F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4,847</w:t>
            </w:r>
          </w:p>
        </w:tc>
        <w:tc>
          <w:tcPr>
            <w:tcW w:w="240" w:type="dxa"/>
          </w:tcPr>
          <w:p w14:paraId="0321281D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14:paraId="2A0C852D" w14:textId="77777777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42,219</w:t>
            </w:r>
          </w:p>
        </w:tc>
      </w:tr>
      <w:tr w:rsidR="00877FC6" w:rsidRPr="00EB0BEB" w14:paraId="70685CAE" w14:textId="77777777" w:rsidTr="00877FC6">
        <w:tc>
          <w:tcPr>
            <w:tcW w:w="1440" w:type="dxa"/>
          </w:tcPr>
          <w:p w14:paraId="55C22AE1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pacing w:val="-4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br/>
              <w:t xml:space="preserve">   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br/>
              <w:t xml:space="preserve">   </w:t>
            </w:r>
            <w:r w:rsidRPr="00EB0BEB">
              <w:rPr>
                <w:rFonts w:asciiTheme="majorHAnsi" w:hAnsiTheme="majorHAnsi" w:cstheme="majorHAnsi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</w:tcPr>
          <w:p w14:paraId="14F3E7D0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F2E214B" w14:textId="77777777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DB5AE56" w14:textId="77777777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3AA3001" w14:textId="1DEE06DD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0077EC" w14:textId="77777777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6C10C384" w14:textId="599B3E19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A299E8E" w14:textId="77777777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9B49451" w14:textId="77777777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(147)</w:t>
            </w:r>
          </w:p>
        </w:tc>
        <w:tc>
          <w:tcPr>
            <w:tcW w:w="236" w:type="dxa"/>
          </w:tcPr>
          <w:p w14:paraId="6FAA9C06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7F307FA5" w14:textId="77777777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8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29DEBAF" w14:textId="77777777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8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F674D18" w14:textId="77777777" w:rsidR="00877FC6" w:rsidRPr="00EB0BEB" w:rsidRDefault="00877FC6" w:rsidP="007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(406)</w:t>
            </w:r>
          </w:p>
        </w:tc>
        <w:tc>
          <w:tcPr>
            <w:tcW w:w="236" w:type="dxa"/>
          </w:tcPr>
          <w:p w14:paraId="39059E96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27A1BDA1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2F49ADD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CE5CDCC" w14:textId="77777777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(71)</w:t>
            </w:r>
          </w:p>
        </w:tc>
        <w:tc>
          <w:tcPr>
            <w:tcW w:w="236" w:type="dxa"/>
          </w:tcPr>
          <w:p w14:paraId="17151030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1E1ABC69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2BAB9C0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074B7AB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28B6E874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</w:tcPr>
          <w:p w14:paraId="0C005FA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561E495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78ADEFB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4598F529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180205A8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09FB6C1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32D0D9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B0BEB">
              <w:rPr>
                <w:rFonts w:asciiTheme="majorHAnsi" w:hAnsiTheme="majorHAnsi" w:cstheme="majorHAnsi"/>
                <w:sz w:val="22"/>
                <w:szCs w:val="22"/>
              </w:rPr>
              <w:t>(4,847)</w:t>
            </w:r>
          </w:p>
        </w:tc>
        <w:tc>
          <w:tcPr>
            <w:tcW w:w="240" w:type="dxa"/>
          </w:tcPr>
          <w:p w14:paraId="7A82DA4A" w14:textId="77777777" w:rsidR="00877FC6" w:rsidRPr="00EB0BEB" w:rsidRDefault="00877FC6" w:rsidP="000A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14:paraId="08FD3156" w14:textId="77777777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45A6BCF" w14:textId="77777777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BE6CD8C" w14:textId="77777777" w:rsidR="00877FC6" w:rsidRPr="00EB0BEB" w:rsidRDefault="00877FC6" w:rsidP="0087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  <w:r w:rsidRPr="00EB0BE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(5,471)</w:t>
            </w:r>
          </w:p>
        </w:tc>
      </w:tr>
    </w:tbl>
    <w:p w14:paraId="468052B3" w14:textId="77777777" w:rsidR="00AF37A8" w:rsidRPr="00EB0BEB" w:rsidRDefault="00AF37A8" w:rsidP="00AF37A8">
      <w:pPr>
        <w:rPr>
          <w:sz w:val="30"/>
          <w:szCs w:val="30"/>
        </w:rPr>
      </w:pPr>
    </w:p>
    <w:p w14:paraId="3E3BC3FE" w14:textId="02A6558F" w:rsidR="00AF37A8" w:rsidRPr="00EB0BEB" w:rsidRDefault="00981EB5" w:rsidP="00981EB5">
      <w:pPr>
        <w:pStyle w:val="BodyText2"/>
        <w:tabs>
          <w:tab w:val="left" w:pos="540"/>
        </w:tabs>
        <w:ind w:left="540"/>
        <w:rPr>
          <w:rFonts w:asciiTheme="majorHAnsi" w:hAnsiTheme="majorHAnsi"/>
          <w:cs/>
          <w:lang w:val="en-US"/>
        </w:rPr>
      </w:pPr>
      <w:r w:rsidRPr="00EB0BEB">
        <w:rPr>
          <w:rFonts w:asciiTheme="majorHAnsi" w:hAnsiTheme="majorHAnsi" w:hint="cs"/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EB0BEB">
        <w:rPr>
          <w:rFonts w:asciiTheme="majorHAnsi" w:hAnsiTheme="majorHAnsi"/>
          <w:lang w:val="en-US"/>
        </w:rPr>
        <w:t xml:space="preserve">7 </w:t>
      </w:r>
      <w:r w:rsidRPr="00EB0BEB">
        <w:rPr>
          <w:rFonts w:asciiTheme="majorHAnsi" w:hAnsiTheme="majorHAnsi" w:hint="cs"/>
          <w:cs/>
          <w:lang w:val="en-US"/>
        </w:rPr>
        <w:t xml:space="preserve">วัน ถึง </w:t>
      </w:r>
      <w:r w:rsidRPr="00EB0BEB">
        <w:rPr>
          <w:rFonts w:asciiTheme="majorHAnsi" w:hAnsiTheme="majorHAnsi"/>
          <w:lang w:val="en-US"/>
        </w:rPr>
        <w:t xml:space="preserve">60 </w:t>
      </w:r>
      <w:r w:rsidRPr="00EB0BEB">
        <w:rPr>
          <w:rFonts w:asciiTheme="majorHAnsi" w:hAnsiTheme="majorHAnsi" w:hint="cs"/>
          <w:cs/>
          <w:lang w:val="en-US"/>
        </w:rPr>
        <w:t>วัน</w:t>
      </w:r>
    </w:p>
    <w:p w14:paraId="1FA30ECC" w14:textId="4D7B645A" w:rsidR="007E7857" w:rsidRPr="00EB0BEB" w:rsidRDefault="007E7857" w:rsidP="00AF37A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GB"/>
        </w:rPr>
      </w:pPr>
    </w:p>
    <w:p w14:paraId="11C5AC09" w14:textId="676598DA" w:rsidR="007E7857" w:rsidRPr="00EB0BEB" w:rsidRDefault="007E7857" w:rsidP="00AF37A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GB"/>
        </w:rPr>
      </w:pPr>
    </w:p>
    <w:p w14:paraId="3FA5DD41" w14:textId="5925DC54" w:rsidR="007E7857" w:rsidRPr="00EB0BEB" w:rsidRDefault="007E7857" w:rsidP="00AF37A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GB"/>
        </w:rPr>
      </w:pPr>
    </w:p>
    <w:p w14:paraId="1C827AEE" w14:textId="54B2ABF7" w:rsidR="007E7857" w:rsidRPr="00EB0BEB" w:rsidRDefault="007E7857" w:rsidP="00AF37A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GB"/>
        </w:rPr>
      </w:pPr>
    </w:p>
    <w:p w14:paraId="657C02B6" w14:textId="6180F41B" w:rsidR="007E7857" w:rsidRPr="00EB0BEB" w:rsidRDefault="007E7857" w:rsidP="00AF37A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GB"/>
        </w:rPr>
      </w:pPr>
    </w:p>
    <w:p w14:paraId="2B21908B" w14:textId="41B2EB14" w:rsidR="007E7857" w:rsidRPr="00EB0BEB" w:rsidRDefault="007E7857" w:rsidP="00AF37A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GB"/>
        </w:rPr>
      </w:pPr>
    </w:p>
    <w:p w14:paraId="07F13C28" w14:textId="4C9D6E7F" w:rsidR="007E7857" w:rsidRPr="00EB0BEB" w:rsidRDefault="007E7857" w:rsidP="00AF37A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GB"/>
        </w:rPr>
      </w:pPr>
    </w:p>
    <w:p w14:paraId="4EA4DF2B" w14:textId="77777777" w:rsidR="007E7857" w:rsidRPr="00EB0BEB" w:rsidRDefault="007E7857" w:rsidP="00AF37A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GB"/>
        </w:rPr>
      </w:pPr>
    </w:p>
    <w:p w14:paraId="6311F4DD" w14:textId="0C3A9390" w:rsidR="00E21F5A" w:rsidRPr="00EB0BEB" w:rsidRDefault="00E21F5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bookmarkStart w:id="28" w:name="_Hlk71131204"/>
      <w:r w:rsidRPr="00EB0BEB">
        <w:rPr>
          <w:rFonts w:asciiTheme="majorHAnsi" w:hAnsiTheme="majorHAnsi" w:cstheme="majorHAnsi"/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</w:p>
    <w:bookmarkEnd w:id="26"/>
    <w:bookmarkEnd w:id="28"/>
    <w:p w14:paraId="2C7A5E54" w14:textId="0A794917" w:rsidR="00E21F5A" w:rsidRPr="00EB0BEB" w:rsidRDefault="00E21F5A" w:rsidP="00E21F5A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tbl>
      <w:tblPr>
        <w:tblW w:w="9192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1"/>
        <w:gridCol w:w="2072"/>
        <w:gridCol w:w="259"/>
        <w:gridCol w:w="17"/>
        <w:gridCol w:w="2055"/>
        <w:gridCol w:w="18"/>
      </w:tblGrid>
      <w:tr w:rsidR="00715D25" w:rsidRPr="00EB0BEB" w14:paraId="0515696C" w14:textId="77777777" w:rsidTr="00E40716">
        <w:trPr>
          <w:gridAfter w:val="1"/>
          <w:wAfter w:w="11" w:type="pct"/>
          <w:tblHeader/>
        </w:trPr>
        <w:tc>
          <w:tcPr>
            <w:tcW w:w="2595" w:type="pct"/>
            <w:tcBorders>
              <w:top w:val="nil"/>
              <w:bottom w:val="nil"/>
            </w:tcBorders>
          </w:tcPr>
          <w:p w14:paraId="5D08B5B4" w14:textId="5E39F13B" w:rsidR="00715D25" w:rsidRPr="00EB0BEB" w:rsidRDefault="00981EB5" w:rsidP="0098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0B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27" w:type="pct"/>
            <w:tcBorders>
              <w:top w:val="nil"/>
              <w:bottom w:val="nil"/>
            </w:tcBorders>
          </w:tcPr>
          <w:p w14:paraId="322FA637" w14:textId="77777777" w:rsidR="00715D25" w:rsidRPr="00EB0BE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69084E11" w14:textId="77777777" w:rsidR="00715D25" w:rsidRPr="00EB0BE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pct"/>
            <w:gridSpan w:val="2"/>
            <w:tcBorders>
              <w:top w:val="nil"/>
              <w:bottom w:val="nil"/>
            </w:tcBorders>
          </w:tcPr>
          <w:p w14:paraId="7EA7C3F4" w14:textId="77777777" w:rsidR="00715D25" w:rsidRPr="00EB0BE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D25" w:rsidRPr="00EB0BEB" w14:paraId="0E7245F1" w14:textId="77777777" w:rsidTr="00E40716">
        <w:trPr>
          <w:tblHeader/>
        </w:trPr>
        <w:tc>
          <w:tcPr>
            <w:tcW w:w="2595" w:type="pct"/>
          </w:tcPr>
          <w:p w14:paraId="2AB7EA24" w14:textId="77777777" w:rsidR="00715D25" w:rsidRPr="00EB0BE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5" w:type="pct"/>
            <w:gridSpan w:val="5"/>
          </w:tcPr>
          <w:p w14:paraId="6C9E42B7" w14:textId="77777777" w:rsidR="00715D25" w:rsidRPr="00EB0BEB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B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B0B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B0B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81EB5" w:rsidRPr="00EB0BEB" w14:paraId="4D613F50" w14:textId="77777777" w:rsidTr="00E40716">
        <w:tc>
          <w:tcPr>
            <w:tcW w:w="2595" w:type="pct"/>
          </w:tcPr>
          <w:p w14:paraId="6CDA5CCC" w14:textId="09B1EA16" w:rsidR="00981EB5" w:rsidRPr="00EB0BEB" w:rsidRDefault="00981EB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27" w:type="pct"/>
            <w:tcBorders>
              <w:bottom w:val="nil"/>
            </w:tcBorders>
          </w:tcPr>
          <w:p w14:paraId="1026E032" w14:textId="77777777" w:rsidR="00981EB5" w:rsidRPr="00EB0BEB" w:rsidRDefault="00981EB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E7388CC" w14:textId="77777777" w:rsidR="00981EB5" w:rsidRPr="00EB0BEB" w:rsidRDefault="00981EB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pct"/>
            <w:gridSpan w:val="2"/>
          </w:tcPr>
          <w:p w14:paraId="0D363BF5" w14:textId="77777777" w:rsidR="00981EB5" w:rsidRPr="00EB0BEB" w:rsidRDefault="00981EB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EB5" w:rsidRPr="00EB0BEB" w14:paraId="0C451A2C" w14:textId="77777777" w:rsidTr="00E40716">
        <w:tc>
          <w:tcPr>
            <w:tcW w:w="2595" w:type="pct"/>
          </w:tcPr>
          <w:p w14:paraId="11790AD4" w14:textId="09DF36E5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27" w:type="pct"/>
            <w:tcBorders>
              <w:top w:val="nil"/>
              <w:bottom w:val="double" w:sz="4" w:space="0" w:color="auto"/>
            </w:tcBorders>
          </w:tcPr>
          <w:p w14:paraId="6BA11219" w14:textId="6BAD38DC" w:rsidR="00981EB5" w:rsidRPr="00EB0BEB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50" w:type="pct"/>
            <w:gridSpan w:val="2"/>
          </w:tcPr>
          <w:p w14:paraId="1D4033EF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pct"/>
            <w:gridSpan w:val="2"/>
          </w:tcPr>
          <w:p w14:paraId="25723C05" w14:textId="6F6E8BC9" w:rsidR="00981EB5" w:rsidRPr="00EB0BEB" w:rsidRDefault="00981EB5" w:rsidP="00981EB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EB5" w:rsidRPr="00EB0BEB" w14:paraId="7AAD615C" w14:textId="77777777" w:rsidTr="00E40716">
        <w:tc>
          <w:tcPr>
            <w:tcW w:w="2595" w:type="pct"/>
            <w:tcBorders>
              <w:bottom w:val="nil"/>
            </w:tcBorders>
          </w:tcPr>
          <w:p w14:paraId="1D0AAB0D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pct"/>
            <w:tcBorders>
              <w:bottom w:val="nil"/>
            </w:tcBorders>
          </w:tcPr>
          <w:p w14:paraId="3D50E45E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bottom w:val="nil"/>
            </w:tcBorders>
          </w:tcPr>
          <w:p w14:paraId="6355D166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pct"/>
            <w:gridSpan w:val="2"/>
            <w:tcBorders>
              <w:top w:val="double" w:sz="4" w:space="0" w:color="auto"/>
              <w:bottom w:val="nil"/>
            </w:tcBorders>
          </w:tcPr>
          <w:p w14:paraId="7BDACBD5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EB5" w:rsidRPr="00EB0BEB" w14:paraId="1BA81546" w14:textId="77777777" w:rsidTr="00E40716">
        <w:tc>
          <w:tcPr>
            <w:tcW w:w="2595" w:type="pct"/>
            <w:tcBorders>
              <w:top w:val="nil"/>
            </w:tcBorders>
          </w:tcPr>
          <w:p w14:paraId="7FD0A32F" w14:textId="71554FBC" w:rsidR="00981EB5" w:rsidRPr="00EB0BEB" w:rsidRDefault="00212F34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29" w:name="_Hlk70779201"/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สัญญาเช่าระยะสั้นและสินทรัพย์อ้างอิงที่มีมูลค่าต่ำ</w:t>
            </w:r>
          </w:p>
        </w:tc>
        <w:tc>
          <w:tcPr>
            <w:tcW w:w="1127" w:type="pct"/>
            <w:tcBorders>
              <w:top w:val="nil"/>
            </w:tcBorders>
          </w:tcPr>
          <w:p w14:paraId="021150AB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6D5056B5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pct"/>
            <w:gridSpan w:val="2"/>
            <w:tcBorders>
              <w:top w:val="nil"/>
            </w:tcBorders>
          </w:tcPr>
          <w:p w14:paraId="55D92AE1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29"/>
      <w:tr w:rsidR="00981EB5" w:rsidRPr="00EB0BEB" w14:paraId="08F61BE9" w14:textId="77777777" w:rsidTr="00E40716">
        <w:tc>
          <w:tcPr>
            <w:tcW w:w="2595" w:type="pct"/>
          </w:tcPr>
          <w:p w14:paraId="275EBCB0" w14:textId="519E3483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EB0BEB">
              <w:rPr>
                <w:rFonts w:ascii="Angsana New" w:hAnsi="Angsana New"/>
                <w:sz w:val="30"/>
                <w:szCs w:val="30"/>
              </w:rPr>
              <w:t>1</w:t>
            </w:r>
            <w:r w:rsidRPr="00EB0BE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27" w:type="pct"/>
          </w:tcPr>
          <w:p w14:paraId="78797331" w14:textId="394BD765" w:rsidR="00981EB5" w:rsidRPr="00EB0BEB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1,169</w:t>
            </w:r>
          </w:p>
        </w:tc>
        <w:tc>
          <w:tcPr>
            <w:tcW w:w="150" w:type="pct"/>
            <w:gridSpan w:val="2"/>
          </w:tcPr>
          <w:p w14:paraId="66451509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pct"/>
            <w:gridSpan w:val="2"/>
          </w:tcPr>
          <w:p w14:paraId="1579C770" w14:textId="2AA51A7E" w:rsidR="00981EB5" w:rsidRPr="00EB0BEB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981EB5" w:rsidRPr="00EB0BEB" w14:paraId="12D3AF15" w14:textId="77777777" w:rsidTr="00E40716">
        <w:tc>
          <w:tcPr>
            <w:tcW w:w="2595" w:type="pct"/>
            <w:tcBorders>
              <w:bottom w:val="nil"/>
            </w:tcBorders>
          </w:tcPr>
          <w:p w14:paraId="27B9F7BD" w14:textId="790B4AFF" w:rsidR="00981EB5" w:rsidRPr="00EB0BEB" w:rsidRDefault="00981EB5" w:rsidP="0016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1 - 5</w:t>
            </w:r>
            <w:r w:rsidRPr="00EB0BE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27" w:type="pct"/>
            <w:tcBorders>
              <w:bottom w:val="nil"/>
            </w:tcBorders>
          </w:tcPr>
          <w:p w14:paraId="2461DA8A" w14:textId="48993858" w:rsidR="00981EB5" w:rsidRPr="00EB0BEB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50" w:type="pct"/>
            <w:gridSpan w:val="2"/>
            <w:tcBorders>
              <w:bottom w:val="nil"/>
            </w:tcBorders>
          </w:tcPr>
          <w:p w14:paraId="5909A18B" w14:textId="77777777" w:rsidR="00981EB5" w:rsidRPr="00EB0BEB" w:rsidRDefault="00981EB5" w:rsidP="0016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pct"/>
            <w:gridSpan w:val="2"/>
            <w:tcBorders>
              <w:bottom w:val="nil"/>
            </w:tcBorders>
          </w:tcPr>
          <w:p w14:paraId="6DB5435C" w14:textId="586E1241" w:rsidR="00981EB5" w:rsidRPr="00EB0BEB" w:rsidRDefault="00981EB5" w:rsidP="00981EB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EB5" w:rsidRPr="00EB0BEB" w14:paraId="66F5485A" w14:textId="77777777" w:rsidTr="00E40716">
        <w:tc>
          <w:tcPr>
            <w:tcW w:w="2595" w:type="pct"/>
            <w:tcBorders>
              <w:top w:val="nil"/>
            </w:tcBorders>
          </w:tcPr>
          <w:p w14:paraId="43EDA4F9" w14:textId="45E4EF75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</w:tcPr>
          <w:p w14:paraId="0EDECC50" w14:textId="37C45210" w:rsidR="00981EB5" w:rsidRPr="00EB0BEB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</w:rPr>
              <w:t>1,355</w:t>
            </w: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1450C31A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BB90D2" w14:textId="118E5736" w:rsidR="00981EB5" w:rsidRPr="00EB0BEB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981EB5" w:rsidRPr="00EB0BEB" w14:paraId="6CD0AD8E" w14:textId="77777777" w:rsidTr="00E40716">
        <w:tc>
          <w:tcPr>
            <w:tcW w:w="2595" w:type="pct"/>
            <w:tcBorders>
              <w:top w:val="nil"/>
              <w:bottom w:val="nil"/>
            </w:tcBorders>
          </w:tcPr>
          <w:p w14:paraId="11483AD2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7" w:type="pct"/>
            <w:tcBorders>
              <w:top w:val="nil"/>
              <w:bottom w:val="nil"/>
            </w:tcBorders>
          </w:tcPr>
          <w:p w14:paraId="1B053201" w14:textId="77777777" w:rsidR="00981EB5" w:rsidRPr="00EB0BEB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315C0E2E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pct"/>
            <w:gridSpan w:val="2"/>
            <w:tcBorders>
              <w:top w:val="nil"/>
              <w:bottom w:val="nil"/>
            </w:tcBorders>
          </w:tcPr>
          <w:p w14:paraId="355182C8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EB5" w:rsidRPr="00EB0BEB" w14:paraId="59482434" w14:textId="77777777" w:rsidTr="00E40716">
        <w:tc>
          <w:tcPr>
            <w:tcW w:w="2595" w:type="pct"/>
            <w:tcBorders>
              <w:top w:val="nil"/>
            </w:tcBorders>
          </w:tcPr>
          <w:p w14:paraId="00BDE642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B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27" w:type="pct"/>
            <w:tcBorders>
              <w:top w:val="nil"/>
            </w:tcBorders>
          </w:tcPr>
          <w:p w14:paraId="10371319" w14:textId="77777777" w:rsidR="00981EB5" w:rsidRPr="00EB0BEB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2BE46480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pct"/>
            <w:gridSpan w:val="2"/>
            <w:tcBorders>
              <w:top w:val="nil"/>
            </w:tcBorders>
          </w:tcPr>
          <w:p w14:paraId="1D35EF54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EB5" w:rsidRPr="00EB0BEB" w14:paraId="5B17E099" w14:textId="77777777" w:rsidTr="00E40716">
        <w:tc>
          <w:tcPr>
            <w:tcW w:w="2595" w:type="pct"/>
          </w:tcPr>
          <w:p w14:paraId="3FA1C0AC" w14:textId="2FA442BB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B0BEB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EB0BEB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1127" w:type="pct"/>
            <w:shd w:val="clear" w:color="auto" w:fill="auto"/>
          </w:tcPr>
          <w:p w14:paraId="3B6961E6" w14:textId="572D1190" w:rsidR="00981EB5" w:rsidRPr="00EB0BEB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2,095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4DD7F1B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pct"/>
            <w:gridSpan w:val="2"/>
            <w:shd w:val="clear" w:color="auto" w:fill="auto"/>
          </w:tcPr>
          <w:p w14:paraId="0E2F0236" w14:textId="3040EA44" w:rsidR="00981EB5" w:rsidRPr="00EB0BEB" w:rsidRDefault="00981EB5" w:rsidP="00981EB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EB5" w:rsidRPr="00EB0BEB" w14:paraId="7DBEF1D7" w14:textId="77777777" w:rsidTr="00E40716">
        <w:tc>
          <w:tcPr>
            <w:tcW w:w="2595" w:type="pct"/>
          </w:tcPr>
          <w:p w14:paraId="3E103A61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27" w:type="pct"/>
            <w:tcBorders>
              <w:bottom w:val="single" w:sz="4" w:space="0" w:color="auto"/>
            </w:tcBorders>
          </w:tcPr>
          <w:p w14:paraId="0F9C6B31" w14:textId="15C4B1E4" w:rsidR="00981EB5" w:rsidRPr="00EB0BEB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1,224,973</w:t>
            </w:r>
          </w:p>
        </w:tc>
        <w:tc>
          <w:tcPr>
            <w:tcW w:w="150" w:type="pct"/>
            <w:gridSpan w:val="2"/>
          </w:tcPr>
          <w:p w14:paraId="7EC8E301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pct"/>
            <w:gridSpan w:val="2"/>
            <w:tcBorders>
              <w:bottom w:val="single" w:sz="4" w:space="0" w:color="auto"/>
            </w:tcBorders>
          </w:tcPr>
          <w:p w14:paraId="73BEC343" w14:textId="7E8D97AC" w:rsidR="00981EB5" w:rsidRPr="00EB0BEB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BEB">
              <w:rPr>
                <w:rFonts w:ascii="Angsana New" w:hAnsi="Angsana New"/>
                <w:sz w:val="30"/>
                <w:szCs w:val="30"/>
              </w:rPr>
              <w:t>103,493</w:t>
            </w:r>
          </w:p>
        </w:tc>
      </w:tr>
      <w:tr w:rsidR="00981EB5" w:rsidRPr="00EB0BEB" w14:paraId="23EE3DA1" w14:textId="77777777" w:rsidTr="00E40716">
        <w:tc>
          <w:tcPr>
            <w:tcW w:w="2595" w:type="pct"/>
            <w:tcBorders>
              <w:top w:val="nil"/>
              <w:bottom w:val="nil"/>
            </w:tcBorders>
          </w:tcPr>
          <w:p w14:paraId="2150C2D6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</w:tcPr>
          <w:p w14:paraId="324F5DCA" w14:textId="372FDB61" w:rsidR="00981EB5" w:rsidRPr="00EB0BEB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</w:rPr>
              <w:t>1,227,068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29CDE441" w14:textId="77777777" w:rsidR="00981EB5" w:rsidRPr="00EB0BEB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CDB1F7" w14:textId="2F8F8729" w:rsidR="00981EB5" w:rsidRPr="00EB0BEB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BEB">
              <w:rPr>
                <w:rFonts w:ascii="Angsana New" w:hAnsi="Angsana New"/>
                <w:b/>
                <w:bCs/>
                <w:sz w:val="30"/>
                <w:szCs w:val="30"/>
              </w:rPr>
              <w:t>103,493</w:t>
            </w:r>
          </w:p>
        </w:tc>
      </w:tr>
    </w:tbl>
    <w:p w14:paraId="7B58D110" w14:textId="19594EF9" w:rsidR="006E490F" w:rsidRPr="00EB0BEB" w:rsidRDefault="006E490F" w:rsidP="00E21F5A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736995DE" w14:textId="1FF90EC7" w:rsidR="009963C7" w:rsidRPr="00EB0BEB" w:rsidRDefault="00E21F5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</w:rPr>
      </w:pPr>
      <w:bookmarkStart w:id="30" w:name="_Hlk71131239"/>
      <w:r w:rsidRPr="00EB0BEB">
        <w:rPr>
          <w:b/>
          <w:bCs/>
          <w:cs/>
        </w:rPr>
        <w:t>หนี้สินที่อาจเกิดขึ้น</w:t>
      </w:r>
    </w:p>
    <w:bookmarkEnd w:id="30"/>
    <w:p w14:paraId="30B89F5E" w14:textId="20D047C6" w:rsidR="00214DE1" w:rsidRPr="00EB0BEB" w:rsidRDefault="00214DE1" w:rsidP="00214DE1">
      <w:pPr>
        <w:pStyle w:val="BodyText2"/>
        <w:tabs>
          <w:tab w:val="left" w:pos="540"/>
        </w:tabs>
        <w:ind w:left="720"/>
        <w:rPr>
          <w:b/>
          <w:bCs/>
          <w:lang w:val="en-US"/>
        </w:rPr>
      </w:pPr>
    </w:p>
    <w:p w14:paraId="2106E2F8" w14:textId="378A7D64" w:rsidR="00981EB5" w:rsidRPr="00EB0BEB" w:rsidRDefault="00981EB5" w:rsidP="00981EB5">
      <w:pPr>
        <w:pStyle w:val="block"/>
        <w:spacing w:after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bookmarkStart w:id="31" w:name="_Hlk71131245"/>
      <w:r w:rsidRPr="00EB0BEB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EB0BEB">
        <w:rPr>
          <w:rFonts w:ascii="Angsana New" w:eastAsia="Calibri" w:hAnsi="Angsana New" w:hint="cs"/>
          <w:sz w:val="30"/>
          <w:szCs w:val="30"/>
          <w:cs/>
          <w:lang w:bidi="th-TH"/>
        </w:rPr>
        <w:t>ย่อยแห่งหนึ่ง</w:t>
      </w:r>
      <w:r w:rsidRPr="00EB0BEB">
        <w:rPr>
          <w:rFonts w:ascii="Angsana New" w:eastAsia="Calibri" w:hAnsi="Angsana New" w:hint="cs"/>
          <w:sz w:val="30"/>
          <w:szCs w:val="30"/>
          <w:cs/>
        </w:rPr>
        <w:t>ได้ถูกฟ้องร้องเรียกค่าเสียหายในข้อหาผิดสัญญาจ้างทำของจากบริษัทแห่งหนึ่ง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(“</w:t>
      </w:r>
      <w:r w:rsidRPr="00EB0BEB">
        <w:rPr>
          <w:rFonts w:ascii="Angsana New" w:eastAsia="Calibri" w:hAnsi="Angsana New" w:hint="cs"/>
          <w:sz w:val="30"/>
          <w:szCs w:val="30"/>
          <w:cs/>
        </w:rPr>
        <w:t>โจทก์</w:t>
      </w:r>
      <w:r w:rsidRPr="00EB0BEB">
        <w:rPr>
          <w:rFonts w:ascii="Angsana New" w:eastAsia="Calibri" w:hAnsi="Angsana New" w:hint="eastAsia"/>
          <w:sz w:val="30"/>
          <w:szCs w:val="30"/>
          <w:cs/>
        </w:rPr>
        <w:t>”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EB0BEB">
        <w:rPr>
          <w:rFonts w:ascii="Angsana New" w:eastAsia="Calibri" w:hAnsi="Angsana New"/>
          <w:sz w:val="30"/>
          <w:szCs w:val="30"/>
          <w:cs/>
        </w:rPr>
        <w:br/>
      </w:r>
      <w:r w:rsidRPr="00EB0BEB">
        <w:rPr>
          <w:rFonts w:ascii="Angsana New" w:eastAsia="Calibri" w:hAnsi="Angsana New" w:hint="cs"/>
          <w:sz w:val="30"/>
          <w:szCs w:val="30"/>
          <w:cs/>
        </w:rPr>
        <w:t>เป็นจำนวนเงิน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</w:rPr>
        <w:t>18.31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 w:hint="cs"/>
          <w:sz w:val="30"/>
          <w:szCs w:val="30"/>
          <w:cs/>
        </w:rPr>
        <w:t>โดยได้รับหมายเรียกจากศาลแพ่ง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 w:hint="cs"/>
          <w:sz w:val="30"/>
          <w:szCs w:val="30"/>
          <w:cs/>
        </w:rPr>
        <w:t>เมื่อวันที่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</w:rPr>
        <w:t xml:space="preserve">30 </w:t>
      </w:r>
      <w:r w:rsidRPr="00EB0BEB">
        <w:rPr>
          <w:rFonts w:ascii="Angsana New" w:eastAsia="Calibri" w:hAnsi="Angsana New" w:hint="cs"/>
          <w:sz w:val="30"/>
          <w:szCs w:val="30"/>
          <w:cs/>
        </w:rPr>
        <w:t>พฤศจิกายน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</w:rPr>
        <w:t xml:space="preserve">2562 </w:t>
      </w:r>
      <w:r w:rsidRPr="00EB0BEB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EB0BEB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EB0BEB">
        <w:rPr>
          <w:rFonts w:ascii="Angsana New" w:eastAsia="Calibri" w:hAnsi="Angsana New"/>
          <w:sz w:val="30"/>
          <w:szCs w:val="30"/>
          <w:cs/>
          <w:lang w:bidi="th-TH"/>
        </w:rPr>
        <w:br/>
      </w:r>
      <w:r w:rsidRPr="00EB0BEB">
        <w:rPr>
          <w:rFonts w:ascii="Angsana New" w:eastAsia="Calibri" w:hAnsi="Angsana New" w:hint="cs"/>
          <w:sz w:val="30"/>
          <w:szCs w:val="30"/>
          <w:cs/>
        </w:rPr>
        <w:t>ได้ยื่นคำให้การพร้อมการฟ้องแย้งเมื่อวันที่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</w:rPr>
        <w:t xml:space="preserve">27 </w:t>
      </w:r>
      <w:r w:rsidRPr="00EB0BEB">
        <w:rPr>
          <w:rFonts w:ascii="Angsana New" w:eastAsia="Calibri" w:hAnsi="Angsana New" w:hint="cs"/>
          <w:sz w:val="30"/>
          <w:szCs w:val="30"/>
          <w:cs/>
        </w:rPr>
        <w:t>มกราคม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</w:rPr>
        <w:t>2563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 w:hint="cs"/>
          <w:sz w:val="30"/>
          <w:szCs w:val="30"/>
          <w:cs/>
        </w:rPr>
        <w:t>โดยได้ฟ้องร้องค่าเสียหายจากโจทก์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 w:hint="cs"/>
          <w:sz w:val="30"/>
          <w:szCs w:val="30"/>
          <w:cs/>
        </w:rPr>
        <w:t>ในข้อหา</w:t>
      </w:r>
      <w:r w:rsidRPr="00EB0BEB">
        <w:rPr>
          <w:rFonts w:ascii="Angsana New" w:eastAsia="Calibri" w:hAnsi="Angsana New"/>
          <w:sz w:val="30"/>
          <w:szCs w:val="30"/>
          <w:cs/>
        </w:rPr>
        <w:br/>
      </w:r>
      <w:r w:rsidRPr="00EB0BEB">
        <w:rPr>
          <w:rFonts w:ascii="Angsana New" w:eastAsia="Calibri" w:hAnsi="Angsana New" w:hint="cs"/>
          <w:sz w:val="30"/>
          <w:szCs w:val="30"/>
          <w:cs/>
        </w:rPr>
        <w:t>ผิดสัญญาจ้างทำให้บริษัท</w:t>
      </w:r>
      <w:r w:rsidR="00C6397B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EB0BEB">
        <w:rPr>
          <w:rFonts w:ascii="Angsana New" w:eastAsia="Calibri" w:hAnsi="Angsana New" w:hint="cs"/>
          <w:sz w:val="30"/>
          <w:szCs w:val="30"/>
          <w:cs/>
        </w:rPr>
        <w:t>ได้รับความเสียหายเป็นจำนวนเงินทั้งสิ้น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</w:rPr>
        <w:t>17.1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 w:hint="cs"/>
          <w:sz w:val="30"/>
          <w:szCs w:val="30"/>
          <w:cs/>
        </w:rPr>
        <w:t>ทั้งนี้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 w:hint="cs"/>
          <w:sz w:val="30"/>
          <w:szCs w:val="30"/>
          <w:cs/>
        </w:rPr>
        <w:t>ผลการพิจารณาคดีของ</w:t>
      </w:r>
      <w:r w:rsidRPr="00EB0BEB">
        <w:rPr>
          <w:rFonts w:ascii="Angsana New" w:eastAsia="Calibri" w:hAnsi="Angsana New"/>
          <w:sz w:val="30"/>
          <w:szCs w:val="30"/>
          <w:cs/>
        </w:rPr>
        <w:br/>
      </w:r>
      <w:r w:rsidRPr="00EB0BEB">
        <w:rPr>
          <w:rFonts w:ascii="Angsana New" w:eastAsia="Calibri" w:hAnsi="Angsana New" w:hint="cs"/>
          <w:sz w:val="30"/>
          <w:szCs w:val="30"/>
          <w:cs/>
        </w:rPr>
        <w:t>ศาลชั้นต้นเมื่อวันที่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</w:rPr>
        <w:t xml:space="preserve">23 </w:t>
      </w:r>
      <w:r w:rsidRPr="00EB0BEB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</w:rPr>
        <w:t xml:space="preserve">2563 </w:t>
      </w:r>
      <w:r w:rsidRPr="00EB0BEB">
        <w:rPr>
          <w:rFonts w:ascii="Angsana New" w:eastAsia="Calibri" w:hAnsi="Angsana New" w:hint="cs"/>
          <w:sz w:val="30"/>
          <w:szCs w:val="30"/>
          <w:cs/>
        </w:rPr>
        <w:t>เห็นว่าโจทก์และบริษัท</w:t>
      </w:r>
      <w:r w:rsidRPr="00EB0BEB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EB0BEB">
        <w:rPr>
          <w:rFonts w:ascii="Angsana New" w:eastAsia="Calibri" w:hAnsi="Angsana New" w:hint="cs"/>
          <w:sz w:val="30"/>
          <w:szCs w:val="30"/>
          <w:cs/>
        </w:rPr>
        <w:t>ต่างสมัครใจยกเลิกสัญญาจ้างต่อกันโดยปริยาย</w:t>
      </w:r>
      <w:r w:rsidRPr="00EB0BEB">
        <w:rPr>
          <w:rFonts w:ascii="Angsana New" w:eastAsia="Calibri" w:hAnsi="Angsana New"/>
          <w:sz w:val="30"/>
          <w:szCs w:val="30"/>
          <w:cs/>
        </w:rPr>
        <w:br/>
      </w:r>
      <w:r w:rsidRPr="00EB0BEB">
        <w:rPr>
          <w:rFonts w:ascii="Angsana New" w:eastAsia="Calibri" w:hAnsi="Angsana New" w:hint="cs"/>
          <w:sz w:val="30"/>
          <w:szCs w:val="30"/>
          <w:cs/>
        </w:rPr>
        <w:t>นับแต่วันที่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</w:rPr>
        <w:t xml:space="preserve">27 </w:t>
      </w:r>
      <w:r w:rsidRPr="00EB0BEB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</w:rPr>
        <w:t xml:space="preserve">2562 </w:t>
      </w:r>
      <w:r w:rsidRPr="00EB0BEB">
        <w:rPr>
          <w:rFonts w:ascii="Angsana New" w:eastAsia="Calibri" w:hAnsi="Angsana New" w:hint="cs"/>
          <w:sz w:val="30"/>
          <w:szCs w:val="30"/>
          <w:cs/>
        </w:rPr>
        <w:t>โดยบริษัท</w:t>
      </w:r>
      <w:r w:rsidRPr="00EB0BEB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EB0BEB">
        <w:rPr>
          <w:rFonts w:ascii="Angsana New" w:eastAsia="Calibri" w:hAnsi="Angsana New" w:hint="cs"/>
          <w:sz w:val="30"/>
          <w:szCs w:val="30"/>
          <w:cs/>
        </w:rPr>
        <w:t>ต้องรับผิดชำระเงินค่าจ้างแก่โจทก์พร้อมดอกเบี้ยร้อยละ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</w:rPr>
        <w:t>7.5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 w:hint="cs"/>
          <w:sz w:val="30"/>
          <w:szCs w:val="30"/>
          <w:cs/>
        </w:rPr>
        <w:t>ต่อปี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  <w:cs/>
        </w:rPr>
        <w:br/>
      </w:r>
      <w:r w:rsidRPr="00EB0BEB">
        <w:rPr>
          <w:rFonts w:ascii="Angsana New" w:eastAsia="Calibri" w:hAnsi="Angsana New" w:hint="cs"/>
          <w:sz w:val="30"/>
          <w:szCs w:val="30"/>
          <w:cs/>
        </w:rPr>
        <w:t>นับแต่วันที่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</w:rPr>
        <w:t>3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 w:hint="cs"/>
          <w:sz w:val="30"/>
          <w:szCs w:val="30"/>
          <w:cs/>
        </w:rPr>
        <w:t>พฤศจิกายน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</w:rPr>
        <w:t>2562</w:t>
      </w:r>
      <w:r w:rsidRPr="00EB0BEB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</w:t>
      </w:r>
      <w:r w:rsidRPr="00EB0BEB">
        <w:rPr>
          <w:rFonts w:ascii="Angsana New" w:eastAsia="Calibri" w:hAnsi="Angsana New" w:hint="cs"/>
          <w:sz w:val="30"/>
          <w:szCs w:val="30"/>
          <w:cs/>
        </w:rPr>
        <w:t>และโจทก์ต้องคืนค่าจ้างล่วงหน้าแก่บริษัท</w:t>
      </w:r>
      <w:r w:rsidRPr="00EB0BEB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 w:hint="cs"/>
          <w:sz w:val="30"/>
          <w:szCs w:val="30"/>
          <w:cs/>
        </w:rPr>
        <w:t>คงเหลือเงินที่บริษัท</w:t>
      </w:r>
      <w:r w:rsidR="00C6397B">
        <w:rPr>
          <w:rFonts w:ascii="Angsana New" w:eastAsia="Calibri" w:hAnsi="Angsana New" w:hint="cs"/>
          <w:sz w:val="30"/>
          <w:szCs w:val="30"/>
          <w:cs/>
          <w:lang w:val="en-US" w:bidi="th-TH"/>
        </w:rPr>
        <w:t>ย่อย</w:t>
      </w:r>
      <w:r w:rsidRPr="00EB0BEB">
        <w:rPr>
          <w:rFonts w:ascii="Angsana New" w:eastAsia="Calibri" w:hAnsi="Angsana New" w:hint="cs"/>
          <w:sz w:val="30"/>
          <w:szCs w:val="30"/>
          <w:cs/>
        </w:rPr>
        <w:t>จะต้อง</w:t>
      </w:r>
      <w:r w:rsidRPr="00EB0BEB">
        <w:rPr>
          <w:rFonts w:ascii="Angsana New" w:eastAsia="Calibri" w:hAnsi="Angsana New"/>
          <w:sz w:val="30"/>
          <w:szCs w:val="30"/>
          <w:cs/>
        </w:rPr>
        <w:br/>
      </w:r>
      <w:r w:rsidRPr="00EB0BEB">
        <w:rPr>
          <w:rFonts w:ascii="Angsana New" w:eastAsia="Calibri" w:hAnsi="Angsana New" w:hint="cs"/>
          <w:sz w:val="30"/>
          <w:szCs w:val="30"/>
          <w:cs/>
        </w:rPr>
        <w:t>ชำระแก่โจทก์ร</w:t>
      </w:r>
      <w:r w:rsidRPr="00EB0BEB">
        <w:rPr>
          <w:rFonts w:ascii="Angsana New" w:eastAsia="Calibri" w:hAnsi="Angsana New" w:hint="cs"/>
          <w:sz w:val="30"/>
          <w:szCs w:val="30"/>
          <w:cs/>
          <w:lang w:bidi="th-TH"/>
        </w:rPr>
        <w:t>ว</w:t>
      </w:r>
      <w:r w:rsidRPr="00EB0BEB">
        <w:rPr>
          <w:rFonts w:ascii="Angsana New" w:eastAsia="Calibri" w:hAnsi="Angsana New" w:hint="cs"/>
          <w:sz w:val="30"/>
          <w:szCs w:val="30"/>
          <w:cs/>
          <w:lang w:val="en-US" w:bidi="th-TH"/>
        </w:rPr>
        <w:t>ม</w:t>
      </w:r>
      <w:r w:rsidRPr="00EB0BEB">
        <w:rPr>
          <w:rFonts w:ascii="Angsana New" w:eastAsia="Calibri" w:hAnsi="Angsana New" w:hint="cs"/>
          <w:sz w:val="30"/>
          <w:szCs w:val="30"/>
          <w:cs/>
        </w:rPr>
        <w:t>เป็นเงิน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/>
          <w:sz w:val="30"/>
          <w:szCs w:val="30"/>
        </w:rPr>
        <w:t xml:space="preserve">3.12 </w:t>
      </w:r>
      <w:r w:rsidRPr="00EB0BEB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Pr="00EB0BE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B0BEB">
        <w:rPr>
          <w:rFonts w:ascii="Angsana New" w:eastAsia="Calibri" w:hAnsi="Angsana New" w:hint="cs"/>
          <w:sz w:val="30"/>
          <w:szCs w:val="30"/>
          <w:cs/>
        </w:rPr>
        <w:t>ดังนั้น</w:t>
      </w:r>
      <w:r w:rsidRPr="00EB0BEB">
        <w:rPr>
          <w:rFonts w:ascii="Angsana New" w:eastAsia="Calibri" w:hAnsi="Angsana New" w:hint="cs"/>
          <w:sz w:val="30"/>
          <w:szCs w:val="30"/>
          <w:cs/>
          <w:lang w:bidi="th-TH"/>
        </w:rPr>
        <w:t>กลุ่ม</w:t>
      </w:r>
      <w:r w:rsidRPr="00EB0BEB">
        <w:rPr>
          <w:rFonts w:ascii="Angsana New" w:eastAsia="Calibri" w:hAnsi="Angsana New" w:hint="cs"/>
          <w:sz w:val="30"/>
          <w:szCs w:val="30"/>
          <w:cs/>
        </w:rPr>
        <w:t>บริษัทจึงบันทึกประมาณการหนี้สินด้วยจำนวนเงินตาม</w:t>
      </w:r>
      <w:r w:rsidRPr="00EB0BEB">
        <w:rPr>
          <w:rFonts w:ascii="Angsana New" w:eastAsia="Calibri" w:hAnsi="Angsana New"/>
          <w:sz w:val="30"/>
          <w:szCs w:val="30"/>
          <w:cs/>
        </w:rPr>
        <w:br/>
      </w:r>
      <w:r w:rsidRPr="00EB0BEB">
        <w:rPr>
          <w:rFonts w:ascii="Angsana New" w:eastAsia="Calibri" w:hAnsi="Angsana New" w:hint="cs"/>
          <w:sz w:val="30"/>
          <w:szCs w:val="30"/>
          <w:cs/>
        </w:rPr>
        <w:t>คำพิพากษาของศาลชั้นต้น</w:t>
      </w:r>
      <w:r w:rsidRPr="00EB0BEB">
        <w:rPr>
          <w:rFonts w:ascii="Angsana New" w:eastAsia="Calibri" w:hAnsi="Angsana New" w:hint="cs"/>
          <w:sz w:val="30"/>
          <w:szCs w:val="30"/>
          <w:cs/>
          <w:lang w:bidi="th-TH"/>
        </w:rPr>
        <w:t>ใน</w:t>
      </w:r>
      <w:r w:rsidRPr="00EB0BEB">
        <w:rPr>
          <w:rFonts w:ascii="Angsana New" w:eastAsia="Calibri" w:hAnsi="Angsana New"/>
          <w:sz w:val="30"/>
          <w:szCs w:val="30"/>
          <w:cs/>
          <w:lang w:bidi="th-TH"/>
        </w:rPr>
        <w:t xml:space="preserve">ปี </w:t>
      </w:r>
      <w:r w:rsidRPr="00EB0BEB">
        <w:rPr>
          <w:rFonts w:ascii="Angsana New" w:eastAsia="Calibri" w:hAnsi="Angsana New"/>
          <w:sz w:val="30"/>
          <w:szCs w:val="30"/>
        </w:rPr>
        <w:t xml:space="preserve">2563 </w:t>
      </w:r>
      <w:r w:rsidRPr="00EB0BEB">
        <w:rPr>
          <w:rFonts w:ascii="Angsana New" w:eastAsia="Calibri" w:hAnsi="Angsana New"/>
          <w:sz w:val="30"/>
          <w:szCs w:val="30"/>
          <w:cs/>
          <w:lang w:bidi="th-TH"/>
        </w:rPr>
        <w:t>แล้ว</w:t>
      </w:r>
    </w:p>
    <w:p w14:paraId="203E091B" w14:textId="77777777" w:rsidR="00981EB5" w:rsidRPr="00EB0BEB" w:rsidRDefault="00981EB5" w:rsidP="00981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06F00F74" w14:textId="3568DE50" w:rsidR="00981EB5" w:rsidRPr="00EB0BEB" w:rsidRDefault="00981EB5" w:rsidP="00981EB5">
      <w:pPr>
        <w:pStyle w:val="block"/>
        <w:spacing w:after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B0BEB">
        <w:rPr>
          <w:rFonts w:ascii="Angsana New" w:eastAsia="Calibri" w:hAnsi="Angsana New"/>
          <w:sz w:val="30"/>
          <w:szCs w:val="30"/>
          <w:cs/>
          <w:lang w:bidi="th-TH"/>
        </w:rPr>
        <w:t>ต่อมาบริษัท</w:t>
      </w:r>
      <w:r w:rsidRPr="00EB0BEB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EB0BEB">
        <w:rPr>
          <w:rFonts w:ascii="Angsana New" w:eastAsia="Calibri" w:hAnsi="Angsana New"/>
          <w:sz w:val="30"/>
          <w:szCs w:val="30"/>
          <w:cs/>
          <w:lang w:bidi="th-TH"/>
        </w:rPr>
        <w:t xml:space="preserve">และโจทก์ได้ยื่นอุทธรณ์คำพิพากษาเมื่อวันที่ </w:t>
      </w:r>
      <w:r w:rsidRPr="00EB0BEB">
        <w:rPr>
          <w:rFonts w:ascii="Angsana New" w:eastAsia="Calibri" w:hAnsi="Angsana New"/>
          <w:sz w:val="30"/>
          <w:szCs w:val="30"/>
        </w:rPr>
        <w:t xml:space="preserve">22 </w:t>
      </w:r>
      <w:r w:rsidRPr="00EB0BEB">
        <w:rPr>
          <w:rFonts w:ascii="Angsana New" w:eastAsia="Calibri" w:hAnsi="Angsana New"/>
          <w:sz w:val="30"/>
          <w:szCs w:val="30"/>
          <w:cs/>
          <w:lang w:bidi="th-TH"/>
        </w:rPr>
        <w:t xml:space="preserve">กุมภาพันธ์ </w:t>
      </w:r>
      <w:r w:rsidRPr="00EB0BEB">
        <w:rPr>
          <w:rFonts w:ascii="Angsana New" w:eastAsia="Calibri" w:hAnsi="Angsana New"/>
          <w:sz w:val="30"/>
          <w:szCs w:val="30"/>
        </w:rPr>
        <w:t xml:space="preserve">2564 </w:t>
      </w:r>
      <w:r w:rsidRPr="00EB0BEB">
        <w:rPr>
          <w:rFonts w:ascii="Angsana New" w:eastAsia="Calibri" w:hAnsi="Angsana New"/>
          <w:sz w:val="30"/>
          <w:szCs w:val="30"/>
          <w:cs/>
          <w:lang w:bidi="th-TH"/>
        </w:rPr>
        <w:t xml:space="preserve">และวันที่ </w:t>
      </w:r>
      <w:r w:rsidRPr="00EB0BEB">
        <w:rPr>
          <w:rFonts w:ascii="Angsana New" w:eastAsia="Calibri" w:hAnsi="Angsana New"/>
          <w:sz w:val="30"/>
          <w:szCs w:val="30"/>
        </w:rPr>
        <w:t xml:space="preserve">24 </w:t>
      </w:r>
      <w:r w:rsidRPr="00EB0BEB">
        <w:rPr>
          <w:rFonts w:ascii="Angsana New" w:eastAsia="Calibri" w:hAnsi="Angsana New"/>
          <w:sz w:val="30"/>
          <w:szCs w:val="30"/>
          <w:cs/>
          <w:lang w:bidi="th-TH"/>
        </w:rPr>
        <w:t xml:space="preserve">มีนาคม </w:t>
      </w:r>
      <w:r w:rsidRPr="00EB0BEB">
        <w:rPr>
          <w:rFonts w:ascii="Angsana New" w:eastAsia="Calibri" w:hAnsi="Angsana New"/>
          <w:sz w:val="30"/>
          <w:szCs w:val="30"/>
        </w:rPr>
        <w:t xml:space="preserve">2564 </w:t>
      </w:r>
      <w:r w:rsidRPr="00EB0BEB">
        <w:rPr>
          <w:rFonts w:ascii="Angsana New" w:eastAsia="Calibri" w:hAnsi="Angsana New"/>
          <w:sz w:val="30"/>
          <w:szCs w:val="30"/>
          <w:cs/>
          <w:lang w:bidi="th-TH"/>
        </w:rPr>
        <w:t>ตามลำดับ</w:t>
      </w:r>
      <w:r w:rsidRPr="00EB0BEB">
        <w:rPr>
          <w:rFonts w:ascii="Angsana New" w:eastAsia="Calibri" w:hAnsi="Angsana New"/>
          <w:sz w:val="30"/>
          <w:szCs w:val="30"/>
        </w:rPr>
        <w:t xml:space="preserve"> </w:t>
      </w:r>
      <w:r w:rsidRPr="00EB0BEB">
        <w:rPr>
          <w:rFonts w:ascii="Angsana New" w:eastAsia="Calibri" w:hAnsi="Angsana New" w:hint="cs"/>
          <w:sz w:val="30"/>
          <w:szCs w:val="30"/>
          <w:cs/>
        </w:rPr>
        <w:t>ขณะนี้</w:t>
      </w:r>
      <w:r w:rsidRPr="00EB0BEB">
        <w:rPr>
          <w:rFonts w:ascii="Angsana New" w:eastAsia="Calibri" w:hAnsi="Angsana New" w:hint="cs"/>
          <w:sz w:val="30"/>
          <w:szCs w:val="30"/>
          <w:cs/>
          <w:lang w:bidi="th-TH"/>
        </w:rPr>
        <w:t>คดี</w:t>
      </w:r>
      <w:r w:rsidRPr="00EB0BEB">
        <w:rPr>
          <w:rFonts w:ascii="Angsana New" w:eastAsia="Calibri" w:hAnsi="Angsana New" w:hint="cs"/>
          <w:sz w:val="30"/>
          <w:szCs w:val="30"/>
          <w:cs/>
        </w:rPr>
        <w:t>อยู่ในระหว่างการพิจารณาของศาลอุทธรณ์ พร้อมกันนี้บริษัท</w:t>
      </w:r>
      <w:r w:rsidRPr="00EB0BEB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EB0BEB">
        <w:rPr>
          <w:rFonts w:ascii="Angsana New" w:eastAsia="Calibri" w:hAnsi="Angsana New" w:hint="cs"/>
          <w:sz w:val="30"/>
          <w:szCs w:val="30"/>
          <w:cs/>
        </w:rPr>
        <w:t>ยื่นคำร้องขอทุเลาการบังคับคดีเพื่อไม่ให้ถูกบังคับคดีตามคำพิพากษาระหว่างดำเนินการอุทธรณ์คำพิพากษาของศาลชั้นต้น</w:t>
      </w:r>
    </w:p>
    <w:p w14:paraId="1256E394" w14:textId="77777777" w:rsidR="00214DE1" w:rsidRPr="00EB0BEB" w:rsidRDefault="00214DE1" w:rsidP="00214DE1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</w:rPr>
      </w:pPr>
      <w:bookmarkStart w:id="32" w:name="_Hlk71131272"/>
      <w:bookmarkEnd w:id="31"/>
      <w:r w:rsidRPr="00EB0BEB">
        <w:rPr>
          <w:b/>
          <w:bCs/>
          <w:cs/>
        </w:rPr>
        <w:lastRenderedPageBreak/>
        <w:t>เหตุการณ์ภายหลังรอบระยะเวลารายงาน</w:t>
      </w:r>
    </w:p>
    <w:bookmarkEnd w:id="32"/>
    <w:p w14:paraId="54D9229E" w14:textId="52ED44A9" w:rsidR="00214DE1" w:rsidRPr="00EB0BEB" w:rsidRDefault="00214DE1" w:rsidP="00214DE1">
      <w:pPr>
        <w:pStyle w:val="BodyText2"/>
        <w:tabs>
          <w:tab w:val="left" w:pos="540"/>
        </w:tabs>
        <w:rPr>
          <w:b/>
          <w:bCs/>
          <w:lang w:val="en-US"/>
        </w:rPr>
      </w:pPr>
    </w:p>
    <w:p w14:paraId="6DCE375E" w14:textId="236A3B14" w:rsidR="00E357BD" w:rsidRPr="007F3FB2" w:rsidRDefault="00E357BD" w:rsidP="00B66988">
      <w:pPr>
        <w:pStyle w:val="BodyText2"/>
        <w:numPr>
          <w:ilvl w:val="0"/>
          <w:numId w:val="39"/>
        </w:numPr>
        <w:tabs>
          <w:tab w:val="left" w:pos="540"/>
        </w:tabs>
        <w:ind w:left="900"/>
        <w:rPr>
          <w:lang w:val="en-US"/>
        </w:rPr>
      </w:pPr>
      <w:bookmarkStart w:id="33" w:name="_Hlk71131281"/>
      <w:r w:rsidRPr="007F3FB2">
        <w:rPr>
          <w:rFonts w:hint="cs"/>
          <w:cs/>
          <w:lang w:val="en-US"/>
        </w:rPr>
        <w:t>ในการประชุม</w:t>
      </w:r>
      <w:r w:rsidRPr="007F3FB2">
        <w:rPr>
          <w:cs/>
          <w:lang w:val="en-US"/>
        </w:rPr>
        <w:t>สามัญ</w:t>
      </w:r>
      <w:r w:rsidR="007F3FB2" w:rsidRPr="007F3FB2">
        <w:rPr>
          <w:rFonts w:hint="cs"/>
          <w:cs/>
          <w:lang w:val="en-US"/>
        </w:rPr>
        <w:t>ประจำปี</w:t>
      </w:r>
      <w:r w:rsidR="007F3FB2" w:rsidRPr="007F3FB2">
        <w:rPr>
          <w:cs/>
          <w:lang w:val="en-US"/>
        </w:rPr>
        <w:t>ของ</w:t>
      </w:r>
      <w:r w:rsidRPr="007F3FB2">
        <w:rPr>
          <w:cs/>
          <w:lang w:val="en-US"/>
        </w:rPr>
        <w:t>ผู้ถือหุ้น</w:t>
      </w:r>
      <w:r w:rsidR="007F3FB2" w:rsidRPr="007F3FB2">
        <w:rPr>
          <w:rFonts w:hint="cs"/>
          <w:cs/>
          <w:lang w:val="en-US"/>
        </w:rPr>
        <w:t>ของ</w:t>
      </w:r>
      <w:r w:rsidRPr="007F3FB2">
        <w:rPr>
          <w:cs/>
          <w:lang w:val="en-US"/>
        </w:rPr>
        <w:t>บริษัท</w:t>
      </w:r>
      <w:r w:rsidRPr="007F3FB2">
        <w:rPr>
          <w:rFonts w:hint="cs"/>
          <w:cs/>
          <w:lang w:val="en-US"/>
        </w:rPr>
        <w:t xml:space="preserve">เมื่อวันที่ </w:t>
      </w:r>
      <w:r w:rsidRPr="007F3FB2">
        <w:rPr>
          <w:lang w:val="en-US"/>
        </w:rPr>
        <w:t xml:space="preserve">27 </w:t>
      </w:r>
      <w:r w:rsidRPr="007F3FB2">
        <w:rPr>
          <w:cs/>
          <w:lang w:val="en-US"/>
        </w:rPr>
        <w:t xml:space="preserve">เมษายน </w:t>
      </w:r>
      <w:r w:rsidRPr="007F3FB2">
        <w:rPr>
          <w:lang w:val="en-US"/>
        </w:rPr>
        <w:t>2564</w:t>
      </w:r>
      <w:r w:rsidRPr="007F3FB2">
        <w:rPr>
          <w:rFonts w:hint="cs"/>
          <w:cs/>
          <w:lang w:val="en-US"/>
        </w:rPr>
        <w:t xml:space="preserve"> </w:t>
      </w:r>
      <w:r w:rsidR="00B66988" w:rsidRPr="007F3FB2">
        <w:rPr>
          <w:rFonts w:hint="cs"/>
          <w:cs/>
          <w:lang w:val="en-US"/>
        </w:rPr>
        <w:t>ผู้ถือหุ้น</w:t>
      </w:r>
      <w:r w:rsidRPr="007F3FB2">
        <w:rPr>
          <w:rFonts w:hint="cs"/>
          <w:cs/>
          <w:lang w:val="en-US"/>
        </w:rPr>
        <w:t>มีมติอนุมัติ</w:t>
      </w:r>
      <w:r w:rsidR="00B66988" w:rsidRPr="007F3FB2">
        <w:rPr>
          <w:rFonts w:hint="cs"/>
          <w:cs/>
          <w:lang w:val="en-US"/>
        </w:rPr>
        <w:t>รายการดังนี้</w:t>
      </w:r>
    </w:p>
    <w:p w14:paraId="60B3C5BD" w14:textId="77777777" w:rsidR="00E357BD" w:rsidRPr="00EB0BEB" w:rsidRDefault="00E357BD" w:rsidP="00214DE1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</w:p>
    <w:p w14:paraId="3EFDD9EC" w14:textId="7A704682" w:rsidR="00B66988" w:rsidRPr="00EB0BEB" w:rsidRDefault="00B66988" w:rsidP="00B66988">
      <w:pPr>
        <w:pStyle w:val="BodyText2"/>
        <w:numPr>
          <w:ilvl w:val="0"/>
          <w:numId w:val="38"/>
        </w:numPr>
        <w:tabs>
          <w:tab w:val="left" w:pos="540"/>
        </w:tabs>
        <w:rPr>
          <w:spacing w:val="4"/>
          <w:lang w:val="en-US"/>
        </w:rPr>
      </w:pPr>
      <w:r w:rsidRPr="00EB0BEB">
        <w:rPr>
          <w:rFonts w:hint="cs"/>
          <w:spacing w:val="4"/>
          <w:cs/>
          <w:lang w:val="en-US"/>
        </w:rPr>
        <w:t xml:space="preserve">จ่ายเงินปันผลประจำปี </w:t>
      </w:r>
      <w:r w:rsidRPr="00EB0BEB">
        <w:rPr>
          <w:spacing w:val="4"/>
          <w:lang w:val="en-US"/>
        </w:rPr>
        <w:t xml:space="preserve">2563 </w:t>
      </w:r>
      <w:r w:rsidRPr="00EB0BEB">
        <w:rPr>
          <w:spacing w:val="4"/>
          <w:cs/>
          <w:lang w:val="en-US"/>
        </w:rPr>
        <w:t xml:space="preserve">ในอัตราหุ้นละ </w:t>
      </w:r>
      <w:r w:rsidRPr="00EB0BEB">
        <w:rPr>
          <w:spacing w:val="4"/>
          <w:lang w:val="en-US"/>
        </w:rPr>
        <w:t xml:space="preserve">0.0375 </w:t>
      </w:r>
      <w:r w:rsidRPr="00EB0BEB">
        <w:rPr>
          <w:spacing w:val="4"/>
          <w:cs/>
          <w:lang w:val="en-US"/>
        </w:rPr>
        <w:t>บาท</w:t>
      </w:r>
      <w:r w:rsidRPr="00EB0BEB">
        <w:rPr>
          <w:rFonts w:hint="cs"/>
          <w:spacing w:val="4"/>
          <w:cs/>
          <w:lang w:val="en-US"/>
        </w:rPr>
        <w:t xml:space="preserve"> เป็นจำนวนรวม </w:t>
      </w:r>
      <w:r w:rsidRPr="00EB0BEB">
        <w:rPr>
          <w:spacing w:val="4"/>
          <w:lang w:val="en-US"/>
        </w:rPr>
        <w:t xml:space="preserve">30 </w:t>
      </w:r>
      <w:r w:rsidRPr="00EB0BEB">
        <w:rPr>
          <w:rFonts w:hint="cs"/>
          <w:spacing w:val="4"/>
          <w:cs/>
          <w:lang w:val="en-US"/>
        </w:rPr>
        <w:t xml:space="preserve">ล้านบาท </w:t>
      </w:r>
      <w:bookmarkStart w:id="34" w:name="_Hlk71108083"/>
      <w:r w:rsidRPr="00EB0BEB">
        <w:rPr>
          <w:rFonts w:hint="cs"/>
          <w:spacing w:val="4"/>
          <w:cs/>
          <w:lang w:val="en-US"/>
        </w:rPr>
        <w:t>การจ่ายปันผล</w:t>
      </w:r>
      <w:r w:rsidRPr="00E40716">
        <w:rPr>
          <w:rFonts w:hint="cs"/>
          <w:cs/>
          <w:lang w:val="en-US"/>
        </w:rPr>
        <w:t>ดังกล่าวจ่ายแก่ผู้ถือหุ้นเฉพาะผู้ที่มีสิทธิได้รับเงินปันผลตามวันกำหนดรายชื่อผู้ถือหุ้นที่มีสิทธิรับเงินปันผล</w:t>
      </w:r>
      <w:r w:rsidRPr="00EB0BEB">
        <w:rPr>
          <w:rFonts w:hint="cs"/>
          <w:spacing w:val="4"/>
          <w:cs/>
          <w:lang w:val="en-US"/>
        </w:rPr>
        <w:t xml:space="preserve"> (</w:t>
      </w:r>
      <w:r w:rsidRPr="00EB0BEB">
        <w:rPr>
          <w:spacing w:val="4"/>
          <w:lang w:val="en-US"/>
        </w:rPr>
        <w:t xml:space="preserve">Record </w:t>
      </w:r>
      <w:r w:rsidR="007B0B9C" w:rsidRPr="00EB0BEB">
        <w:rPr>
          <w:spacing w:val="4"/>
          <w:lang w:val="en-US"/>
        </w:rPr>
        <w:t>D</w:t>
      </w:r>
      <w:r w:rsidRPr="00EB0BEB">
        <w:rPr>
          <w:spacing w:val="4"/>
          <w:lang w:val="en-US"/>
        </w:rPr>
        <w:t>ate</w:t>
      </w:r>
      <w:r w:rsidRPr="00EB0BEB">
        <w:rPr>
          <w:rFonts w:hint="cs"/>
          <w:spacing w:val="4"/>
          <w:cs/>
          <w:lang w:val="en-US"/>
        </w:rPr>
        <w:t>) ในวันที่</w:t>
      </w:r>
      <w:r w:rsidR="007B0B9C" w:rsidRPr="00EB0BEB">
        <w:rPr>
          <w:rFonts w:hint="cs"/>
          <w:spacing w:val="4"/>
          <w:cs/>
          <w:lang w:val="en-US"/>
        </w:rPr>
        <w:t xml:space="preserve"> </w:t>
      </w:r>
      <w:r w:rsidR="007B0B9C" w:rsidRPr="00EB0BEB">
        <w:rPr>
          <w:spacing w:val="4"/>
          <w:lang w:val="en-US"/>
        </w:rPr>
        <w:t xml:space="preserve">18 </w:t>
      </w:r>
      <w:r w:rsidR="007B0B9C" w:rsidRPr="00EB0BEB">
        <w:rPr>
          <w:rFonts w:hint="cs"/>
          <w:spacing w:val="4"/>
          <w:cs/>
          <w:lang w:val="en-US"/>
        </w:rPr>
        <w:t xml:space="preserve">มีนาคม </w:t>
      </w:r>
      <w:r w:rsidR="007B0B9C" w:rsidRPr="00EB0BEB">
        <w:rPr>
          <w:spacing w:val="4"/>
          <w:lang w:val="en-US"/>
        </w:rPr>
        <w:t>2564</w:t>
      </w:r>
      <w:r w:rsidRPr="00EB0BEB">
        <w:rPr>
          <w:rFonts w:hint="cs"/>
          <w:spacing w:val="4"/>
          <w:cs/>
          <w:lang w:val="en-US"/>
        </w:rPr>
        <w:t xml:space="preserve"> และเงินปันผลดังกล่าว</w:t>
      </w:r>
      <w:r w:rsidRPr="00EB0BEB">
        <w:rPr>
          <w:spacing w:val="4"/>
          <w:cs/>
          <w:lang w:val="en-US"/>
        </w:rPr>
        <w:t>จะจ่ายให้แก่ผู้ถือหุ้นในวันที่</w:t>
      </w:r>
      <w:r w:rsidRPr="00EB0BEB">
        <w:rPr>
          <w:spacing w:val="4"/>
          <w:lang w:val="en-US"/>
        </w:rPr>
        <w:t xml:space="preserve"> </w:t>
      </w:r>
      <w:r w:rsidR="007B0B9C" w:rsidRPr="00EB0BEB">
        <w:rPr>
          <w:spacing w:val="4"/>
          <w:lang w:val="en-US"/>
        </w:rPr>
        <w:br/>
      </w:r>
      <w:r w:rsidRPr="00EB0BEB">
        <w:rPr>
          <w:spacing w:val="4"/>
          <w:lang w:val="en-US"/>
        </w:rPr>
        <w:t xml:space="preserve">25 </w:t>
      </w:r>
      <w:r w:rsidRPr="00EB0BEB">
        <w:rPr>
          <w:spacing w:val="4"/>
          <w:cs/>
          <w:lang w:val="en-US"/>
        </w:rPr>
        <w:t xml:space="preserve">พฤษภาคม </w:t>
      </w:r>
      <w:r w:rsidRPr="00EB0BEB">
        <w:rPr>
          <w:spacing w:val="4"/>
          <w:lang w:val="en-US"/>
        </w:rPr>
        <w:t>2564</w:t>
      </w:r>
      <w:bookmarkEnd w:id="34"/>
    </w:p>
    <w:p w14:paraId="6B325F9B" w14:textId="77777777" w:rsidR="00B66988" w:rsidRPr="00EB0BEB" w:rsidRDefault="00B66988" w:rsidP="00B66988">
      <w:pPr>
        <w:pStyle w:val="BodyText2"/>
        <w:tabs>
          <w:tab w:val="left" w:pos="540"/>
        </w:tabs>
        <w:ind w:left="1260"/>
        <w:rPr>
          <w:spacing w:val="4"/>
          <w:lang w:val="en-US"/>
        </w:rPr>
      </w:pPr>
    </w:p>
    <w:p w14:paraId="6ADCFEDD" w14:textId="5DAC9B8B" w:rsidR="00F839CB" w:rsidRPr="00EB0BEB" w:rsidRDefault="00F839CB" w:rsidP="00B66988">
      <w:pPr>
        <w:pStyle w:val="BodyText2"/>
        <w:numPr>
          <w:ilvl w:val="0"/>
          <w:numId w:val="38"/>
        </w:numPr>
        <w:tabs>
          <w:tab w:val="left" w:pos="540"/>
        </w:tabs>
        <w:rPr>
          <w:spacing w:val="4"/>
          <w:lang w:val="en-US"/>
        </w:rPr>
      </w:pPr>
      <w:r w:rsidRPr="00EB0BEB">
        <w:rPr>
          <w:spacing w:val="4"/>
          <w:cs/>
          <w:lang w:val="en-US"/>
        </w:rPr>
        <w:t>ลดทุนจดทะเบียนที่ยังไม่ได้รับ</w:t>
      </w:r>
      <w:r w:rsidRPr="00EB0BEB">
        <w:rPr>
          <w:rFonts w:hint="cs"/>
          <w:spacing w:val="4"/>
          <w:cs/>
          <w:lang w:val="en-US"/>
        </w:rPr>
        <w:t>ชำ</w:t>
      </w:r>
      <w:r w:rsidRPr="00EB0BEB">
        <w:rPr>
          <w:spacing w:val="4"/>
          <w:cs/>
          <w:lang w:val="en-US"/>
        </w:rPr>
        <w:t>ระ</w:t>
      </w:r>
      <w:r w:rsidR="00E357BD" w:rsidRPr="00EB0BEB">
        <w:rPr>
          <w:rFonts w:hint="cs"/>
          <w:spacing w:val="4"/>
          <w:cs/>
          <w:lang w:val="en-US"/>
        </w:rPr>
        <w:t xml:space="preserve">จำนวน </w:t>
      </w:r>
      <w:r w:rsidR="00E357BD" w:rsidRPr="00EB0BEB">
        <w:rPr>
          <w:spacing w:val="4"/>
          <w:lang w:val="en-US"/>
        </w:rPr>
        <w:t xml:space="preserve">200 </w:t>
      </w:r>
      <w:r w:rsidR="00E357BD" w:rsidRPr="00EB0BEB">
        <w:rPr>
          <w:rFonts w:hint="cs"/>
          <w:spacing w:val="4"/>
          <w:cs/>
          <w:lang w:val="en-US"/>
        </w:rPr>
        <w:t xml:space="preserve">ล้านบาท แบ่งเป็นหุ้นสามัญ จำนวน </w:t>
      </w:r>
      <w:r w:rsidR="00E357BD" w:rsidRPr="00EB0BEB">
        <w:rPr>
          <w:spacing w:val="4"/>
          <w:lang w:val="en-US"/>
        </w:rPr>
        <w:t xml:space="preserve">400 </w:t>
      </w:r>
      <w:r w:rsidR="00E357BD" w:rsidRPr="00EB0BEB">
        <w:rPr>
          <w:rFonts w:hint="cs"/>
          <w:spacing w:val="4"/>
          <w:cs/>
          <w:lang w:val="en-US"/>
        </w:rPr>
        <w:t xml:space="preserve">ล้านหุ้น </w:t>
      </w:r>
      <w:r w:rsidR="00E357BD" w:rsidRPr="00EB0BEB">
        <w:rPr>
          <w:spacing w:val="4"/>
          <w:cs/>
          <w:lang w:val="en-US"/>
        </w:rPr>
        <w:br/>
      </w:r>
      <w:r w:rsidR="00E357BD" w:rsidRPr="00137AE2">
        <w:rPr>
          <w:rFonts w:hint="cs"/>
          <w:spacing w:val="-4"/>
          <w:cs/>
          <w:lang w:val="en-US"/>
        </w:rPr>
        <w:t xml:space="preserve">มูลค่าหุ้นละ </w:t>
      </w:r>
      <w:r w:rsidR="00E357BD" w:rsidRPr="00137AE2">
        <w:rPr>
          <w:spacing w:val="-4"/>
          <w:lang w:val="en-US"/>
        </w:rPr>
        <w:t xml:space="preserve">0.5 </w:t>
      </w:r>
      <w:r w:rsidR="00E357BD" w:rsidRPr="00137AE2">
        <w:rPr>
          <w:rFonts w:hint="cs"/>
          <w:spacing w:val="-4"/>
          <w:cs/>
          <w:lang w:val="en-US"/>
        </w:rPr>
        <w:t>บาท บริษัทได้จดทะเบียน</w:t>
      </w:r>
      <w:r w:rsidR="00AD0BA4" w:rsidRPr="00137AE2">
        <w:rPr>
          <w:rFonts w:hint="cs"/>
          <w:spacing w:val="-4"/>
          <w:cs/>
          <w:lang w:val="en-US"/>
        </w:rPr>
        <w:t>การ</w:t>
      </w:r>
      <w:r w:rsidR="00E357BD" w:rsidRPr="00137AE2">
        <w:rPr>
          <w:rFonts w:hint="cs"/>
          <w:spacing w:val="-4"/>
          <w:cs/>
          <w:lang w:val="en-US"/>
        </w:rPr>
        <w:t>ลดทุนจดทะเบียน</w:t>
      </w:r>
      <w:r w:rsidR="00AD0BA4" w:rsidRPr="00137AE2">
        <w:rPr>
          <w:rFonts w:hint="cs"/>
          <w:spacing w:val="-4"/>
          <w:cs/>
          <w:lang w:val="en-US"/>
        </w:rPr>
        <w:t>ดังกล่าว</w:t>
      </w:r>
      <w:r w:rsidR="00E357BD" w:rsidRPr="00137AE2">
        <w:rPr>
          <w:rFonts w:hint="cs"/>
          <w:spacing w:val="-4"/>
          <w:cs/>
          <w:lang w:val="en-US"/>
        </w:rPr>
        <w:t>แล้วเมื่อวันที่</w:t>
      </w:r>
      <w:r w:rsidR="00E357BD" w:rsidRPr="00137AE2">
        <w:rPr>
          <w:spacing w:val="-4"/>
          <w:lang w:val="en-US"/>
        </w:rPr>
        <w:t xml:space="preserve"> </w:t>
      </w:r>
      <w:r w:rsidR="00137AE2" w:rsidRPr="00137AE2">
        <w:rPr>
          <w:spacing w:val="-4"/>
          <w:lang w:val="en-US"/>
        </w:rPr>
        <w:t xml:space="preserve">5 </w:t>
      </w:r>
      <w:r w:rsidR="00E357BD" w:rsidRPr="00137AE2">
        <w:rPr>
          <w:rFonts w:hint="cs"/>
          <w:spacing w:val="-4"/>
          <w:cs/>
          <w:lang w:val="en-US"/>
        </w:rPr>
        <w:t xml:space="preserve">พฤษภาคม </w:t>
      </w:r>
      <w:r w:rsidR="00E357BD" w:rsidRPr="00137AE2">
        <w:rPr>
          <w:spacing w:val="-4"/>
          <w:lang w:val="en-US"/>
        </w:rPr>
        <w:t>2564</w:t>
      </w:r>
    </w:p>
    <w:p w14:paraId="602F50FA" w14:textId="77777777" w:rsidR="00F839CB" w:rsidRPr="00EB0BEB" w:rsidRDefault="00F839CB" w:rsidP="00214DE1">
      <w:pPr>
        <w:pStyle w:val="BodyText2"/>
        <w:tabs>
          <w:tab w:val="left" w:pos="540"/>
        </w:tabs>
        <w:ind w:left="540"/>
        <w:rPr>
          <w:lang w:val="en-US"/>
        </w:rPr>
      </w:pPr>
    </w:p>
    <w:p w14:paraId="643028CD" w14:textId="79B2EB86" w:rsidR="00F41987" w:rsidRPr="00EB0BEB" w:rsidRDefault="00F839CB" w:rsidP="00B66988">
      <w:pPr>
        <w:pStyle w:val="BodyText2"/>
        <w:numPr>
          <w:ilvl w:val="0"/>
          <w:numId w:val="39"/>
        </w:numPr>
        <w:tabs>
          <w:tab w:val="left" w:pos="540"/>
        </w:tabs>
        <w:ind w:left="900"/>
        <w:rPr>
          <w:spacing w:val="4"/>
          <w:lang w:val="en-US"/>
        </w:rPr>
      </w:pPr>
      <w:r w:rsidRPr="00EB0BEB">
        <w:rPr>
          <w:rFonts w:hint="cs"/>
          <w:spacing w:val="4"/>
          <w:cs/>
          <w:lang w:val="en-US"/>
        </w:rPr>
        <w:t>เมื่อวันที่</w:t>
      </w:r>
      <w:r w:rsidR="00B66988" w:rsidRPr="00EB0BEB">
        <w:rPr>
          <w:spacing w:val="4"/>
          <w:lang w:val="en-US"/>
        </w:rPr>
        <w:t xml:space="preserve"> 21</w:t>
      </w:r>
      <w:r w:rsidRPr="00EB0BEB">
        <w:rPr>
          <w:spacing w:val="4"/>
          <w:lang w:val="en-US"/>
        </w:rPr>
        <w:t xml:space="preserve"> </w:t>
      </w:r>
      <w:r w:rsidRPr="00EB0BEB">
        <w:rPr>
          <w:rFonts w:hint="cs"/>
          <w:spacing w:val="4"/>
          <w:cs/>
          <w:lang w:val="en-US"/>
        </w:rPr>
        <w:t>เมษายน</w:t>
      </w:r>
      <w:r w:rsidRPr="00EB0BEB">
        <w:rPr>
          <w:spacing w:val="4"/>
          <w:lang w:val="en-US"/>
        </w:rPr>
        <w:t xml:space="preserve"> 2564 </w:t>
      </w:r>
      <w:r w:rsidRPr="00EB0BEB">
        <w:rPr>
          <w:rFonts w:hint="cs"/>
          <w:spacing w:val="4"/>
          <w:cs/>
          <w:lang w:val="en-US"/>
        </w:rPr>
        <w:t>บริษัทย่อยแห่งหนึ่งได้ร่วมลงทุนในบริษัท วัชพืช</w:t>
      </w:r>
      <w:r w:rsidR="0081254C" w:rsidRPr="00EB0BEB">
        <w:rPr>
          <w:spacing w:val="4"/>
          <w:lang w:val="en-US"/>
        </w:rPr>
        <w:t xml:space="preserve"> </w:t>
      </w:r>
      <w:r w:rsidR="0081254C" w:rsidRPr="00EB0BEB">
        <w:rPr>
          <w:rFonts w:hint="cs"/>
          <w:spacing w:val="4"/>
          <w:cs/>
          <w:lang w:val="en-US"/>
        </w:rPr>
        <w:t>ไทย</w:t>
      </w:r>
      <w:r w:rsidRPr="00EB0BEB">
        <w:rPr>
          <w:rFonts w:hint="cs"/>
          <w:spacing w:val="4"/>
          <w:cs/>
          <w:lang w:val="en-US"/>
        </w:rPr>
        <w:t xml:space="preserve"> จำกัด </w:t>
      </w:r>
      <w:r w:rsidR="00E357BD" w:rsidRPr="00EB0BEB">
        <w:rPr>
          <w:rFonts w:hint="cs"/>
          <w:spacing w:val="4"/>
          <w:cs/>
          <w:lang w:val="en-US"/>
        </w:rPr>
        <w:t>เพื่อดำเนินธุรกิจเกี่ยวกับ</w:t>
      </w:r>
      <w:r w:rsidR="00354587" w:rsidRPr="00EB0BEB">
        <w:rPr>
          <w:rFonts w:hint="cs"/>
          <w:spacing w:val="4"/>
          <w:cs/>
          <w:lang w:val="en-US"/>
        </w:rPr>
        <w:t>การจำหน่ายผลิตภัณฑ์จากพืชทางเภสัชภัณฑ์</w:t>
      </w:r>
      <w:r w:rsidR="00E357BD" w:rsidRPr="00EB0BEB">
        <w:rPr>
          <w:rFonts w:hint="cs"/>
          <w:spacing w:val="4"/>
          <w:cs/>
          <w:lang w:val="en-US"/>
        </w:rPr>
        <w:t xml:space="preserve"> โดยมีทุนจดทะเบียน</w:t>
      </w:r>
      <w:r w:rsidR="00E357BD" w:rsidRPr="00EB0BEB">
        <w:rPr>
          <w:spacing w:val="4"/>
          <w:lang w:val="en-US"/>
        </w:rPr>
        <w:t xml:space="preserve"> </w:t>
      </w:r>
      <w:r w:rsidR="0081254C" w:rsidRPr="00EB0BEB">
        <w:rPr>
          <w:spacing w:val="4"/>
          <w:lang w:val="en-US"/>
        </w:rPr>
        <w:t>1</w:t>
      </w:r>
      <w:r w:rsidR="00E357BD" w:rsidRPr="00EB0BEB">
        <w:rPr>
          <w:spacing w:val="4"/>
          <w:lang w:val="en-US"/>
        </w:rPr>
        <w:t xml:space="preserve"> </w:t>
      </w:r>
      <w:r w:rsidR="00E357BD" w:rsidRPr="00EB0BEB">
        <w:rPr>
          <w:rFonts w:hint="cs"/>
          <w:spacing w:val="4"/>
          <w:cs/>
          <w:lang w:val="en-US"/>
        </w:rPr>
        <w:t xml:space="preserve">ล้านบาท แบ่งเป็นหุ้นสามัญ จำนวน </w:t>
      </w:r>
      <w:r w:rsidR="0081254C" w:rsidRPr="00EB0BEB">
        <w:rPr>
          <w:spacing w:val="4"/>
          <w:lang w:val="en-US"/>
        </w:rPr>
        <w:t>10,000</w:t>
      </w:r>
      <w:r w:rsidR="00E357BD" w:rsidRPr="00EB0BEB">
        <w:rPr>
          <w:spacing w:val="4"/>
          <w:lang w:val="en-US"/>
        </w:rPr>
        <w:t xml:space="preserve"> </w:t>
      </w:r>
      <w:r w:rsidR="00E357BD" w:rsidRPr="00EB0BEB">
        <w:rPr>
          <w:rFonts w:hint="cs"/>
          <w:spacing w:val="4"/>
          <w:cs/>
          <w:lang w:val="en-US"/>
        </w:rPr>
        <w:t xml:space="preserve">หุ้น มูลค่าหุ้นละ </w:t>
      </w:r>
      <w:r w:rsidR="0081254C" w:rsidRPr="00EB0BEB">
        <w:rPr>
          <w:spacing w:val="4"/>
          <w:lang w:val="en-US"/>
        </w:rPr>
        <w:t>100</w:t>
      </w:r>
      <w:r w:rsidR="00E357BD" w:rsidRPr="00EB0BEB">
        <w:rPr>
          <w:spacing w:val="4"/>
          <w:lang w:val="en-US"/>
        </w:rPr>
        <w:t xml:space="preserve"> </w:t>
      </w:r>
      <w:r w:rsidR="00E357BD" w:rsidRPr="00EB0BEB">
        <w:rPr>
          <w:rFonts w:hint="cs"/>
          <w:spacing w:val="4"/>
          <w:cs/>
          <w:lang w:val="en-US"/>
        </w:rPr>
        <w:t xml:space="preserve">บาท ซึ่งบริษัทย่อยดังกล่าวถือหุ้นร้อยละ </w:t>
      </w:r>
      <w:r w:rsidR="00E357BD" w:rsidRPr="00EB0BEB">
        <w:rPr>
          <w:spacing w:val="4"/>
          <w:lang w:val="en-US"/>
        </w:rPr>
        <w:t xml:space="preserve">50 </w:t>
      </w:r>
      <w:r w:rsidR="00B66988" w:rsidRPr="00EB0BEB">
        <w:rPr>
          <w:rFonts w:hint="cs"/>
          <w:spacing w:val="4"/>
          <w:cs/>
          <w:lang w:val="en-US"/>
        </w:rPr>
        <w:t xml:space="preserve"> </w:t>
      </w:r>
    </w:p>
    <w:p w14:paraId="537A5F84" w14:textId="77777777" w:rsidR="00214DE1" w:rsidRDefault="00214DE1" w:rsidP="00B66988">
      <w:pPr>
        <w:pStyle w:val="BodyText2"/>
        <w:tabs>
          <w:tab w:val="left" w:pos="540"/>
        </w:tabs>
        <w:rPr>
          <w:spacing w:val="4"/>
          <w:lang w:val="en-US"/>
        </w:rPr>
      </w:pPr>
    </w:p>
    <w:bookmarkEnd w:id="33"/>
    <w:p w14:paraId="736FE4FA" w14:textId="77777777" w:rsidR="00214DE1" w:rsidRPr="00214DE1" w:rsidRDefault="00214DE1" w:rsidP="00214DE1">
      <w:pPr>
        <w:pStyle w:val="BodyText2"/>
        <w:tabs>
          <w:tab w:val="left" w:pos="540"/>
        </w:tabs>
        <w:rPr>
          <w:b/>
          <w:bCs/>
          <w:lang w:val="en-US"/>
        </w:rPr>
      </w:pPr>
    </w:p>
    <w:p w14:paraId="3E1156D0" w14:textId="3A826F77" w:rsidR="00E21F5A" w:rsidRDefault="00E21F5A" w:rsidP="00965C7D">
      <w:pPr>
        <w:pStyle w:val="BodyText2"/>
        <w:tabs>
          <w:tab w:val="left" w:pos="540"/>
        </w:tabs>
        <w:rPr>
          <w:b/>
          <w:bCs/>
        </w:rPr>
      </w:pPr>
    </w:p>
    <w:p w14:paraId="38FB0BF6" w14:textId="57D363C4" w:rsidR="007A6E60" w:rsidRPr="007A6E60" w:rsidRDefault="007A6E60" w:rsidP="007A6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</w:rPr>
      </w:pPr>
    </w:p>
    <w:sectPr w:rsidR="007A6E60" w:rsidRPr="007A6E60" w:rsidSect="00821023">
      <w:headerReference w:type="default" r:id="rId13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4981A" w14:textId="77777777" w:rsidR="00124FF7" w:rsidRDefault="00124FF7" w:rsidP="003D743A">
      <w:r>
        <w:separator/>
      </w:r>
    </w:p>
  </w:endnote>
  <w:endnote w:type="continuationSeparator" w:id="0">
    <w:p w14:paraId="3F73422A" w14:textId="77777777" w:rsidR="00124FF7" w:rsidRDefault="00124FF7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91356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1F73EFAE" w14:textId="0DF0AFC6" w:rsidR="00C6397B" w:rsidRPr="00A24530" w:rsidRDefault="00C6397B" w:rsidP="00A24530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D22739">
          <w:rPr>
            <w:rFonts w:asciiTheme="minorHAnsi" w:hAnsiTheme="minorHAnsi" w:cstheme="minorHAnsi"/>
            <w:sz w:val="32"/>
            <w:szCs w:val="32"/>
          </w:rPr>
          <w:fldChar w:fldCharType="begin"/>
        </w:r>
        <w:r w:rsidRPr="00D22739">
          <w:rPr>
            <w:rFonts w:asciiTheme="minorHAnsi" w:hAnsiTheme="minorHAnsi" w:cstheme="minorHAnsi"/>
            <w:sz w:val="32"/>
            <w:szCs w:val="32"/>
          </w:rPr>
          <w:instrText xml:space="preserve"> PAGE   \* MERGEFORMAT </w:instrText>
        </w:r>
        <w:r w:rsidRPr="00D22739">
          <w:rPr>
            <w:rFonts w:asciiTheme="minorHAnsi" w:hAnsiTheme="minorHAnsi" w:cstheme="minorHAnsi"/>
            <w:sz w:val="32"/>
            <w:szCs w:val="32"/>
          </w:rPr>
          <w:fldChar w:fldCharType="separate"/>
        </w:r>
        <w:r w:rsidRPr="00D22739">
          <w:rPr>
            <w:rFonts w:asciiTheme="minorHAnsi" w:hAnsiTheme="minorHAnsi" w:cstheme="minorHAnsi"/>
            <w:noProof/>
            <w:sz w:val="32"/>
            <w:szCs w:val="32"/>
          </w:rPr>
          <w:t>34</w:t>
        </w:r>
        <w:r w:rsidRPr="00D22739">
          <w:rPr>
            <w:rFonts w:asciiTheme="minorHAnsi" w:hAnsiTheme="minorHAnsi" w:cstheme="minorHAns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43131" w14:textId="77777777" w:rsidR="00124FF7" w:rsidRDefault="00124FF7" w:rsidP="003D743A">
      <w:r>
        <w:separator/>
      </w:r>
    </w:p>
  </w:footnote>
  <w:footnote w:type="continuationSeparator" w:id="0">
    <w:p w14:paraId="073FEA89" w14:textId="77777777" w:rsidR="00124FF7" w:rsidRDefault="00124FF7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AF181" w14:textId="28673F39" w:rsidR="00C6397B" w:rsidRPr="00406575" w:rsidRDefault="00C6397B" w:rsidP="00110772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779FAB24" w14:textId="77777777" w:rsidR="00C6397B" w:rsidRPr="00FA1E93" w:rsidRDefault="00C6397B" w:rsidP="00110772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42E752" w14:textId="212D94DD" w:rsidR="00C6397B" w:rsidRDefault="00C6397B" w:rsidP="001107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B7F30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2B7F3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F92579E" w14:textId="77777777" w:rsidR="00C6397B" w:rsidRPr="00695955" w:rsidRDefault="00C6397B" w:rsidP="00695955">
    <w:pPr>
      <w:spacing w:line="240" w:lineRule="auto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89588" w14:textId="77777777" w:rsidR="00C6397B" w:rsidRPr="00406575" w:rsidRDefault="00C6397B" w:rsidP="00526167">
    <w:pPr>
      <w:tabs>
        <w:tab w:val="clear" w:pos="227"/>
        <w:tab w:val="clear" w:pos="680"/>
        <w:tab w:val="clear" w:pos="907"/>
        <w:tab w:val="left" w:pos="810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30DD550E" w14:textId="77777777" w:rsidR="00C6397B" w:rsidRPr="00FA1E93" w:rsidRDefault="00C6397B" w:rsidP="00526167">
    <w:pPr>
      <w:tabs>
        <w:tab w:val="clear" w:pos="680"/>
        <w:tab w:val="clear" w:pos="907"/>
        <w:tab w:val="left" w:pos="810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614BAFA" w14:textId="12DD14D3" w:rsidR="00C6397B" w:rsidRDefault="00C6397B" w:rsidP="005261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170"/>
      </w:tabs>
      <w:spacing w:line="240" w:lineRule="auto"/>
      <w:ind w:left="810"/>
    </w:pPr>
    <w:r w:rsidRPr="00292DB0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292DB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455C7D6" w14:textId="77777777" w:rsidR="00C6397B" w:rsidRPr="00695955" w:rsidRDefault="00C6397B" w:rsidP="00695955">
    <w:pPr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47CF4" w14:textId="77777777" w:rsidR="00C6397B" w:rsidRPr="00406575" w:rsidRDefault="00C6397B" w:rsidP="00F55906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1A49D3" w14:textId="77777777" w:rsidR="00C6397B" w:rsidRPr="00FA1E93" w:rsidRDefault="00C6397B" w:rsidP="00F55906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D8EEB6F" w14:textId="56054D81" w:rsidR="00C6397B" w:rsidRDefault="00C6397B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292DB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EEAE9FF" w14:textId="77777777" w:rsidR="00C6397B" w:rsidRPr="00695955" w:rsidRDefault="00C6397B" w:rsidP="00695955">
    <w:pPr>
      <w:spacing w:line="240" w:lineRule="auto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EC694" w14:textId="77777777" w:rsidR="00C6397B" w:rsidRPr="00406575" w:rsidRDefault="00C6397B" w:rsidP="00F55906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3FB4EA84" w14:textId="77777777" w:rsidR="00C6397B" w:rsidRPr="00FA1E93" w:rsidRDefault="00C6397B" w:rsidP="00F55906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A95A020" w14:textId="16C36876" w:rsidR="00C6397B" w:rsidRDefault="00C6397B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ind w:left="810"/>
    </w:pPr>
    <w:r w:rsidRPr="00292DB0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292DB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92C9AC0" w14:textId="77777777" w:rsidR="00C6397B" w:rsidRPr="00695955" w:rsidRDefault="00C6397B" w:rsidP="00695955">
    <w:pPr>
      <w:spacing w:line="240" w:lineRule="auto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59462" w14:textId="77777777" w:rsidR="00C6397B" w:rsidRPr="00406575" w:rsidRDefault="00C6397B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DA189E" w14:textId="77777777" w:rsidR="00C6397B" w:rsidRPr="00FA1E93" w:rsidRDefault="00C6397B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EF34E7" w14:textId="02A0B6B8" w:rsidR="00C6397B" w:rsidRDefault="00C6397B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292DB0">
      <w:rPr>
        <w:rFonts w:ascii="Angsana New" w:hAnsi="Angsana New"/>
        <w:b/>
        <w:bCs/>
        <w:sz w:val="32"/>
        <w:szCs w:val="32"/>
        <w:cs/>
      </w:rPr>
      <w:t xml:space="preserve"> 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72CD2AAD" w14:textId="77777777" w:rsidR="00C6397B" w:rsidRPr="00695955" w:rsidRDefault="00C6397B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486095"/>
    <w:multiLevelType w:val="hybridMultilevel"/>
    <w:tmpl w:val="E17A83A4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2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8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0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8311C0"/>
    <w:multiLevelType w:val="hybridMultilevel"/>
    <w:tmpl w:val="5CF236FA"/>
    <w:lvl w:ilvl="0" w:tplc="E544FA90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0"/>
  </w:num>
  <w:num w:numId="13">
    <w:abstractNumId w:val="32"/>
  </w:num>
  <w:num w:numId="14">
    <w:abstractNumId w:val="23"/>
  </w:num>
  <w:num w:numId="15">
    <w:abstractNumId w:val="25"/>
  </w:num>
  <w:num w:numId="16">
    <w:abstractNumId w:val="34"/>
  </w:num>
  <w:num w:numId="17">
    <w:abstractNumId w:val="36"/>
  </w:num>
  <w:num w:numId="18">
    <w:abstractNumId w:val="14"/>
  </w:num>
  <w:num w:numId="19">
    <w:abstractNumId w:val="11"/>
  </w:num>
  <w:num w:numId="20">
    <w:abstractNumId w:val="30"/>
  </w:num>
  <w:num w:numId="21">
    <w:abstractNumId w:val="12"/>
  </w:num>
  <w:num w:numId="22">
    <w:abstractNumId w:val="22"/>
  </w:num>
  <w:num w:numId="23">
    <w:abstractNumId w:val="31"/>
  </w:num>
  <w:num w:numId="24">
    <w:abstractNumId w:val="15"/>
  </w:num>
  <w:num w:numId="25">
    <w:abstractNumId w:val="33"/>
  </w:num>
  <w:num w:numId="26">
    <w:abstractNumId w:val="28"/>
  </w:num>
  <w:num w:numId="27">
    <w:abstractNumId w:val="26"/>
  </w:num>
  <w:num w:numId="28">
    <w:abstractNumId w:val="13"/>
  </w:num>
  <w:num w:numId="29">
    <w:abstractNumId w:val="27"/>
  </w:num>
  <w:num w:numId="30">
    <w:abstractNumId w:val="29"/>
  </w:num>
  <w:num w:numId="31">
    <w:abstractNumId w:val="38"/>
  </w:num>
  <w:num w:numId="32">
    <w:abstractNumId w:val="10"/>
  </w:num>
  <w:num w:numId="33">
    <w:abstractNumId w:val="16"/>
  </w:num>
  <w:num w:numId="34">
    <w:abstractNumId w:val="37"/>
  </w:num>
  <w:num w:numId="35">
    <w:abstractNumId w:val="18"/>
  </w:num>
  <w:num w:numId="36">
    <w:abstractNumId w:val="17"/>
  </w:num>
  <w:num w:numId="37">
    <w:abstractNumId w:val="21"/>
  </w:num>
  <w:num w:numId="38">
    <w:abstractNumId w:val="19"/>
  </w:num>
  <w:num w:numId="39">
    <w:abstractNumId w:val="3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90A"/>
    <w:rsid w:val="00002D9B"/>
    <w:rsid w:val="00003047"/>
    <w:rsid w:val="000030B1"/>
    <w:rsid w:val="0000330E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CEB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512B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75E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0F4"/>
    <w:rsid w:val="000441FB"/>
    <w:rsid w:val="0004447D"/>
    <w:rsid w:val="00044A95"/>
    <w:rsid w:val="00044C18"/>
    <w:rsid w:val="000458D2"/>
    <w:rsid w:val="00045B6B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2F98"/>
    <w:rsid w:val="00063256"/>
    <w:rsid w:val="00063A8F"/>
    <w:rsid w:val="00064280"/>
    <w:rsid w:val="00064514"/>
    <w:rsid w:val="0006500B"/>
    <w:rsid w:val="000654DA"/>
    <w:rsid w:val="00065859"/>
    <w:rsid w:val="00065947"/>
    <w:rsid w:val="00065B1F"/>
    <w:rsid w:val="00065DB2"/>
    <w:rsid w:val="00066054"/>
    <w:rsid w:val="0006613E"/>
    <w:rsid w:val="00066A49"/>
    <w:rsid w:val="000675E2"/>
    <w:rsid w:val="000702D5"/>
    <w:rsid w:val="00070B95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A91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7AC"/>
    <w:rsid w:val="00080D76"/>
    <w:rsid w:val="00080EA7"/>
    <w:rsid w:val="00080F95"/>
    <w:rsid w:val="00080FB0"/>
    <w:rsid w:val="000815E1"/>
    <w:rsid w:val="000815FE"/>
    <w:rsid w:val="000817C0"/>
    <w:rsid w:val="00081876"/>
    <w:rsid w:val="00081978"/>
    <w:rsid w:val="00081A59"/>
    <w:rsid w:val="00082ABC"/>
    <w:rsid w:val="00083276"/>
    <w:rsid w:val="00083A6D"/>
    <w:rsid w:val="00084BCE"/>
    <w:rsid w:val="00084F47"/>
    <w:rsid w:val="000851A5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7FD"/>
    <w:rsid w:val="00096F03"/>
    <w:rsid w:val="0009759D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74EE"/>
    <w:rsid w:val="000A7D6E"/>
    <w:rsid w:val="000B034E"/>
    <w:rsid w:val="000B04CD"/>
    <w:rsid w:val="000B0890"/>
    <w:rsid w:val="000B268D"/>
    <w:rsid w:val="000B2C33"/>
    <w:rsid w:val="000B2F7C"/>
    <w:rsid w:val="000B2F95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5F"/>
    <w:rsid w:val="000B6BA1"/>
    <w:rsid w:val="000B720E"/>
    <w:rsid w:val="000B7365"/>
    <w:rsid w:val="000B7AE5"/>
    <w:rsid w:val="000B7D02"/>
    <w:rsid w:val="000C021A"/>
    <w:rsid w:val="000C0305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B88"/>
    <w:rsid w:val="000C1FE9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9EB"/>
    <w:rsid w:val="000D0BE4"/>
    <w:rsid w:val="000D16EE"/>
    <w:rsid w:val="000D17AF"/>
    <w:rsid w:val="000D19BC"/>
    <w:rsid w:val="000D22E1"/>
    <w:rsid w:val="000D294E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714D"/>
    <w:rsid w:val="000D7183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235D"/>
    <w:rsid w:val="000E27AF"/>
    <w:rsid w:val="000E28CA"/>
    <w:rsid w:val="000E32B0"/>
    <w:rsid w:val="000E3D5A"/>
    <w:rsid w:val="000E3ECF"/>
    <w:rsid w:val="000E453D"/>
    <w:rsid w:val="000E56E0"/>
    <w:rsid w:val="000E571C"/>
    <w:rsid w:val="000E5A8D"/>
    <w:rsid w:val="000E7D6C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F27"/>
    <w:rsid w:val="000F5A07"/>
    <w:rsid w:val="000F5D11"/>
    <w:rsid w:val="000F6C22"/>
    <w:rsid w:val="000F6C2A"/>
    <w:rsid w:val="000F71D3"/>
    <w:rsid w:val="000F7489"/>
    <w:rsid w:val="000F7504"/>
    <w:rsid w:val="000F75E3"/>
    <w:rsid w:val="000F7604"/>
    <w:rsid w:val="000F7D05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B6D"/>
    <w:rsid w:val="0011438F"/>
    <w:rsid w:val="0011479E"/>
    <w:rsid w:val="00114BB5"/>
    <w:rsid w:val="00114CA1"/>
    <w:rsid w:val="0011505B"/>
    <w:rsid w:val="001150FA"/>
    <w:rsid w:val="0011535B"/>
    <w:rsid w:val="00115B5A"/>
    <w:rsid w:val="00115BF5"/>
    <w:rsid w:val="0011642D"/>
    <w:rsid w:val="001168DD"/>
    <w:rsid w:val="00116D94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49F7"/>
    <w:rsid w:val="00124BA7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2318"/>
    <w:rsid w:val="001323A6"/>
    <w:rsid w:val="001323F8"/>
    <w:rsid w:val="00132D0D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AF"/>
    <w:rsid w:val="00136ACF"/>
    <w:rsid w:val="00136EC2"/>
    <w:rsid w:val="001374DB"/>
    <w:rsid w:val="00137AE2"/>
    <w:rsid w:val="00137C16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45C"/>
    <w:rsid w:val="00146723"/>
    <w:rsid w:val="001471F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5DE"/>
    <w:rsid w:val="001656F8"/>
    <w:rsid w:val="001657EE"/>
    <w:rsid w:val="00165AF9"/>
    <w:rsid w:val="00165C3F"/>
    <w:rsid w:val="00165E00"/>
    <w:rsid w:val="00166218"/>
    <w:rsid w:val="00166338"/>
    <w:rsid w:val="00166548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FC8"/>
    <w:rsid w:val="00193628"/>
    <w:rsid w:val="00193A8A"/>
    <w:rsid w:val="0019462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7DC"/>
    <w:rsid w:val="001B6E4E"/>
    <w:rsid w:val="001B7121"/>
    <w:rsid w:val="001B725A"/>
    <w:rsid w:val="001B7CBE"/>
    <w:rsid w:val="001C15A2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D0C60"/>
    <w:rsid w:val="001D0E64"/>
    <w:rsid w:val="001D1006"/>
    <w:rsid w:val="001D1F9C"/>
    <w:rsid w:val="001D2694"/>
    <w:rsid w:val="001D2DC2"/>
    <w:rsid w:val="001D35D5"/>
    <w:rsid w:val="001D3A75"/>
    <w:rsid w:val="001D443F"/>
    <w:rsid w:val="001D4604"/>
    <w:rsid w:val="001D4790"/>
    <w:rsid w:val="001D545F"/>
    <w:rsid w:val="001D5736"/>
    <w:rsid w:val="001D61BB"/>
    <w:rsid w:val="001D6B71"/>
    <w:rsid w:val="001D6CAB"/>
    <w:rsid w:val="001D7319"/>
    <w:rsid w:val="001E045E"/>
    <w:rsid w:val="001E1095"/>
    <w:rsid w:val="001E111F"/>
    <w:rsid w:val="001E1586"/>
    <w:rsid w:val="001E20BC"/>
    <w:rsid w:val="001E2842"/>
    <w:rsid w:val="001E32F5"/>
    <w:rsid w:val="001E36B9"/>
    <w:rsid w:val="001E3B25"/>
    <w:rsid w:val="001E3FF6"/>
    <w:rsid w:val="001E4714"/>
    <w:rsid w:val="001E48BC"/>
    <w:rsid w:val="001E48DF"/>
    <w:rsid w:val="001E4C6D"/>
    <w:rsid w:val="001E506A"/>
    <w:rsid w:val="001E5104"/>
    <w:rsid w:val="001E516D"/>
    <w:rsid w:val="001E5960"/>
    <w:rsid w:val="001E61DB"/>
    <w:rsid w:val="001E6549"/>
    <w:rsid w:val="001E656C"/>
    <w:rsid w:val="001E66C2"/>
    <w:rsid w:val="001E76ED"/>
    <w:rsid w:val="001E78E5"/>
    <w:rsid w:val="001E7B89"/>
    <w:rsid w:val="001E7EC5"/>
    <w:rsid w:val="001F0000"/>
    <w:rsid w:val="001F03CB"/>
    <w:rsid w:val="001F16E3"/>
    <w:rsid w:val="001F1726"/>
    <w:rsid w:val="001F1784"/>
    <w:rsid w:val="001F1988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D62"/>
    <w:rsid w:val="001F7C3F"/>
    <w:rsid w:val="002027BD"/>
    <w:rsid w:val="0020319A"/>
    <w:rsid w:val="00203EBB"/>
    <w:rsid w:val="002049F8"/>
    <w:rsid w:val="00204A66"/>
    <w:rsid w:val="0020514B"/>
    <w:rsid w:val="00205425"/>
    <w:rsid w:val="0020568E"/>
    <w:rsid w:val="002056EE"/>
    <w:rsid w:val="00205983"/>
    <w:rsid w:val="0020601B"/>
    <w:rsid w:val="00206191"/>
    <w:rsid w:val="0020636C"/>
    <w:rsid w:val="0020686F"/>
    <w:rsid w:val="00206908"/>
    <w:rsid w:val="00206953"/>
    <w:rsid w:val="002069EA"/>
    <w:rsid w:val="00206E70"/>
    <w:rsid w:val="00207119"/>
    <w:rsid w:val="0020748D"/>
    <w:rsid w:val="00207626"/>
    <w:rsid w:val="00207B0A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2067A"/>
    <w:rsid w:val="0022198A"/>
    <w:rsid w:val="00221D4C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0B3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D16"/>
    <w:rsid w:val="00237145"/>
    <w:rsid w:val="00237EB3"/>
    <w:rsid w:val="00240461"/>
    <w:rsid w:val="00240CEE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953"/>
    <w:rsid w:val="0024441D"/>
    <w:rsid w:val="002451A5"/>
    <w:rsid w:val="00245237"/>
    <w:rsid w:val="00245497"/>
    <w:rsid w:val="00246640"/>
    <w:rsid w:val="00246ADD"/>
    <w:rsid w:val="0024724E"/>
    <w:rsid w:val="0024767A"/>
    <w:rsid w:val="002476D9"/>
    <w:rsid w:val="00250573"/>
    <w:rsid w:val="002511DF"/>
    <w:rsid w:val="00251B69"/>
    <w:rsid w:val="00251E47"/>
    <w:rsid w:val="00251E7E"/>
    <w:rsid w:val="00252AFF"/>
    <w:rsid w:val="00253083"/>
    <w:rsid w:val="00253BB4"/>
    <w:rsid w:val="00253C11"/>
    <w:rsid w:val="0025404F"/>
    <w:rsid w:val="002541C2"/>
    <w:rsid w:val="0025423C"/>
    <w:rsid w:val="002549D0"/>
    <w:rsid w:val="00254C95"/>
    <w:rsid w:val="0025565B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FC5"/>
    <w:rsid w:val="002710BE"/>
    <w:rsid w:val="002713B1"/>
    <w:rsid w:val="0027148A"/>
    <w:rsid w:val="00271CFE"/>
    <w:rsid w:val="00271E5A"/>
    <w:rsid w:val="00271FCB"/>
    <w:rsid w:val="0027389F"/>
    <w:rsid w:val="00273BED"/>
    <w:rsid w:val="00273CE8"/>
    <w:rsid w:val="00274128"/>
    <w:rsid w:val="00274213"/>
    <w:rsid w:val="0027422B"/>
    <w:rsid w:val="00274238"/>
    <w:rsid w:val="00274828"/>
    <w:rsid w:val="002753C3"/>
    <w:rsid w:val="002757EE"/>
    <w:rsid w:val="002759DC"/>
    <w:rsid w:val="00276BE4"/>
    <w:rsid w:val="0027722A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029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4E8"/>
    <w:rsid w:val="0029582F"/>
    <w:rsid w:val="00295FFD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67C0"/>
    <w:rsid w:val="002A688D"/>
    <w:rsid w:val="002A6D7B"/>
    <w:rsid w:val="002A6DC2"/>
    <w:rsid w:val="002A6DCB"/>
    <w:rsid w:val="002A7320"/>
    <w:rsid w:val="002A799E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407"/>
    <w:rsid w:val="002B64F2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0B3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6404"/>
    <w:rsid w:val="002D702A"/>
    <w:rsid w:val="002D71AF"/>
    <w:rsid w:val="002D730C"/>
    <w:rsid w:val="002D79DD"/>
    <w:rsid w:val="002E19FB"/>
    <w:rsid w:val="002E1EE6"/>
    <w:rsid w:val="002E2348"/>
    <w:rsid w:val="002E2525"/>
    <w:rsid w:val="002E26AC"/>
    <w:rsid w:val="002E291F"/>
    <w:rsid w:val="002E2A8B"/>
    <w:rsid w:val="002E323C"/>
    <w:rsid w:val="002E3914"/>
    <w:rsid w:val="002E3D4E"/>
    <w:rsid w:val="002E3F0C"/>
    <w:rsid w:val="002E402B"/>
    <w:rsid w:val="002E4718"/>
    <w:rsid w:val="002E47F5"/>
    <w:rsid w:val="002E56EC"/>
    <w:rsid w:val="002E58DC"/>
    <w:rsid w:val="002E5C9F"/>
    <w:rsid w:val="002E5E09"/>
    <w:rsid w:val="002E613C"/>
    <w:rsid w:val="002E6258"/>
    <w:rsid w:val="002E6990"/>
    <w:rsid w:val="002E71E9"/>
    <w:rsid w:val="002E766D"/>
    <w:rsid w:val="002F0613"/>
    <w:rsid w:val="002F12B5"/>
    <w:rsid w:val="002F15B2"/>
    <w:rsid w:val="002F1922"/>
    <w:rsid w:val="002F2292"/>
    <w:rsid w:val="002F238C"/>
    <w:rsid w:val="002F2718"/>
    <w:rsid w:val="002F2C89"/>
    <w:rsid w:val="002F35A8"/>
    <w:rsid w:val="002F3B6D"/>
    <w:rsid w:val="002F4CC7"/>
    <w:rsid w:val="002F4ECF"/>
    <w:rsid w:val="002F5301"/>
    <w:rsid w:val="002F5613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8D5"/>
    <w:rsid w:val="00325A22"/>
    <w:rsid w:val="00326456"/>
    <w:rsid w:val="00326780"/>
    <w:rsid w:val="00327035"/>
    <w:rsid w:val="0033009E"/>
    <w:rsid w:val="0033020B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6D9"/>
    <w:rsid w:val="0034395D"/>
    <w:rsid w:val="00343F43"/>
    <w:rsid w:val="00344268"/>
    <w:rsid w:val="003443F8"/>
    <w:rsid w:val="00344DFD"/>
    <w:rsid w:val="0034502B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CF7"/>
    <w:rsid w:val="00352785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5603"/>
    <w:rsid w:val="0035575E"/>
    <w:rsid w:val="00355CC5"/>
    <w:rsid w:val="00355DAE"/>
    <w:rsid w:val="003562AE"/>
    <w:rsid w:val="003568A5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6B9"/>
    <w:rsid w:val="003618E9"/>
    <w:rsid w:val="00361C89"/>
    <w:rsid w:val="00361CA2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8B6"/>
    <w:rsid w:val="00364E6C"/>
    <w:rsid w:val="00364FAE"/>
    <w:rsid w:val="003655E4"/>
    <w:rsid w:val="003656A5"/>
    <w:rsid w:val="00365EE1"/>
    <w:rsid w:val="00365EFB"/>
    <w:rsid w:val="00365FB9"/>
    <w:rsid w:val="00367048"/>
    <w:rsid w:val="003671AE"/>
    <w:rsid w:val="00367666"/>
    <w:rsid w:val="003700BB"/>
    <w:rsid w:val="00370EBD"/>
    <w:rsid w:val="003716AE"/>
    <w:rsid w:val="00371957"/>
    <w:rsid w:val="003719AA"/>
    <w:rsid w:val="00371F58"/>
    <w:rsid w:val="00372A48"/>
    <w:rsid w:val="00372AFA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7351"/>
    <w:rsid w:val="003773E5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9DF"/>
    <w:rsid w:val="003A2B3B"/>
    <w:rsid w:val="003A2BF8"/>
    <w:rsid w:val="003A3A50"/>
    <w:rsid w:val="003A3A93"/>
    <w:rsid w:val="003A4620"/>
    <w:rsid w:val="003A49C1"/>
    <w:rsid w:val="003A547F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847"/>
    <w:rsid w:val="003B18B2"/>
    <w:rsid w:val="003B1EDD"/>
    <w:rsid w:val="003B2727"/>
    <w:rsid w:val="003B284E"/>
    <w:rsid w:val="003B2A0E"/>
    <w:rsid w:val="003B2B83"/>
    <w:rsid w:val="003B2F08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B6C"/>
    <w:rsid w:val="003C2BC1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709"/>
    <w:rsid w:val="003D29EF"/>
    <w:rsid w:val="003D2A63"/>
    <w:rsid w:val="003D2A7D"/>
    <w:rsid w:val="003D45DF"/>
    <w:rsid w:val="003D49CF"/>
    <w:rsid w:val="003D4E48"/>
    <w:rsid w:val="003D502C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09D5"/>
    <w:rsid w:val="003E1342"/>
    <w:rsid w:val="003E1B92"/>
    <w:rsid w:val="003E2395"/>
    <w:rsid w:val="003E23E3"/>
    <w:rsid w:val="003E25D5"/>
    <w:rsid w:val="003E2EB1"/>
    <w:rsid w:val="003E3795"/>
    <w:rsid w:val="003E384E"/>
    <w:rsid w:val="003E3AC9"/>
    <w:rsid w:val="003E43AB"/>
    <w:rsid w:val="003E4D42"/>
    <w:rsid w:val="003E50D9"/>
    <w:rsid w:val="003E5277"/>
    <w:rsid w:val="003E53DF"/>
    <w:rsid w:val="003E55FE"/>
    <w:rsid w:val="003E5CF3"/>
    <w:rsid w:val="003E6109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5275"/>
    <w:rsid w:val="003F6017"/>
    <w:rsid w:val="003F60D1"/>
    <w:rsid w:val="003F64B1"/>
    <w:rsid w:val="003F757B"/>
    <w:rsid w:val="003F77F9"/>
    <w:rsid w:val="003F7AF0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50CE"/>
    <w:rsid w:val="00405AD9"/>
    <w:rsid w:val="004063AE"/>
    <w:rsid w:val="00406575"/>
    <w:rsid w:val="004066DF"/>
    <w:rsid w:val="00406A1F"/>
    <w:rsid w:val="00407DC3"/>
    <w:rsid w:val="00410338"/>
    <w:rsid w:val="004107F6"/>
    <w:rsid w:val="0041131D"/>
    <w:rsid w:val="00411835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3F0"/>
    <w:rsid w:val="00416663"/>
    <w:rsid w:val="00417626"/>
    <w:rsid w:val="00417984"/>
    <w:rsid w:val="00417ACE"/>
    <w:rsid w:val="00420F34"/>
    <w:rsid w:val="00421EA5"/>
    <w:rsid w:val="00422DF3"/>
    <w:rsid w:val="00423057"/>
    <w:rsid w:val="00423EDA"/>
    <w:rsid w:val="00424023"/>
    <w:rsid w:val="00424094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D24"/>
    <w:rsid w:val="004353B3"/>
    <w:rsid w:val="00436B1B"/>
    <w:rsid w:val="0043718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53D"/>
    <w:rsid w:val="00444A08"/>
    <w:rsid w:val="00444BB9"/>
    <w:rsid w:val="00444E51"/>
    <w:rsid w:val="004454B5"/>
    <w:rsid w:val="004458DA"/>
    <w:rsid w:val="00445DE5"/>
    <w:rsid w:val="00445F1D"/>
    <w:rsid w:val="00446AA5"/>
    <w:rsid w:val="00447A47"/>
    <w:rsid w:val="00447AD7"/>
    <w:rsid w:val="00447D5E"/>
    <w:rsid w:val="004502F6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2AB9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57FDC"/>
    <w:rsid w:val="004602BF"/>
    <w:rsid w:val="004607E0"/>
    <w:rsid w:val="004612D8"/>
    <w:rsid w:val="00461569"/>
    <w:rsid w:val="004615BE"/>
    <w:rsid w:val="00462690"/>
    <w:rsid w:val="00462695"/>
    <w:rsid w:val="00462A69"/>
    <w:rsid w:val="00462B2B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9DE"/>
    <w:rsid w:val="0046777B"/>
    <w:rsid w:val="00467951"/>
    <w:rsid w:val="00467A5C"/>
    <w:rsid w:val="00470121"/>
    <w:rsid w:val="004704B6"/>
    <w:rsid w:val="00471458"/>
    <w:rsid w:val="004724FE"/>
    <w:rsid w:val="004726EE"/>
    <w:rsid w:val="00472822"/>
    <w:rsid w:val="00472FF5"/>
    <w:rsid w:val="004731AD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5B2"/>
    <w:rsid w:val="00491BC5"/>
    <w:rsid w:val="004925B9"/>
    <w:rsid w:val="00492726"/>
    <w:rsid w:val="0049313D"/>
    <w:rsid w:val="00493385"/>
    <w:rsid w:val="00493683"/>
    <w:rsid w:val="00493867"/>
    <w:rsid w:val="00493A76"/>
    <w:rsid w:val="00493D46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E4D"/>
    <w:rsid w:val="004974EA"/>
    <w:rsid w:val="00497DD5"/>
    <w:rsid w:val="004A04F7"/>
    <w:rsid w:val="004A0715"/>
    <w:rsid w:val="004A0A48"/>
    <w:rsid w:val="004A0A9B"/>
    <w:rsid w:val="004A0BBA"/>
    <w:rsid w:val="004A1061"/>
    <w:rsid w:val="004A1B39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9D3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BD9"/>
    <w:rsid w:val="004B2D28"/>
    <w:rsid w:val="004B30D6"/>
    <w:rsid w:val="004B3B98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0B6B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7B4"/>
    <w:rsid w:val="004D69A5"/>
    <w:rsid w:val="004D75ED"/>
    <w:rsid w:val="004D7AFA"/>
    <w:rsid w:val="004E021B"/>
    <w:rsid w:val="004E026F"/>
    <w:rsid w:val="004E0ACE"/>
    <w:rsid w:val="004E16A9"/>
    <w:rsid w:val="004E1D74"/>
    <w:rsid w:val="004E2799"/>
    <w:rsid w:val="004E2A8A"/>
    <w:rsid w:val="004E2ACE"/>
    <w:rsid w:val="004E3ADD"/>
    <w:rsid w:val="004E45C8"/>
    <w:rsid w:val="004E51F9"/>
    <w:rsid w:val="004E5D97"/>
    <w:rsid w:val="004E5F94"/>
    <w:rsid w:val="004E78D0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C61"/>
    <w:rsid w:val="0050678C"/>
    <w:rsid w:val="005068DD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54FD"/>
    <w:rsid w:val="00515671"/>
    <w:rsid w:val="005158B5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FB0"/>
    <w:rsid w:val="00523D2D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47E"/>
    <w:rsid w:val="00526521"/>
    <w:rsid w:val="005266BA"/>
    <w:rsid w:val="0052670E"/>
    <w:rsid w:val="005268D9"/>
    <w:rsid w:val="00526B3D"/>
    <w:rsid w:val="00526EE7"/>
    <w:rsid w:val="0052756D"/>
    <w:rsid w:val="00531615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F3C"/>
    <w:rsid w:val="005345F7"/>
    <w:rsid w:val="00535893"/>
    <w:rsid w:val="00536597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8B6"/>
    <w:rsid w:val="005440BA"/>
    <w:rsid w:val="00544210"/>
    <w:rsid w:val="00544B7B"/>
    <w:rsid w:val="00544D44"/>
    <w:rsid w:val="00545981"/>
    <w:rsid w:val="00545A2D"/>
    <w:rsid w:val="005461CD"/>
    <w:rsid w:val="005469E3"/>
    <w:rsid w:val="00546BFE"/>
    <w:rsid w:val="00546ECA"/>
    <w:rsid w:val="00546F25"/>
    <w:rsid w:val="005473F0"/>
    <w:rsid w:val="005504DB"/>
    <w:rsid w:val="005506CF"/>
    <w:rsid w:val="005510D0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67B1"/>
    <w:rsid w:val="00557249"/>
    <w:rsid w:val="00557430"/>
    <w:rsid w:val="00557850"/>
    <w:rsid w:val="00557933"/>
    <w:rsid w:val="00557E53"/>
    <w:rsid w:val="00560442"/>
    <w:rsid w:val="00560B9B"/>
    <w:rsid w:val="0056114A"/>
    <w:rsid w:val="00561279"/>
    <w:rsid w:val="005621E6"/>
    <w:rsid w:val="005625BB"/>
    <w:rsid w:val="005627C1"/>
    <w:rsid w:val="005628AE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D98"/>
    <w:rsid w:val="005672AB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C"/>
    <w:rsid w:val="00577ACE"/>
    <w:rsid w:val="00580D83"/>
    <w:rsid w:val="0058117C"/>
    <w:rsid w:val="0058129D"/>
    <w:rsid w:val="005816D4"/>
    <w:rsid w:val="00581E1A"/>
    <w:rsid w:val="00582C9C"/>
    <w:rsid w:val="00582D9B"/>
    <w:rsid w:val="00582F20"/>
    <w:rsid w:val="00582FF6"/>
    <w:rsid w:val="00583869"/>
    <w:rsid w:val="00583F8F"/>
    <w:rsid w:val="005845B2"/>
    <w:rsid w:val="005848EC"/>
    <w:rsid w:val="00584EBA"/>
    <w:rsid w:val="0058576B"/>
    <w:rsid w:val="00585A74"/>
    <w:rsid w:val="00585F88"/>
    <w:rsid w:val="005864D7"/>
    <w:rsid w:val="00586718"/>
    <w:rsid w:val="005868D5"/>
    <w:rsid w:val="00586AF7"/>
    <w:rsid w:val="005874BF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BFF"/>
    <w:rsid w:val="005A1CC1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6294"/>
    <w:rsid w:val="005A682D"/>
    <w:rsid w:val="005A7291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FC"/>
    <w:rsid w:val="005B6A10"/>
    <w:rsid w:val="005B7451"/>
    <w:rsid w:val="005B7797"/>
    <w:rsid w:val="005B78F1"/>
    <w:rsid w:val="005B7BB2"/>
    <w:rsid w:val="005B7FE6"/>
    <w:rsid w:val="005C031F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6C8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1239"/>
    <w:rsid w:val="005D12F2"/>
    <w:rsid w:val="005D1572"/>
    <w:rsid w:val="005D16C1"/>
    <w:rsid w:val="005D1C9B"/>
    <w:rsid w:val="005D2138"/>
    <w:rsid w:val="005D23AE"/>
    <w:rsid w:val="005D2730"/>
    <w:rsid w:val="005D343A"/>
    <w:rsid w:val="005D3728"/>
    <w:rsid w:val="005D3F24"/>
    <w:rsid w:val="005D4247"/>
    <w:rsid w:val="005D448E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6F4"/>
    <w:rsid w:val="00617819"/>
    <w:rsid w:val="00617BB5"/>
    <w:rsid w:val="00617D06"/>
    <w:rsid w:val="00620670"/>
    <w:rsid w:val="00620A08"/>
    <w:rsid w:val="00620DCA"/>
    <w:rsid w:val="00620E7A"/>
    <w:rsid w:val="0062136B"/>
    <w:rsid w:val="00621B43"/>
    <w:rsid w:val="00621D46"/>
    <w:rsid w:val="00623046"/>
    <w:rsid w:val="00623062"/>
    <w:rsid w:val="00623115"/>
    <w:rsid w:val="00623E73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2924"/>
    <w:rsid w:val="00633442"/>
    <w:rsid w:val="006338F6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25C9"/>
    <w:rsid w:val="00652ACF"/>
    <w:rsid w:val="00652EAA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341A"/>
    <w:rsid w:val="00683D83"/>
    <w:rsid w:val="00684E1F"/>
    <w:rsid w:val="006853DD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CD1"/>
    <w:rsid w:val="006A1497"/>
    <w:rsid w:val="006A14F2"/>
    <w:rsid w:val="006A1CB3"/>
    <w:rsid w:val="006A1F9B"/>
    <w:rsid w:val="006A3467"/>
    <w:rsid w:val="006A3621"/>
    <w:rsid w:val="006A366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30F9"/>
    <w:rsid w:val="006C3250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3C6"/>
    <w:rsid w:val="006C7A88"/>
    <w:rsid w:val="006C7B29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FAF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9EA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855"/>
    <w:rsid w:val="00715D25"/>
    <w:rsid w:val="0071648A"/>
    <w:rsid w:val="007164A5"/>
    <w:rsid w:val="00716A45"/>
    <w:rsid w:val="00716F5D"/>
    <w:rsid w:val="00717E43"/>
    <w:rsid w:val="007201A0"/>
    <w:rsid w:val="0072026C"/>
    <w:rsid w:val="007209B8"/>
    <w:rsid w:val="00720A68"/>
    <w:rsid w:val="007228F0"/>
    <w:rsid w:val="00722A4B"/>
    <w:rsid w:val="0072357D"/>
    <w:rsid w:val="00723DCB"/>
    <w:rsid w:val="00724172"/>
    <w:rsid w:val="007244ED"/>
    <w:rsid w:val="0072482D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D33"/>
    <w:rsid w:val="0075535D"/>
    <w:rsid w:val="0075551F"/>
    <w:rsid w:val="00756740"/>
    <w:rsid w:val="00756F17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3003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6ED"/>
    <w:rsid w:val="00766E29"/>
    <w:rsid w:val="007676BC"/>
    <w:rsid w:val="00767866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10F"/>
    <w:rsid w:val="00776C2C"/>
    <w:rsid w:val="007775F2"/>
    <w:rsid w:val="00780DAB"/>
    <w:rsid w:val="00780DB8"/>
    <w:rsid w:val="007811C7"/>
    <w:rsid w:val="007813D2"/>
    <w:rsid w:val="007814E8"/>
    <w:rsid w:val="007819BB"/>
    <w:rsid w:val="00781B2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518"/>
    <w:rsid w:val="00794D7C"/>
    <w:rsid w:val="00794FEB"/>
    <w:rsid w:val="0079569F"/>
    <w:rsid w:val="00795895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0B9C"/>
    <w:rsid w:val="007B1620"/>
    <w:rsid w:val="007B18E2"/>
    <w:rsid w:val="007B1A71"/>
    <w:rsid w:val="007B1DAE"/>
    <w:rsid w:val="007B1EB6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724F"/>
    <w:rsid w:val="007D7CBE"/>
    <w:rsid w:val="007D7EBD"/>
    <w:rsid w:val="007D7F2A"/>
    <w:rsid w:val="007E04CD"/>
    <w:rsid w:val="007E0C1F"/>
    <w:rsid w:val="007E0D87"/>
    <w:rsid w:val="007E15C7"/>
    <w:rsid w:val="007E1667"/>
    <w:rsid w:val="007E1D7D"/>
    <w:rsid w:val="007E2343"/>
    <w:rsid w:val="007E2371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455"/>
    <w:rsid w:val="007E59B7"/>
    <w:rsid w:val="007E622D"/>
    <w:rsid w:val="007E696C"/>
    <w:rsid w:val="007E69D9"/>
    <w:rsid w:val="007E69DD"/>
    <w:rsid w:val="007E6CAD"/>
    <w:rsid w:val="007E7857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31F6"/>
    <w:rsid w:val="007F3FB2"/>
    <w:rsid w:val="007F4313"/>
    <w:rsid w:val="007F4486"/>
    <w:rsid w:val="007F4CD6"/>
    <w:rsid w:val="007F5069"/>
    <w:rsid w:val="007F58C4"/>
    <w:rsid w:val="007F5BBF"/>
    <w:rsid w:val="007F5C22"/>
    <w:rsid w:val="007F6B2D"/>
    <w:rsid w:val="007F6EA4"/>
    <w:rsid w:val="007F72D0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500"/>
    <w:rsid w:val="008038D6"/>
    <w:rsid w:val="00803F47"/>
    <w:rsid w:val="0080402D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D38"/>
    <w:rsid w:val="0081219B"/>
    <w:rsid w:val="0081222F"/>
    <w:rsid w:val="0081254C"/>
    <w:rsid w:val="00812887"/>
    <w:rsid w:val="00813091"/>
    <w:rsid w:val="008148D2"/>
    <w:rsid w:val="008150DA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B07"/>
    <w:rsid w:val="008311FE"/>
    <w:rsid w:val="00831824"/>
    <w:rsid w:val="00831A78"/>
    <w:rsid w:val="00831EA0"/>
    <w:rsid w:val="0083228A"/>
    <w:rsid w:val="00832331"/>
    <w:rsid w:val="008346CB"/>
    <w:rsid w:val="008351C4"/>
    <w:rsid w:val="00835322"/>
    <w:rsid w:val="00835F12"/>
    <w:rsid w:val="00836CC2"/>
    <w:rsid w:val="00837155"/>
    <w:rsid w:val="008378DE"/>
    <w:rsid w:val="00837C4E"/>
    <w:rsid w:val="00837DC6"/>
    <w:rsid w:val="00840C05"/>
    <w:rsid w:val="008412CB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C1"/>
    <w:rsid w:val="008534D7"/>
    <w:rsid w:val="00854402"/>
    <w:rsid w:val="00854CD5"/>
    <w:rsid w:val="00854D62"/>
    <w:rsid w:val="00855C1E"/>
    <w:rsid w:val="00855E0D"/>
    <w:rsid w:val="00856073"/>
    <w:rsid w:val="00856824"/>
    <w:rsid w:val="008568CD"/>
    <w:rsid w:val="00856E5F"/>
    <w:rsid w:val="00856FE0"/>
    <w:rsid w:val="008575E9"/>
    <w:rsid w:val="008576AE"/>
    <w:rsid w:val="008579C0"/>
    <w:rsid w:val="00860025"/>
    <w:rsid w:val="008605A3"/>
    <w:rsid w:val="008605F7"/>
    <w:rsid w:val="0086071E"/>
    <w:rsid w:val="00861150"/>
    <w:rsid w:val="0086127C"/>
    <w:rsid w:val="00861413"/>
    <w:rsid w:val="008618A5"/>
    <w:rsid w:val="00861B20"/>
    <w:rsid w:val="0086261E"/>
    <w:rsid w:val="008626EF"/>
    <w:rsid w:val="008628C6"/>
    <w:rsid w:val="00862E33"/>
    <w:rsid w:val="008631C5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974"/>
    <w:rsid w:val="00880B91"/>
    <w:rsid w:val="00880E51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F9"/>
    <w:rsid w:val="00887856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ABD"/>
    <w:rsid w:val="00895DFE"/>
    <w:rsid w:val="008960FC"/>
    <w:rsid w:val="00896102"/>
    <w:rsid w:val="0089634F"/>
    <w:rsid w:val="00896946"/>
    <w:rsid w:val="00897022"/>
    <w:rsid w:val="0089797E"/>
    <w:rsid w:val="00897B45"/>
    <w:rsid w:val="00897C4F"/>
    <w:rsid w:val="008A0EC4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4207"/>
    <w:rsid w:val="008A4A6B"/>
    <w:rsid w:val="008A4A93"/>
    <w:rsid w:val="008A505C"/>
    <w:rsid w:val="008A5709"/>
    <w:rsid w:val="008A59E3"/>
    <w:rsid w:val="008A5C10"/>
    <w:rsid w:val="008A6367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54F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70F8"/>
    <w:rsid w:val="008B72F6"/>
    <w:rsid w:val="008C03D2"/>
    <w:rsid w:val="008C06DC"/>
    <w:rsid w:val="008C0B5A"/>
    <w:rsid w:val="008C0C4C"/>
    <w:rsid w:val="008C0E92"/>
    <w:rsid w:val="008C1CBF"/>
    <w:rsid w:val="008C2D81"/>
    <w:rsid w:val="008C3155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FB"/>
    <w:rsid w:val="008D31EB"/>
    <w:rsid w:val="008D3CCC"/>
    <w:rsid w:val="008D3F0B"/>
    <w:rsid w:val="008D4415"/>
    <w:rsid w:val="008D4BD5"/>
    <w:rsid w:val="008D53F8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81B"/>
    <w:rsid w:val="008E2F9C"/>
    <w:rsid w:val="008E3148"/>
    <w:rsid w:val="008E31CB"/>
    <w:rsid w:val="008E3F35"/>
    <w:rsid w:val="008E4087"/>
    <w:rsid w:val="008E4216"/>
    <w:rsid w:val="008E46CF"/>
    <w:rsid w:val="008E47D2"/>
    <w:rsid w:val="008E4869"/>
    <w:rsid w:val="008E50B5"/>
    <w:rsid w:val="008E5534"/>
    <w:rsid w:val="008E619A"/>
    <w:rsid w:val="008E6243"/>
    <w:rsid w:val="008E64FF"/>
    <w:rsid w:val="008E6AD2"/>
    <w:rsid w:val="008E7092"/>
    <w:rsid w:val="008E7123"/>
    <w:rsid w:val="008F01C7"/>
    <w:rsid w:val="008F05EC"/>
    <w:rsid w:val="008F0D27"/>
    <w:rsid w:val="008F10FA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2959"/>
    <w:rsid w:val="00902FAF"/>
    <w:rsid w:val="00903767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9E9"/>
    <w:rsid w:val="00910B24"/>
    <w:rsid w:val="00911277"/>
    <w:rsid w:val="009112B6"/>
    <w:rsid w:val="009115FA"/>
    <w:rsid w:val="00911732"/>
    <w:rsid w:val="00911871"/>
    <w:rsid w:val="00911B39"/>
    <w:rsid w:val="00911C01"/>
    <w:rsid w:val="00911D80"/>
    <w:rsid w:val="009121AB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D34"/>
    <w:rsid w:val="00914F67"/>
    <w:rsid w:val="009151D4"/>
    <w:rsid w:val="00915504"/>
    <w:rsid w:val="00915D9D"/>
    <w:rsid w:val="0091630A"/>
    <w:rsid w:val="00916409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2652"/>
    <w:rsid w:val="00923274"/>
    <w:rsid w:val="00923927"/>
    <w:rsid w:val="00923F65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53A"/>
    <w:rsid w:val="00931A7F"/>
    <w:rsid w:val="00931FD6"/>
    <w:rsid w:val="009321F3"/>
    <w:rsid w:val="0093256B"/>
    <w:rsid w:val="00933375"/>
    <w:rsid w:val="009335E5"/>
    <w:rsid w:val="009359F6"/>
    <w:rsid w:val="00935E31"/>
    <w:rsid w:val="0093655C"/>
    <w:rsid w:val="00937711"/>
    <w:rsid w:val="00937C1B"/>
    <w:rsid w:val="00937C44"/>
    <w:rsid w:val="00940094"/>
    <w:rsid w:val="00940138"/>
    <w:rsid w:val="0094060B"/>
    <w:rsid w:val="009408F2"/>
    <w:rsid w:val="00940BEA"/>
    <w:rsid w:val="00940EFE"/>
    <w:rsid w:val="00941235"/>
    <w:rsid w:val="00941287"/>
    <w:rsid w:val="00941707"/>
    <w:rsid w:val="0094224D"/>
    <w:rsid w:val="00942436"/>
    <w:rsid w:val="00943B0B"/>
    <w:rsid w:val="00943E83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92A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F"/>
    <w:rsid w:val="00962D8B"/>
    <w:rsid w:val="00962FCB"/>
    <w:rsid w:val="00963301"/>
    <w:rsid w:val="009633CB"/>
    <w:rsid w:val="00963B4E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A0D"/>
    <w:rsid w:val="00967C99"/>
    <w:rsid w:val="00967CA6"/>
    <w:rsid w:val="00967FB1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69"/>
    <w:rsid w:val="00973AD1"/>
    <w:rsid w:val="0097426B"/>
    <w:rsid w:val="0097426E"/>
    <w:rsid w:val="0097449A"/>
    <w:rsid w:val="0097498E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0DA"/>
    <w:rsid w:val="00984574"/>
    <w:rsid w:val="00984685"/>
    <w:rsid w:val="00985345"/>
    <w:rsid w:val="009855F6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298D"/>
    <w:rsid w:val="0099359F"/>
    <w:rsid w:val="00993ACA"/>
    <w:rsid w:val="00993CA4"/>
    <w:rsid w:val="00993F32"/>
    <w:rsid w:val="00993FC6"/>
    <w:rsid w:val="009942A1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F5B"/>
    <w:rsid w:val="009A0432"/>
    <w:rsid w:val="009A04ED"/>
    <w:rsid w:val="009A06D9"/>
    <w:rsid w:val="009A0B29"/>
    <w:rsid w:val="009A116C"/>
    <w:rsid w:val="009A13CA"/>
    <w:rsid w:val="009A15D8"/>
    <w:rsid w:val="009A1AA9"/>
    <w:rsid w:val="009A2337"/>
    <w:rsid w:val="009A23CC"/>
    <w:rsid w:val="009A2566"/>
    <w:rsid w:val="009A2A5E"/>
    <w:rsid w:val="009A2B1F"/>
    <w:rsid w:val="009A320C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16CE"/>
    <w:rsid w:val="009B1BFA"/>
    <w:rsid w:val="009B1F3B"/>
    <w:rsid w:val="009B214C"/>
    <w:rsid w:val="009B2CFF"/>
    <w:rsid w:val="009B3031"/>
    <w:rsid w:val="009B34CD"/>
    <w:rsid w:val="009B3837"/>
    <w:rsid w:val="009B3971"/>
    <w:rsid w:val="009B39B7"/>
    <w:rsid w:val="009B39CD"/>
    <w:rsid w:val="009B3FA5"/>
    <w:rsid w:val="009B4EAE"/>
    <w:rsid w:val="009B4F70"/>
    <w:rsid w:val="009B5FC7"/>
    <w:rsid w:val="009B67F2"/>
    <w:rsid w:val="009B683A"/>
    <w:rsid w:val="009B6A60"/>
    <w:rsid w:val="009C084E"/>
    <w:rsid w:val="009C0A65"/>
    <w:rsid w:val="009C0C9B"/>
    <w:rsid w:val="009C0E6F"/>
    <w:rsid w:val="009C0EA8"/>
    <w:rsid w:val="009C128B"/>
    <w:rsid w:val="009C1357"/>
    <w:rsid w:val="009C15EF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4C99"/>
    <w:rsid w:val="009C5363"/>
    <w:rsid w:val="009C5624"/>
    <w:rsid w:val="009C5855"/>
    <w:rsid w:val="009C6064"/>
    <w:rsid w:val="009C65D8"/>
    <w:rsid w:val="009C686B"/>
    <w:rsid w:val="009C6D4C"/>
    <w:rsid w:val="009C731B"/>
    <w:rsid w:val="009C741E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104D"/>
    <w:rsid w:val="009E1680"/>
    <w:rsid w:val="009E18F2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5AF"/>
    <w:rsid w:val="00A02698"/>
    <w:rsid w:val="00A032C5"/>
    <w:rsid w:val="00A03899"/>
    <w:rsid w:val="00A03DA7"/>
    <w:rsid w:val="00A03E25"/>
    <w:rsid w:val="00A04BD3"/>
    <w:rsid w:val="00A04C44"/>
    <w:rsid w:val="00A04C6F"/>
    <w:rsid w:val="00A04D85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E0C"/>
    <w:rsid w:val="00A122EA"/>
    <w:rsid w:val="00A125EB"/>
    <w:rsid w:val="00A12C93"/>
    <w:rsid w:val="00A13D2A"/>
    <w:rsid w:val="00A1432D"/>
    <w:rsid w:val="00A15A4A"/>
    <w:rsid w:val="00A16379"/>
    <w:rsid w:val="00A163B0"/>
    <w:rsid w:val="00A16C52"/>
    <w:rsid w:val="00A1737A"/>
    <w:rsid w:val="00A17456"/>
    <w:rsid w:val="00A17B53"/>
    <w:rsid w:val="00A212D7"/>
    <w:rsid w:val="00A21CEC"/>
    <w:rsid w:val="00A22036"/>
    <w:rsid w:val="00A2377F"/>
    <w:rsid w:val="00A23CF4"/>
    <w:rsid w:val="00A23D45"/>
    <w:rsid w:val="00A24530"/>
    <w:rsid w:val="00A24A4F"/>
    <w:rsid w:val="00A24CF9"/>
    <w:rsid w:val="00A250C6"/>
    <w:rsid w:val="00A25157"/>
    <w:rsid w:val="00A2623D"/>
    <w:rsid w:val="00A262B0"/>
    <w:rsid w:val="00A26827"/>
    <w:rsid w:val="00A26AB9"/>
    <w:rsid w:val="00A26C44"/>
    <w:rsid w:val="00A26C83"/>
    <w:rsid w:val="00A26CDC"/>
    <w:rsid w:val="00A273E7"/>
    <w:rsid w:val="00A3042E"/>
    <w:rsid w:val="00A30C4C"/>
    <w:rsid w:val="00A30E1F"/>
    <w:rsid w:val="00A30F1A"/>
    <w:rsid w:val="00A3125F"/>
    <w:rsid w:val="00A3158F"/>
    <w:rsid w:val="00A3187F"/>
    <w:rsid w:val="00A32CC9"/>
    <w:rsid w:val="00A33143"/>
    <w:rsid w:val="00A331EB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72E0"/>
    <w:rsid w:val="00A4795A"/>
    <w:rsid w:val="00A4795F"/>
    <w:rsid w:val="00A47E78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D20"/>
    <w:rsid w:val="00A55716"/>
    <w:rsid w:val="00A558A3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10F0"/>
    <w:rsid w:val="00A816AA"/>
    <w:rsid w:val="00A818C1"/>
    <w:rsid w:val="00A81F44"/>
    <w:rsid w:val="00A82444"/>
    <w:rsid w:val="00A826B4"/>
    <w:rsid w:val="00A82E46"/>
    <w:rsid w:val="00A83364"/>
    <w:rsid w:val="00A834CC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F9B"/>
    <w:rsid w:val="00AA0127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2F5"/>
    <w:rsid w:val="00AD5014"/>
    <w:rsid w:val="00AD5282"/>
    <w:rsid w:val="00AD5457"/>
    <w:rsid w:val="00AD669D"/>
    <w:rsid w:val="00AD6A48"/>
    <w:rsid w:val="00AD6FBE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4D9"/>
    <w:rsid w:val="00AF2644"/>
    <w:rsid w:val="00AF30A1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2254"/>
    <w:rsid w:val="00B1345F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A7B"/>
    <w:rsid w:val="00B16F31"/>
    <w:rsid w:val="00B17400"/>
    <w:rsid w:val="00B175BF"/>
    <w:rsid w:val="00B17D08"/>
    <w:rsid w:val="00B202D3"/>
    <w:rsid w:val="00B20A1A"/>
    <w:rsid w:val="00B20BD1"/>
    <w:rsid w:val="00B20F33"/>
    <w:rsid w:val="00B223C1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257"/>
    <w:rsid w:val="00B263FE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A4"/>
    <w:rsid w:val="00B32E9F"/>
    <w:rsid w:val="00B34873"/>
    <w:rsid w:val="00B34AFA"/>
    <w:rsid w:val="00B34E33"/>
    <w:rsid w:val="00B34F68"/>
    <w:rsid w:val="00B35564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A53"/>
    <w:rsid w:val="00B36E74"/>
    <w:rsid w:val="00B37586"/>
    <w:rsid w:val="00B3775B"/>
    <w:rsid w:val="00B406E5"/>
    <w:rsid w:val="00B40CBD"/>
    <w:rsid w:val="00B4116D"/>
    <w:rsid w:val="00B41647"/>
    <w:rsid w:val="00B417A5"/>
    <w:rsid w:val="00B41E59"/>
    <w:rsid w:val="00B42496"/>
    <w:rsid w:val="00B429C6"/>
    <w:rsid w:val="00B43081"/>
    <w:rsid w:val="00B433CA"/>
    <w:rsid w:val="00B43ABD"/>
    <w:rsid w:val="00B44136"/>
    <w:rsid w:val="00B44738"/>
    <w:rsid w:val="00B44782"/>
    <w:rsid w:val="00B44ADD"/>
    <w:rsid w:val="00B44F4D"/>
    <w:rsid w:val="00B45413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349D"/>
    <w:rsid w:val="00B53DE5"/>
    <w:rsid w:val="00B5449D"/>
    <w:rsid w:val="00B54990"/>
    <w:rsid w:val="00B54C88"/>
    <w:rsid w:val="00B559DD"/>
    <w:rsid w:val="00B55B94"/>
    <w:rsid w:val="00B55DC6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939"/>
    <w:rsid w:val="00B65ECE"/>
    <w:rsid w:val="00B66756"/>
    <w:rsid w:val="00B66988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80316"/>
    <w:rsid w:val="00B80522"/>
    <w:rsid w:val="00B807FD"/>
    <w:rsid w:val="00B80DDD"/>
    <w:rsid w:val="00B80E87"/>
    <w:rsid w:val="00B80EC6"/>
    <w:rsid w:val="00B82706"/>
    <w:rsid w:val="00B829E6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88F"/>
    <w:rsid w:val="00B86950"/>
    <w:rsid w:val="00B875B1"/>
    <w:rsid w:val="00B90020"/>
    <w:rsid w:val="00B90124"/>
    <w:rsid w:val="00B90242"/>
    <w:rsid w:val="00B9054E"/>
    <w:rsid w:val="00B90B0D"/>
    <w:rsid w:val="00B90B1C"/>
    <w:rsid w:val="00B90F62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1371"/>
    <w:rsid w:val="00BA1BC0"/>
    <w:rsid w:val="00BA1C0B"/>
    <w:rsid w:val="00BA1E26"/>
    <w:rsid w:val="00BA1E3B"/>
    <w:rsid w:val="00BA2032"/>
    <w:rsid w:val="00BA2145"/>
    <w:rsid w:val="00BA2272"/>
    <w:rsid w:val="00BA2C44"/>
    <w:rsid w:val="00BA2E24"/>
    <w:rsid w:val="00BA3169"/>
    <w:rsid w:val="00BA50ED"/>
    <w:rsid w:val="00BA5EB3"/>
    <w:rsid w:val="00BA60EB"/>
    <w:rsid w:val="00BA620D"/>
    <w:rsid w:val="00BA7210"/>
    <w:rsid w:val="00BA79A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18DD"/>
    <w:rsid w:val="00BC24C7"/>
    <w:rsid w:val="00BC2F2C"/>
    <w:rsid w:val="00BC319F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D19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2E"/>
    <w:rsid w:val="00BD4D91"/>
    <w:rsid w:val="00BD4E05"/>
    <w:rsid w:val="00BD4E6B"/>
    <w:rsid w:val="00BD50BE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84F"/>
    <w:rsid w:val="00BE2866"/>
    <w:rsid w:val="00BE2892"/>
    <w:rsid w:val="00BE2BC6"/>
    <w:rsid w:val="00BE2DB5"/>
    <w:rsid w:val="00BE2DF0"/>
    <w:rsid w:val="00BE3386"/>
    <w:rsid w:val="00BE3BA3"/>
    <w:rsid w:val="00BE4F94"/>
    <w:rsid w:val="00BE5CFF"/>
    <w:rsid w:val="00BE651D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A1F"/>
    <w:rsid w:val="00BF367E"/>
    <w:rsid w:val="00BF3D1C"/>
    <w:rsid w:val="00BF3D58"/>
    <w:rsid w:val="00BF4772"/>
    <w:rsid w:val="00BF482F"/>
    <w:rsid w:val="00BF4B15"/>
    <w:rsid w:val="00BF4B68"/>
    <w:rsid w:val="00BF5362"/>
    <w:rsid w:val="00BF5472"/>
    <w:rsid w:val="00BF5CFE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DE9"/>
    <w:rsid w:val="00C05721"/>
    <w:rsid w:val="00C057B5"/>
    <w:rsid w:val="00C05E3F"/>
    <w:rsid w:val="00C0694B"/>
    <w:rsid w:val="00C07521"/>
    <w:rsid w:val="00C07C4D"/>
    <w:rsid w:val="00C07CC3"/>
    <w:rsid w:val="00C108DF"/>
    <w:rsid w:val="00C11BF5"/>
    <w:rsid w:val="00C124A3"/>
    <w:rsid w:val="00C128D1"/>
    <w:rsid w:val="00C12F4D"/>
    <w:rsid w:val="00C13096"/>
    <w:rsid w:val="00C130CC"/>
    <w:rsid w:val="00C13BE3"/>
    <w:rsid w:val="00C143C5"/>
    <w:rsid w:val="00C145AD"/>
    <w:rsid w:val="00C146A4"/>
    <w:rsid w:val="00C14798"/>
    <w:rsid w:val="00C1479F"/>
    <w:rsid w:val="00C15422"/>
    <w:rsid w:val="00C1596B"/>
    <w:rsid w:val="00C159E3"/>
    <w:rsid w:val="00C15AD0"/>
    <w:rsid w:val="00C16794"/>
    <w:rsid w:val="00C16D3F"/>
    <w:rsid w:val="00C202F5"/>
    <w:rsid w:val="00C2065E"/>
    <w:rsid w:val="00C208EF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A04"/>
    <w:rsid w:val="00C23C86"/>
    <w:rsid w:val="00C23E58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676"/>
    <w:rsid w:val="00C35694"/>
    <w:rsid w:val="00C360A2"/>
    <w:rsid w:val="00C36904"/>
    <w:rsid w:val="00C37592"/>
    <w:rsid w:val="00C37782"/>
    <w:rsid w:val="00C37EE7"/>
    <w:rsid w:val="00C40161"/>
    <w:rsid w:val="00C40F08"/>
    <w:rsid w:val="00C4118B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E51"/>
    <w:rsid w:val="00C608D8"/>
    <w:rsid w:val="00C60A10"/>
    <w:rsid w:val="00C60F31"/>
    <w:rsid w:val="00C6105D"/>
    <w:rsid w:val="00C6131B"/>
    <w:rsid w:val="00C615F8"/>
    <w:rsid w:val="00C61601"/>
    <w:rsid w:val="00C61B51"/>
    <w:rsid w:val="00C61D5E"/>
    <w:rsid w:val="00C63273"/>
    <w:rsid w:val="00C634A7"/>
    <w:rsid w:val="00C6397B"/>
    <w:rsid w:val="00C63A88"/>
    <w:rsid w:val="00C6433C"/>
    <w:rsid w:val="00C64AA3"/>
    <w:rsid w:val="00C650BE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5CA"/>
    <w:rsid w:val="00C74D85"/>
    <w:rsid w:val="00C74EA5"/>
    <w:rsid w:val="00C75198"/>
    <w:rsid w:val="00C755A6"/>
    <w:rsid w:val="00C76669"/>
    <w:rsid w:val="00C76C53"/>
    <w:rsid w:val="00C770FB"/>
    <w:rsid w:val="00C77B17"/>
    <w:rsid w:val="00C77BE0"/>
    <w:rsid w:val="00C801D2"/>
    <w:rsid w:val="00C80213"/>
    <w:rsid w:val="00C811BF"/>
    <w:rsid w:val="00C819E1"/>
    <w:rsid w:val="00C81BA4"/>
    <w:rsid w:val="00C8342D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5B8"/>
    <w:rsid w:val="00C86756"/>
    <w:rsid w:val="00C86B69"/>
    <w:rsid w:val="00C86C0B"/>
    <w:rsid w:val="00C86FC0"/>
    <w:rsid w:val="00C87788"/>
    <w:rsid w:val="00C87B54"/>
    <w:rsid w:val="00C87CBF"/>
    <w:rsid w:val="00C87D31"/>
    <w:rsid w:val="00C87E62"/>
    <w:rsid w:val="00C87F5D"/>
    <w:rsid w:val="00C9049A"/>
    <w:rsid w:val="00C90A4B"/>
    <w:rsid w:val="00C91336"/>
    <w:rsid w:val="00C91DE5"/>
    <w:rsid w:val="00C91E76"/>
    <w:rsid w:val="00C925D6"/>
    <w:rsid w:val="00C928B2"/>
    <w:rsid w:val="00C92962"/>
    <w:rsid w:val="00C934A9"/>
    <w:rsid w:val="00C93D92"/>
    <w:rsid w:val="00C95470"/>
    <w:rsid w:val="00C964AB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4B3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B07C6"/>
    <w:rsid w:val="00CB09F8"/>
    <w:rsid w:val="00CB0A57"/>
    <w:rsid w:val="00CB0BC1"/>
    <w:rsid w:val="00CB0FDC"/>
    <w:rsid w:val="00CB136E"/>
    <w:rsid w:val="00CB1393"/>
    <w:rsid w:val="00CB1762"/>
    <w:rsid w:val="00CB182D"/>
    <w:rsid w:val="00CB2439"/>
    <w:rsid w:val="00CB3303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86C"/>
    <w:rsid w:val="00CC0903"/>
    <w:rsid w:val="00CC0BF1"/>
    <w:rsid w:val="00CC191F"/>
    <w:rsid w:val="00CC2BAB"/>
    <w:rsid w:val="00CC2BD1"/>
    <w:rsid w:val="00CC2C29"/>
    <w:rsid w:val="00CC3195"/>
    <w:rsid w:val="00CC33F6"/>
    <w:rsid w:val="00CC3F43"/>
    <w:rsid w:val="00CC4860"/>
    <w:rsid w:val="00CC4F1A"/>
    <w:rsid w:val="00CC5149"/>
    <w:rsid w:val="00CC53BE"/>
    <w:rsid w:val="00CC57B4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DA7"/>
    <w:rsid w:val="00CD76DE"/>
    <w:rsid w:val="00CE020A"/>
    <w:rsid w:val="00CE0431"/>
    <w:rsid w:val="00CE0C60"/>
    <w:rsid w:val="00CE1015"/>
    <w:rsid w:val="00CE183A"/>
    <w:rsid w:val="00CE2870"/>
    <w:rsid w:val="00CE29FB"/>
    <w:rsid w:val="00CE2B5F"/>
    <w:rsid w:val="00CE3DCC"/>
    <w:rsid w:val="00CE436E"/>
    <w:rsid w:val="00CE46DB"/>
    <w:rsid w:val="00CE4EEB"/>
    <w:rsid w:val="00CE51FB"/>
    <w:rsid w:val="00CE5594"/>
    <w:rsid w:val="00CE5E61"/>
    <w:rsid w:val="00CE7583"/>
    <w:rsid w:val="00CE7603"/>
    <w:rsid w:val="00CE76B5"/>
    <w:rsid w:val="00CF056F"/>
    <w:rsid w:val="00CF0B4B"/>
    <w:rsid w:val="00CF1198"/>
    <w:rsid w:val="00CF186A"/>
    <w:rsid w:val="00CF1E42"/>
    <w:rsid w:val="00CF1E45"/>
    <w:rsid w:val="00CF1ECF"/>
    <w:rsid w:val="00CF3CA6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8F1"/>
    <w:rsid w:val="00D00AEA"/>
    <w:rsid w:val="00D00BC5"/>
    <w:rsid w:val="00D00EC9"/>
    <w:rsid w:val="00D01B1D"/>
    <w:rsid w:val="00D01DE4"/>
    <w:rsid w:val="00D02143"/>
    <w:rsid w:val="00D023BE"/>
    <w:rsid w:val="00D02635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5520"/>
    <w:rsid w:val="00D058E4"/>
    <w:rsid w:val="00D059EA"/>
    <w:rsid w:val="00D059EC"/>
    <w:rsid w:val="00D06110"/>
    <w:rsid w:val="00D06824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5B5"/>
    <w:rsid w:val="00D13812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AD3"/>
    <w:rsid w:val="00D25168"/>
    <w:rsid w:val="00D2521B"/>
    <w:rsid w:val="00D25813"/>
    <w:rsid w:val="00D263A3"/>
    <w:rsid w:val="00D26832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B0F"/>
    <w:rsid w:val="00D32D2D"/>
    <w:rsid w:val="00D32F6E"/>
    <w:rsid w:val="00D33382"/>
    <w:rsid w:val="00D34400"/>
    <w:rsid w:val="00D346CA"/>
    <w:rsid w:val="00D34B39"/>
    <w:rsid w:val="00D34EA0"/>
    <w:rsid w:val="00D35327"/>
    <w:rsid w:val="00D353E6"/>
    <w:rsid w:val="00D355CC"/>
    <w:rsid w:val="00D362F6"/>
    <w:rsid w:val="00D364AF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702B"/>
    <w:rsid w:val="00D47654"/>
    <w:rsid w:val="00D501DD"/>
    <w:rsid w:val="00D5054A"/>
    <w:rsid w:val="00D505B5"/>
    <w:rsid w:val="00D50809"/>
    <w:rsid w:val="00D50848"/>
    <w:rsid w:val="00D50F64"/>
    <w:rsid w:val="00D50F93"/>
    <w:rsid w:val="00D50FF9"/>
    <w:rsid w:val="00D51521"/>
    <w:rsid w:val="00D51C4F"/>
    <w:rsid w:val="00D51F14"/>
    <w:rsid w:val="00D529D3"/>
    <w:rsid w:val="00D52C16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4CB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377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19F"/>
    <w:rsid w:val="00D70555"/>
    <w:rsid w:val="00D7086E"/>
    <w:rsid w:val="00D70C9C"/>
    <w:rsid w:val="00D70F13"/>
    <w:rsid w:val="00D70F9B"/>
    <w:rsid w:val="00D71017"/>
    <w:rsid w:val="00D71221"/>
    <w:rsid w:val="00D717F2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3B02"/>
    <w:rsid w:val="00D940AF"/>
    <w:rsid w:val="00D941C1"/>
    <w:rsid w:val="00D94211"/>
    <w:rsid w:val="00D943EA"/>
    <w:rsid w:val="00D945C6"/>
    <w:rsid w:val="00D9466A"/>
    <w:rsid w:val="00D94D48"/>
    <w:rsid w:val="00D94F58"/>
    <w:rsid w:val="00D954AD"/>
    <w:rsid w:val="00D9580B"/>
    <w:rsid w:val="00D95CCE"/>
    <w:rsid w:val="00D96A7E"/>
    <w:rsid w:val="00D96EC3"/>
    <w:rsid w:val="00D97311"/>
    <w:rsid w:val="00D975A0"/>
    <w:rsid w:val="00D97AD6"/>
    <w:rsid w:val="00D97CB1"/>
    <w:rsid w:val="00D97F37"/>
    <w:rsid w:val="00DA2BC3"/>
    <w:rsid w:val="00DA33DA"/>
    <w:rsid w:val="00DA370F"/>
    <w:rsid w:val="00DA3A1F"/>
    <w:rsid w:val="00DA3B6E"/>
    <w:rsid w:val="00DA3C4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0A3A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311A"/>
    <w:rsid w:val="00DD582D"/>
    <w:rsid w:val="00DD586E"/>
    <w:rsid w:val="00DD5B89"/>
    <w:rsid w:val="00DD5C12"/>
    <w:rsid w:val="00DD6581"/>
    <w:rsid w:val="00DD6F5B"/>
    <w:rsid w:val="00DD714B"/>
    <w:rsid w:val="00DD7637"/>
    <w:rsid w:val="00DD78CA"/>
    <w:rsid w:val="00DD7998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60D0"/>
    <w:rsid w:val="00DF7F9D"/>
    <w:rsid w:val="00E0049A"/>
    <w:rsid w:val="00E0065E"/>
    <w:rsid w:val="00E007CC"/>
    <w:rsid w:val="00E00820"/>
    <w:rsid w:val="00E00B1B"/>
    <w:rsid w:val="00E00C3B"/>
    <w:rsid w:val="00E00F42"/>
    <w:rsid w:val="00E01A99"/>
    <w:rsid w:val="00E02081"/>
    <w:rsid w:val="00E0255E"/>
    <w:rsid w:val="00E02CD7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FD4"/>
    <w:rsid w:val="00E0759A"/>
    <w:rsid w:val="00E07D1D"/>
    <w:rsid w:val="00E103BE"/>
    <w:rsid w:val="00E10C4C"/>
    <w:rsid w:val="00E10FA0"/>
    <w:rsid w:val="00E112A7"/>
    <w:rsid w:val="00E1146B"/>
    <w:rsid w:val="00E117F3"/>
    <w:rsid w:val="00E1185F"/>
    <w:rsid w:val="00E11A94"/>
    <w:rsid w:val="00E12773"/>
    <w:rsid w:val="00E128AF"/>
    <w:rsid w:val="00E12D00"/>
    <w:rsid w:val="00E13573"/>
    <w:rsid w:val="00E13D46"/>
    <w:rsid w:val="00E13E96"/>
    <w:rsid w:val="00E141FF"/>
    <w:rsid w:val="00E14347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F5A"/>
    <w:rsid w:val="00E22AA1"/>
    <w:rsid w:val="00E22AFC"/>
    <w:rsid w:val="00E23023"/>
    <w:rsid w:val="00E23A4C"/>
    <w:rsid w:val="00E23FDF"/>
    <w:rsid w:val="00E244D1"/>
    <w:rsid w:val="00E26701"/>
    <w:rsid w:val="00E2736F"/>
    <w:rsid w:val="00E2745D"/>
    <w:rsid w:val="00E274E5"/>
    <w:rsid w:val="00E27AF9"/>
    <w:rsid w:val="00E27B1A"/>
    <w:rsid w:val="00E311D4"/>
    <w:rsid w:val="00E31791"/>
    <w:rsid w:val="00E317EB"/>
    <w:rsid w:val="00E31B26"/>
    <w:rsid w:val="00E31CEC"/>
    <w:rsid w:val="00E321B8"/>
    <w:rsid w:val="00E32C16"/>
    <w:rsid w:val="00E337CA"/>
    <w:rsid w:val="00E3423F"/>
    <w:rsid w:val="00E34703"/>
    <w:rsid w:val="00E348B9"/>
    <w:rsid w:val="00E3519A"/>
    <w:rsid w:val="00E35247"/>
    <w:rsid w:val="00E3556E"/>
    <w:rsid w:val="00E357BD"/>
    <w:rsid w:val="00E360C9"/>
    <w:rsid w:val="00E36495"/>
    <w:rsid w:val="00E3738C"/>
    <w:rsid w:val="00E376C7"/>
    <w:rsid w:val="00E37D12"/>
    <w:rsid w:val="00E400B6"/>
    <w:rsid w:val="00E4054A"/>
    <w:rsid w:val="00E40716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D81"/>
    <w:rsid w:val="00E67DB9"/>
    <w:rsid w:val="00E70098"/>
    <w:rsid w:val="00E70753"/>
    <w:rsid w:val="00E70928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50D"/>
    <w:rsid w:val="00E76D0E"/>
    <w:rsid w:val="00E7709E"/>
    <w:rsid w:val="00E773F3"/>
    <w:rsid w:val="00E80359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5E20"/>
    <w:rsid w:val="00E87096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C1"/>
    <w:rsid w:val="00E9282B"/>
    <w:rsid w:val="00E92F49"/>
    <w:rsid w:val="00E9327E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4BA"/>
    <w:rsid w:val="00EA799B"/>
    <w:rsid w:val="00EA7F37"/>
    <w:rsid w:val="00EB005C"/>
    <w:rsid w:val="00EB00E1"/>
    <w:rsid w:val="00EB0412"/>
    <w:rsid w:val="00EB06C3"/>
    <w:rsid w:val="00EB09AC"/>
    <w:rsid w:val="00EB0B10"/>
    <w:rsid w:val="00EB0BEB"/>
    <w:rsid w:val="00EB12F5"/>
    <w:rsid w:val="00EB13AA"/>
    <w:rsid w:val="00EB19E7"/>
    <w:rsid w:val="00EB1CB0"/>
    <w:rsid w:val="00EB2262"/>
    <w:rsid w:val="00EB2F2C"/>
    <w:rsid w:val="00EB32F7"/>
    <w:rsid w:val="00EB34DA"/>
    <w:rsid w:val="00EB3ED4"/>
    <w:rsid w:val="00EB3F1F"/>
    <w:rsid w:val="00EB40B1"/>
    <w:rsid w:val="00EB4922"/>
    <w:rsid w:val="00EB5567"/>
    <w:rsid w:val="00EB5623"/>
    <w:rsid w:val="00EB5CF9"/>
    <w:rsid w:val="00EB5D79"/>
    <w:rsid w:val="00EB6AD5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B5"/>
    <w:rsid w:val="00EC3516"/>
    <w:rsid w:val="00EC4B4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3CA"/>
    <w:rsid w:val="00ED44BA"/>
    <w:rsid w:val="00ED4ACE"/>
    <w:rsid w:val="00ED4AFB"/>
    <w:rsid w:val="00ED5597"/>
    <w:rsid w:val="00ED65CA"/>
    <w:rsid w:val="00ED7314"/>
    <w:rsid w:val="00ED7E78"/>
    <w:rsid w:val="00ED7EF5"/>
    <w:rsid w:val="00EE00BD"/>
    <w:rsid w:val="00EE0814"/>
    <w:rsid w:val="00EE0C70"/>
    <w:rsid w:val="00EE0DF4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38E0"/>
    <w:rsid w:val="00EF3B46"/>
    <w:rsid w:val="00EF3EE3"/>
    <w:rsid w:val="00EF4220"/>
    <w:rsid w:val="00EF47BA"/>
    <w:rsid w:val="00EF4DB3"/>
    <w:rsid w:val="00EF4E0E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9AC"/>
    <w:rsid w:val="00F0127F"/>
    <w:rsid w:val="00F01333"/>
    <w:rsid w:val="00F01D94"/>
    <w:rsid w:val="00F01F83"/>
    <w:rsid w:val="00F026E9"/>
    <w:rsid w:val="00F0283D"/>
    <w:rsid w:val="00F02AC3"/>
    <w:rsid w:val="00F0333B"/>
    <w:rsid w:val="00F0411C"/>
    <w:rsid w:val="00F04E91"/>
    <w:rsid w:val="00F05572"/>
    <w:rsid w:val="00F057E7"/>
    <w:rsid w:val="00F057EB"/>
    <w:rsid w:val="00F05A3B"/>
    <w:rsid w:val="00F05B10"/>
    <w:rsid w:val="00F068B0"/>
    <w:rsid w:val="00F06D46"/>
    <w:rsid w:val="00F0721F"/>
    <w:rsid w:val="00F072CF"/>
    <w:rsid w:val="00F07845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6F8"/>
    <w:rsid w:val="00F20F3C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47871"/>
    <w:rsid w:val="00F5016D"/>
    <w:rsid w:val="00F50861"/>
    <w:rsid w:val="00F50B07"/>
    <w:rsid w:val="00F510AA"/>
    <w:rsid w:val="00F51989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77D0"/>
    <w:rsid w:val="00F60C84"/>
    <w:rsid w:val="00F61127"/>
    <w:rsid w:val="00F61319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60E"/>
    <w:rsid w:val="00F65B7C"/>
    <w:rsid w:val="00F662C0"/>
    <w:rsid w:val="00F66D07"/>
    <w:rsid w:val="00F66E40"/>
    <w:rsid w:val="00F67AA6"/>
    <w:rsid w:val="00F70017"/>
    <w:rsid w:val="00F700D9"/>
    <w:rsid w:val="00F70513"/>
    <w:rsid w:val="00F71353"/>
    <w:rsid w:val="00F71F15"/>
    <w:rsid w:val="00F72436"/>
    <w:rsid w:val="00F72F42"/>
    <w:rsid w:val="00F74C06"/>
    <w:rsid w:val="00F74C0F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6F0"/>
    <w:rsid w:val="00F81C7E"/>
    <w:rsid w:val="00F81ECA"/>
    <w:rsid w:val="00F821FA"/>
    <w:rsid w:val="00F82601"/>
    <w:rsid w:val="00F8287E"/>
    <w:rsid w:val="00F8316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900DD"/>
    <w:rsid w:val="00F9047C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7B8"/>
    <w:rsid w:val="00FA1A34"/>
    <w:rsid w:val="00FA1A79"/>
    <w:rsid w:val="00FA32A5"/>
    <w:rsid w:val="00FA36FE"/>
    <w:rsid w:val="00FA3DE3"/>
    <w:rsid w:val="00FA3DF9"/>
    <w:rsid w:val="00FA3EA6"/>
    <w:rsid w:val="00FA400D"/>
    <w:rsid w:val="00FA4BED"/>
    <w:rsid w:val="00FA5BDC"/>
    <w:rsid w:val="00FA5C76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97D"/>
    <w:rsid w:val="00FD3C91"/>
    <w:rsid w:val="00FD4100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6F5"/>
    <w:rsid w:val="00FD6CA7"/>
    <w:rsid w:val="00FD6DD7"/>
    <w:rsid w:val="00FD72A6"/>
    <w:rsid w:val="00FD7497"/>
    <w:rsid w:val="00FE10DE"/>
    <w:rsid w:val="00FE2351"/>
    <w:rsid w:val="00FE251B"/>
    <w:rsid w:val="00FE25B7"/>
    <w:rsid w:val="00FE2989"/>
    <w:rsid w:val="00FE29F5"/>
    <w:rsid w:val="00FE3099"/>
    <w:rsid w:val="00FE388A"/>
    <w:rsid w:val="00FE4391"/>
    <w:rsid w:val="00FE5A8E"/>
    <w:rsid w:val="00FE5FE9"/>
    <w:rsid w:val="00FE6966"/>
    <w:rsid w:val="00FE6BA4"/>
    <w:rsid w:val="00FE6C01"/>
    <w:rsid w:val="00FE6C04"/>
    <w:rsid w:val="00FE6C77"/>
    <w:rsid w:val="00FE6DFC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08E8DE"/>
  <w15:docId w15:val="{56D80395-8EF5-41B7-9A0E-EBAE98F9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C4229-448F-48AB-99C1-331A2F8A2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20</Pages>
  <Words>3876</Words>
  <Characters>17619</Characters>
  <Application>Microsoft Office Word</Application>
  <DocSecurity>0</DocSecurity>
  <Lines>146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Orathai, Nuchprasert</cp:lastModifiedBy>
  <cp:revision>7</cp:revision>
  <cp:lastPrinted>2021-05-02T06:09:00Z</cp:lastPrinted>
  <dcterms:created xsi:type="dcterms:W3CDTF">2021-05-11T07:11:00Z</dcterms:created>
  <dcterms:modified xsi:type="dcterms:W3CDTF">2021-05-12T08:59:00Z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