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62F83" w14:textId="7F3C105E" w:rsidR="005B6FF4" w:rsidRDefault="005B6FF4" w:rsidP="00E45C2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bookmarkStart w:id="0" w:name="OLE_LINK1"/>
    </w:p>
    <w:p w14:paraId="18DA1ED3" w14:textId="044EFE15" w:rsidR="00DD1F98" w:rsidRPr="00FB2390" w:rsidRDefault="00C854A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02DD36C9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B8B5DFC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2CA189C2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4C2E8F99" w14:textId="77777777" w:rsidR="00DD1F98" w:rsidRPr="007A1352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7A1352">
        <w:rPr>
          <w:rFonts w:cs="Angsana New"/>
          <w:sz w:val="52"/>
          <w:szCs w:val="52"/>
          <w:cs/>
        </w:rPr>
        <w:t xml:space="preserve">บริษัท บางจาก คอร์ปอเรชั่น จำกัด (มหาชน) และบริษัทย่อย </w:t>
      </w:r>
    </w:p>
    <w:p w14:paraId="3147BC4C" w14:textId="77777777" w:rsidR="00DD1F98" w:rsidRPr="007A1352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38A31540" w14:textId="5FEAD3F1" w:rsidR="001D0AEF" w:rsidRPr="00EF30CD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EF30CD">
        <w:rPr>
          <w:sz w:val="32"/>
          <w:szCs w:val="32"/>
          <w:cs/>
        </w:rPr>
        <w:t>งบการเงินระหว่างกาล</w:t>
      </w:r>
      <w:r w:rsidR="004E6677">
        <w:rPr>
          <w:rFonts w:hint="cs"/>
          <w:sz w:val="32"/>
          <w:szCs w:val="32"/>
          <w:cs/>
        </w:rPr>
        <w:t>แบบย่อ</w:t>
      </w:r>
      <w:r w:rsidRPr="00EF30CD">
        <w:rPr>
          <w:sz w:val="32"/>
          <w:szCs w:val="32"/>
          <w:cs/>
        </w:rPr>
        <w:t xml:space="preserve"> </w:t>
      </w:r>
    </w:p>
    <w:p w14:paraId="63730EDE" w14:textId="0C2D2205" w:rsidR="001D0AEF" w:rsidRPr="00EF30CD" w:rsidRDefault="001D0AEF" w:rsidP="001D0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center"/>
        <w:rPr>
          <w:sz w:val="32"/>
          <w:szCs w:val="32"/>
        </w:rPr>
      </w:pPr>
      <w:r w:rsidRPr="00EF30CD">
        <w:rPr>
          <w:sz w:val="32"/>
          <w:szCs w:val="32"/>
          <w:cs/>
        </w:rPr>
        <w:t>สำหรับงวดสามเดือนสิ้นสุดวันที่</w:t>
      </w:r>
      <w:r w:rsidRPr="00EF30CD">
        <w:rPr>
          <w:rFonts w:hint="cs"/>
          <w:sz w:val="32"/>
          <w:szCs w:val="32"/>
          <w:cs/>
        </w:rPr>
        <w:t xml:space="preserve"> </w:t>
      </w:r>
      <w:r w:rsidR="00336745" w:rsidRPr="00336745">
        <w:rPr>
          <w:sz w:val="32"/>
          <w:szCs w:val="32"/>
        </w:rPr>
        <w:t>31</w:t>
      </w:r>
      <w:r w:rsidRPr="00EF30CD">
        <w:rPr>
          <w:sz w:val="32"/>
          <w:szCs w:val="32"/>
          <w:cs/>
        </w:rPr>
        <w:t xml:space="preserve"> มีนาคม </w:t>
      </w:r>
      <w:r w:rsidR="00336745" w:rsidRPr="00336745">
        <w:rPr>
          <w:sz w:val="32"/>
          <w:szCs w:val="32"/>
        </w:rPr>
        <w:t>2564</w:t>
      </w:r>
    </w:p>
    <w:p w14:paraId="500E3396" w14:textId="77777777" w:rsidR="001D0AEF" w:rsidRPr="00EF30CD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EF30CD">
        <w:rPr>
          <w:rFonts w:cs="Angsana New" w:hint="cs"/>
          <w:b w:val="0"/>
          <w:bCs w:val="0"/>
          <w:sz w:val="32"/>
          <w:szCs w:val="32"/>
          <w:cs/>
        </w:rPr>
        <w:t>และ</w:t>
      </w:r>
    </w:p>
    <w:p w14:paraId="4BDDF2A2" w14:textId="5AD123CA" w:rsidR="001D0AEF" w:rsidRPr="00EF30CD" w:rsidRDefault="001D0AEF" w:rsidP="001D0AE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EF30CD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Pr="00EF30CD">
        <w:rPr>
          <w:rFonts w:cs="Angsana New" w:hint="cs"/>
          <w:b w:val="0"/>
          <w:bCs w:val="0"/>
          <w:sz w:val="32"/>
          <w:szCs w:val="32"/>
          <w:cs/>
        </w:rPr>
        <w:t>การสอบทาน</w:t>
      </w:r>
      <w:r w:rsidR="009F5C6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EF30CD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031A8A9" w14:textId="77777777" w:rsidR="001D0AEF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</w:rPr>
      </w:pPr>
    </w:p>
    <w:p w14:paraId="5C6DC8C3" w14:textId="7ABBC2EB" w:rsidR="001D0AEF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  <w:cs/>
        </w:rPr>
        <w:sectPr w:rsidR="001D0AEF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6D58DC9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bookmarkStart w:id="1" w:name="_GoBack"/>
      <w:bookmarkEnd w:id="1"/>
    </w:p>
    <w:p w14:paraId="05147843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D565450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3ED872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A67F54E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013AAC73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42F655AD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</w:p>
    <w:p w14:paraId="7F419387" w14:textId="77777777" w:rsidR="001D0AEF" w:rsidRPr="00EF30CD" w:rsidRDefault="001D0AEF" w:rsidP="001D0AEF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EF30CD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1C5AADD" w14:textId="77777777" w:rsidR="001D0AEF" w:rsidRPr="00EF30CD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6738ADD5" w14:textId="77777777" w:rsidR="001D0AEF" w:rsidRPr="00EF30CD" w:rsidRDefault="001D0AEF" w:rsidP="001D0AEF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EF30CD">
        <w:rPr>
          <w:rFonts w:hint="cs"/>
          <w:b/>
          <w:bCs/>
          <w:cs/>
        </w:rPr>
        <w:t xml:space="preserve">เสนอ  คณะกรรมการบริษัท </w:t>
      </w:r>
      <w:r w:rsidRPr="00EF30CD">
        <w:rPr>
          <w:b/>
          <w:bCs/>
          <w:cs/>
        </w:rPr>
        <w:t>บางจาก คอร์ปอเรชั่น จำกัด (มหาชน</w:t>
      </w:r>
      <w:r w:rsidRPr="00EF30CD">
        <w:rPr>
          <w:rFonts w:hint="cs"/>
          <w:b/>
          <w:bCs/>
          <w:cs/>
        </w:rPr>
        <w:t>)</w:t>
      </w:r>
    </w:p>
    <w:p w14:paraId="0471C483" w14:textId="77777777" w:rsidR="001D0AEF" w:rsidRPr="00EF30CD" w:rsidRDefault="001D0AEF" w:rsidP="001D0AE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1B8C79EF" w14:textId="5063A11D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EF30CD">
        <w:rPr>
          <w:rFonts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36745" w:rsidRPr="00336745">
        <w:t>31</w:t>
      </w:r>
      <w:r w:rsidRPr="00EF30CD">
        <w:rPr>
          <w:cs/>
        </w:rPr>
        <w:t xml:space="preserve"> </w:t>
      </w:r>
      <w:r w:rsidRPr="00EF30CD">
        <w:rPr>
          <w:rFonts w:hint="cs"/>
          <w:cs/>
        </w:rPr>
        <w:t>มีนาคม</w:t>
      </w:r>
      <w:r w:rsidRPr="00EF30CD">
        <w:rPr>
          <w:cs/>
        </w:rPr>
        <w:t xml:space="preserve"> </w:t>
      </w:r>
      <w:r w:rsidR="00336745" w:rsidRPr="00336745">
        <w:t>2564</w:t>
      </w:r>
      <w:r w:rsidRPr="00EF30CD">
        <w:rPr>
          <w:cs/>
        </w:rPr>
        <w:t xml:space="preserve"> </w:t>
      </w:r>
      <w:r w:rsidRPr="00EF30CD">
        <w:br/>
      </w:r>
      <w:r w:rsidRPr="00EF30CD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EF30CD">
        <w:br/>
      </w:r>
      <w:r w:rsidRPr="00EF30CD">
        <w:rPr>
          <w:rFonts w:hint="cs"/>
          <w:cs/>
        </w:rPr>
        <w:t xml:space="preserve">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="00336745" w:rsidRPr="00336745">
        <w:t>31</w:t>
      </w:r>
      <w:r w:rsidRPr="00EF30CD">
        <w:rPr>
          <w:cs/>
        </w:rPr>
        <w:t xml:space="preserve"> </w:t>
      </w:r>
      <w:r w:rsidRPr="00EF30CD">
        <w:rPr>
          <w:rFonts w:hint="cs"/>
          <w:cs/>
        </w:rPr>
        <w:t>มีนาคม</w:t>
      </w:r>
      <w:r w:rsidRPr="00EF30CD">
        <w:rPr>
          <w:cs/>
        </w:rPr>
        <w:t xml:space="preserve"> </w:t>
      </w:r>
      <w:r w:rsidR="00336745" w:rsidRPr="00336745">
        <w:t>2564</w:t>
      </w:r>
      <w:r w:rsidRPr="00EF30CD">
        <w:rPr>
          <w:rFonts w:hint="cs"/>
          <w:cs/>
        </w:rPr>
        <w:t xml:space="preserve"> และ</w:t>
      </w:r>
      <w:r w:rsidRPr="00EF30CD">
        <w:br/>
      </w:r>
      <w:r w:rsidRPr="00EF30CD">
        <w:rPr>
          <w:rFonts w:hint="cs"/>
          <w:cs/>
        </w:rPr>
        <w:t>หมายเหตุประกอบงบการเงินแบบย่อ (ข้อมูลทางการเงินระหว่างกาล) ของบริษัท บางจาก</w:t>
      </w:r>
      <w:r w:rsidRPr="00EF30CD">
        <w:rPr>
          <w:cs/>
        </w:rPr>
        <w:t xml:space="preserve"> คอร์ปอเรชั่น</w:t>
      </w:r>
      <w:r w:rsidRPr="00EF30CD">
        <w:rPr>
          <w:rFonts w:hint="cs"/>
          <w:cs/>
        </w:rPr>
        <w:t xml:space="preserve"> จำกัด (มหาชน)</w:t>
      </w:r>
      <w:r w:rsidRPr="00EF30CD">
        <w:t> </w:t>
      </w:r>
      <w:r w:rsidRPr="00EF30CD">
        <w:rPr>
          <w:rFonts w:hint="cs"/>
          <w:cs/>
        </w:rPr>
        <w:t xml:space="preserve"> และบริษัทย่อย และ</w:t>
      </w:r>
      <w:r w:rsidRPr="00545FD1">
        <w:rPr>
          <w:rFonts w:hint="cs"/>
          <w:cs/>
        </w:rPr>
        <w:t>ของเฉพาะบริษัท บางจาก</w:t>
      </w:r>
      <w:r w:rsidRPr="00545FD1">
        <w:rPr>
          <w:cs/>
        </w:rPr>
        <w:t xml:space="preserve"> คอร์ปอเรชั่น</w:t>
      </w:r>
      <w:r w:rsidRPr="00545FD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545FD1">
        <w:t xml:space="preserve"> </w:t>
      </w:r>
      <w:r w:rsidR="00336745" w:rsidRPr="00336745">
        <w:t>34</w:t>
      </w:r>
      <w:r w:rsidRPr="00545FD1">
        <w:t xml:space="preserve"> </w:t>
      </w:r>
      <w:r w:rsidRPr="00545FD1">
        <w:br/>
      </w:r>
      <w:r w:rsidRPr="00545FD1">
        <w:rPr>
          <w:rFonts w:hint="cs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72E7CF8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4D7D2A4F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45FD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55CCE80C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0EEFBE9" w14:textId="5A2C5E88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545FD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="00336745" w:rsidRPr="00336745">
        <w:t>2410</w:t>
      </w:r>
      <w:r w:rsidRPr="00545FD1">
        <w:rPr>
          <w:rFonts w:hint="cs"/>
          <w:cs/>
        </w:rPr>
        <w:t xml:space="preserve"> </w:t>
      </w:r>
      <w:r w:rsidRPr="00545FD1">
        <w:rPr>
          <w:cs/>
        </w:rPr>
        <w:t>“</w:t>
      </w:r>
      <w:r w:rsidRPr="00545FD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45FD1">
        <w:rPr>
          <w:cs/>
        </w:rPr>
        <w:t xml:space="preserve">” </w:t>
      </w:r>
      <w:r w:rsidRPr="00545FD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B42F488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3C3FC219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1D0AEF" w:rsidRPr="00545FD1" w:rsidSect="00B42D15">
          <w:headerReference w:type="default" r:id="rId14"/>
          <w:footerReference w:type="default" r:id="rId15"/>
          <w:pgSz w:w="11907" w:h="16840" w:code="9"/>
          <w:pgMar w:top="692" w:right="1151" w:bottom="578" w:left="1151" w:header="720" w:footer="720" w:gutter="0"/>
          <w:cols w:space="708"/>
          <w:titlePg/>
          <w:docGrid w:linePitch="408"/>
        </w:sectPr>
      </w:pPr>
    </w:p>
    <w:p w14:paraId="7506177D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241C7715" w14:textId="77777777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545FD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7311299B" w14:textId="77777777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4761C5C" w14:textId="1E940EF6" w:rsidR="00271B98" w:rsidRPr="00545FD1" w:rsidRDefault="00271B98" w:rsidP="00271B98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545FD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="00336745" w:rsidRPr="00336745">
        <w:rPr>
          <w:color w:val="000000"/>
          <w:lang w:eastAsia="ja-JP"/>
        </w:rPr>
        <w:t>34</w:t>
      </w:r>
      <w:r w:rsidRPr="00545FD1">
        <w:rPr>
          <w:color w:val="000000"/>
          <w:lang w:eastAsia="ja-JP"/>
        </w:rPr>
        <w:t xml:space="preserve"> </w:t>
      </w:r>
      <w:r w:rsidRPr="00545FD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A270A3C" w14:textId="36C07A63" w:rsidR="002D361F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123F299" w14:textId="77777777" w:rsidR="002D361F" w:rsidRPr="00545FD1" w:rsidRDefault="002D361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406905FB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8174CAC" w14:textId="77777777" w:rsidR="001D0AEF" w:rsidRPr="00545FD1" w:rsidRDefault="001D0AEF" w:rsidP="001D0AE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50E517D5" w14:textId="5A6B72E4" w:rsidR="001D0AEF" w:rsidRPr="00545FD1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545FD1">
        <w:rPr>
          <w:rFonts w:ascii="Angsana New" w:hAnsi="Angsana New" w:cs="Angsana New"/>
          <w:sz w:val="30"/>
          <w:szCs w:val="30"/>
          <w:cs/>
        </w:rPr>
        <w:t>(</w:t>
      </w:r>
      <w:r w:rsidR="00271B98" w:rsidRPr="00545FD1">
        <w:rPr>
          <w:rFonts w:ascii="Angsana New" w:hAnsi="Angsana New" w:cs="Angsana New"/>
          <w:sz w:val="30"/>
          <w:szCs w:val="30"/>
          <w:cs/>
        </w:rPr>
        <w:t>ศักดา  เกาทัณฑ์ทอง</w:t>
      </w:r>
      <w:r w:rsidRPr="00545FD1">
        <w:rPr>
          <w:rFonts w:ascii="Angsana New" w:hAnsi="Angsana New" w:cs="Angsana New"/>
          <w:sz w:val="30"/>
          <w:szCs w:val="30"/>
          <w:cs/>
        </w:rPr>
        <w:t>)</w:t>
      </w:r>
    </w:p>
    <w:p w14:paraId="7FD02CCD" w14:textId="5C797BB8" w:rsidR="001D0AEF" w:rsidRPr="00545FD1" w:rsidRDefault="001D0AEF" w:rsidP="001D0AEF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545FD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545FD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="00336745" w:rsidRPr="00336745">
        <w:rPr>
          <w:rFonts w:ascii="Angsana New" w:hAnsi="Angsana New" w:cs="Angsana New"/>
          <w:sz w:val="30"/>
          <w:szCs w:val="30"/>
        </w:rPr>
        <w:t>4628</w:t>
      </w:r>
    </w:p>
    <w:p w14:paraId="7053C049" w14:textId="77777777" w:rsidR="001D0AEF" w:rsidRPr="00545FD1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5804AE9F" w14:textId="77777777" w:rsidR="001D0AEF" w:rsidRPr="00545FD1" w:rsidRDefault="001D0AEF" w:rsidP="001D0AEF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545FD1">
        <w:rPr>
          <w:rFonts w:ascii="Angsana New" w:hAnsi="Angsana New" w:cs="Angsana New"/>
          <w:cs/>
        </w:rPr>
        <w:t xml:space="preserve">บริษัท </w:t>
      </w:r>
      <w:proofErr w:type="spellStart"/>
      <w:r w:rsidRPr="00545FD1">
        <w:rPr>
          <w:rFonts w:ascii="Angsana New" w:hAnsi="Angsana New" w:cs="Angsana New"/>
          <w:cs/>
        </w:rPr>
        <w:t>เค</w:t>
      </w:r>
      <w:proofErr w:type="spellEnd"/>
      <w:r w:rsidRPr="00545FD1">
        <w:rPr>
          <w:rFonts w:ascii="Angsana New" w:hAnsi="Angsana New" w:cs="Angsana New"/>
          <w:cs/>
        </w:rPr>
        <w:t xml:space="preserve">พีเอ็มจี ภูมิไชย สอบบัญชี จำกัด </w:t>
      </w:r>
      <w:r w:rsidRPr="00545FD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5D124385" w14:textId="00913CD0" w:rsidR="00DD1F98" w:rsidRPr="009006E0" w:rsidRDefault="00336745" w:rsidP="009006E0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336745">
        <w:rPr>
          <w:rFonts w:ascii="Angsana New" w:hAnsi="Angsana New" w:cs="Angsana New"/>
          <w:lang w:val="en-US"/>
        </w:rPr>
        <w:t>12</w:t>
      </w:r>
      <w:r w:rsidR="001D0AEF" w:rsidRPr="00545FD1">
        <w:rPr>
          <w:rFonts w:ascii="Angsana New" w:hAnsi="Angsana New" w:cs="Angsana New" w:hint="cs"/>
          <w:cs/>
        </w:rPr>
        <w:t xml:space="preserve"> พฤษภาคม </w:t>
      </w:r>
      <w:r w:rsidRPr="00336745">
        <w:rPr>
          <w:rFonts w:ascii="Angsana New" w:hAnsi="Angsana New" w:cs="Angsana New"/>
          <w:lang w:val="en-US"/>
        </w:rPr>
        <w:t>2564</w:t>
      </w:r>
    </w:p>
    <w:p w14:paraId="27C54669" w14:textId="77777777" w:rsidR="001D0AEF" w:rsidRPr="00545FD1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14:paraId="20B52A8C" w14:textId="3FD29728" w:rsidR="001D0AEF" w:rsidRDefault="001D0AEF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14:paraId="0CFDB9BE" w14:textId="64728B41" w:rsidR="00892DC1" w:rsidRDefault="00892DC1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14:paraId="195522AB" w14:textId="4B9BFACA" w:rsidR="00892DC1" w:rsidRDefault="00892DC1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p w14:paraId="39F0F3EC" w14:textId="5902FFBD" w:rsidR="00892DC1" w:rsidRDefault="00892DC1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</w:pPr>
    </w:p>
    <w:bookmarkEnd w:id="0"/>
    <w:p w14:paraId="54C35981" w14:textId="37F59AE0" w:rsidR="00F37B64" w:rsidRDefault="00F37B64" w:rsidP="00256E05">
      <w:pPr>
        <w:autoSpaceDE w:val="0"/>
        <w:autoSpaceDN w:val="0"/>
        <w:spacing w:before="40" w:after="40"/>
        <w:jc w:val="thaiDistribute"/>
        <w:rPr>
          <w:cs/>
        </w:rPr>
      </w:pPr>
    </w:p>
    <w:sectPr w:rsidR="00F37B64" w:rsidSect="00D9424B">
      <w:headerReference w:type="default" r:id="rId16"/>
      <w:pgSz w:w="11907" w:h="16840" w:code="9"/>
      <w:pgMar w:top="691" w:right="1017" w:bottom="576" w:left="12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65B455" w14:textId="77777777" w:rsidR="00EB10C5" w:rsidRDefault="00EB10C5">
      <w:r>
        <w:separator/>
      </w:r>
    </w:p>
    <w:p w14:paraId="61C3D3AE" w14:textId="77777777" w:rsidR="00EB10C5" w:rsidRDefault="00EB10C5"/>
  </w:endnote>
  <w:endnote w:type="continuationSeparator" w:id="0">
    <w:p w14:paraId="02C8BE50" w14:textId="77777777" w:rsidR="00EB10C5" w:rsidRDefault="00EB10C5">
      <w:r>
        <w:continuationSeparator/>
      </w:r>
    </w:p>
    <w:p w14:paraId="6A39A78D" w14:textId="77777777" w:rsidR="00EB10C5" w:rsidRDefault="00EB1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885B3" w14:textId="6AAEE459" w:rsidR="00BC6590" w:rsidRDefault="00BC6590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</w:t>
    </w:r>
    <w:r w:rsidRPr="00336745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79EDDD1F" w14:textId="77777777" w:rsidR="00BC6590" w:rsidRDefault="00BC659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FA14F" w14:textId="64F95190" w:rsidR="00BC6590" w:rsidRDefault="00BC6590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19620" w14:textId="670D5658" w:rsidR="00BC6590" w:rsidRPr="00EB716F" w:rsidRDefault="00BC6590" w:rsidP="00EB716F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789874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1E0FD86" w14:textId="1D2A0DA9" w:rsidR="00BC6590" w:rsidRPr="00892DC1" w:rsidRDefault="00892DC1" w:rsidP="00892DC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2DC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2DC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2DC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67FE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2DC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F0840" w14:textId="77777777" w:rsidR="00EB10C5" w:rsidRDefault="00EB10C5"/>
  </w:footnote>
  <w:footnote w:type="continuationSeparator" w:id="0">
    <w:p w14:paraId="209AF854" w14:textId="77777777" w:rsidR="00EB10C5" w:rsidRDefault="00EB10C5">
      <w:r>
        <w:continuationSeparator/>
      </w:r>
    </w:p>
    <w:p w14:paraId="74356164" w14:textId="77777777" w:rsidR="00EB10C5" w:rsidRDefault="00EB10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C280D" w14:textId="562E6393" w:rsidR="00BC6590" w:rsidRDefault="00BC6590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336745">
      <w:rPr>
        <w:rStyle w:val="PageNumber"/>
        <w:noProof/>
      </w:rPr>
      <w:t>2</w:t>
    </w:r>
    <w:r>
      <w:rPr>
        <w:rStyle w:val="PageNumber"/>
      </w:rPr>
      <w:fldChar w:fldCharType="end"/>
    </w:r>
  </w:p>
  <w:p w14:paraId="289925A9" w14:textId="77777777" w:rsidR="00BC6590" w:rsidRDefault="00B67FE4" w:rsidP="0073135B">
    <w:pPr>
      <w:pStyle w:val="Header"/>
      <w:ind w:right="360"/>
    </w:pPr>
    <w:r>
      <w:rPr>
        <w:noProof/>
      </w:rPr>
      <w:pict w14:anchorId="7FEE6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6EBF" w14:textId="6F585A89" w:rsidR="00BC6590" w:rsidRDefault="00BC6590">
    <w:pPr>
      <w:pStyle w:val="Header"/>
    </w:pPr>
  </w:p>
  <w:p w14:paraId="2B963EFE" w14:textId="4536D831" w:rsidR="00BC6590" w:rsidRDefault="00BC6590">
    <w:pPr>
      <w:pStyle w:val="Header"/>
    </w:pPr>
  </w:p>
  <w:p w14:paraId="50B36530" w14:textId="31217E89" w:rsidR="00BC6590" w:rsidRDefault="00BC6590">
    <w:pPr>
      <w:pStyle w:val="Header"/>
    </w:pPr>
  </w:p>
  <w:p w14:paraId="6BA8D65C" w14:textId="77777777" w:rsidR="00BC6590" w:rsidRDefault="00BC65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3BA895" w14:textId="27A1B143" w:rsidR="00BC6590" w:rsidRPr="00B67FE4" w:rsidRDefault="00BC6590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lang w:val="en-GB"/>
      </w:rPr>
    </w:pPr>
  </w:p>
  <w:p w14:paraId="5CBF1D9D" w14:textId="77777777" w:rsidR="00BC6590" w:rsidRPr="00B67FE4" w:rsidRDefault="00BC6590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1CD8F8" w14:textId="77777777" w:rsidR="00BC6590" w:rsidRDefault="00BC6590">
    <w:pPr>
      <w:pStyle w:val="Header"/>
    </w:pPr>
  </w:p>
  <w:p w14:paraId="47BC79D6" w14:textId="77777777" w:rsidR="00BC6590" w:rsidRDefault="00BC659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F768C" w14:textId="77777777" w:rsidR="00BC6590" w:rsidRPr="002D1C8F" w:rsidRDefault="00BC6590" w:rsidP="0061797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9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7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8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9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5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6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43095"/>
    <w:multiLevelType w:val="hybridMultilevel"/>
    <w:tmpl w:val="F6BC193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5"/>
  </w:num>
  <w:num w:numId="2">
    <w:abstractNumId w:val="14"/>
  </w:num>
  <w:num w:numId="3">
    <w:abstractNumId w:val="20"/>
  </w:num>
  <w:num w:numId="4">
    <w:abstractNumId w:val="6"/>
  </w:num>
  <w:num w:numId="5">
    <w:abstractNumId w:val="16"/>
  </w:num>
  <w:num w:numId="6">
    <w:abstractNumId w:val="12"/>
  </w:num>
  <w:num w:numId="7">
    <w:abstractNumId w:val="11"/>
  </w:num>
  <w:num w:numId="8">
    <w:abstractNumId w:val="31"/>
  </w:num>
  <w:num w:numId="9">
    <w:abstractNumId w:val="21"/>
  </w:num>
  <w:num w:numId="10">
    <w:abstractNumId w:val="27"/>
  </w:num>
  <w:num w:numId="11">
    <w:abstractNumId w:val="13"/>
  </w:num>
  <w:num w:numId="12">
    <w:abstractNumId w:val="32"/>
  </w:num>
  <w:num w:numId="13">
    <w:abstractNumId w:val="35"/>
  </w:num>
  <w:num w:numId="14">
    <w:abstractNumId w:val="2"/>
  </w:num>
  <w:num w:numId="15">
    <w:abstractNumId w:val="40"/>
  </w:num>
  <w:num w:numId="16">
    <w:abstractNumId w:val="3"/>
  </w:num>
  <w:num w:numId="17">
    <w:abstractNumId w:val="26"/>
  </w:num>
  <w:num w:numId="18">
    <w:abstractNumId w:val="28"/>
  </w:num>
  <w:num w:numId="19">
    <w:abstractNumId w:val="7"/>
  </w:num>
  <w:num w:numId="20">
    <w:abstractNumId w:val="34"/>
  </w:num>
  <w:num w:numId="21">
    <w:abstractNumId w:val="5"/>
  </w:num>
  <w:num w:numId="22">
    <w:abstractNumId w:val="15"/>
  </w:num>
  <w:num w:numId="23">
    <w:abstractNumId w:val="36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9"/>
  </w:num>
  <w:num w:numId="28">
    <w:abstractNumId w:val="30"/>
  </w:num>
  <w:num w:numId="29">
    <w:abstractNumId w:val="33"/>
  </w:num>
  <w:num w:numId="30">
    <w:abstractNumId w:val="24"/>
  </w:num>
  <w:num w:numId="31">
    <w:abstractNumId w:val="18"/>
  </w:num>
  <w:num w:numId="32">
    <w:abstractNumId w:val="23"/>
  </w:num>
  <w:num w:numId="33">
    <w:abstractNumId w:val="22"/>
  </w:num>
  <w:num w:numId="34">
    <w:abstractNumId w:val="1"/>
  </w:num>
  <w:num w:numId="35">
    <w:abstractNumId w:val="8"/>
  </w:num>
  <w:num w:numId="36">
    <w:abstractNumId w:val="17"/>
  </w:num>
  <w:num w:numId="37">
    <w:abstractNumId w:val="0"/>
  </w:num>
  <w:num w:numId="38">
    <w:abstractNumId w:val="10"/>
  </w:num>
  <w:num w:numId="39">
    <w:abstractNumId w:val="25"/>
  </w:num>
  <w:num w:numId="40">
    <w:abstractNumId w:val="29"/>
  </w:num>
  <w:num w:numId="41">
    <w:abstractNumId w:val="37"/>
  </w:num>
  <w:num w:numId="42">
    <w:abstractNumId w:val="19"/>
  </w:num>
  <w:num w:numId="43">
    <w:abstractNumId w:val="4"/>
  </w:num>
  <w:num w:numId="44">
    <w:abstractNumId w:val="3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44C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B64"/>
    <w:rsid w:val="00093DC6"/>
    <w:rsid w:val="00093F3E"/>
    <w:rsid w:val="00093F7F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86D"/>
    <w:rsid w:val="00095A5F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CAE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172"/>
    <w:rsid w:val="001251BB"/>
    <w:rsid w:val="00125303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19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494"/>
    <w:rsid w:val="001564BA"/>
    <w:rsid w:val="0015653B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EB2"/>
    <w:rsid w:val="001604DE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028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FC"/>
    <w:rsid w:val="00226311"/>
    <w:rsid w:val="00226958"/>
    <w:rsid w:val="00226B21"/>
    <w:rsid w:val="00226F57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6F85"/>
    <w:rsid w:val="00267024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B98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DF1"/>
    <w:rsid w:val="00286EDB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38E"/>
    <w:rsid w:val="002954F6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D3D"/>
    <w:rsid w:val="002A0DCE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5"/>
    <w:rsid w:val="002A7FF2"/>
    <w:rsid w:val="002A7FFE"/>
    <w:rsid w:val="002B017C"/>
    <w:rsid w:val="002B0660"/>
    <w:rsid w:val="002B0772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F6"/>
    <w:rsid w:val="003079F5"/>
    <w:rsid w:val="00307EFD"/>
    <w:rsid w:val="00310366"/>
    <w:rsid w:val="00310392"/>
    <w:rsid w:val="00310479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F24"/>
    <w:rsid w:val="0031417E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628A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5258"/>
    <w:rsid w:val="003552F6"/>
    <w:rsid w:val="00355341"/>
    <w:rsid w:val="003553DD"/>
    <w:rsid w:val="0035556E"/>
    <w:rsid w:val="00355756"/>
    <w:rsid w:val="0035583A"/>
    <w:rsid w:val="00355911"/>
    <w:rsid w:val="00355A0C"/>
    <w:rsid w:val="00355DAE"/>
    <w:rsid w:val="00355DD8"/>
    <w:rsid w:val="00355DF9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7C1"/>
    <w:rsid w:val="00365BBC"/>
    <w:rsid w:val="003664A1"/>
    <w:rsid w:val="00366506"/>
    <w:rsid w:val="003668FD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463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A4B"/>
    <w:rsid w:val="00404B97"/>
    <w:rsid w:val="00404C63"/>
    <w:rsid w:val="00404D17"/>
    <w:rsid w:val="00404F81"/>
    <w:rsid w:val="00404FE4"/>
    <w:rsid w:val="00405696"/>
    <w:rsid w:val="004057E2"/>
    <w:rsid w:val="00405804"/>
    <w:rsid w:val="00405809"/>
    <w:rsid w:val="0040583F"/>
    <w:rsid w:val="0040598C"/>
    <w:rsid w:val="00405B78"/>
    <w:rsid w:val="00405EA6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5"/>
    <w:rsid w:val="00416939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61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99"/>
    <w:rsid w:val="00497F70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BDD"/>
    <w:rsid w:val="004B6DD6"/>
    <w:rsid w:val="004B6E61"/>
    <w:rsid w:val="004B7532"/>
    <w:rsid w:val="004B75A0"/>
    <w:rsid w:val="004B7A5B"/>
    <w:rsid w:val="004B7B22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A0D"/>
    <w:rsid w:val="00526D35"/>
    <w:rsid w:val="00526EE5"/>
    <w:rsid w:val="00527208"/>
    <w:rsid w:val="0052744F"/>
    <w:rsid w:val="0052764D"/>
    <w:rsid w:val="005277A5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4AFF"/>
    <w:rsid w:val="0054517F"/>
    <w:rsid w:val="00545199"/>
    <w:rsid w:val="0054587D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90E"/>
    <w:rsid w:val="00560943"/>
    <w:rsid w:val="00560CC9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0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23F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BC3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344"/>
    <w:rsid w:val="007C267D"/>
    <w:rsid w:val="007C27DC"/>
    <w:rsid w:val="007C2E33"/>
    <w:rsid w:val="007C3559"/>
    <w:rsid w:val="007C39C4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DCA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E08"/>
    <w:rsid w:val="007F45EA"/>
    <w:rsid w:val="007F4624"/>
    <w:rsid w:val="007F48CC"/>
    <w:rsid w:val="007F4ACF"/>
    <w:rsid w:val="007F4B4C"/>
    <w:rsid w:val="007F4C54"/>
    <w:rsid w:val="007F4CF9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9E8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705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43F"/>
    <w:rsid w:val="0083057F"/>
    <w:rsid w:val="0083067E"/>
    <w:rsid w:val="008306FA"/>
    <w:rsid w:val="008307BA"/>
    <w:rsid w:val="00830FD0"/>
    <w:rsid w:val="008311B6"/>
    <w:rsid w:val="008312AF"/>
    <w:rsid w:val="008313DC"/>
    <w:rsid w:val="008313F3"/>
    <w:rsid w:val="00831419"/>
    <w:rsid w:val="00831462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E4"/>
    <w:rsid w:val="00844699"/>
    <w:rsid w:val="0084478E"/>
    <w:rsid w:val="0084486C"/>
    <w:rsid w:val="0084490E"/>
    <w:rsid w:val="00844B99"/>
    <w:rsid w:val="00844C66"/>
    <w:rsid w:val="00844D87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900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5D90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2DC1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C3E"/>
    <w:rsid w:val="008E6E0F"/>
    <w:rsid w:val="008E7165"/>
    <w:rsid w:val="008E716F"/>
    <w:rsid w:val="008E7333"/>
    <w:rsid w:val="008E763B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10"/>
    <w:rsid w:val="008F2D95"/>
    <w:rsid w:val="008F2E5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79C"/>
    <w:rsid w:val="008F7C0F"/>
    <w:rsid w:val="009000D0"/>
    <w:rsid w:val="009005B7"/>
    <w:rsid w:val="009006E0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74D"/>
    <w:rsid w:val="00916B48"/>
    <w:rsid w:val="00916E6F"/>
    <w:rsid w:val="00916F22"/>
    <w:rsid w:val="00916F88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2740"/>
    <w:rsid w:val="0092278E"/>
    <w:rsid w:val="009228C5"/>
    <w:rsid w:val="00923167"/>
    <w:rsid w:val="0092339F"/>
    <w:rsid w:val="00923529"/>
    <w:rsid w:val="00923802"/>
    <w:rsid w:val="00923B54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161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DD0"/>
    <w:rsid w:val="009804F5"/>
    <w:rsid w:val="00980645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6E9"/>
    <w:rsid w:val="009A173D"/>
    <w:rsid w:val="009A178C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06"/>
    <w:rsid w:val="009D0D76"/>
    <w:rsid w:val="009D0F02"/>
    <w:rsid w:val="009D1381"/>
    <w:rsid w:val="009D146A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4D6"/>
    <w:rsid w:val="00A10511"/>
    <w:rsid w:val="00A10562"/>
    <w:rsid w:val="00A105D8"/>
    <w:rsid w:val="00A107C9"/>
    <w:rsid w:val="00A10C23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5E00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06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521"/>
    <w:rsid w:val="00AE46C9"/>
    <w:rsid w:val="00AE4FFB"/>
    <w:rsid w:val="00AE5001"/>
    <w:rsid w:val="00AE5108"/>
    <w:rsid w:val="00AE51E7"/>
    <w:rsid w:val="00AE5C1B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0D3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8BF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46F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2D15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0D97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3D28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67FE4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CA7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625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6EC4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590"/>
    <w:rsid w:val="00BC66CC"/>
    <w:rsid w:val="00BC68E2"/>
    <w:rsid w:val="00BC6931"/>
    <w:rsid w:val="00BC6AEB"/>
    <w:rsid w:val="00BC6B04"/>
    <w:rsid w:val="00BC6EF5"/>
    <w:rsid w:val="00BC6F45"/>
    <w:rsid w:val="00BC78AC"/>
    <w:rsid w:val="00BC7DA7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20C5"/>
    <w:rsid w:val="00C024CA"/>
    <w:rsid w:val="00C024D4"/>
    <w:rsid w:val="00C02848"/>
    <w:rsid w:val="00C02881"/>
    <w:rsid w:val="00C02A9D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68F"/>
    <w:rsid w:val="00C179A9"/>
    <w:rsid w:val="00C17EAA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2C5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5EE"/>
    <w:rsid w:val="00CA45FC"/>
    <w:rsid w:val="00CA4756"/>
    <w:rsid w:val="00CA4768"/>
    <w:rsid w:val="00CA47CB"/>
    <w:rsid w:val="00CA4974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510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A3E"/>
    <w:rsid w:val="00CE1CC4"/>
    <w:rsid w:val="00CE1E22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FDA"/>
    <w:rsid w:val="00CF7025"/>
    <w:rsid w:val="00CF7077"/>
    <w:rsid w:val="00CF71DA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151"/>
    <w:rsid w:val="00D02A68"/>
    <w:rsid w:val="00D02B45"/>
    <w:rsid w:val="00D02F03"/>
    <w:rsid w:val="00D02FEF"/>
    <w:rsid w:val="00D03050"/>
    <w:rsid w:val="00D03101"/>
    <w:rsid w:val="00D03118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99C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C40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49A"/>
    <w:rsid w:val="00DA3911"/>
    <w:rsid w:val="00DA3AE7"/>
    <w:rsid w:val="00DA3CCB"/>
    <w:rsid w:val="00DA4430"/>
    <w:rsid w:val="00DA448F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4B0"/>
    <w:rsid w:val="00DE6D8B"/>
    <w:rsid w:val="00DE6EC2"/>
    <w:rsid w:val="00DE704C"/>
    <w:rsid w:val="00DE7387"/>
    <w:rsid w:val="00DE74BA"/>
    <w:rsid w:val="00DE7587"/>
    <w:rsid w:val="00DE79C9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D47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EE"/>
    <w:rsid w:val="00E35E26"/>
    <w:rsid w:val="00E35E41"/>
    <w:rsid w:val="00E3615C"/>
    <w:rsid w:val="00E361BE"/>
    <w:rsid w:val="00E363A5"/>
    <w:rsid w:val="00E36454"/>
    <w:rsid w:val="00E368B3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2A"/>
    <w:rsid w:val="00E45C36"/>
    <w:rsid w:val="00E45C59"/>
    <w:rsid w:val="00E46032"/>
    <w:rsid w:val="00E4615E"/>
    <w:rsid w:val="00E46500"/>
    <w:rsid w:val="00E4679A"/>
    <w:rsid w:val="00E46A5A"/>
    <w:rsid w:val="00E46C91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578"/>
    <w:rsid w:val="00E678A1"/>
    <w:rsid w:val="00E67D5D"/>
    <w:rsid w:val="00E702CF"/>
    <w:rsid w:val="00E702EC"/>
    <w:rsid w:val="00E7092A"/>
    <w:rsid w:val="00E70AB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75A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5C"/>
    <w:rsid w:val="00F2298D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933"/>
    <w:rsid w:val="00F44ADD"/>
    <w:rsid w:val="00F45303"/>
    <w:rsid w:val="00F456BB"/>
    <w:rsid w:val="00F457A0"/>
    <w:rsid w:val="00F4599B"/>
    <w:rsid w:val="00F45AB7"/>
    <w:rsid w:val="00F46230"/>
    <w:rsid w:val="00F46271"/>
    <w:rsid w:val="00F46455"/>
    <w:rsid w:val="00F46885"/>
    <w:rsid w:val="00F46B11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340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E37"/>
    <w:rsid w:val="00F84E96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492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0D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6928B9AE-769A-44A3-9DA2-7C808227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36B0C-6E87-4A6F-B983-18CAFE25C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</TotalTime>
  <Pages>3</Pages>
  <Words>409</Words>
  <Characters>1607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Chanantorn S.Srikanjanasak (CSK)</cp:lastModifiedBy>
  <cp:revision>5</cp:revision>
  <cp:lastPrinted>2021-05-11T06:50:00Z</cp:lastPrinted>
  <dcterms:created xsi:type="dcterms:W3CDTF">2021-05-11T06:50:00Z</dcterms:created>
  <dcterms:modified xsi:type="dcterms:W3CDTF">2021-05-11T14:02:00Z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</Properties>
</file>