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17ABE" w14:textId="57A6BF79" w:rsidR="009E45D4" w:rsidRPr="00545FD1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bookmarkStart w:id="1" w:name="_GoBack"/>
      <w:bookmarkEnd w:id="1"/>
      <w:r w:rsidRPr="00545FD1">
        <w:rPr>
          <w:rFonts w:ascii="Angsana New" w:hAnsi="Angsana New"/>
          <w:bCs/>
          <w:sz w:val="30"/>
          <w:szCs w:val="30"/>
          <w:cs/>
          <w:lang w:bidi="th-TH"/>
        </w:rPr>
        <w:t>หมายเหตุ</w:t>
      </w:r>
      <w:r w:rsidRPr="00545FD1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545FD1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  <w:r w:rsidR="008C0F3C">
        <w:rPr>
          <w:rFonts w:ascii="Angsana New" w:hAnsi="Angsana New"/>
          <w:bCs/>
          <w:sz w:val="30"/>
          <w:szCs w:val="30"/>
          <w:lang w:bidi="th-TH"/>
        </w:rPr>
        <w:br/>
      </w:r>
    </w:p>
    <w:p w14:paraId="0CEAE65C" w14:textId="77777777" w:rsidR="009E45D4" w:rsidRPr="0011386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FAEC5FC" w14:textId="376F00BE" w:rsidR="00251DE2" w:rsidRPr="00113863" w:rsidRDefault="004762B0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5700A" w:rsidRPr="00113863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DD75EE2" w14:textId="1565BCB7" w:rsidR="008C0F3C" w:rsidRPr="00113863" w:rsidRDefault="008C0F3C" w:rsidP="008C0F3C">
      <w:pPr>
        <w:pStyle w:val="ListParagraph"/>
        <w:numPr>
          <w:ilvl w:val="0"/>
          <w:numId w:val="2"/>
        </w:numPr>
        <w:tabs>
          <w:tab w:val="clear" w:pos="1690"/>
        </w:tabs>
        <w:ind w:left="1350" w:hanging="1350"/>
        <w:rPr>
          <w:rFonts w:ascii="Angsana New" w:eastAsia="Times New Roman" w:hAnsi="Angsana New"/>
          <w:sz w:val="30"/>
          <w:szCs w:val="30"/>
          <w:lang w:val="en-GB"/>
        </w:rPr>
      </w:pP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 xml:space="preserve">ผลกระทบจากการแพร่ระบาดของโรคติดเชื้อไวรัสโคโรนา </w:t>
      </w:r>
      <w:r w:rsidR="00336745" w:rsidRPr="00336745">
        <w:rPr>
          <w:rFonts w:ascii="Angsana New" w:eastAsia="Times New Roman" w:hAnsi="Angsana New"/>
          <w:sz w:val="30"/>
          <w:szCs w:val="30"/>
        </w:rPr>
        <w:t>2019</w:t>
      </w: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 xml:space="preserve"> (</w:t>
      </w:r>
      <w:r w:rsidRPr="00113863">
        <w:rPr>
          <w:rFonts w:ascii="Angsana New" w:eastAsia="Times New Roman" w:hAnsi="Angsana New"/>
          <w:sz w:val="30"/>
          <w:szCs w:val="30"/>
          <w:lang w:val="en-GB"/>
        </w:rPr>
        <w:t>C</w:t>
      </w:r>
      <w:r w:rsidR="005F3D5C">
        <w:rPr>
          <w:rFonts w:ascii="Angsana New" w:eastAsia="Times New Roman" w:hAnsi="Angsana New"/>
          <w:sz w:val="30"/>
          <w:szCs w:val="30"/>
          <w:lang w:val="en-GB"/>
        </w:rPr>
        <w:t>OVID</w:t>
      </w:r>
      <w:r w:rsidRPr="00113863">
        <w:rPr>
          <w:rFonts w:ascii="Angsana New" w:eastAsia="Times New Roman" w:hAnsi="Angsana New"/>
          <w:sz w:val="30"/>
          <w:szCs w:val="30"/>
          <w:lang w:val="en-GB"/>
        </w:rPr>
        <w:t>-</w:t>
      </w:r>
      <w:r w:rsidR="00336745" w:rsidRPr="00336745">
        <w:rPr>
          <w:rFonts w:ascii="Angsana New" w:eastAsia="Times New Roman" w:hAnsi="Angsana New"/>
          <w:sz w:val="30"/>
          <w:szCs w:val="30"/>
        </w:rPr>
        <w:t>19</w:t>
      </w:r>
      <w:r w:rsidRPr="00113863">
        <w:rPr>
          <w:rFonts w:ascii="Angsana New" w:eastAsia="Times New Roman" w:hAnsi="Angsana New"/>
          <w:sz w:val="30"/>
          <w:szCs w:val="30"/>
          <w:cs/>
          <w:lang w:val="en-GB"/>
        </w:rPr>
        <w:t>)</w:t>
      </w:r>
    </w:p>
    <w:p w14:paraId="4D015C7D" w14:textId="76B03FB9" w:rsidR="009E45D4" w:rsidRPr="00113863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113863" w:rsidRDefault="006D092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11386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545FD1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545FD1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560836F1" w14:textId="0C6291A2" w:rsidR="009E45D4" w:rsidRPr="00545FD1" w:rsidRDefault="005E418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เงินกู้ยืมจากสถาบันการเงินและหุ้นกู้</w:t>
      </w:r>
    </w:p>
    <w:p w14:paraId="429852B3" w14:textId="1CFEB9FE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BF55F0" w:rsidRPr="00545FD1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545FD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DFCD8E0" w14:textId="7283879E" w:rsidR="00CE103F" w:rsidRDefault="0006794F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8E25B5">
        <w:rPr>
          <w:rFonts w:ascii="Angsana New" w:hAnsi="Angsana New"/>
          <w:sz w:val="30"/>
          <w:szCs w:val="30"/>
          <w:lang w:bidi="th-TH"/>
        </w:rPr>
        <w:t xml:space="preserve"> (</w:t>
      </w:r>
      <w:r w:rsidR="008E25B5">
        <w:rPr>
          <w:rFonts w:ascii="Angsana New" w:hAnsi="Angsana New" w:hint="cs"/>
          <w:sz w:val="30"/>
          <w:szCs w:val="30"/>
          <w:cs/>
          <w:lang w:bidi="th-TH"/>
        </w:rPr>
        <w:t>ขาดทุน</w:t>
      </w:r>
      <w:r w:rsidR="008E25B5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545FD1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14:paraId="25C4C5C8" w14:textId="6703D7AD" w:rsidR="008464C5" w:rsidRPr="00545FD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545FD1" w:rsidRDefault="008C1C0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1ECFFEA5" w:rsidR="009D2FFF" w:rsidRPr="00545FD1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545FD1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545FD1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</w:pPr>
      <w:r w:rsidRPr="00545FD1">
        <w:rPr>
          <w:cs/>
        </w:rPr>
        <w:br w:type="page"/>
      </w:r>
      <w:r w:rsidRPr="00545FD1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545FD1">
        <w:rPr>
          <w:rFonts w:hint="cs"/>
          <w:cs/>
        </w:rPr>
        <w:t>ระหว่างกาล</w:t>
      </w:r>
      <w:r w:rsidRPr="00545FD1">
        <w:rPr>
          <w:cs/>
        </w:rPr>
        <w:t>นี้</w:t>
      </w:r>
    </w:p>
    <w:p w14:paraId="08EEE1BD" w14:textId="5A89BCB4" w:rsidR="009E45D4" w:rsidRPr="00545FD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5A33798" w14:textId="0AB71840" w:rsidR="006C42C3" w:rsidRDefault="004762B0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cs/>
        </w:rPr>
        <w:t>งบการเงิน</w:t>
      </w:r>
      <w:r w:rsidR="0025700A" w:rsidRPr="00545FD1">
        <w:rPr>
          <w:rFonts w:hint="cs"/>
          <w:cs/>
        </w:rPr>
        <w:t>ระหว่างกาล</w:t>
      </w:r>
      <w:r w:rsidRPr="00545FD1">
        <w:rPr>
          <w:cs/>
        </w:rPr>
        <w:t>นี้ได้รับอนุมัติให้ออกงบการเงินจากคณะกรรมการ</w:t>
      </w:r>
      <w:r w:rsidR="006A6A70" w:rsidRPr="00545FD1">
        <w:rPr>
          <w:rFonts w:hint="cs"/>
          <w:cs/>
        </w:rPr>
        <w:t>บริษัท</w:t>
      </w:r>
      <w:r w:rsidRPr="00545FD1">
        <w:rPr>
          <w:cs/>
        </w:rPr>
        <w:t>เมื่อวันที่</w:t>
      </w:r>
      <w:r w:rsidR="008D290F" w:rsidRPr="00545FD1">
        <w:rPr>
          <w:cs/>
        </w:rPr>
        <w:t xml:space="preserve"> </w:t>
      </w:r>
      <w:r w:rsidR="00336745" w:rsidRPr="00336745">
        <w:t>12</w:t>
      </w:r>
      <w:r w:rsidR="00810633" w:rsidRPr="00545FD1">
        <w:rPr>
          <w:cs/>
        </w:rPr>
        <w:t xml:space="preserve"> </w:t>
      </w:r>
      <w:r w:rsidR="009D5C1C" w:rsidRPr="00545FD1">
        <w:rPr>
          <w:rFonts w:hint="cs"/>
          <w:cs/>
        </w:rPr>
        <w:t xml:space="preserve">พฤษภาคม </w:t>
      </w:r>
      <w:r w:rsidR="00336745" w:rsidRPr="00336745">
        <w:t>2564</w:t>
      </w:r>
    </w:p>
    <w:p w14:paraId="66A7BD1E" w14:textId="77777777" w:rsidR="006C42C3" w:rsidRDefault="006C42C3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CBD2A9B" w14:textId="51989C0F" w:rsidR="009E45D4" w:rsidRPr="006C42C3" w:rsidRDefault="004762B0" w:rsidP="006C42C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45FD1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545FD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705D868" w14:textId="053E5E5C" w:rsidR="00B1391E" w:rsidRPr="00545FD1" w:rsidRDefault="000B561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545FD1">
        <w:tab/>
      </w:r>
      <w:r w:rsidR="001D0AEF" w:rsidRPr="00545FD1">
        <w:tab/>
      </w:r>
      <w:r w:rsidRPr="00545FD1">
        <w:rPr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545FD1">
        <w:rPr>
          <w:rFonts w:hint="cs"/>
          <w:cs/>
        </w:rPr>
        <w:t>จากพลังงานสะอาด</w:t>
      </w:r>
      <w:r w:rsidRPr="00545FD1">
        <w:rPr>
          <w:cs/>
        </w:rPr>
        <w:t xml:space="preserve">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545FD1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B3AA8A" w14:textId="77777777" w:rsidR="00AB0686" w:rsidRPr="00545FD1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545FD1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545FD1">
        <w:rPr>
          <w:rFonts w:ascii="Angsana New" w:hAnsi="Angsana New" w:hint="cs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545FD1" w:rsidRDefault="0036548A" w:rsidP="007A576E">
      <w:pPr>
        <w:tabs>
          <w:tab w:val="decimal" w:pos="540"/>
        </w:tabs>
        <w:ind w:left="540"/>
      </w:pPr>
    </w:p>
    <w:p w14:paraId="36BC906D" w14:textId="77777777" w:rsidR="009E45D4" w:rsidRPr="00545FD1" w:rsidRDefault="004762B0" w:rsidP="007A576E">
      <w:pPr>
        <w:pStyle w:val="ListParagraph"/>
        <w:numPr>
          <w:ilvl w:val="0"/>
          <w:numId w:val="4"/>
        </w:numPr>
        <w:tabs>
          <w:tab w:val="decimal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545FD1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AFD6E20" w14:textId="77777777" w:rsidR="009E45D4" w:rsidRPr="00545FD1" w:rsidRDefault="009E45D4" w:rsidP="007A576E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776BB3B" w14:textId="3C186262" w:rsidR="008F3F5D" w:rsidRPr="00545FD1" w:rsidRDefault="008F3F5D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545FD1">
        <w:rPr>
          <w:rFonts w:hint="cs"/>
          <w:cs/>
        </w:rPr>
        <w:t>งบ</w:t>
      </w:r>
      <w:r w:rsidRPr="00545FD1">
        <w:rPr>
          <w:cs/>
        </w:rPr>
        <w:t>การเงินระหว่างกาล</w:t>
      </w:r>
      <w:r w:rsidR="001F39CD" w:rsidRPr="00545FD1">
        <w:rPr>
          <w:rFonts w:hint="cs"/>
          <w:cs/>
        </w:rPr>
        <w:t>แบบย่อ</w:t>
      </w:r>
      <w:r w:rsidRPr="00545FD1">
        <w:rPr>
          <w:cs/>
        </w:rPr>
        <w:t>นี้</w:t>
      </w:r>
      <w:r w:rsidR="00D14F34" w:rsidRPr="00545FD1">
        <w:rPr>
          <w:rFonts w:hint="cs"/>
          <w:cs/>
        </w:rPr>
        <w:t>นำเสนอรายการในงบการเงินใ</w:t>
      </w:r>
      <w:r w:rsidR="005253F5" w:rsidRPr="00545FD1">
        <w:rPr>
          <w:rFonts w:hint="cs"/>
          <w:cs/>
        </w:rPr>
        <w:t>นรูปแบบเดียวกับงบการเงินประจำปี</w:t>
      </w:r>
      <w:r w:rsidR="00D14F34" w:rsidRPr="00545FD1">
        <w:rPr>
          <w:rFonts w:hint="cs"/>
          <w:cs/>
        </w:rPr>
        <w:t>และ</w:t>
      </w:r>
      <w:r w:rsidRPr="00545FD1">
        <w:rPr>
          <w:cs/>
        </w:rPr>
        <w:t>จัดทำ</w:t>
      </w:r>
      <w:r w:rsidR="005253F5" w:rsidRPr="00545FD1">
        <w:br/>
      </w:r>
      <w:r w:rsidR="00D14F34" w:rsidRPr="00545FD1">
        <w:rPr>
          <w:rFonts w:hint="cs"/>
          <w:cs/>
        </w:rPr>
        <w:t>หมายเหตุประกอบงบการเงินระหว่างกาล</w:t>
      </w:r>
      <w:r w:rsidRPr="00545FD1">
        <w:rPr>
          <w:cs/>
        </w:rPr>
        <w:t>ในรูปแบบย่อ</w:t>
      </w:r>
      <w:r w:rsidR="001F39CD" w:rsidRPr="00545FD1">
        <w:rPr>
          <w:rFonts w:hint="cs"/>
          <w:cs/>
        </w:rPr>
        <w:t xml:space="preserve"> (</w:t>
      </w:r>
      <w:r w:rsidR="001F39CD" w:rsidRPr="00545FD1">
        <w:rPr>
          <w:cs/>
        </w:rPr>
        <w:t>“</w:t>
      </w:r>
      <w:r w:rsidR="001F39CD" w:rsidRPr="00545FD1">
        <w:rPr>
          <w:rFonts w:hint="cs"/>
          <w:cs/>
        </w:rPr>
        <w:t>งบการเงินระหว่างกาล</w:t>
      </w:r>
      <w:r w:rsidR="001F39CD" w:rsidRPr="00545FD1">
        <w:rPr>
          <w:cs/>
        </w:rPr>
        <w:t>”</w:t>
      </w:r>
      <w:r w:rsidR="001F39CD" w:rsidRPr="00545FD1">
        <w:rPr>
          <w:rFonts w:hint="cs"/>
          <w:cs/>
        </w:rPr>
        <w:t>)</w:t>
      </w:r>
      <w:r w:rsidR="001F39CD" w:rsidRPr="00545FD1">
        <w:rPr>
          <w:cs/>
        </w:rPr>
        <w:t xml:space="preserve"> </w:t>
      </w:r>
      <w:r w:rsidRPr="00545FD1">
        <w:rPr>
          <w:cs/>
        </w:rPr>
        <w:t xml:space="preserve">ตามมาตรฐานการบัญชี </w:t>
      </w:r>
      <w:r w:rsidR="00183B5C" w:rsidRPr="00545FD1">
        <w:rPr>
          <w:cs/>
        </w:rPr>
        <w:t xml:space="preserve">  </w:t>
      </w:r>
      <w:r w:rsidRPr="00545FD1">
        <w:rPr>
          <w:cs/>
        </w:rPr>
        <w:t xml:space="preserve">ฉบับที่ </w:t>
      </w:r>
      <w:r w:rsidR="00336745" w:rsidRPr="00336745">
        <w:t>34</w:t>
      </w:r>
      <w:r w:rsidR="002A28A6" w:rsidRPr="00545FD1">
        <w:rPr>
          <w:cs/>
        </w:rPr>
        <w:t xml:space="preserve"> </w:t>
      </w:r>
      <w:r w:rsidR="00776B7A" w:rsidRPr="00545FD1">
        <w:rPr>
          <w:strike/>
          <w:cs/>
        </w:rPr>
        <w:tab/>
      </w:r>
      <w:r w:rsidRPr="00545FD1">
        <w:rPr>
          <w:cs/>
        </w:rPr>
        <w:t xml:space="preserve">เรื่อง </w:t>
      </w:r>
      <w:r w:rsidRPr="00545FD1">
        <w:rPr>
          <w:rFonts w:hint="cs"/>
          <w:i/>
          <w:iCs/>
          <w:cs/>
        </w:rPr>
        <w:t>การรายงานทาง</w:t>
      </w:r>
      <w:r w:rsidRPr="00545FD1">
        <w:rPr>
          <w:i/>
          <w:iCs/>
          <w:cs/>
        </w:rPr>
        <w:t>การเงินระหว่างกาล</w:t>
      </w:r>
      <w:r w:rsidRPr="00545FD1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0F9BF24" w14:textId="77777777" w:rsidR="008F3F5D" w:rsidRPr="00545FD1" w:rsidRDefault="008F3F5D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20B37CCA" w14:textId="527387FC" w:rsidR="00DC62CA" w:rsidRPr="00545FD1" w:rsidRDefault="00D545FB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545FD1">
        <w:rPr>
          <w:rFonts w:asciiTheme="majorBidi" w:hAnsiTheme="majorBidi"/>
          <w:cs/>
          <w:lang w:val="en-GB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BD213A">
        <w:rPr>
          <w:rFonts w:asciiTheme="majorBidi" w:hAnsiTheme="majorBidi" w:hint="cs"/>
          <w:cs/>
          <w:lang w:val="en-GB"/>
        </w:rPr>
        <w:t>และบริษัทย่อย</w:t>
      </w:r>
      <w:r w:rsidRPr="00545FD1">
        <w:rPr>
          <w:rFonts w:asciiTheme="majorBidi" w:hAnsiTheme="majorBidi"/>
          <w:cs/>
          <w:lang w:val="en-GB"/>
        </w:rPr>
        <w:t xml:space="preserve">สำหรับปีสิ้นสุดวันที่ </w:t>
      </w:r>
      <w:r w:rsidR="00336745" w:rsidRPr="00336745">
        <w:rPr>
          <w:rFonts w:asciiTheme="majorBidi" w:hAnsiTheme="majorBidi"/>
        </w:rPr>
        <w:t>31</w:t>
      </w:r>
      <w:r w:rsidRPr="00545FD1">
        <w:rPr>
          <w:rFonts w:asciiTheme="majorBidi" w:hAnsiTheme="majorBidi"/>
          <w:cs/>
          <w:lang w:val="en-GB"/>
        </w:rPr>
        <w:t xml:space="preserve"> ธันวาคม </w:t>
      </w:r>
      <w:r w:rsidR="00336745" w:rsidRPr="00336745">
        <w:rPr>
          <w:rFonts w:asciiTheme="majorBidi" w:hAnsiTheme="majorBidi"/>
        </w:rPr>
        <w:t>2563</w:t>
      </w:r>
    </w:p>
    <w:p w14:paraId="20C72082" w14:textId="41CAE999" w:rsidR="003C0357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17F82E8" w14:textId="1B05AA49" w:rsidR="00362D0E" w:rsidRPr="006C42C3" w:rsidRDefault="008C7AF2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6C42C3">
        <w:rPr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336745" w:rsidRPr="00336745">
        <w:t>1</w:t>
      </w:r>
      <w:r w:rsidRPr="006C42C3">
        <w:t xml:space="preserve"> </w:t>
      </w:r>
      <w:r w:rsidRPr="006C42C3">
        <w:rPr>
          <w:cs/>
        </w:rPr>
        <w:t xml:space="preserve">มกราคม </w:t>
      </w:r>
      <w:r w:rsidR="00336745" w:rsidRPr="00336745">
        <w:t>2564</w:t>
      </w:r>
      <w:r w:rsidRPr="006C42C3">
        <w:t xml:space="preserve"> </w:t>
      </w:r>
      <w:r w:rsidRPr="006C42C3">
        <w:rPr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06D57DE2" w14:textId="109144C5" w:rsidR="00362D0E" w:rsidRDefault="00362D0E" w:rsidP="00362D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strike/>
        </w:rPr>
      </w:pPr>
    </w:p>
    <w:p w14:paraId="6518FD3E" w14:textId="77777777" w:rsidR="00203C8D" w:rsidRPr="00203C8D" w:rsidRDefault="00203C8D" w:rsidP="00203C8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03C8D">
        <w:rPr>
          <w:rFonts w:ascii="Angsana New" w:hAnsi="Angsana New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ทั้งนี้ มาตรฐานการรายงานทางการเงินดังกล่าวไม่มีผลกระทบที่เป็นสาระสำคัญต่องบการเงินของกลุ่มบริษัท</w:t>
      </w:r>
    </w:p>
    <w:p w14:paraId="1A385AFD" w14:textId="77777777" w:rsidR="006A6A70" w:rsidRPr="00545FD1" w:rsidRDefault="006A6A70" w:rsidP="0020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lang w:val="en-GB"/>
        </w:rPr>
      </w:pPr>
    </w:p>
    <w:p w14:paraId="621B7527" w14:textId="63391B65" w:rsidR="007E796C" w:rsidRPr="00545FD1" w:rsidRDefault="007E796C" w:rsidP="00247903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545FD1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A81564" w:rsidRPr="00545FD1">
        <w:rPr>
          <w:rFonts w:ascii="Angsana New" w:hAnsi="Angsana New" w:hint="cs"/>
          <w:i/>
          <w:iCs/>
          <w:sz w:val="30"/>
          <w:szCs w:val="30"/>
          <w:cs/>
        </w:rPr>
        <w:t xml:space="preserve"> การประมาณการ</w:t>
      </w:r>
      <w:r w:rsidR="00681F4C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526A3AB9" w14:textId="77777777" w:rsidR="00B90217" w:rsidRPr="006C42C3" w:rsidRDefault="00B90217" w:rsidP="00B9021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6"/>
          <w:szCs w:val="26"/>
        </w:rPr>
      </w:pPr>
    </w:p>
    <w:p w14:paraId="4F7A8381" w14:textId="34C9ACF3" w:rsidR="00D545FB" w:rsidRDefault="00681F4C" w:rsidP="00D545F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81F4C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Pr="00681F4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</w:p>
    <w:p w14:paraId="440E3224" w14:textId="77777777" w:rsidR="00681F4C" w:rsidRPr="006C42C3" w:rsidRDefault="00681F4C" w:rsidP="00D545F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6"/>
          <w:szCs w:val="26"/>
        </w:rPr>
      </w:pPr>
    </w:p>
    <w:p w14:paraId="738A1BF6" w14:textId="5B81536E" w:rsidR="00BE67B8" w:rsidRPr="006C42C3" w:rsidRDefault="00E133DC" w:rsidP="006C42C3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C42C3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ผลกระทบจากการแพร่ระบาดของ</w:t>
      </w:r>
      <w:r w:rsidRPr="006C42C3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โรคติดเชื้อไวรัสโคโรนา</w:t>
      </w:r>
      <w:r w:rsidR="00336745" w:rsidRPr="00336745">
        <w:rPr>
          <w:rFonts w:ascii="Angsana New" w:hAnsi="Angsana New" w:hint="cs"/>
          <w:b/>
          <w:bCs/>
          <w:sz w:val="30"/>
          <w:szCs w:val="30"/>
          <w:lang w:val="en-US"/>
        </w:rPr>
        <w:t>2019</w:t>
      </w:r>
      <w:r w:rsidR="008C0F3C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  <w:r w:rsidR="008C0F3C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 xml:space="preserve"> (COVID-</w:t>
      </w:r>
      <w:r w:rsidR="00336745" w:rsidRPr="00336745">
        <w:rPr>
          <w:rFonts w:ascii="Angsana New" w:hAnsi="Angsana New" w:hint="cs"/>
          <w:b/>
          <w:bCs/>
          <w:sz w:val="30"/>
          <w:szCs w:val="30"/>
          <w:lang w:val="en-US" w:bidi="th-TH"/>
        </w:rPr>
        <w:t>19</w:t>
      </w:r>
      <w:r w:rsidR="008C0F3C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)</w:t>
      </w:r>
    </w:p>
    <w:p w14:paraId="12D39F8C" w14:textId="77777777" w:rsidR="006C42C3" w:rsidRPr="006C42C3" w:rsidRDefault="006C42C3" w:rsidP="006C42C3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6"/>
          <w:szCs w:val="26"/>
          <w:lang w:bidi="th-TH"/>
        </w:rPr>
      </w:pPr>
    </w:p>
    <w:p w14:paraId="6CC96510" w14:textId="2B2A5A11" w:rsidR="006C42C3" w:rsidRDefault="00E133DC" w:rsidP="006C42C3">
      <w:pPr>
        <w:tabs>
          <w:tab w:val="clear" w:pos="907"/>
          <w:tab w:val="left" w:pos="900"/>
        </w:tabs>
        <w:ind w:left="547"/>
        <w:jc w:val="thaiDistribute"/>
      </w:pPr>
      <w:r w:rsidRPr="006C42C3">
        <w:rPr>
          <w:rFonts w:eastAsia="MS Mincho" w:hint="cs"/>
          <w:color w:val="000000"/>
          <w:cs/>
        </w:rPr>
        <w:t>สถานการณ์</w:t>
      </w:r>
      <w:r w:rsidRPr="006C42C3">
        <w:rPr>
          <w:rFonts w:hint="cs"/>
          <w:cs/>
        </w:rPr>
        <w:t xml:space="preserve">การแพร่ระบาดของ </w:t>
      </w:r>
      <w:r w:rsidRPr="006C42C3">
        <w:t>COVID</w:t>
      </w:r>
      <w:r w:rsidRPr="006C42C3">
        <w:rPr>
          <w:cs/>
        </w:rPr>
        <w:t>-</w:t>
      </w:r>
      <w:r w:rsidR="00336745" w:rsidRPr="00336745">
        <w:t>19</w:t>
      </w:r>
      <w:r w:rsidRPr="006C42C3">
        <w:t xml:space="preserve"> </w:t>
      </w:r>
      <w:r w:rsidRPr="006C42C3">
        <w:rPr>
          <w:rFonts w:hint="cs"/>
          <w:cs/>
        </w:rPr>
        <w:t>ยังคงเกิดขึ้นอย่างต่อเ</w:t>
      </w:r>
      <w:r w:rsidRPr="006C42C3">
        <w:rPr>
          <w:cs/>
        </w:rPr>
        <w:t xml:space="preserve">นื่อง โดยเริ่มมีการแจกจ่ายวัคซีนในระหว่างปี </w:t>
      </w:r>
      <w:r w:rsidR="00336745" w:rsidRPr="00336745">
        <w:t>2564</w:t>
      </w:r>
      <w:r w:rsidRPr="006C42C3">
        <w:t xml:space="preserve"> </w:t>
      </w:r>
      <w:r w:rsidRPr="006C42C3">
        <w:rPr>
          <w:cs/>
        </w:rPr>
        <w:t>จา</w:t>
      </w:r>
      <w:r w:rsidRPr="006C42C3">
        <w:rPr>
          <w:rFonts w:hint="cs"/>
          <w:cs/>
        </w:rPr>
        <w:t xml:space="preserve">กความไม่แน่นอนของสถานการณ์ในปี </w:t>
      </w:r>
      <w:r w:rsidR="00336745" w:rsidRPr="00336745">
        <w:t>2563</w:t>
      </w:r>
      <w:r w:rsidRPr="006C42C3">
        <w:rPr>
          <w:rFonts w:hint="cs"/>
          <w:cs/>
        </w:rPr>
        <w:t xml:space="preserve"> กลุ่มบริษัท</w:t>
      </w:r>
      <w:r w:rsidRPr="006C42C3">
        <w:rPr>
          <w:cs/>
        </w:rPr>
        <w:t>จึงจัดทำงบการเงินสำหรับปีสิ้นสุด</w:t>
      </w:r>
      <w:r w:rsidRPr="006C42C3">
        <w:rPr>
          <w:rFonts w:hint="cs"/>
          <w:cs/>
        </w:rPr>
        <w:t xml:space="preserve">วันที่ </w:t>
      </w:r>
      <w:r w:rsidR="00923B54">
        <w:br/>
      </w:r>
      <w:r w:rsidR="00336745" w:rsidRPr="00336745">
        <w:t>31</w:t>
      </w:r>
      <w:r w:rsidRPr="006C42C3">
        <w:rPr>
          <w:cs/>
        </w:rPr>
        <w:t xml:space="preserve"> ธันวาคม</w:t>
      </w:r>
      <w:r w:rsidRPr="006C42C3">
        <w:t xml:space="preserve"> </w:t>
      </w:r>
      <w:r w:rsidR="00336745" w:rsidRPr="00336745">
        <w:t>2563</w:t>
      </w:r>
      <w:r w:rsidRPr="006C42C3">
        <w:rPr>
          <w:cs/>
        </w:rPr>
        <w:t xml:space="preserve"> โดยถือปฏิบัติตามแนวปฏิบัติทางการบัญชี เรื่อง </w:t>
      </w:r>
      <w:r w:rsidRPr="006C42C3">
        <w:rPr>
          <w:i/>
          <w:iCs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36745" w:rsidRPr="00336745">
        <w:rPr>
          <w:i/>
          <w:iCs/>
        </w:rPr>
        <w:t>2019</w:t>
      </w:r>
      <w:r w:rsidRPr="006C42C3">
        <w:rPr>
          <w:cs/>
        </w:rPr>
        <w:t xml:space="preserve"> </w:t>
      </w:r>
      <w:r w:rsidR="008C0F3C">
        <w:br/>
      </w:r>
      <w:r w:rsidRPr="006C42C3">
        <w:rPr>
          <w:rFonts w:hint="cs"/>
          <w:cs/>
        </w:rPr>
        <w:t xml:space="preserve">ในเรื่องการไม่นำสถานการณ์ </w:t>
      </w:r>
      <w:r w:rsidRPr="006C42C3">
        <w:t>COVID</w:t>
      </w:r>
      <w:r w:rsidRPr="006C42C3">
        <w:rPr>
          <w:cs/>
        </w:rPr>
        <w:t>-</w:t>
      </w:r>
      <w:r w:rsidR="00336745" w:rsidRPr="00336745">
        <w:t>19</w:t>
      </w:r>
      <w:r w:rsidRPr="006C42C3">
        <w:rPr>
          <w:rFonts w:hint="cs"/>
          <w:cs/>
        </w:rPr>
        <w:t xml:space="preserve"> มาพิจารณา</w:t>
      </w:r>
      <w:r w:rsidR="00AE46C9" w:rsidRPr="006C42C3">
        <w:rPr>
          <w:rFonts w:hint="cs"/>
          <w:cs/>
        </w:rPr>
        <w:t xml:space="preserve">การด้อยค่าของสินทรัพย์ การเปลี่ยนแปลงสัญญาเช่า การวัดมูลค่ายุติธรรม และภาษีเงินได้รอการตัดบัญชี </w:t>
      </w:r>
      <w:r w:rsidR="00AE46C9" w:rsidRPr="006C42C3">
        <w:rPr>
          <w:cs/>
        </w:rPr>
        <w:t xml:space="preserve">เนื่องด้วยแนวปฏิบัติดังกล่าวสิ้นสุดการมีผลบังคับใช้ </w:t>
      </w:r>
      <w:r w:rsidR="008C0F3C">
        <w:br/>
      </w:r>
      <w:r w:rsidR="00AE46C9" w:rsidRPr="006C42C3">
        <w:rPr>
          <w:cs/>
        </w:rPr>
        <w:t xml:space="preserve">ณ วันที่ </w:t>
      </w:r>
      <w:r w:rsidR="00336745" w:rsidRPr="00336745">
        <w:t>31</w:t>
      </w:r>
      <w:r w:rsidR="00AE46C9" w:rsidRPr="006C42C3">
        <w:rPr>
          <w:cs/>
        </w:rPr>
        <w:t xml:space="preserve"> ธันวาคม </w:t>
      </w:r>
      <w:r w:rsidR="00336745" w:rsidRPr="00336745">
        <w:t>2563</w:t>
      </w:r>
      <w:r w:rsidR="00AE46C9" w:rsidRPr="006C42C3">
        <w:rPr>
          <w:cs/>
        </w:rPr>
        <w:t xml:space="preserve"> กลุ่มบริษัทจึงปรับปรุงมูลค่าสินทรัพย์ดังกล่าวในปี </w:t>
      </w:r>
      <w:r w:rsidR="00336745" w:rsidRPr="00336745">
        <w:t>2564</w:t>
      </w:r>
      <w:r w:rsidR="00AE46C9" w:rsidRPr="006C42C3">
        <w:rPr>
          <w:cs/>
        </w:rPr>
        <w:t xml:space="preserve"> (ดูหมายเหตุข้อ </w:t>
      </w:r>
      <w:r w:rsidR="00336745" w:rsidRPr="00336745">
        <w:t>5</w:t>
      </w:r>
      <w:r w:rsidR="00AE46C9" w:rsidRPr="006C42C3">
        <w:t xml:space="preserve">, </w:t>
      </w:r>
      <w:r w:rsidR="00336745" w:rsidRPr="00336745">
        <w:t>10</w:t>
      </w:r>
      <w:r w:rsidR="00B05DF0" w:rsidRPr="006C42C3">
        <w:rPr>
          <w:cs/>
        </w:rPr>
        <w:t xml:space="preserve"> และ </w:t>
      </w:r>
      <w:r w:rsidR="00336745" w:rsidRPr="00336745">
        <w:t>16</w:t>
      </w:r>
      <w:r w:rsidR="00AE46C9" w:rsidRPr="006C42C3">
        <w:rPr>
          <w:cs/>
        </w:rPr>
        <w:t>)</w:t>
      </w:r>
    </w:p>
    <w:p w14:paraId="44F9711E" w14:textId="053707F5" w:rsidR="00FA4BF5" w:rsidRPr="006C42C3" w:rsidRDefault="00FA4BF5" w:rsidP="006C42C3">
      <w:pPr>
        <w:tabs>
          <w:tab w:val="clear" w:pos="907"/>
          <w:tab w:val="left" w:pos="900"/>
        </w:tabs>
        <w:ind w:left="547"/>
        <w:jc w:val="thaiDistribute"/>
        <w:rPr>
          <w:sz w:val="26"/>
          <w:szCs w:val="26"/>
        </w:rPr>
      </w:pPr>
    </w:p>
    <w:p w14:paraId="37D88288" w14:textId="55875CA1" w:rsidR="002667D7" w:rsidRPr="007A1352" w:rsidRDefault="004762B0" w:rsidP="00A92745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145A5A" w14:textId="77777777" w:rsidR="00870CCC" w:rsidRPr="006C42C3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6"/>
          <w:szCs w:val="26"/>
        </w:rPr>
      </w:pPr>
    </w:p>
    <w:p w14:paraId="243CB5F3" w14:textId="1A835344" w:rsidR="00F16A6D" w:rsidRDefault="001721B4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721B4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336745" w:rsidRPr="00336745">
        <w:rPr>
          <w:rFonts w:ascii="Angsana New" w:hAnsi="Angsana New"/>
          <w:sz w:val="30"/>
          <w:szCs w:val="30"/>
        </w:rPr>
        <w:t>7</w:t>
      </w:r>
      <w:r w:rsidRPr="001721B4">
        <w:rPr>
          <w:rFonts w:ascii="Angsana New" w:hAnsi="Angsana New"/>
          <w:sz w:val="30"/>
          <w:szCs w:val="30"/>
        </w:rPr>
        <w:t xml:space="preserve"> </w:t>
      </w:r>
      <w:r w:rsidRPr="001721B4">
        <w:rPr>
          <w:rFonts w:ascii="Angsana New" w:hAnsi="Angsana New"/>
          <w:sz w:val="30"/>
          <w:szCs w:val="30"/>
          <w:cs/>
        </w:rPr>
        <w:t xml:space="preserve">และ </w:t>
      </w:r>
      <w:r w:rsidR="00336745" w:rsidRPr="00336745">
        <w:rPr>
          <w:rFonts w:ascii="Angsana New" w:hAnsi="Angsana New"/>
          <w:sz w:val="30"/>
          <w:szCs w:val="30"/>
        </w:rPr>
        <w:t>8</w:t>
      </w:r>
      <w:r w:rsidRPr="001721B4">
        <w:rPr>
          <w:rFonts w:ascii="Angsana New" w:hAnsi="Angsana New"/>
          <w:sz w:val="30"/>
          <w:szCs w:val="30"/>
        </w:rPr>
        <w:t xml:space="preserve"> </w:t>
      </w:r>
      <w:r w:rsidR="00A931A7">
        <w:rPr>
          <w:rFonts w:ascii="Angsana New" w:hAnsi="Angsana New" w:hint="cs"/>
          <w:sz w:val="30"/>
          <w:szCs w:val="30"/>
          <w:cs/>
        </w:rPr>
        <w:t xml:space="preserve">สำหรับบุคคลหรือกิจการอื่นที่เกี่ยวข้องกัน ไม่มีความสัมพันธ์ที่เปลี่ยนแปลงอย่างมีสาระสำคัญในระหว่างงวดสามเดือนสิ้นสุดวันที่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A931A7">
        <w:rPr>
          <w:rFonts w:ascii="Angsana New" w:hAnsi="Angsana New"/>
          <w:sz w:val="30"/>
          <w:szCs w:val="30"/>
        </w:rPr>
        <w:t xml:space="preserve"> </w:t>
      </w:r>
      <w:r w:rsidR="00A931A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36745" w:rsidRPr="00336745">
        <w:rPr>
          <w:rFonts w:ascii="Angsana New" w:hAnsi="Angsana New"/>
          <w:sz w:val="30"/>
          <w:szCs w:val="30"/>
        </w:rPr>
        <w:t>2564</w:t>
      </w:r>
    </w:p>
    <w:p w14:paraId="0D13C697" w14:textId="6E36386B" w:rsidR="00A931A7" w:rsidRDefault="00A931A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11F614D" w14:textId="4786DBC8" w:rsidR="00A931A7" w:rsidRDefault="00A931A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ในนโยบายการกำหนดราคาอย่างมีสาระสำคัญในระหว่างงวดสามเดือนสิ้นสุด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36745" w:rsidRPr="00336745">
        <w:rPr>
          <w:rFonts w:ascii="Angsana New" w:hAnsi="Angsana New"/>
          <w:sz w:val="30"/>
          <w:szCs w:val="30"/>
        </w:rPr>
        <w:t>2564</w:t>
      </w:r>
    </w:p>
    <w:p w14:paraId="6E4201CF" w14:textId="77777777" w:rsidR="0053655F" w:rsidRDefault="00923B54" w:rsidP="00AB5E3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/>
      </w:r>
    </w:p>
    <w:p w14:paraId="0B2C006A" w14:textId="77777777" w:rsidR="0053655F" w:rsidRDefault="0053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1D0AEF" w:rsidRPr="00EF30CD" w14:paraId="753B0805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626F5A1B" w14:textId="3A471C90" w:rsidR="001D0AEF" w:rsidRPr="00336745" w:rsidRDefault="00336745" w:rsidP="0033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336745">
              <w:rPr>
                <w:b/>
                <w:bCs/>
                <w:i/>
                <w:iCs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64E0BA0A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F30C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C4DF19E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EF30CD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44C40" w:rsidRPr="00EF30CD" w14:paraId="6A716098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74AFAEE9" w14:textId="45C05381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EF30CD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336745" w:rsidRPr="00336745">
              <w:rPr>
                <w:b/>
                <w:bCs/>
                <w:i/>
                <w:iCs/>
              </w:rPr>
              <w:t>31</w:t>
            </w:r>
            <w:r w:rsidRPr="00EF30CD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80" w:type="pct"/>
          </w:tcPr>
          <w:p w14:paraId="12D60DAB" w14:textId="72FDB036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0" w:type="pct"/>
          </w:tcPr>
          <w:p w14:paraId="38D717B0" w14:textId="748D556B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2563</w:t>
            </w:r>
          </w:p>
        </w:tc>
        <w:tc>
          <w:tcPr>
            <w:tcW w:w="680" w:type="pct"/>
          </w:tcPr>
          <w:p w14:paraId="2EB4881D" w14:textId="0962CFF6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0" w:type="pct"/>
            <w:shd w:val="clear" w:color="auto" w:fill="auto"/>
          </w:tcPr>
          <w:p w14:paraId="5ED69DD2" w14:textId="1A2F848F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2563</w:t>
            </w:r>
          </w:p>
        </w:tc>
      </w:tr>
      <w:tr w:rsidR="001D0AEF" w:rsidRPr="00EF30CD" w14:paraId="128BAA0D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1A93A939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2DCFA8CE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1D0AEF" w:rsidRPr="00EF30CD" w14:paraId="4B6BBA7E" w14:textId="77777777" w:rsidTr="00C240AD">
        <w:tc>
          <w:tcPr>
            <w:tcW w:w="2280" w:type="pct"/>
            <w:shd w:val="clear" w:color="auto" w:fill="auto"/>
          </w:tcPr>
          <w:p w14:paraId="13076594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DD0A2BA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7FF89BE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542580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42F736C" w14:textId="77777777" w:rsidR="001D0AEF" w:rsidRPr="00EF30CD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E253DD" w:rsidRPr="00EF30CD" w14:paraId="6C3CEDE5" w14:textId="77777777" w:rsidTr="00C240AD">
        <w:tc>
          <w:tcPr>
            <w:tcW w:w="2280" w:type="pct"/>
            <w:shd w:val="clear" w:color="auto" w:fill="auto"/>
          </w:tcPr>
          <w:p w14:paraId="7EDE5FD1" w14:textId="77777777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340ED248" w14:textId="47954629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7A5E9A6" w14:textId="5D95759A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30168CF" w14:textId="752415B5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8</w:t>
            </w:r>
            <w:r w:rsidR="00A65C5D">
              <w:t>,</w:t>
            </w:r>
            <w:r w:rsidRPr="00336745">
              <w:t>825</w:t>
            </w:r>
          </w:p>
        </w:tc>
        <w:tc>
          <w:tcPr>
            <w:tcW w:w="680" w:type="pct"/>
            <w:shd w:val="clear" w:color="auto" w:fill="auto"/>
          </w:tcPr>
          <w:p w14:paraId="181EAF6F" w14:textId="347C5107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8</w:t>
            </w:r>
            <w:r w:rsidR="00E253DD">
              <w:t>,</w:t>
            </w:r>
            <w:r w:rsidRPr="00336745">
              <w:t>543</w:t>
            </w:r>
          </w:p>
        </w:tc>
      </w:tr>
      <w:tr w:rsidR="00E253DD" w:rsidRPr="00EF30CD" w14:paraId="4B7E5DB5" w14:textId="77777777" w:rsidTr="00C240AD">
        <w:tc>
          <w:tcPr>
            <w:tcW w:w="2280" w:type="pct"/>
            <w:shd w:val="clear" w:color="auto" w:fill="auto"/>
          </w:tcPr>
          <w:p w14:paraId="787F4959" w14:textId="77777777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EF30CD">
              <w:rPr>
                <w:cs/>
              </w:rPr>
              <w:t>ซื้อสินค้า</w:t>
            </w:r>
          </w:p>
        </w:tc>
        <w:tc>
          <w:tcPr>
            <w:tcW w:w="680" w:type="pct"/>
            <w:shd w:val="clear" w:color="auto" w:fill="auto"/>
          </w:tcPr>
          <w:p w14:paraId="462DCF8C" w14:textId="44B163F8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67FFD35" w14:textId="69EEDD61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721C1CE" w14:textId="4077D620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6</w:t>
            </w:r>
            <w:r w:rsidR="00A65C5D">
              <w:t>,</w:t>
            </w:r>
            <w:r w:rsidRPr="00336745">
              <w:t>062</w:t>
            </w:r>
          </w:p>
        </w:tc>
        <w:tc>
          <w:tcPr>
            <w:tcW w:w="680" w:type="pct"/>
            <w:shd w:val="clear" w:color="auto" w:fill="auto"/>
          </w:tcPr>
          <w:p w14:paraId="4514D6B9" w14:textId="27AED3D3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9</w:t>
            </w:r>
            <w:r w:rsidR="00E253DD">
              <w:t>,</w:t>
            </w:r>
            <w:r w:rsidRPr="00336745">
              <w:t>954</w:t>
            </w:r>
          </w:p>
        </w:tc>
      </w:tr>
      <w:tr w:rsidR="00E253DD" w:rsidRPr="00EF30CD" w14:paraId="5FA1603D" w14:textId="77777777" w:rsidTr="00C240AD">
        <w:tc>
          <w:tcPr>
            <w:tcW w:w="2280" w:type="pct"/>
            <w:shd w:val="clear" w:color="auto" w:fill="auto"/>
          </w:tcPr>
          <w:p w14:paraId="514902E2" w14:textId="39A088DD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79007383" w14:textId="6454E919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15C5982" w14:textId="6EDEFC1F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EE29FDF" w14:textId="4EAAAE75" w:rsidR="00E253D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60</w:t>
            </w:r>
          </w:p>
        </w:tc>
        <w:tc>
          <w:tcPr>
            <w:tcW w:w="680" w:type="pct"/>
            <w:shd w:val="clear" w:color="auto" w:fill="auto"/>
          </w:tcPr>
          <w:p w14:paraId="071C3171" w14:textId="518581FC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rPr>
                <w:rFonts w:hint="cs"/>
              </w:rPr>
              <w:t>224</w:t>
            </w:r>
          </w:p>
        </w:tc>
      </w:tr>
      <w:tr w:rsidR="00E253DD" w:rsidRPr="00EF30CD" w14:paraId="18F18C86" w14:textId="77777777" w:rsidTr="00C240AD">
        <w:tc>
          <w:tcPr>
            <w:tcW w:w="2280" w:type="pct"/>
            <w:shd w:val="clear" w:color="auto" w:fill="auto"/>
          </w:tcPr>
          <w:p w14:paraId="49DDD52D" w14:textId="77777777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5E47F2D1" w14:textId="287F5347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93B231B" w14:textId="4047F26D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CBE7ADB" w14:textId="0EA70AF9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30</w:t>
            </w:r>
          </w:p>
        </w:tc>
        <w:tc>
          <w:tcPr>
            <w:tcW w:w="680" w:type="pct"/>
            <w:shd w:val="clear" w:color="auto" w:fill="auto"/>
          </w:tcPr>
          <w:p w14:paraId="727BF84D" w14:textId="3489FA26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rPr>
                <w:rFonts w:hint="cs"/>
              </w:rPr>
              <w:t>30</w:t>
            </w:r>
          </w:p>
        </w:tc>
      </w:tr>
      <w:tr w:rsidR="00E253DD" w:rsidRPr="00EF30CD" w14:paraId="2AF107D1" w14:textId="77777777" w:rsidTr="00C240AD">
        <w:tc>
          <w:tcPr>
            <w:tcW w:w="2280" w:type="pct"/>
            <w:shd w:val="clear" w:color="auto" w:fill="auto"/>
          </w:tcPr>
          <w:p w14:paraId="05A8AF8C" w14:textId="77777777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363508C" w14:textId="37AA938D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415D7AA" w14:textId="6D2C371E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4FF4F33" w14:textId="391C8DBA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39</w:t>
            </w:r>
          </w:p>
        </w:tc>
        <w:tc>
          <w:tcPr>
            <w:tcW w:w="680" w:type="pct"/>
            <w:shd w:val="clear" w:color="auto" w:fill="auto"/>
          </w:tcPr>
          <w:p w14:paraId="618E4B71" w14:textId="413AD758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rPr>
                <w:rFonts w:hint="cs"/>
              </w:rPr>
              <w:t>52</w:t>
            </w:r>
          </w:p>
        </w:tc>
      </w:tr>
      <w:tr w:rsidR="00E253DD" w:rsidRPr="00EF30CD" w14:paraId="02254D70" w14:textId="77777777" w:rsidTr="00C240AD">
        <w:tc>
          <w:tcPr>
            <w:tcW w:w="2280" w:type="pct"/>
            <w:shd w:val="clear" w:color="auto" w:fill="auto"/>
          </w:tcPr>
          <w:p w14:paraId="7BC5A7A0" w14:textId="77777777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8BCA8FF" w14:textId="25EB4A03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8AC32DA" w14:textId="6B566EB2" w:rsidR="00E253DD" w:rsidRPr="00EF30CD" w:rsidRDefault="00E253DD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127A477" w14:textId="55099902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10</w:t>
            </w:r>
          </w:p>
        </w:tc>
        <w:tc>
          <w:tcPr>
            <w:tcW w:w="680" w:type="pct"/>
            <w:shd w:val="clear" w:color="auto" w:fill="auto"/>
          </w:tcPr>
          <w:p w14:paraId="18DD702E" w14:textId="6BF6C54C" w:rsidR="00E253DD" w:rsidRPr="00EF30CD" w:rsidRDefault="00336745" w:rsidP="00E2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rPr>
                <w:rFonts w:hint="cs"/>
              </w:rPr>
              <w:t>8</w:t>
            </w:r>
          </w:p>
        </w:tc>
      </w:tr>
      <w:tr w:rsidR="00D44C40" w:rsidRPr="00EF30CD" w14:paraId="411B2AE0" w14:textId="77777777" w:rsidTr="00C240AD">
        <w:tc>
          <w:tcPr>
            <w:tcW w:w="2280" w:type="pct"/>
            <w:shd w:val="clear" w:color="auto" w:fill="auto"/>
          </w:tcPr>
          <w:p w14:paraId="4CBDC872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BF9442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A76F74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616BC048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7DBC6FD5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D44C40" w:rsidRPr="00EF30CD" w14:paraId="776CCC2C" w14:textId="77777777" w:rsidTr="00C240AD">
        <w:tc>
          <w:tcPr>
            <w:tcW w:w="2280" w:type="pct"/>
            <w:shd w:val="clear" w:color="auto" w:fill="auto"/>
          </w:tcPr>
          <w:p w14:paraId="4A48ADD0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>บริษัทร่วม บริษัทร่วมทางอ้อม</w:t>
            </w:r>
            <w:r w:rsidRPr="00EF30CD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6140E79E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027730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3A3174D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2C1948E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EF30CD" w14:paraId="5DCEE335" w14:textId="77777777" w:rsidTr="00C240AD">
        <w:tc>
          <w:tcPr>
            <w:tcW w:w="2280" w:type="pct"/>
            <w:shd w:val="clear" w:color="auto" w:fill="auto"/>
          </w:tcPr>
          <w:p w14:paraId="23E1A3DB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2257C361" w14:textId="2E9D11CA" w:rsidR="00D44C40" w:rsidRPr="00AC57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3</w:t>
            </w:r>
          </w:p>
        </w:tc>
        <w:tc>
          <w:tcPr>
            <w:tcW w:w="680" w:type="pct"/>
            <w:shd w:val="clear" w:color="auto" w:fill="auto"/>
          </w:tcPr>
          <w:p w14:paraId="1BEF2A45" w14:textId="1BB5155A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3</w:t>
            </w:r>
          </w:p>
        </w:tc>
        <w:tc>
          <w:tcPr>
            <w:tcW w:w="680" w:type="pct"/>
            <w:shd w:val="clear" w:color="auto" w:fill="auto"/>
          </w:tcPr>
          <w:p w14:paraId="41355E3A" w14:textId="73B0134A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3</w:t>
            </w:r>
          </w:p>
        </w:tc>
        <w:tc>
          <w:tcPr>
            <w:tcW w:w="680" w:type="pct"/>
            <w:shd w:val="clear" w:color="auto" w:fill="auto"/>
          </w:tcPr>
          <w:p w14:paraId="376CA3A6" w14:textId="079FD6CF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rPr>
                <w:rFonts w:hint="cs"/>
              </w:rPr>
              <w:t>3</w:t>
            </w:r>
          </w:p>
        </w:tc>
      </w:tr>
      <w:tr w:rsidR="00D44C40" w:rsidRPr="00EF30CD" w14:paraId="501EE800" w14:textId="77777777" w:rsidTr="00C240AD">
        <w:tc>
          <w:tcPr>
            <w:tcW w:w="2280" w:type="pct"/>
            <w:shd w:val="clear" w:color="auto" w:fill="auto"/>
          </w:tcPr>
          <w:p w14:paraId="64EF422A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ซื้อสินค้า</w:t>
            </w:r>
          </w:p>
        </w:tc>
        <w:tc>
          <w:tcPr>
            <w:tcW w:w="680" w:type="pct"/>
            <w:shd w:val="clear" w:color="auto" w:fill="auto"/>
          </w:tcPr>
          <w:p w14:paraId="49CA4443" w14:textId="1F04A44F" w:rsidR="00D44C40" w:rsidRPr="00AC57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329</w:t>
            </w:r>
          </w:p>
        </w:tc>
        <w:tc>
          <w:tcPr>
            <w:tcW w:w="680" w:type="pct"/>
            <w:shd w:val="clear" w:color="auto" w:fill="auto"/>
          </w:tcPr>
          <w:p w14:paraId="6FA9939B" w14:textId="68B49E6B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337</w:t>
            </w:r>
          </w:p>
        </w:tc>
        <w:tc>
          <w:tcPr>
            <w:tcW w:w="680" w:type="pct"/>
            <w:shd w:val="clear" w:color="auto" w:fill="auto"/>
          </w:tcPr>
          <w:p w14:paraId="57909645" w14:textId="3ADC39E6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329</w:t>
            </w:r>
          </w:p>
        </w:tc>
        <w:tc>
          <w:tcPr>
            <w:tcW w:w="680" w:type="pct"/>
            <w:shd w:val="clear" w:color="auto" w:fill="auto"/>
          </w:tcPr>
          <w:p w14:paraId="60E1C3BC" w14:textId="30714B3A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rPr>
                <w:rFonts w:hint="cs"/>
              </w:rPr>
              <w:t>337</w:t>
            </w:r>
          </w:p>
        </w:tc>
      </w:tr>
      <w:tr w:rsidR="00F20B4C" w:rsidRPr="00EF30CD" w14:paraId="049EAF05" w14:textId="77777777" w:rsidTr="00C240AD">
        <w:tc>
          <w:tcPr>
            <w:tcW w:w="2280" w:type="pct"/>
            <w:shd w:val="clear" w:color="auto" w:fill="auto"/>
          </w:tcPr>
          <w:p w14:paraId="30C258DB" w14:textId="724B12F7" w:rsidR="00F20B4C" w:rsidRPr="00EF30CD" w:rsidRDefault="00F20B4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2AD7A918" w14:textId="6E77C979" w:rsidR="00F20B4C" w:rsidRPr="00AC57CD" w:rsidRDefault="003A5E0E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0D04D9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E7EC7E6" w14:textId="7001783F" w:rsidR="00F20B4C" w:rsidRPr="00AC57CD" w:rsidRDefault="00F20B4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0C795A6" w14:textId="6177AFC9" w:rsidR="00F20B4C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15</w:t>
            </w:r>
          </w:p>
        </w:tc>
        <w:tc>
          <w:tcPr>
            <w:tcW w:w="680" w:type="pct"/>
            <w:shd w:val="clear" w:color="auto" w:fill="auto"/>
          </w:tcPr>
          <w:p w14:paraId="13C4EC01" w14:textId="7F98BF0E" w:rsidR="00F20B4C" w:rsidRDefault="00F20B4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D44C40" w:rsidRPr="00EF30CD" w14:paraId="1072E710" w14:textId="77777777" w:rsidTr="00C240AD">
        <w:tc>
          <w:tcPr>
            <w:tcW w:w="2280" w:type="pct"/>
            <w:shd w:val="clear" w:color="auto" w:fill="auto"/>
          </w:tcPr>
          <w:p w14:paraId="4CB726A2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2951FE81" w14:textId="4FE1B257" w:rsidR="00D44C40" w:rsidRPr="00AC57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2</w:t>
            </w:r>
          </w:p>
        </w:tc>
        <w:tc>
          <w:tcPr>
            <w:tcW w:w="680" w:type="pct"/>
            <w:shd w:val="clear" w:color="auto" w:fill="auto"/>
          </w:tcPr>
          <w:p w14:paraId="499D52AF" w14:textId="464D8744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7</w:t>
            </w:r>
          </w:p>
        </w:tc>
        <w:tc>
          <w:tcPr>
            <w:tcW w:w="680" w:type="pct"/>
            <w:shd w:val="clear" w:color="auto" w:fill="auto"/>
          </w:tcPr>
          <w:p w14:paraId="3379E9C7" w14:textId="3133F754" w:rsidR="00D44C40" w:rsidRPr="00EF30CD" w:rsidRDefault="00A65C5D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70A47D7" w14:textId="061ECBD4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rPr>
                <w:rFonts w:hint="cs"/>
              </w:rPr>
              <w:t>7</w:t>
            </w:r>
          </w:p>
        </w:tc>
      </w:tr>
      <w:tr w:rsidR="00F20B4C" w:rsidRPr="00EF30CD" w14:paraId="6D4A02EF" w14:textId="77777777" w:rsidTr="00C240AD">
        <w:tc>
          <w:tcPr>
            <w:tcW w:w="2280" w:type="pct"/>
            <w:shd w:val="clear" w:color="auto" w:fill="auto"/>
          </w:tcPr>
          <w:p w14:paraId="3F2F6FEA" w14:textId="59D19709" w:rsidR="00F20B4C" w:rsidRPr="00EF30CD" w:rsidRDefault="00193DB2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19E53382" w14:textId="65213E6E" w:rsidR="00F20B4C" w:rsidRPr="00AC57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3</w:t>
            </w:r>
          </w:p>
        </w:tc>
        <w:tc>
          <w:tcPr>
            <w:tcW w:w="680" w:type="pct"/>
            <w:shd w:val="clear" w:color="auto" w:fill="auto"/>
          </w:tcPr>
          <w:p w14:paraId="08F5D15B" w14:textId="5851D4EE" w:rsidR="00F20B4C" w:rsidRPr="00AC57CD" w:rsidRDefault="00193DB2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96D3C57" w14:textId="44F25C5D" w:rsidR="00F20B4C" w:rsidRDefault="00193DB2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EB0BCDB" w14:textId="529B44E3" w:rsidR="00F20B4C" w:rsidRDefault="00193DB2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D44C40" w:rsidRPr="00EF30CD" w14:paraId="243A90BB" w14:textId="77777777" w:rsidTr="00C240AD">
        <w:tc>
          <w:tcPr>
            <w:tcW w:w="2280" w:type="pct"/>
            <w:shd w:val="clear" w:color="auto" w:fill="auto"/>
          </w:tcPr>
          <w:p w14:paraId="23171021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46D2881F" w14:textId="124EF805" w:rsidR="00D44C40" w:rsidRPr="00AC57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117</w:t>
            </w:r>
          </w:p>
        </w:tc>
        <w:tc>
          <w:tcPr>
            <w:tcW w:w="680" w:type="pct"/>
            <w:shd w:val="clear" w:color="auto" w:fill="auto"/>
          </w:tcPr>
          <w:p w14:paraId="15BCE7B4" w14:textId="67BA50ED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108</w:t>
            </w:r>
          </w:p>
        </w:tc>
        <w:tc>
          <w:tcPr>
            <w:tcW w:w="680" w:type="pct"/>
            <w:shd w:val="clear" w:color="auto" w:fill="auto"/>
          </w:tcPr>
          <w:p w14:paraId="0B11A116" w14:textId="22C9920F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117</w:t>
            </w:r>
          </w:p>
        </w:tc>
        <w:tc>
          <w:tcPr>
            <w:tcW w:w="680" w:type="pct"/>
            <w:shd w:val="clear" w:color="auto" w:fill="auto"/>
          </w:tcPr>
          <w:p w14:paraId="3E5D816A" w14:textId="5C44AFAE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rPr>
                <w:rFonts w:hint="cs"/>
              </w:rPr>
              <w:t>108</w:t>
            </w:r>
          </w:p>
        </w:tc>
      </w:tr>
      <w:tr w:rsidR="00D44C40" w:rsidRPr="00EF30CD" w14:paraId="5A2BEF23" w14:textId="77777777" w:rsidTr="00C240AD">
        <w:tc>
          <w:tcPr>
            <w:tcW w:w="2280" w:type="pct"/>
            <w:shd w:val="clear" w:color="auto" w:fill="auto"/>
          </w:tcPr>
          <w:p w14:paraId="1A9B6845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6FBDEE7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17A33AD5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6C14BAF8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7255A1C5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D44C40" w:rsidRPr="00EF30CD" w14:paraId="60A7B1D0" w14:textId="77777777" w:rsidTr="00C240AD">
        <w:tc>
          <w:tcPr>
            <w:tcW w:w="2280" w:type="pct"/>
            <w:shd w:val="clear" w:color="auto" w:fill="auto"/>
          </w:tcPr>
          <w:p w14:paraId="418B11A6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0F30E20D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15CD0E8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0C7395C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5F05989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EF30CD" w14:paraId="4A6E9398" w14:textId="77777777" w:rsidTr="00C240AD">
        <w:tc>
          <w:tcPr>
            <w:tcW w:w="2280" w:type="pct"/>
            <w:shd w:val="clear" w:color="auto" w:fill="auto"/>
          </w:tcPr>
          <w:p w14:paraId="1C5D58A0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441DA05B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F9D9FAC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D035072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331D96B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EF30CD" w14:paraId="25D52ADC" w14:textId="77777777" w:rsidTr="00C240AD">
        <w:tc>
          <w:tcPr>
            <w:tcW w:w="2280" w:type="pct"/>
            <w:shd w:val="clear" w:color="auto" w:fill="auto"/>
          </w:tcPr>
          <w:p w14:paraId="0F211121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EF30CD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029AC97A" w14:textId="39104552" w:rsidR="00D44C40" w:rsidRPr="000D04D9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336745">
              <w:rPr>
                <w:color w:val="000000" w:themeColor="text1"/>
              </w:rPr>
              <w:t>73</w:t>
            </w:r>
          </w:p>
        </w:tc>
        <w:tc>
          <w:tcPr>
            <w:tcW w:w="680" w:type="pct"/>
            <w:shd w:val="clear" w:color="auto" w:fill="auto"/>
          </w:tcPr>
          <w:p w14:paraId="0730006D" w14:textId="4E0EB4BD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rPr>
                <w:rFonts w:hint="cs"/>
                <w:color w:val="000000" w:themeColor="text1"/>
              </w:rPr>
              <w:t>88</w:t>
            </w:r>
          </w:p>
        </w:tc>
        <w:tc>
          <w:tcPr>
            <w:tcW w:w="680" w:type="pct"/>
            <w:shd w:val="clear" w:color="auto" w:fill="auto"/>
          </w:tcPr>
          <w:p w14:paraId="578D046E" w14:textId="27945DC8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23</w:t>
            </w:r>
          </w:p>
        </w:tc>
        <w:tc>
          <w:tcPr>
            <w:tcW w:w="680" w:type="pct"/>
            <w:shd w:val="clear" w:color="auto" w:fill="auto"/>
          </w:tcPr>
          <w:p w14:paraId="57EFCE96" w14:textId="048281E5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38</w:t>
            </w:r>
          </w:p>
        </w:tc>
      </w:tr>
      <w:tr w:rsidR="00D44C40" w:rsidRPr="00EF30CD" w14:paraId="27C37BA1" w14:textId="77777777" w:rsidTr="00C240AD">
        <w:tc>
          <w:tcPr>
            <w:tcW w:w="2280" w:type="pct"/>
            <w:shd w:val="clear" w:color="auto" w:fill="auto"/>
          </w:tcPr>
          <w:p w14:paraId="7DD9EFA4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2CCB6FD9" w14:textId="77777777" w:rsidR="00D44C40" w:rsidRPr="000D04D9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38EA8AF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2E9F4AC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5C660B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EF30CD" w14:paraId="2C7F1B62" w14:textId="77777777" w:rsidTr="00C240AD">
        <w:tc>
          <w:tcPr>
            <w:tcW w:w="2280" w:type="pct"/>
            <w:shd w:val="clear" w:color="auto" w:fill="auto"/>
          </w:tcPr>
          <w:p w14:paraId="66DEB5A5" w14:textId="49BA63F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</w:pPr>
            <w:r w:rsidRPr="00EF30CD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8EB6724" w14:textId="02A7F6DA" w:rsidR="00D44C40" w:rsidRPr="000D04D9" w:rsidRDefault="00336745" w:rsidP="00D44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336745">
              <w:rPr>
                <w:color w:val="000000" w:themeColor="text1"/>
              </w:rPr>
              <w:t>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9E08EA5" w14:textId="57C33C45" w:rsidR="00D44C40" w:rsidRPr="00EF30CD" w:rsidRDefault="00336745" w:rsidP="00D44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rPr>
                <w:rFonts w:hint="cs"/>
                <w:color w:val="000000" w:themeColor="text1"/>
              </w:rPr>
              <w:t>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6CD1D1E" w14:textId="20149EB9" w:rsidR="00D44C40" w:rsidRPr="00EF30CD" w:rsidRDefault="00336745" w:rsidP="00D44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5E2E52F" w14:textId="304DCFAD" w:rsidR="00D44C40" w:rsidRPr="00EF30CD" w:rsidRDefault="00336745" w:rsidP="00D44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2</w:t>
            </w:r>
          </w:p>
        </w:tc>
      </w:tr>
      <w:tr w:rsidR="00D44C40" w:rsidRPr="00EF30CD" w14:paraId="27D06123" w14:textId="77777777" w:rsidTr="00C240AD">
        <w:tc>
          <w:tcPr>
            <w:tcW w:w="2280" w:type="pct"/>
            <w:shd w:val="clear" w:color="auto" w:fill="auto"/>
          </w:tcPr>
          <w:p w14:paraId="234A5A3E" w14:textId="77777777" w:rsidR="00D44C40" w:rsidRPr="00EF30CD" w:rsidRDefault="00D44C40" w:rsidP="00355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7674B59E" w14:textId="767B40D6" w:rsidR="00D44C40" w:rsidRPr="000D04D9" w:rsidRDefault="00336745" w:rsidP="00D44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336745">
              <w:rPr>
                <w:b/>
                <w:bCs/>
                <w:color w:val="000000" w:themeColor="text1"/>
              </w:rPr>
              <w:t>76</w:t>
            </w:r>
          </w:p>
        </w:tc>
        <w:tc>
          <w:tcPr>
            <w:tcW w:w="680" w:type="pct"/>
            <w:shd w:val="clear" w:color="auto" w:fill="auto"/>
          </w:tcPr>
          <w:p w14:paraId="766857F8" w14:textId="56869465" w:rsidR="00D44C40" w:rsidRPr="00EF30CD" w:rsidRDefault="00336745" w:rsidP="00D44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rFonts w:hint="cs"/>
                <w:b/>
                <w:bCs/>
                <w:color w:val="000000" w:themeColor="text1"/>
              </w:rPr>
              <w:t>91</w:t>
            </w:r>
          </w:p>
        </w:tc>
        <w:tc>
          <w:tcPr>
            <w:tcW w:w="680" w:type="pct"/>
            <w:shd w:val="clear" w:color="auto" w:fill="auto"/>
          </w:tcPr>
          <w:p w14:paraId="1C03C2C0" w14:textId="542BF37C" w:rsidR="00D44C40" w:rsidRPr="00EF30CD" w:rsidRDefault="00336745" w:rsidP="00D44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24</w:t>
            </w:r>
          </w:p>
        </w:tc>
        <w:tc>
          <w:tcPr>
            <w:tcW w:w="680" w:type="pct"/>
            <w:shd w:val="clear" w:color="auto" w:fill="auto"/>
          </w:tcPr>
          <w:p w14:paraId="57530AC1" w14:textId="794D2FB3" w:rsidR="00D44C40" w:rsidRPr="00EF30CD" w:rsidRDefault="00336745" w:rsidP="00D44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40</w:t>
            </w:r>
          </w:p>
        </w:tc>
      </w:tr>
      <w:tr w:rsidR="00D44C40" w:rsidRPr="00EF30CD" w14:paraId="2E45A986" w14:textId="77777777" w:rsidTr="00C240AD">
        <w:tc>
          <w:tcPr>
            <w:tcW w:w="2280" w:type="pct"/>
            <w:shd w:val="clear" w:color="auto" w:fill="auto"/>
          </w:tcPr>
          <w:p w14:paraId="002B3916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39AB68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07160EA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89FD8B0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48C8A2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EF30CD" w14:paraId="31F03147" w14:textId="77777777" w:rsidTr="00C240AD">
        <w:tc>
          <w:tcPr>
            <w:tcW w:w="2280" w:type="pct"/>
            <w:shd w:val="clear" w:color="auto" w:fill="auto"/>
          </w:tcPr>
          <w:p w14:paraId="418535C6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b/>
                <w:bCs/>
                <w:cs/>
              </w:rPr>
              <w:t>กิจการอื่นที่เกี่ยวข้องกัน</w:t>
            </w:r>
            <w:r w:rsidRPr="00EF30CD">
              <w:rPr>
                <w:cs/>
              </w:rPr>
              <w:t xml:space="preserve"> </w:t>
            </w:r>
          </w:p>
        </w:tc>
        <w:tc>
          <w:tcPr>
            <w:tcW w:w="680" w:type="pct"/>
            <w:shd w:val="clear" w:color="auto" w:fill="auto"/>
          </w:tcPr>
          <w:p w14:paraId="2E6CBA55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C351AB5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C4E64B3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67A03CA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EF30CD" w14:paraId="149CF97E" w14:textId="77777777" w:rsidTr="00C240AD">
        <w:tc>
          <w:tcPr>
            <w:tcW w:w="2280" w:type="pct"/>
            <w:shd w:val="clear" w:color="auto" w:fill="auto"/>
          </w:tcPr>
          <w:p w14:paraId="669F42EA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06D6E7D9" w14:textId="3CC6A547" w:rsidR="00D44C40" w:rsidRPr="00AC57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  <w:tc>
          <w:tcPr>
            <w:tcW w:w="680" w:type="pct"/>
            <w:shd w:val="clear" w:color="auto" w:fill="auto"/>
          </w:tcPr>
          <w:p w14:paraId="7D892554" w14:textId="6852020D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  <w:tc>
          <w:tcPr>
            <w:tcW w:w="680" w:type="pct"/>
            <w:shd w:val="clear" w:color="auto" w:fill="auto"/>
          </w:tcPr>
          <w:p w14:paraId="1169FBE2" w14:textId="14DBA626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  <w:tc>
          <w:tcPr>
            <w:tcW w:w="680" w:type="pct"/>
            <w:shd w:val="clear" w:color="auto" w:fill="auto"/>
          </w:tcPr>
          <w:p w14:paraId="29F0C407" w14:textId="129EE21D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rPr>
                <w:rFonts w:hint="cs"/>
              </w:rPr>
              <w:t>1</w:t>
            </w:r>
          </w:p>
        </w:tc>
      </w:tr>
      <w:tr w:rsidR="00D44C40" w:rsidRPr="00EF30CD" w14:paraId="12F9E08D" w14:textId="77777777" w:rsidTr="00C240AD">
        <w:tc>
          <w:tcPr>
            <w:tcW w:w="2280" w:type="pct"/>
            <w:shd w:val="clear" w:color="auto" w:fill="auto"/>
          </w:tcPr>
          <w:p w14:paraId="651C0C0C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000707D2" w14:textId="16181955" w:rsidR="00D44C40" w:rsidRPr="00AC57CD" w:rsidRDefault="00193DB2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8C3C680" w14:textId="2B070460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20</w:t>
            </w:r>
          </w:p>
        </w:tc>
        <w:tc>
          <w:tcPr>
            <w:tcW w:w="680" w:type="pct"/>
            <w:shd w:val="clear" w:color="auto" w:fill="auto"/>
          </w:tcPr>
          <w:p w14:paraId="79A2F3B7" w14:textId="2EEC7DF7" w:rsidR="00D44C40" w:rsidRPr="00EF30CD" w:rsidRDefault="00F20B4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B6CAB70" w14:textId="05149A83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44C40" w:rsidRPr="00EF30CD" w14:paraId="54D5EB1E" w14:textId="77777777" w:rsidTr="00C240AD">
        <w:tc>
          <w:tcPr>
            <w:tcW w:w="2280" w:type="pct"/>
            <w:shd w:val="clear" w:color="auto" w:fill="auto"/>
          </w:tcPr>
          <w:p w14:paraId="17283440" w14:textId="77777777" w:rsidR="00D44C40" w:rsidRPr="00EF30CD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EF30CD">
              <w:rPr>
                <w:cs/>
              </w:rPr>
              <w:t>ค่าขนส่งน้ำมันทางท่อ</w:t>
            </w:r>
          </w:p>
        </w:tc>
        <w:tc>
          <w:tcPr>
            <w:tcW w:w="680" w:type="pct"/>
            <w:shd w:val="clear" w:color="auto" w:fill="auto"/>
          </w:tcPr>
          <w:p w14:paraId="7C694979" w14:textId="6AD478E6" w:rsidR="00D44C40" w:rsidRPr="00AC57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66</w:t>
            </w:r>
          </w:p>
        </w:tc>
        <w:tc>
          <w:tcPr>
            <w:tcW w:w="680" w:type="pct"/>
            <w:shd w:val="clear" w:color="auto" w:fill="auto"/>
          </w:tcPr>
          <w:p w14:paraId="6E349912" w14:textId="6C6647F5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t>105</w:t>
            </w:r>
          </w:p>
        </w:tc>
        <w:tc>
          <w:tcPr>
            <w:tcW w:w="680" w:type="pct"/>
            <w:shd w:val="clear" w:color="auto" w:fill="auto"/>
          </w:tcPr>
          <w:p w14:paraId="72E139F4" w14:textId="35FD77BC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336745">
              <w:t>66</w:t>
            </w:r>
          </w:p>
        </w:tc>
        <w:tc>
          <w:tcPr>
            <w:tcW w:w="680" w:type="pct"/>
            <w:shd w:val="clear" w:color="auto" w:fill="auto"/>
          </w:tcPr>
          <w:p w14:paraId="45792D91" w14:textId="750F9CAF" w:rsidR="00D44C40" w:rsidRPr="00EF30CD" w:rsidRDefault="0033674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336745">
              <w:rPr>
                <w:rFonts w:hint="cs"/>
              </w:rPr>
              <w:t>105</w:t>
            </w:r>
          </w:p>
        </w:tc>
      </w:tr>
    </w:tbl>
    <w:p w14:paraId="69DA6B81" w14:textId="77777777" w:rsidR="00336745" w:rsidRDefault="0033674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231A124" w14:textId="77777777" w:rsidR="00336745" w:rsidRDefault="0033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69F9C21" w14:textId="7B5B21EE" w:rsidR="007964F3" w:rsidRDefault="007964F3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F30CD">
        <w:rPr>
          <w:rFonts w:ascii="Angsana New" w:hAnsi="Angsana New"/>
          <w:sz w:val="30"/>
          <w:szCs w:val="30"/>
          <w:cs/>
        </w:rPr>
        <w:lastRenderedPageBreak/>
        <w:tab/>
        <w:t xml:space="preserve">ยอดคงเหลือกับบุคคลหรือกิจการที่เกี่ยวข้องกัน ณ 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Pr="00EF30CD">
        <w:rPr>
          <w:rFonts w:ascii="Angsana New" w:hAnsi="Angsana New"/>
          <w:sz w:val="30"/>
          <w:szCs w:val="30"/>
          <w:cs/>
        </w:rPr>
        <w:t xml:space="preserve"> </w:t>
      </w:r>
      <w:r w:rsidRPr="00EF30CD">
        <w:rPr>
          <w:rFonts w:ascii="Angsana New" w:hAnsi="Angsana New" w:hint="cs"/>
          <w:sz w:val="30"/>
          <w:szCs w:val="30"/>
          <w:cs/>
        </w:rPr>
        <w:t>มีนาคม</w:t>
      </w:r>
      <w:r w:rsidRPr="00EF30CD">
        <w:rPr>
          <w:rFonts w:ascii="Angsana New" w:hAnsi="Angsana New"/>
          <w:sz w:val="30"/>
          <w:szCs w:val="30"/>
          <w:cs/>
        </w:rPr>
        <w:t xml:space="preserve">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Pr="00EF30CD">
        <w:rPr>
          <w:rFonts w:ascii="Angsana New" w:hAnsi="Angsana New"/>
          <w:sz w:val="30"/>
          <w:szCs w:val="30"/>
          <w:cs/>
        </w:rPr>
        <w:t xml:space="preserve"> และ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Pr="00EF30C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  <w:r w:rsidRPr="00EF30C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DBE8638" w14:textId="77777777" w:rsidR="00A35EC5" w:rsidRDefault="00A35EC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C00B0A" w:rsidRPr="00095473" w14:paraId="177A0EA9" w14:textId="77777777" w:rsidTr="00F3579B">
        <w:trPr>
          <w:tblHeader/>
        </w:trPr>
        <w:tc>
          <w:tcPr>
            <w:tcW w:w="2294" w:type="pct"/>
          </w:tcPr>
          <w:p w14:paraId="79A90249" w14:textId="77777777" w:rsidR="00C00B0A" w:rsidRPr="00095473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73" w:type="pct"/>
            <w:gridSpan w:val="2"/>
            <w:vAlign w:val="bottom"/>
          </w:tcPr>
          <w:p w14:paraId="63C99D28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vAlign w:val="bottom"/>
          </w:tcPr>
          <w:p w14:paraId="489F0470" w14:textId="77777777" w:rsidR="00C00B0A" w:rsidRPr="00095473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B0A" w:rsidRPr="00095473" w14:paraId="6CC4127C" w14:textId="77777777" w:rsidTr="00F3579B">
        <w:trPr>
          <w:tblHeader/>
        </w:trPr>
        <w:tc>
          <w:tcPr>
            <w:tcW w:w="2294" w:type="pct"/>
          </w:tcPr>
          <w:p w14:paraId="33468A85" w14:textId="77777777" w:rsidR="00C00B0A" w:rsidRPr="00095473" w:rsidRDefault="00C00B0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43CD8EC" w14:textId="6BAC397D" w:rsidR="00C00B0A" w:rsidRPr="00095473" w:rsidRDefault="0033674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C00B0A" w:rsidRP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 w:rsidRPr="00C00B0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D5AAFF3" w14:textId="60AA2094" w:rsidR="00C00B0A" w:rsidRPr="00095473" w:rsidRDefault="0033674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shd w:val="clear" w:color="auto" w:fill="auto"/>
          </w:tcPr>
          <w:p w14:paraId="3B1CCB6E" w14:textId="08BBDB40" w:rsidR="00C00B0A" w:rsidRPr="00095473" w:rsidRDefault="0033674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C00B0A" w:rsidRP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 w:rsidRPr="00C00B0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AB4FFBE" w14:textId="357F22CF" w:rsidR="00C00B0A" w:rsidRPr="00095473" w:rsidRDefault="0033674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C00B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4C40" w:rsidRPr="00095473" w14:paraId="75AD1B48" w14:textId="77777777" w:rsidTr="00F3579B">
        <w:trPr>
          <w:tblHeader/>
        </w:trPr>
        <w:tc>
          <w:tcPr>
            <w:tcW w:w="2294" w:type="pct"/>
          </w:tcPr>
          <w:p w14:paraId="4091384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E29795A" w14:textId="53E7CDD5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8213EF2" w14:textId="17F524BD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14:paraId="6E78AE2A" w14:textId="3AB056EF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6BE82D0" w14:textId="22665A6A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44C40" w:rsidRPr="00095473" w14:paraId="5C4DEEE1" w14:textId="77777777" w:rsidTr="00F3579B">
        <w:trPr>
          <w:tblHeader/>
        </w:trPr>
        <w:tc>
          <w:tcPr>
            <w:tcW w:w="2294" w:type="pct"/>
          </w:tcPr>
          <w:p w14:paraId="0CFCA26E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pct"/>
            <w:gridSpan w:val="4"/>
            <w:shd w:val="clear" w:color="auto" w:fill="auto"/>
          </w:tcPr>
          <w:p w14:paraId="52F00072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C40" w:rsidRPr="00095473" w14:paraId="2177DEB7" w14:textId="77777777" w:rsidTr="00F3579B">
        <w:trPr>
          <w:tblHeader/>
        </w:trPr>
        <w:tc>
          <w:tcPr>
            <w:tcW w:w="2294" w:type="pct"/>
          </w:tcPr>
          <w:p w14:paraId="34D202EF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87" w:type="pct"/>
          </w:tcPr>
          <w:p w14:paraId="77C75274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4B31ED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56B394FE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14:paraId="4267C185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4C40" w:rsidRPr="00095473" w14:paraId="6F885BDE" w14:textId="77777777" w:rsidTr="00F3579B">
        <w:trPr>
          <w:tblHeader/>
        </w:trPr>
        <w:tc>
          <w:tcPr>
            <w:tcW w:w="2294" w:type="pct"/>
          </w:tcPr>
          <w:p w14:paraId="0EA7CC54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87" w:type="pct"/>
          </w:tcPr>
          <w:p w14:paraId="56566EAF" w14:textId="0ABB18E7" w:rsidR="00D44C40" w:rsidRPr="00095473" w:rsidRDefault="00EA675A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</w:tcPr>
          <w:p w14:paraId="4CE103F1" w14:textId="3D0AD068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</w:tcPr>
          <w:p w14:paraId="6F61229E" w14:textId="6CDFA7E7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1</w:t>
            </w:r>
            <w:r w:rsidR="00EA675A">
              <w:rPr>
                <w:rFonts w:ascii="Angsana New" w:hAnsi="Angsana New"/>
                <w:sz w:val="30"/>
                <w:szCs w:val="30"/>
              </w:rPr>
              <w:t>,</w:t>
            </w:r>
            <w:r w:rsidRPr="00336745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697" w:type="pct"/>
          </w:tcPr>
          <w:p w14:paraId="7C7A0114" w14:textId="59D11583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D44C40" w:rsidRPr="00095473" w14:paraId="588B7CC9" w14:textId="77777777" w:rsidTr="00F3579B">
        <w:trPr>
          <w:tblHeader/>
        </w:trPr>
        <w:tc>
          <w:tcPr>
            <w:tcW w:w="2294" w:type="pct"/>
          </w:tcPr>
          <w:p w14:paraId="5D393A60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687" w:type="pct"/>
          </w:tcPr>
          <w:p w14:paraId="77814FE9" w14:textId="47D79248" w:rsidR="00D44C40" w:rsidRPr="00095473" w:rsidRDefault="0033674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6" w:type="pct"/>
          </w:tcPr>
          <w:p w14:paraId="36E39216" w14:textId="1BF81891" w:rsidR="00D44C40" w:rsidRPr="00095473" w:rsidRDefault="0033674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pct"/>
          </w:tcPr>
          <w:p w14:paraId="536813F5" w14:textId="712C6B22" w:rsidR="00D44C40" w:rsidRPr="00095473" w:rsidRDefault="0033674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97" w:type="pct"/>
          </w:tcPr>
          <w:p w14:paraId="5AD28029" w14:textId="1F0EA26E" w:rsidR="00D44C40" w:rsidRPr="00095473" w:rsidRDefault="0033674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D44C40" w:rsidRPr="00095473" w14:paraId="534DB488" w14:textId="77777777" w:rsidTr="00F3579B">
        <w:trPr>
          <w:tblHeader/>
        </w:trPr>
        <w:tc>
          <w:tcPr>
            <w:tcW w:w="2294" w:type="pct"/>
          </w:tcPr>
          <w:p w14:paraId="7A3F0754" w14:textId="574054B8" w:rsidR="00D44C40" w:rsidRPr="009362BA" w:rsidRDefault="009362BA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  <w:lang w:bidi="th-TH"/>
              </w:rPr>
            </w:pPr>
            <w:r w:rsidRPr="009362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87" w:type="pct"/>
          </w:tcPr>
          <w:p w14:paraId="5F091953" w14:textId="1D040A3F" w:rsidR="00D44C40" w:rsidRPr="00095473" w:rsidRDefault="0033674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7B1D7012" w14:textId="5B5DD61A" w:rsidR="00D44C40" w:rsidRPr="00095473" w:rsidRDefault="0033674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14:paraId="33616A76" w14:textId="54DB1978" w:rsidR="00D44C40" w:rsidRPr="00095473" w:rsidRDefault="0033674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A67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697" w:type="pct"/>
            <w:shd w:val="clear" w:color="auto" w:fill="auto"/>
          </w:tcPr>
          <w:p w14:paraId="3B3DF786" w14:textId="033D9562" w:rsidR="00D44C40" w:rsidRPr="00095473" w:rsidRDefault="0033674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</w:tbl>
    <w:p w14:paraId="212BC426" w14:textId="77777777" w:rsidR="00D3123E" w:rsidRPr="0047512C" w:rsidRDefault="00D3123E">
      <w:pPr>
        <w:rPr>
          <w:sz w:val="24"/>
          <w:szCs w:val="24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D44C40" w:rsidRPr="00095473" w14:paraId="300E6DE2" w14:textId="77777777" w:rsidTr="00C50BD2">
        <w:trPr>
          <w:tblHeader/>
        </w:trPr>
        <w:tc>
          <w:tcPr>
            <w:tcW w:w="2294" w:type="pct"/>
          </w:tcPr>
          <w:p w14:paraId="414C5BA7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87" w:type="pct"/>
          </w:tcPr>
          <w:p w14:paraId="2964DA9B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D2323FC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282C72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83E1091" w14:textId="77777777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C40" w:rsidRPr="00095473" w14:paraId="109BEC72" w14:textId="77777777" w:rsidTr="00C50BD2">
        <w:trPr>
          <w:tblHeader/>
        </w:trPr>
        <w:tc>
          <w:tcPr>
            <w:tcW w:w="2294" w:type="pct"/>
          </w:tcPr>
          <w:p w14:paraId="349A3D76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87" w:type="pct"/>
          </w:tcPr>
          <w:p w14:paraId="1C34A0DA" w14:textId="3C105748" w:rsidR="00D44C40" w:rsidRPr="00095473" w:rsidRDefault="00BB6F8E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A0B7B87" w14:textId="4491EFF8" w:rsidR="00D44C40" w:rsidRPr="00095473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58EA397" w14:textId="748F022A" w:rsidR="00D44C40" w:rsidRPr="00095473" w:rsidRDefault="00336745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697" w:type="pct"/>
            <w:shd w:val="clear" w:color="auto" w:fill="auto"/>
          </w:tcPr>
          <w:p w14:paraId="1C269E84" w14:textId="34546AD1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D44C40" w:rsidRPr="00095473" w14:paraId="6545C2B1" w14:textId="77777777" w:rsidTr="00C50BD2">
        <w:trPr>
          <w:tblHeader/>
        </w:trPr>
        <w:tc>
          <w:tcPr>
            <w:tcW w:w="2294" w:type="pct"/>
          </w:tcPr>
          <w:p w14:paraId="48CA979F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687" w:type="pct"/>
          </w:tcPr>
          <w:p w14:paraId="1F27902C" w14:textId="46B8A5B0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4BD2A08E" w14:textId="7864FE0F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pct"/>
            <w:shd w:val="clear" w:color="auto" w:fill="auto"/>
          </w:tcPr>
          <w:p w14:paraId="6A6646BE" w14:textId="1D191B45" w:rsidR="00D44C40" w:rsidRPr="00095473" w:rsidRDefault="00BB6F8E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70B4DB16" w14:textId="79A71EE4" w:rsidR="00D44C40" w:rsidRPr="00095473" w:rsidRDefault="0034747F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44C40" w:rsidRPr="00095473" w14:paraId="53369D9F" w14:textId="77777777" w:rsidTr="00C50BD2">
        <w:trPr>
          <w:tblHeader/>
        </w:trPr>
        <w:tc>
          <w:tcPr>
            <w:tcW w:w="2294" w:type="pct"/>
          </w:tcPr>
          <w:p w14:paraId="404AE920" w14:textId="77777777" w:rsidR="00D44C40" w:rsidRPr="00095473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87" w:type="pct"/>
          </w:tcPr>
          <w:p w14:paraId="14DE4EE3" w14:textId="06FDEEB0" w:rsidR="00D44C40" w:rsidRPr="00095473" w:rsidRDefault="009F2E71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F852146" w14:textId="12880288" w:rsidR="00D44C40" w:rsidRPr="00095473" w:rsidRDefault="0033674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36" w:type="pct"/>
            <w:shd w:val="clear" w:color="auto" w:fill="auto"/>
          </w:tcPr>
          <w:p w14:paraId="215A46DC" w14:textId="097CACFC" w:rsidR="00D44C40" w:rsidRPr="00095473" w:rsidRDefault="00BB6F8E" w:rsidP="00CD24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F5D23E4" w14:textId="4FFC626A" w:rsidR="00D44C40" w:rsidRPr="00095473" w:rsidRDefault="00D44C40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44C40" w:rsidRPr="00095473" w14:paraId="3CFC4E02" w14:textId="77777777" w:rsidTr="00C50BD2">
        <w:trPr>
          <w:tblHeader/>
        </w:trPr>
        <w:tc>
          <w:tcPr>
            <w:tcW w:w="2294" w:type="pct"/>
            <w:vAlign w:val="center"/>
          </w:tcPr>
          <w:p w14:paraId="7149B4A6" w14:textId="02D302A0" w:rsidR="00D44C40" w:rsidRPr="00095473" w:rsidRDefault="00336745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87" w:type="pct"/>
          </w:tcPr>
          <w:p w14:paraId="33A446FB" w14:textId="6A8266A1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4043DCA2" w14:textId="1EE10DED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636" w:type="pct"/>
            <w:shd w:val="clear" w:color="auto" w:fill="auto"/>
          </w:tcPr>
          <w:p w14:paraId="0673F757" w14:textId="3C6AA595" w:rsidR="00D44C40" w:rsidRPr="00095473" w:rsidRDefault="00336745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697" w:type="pct"/>
            <w:shd w:val="clear" w:color="auto" w:fill="auto"/>
          </w:tcPr>
          <w:p w14:paraId="29E478D5" w14:textId="0680111F" w:rsidR="00D44C40" w:rsidRPr="00095473" w:rsidRDefault="0033674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</w:tr>
      <w:tr w:rsidR="00D44C40" w:rsidRPr="00E05218" w14:paraId="294B1223" w14:textId="77777777" w:rsidTr="006D0920">
        <w:trPr>
          <w:trHeight w:val="70"/>
          <w:tblHeader/>
        </w:trPr>
        <w:tc>
          <w:tcPr>
            <w:tcW w:w="2294" w:type="pct"/>
            <w:vAlign w:val="center"/>
          </w:tcPr>
          <w:p w14:paraId="6A2491FB" w14:textId="49BE02FD" w:rsidR="00D44C40" w:rsidRPr="00E05218" w:rsidRDefault="00D44C40" w:rsidP="00D44C40">
            <w:pPr>
              <w:pStyle w:val="block"/>
              <w:spacing w:after="0" w:line="240" w:lineRule="auto"/>
              <w:ind w:left="150" w:hanging="1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D44C40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D44C4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7" w:type="pct"/>
          </w:tcPr>
          <w:p w14:paraId="030E5AF8" w14:textId="6616ABBD" w:rsidR="00D44C40" w:rsidRPr="00E404CC" w:rsidRDefault="00BB6F8E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09F80C5E" w14:textId="11C2E370" w:rsidR="00D44C40" w:rsidRPr="00E404CC" w:rsidRDefault="00D44C40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0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5963F97D" w14:textId="1E78F32D" w:rsidR="00D44C40" w:rsidRPr="00E531FC" w:rsidRDefault="00BB6F8E" w:rsidP="00CD24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6ECF7F14" w14:textId="5DA4972E" w:rsidR="00D44C40" w:rsidRPr="00E404CC" w:rsidRDefault="002B0772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44C40" w:rsidRPr="00095473" w14:paraId="414346F1" w14:textId="77777777" w:rsidTr="00C50BD2">
        <w:trPr>
          <w:tblHeader/>
        </w:trPr>
        <w:tc>
          <w:tcPr>
            <w:tcW w:w="2294" w:type="pct"/>
            <w:vAlign w:val="center"/>
          </w:tcPr>
          <w:p w14:paraId="40038389" w14:textId="77777777" w:rsidR="00D44C40" w:rsidRPr="00E05218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lang w:bidi="th-TH"/>
              </w:rPr>
            </w:pPr>
            <w:r w:rsidRPr="00E05218">
              <w:rPr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87" w:type="pct"/>
          </w:tcPr>
          <w:p w14:paraId="61D9E8CC" w14:textId="754E64EF" w:rsidR="00D44C40" w:rsidRPr="00095473" w:rsidRDefault="00336745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7FC4C5A1" w14:textId="6540572B" w:rsidR="00D44C40" w:rsidRPr="00095473" w:rsidRDefault="00336745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636" w:type="pct"/>
            <w:shd w:val="clear" w:color="auto" w:fill="auto"/>
          </w:tcPr>
          <w:p w14:paraId="3ADEA46E" w14:textId="4F2246E1" w:rsidR="00D44C40" w:rsidRPr="00095473" w:rsidRDefault="00336745" w:rsidP="00CD24B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697" w:type="pct"/>
            <w:shd w:val="clear" w:color="auto" w:fill="auto"/>
          </w:tcPr>
          <w:p w14:paraId="0A56DC04" w14:textId="59A63512" w:rsidR="00D44C40" w:rsidRPr="00095473" w:rsidRDefault="00336745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36B80759" w14:textId="60DC5EDF" w:rsidR="00D3123E" w:rsidRDefault="00D3123E"/>
    <w:tbl>
      <w:tblPr>
        <w:tblpPr w:leftFromText="180" w:rightFromText="180" w:vertAnchor="text" w:tblpX="450" w:tblpY="1"/>
        <w:tblOverlap w:val="never"/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9"/>
        <w:gridCol w:w="920"/>
        <w:gridCol w:w="901"/>
        <w:gridCol w:w="1259"/>
        <w:gridCol w:w="1080"/>
        <w:gridCol w:w="1170"/>
        <w:gridCol w:w="1127"/>
      </w:tblGrid>
      <w:tr w:rsidR="00F52996" w:rsidRPr="00095473" w14:paraId="7D275965" w14:textId="77777777" w:rsidTr="00576EC8">
        <w:trPr>
          <w:trHeight w:val="80"/>
          <w:tblHeader/>
        </w:trPr>
        <w:tc>
          <w:tcPr>
            <w:tcW w:w="1568" w:type="pct"/>
            <w:vAlign w:val="bottom"/>
          </w:tcPr>
          <w:p w14:paraId="6FFC49F0" w14:textId="3AB46CA0" w:rsidR="00F52996" w:rsidRPr="00095473" w:rsidRDefault="00F52996" w:rsidP="00E05218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8" w:type="pct"/>
            <w:gridSpan w:val="2"/>
          </w:tcPr>
          <w:p w14:paraId="3CAD6EAE" w14:textId="7B7A37B3" w:rsidR="00F52996" w:rsidRPr="00F52996" w:rsidRDefault="00F52996" w:rsidP="00E05218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529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464" w:type="pct"/>
            <w:gridSpan w:val="4"/>
            <w:vAlign w:val="bottom"/>
          </w:tcPr>
          <w:p w14:paraId="647BD1AA" w14:textId="77777777" w:rsidR="00F52996" w:rsidRPr="00095473" w:rsidRDefault="00F52996" w:rsidP="00E052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6473B" w:rsidRPr="00095473" w14:paraId="79810F6D" w14:textId="77777777" w:rsidTr="00576EC8">
        <w:trPr>
          <w:trHeight w:val="60"/>
          <w:tblHeader/>
        </w:trPr>
        <w:tc>
          <w:tcPr>
            <w:tcW w:w="1568" w:type="pct"/>
            <w:vAlign w:val="bottom"/>
          </w:tcPr>
          <w:p w14:paraId="699D7472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9" w:type="pct"/>
          </w:tcPr>
          <w:p w14:paraId="578F422A" w14:textId="395233E6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9" w:type="pct"/>
          </w:tcPr>
          <w:p w14:paraId="20329994" w14:textId="3EB475AD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669" w:type="pct"/>
          </w:tcPr>
          <w:p w14:paraId="503A7BA3" w14:textId="7919CEF8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4" w:type="pct"/>
            <w:vAlign w:val="bottom"/>
          </w:tcPr>
          <w:p w14:paraId="6EA5F0E2" w14:textId="16C648AD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2" w:type="pct"/>
            <w:vMerge w:val="restart"/>
            <w:vAlign w:val="bottom"/>
          </w:tcPr>
          <w:p w14:paraId="4FDECBB2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ab/>
            </w:r>
            <w:r w:rsidRPr="00095473">
              <w:rPr>
                <w:sz w:val="28"/>
                <w:szCs w:val="28"/>
                <w:cs/>
              </w:rPr>
              <w:t>ผลกระทบ</w:t>
            </w:r>
          </w:p>
          <w:p w14:paraId="5E42897C" w14:textId="20BEF88D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99" w:type="pct"/>
            <w:vAlign w:val="bottom"/>
          </w:tcPr>
          <w:p w14:paraId="39A13BD4" w14:textId="444AA552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</w:tr>
      <w:tr w:rsidR="0016473B" w:rsidRPr="00095473" w14:paraId="67BE0280" w14:textId="77777777" w:rsidTr="00576EC8">
        <w:trPr>
          <w:trHeight w:val="70"/>
          <w:tblHeader/>
        </w:trPr>
        <w:tc>
          <w:tcPr>
            <w:tcW w:w="1568" w:type="pct"/>
            <w:vAlign w:val="bottom"/>
          </w:tcPr>
          <w:p w14:paraId="29FF4200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9" w:type="pct"/>
          </w:tcPr>
          <w:p w14:paraId="4093BC89" w14:textId="669C20B2" w:rsidR="0016473B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2563</w:t>
            </w:r>
          </w:p>
        </w:tc>
        <w:tc>
          <w:tcPr>
            <w:tcW w:w="479" w:type="pct"/>
          </w:tcPr>
          <w:p w14:paraId="7EB4B8FF" w14:textId="0D2A16CB" w:rsidR="0016473B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2564</w:t>
            </w:r>
          </w:p>
        </w:tc>
        <w:tc>
          <w:tcPr>
            <w:tcW w:w="669" w:type="pct"/>
          </w:tcPr>
          <w:p w14:paraId="7629F7AF" w14:textId="3440D2C2" w:rsidR="0016473B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2563</w:t>
            </w:r>
          </w:p>
        </w:tc>
        <w:tc>
          <w:tcPr>
            <w:tcW w:w="574" w:type="pct"/>
          </w:tcPr>
          <w:p w14:paraId="430FE7E4" w14:textId="5F1F0081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2" w:type="pct"/>
            <w:vMerge/>
          </w:tcPr>
          <w:p w14:paraId="543FDE48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313F62CC" w14:textId="3F8772EA" w:rsidR="0016473B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2564</w:t>
            </w:r>
          </w:p>
        </w:tc>
      </w:tr>
      <w:tr w:rsidR="00C240AD" w:rsidRPr="00095473" w14:paraId="699BD021" w14:textId="77777777" w:rsidTr="00576EC8">
        <w:trPr>
          <w:trHeight w:val="80"/>
          <w:tblHeader/>
        </w:trPr>
        <w:tc>
          <w:tcPr>
            <w:tcW w:w="1568" w:type="pct"/>
            <w:vAlign w:val="bottom"/>
          </w:tcPr>
          <w:p w14:paraId="6739B983" w14:textId="144CA938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68" w:type="pct"/>
            <w:gridSpan w:val="2"/>
          </w:tcPr>
          <w:p w14:paraId="2C8ECC9A" w14:textId="776E8AAB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4" w:type="pct"/>
            <w:gridSpan w:val="4"/>
            <w:vAlign w:val="bottom"/>
          </w:tcPr>
          <w:p w14:paraId="7D4C0D01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240AD" w:rsidRPr="00095473" w14:paraId="2E0FBE23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566C792F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095473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095473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489" w:type="pct"/>
            <w:tcBorders>
              <w:bottom w:val="nil"/>
            </w:tcBorders>
          </w:tcPr>
          <w:p w14:paraId="6505C941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1A71F258" w14:textId="2B89EAE9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206ACD86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nil"/>
            </w:tcBorders>
          </w:tcPr>
          <w:p w14:paraId="3C5B3FF5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13B16F46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</w:tcPr>
          <w:p w14:paraId="19069F08" w14:textId="77777777" w:rsidR="00C240AD" w:rsidRPr="00095473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5B7177" w:rsidRPr="00095473" w14:paraId="11746C26" w14:textId="77777777" w:rsidTr="00576EC8">
        <w:tblPrEx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1568" w:type="pct"/>
          </w:tcPr>
          <w:p w14:paraId="2CFE2274" w14:textId="77777777" w:rsidR="005B7177" w:rsidRPr="00336745" w:rsidRDefault="005B7177" w:rsidP="0093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489" w:type="pct"/>
            <w:tcBorders>
              <w:bottom w:val="nil"/>
            </w:tcBorders>
          </w:tcPr>
          <w:p w14:paraId="7FD93A1C" w14:textId="77777777" w:rsidR="005B7177" w:rsidRPr="00336745" w:rsidRDefault="005B7177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D983E30" w14:textId="4057F4C4" w:rsidR="005B7177" w:rsidRPr="00336745" w:rsidRDefault="00336745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6745">
              <w:rPr>
                <w:rFonts w:ascii="Angsana New" w:hAnsi="Angsana New"/>
                <w:sz w:val="28"/>
                <w:szCs w:val="28"/>
              </w:rPr>
              <w:t>4</w:t>
            </w:r>
            <w:r w:rsidR="005B7177" w:rsidRPr="003367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367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79" w:type="pct"/>
            <w:tcBorders>
              <w:bottom w:val="nil"/>
            </w:tcBorders>
          </w:tcPr>
          <w:p w14:paraId="397B6EDC" w14:textId="77777777" w:rsidR="005B7177" w:rsidRPr="00336745" w:rsidRDefault="005B7177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C7C7889" w14:textId="3EF0D674" w:rsidR="005B7177" w:rsidRPr="00336745" w:rsidRDefault="00336745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6745">
              <w:rPr>
                <w:rFonts w:ascii="Angsana New" w:hAnsi="Angsana New"/>
                <w:sz w:val="28"/>
                <w:szCs w:val="28"/>
              </w:rPr>
              <w:t>4</w:t>
            </w:r>
            <w:r w:rsidR="005B7177" w:rsidRPr="003367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367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179AC7ED" w14:textId="77777777" w:rsidR="005B7177" w:rsidRPr="00336745" w:rsidRDefault="005B7177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E28E2AE" w14:textId="4494F07B" w:rsidR="005B7177" w:rsidRPr="00336745" w:rsidRDefault="00336745" w:rsidP="00576E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rFonts w:hint="cs"/>
                <w:sz w:val="28"/>
                <w:szCs w:val="28"/>
              </w:rPr>
              <w:t>255</w:t>
            </w:r>
          </w:p>
        </w:tc>
        <w:tc>
          <w:tcPr>
            <w:tcW w:w="574" w:type="pct"/>
            <w:tcBorders>
              <w:bottom w:val="nil"/>
            </w:tcBorders>
          </w:tcPr>
          <w:p w14:paraId="06810345" w14:textId="77777777" w:rsidR="00576EC8" w:rsidRDefault="00576EC8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18D0EEB" w14:textId="65F51705" w:rsidR="005B7177" w:rsidRPr="00336745" w:rsidRDefault="00336745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674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622" w:type="pct"/>
            <w:tcBorders>
              <w:bottom w:val="nil"/>
            </w:tcBorders>
          </w:tcPr>
          <w:p w14:paraId="76AF5575" w14:textId="77777777" w:rsidR="00576EC8" w:rsidRDefault="00576EC8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B8221D0" w14:textId="1E67297D" w:rsidR="005B7177" w:rsidRPr="00336745" w:rsidRDefault="00336745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3674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599" w:type="pct"/>
            <w:tcBorders>
              <w:bottom w:val="nil"/>
            </w:tcBorders>
            <w:vAlign w:val="bottom"/>
          </w:tcPr>
          <w:p w14:paraId="2A581D9A" w14:textId="132EBCC7" w:rsidR="005B7177" w:rsidRPr="00336745" w:rsidRDefault="00336745" w:rsidP="00576E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280</w:t>
            </w:r>
          </w:p>
        </w:tc>
      </w:tr>
      <w:tr w:rsidR="005B7177" w:rsidRPr="00095473" w14:paraId="5F5039B3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</w:tcPr>
          <w:p w14:paraId="1B90377A" w14:textId="77777777" w:rsidR="005B7177" w:rsidRPr="00095473" w:rsidRDefault="005B7177" w:rsidP="005B7177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9" w:type="pct"/>
            <w:tcBorders>
              <w:top w:val="nil"/>
            </w:tcBorders>
          </w:tcPr>
          <w:p w14:paraId="60B42EBE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</w:tcBorders>
          </w:tcPr>
          <w:p w14:paraId="06AD008A" w14:textId="5EEDB7E1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</w:tcBorders>
          </w:tcPr>
          <w:p w14:paraId="35FA70F8" w14:textId="466C0E76" w:rsidR="005B7177" w:rsidRPr="007C6666" w:rsidRDefault="00336745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574" w:type="pct"/>
            <w:tcBorders>
              <w:top w:val="nil"/>
            </w:tcBorders>
          </w:tcPr>
          <w:p w14:paraId="63CCB4D4" w14:textId="57452239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</w:tcBorders>
          </w:tcPr>
          <w:p w14:paraId="3F4227F2" w14:textId="2923A386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nil"/>
            </w:tcBorders>
          </w:tcPr>
          <w:p w14:paraId="68033D36" w14:textId="1C6854CB" w:rsidR="005B7177" w:rsidRPr="007C6666" w:rsidRDefault="00336745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280</w:t>
            </w:r>
          </w:p>
        </w:tc>
      </w:tr>
      <w:tr w:rsidR="005B7177" w:rsidRPr="00095473" w14:paraId="114ABAE8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  <w:tcBorders>
              <w:bottom w:val="nil"/>
            </w:tcBorders>
          </w:tcPr>
          <w:p w14:paraId="378457E6" w14:textId="77777777" w:rsidR="005B7177" w:rsidRPr="00FB5B70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z w:val="28"/>
                <w:szCs w:val="28"/>
              </w:rPr>
            </w:pPr>
            <w:r w:rsidRPr="00D44C40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FB5B70">
              <w:rPr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3C27640" w14:textId="3250D493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28"/>
                <w:szCs w:val="28"/>
              </w:rPr>
            </w:pPr>
            <w:r w:rsidRPr="00FB5B70">
              <w:rPr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489" w:type="pct"/>
            <w:tcBorders>
              <w:bottom w:val="nil"/>
            </w:tcBorders>
          </w:tcPr>
          <w:p w14:paraId="64544F38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763F3024" w14:textId="7B722076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  <w:vAlign w:val="bottom"/>
          </w:tcPr>
          <w:p w14:paraId="1BB3C90E" w14:textId="77777777" w:rsidR="005B7177" w:rsidRPr="007C6666" w:rsidRDefault="005B7177" w:rsidP="005B7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</w:p>
          <w:p w14:paraId="7126CC70" w14:textId="5228E4D5" w:rsidR="005B7177" w:rsidRPr="007C6666" w:rsidRDefault="005B7177" w:rsidP="005B71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7C6666"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7</w:t>
            </w:r>
            <w:r w:rsidRPr="007C6666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74" w:type="pct"/>
            <w:tcBorders>
              <w:bottom w:val="nil"/>
            </w:tcBorders>
            <w:vAlign w:val="bottom"/>
          </w:tcPr>
          <w:p w14:paraId="787DCC29" w14:textId="77777777" w:rsidR="005B7177" w:rsidRPr="007C6666" w:rsidRDefault="005B7177" w:rsidP="00E2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14:paraId="0D0E3B42" w14:textId="77777777" w:rsidR="005B7177" w:rsidRPr="007C6666" w:rsidRDefault="005B7177" w:rsidP="00E2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  <w:vAlign w:val="bottom"/>
          </w:tcPr>
          <w:p w14:paraId="61858905" w14:textId="77777777" w:rsidR="005B7177" w:rsidRDefault="005B7177" w:rsidP="009760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</w:p>
          <w:p w14:paraId="7603F7EA" w14:textId="70C7FD70" w:rsidR="005B7177" w:rsidRPr="007C6666" w:rsidRDefault="005B7177" w:rsidP="009760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5B7177" w:rsidRPr="00095473" w14:paraId="49C1111E" w14:textId="77777777" w:rsidTr="00576EC8">
        <w:tblPrEx>
          <w:tblLook w:val="04A0" w:firstRow="1" w:lastRow="0" w:firstColumn="1" w:lastColumn="0" w:noHBand="0" w:noVBand="1"/>
        </w:tblPrEx>
        <w:tc>
          <w:tcPr>
            <w:tcW w:w="1568" w:type="pct"/>
            <w:tcBorders>
              <w:bottom w:val="nil"/>
            </w:tcBorders>
          </w:tcPr>
          <w:p w14:paraId="7AF10329" w14:textId="200DADF9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89" w:type="pct"/>
            <w:tcBorders>
              <w:bottom w:val="nil"/>
            </w:tcBorders>
          </w:tcPr>
          <w:p w14:paraId="0F649FA9" w14:textId="77777777" w:rsidR="005B7177" w:rsidRPr="00095473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bottom w:val="nil"/>
            </w:tcBorders>
          </w:tcPr>
          <w:p w14:paraId="0B133488" w14:textId="116FF708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AD309F6" w14:textId="556B55FD" w:rsidR="005B7177" w:rsidRPr="007C6666" w:rsidRDefault="00336745" w:rsidP="005B717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574" w:type="pct"/>
            <w:tcBorders>
              <w:bottom w:val="nil"/>
            </w:tcBorders>
          </w:tcPr>
          <w:p w14:paraId="0D322A4A" w14:textId="77777777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588D1F8A" w14:textId="77777777" w:rsidR="005B7177" w:rsidRPr="007C6666" w:rsidRDefault="005B7177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nil"/>
            </w:tcBorders>
          </w:tcPr>
          <w:p w14:paraId="38FFD5FD" w14:textId="703651CB" w:rsidR="005B7177" w:rsidRPr="007C6666" w:rsidRDefault="00336745" w:rsidP="005B717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272</w:t>
            </w:r>
          </w:p>
        </w:tc>
      </w:tr>
    </w:tbl>
    <w:p w14:paraId="68183267" w14:textId="4CFEB746" w:rsidR="00F52996" w:rsidRDefault="00F52996">
      <w:pPr>
        <w:framePr w:hSpace="180" w:wrap="around" w:vAnchor="text" w:hAnchor="text" w:x="450" w:y="1"/>
        <w:suppressOverlap/>
      </w:pPr>
    </w:p>
    <w:p w14:paraId="0D15BB6B" w14:textId="351F3A48" w:rsidR="00F52996" w:rsidRDefault="00F5299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1260"/>
        <w:gridCol w:w="1080"/>
        <w:gridCol w:w="1170"/>
        <w:gridCol w:w="1080"/>
      </w:tblGrid>
      <w:tr w:rsidR="00C240AD" w:rsidRPr="00095473" w14:paraId="174CB588" w14:textId="77777777" w:rsidTr="00C020C5">
        <w:trPr>
          <w:trHeight w:val="80"/>
          <w:tblHeader/>
        </w:trPr>
        <w:tc>
          <w:tcPr>
            <w:tcW w:w="2970" w:type="dxa"/>
            <w:vAlign w:val="bottom"/>
          </w:tcPr>
          <w:p w14:paraId="7B74CA49" w14:textId="77777777" w:rsidR="00C240AD" w:rsidRPr="00095473" w:rsidRDefault="00C240AD" w:rsidP="0068058A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A813AF8" w14:textId="77777777" w:rsidR="00C240AD" w:rsidRPr="00F52996" w:rsidRDefault="00C240AD" w:rsidP="0068058A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5299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4590" w:type="dxa"/>
            <w:gridSpan w:val="4"/>
          </w:tcPr>
          <w:p w14:paraId="5AC01E06" w14:textId="36B34EE1" w:rsidR="00C240AD" w:rsidRPr="00095473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เฉพาะ</w:t>
            </w:r>
            <w:r w:rsidR="00977844">
              <w:rPr>
                <w:rFonts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16473B" w:rsidRPr="00095473" w14:paraId="52D29379" w14:textId="77777777" w:rsidTr="005A5083">
        <w:trPr>
          <w:trHeight w:val="296"/>
          <w:tblHeader/>
        </w:trPr>
        <w:tc>
          <w:tcPr>
            <w:tcW w:w="2970" w:type="dxa"/>
            <w:vAlign w:val="bottom"/>
          </w:tcPr>
          <w:p w14:paraId="74DCE4B7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3F372A" w14:textId="7651EB84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69343BAB" w14:textId="08F7C13B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14:paraId="13E2012A" w14:textId="18263FF3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95473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0536D44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7B93AEB4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095473">
              <w:rPr>
                <w:sz w:val="28"/>
                <w:szCs w:val="28"/>
              </w:rPr>
              <w:tab/>
            </w:r>
            <w:r w:rsidRPr="00095473">
              <w:rPr>
                <w:sz w:val="28"/>
                <w:szCs w:val="28"/>
                <w:cs/>
              </w:rPr>
              <w:t>ผลกระทบ</w:t>
            </w:r>
          </w:p>
          <w:p w14:paraId="6BA229E5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vAlign w:val="bottom"/>
          </w:tcPr>
          <w:p w14:paraId="472E35CB" w14:textId="791366B5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095473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095473">
              <w:rPr>
                <w:sz w:val="28"/>
                <w:szCs w:val="28"/>
                <w:cs/>
              </w:rPr>
              <w:br/>
            </w:r>
            <w:r w:rsidR="00336745" w:rsidRPr="00336745">
              <w:rPr>
                <w:sz w:val="28"/>
                <w:szCs w:val="28"/>
              </w:rPr>
              <w:t>31</w:t>
            </w:r>
            <w:r w:rsidRPr="0009547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</w:tr>
      <w:tr w:rsidR="0016473B" w:rsidRPr="00095473" w14:paraId="40F6A0F8" w14:textId="77777777" w:rsidTr="00C020C5">
        <w:trPr>
          <w:trHeight w:val="156"/>
          <w:tblHeader/>
        </w:trPr>
        <w:tc>
          <w:tcPr>
            <w:tcW w:w="2970" w:type="dxa"/>
            <w:vAlign w:val="bottom"/>
          </w:tcPr>
          <w:p w14:paraId="737063EB" w14:textId="77777777" w:rsidR="0016473B" w:rsidRPr="00095473" w:rsidRDefault="0016473B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61BD8" w14:textId="0375814E" w:rsidR="0016473B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1A56EF7C" w14:textId="49756F02" w:rsidR="0016473B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42E1C80" w14:textId="14B175F8" w:rsidR="0016473B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336745">
              <w:rPr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80813AC" w14:textId="5A9F3F7F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Merge/>
          </w:tcPr>
          <w:p w14:paraId="78E777A9" w14:textId="77777777" w:rsidR="0016473B" w:rsidRPr="00095473" w:rsidRDefault="0016473B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2E687DA" w14:textId="73D77546" w:rsidR="0016473B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336745">
              <w:rPr>
                <w:sz w:val="28"/>
                <w:szCs w:val="28"/>
              </w:rPr>
              <w:t>2564</w:t>
            </w:r>
          </w:p>
        </w:tc>
      </w:tr>
      <w:tr w:rsidR="00796320" w:rsidRPr="00095473" w14:paraId="2CCAFA32" w14:textId="77777777" w:rsidTr="008E25B5">
        <w:trPr>
          <w:trHeight w:val="80"/>
          <w:tblHeader/>
        </w:trPr>
        <w:tc>
          <w:tcPr>
            <w:tcW w:w="2970" w:type="dxa"/>
            <w:vAlign w:val="bottom"/>
          </w:tcPr>
          <w:p w14:paraId="508A1DB7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954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  <w:gridSpan w:val="2"/>
          </w:tcPr>
          <w:p w14:paraId="5DA2C43B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590" w:type="dxa"/>
            <w:gridSpan w:val="4"/>
          </w:tcPr>
          <w:p w14:paraId="1531A671" w14:textId="77777777" w:rsidR="00796320" w:rsidRPr="00095473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  <w:r w:rsidRPr="00095473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B5B70" w:rsidRPr="00095473" w14:paraId="098B53BC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1ED0C0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DF36DC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EC6D064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59B85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BF54A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DE5A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04CB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5B70" w:rsidRPr="00095473" w14:paraId="77EB10B9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41180B91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900" w:type="dxa"/>
          </w:tcPr>
          <w:p w14:paraId="5280A353" w14:textId="11619DAE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4</w:t>
            </w:r>
            <w:r w:rsidR="00FB5B70" w:rsidRPr="00095473">
              <w:rPr>
                <w:sz w:val="28"/>
                <w:szCs w:val="28"/>
                <w:cs/>
              </w:rPr>
              <w:t>.</w:t>
            </w:r>
            <w:r w:rsidRPr="0033674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2C068557" w14:textId="1281EC5F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4</w:t>
            </w:r>
            <w:r w:rsidR="006C42C3">
              <w:rPr>
                <w:sz w:val="28"/>
                <w:szCs w:val="28"/>
              </w:rPr>
              <w:t>.</w:t>
            </w:r>
            <w:r w:rsidRPr="00336745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1361A73" w14:textId="3D37FC16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rFonts w:hint="cs"/>
                <w:sz w:val="28"/>
                <w:szCs w:val="28"/>
              </w:rPr>
              <w:t>645</w:t>
            </w:r>
          </w:p>
        </w:tc>
        <w:tc>
          <w:tcPr>
            <w:tcW w:w="1080" w:type="dxa"/>
          </w:tcPr>
          <w:p w14:paraId="63A157F6" w14:textId="3D97C06D" w:rsidR="00FB5B70" w:rsidRPr="00095473" w:rsidRDefault="001636D6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645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FB85C52" w14:textId="37CB048E" w:rsidR="00FB5B70" w:rsidRPr="00095473" w:rsidRDefault="001636D6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EBA9B78" w14:textId="51B27C38" w:rsidR="00FB5B70" w:rsidRPr="00095473" w:rsidRDefault="001636D6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</w:tr>
      <w:tr w:rsidR="00FB5B70" w:rsidRPr="00095473" w14:paraId="04BECB0E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68D6A2C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14:paraId="0D2F0E8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14DE66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DCE1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766A6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9CD8A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86EFBC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B5B70" w:rsidRPr="00095473" w14:paraId="211A897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26809AE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</w:rPr>
              <w:t>Nido Petroleum Pty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2EC42A79" w14:textId="6486397F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rFonts w:hint="cs"/>
                <w:sz w:val="28"/>
                <w:szCs w:val="28"/>
              </w:rPr>
              <w:t>0</w:t>
            </w:r>
            <w:r w:rsidR="00FB5B70">
              <w:rPr>
                <w:rFonts w:hint="cs"/>
                <w:sz w:val="28"/>
                <w:szCs w:val="28"/>
                <w:cs/>
              </w:rPr>
              <w:t>.</w:t>
            </w:r>
            <w:r w:rsidRPr="00336745">
              <w:rPr>
                <w:rFonts w:hint="cs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69E3C86" w14:textId="3E7C5CCB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0</w:t>
            </w:r>
            <w:r w:rsidR="001636D6">
              <w:rPr>
                <w:sz w:val="28"/>
                <w:szCs w:val="28"/>
                <w:cs/>
              </w:rPr>
              <w:t>.</w:t>
            </w:r>
            <w:r w:rsidRPr="00336745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F84AEFA" w14:textId="6944FDB0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1</w:t>
            </w:r>
            <w:r w:rsidR="00C020C5">
              <w:rPr>
                <w:sz w:val="28"/>
                <w:szCs w:val="28"/>
              </w:rPr>
              <w:t>,</w:t>
            </w:r>
            <w:r w:rsidRPr="00336745">
              <w:rPr>
                <w:sz w:val="28"/>
                <w:szCs w:val="28"/>
              </w:rPr>
              <w:t>105</w:t>
            </w:r>
          </w:p>
        </w:tc>
        <w:tc>
          <w:tcPr>
            <w:tcW w:w="1080" w:type="dxa"/>
          </w:tcPr>
          <w:p w14:paraId="5039A5E7" w14:textId="3071A44E" w:rsidR="00FB5B70" w:rsidRPr="00095473" w:rsidRDefault="001636D6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E9E7D23" w14:textId="1ECABA5B" w:rsidR="00FB5B70" w:rsidRPr="00095473" w:rsidRDefault="00CC1E37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13388F9" w14:textId="2820EC6F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1</w:t>
            </w:r>
            <w:r w:rsidR="00CC1E37">
              <w:rPr>
                <w:sz w:val="28"/>
                <w:szCs w:val="28"/>
              </w:rPr>
              <w:t>,</w:t>
            </w:r>
            <w:r w:rsidRPr="00336745">
              <w:rPr>
                <w:sz w:val="28"/>
                <w:szCs w:val="28"/>
              </w:rPr>
              <w:t>103</w:t>
            </w:r>
          </w:p>
        </w:tc>
      </w:tr>
      <w:tr w:rsidR="00FB5B70" w:rsidRPr="00095473" w14:paraId="00CAFA1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12180E8B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sz w:val="28"/>
                <w:szCs w:val="28"/>
              </w:rPr>
              <w:t>BCPR Pte</w:t>
            </w:r>
            <w:r w:rsidRPr="00095473">
              <w:rPr>
                <w:sz w:val="28"/>
                <w:szCs w:val="28"/>
                <w:cs/>
              </w:rPr>
              <w:t xml:space="preserve">. </w:t>
            </w:r>
            <w:r w:rsidRPr="00095473">
              <w:rPr>
                <w:sz w:val="28"/>
                <w:szCs w:val="28"/>
              </w:rPr>
              <w:t>Ltd</w:t>
            </w:r>
            <w:r w:rsidRPr="00095473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900" w:type="dxa"/>
          </w:tcPr>
          <w:p w14:paraId="3FF2B773" w14:textId="1B7CC3F1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rFonts w:hint="cs"/>
                <w:sz w:val="28"/>
                <w:szCs w:val="28"/>
              </w:rPr>
              <w:t>4</w:t>
            </w:r>
            <w:r w:rsidR="00FB5B70">
              <w:rPr>
                <w:rFonts w:hint="cs"/>
                <w:sz w:val="28"/>
                <w:szCs w:val="28"/>
                <w:cs/>
              </w:rPr>
              <w:t>.</w:t>
            </w:r>
            <w:r w:rsidRPr="00336745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5D747F28" w14:textId="6B87A603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4</w:t>
            </w:r>
            <w:r w:rsidR="001636D6">
              <w:rPr>
                <w:sz w:val="28"/>
                <w:szCs w:val="28"/>
                <w:cs/>
              </w:rPr>
              <w:t>.</w:t>
            </w:r>
            <w:r w:rsidRPr="00336745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593F0D34" w14:textId="158C4668" w:rsidR="00FB5B70" w:rsidRPr="00095473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3</w:t>
            </w:r>
            <w:r w:rsidR="00C020C5">
              <w:rPr>
                <w:sz w:val="28"/>
                <w:szCs w:val="28"/>
              </w:rPr>
              <w:t>,</w:t>
            </w:r>
            <w:r w:rsidRPr="00336745">
              <w:rPr>
                <w:sz w:val="28"/>
                <w:szCs w:val="28"/>
              </w:rPr>
              <w:t>189</w:t>
            </w:r>
          </w:p>
        </w:tc>
        <w:tc>
          <w:tcPr>
            <w:tcW w:w="1080" w:type="dxa"/>
          </w:tcPr>
          <w:p w14:paraId="62EA5E67" w14:textId="20DCA2F6" w:rsidR="00FB5B70" w:rsidRPr="00095473" w:rsidRDefault="00EC7099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4347F71" w14:textId="0F88113D" w:rsidR="00FB5B70" w:rsidRPr="00095473" w:rsidRDefault="0033674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157</w:t>
            </w:r>
          </w:p>
        </w:tc>
        <w:tc>
          <w:tcPr>
            <w:tcW w:w="1080" w:type="dxa"/>
          </w:tcPr>
          <w:p w14:paraId="7D09ECB6" w14:textId="6C21E9AE" w:rsidR="00FB5B70" w:rsidRPr="00095473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sz w:val="28"/>
                <w:szCs w:val="28"/>
              </w:rPr>
            </w:pPr>
            <w:r w:rsidRPr="00336745">
              <w:rPr>
                <w:sz w:val="28"/>
                <w:szCs w:val="28"/>
              </w:rPr>
              <w:t>3</w:t>
            </w:r>
            <w:r w:rsidR="00EC7099">
              <w:rPr>
                <w:sz w:val="28"/>
                <w:szCs w:val="28"/>
              </w:rPr>
              <w:t>,</w:t>
            </w:r>
            <w:r w:rsidRPr="00336745">
              <w:rPr>
                <w:sz w:val="28"/>
                <w:szCs w:val="28"/>
              </w:rPr>
              <w:t>346</w:t>
            </w:r>
          </w:p>
        </w:tc>
      </w:tr>
      <w:tr w:rsidR="00FB5B70" w:rsidRPr="00095473" w14:paraId="4E30566A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5E8A3C4" w14:textId="77777777" w:rsidR="00FB5B70" w:rsidRPr="00095473" w:rsidRDefault="00FB5B70" w:rsidP="00FB5B70">
            <w:pPr>
              <w:rPr>
                <w:b/>
                <w:bCs/>
                <w:sz w:val="28"/>
                <w:szCs w:val="28"/>
                <w:cs/>
              </w:rPr>
            </w:pPr>
            <w:r w:rsidRPr="000954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8DF4928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65649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290570" w14:textId="42654FBE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4</w:t>
            </w:r>
            <w:r w:rsidR="00C020C5">
              <w:rPr>
                <w:b/>
                <w:bCs/>
                <w:sz w:val="28"/>
                <w:szCs w:val="28"/>
              </w:rPr>
              <w:t>,</w:t>
            </w:r>
            <w:r w:rsidRPr="00336745">
              <w:rPr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1080" w:type="dxa"/>
          </w:tcPr>
          <w:p w14:paraId="17C26824" w14:textId="3FBCEE62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1E760" w14:textId="6BF8B822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B60D7D" w14:textId="790CC306" w:rsidR="00FB5B70" w:rsidRPr="00095473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4</w:t>
            </w:r>
            <w:r w:rsidR="00EC7099">
              <w:rPr>
                <w:b/>
                <w:bCs/>
                <w:sz w:val="28"/>
                <w:szCs w:val="28"/>
              </w:rPr>
              <w:t>,</w:t>
            </w:r>
            <w:r w:rsidRPr="00336745">
              <w:rPr>
                <w:b/>
                <w:bCs/>
                <w:sz w:val="28"/>
                <w:szCs w:val="28"/>
              </w:rPr>
              <w:t>449</w:t>
            </w:r>
          </w:p>
        </w:tc>
      </w:tr>
      <w:tr w:rsidR="00C020C5" w:rsidRPr="00095473" w14:paraId="7B3082C5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17818C1E" w14:textId="6F8330BB" w:rsidR="00C020C5" w:rsidRPr="00C020C5" w:rsidRDefault="00C020C5" w:rsidP="00C020C5">
            <w:pPr>
              <w:tabs>
                <w:tab w:val="clear" w:pos="227"/>
                <w:tab w:val="left" w:pos="340"/>
              </w:tabs>
              <w:ind w:left="340" w:hanging="340"/>
              <w:rPr>
                <w:sz w:val="28"/>
                <w:szCs w:val="28"/>
                <w:cs/>
              </w:rPr>
            </w:pPr>
            <w:r w:rsidRPr="00C020C5">
              <w:rPr>
                <w:rFonts w:hint="cs"/>
                <w:i/>
                <w:iCs/>
                <w:sz w:val="28"/>
                <w:szCs w:val="28"/>
                <w:cs/>
              </w:rPr>
              <w:t>หัก</w:t>
            </w:r>
            <w:r w:rsidRPr="00C020C5">
              <w:rPr>
                <w:rFonts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0" w:type="dxa"/>
          </w:tcPr>
          <w:p w14:paraId="5FE917AA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3DBA84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2900B1" w14:textId="3071FF92" w:rsidR="00C020C5" w:rsidRPr="00C020C5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C020C5"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551</w:t>
            </w:r>
            <w:r w:rsidRPr="00C020C5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0C5C9E" w14:textId="2C9B9428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49FCD4" w14:textId="77777777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752C48" w14:textId="420CC8B6" w:rsidR="00C020C5" w:rsidRPr="00095473" w:rsidRDefault="00EC7099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020C5" w:rsidRPr="00095473" w14:paraId="690F645A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732154D0" w14:textId="77777777" w:rsidR="00234780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0"/>
              <w:rPr>
                <w:sz w:val="28"/>
                <w:szCs w:val="28"/>
              </w:rPr>
            </w:pPr>
            <w:r w:rsidRPr="00D44C40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FB5B70">
              <w:rPr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0B2C14E3" w14:textId="2A0DEBF1" w:rsidR="00C020C5" w:rsidRPr="00095473" w:rsidRDefault="00C020C5" w:rsidP="0023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firstLine="96"/>
              <w:rPr>
                <w:sz w:val="28"/>
                <w:szCs w:val="28"/>
              </w:rPr>
            </w:pPr>
            <w:r w:rsidRPr="00FB5B70">
              <w:rPr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00" w:type="dxa"/>
          </w:tcPr>
          <w:p w14:paraId="79425334" w14:textId="1A6E0E6C" w:rsidR="00C020C5" w:rsidRPr="00C020C5" w:rsidRDefault="00C020C5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07EE8F5" w14:textId="77777777" w:rsidR="00C020C5" w:rsidRPr="00095473" w:rsidRDefault="00C020C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FBBA43F" w14:textId="77777777" w:rsidR="00C020C5" w:rsidRDefault="00C020C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  <w:p w14:paraId="7C98C2ED" w14:textId="208E54F6" w:rsidR="00C020C5" w:rsidRPr="00095473" w:rsidRDefault="00C020C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336745" w:rsidRPr="00336745">
              <w:rPr>
                <w:sz w:val="28"/>
                <w:szCs w:val="28"/>
              </w:rPr>
              <w:t>355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B7AF2BA" w14:textId="4CC53DA4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6BE85BE" w14:textId="77777777" w:rsidR="00C020C5" w:rsidRPr="00095473" w:rsidRDefault="00C020C5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68546CB" w14:textId="77777777" w:rsidR="00C020C5" w:rsidRDefault="00C020C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  <w:p w14:paraId="4392929D" w14:textId="03D9C47B" w:rsidR="00C020C5" w:rsidRPr="00545FD1" w:rsidRDefault="00EC7099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336745" w:rsidRPr="00336745">
              <w:rPr>
                <w:sz w:val="28"/>
                <w:szCs w:val="28"/>
              </w:rPr>
              <w:t>2</w:t>
            </w:r>
            <w:r w:rsidR="00CE252C">
              <w:rPr>
                <w:sz w:val="28"/>
                <w:szCs w:val="28"/>
              </w:rPr>
              <w:t>,</w:t>
            </w:r>
            <w:r w:rsidR="00336745" w:rsidRPr="00336745">
              <w:rPr>
                <w:sz w:val="28"/>
                <w:szCs w:val="28"/>
              </w:rPr>
              <w:t>714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FB5B70" w:rsidRPr="00095473" w14:paraId="0337E2E4" w14:textId="77777777" w:rsidTr="00C020C5">
        <w:tblPrEx>
          <w:tblLook w:val="04A0" w:firstRow="1" w:lastRow="0" w:firstColumn="1" w:lastColumn="0" w:noHBand="0" w:noVBand="1"/>
        </w:tblPrEx>
        <w:tc>
          <w:tcPr>
            <w:tcW w:w="2970" w:type="dxa"/>
          </w:tcPr>
          <w:p w14:paraId="0E89D04D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5808DA43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6AA1055" w14:textId="77777777" w:rsidR="00FB5B70" w:rsidRPr="00095473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5417E79" w14:textId="38635F26" w:rsidR="00FB5B70" w:rsidRPr="00095473" w:rsidRDefault="00336745" w:rsidP="00FB5B7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1</w:t>
            </w:r>
            <w:r w:rsidR="00FB5B70" w:rsidRPr="00545FD1">
              <w:rPr>
                <w:b/>
                <w:bCs/>
                <w:sz w:val="28"/>
                <w:szCs w:val="28"/>
              </w:rPr>
              <w:t>,</w:t>
            </w:r>
            <w:r w:rsidRPr="00336745">
              <w:rPr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1080" w:type="dxa"/>
          </w:tcPr>
          <w:p w14:paraId="5C9DA985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7D2AAF" w14:textId="77777777" w:rsidR="00FB5B70" w:rsidRPr="00095473" w:rsidRDefault="00FB5B70" w:rsidP="0097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DB4D79" w14:textId="19D2CEF4" w:rsidR="00FB5B70" w:rsidRPr="00545FD1" w:rsidRDefault="00336745" w:rsidP="00CE252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336745">
              <w:rPr>
                <w:b/>
                <w:bCs/>
                <w:sz w:val="28"/>
                <w:szCs w:val="28"/>
              </w:rPr>
              <w:t>1</w:t>
            </w:r>
            <w:r w:rsidR="00EC7099">
              <w:rPr>
                <w:b/>
                <w:bCs/>
                <w:sz w:val="28"/>
                <w:szCs w:val="28"/>
              </w:rPr>
              <w:t>,</w:t>
            </w:r>
            <w:r w:rsidRPr="00336745">
              <w:rPr>
                <w:b/>
                <w:bCs/>
                <w:sz w:val="28"/>
                <w:szCs w:val="28"/>
              </w:rPr>
              <w:t>735</w:t>
            </w:r>
          </w:p>
        </w:tc>
      </w:tr>
    </w:tbl>
    <w:p w14:paraId="0A0BA2E4" w14:textId="77777777" w:rsidR="00C240AD" w:rsidRDefault="00C240AD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C50BD2" w:rsidRPr="00095473" w14:paraId="4DCA42B0" w14:textId="77777777" w:rsidTr="00157B1C">
        <w:trPr>
          <w:tblHeader/>
        </w:trPr>
        <w:tc>
          <w:tcPr>
            <w:tcW w:w="2294" w:type="pct"/>
          </w:tcPr>
          <w:p w14:paraId="71A2451D" w14:textId="77777777" w:rsidR="00C50BD2" w:rsidRPr="00E05218" w:rsidRDefault="00C50BD2" w:rsidP="00157B1C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1373" w:type="pct"/>
            <w:gridSpan w:val="2"/>
          </w:tcPr>
          <w:p w14:paraId="79425DAC" w14:textId="77777777" w:rsidR="00C50BD2" w:rsidRPr="00095473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shd w:val="clear" w:color="auto" w:fill="auto"/>
          </w:tcPr>
          <w:p w14:paraId="02107E4F" w14:textId="77777777" w:rsidR="00C50BD2" w:rsidRPr="00095473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BD2" w:rsidRPr="00E05218" w14:paraId="7FAC0128" w14:textId="77777777" w:rsidTr="00157B1C">
        <w:trPr>
          <w:tblHeader/>
        </w:trPr>
        <w:tc>
          <w:tcPr>
            <w:tcW w:w="2294" w:type="pct"/>
          </w:tcPr>
          <w:p w14:paraId="636D374C" w14:textId="77777777" w:rsidR="00C50BD2" w:rsidRPr="00E05218" w:rsidRDefault="00C50BD2" w:rsidP="00157B1C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687" w:type="pct"/>
          </w:tcPr>
          <w:p w14:paraId="6FEF5BE3" w14:textId="08F9E377" w:rsidR="00C50BD2" w:rsidRPr="00E05218" w:rsidRDefault="00336745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CA50847" w14:textId="6167E960" w:rsidR="00C50BD2" w:rsidRPr="00E05218" w:rsidRDefault="00336745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14:paraId="723B6C86" w14:textId="09CEE14A" w:rsidR="00C50BD2" w:rsidRPr="00E05218" w:rsidRDefault="00336745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CBF3D9F" w14:textId="4C2C44BA" w:rsidR="00C50BD2" w:rsidRPr="00E05218" w:rsidRDefault="00336745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4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50BD2" w:rsidRPr="00E05218" w14:paraId="6CB9F98A" w14:textId="77777777" w:rsidTr="00157B1C">
        <w:trPr>
          <w:tblHeader/>
        </w:trPr>
        <w:tc>
          <w:tcPr>
            <w:tcW w:w="2294" w:type="pct"/>
          </w:tcPr>
          <w:p w14:paraId="04B55A3D" w14:textId="77777777" w:rsidR="00C50BD2" w:rsidRPr="00E05218" w:rsidRDefault="00C50BD2" w:rsidP="00157B1C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2706" w:type="pct"/>
            <w:gridSpan w:val="4"/>
          </w:tcPr>
          <w:p w14:paraId="3C538FA1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0BD2" w:rsidRPr="00E05218" w14:paraId="7C4AA5FE" w14:textId="77777777" w:rsidTr="00157B1C">
        <w:trPr>
          <w:tblHeader/>
        </w:trPr>
        <w:tc>
          <w:tcPr>
            <w:tcW w:w="2294" w:type="pct"/>
          </w:tcPr>
          <w:p w14:paraId="35A70C1C" w14:textId="1D10502C" w:rsidR="00C50BD2" w:rsidRPr="00C50BD2" w:rsidRDefault="001721B4" w:rsidP="00576EC8">
            <w:pPr>
              <w:pStyle w:val="block"/>
              <w:spacing w:after="0" w:line="240" w:lineRule="auto"/>
              <w:ind w:left="144" w:hanging="180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) </w:t>
            </w:r>
            <w:r w:rsidR="00FB5B70" w:rsidRPr="006D09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ผลขาดทุนด้านเครดิตที่คาดว่าจะเกิดขึ้นของ</w:t>
            </w:r>
            <w:r w:rsidR="006D0920" w:rsidRPr="006D092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  <w:r w:rsidR="00FB5B70" w:rsidRPr="006D09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687" w:type="pct"/>
          </w:tcPr>
          <w:p w14:paraId="64885414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5D0E6F29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DCB6751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14:paraId="4F4745B9" w14:textId="77777777" w:rsidR="00C50BD2" w:rsidRPr="00E05218" w:rsidRDefault="00C50BD2" w:rsidP="00157B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BD2" w:rsidRPr="00E05218" w14:paraId="3EBE516F" w14:textId="77777777" w:rsidTr="00157B1C">
        <w:trPr>
          <w:tblHeader/>
        </w:trPr>
        <w:tc>
          <w:tcPr>
            <w:tcW w:w="2294" w:type="pct"/>
          </w:tcPr>
          <w:p w14:paraId="56CEEEAB" w14:textId="31FCFF23" w:rsidR="00C50BD2" w:rsidRPr="00E05218" w:rsidRDefault="00C50BD2" w:rsidP="00157B1C">
            <w:pPr>
              <w:pStyle w:val="block"/>
              <w:spacing w:after="0" w:line="240" w:lineRule="auto"/>
              <w:ind w:left="144" w:firstLine="15"/>
              <w:jc w:val="thaiDistribute"/>
              <w:rPr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E0521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336745" w:rsidRPr="0033674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0521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87" w:type="pct"/>
          </w:tcPr>
          <w:p w14:paraId="5BA6F774" w14:textId="4AA3C16E" w:rsidR="00C50BD2" w:rsidRPr="00545FD1" w:rsidRDefault="00336745" w:rsidP="00157B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2F6FF51C" w14:textId="68267406" w:rsidR="00C50BD2" w:rsidRPr="00545FD1" w:rsidRDefault="00336745" w:rsidP="00157B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14:paraId="751AF016" w14:textId="66190909" w:rsidR="00C50BD2" w:rsidRPr="00545FD1" w:rsidRDefault="00580A09" w:rsidP="007415B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744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25796FAF" w14:textId="32A76467" w:rsidR="00C50BD2" w:rsidRPr="00545FD1" w:rsidRDefault="00336745" w:rsidP="00157B1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1</w:t>
            </w:r>
            <w:r w:rsidR="00FB5B70">
              <w:rPr>
                <w:rFonts w:ascii="Angsana New" w:hAnsi="Angsana New"/>
                <w:sz w:val="30"/>
                <w:szCs w:val="30"/>
              </w:rPr>
              <w:t>,</w:t>
            </w:r>
            <w:r w:rsidRPr="00336745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</w:tbl>
    <w:p w14:paraId="047E0569" w14:textId="77777777" w:rsidR="00C50BD2" w:rsidRDefault="00C50BD2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1C4ECA4" w14:textId="77777777" w:rsidR="0016473B" w:rsidRDefault="0016473B">
      <w:r>
        <w:br w:type="page"/>
      </w:r>
    </w:p>
    <w:tbl>
      <w:tblPr>
        <w:tblW w:w="919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2371E1" w:rsidRPr="007A1352" w14:paraId="396117FC" w14:textId="77777777" w:rsidTr="002371E1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320CE1D4" w14:textId="7EDEBB50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37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6311E23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255DE30F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371E1" w:rsidRPr="007A1352" w14:paraId="0777F35E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05769BEA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482671" w14:textId="33C552EC" w:rsidR="002371E1" w:rsidRDefault="0033674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31</w:t>
            </w:r>
            <w:r w:rsidR="002371E1">
              <w:rPr>
                <w:cs/>
              </w:rPr>
              <w:t xml:space="preserve"> </w:t>
            </w:r>
            <w:r w:rsidR="002371E1">
              <w:rPr>
                <w:rFonts w:hint="cs"/>
                <w:cs/>
              </w:rPr>
              <w:t>มีนาคม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F78D01" w14:textId="253416FB" w:rsidR="002371E1" w:rsidRPr="007A1352" w:rsidRDefault="0033674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31</w:t>
            </w:r>
            <w:r w:rsidR="002371E1" w:rsidRPr="007A1352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E90B91" w14:textId="0CB1EA0E" w:rsidR="002371E1" w:rsidRDefault="0033674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31</w:t>
            </w:r>
            <w:r w:rsidR="002371E1">
              <w:rPr>
                <w:cs/>
              </w:rPr>
              <w:t xml:space="preserve"> </w:t>
            </w:r>
            <w:r w:rsidR="002371E1">
              <w:rPr>
                <w:rFonts w:hint="cs"/>
                <w:cs/>
              </w:rPr>
              <w:t>มีนาคม</w:t>
            </w:r>
          </w:p>
        </w:tc>
        <w:tc>
          <w:tcPr>
            <w:tcW w:w="6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6DC052" w14:textId="0AD289C1" w:rsidR="002371E1" w:rsidRPr="007A1352" w:rsidRDefault="0033674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31</w:t>
            </w:r>
            <w:r w:rsidR="002371E1" w:rsidRPr="007A1352">
              <w:rPr>
                <w:cs/>
              </w:rPr>
              <w:t xml:space="preserve"> ธันวาคม</w:t>
            </w:r>
          </w:p>
        </w:tc>
      </w:tr>
      <w:tr w:rsidR="00576EC8" w:rsidRPr="007A1352" w14:paraId="3905A349" w14:textId="77777777" w:rsidTr="00576EC8">
        <w:trPr>
          <w:trHeight w:val="64"/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5CE1E175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24829D6B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77415276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  <w:tc>
          <w:tcPr>
            <w:tcW w:w="63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0CDFFAD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9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25675069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</w:tr>
      <w:tr w:rsidR="002371E1" w:rsidRPr="007A1352" w14:paraId="3A1BD48D" w14:textId="77777777" w:rsidTr="00447893">
        <w:trPr>
          <w:tblHeader/>
        </w:trPr>
        <w:tc>
          <w:tcPr>
            <w:tcW w:w="2299" w:type="pct"/>
            <w:tcBorders>
              <w:top w:val="nil"/>
              <w:bottom w:val="nil"/>
            </w:tcBorders>
          </w:tcPr>
          <w:p w14:paraId="28560AA7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1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7A1352">
              <w:rPr>
                <w:i/>
                <w:iCs/>
                <w:cs/>
              </w:rPr>
              <w:t>(ล้านบาท)</w:t>
            </w:r>
          </w:p>
        </w:tc>
      </w:tr>
      <w:tr w:rsidR="002371E1" w:rsidRPr="007A1352" w14:paraId="47428E37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8B5FB8A" w14:textId="77777777" w:rsidR="002371E1" w:rsidRPr="0016473B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16473B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87FC090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85" w:type="pct"/>
            <w:shd w:val="clear" w:color="auto" w:fill="auto"/>
          </w:tcPr>
          <w:p w14:paraId="380B2F93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33" w:type="pct"/>
            <w:shd w:val="clear" w:color="auto" w:fill="auto"/>
          </w:tcPr>
          <w:p w14:paraId="202CFD63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98" w:type="pct"/>
            <w:shd w:val="clear" w:color="auto" w:fill="auto"/>
          </w:tcPr>
          <w:p w14:paraId="7901706A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2371E1" w:rsidRPr="007A1352" w14:paraId="689E75A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F56A99F" w14:textId="77777777" w:rsidR="002371E1" w:rsidRPr="0016473B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 w:rsidRPr="007A1352">
              <w:rPr>
                <w:cs/>
              </w:rPr>
              <w:t>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1AB62A35" w14:textId="309DF094" w:rsidR="002371E1" w:rsidRPr="007A1352" w:rsidRDefault="00D6155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597DE6E1" w14:textId="2F96FD54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4E0F2559" w14:textId="00FE5FDF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336745">
              <w:t>445</w:t>
            </w:r>
          </w:p>
        </w:tc>
        <w:tc>
          <w:tcPr>
            <w:tcW w:w="698" w:type="pct"/>
            <w:shd w:val="clear" w:color="auto" w:fill="auto"/>
          </w:tcPr>
          <w:p w14:paraId="3618987B" w14:textId="515F1975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473</w:t>
            </w:r>
          </w:p>
        </w:tc>
      </w:tr>
      <w:tr w:rsidR="002371E1" w:rsidRPr="007A1352" w14:paraId="4060678F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3C61FD33" w14:textId="0665F6D0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บริษัทร่วมทางอ้อม</w:t>
            </w:r>
          </w:p>
        </w:tc>
        <w:tc>
          <w:tcPr>
            <w:tcW w:w="685" w:type="pct"/>
            <w:shd w:val="clear" w:color="auto" w:fill="auto"/>
          </w:tcPr>
          <w:p w14:paraId="163B6C2A" w14:textId="45AC270D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336745">
              <w:t>15</w:t>
            </w:r>
          </w:p>
        </w:tc>
        <w:tc>
          <w:tcPr>
            <w:tcW w:w="685" w:type="pct"/>
            <w:shd w:val="clear" w:color="auto" w:fill="auto"/>
          </w:tcPr>
          <w:p w14:paraId="00B14A8C" w14:textId="0ED122A1" w:rsidR="002371E1" w:rsidRPr="00095473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11</w:t>
            </w:r>
          </w:p>
        </w:tc>
        <w:tc>
          <w:tcPr>
            <w:tcW w:w="633" w:type="pct"/>
            <w:shd w:val="clear" w:color="auto" w:fill="auto"/>
          </w:tcPr>
          <w:p w14:paraId="2C8594AF" w14:textId="5C020533" w:rsidR="002371E1" w:rsidRPr="007A1352" w:rsidRDefault="00D6155B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98" w:type="pct"/>
            <w:shd w:val="clear" w:color="auto" w:fill="auto"/>
          </w:tcPr>
          <w:p w14:paraId="1BA5BD6B" w14:textId="078995EA" w:rsidR="002371E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2371E1" w:rsidRPr="007A1352" w14:paraId="02979F04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2214991B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0B4269F1" w14:textId="3A245006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3</w:t>
            </w:r>
          </w:p>
        </w:tc>
        <w:tc>
          <w:tcPr>
            <w:tcW w:w="685" w:type="pct"/>
            <w:shd w:val="clear" w:color="auto" w:fill="auto"/>
          </w:tcPr>
          <w:p w14:paraId="0DE700D2" w14:textId="0ECFA6C4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4</w:t>
            </w:r>
          </w:p>
        </w:tc>
        <w:tc>
          <w:tcPr>
            <w:tcW w:w="633" w:type="pct"/>
            <w:shd w:val="clear" w:color="auto" w:fill="auto"/>
          </w:tcPr>
          <w:p w14:paraId="72172997" w14:textId="1BC967E7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336745">
              <w:t>3</w:t>
            </w:r>
          </w:p>
        </w:tc>
        <w:tc>
          <w:tcPr>
            <w:tcW w:w="698" w:type="pct"/>
            <w:shd w:val="clear" w:color="auto" w:fill="auto"/>
          </w:tcPr>
          <w:p w14:paraId="7DA3739F" w14:textId="036A6597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4</w:t>
            </w:r>
          </w:p>
        </w:tc>
      </w:tr>
      <w:tr w:rsidR="002371E1" w:rsidRPr="007A1352" w14:paraId="666E27C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99" w:type="pct"/>
            <w:shd w:val="clear" w:color="auto" w:fill="auto"/>
          </w:tcPr>
          <w:p w14:paraId="1903F531" w14:textId="572881D9" w:rsidR="002371E1" w:rsidRPr="006D0920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b/>
                <w:bCs/>
                <w:cs/>
              </w:rPr>
            </w:pPr>
            <w:r w:rsidRPr="006D092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E21FFC" w14:textId="18CDD570" w:rsidR="002371E1" w:rsidRPr="00B47B8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18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8F1CF74" w14:textId="09C2A9D7" w:rsidR="002371E1" w:rsidRPr="00B47B8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15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7FB064DC" w14:textId="2FD4E884" w:rsidR="002371E1" w:rsidRPr="00B47B8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</w:rPr>
            </w:pPr>
            <w:r w:rsidRPr="00336745">
              <w:rPr>
                <w:b/>
                <w:bCs/>
              </w:rPr>
              <w:t>448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D1A5651" w14:textId="677AF58D" w:rsidR="002371E1" w:rsidRPr="00B47B8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477</w:t>
            </w:r>
          </w:p>
        </w:tc>
      </w:tr>
      <w:tr w:rsidR="002371E1" w:rsidRPr="007A1352" w14:paraId="14C5219F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1A2BBAED" w14:textId="6AD1C86E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D44C40">
              <w:rPr>
                <w:rFonts w:asciiTheme="majorBidi" w:hAnsiTheme="majorBidi"/>
                <w:i/>
                <w:iCs/>
                <w:cs/>
              </w:rPr>
              <w:t xml:space="preserve">หัก </w:t>
            </w:r>
            <w:r w:rsidRPr="00D44C40">
              <w:rPr>
                <w:rFonts w:asciiTheme="majorBidi" w:hAnsi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5" w:type="pct"/>
            <w:shd w:val="clear" w:color="auto" w:fill="auto"/>
          </w:tcPr>
          <w:p w14:paraId="1AAED27E" w14:textId="73F166FA" w:rsidR="002371E1" w:rsidRPr="007A1352" w:rsidRDefault="00D6155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3FCDEEAF" w14:textId="009CB543" w:rsidR="002371E1" w:rsidRPr="007A1352" w:rsidRDefault="002371E1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5A4A9148" w14:textId="5BE1277A" w:rsidR="002371E1" w:rsidRPr="007A1352" w:rsidRDefault="00D6155B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311</w:t>
            </w:r>
            <w:r>
              <w:rPr>
                <w:cs/>
              </w:rPr>
              <w:t>)</w:t>
            </w:r>
          </w:p>
        </w:tc>
        <w:tc>
          <w:tcPr>
            <w:tcW w:w="698" w:type="pct"/>
            <w:shd w:val="clear" w:color="auto" w:fill="auto"/>
          </w:tcPr>
          <w:p w14:paraId="79B44B99" w14:textId="0A68966D" w:rsidR="002371E1" w:rsidRPr="007A1352" w:rsidRDefault="002371E1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311</w:t>
            </w:r>
            <w:r>
              <w:rPr>
                <w:cs/>
              </w:rPr>
              <w:t>)</w:t>
            </w:r>
          </w:p>
        </w:tc>
      </w:tr>
      <w:tr w:rsidR="002371E1" w:rsidRPr="007A1352" w14:paraId="4594AB7A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57FB2E69" w14:textId="0D03084B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E05218">
              <w:rPr>
                <w:b/>
                <w:bCs/>
                <w:cs/>
              </w:rPr>
              <w:t>สุทธิ</w:t>
            </w:r>
          </w:p>
        </w:tc>
        <w:tc>
          <w:tcPr>
            <w:tcW w:w="685" w:type="pct"/>
            <w:shd w:val="clear" w:color="auto" w:fill="auto"/>
          </w:tcPr>
          <w:p w14:paraId="5A3051AD" w14:textId="2427195E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18</w:t>
            </w:r>
          </w:p>
        </w:tc>
        <w:tc>
          <w:tcPr>
            <w:tcW w:w="685" w:type="pct"/>
            <w:shd w:val="clear" w:color="auto" w:fill="auto"/>
          </w:tcPr>
          <w:p w14:paraId="0ABA4A65" w14:textId="1B938595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15</w:t>
            </w:r>
          </w:p>
        </w:tc>
        <w:tc>
          <w:tcPr>
            <w:tcW w:w="633" w:type="pct"/>
            <w:shd w:val="clear" w:color="auto" w:fill="auto"/>
          </w:tcPr>
          <w:p w14:paraId="27C4B16D" w14:textId="576491D2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137</w:t>
            </w:r>
          </w:p>
        </w:tc>
        <w:tc>
          <w:tcPr>
            <w:tcW w:w="698" w:type="pct"/>
            <w:shd w:val="clear" w:color="auto" w:fill="auto"/>
          </w:tcPr>
          <w:p w14:paraId="3FD766EF" w14:textId="21EA2E51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166</w:t>
            </w:r>
          </w:p>
        </w:tc>
      </w:tr>
      <w:tr w:rsidR="002371E1" w:rsidRPr="007A1352" w14:paraId="2E635FC0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1ABD65DE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EF9BE40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7E049DD3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2279C2B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49EE27C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0F566A64" w14:textId="77777777" w:rsidTr="006D092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1CDE03A2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70" w:type="pct"/>
            <w:gridSpan w:val="2"/>
            <w:shd w:val="clear" w:color="auto" w:fill="auto"/>
          </w:tcPr>
          <w:p w14:paraId="4867446E" w14:textId="43B2B2CC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248B4EB0" w14:textId="3982235C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76EC8" w:rsidRPr="007A1352" w14:paraId="21AB52A9" w14:textId="77777777" w:rsidTr="00576EC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013C3781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7E29F3AD" w14:textId="1FEBD624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5" w:type="pct"/>
            <w:shd w:val="clear" w:color="auto" w:fill="auto"/>
          </w:tcPr>
          <w:p w14:paraId="2A762D4F" w14:textId="7B700916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  <w:tc>
          <w:tcPr>
            <w:tcW w:w="633" w:type="pct"/>
            <w:shd w:val="clear" w:color="auto" w:fill="auto"/>
          </w:tcPr>
          <w:p w14:paraId="12B4FFA7" w14:textId="31D034EA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98" w:type="pct"/>
            <w:shd w:val="clear" w:color="auto" w:fill="auto"/>
          </w:tcPr>
          <w:p w14:paraId="44C055E0" w14:textId="32B8FFD9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</w:tr>
      <w:tr w:rsidR="002371E1" w:rsidRPr="007A1352" w14:paraId="486E0300" w14:textId="77777777" w:rsidTr="006D092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0F33059A" w14:textId="77777777" w:rsidR="002371E1" w:rsidRPr="006D0920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cs/>
              </w:rPr>
            </w:pPr>
          </w:p>
        </w:tc>
        <w:tc>
          <w:tcPr>
            <w:tcW w:w="2701" w:type="pct"/>
            <w:gridSpan w:val="4"/>
            <w:shd w:val="clear" w:color="auto" w:fill="auto"/>
          </w:tcPr>
          <w:p w14:paraId="3F5203F1" w14:textId="608295A4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371E1" w:rsidRPr="007A1352" w14:paraId="6905B6E6" w14:textId="77777777" w:rsidTr="002B077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448EE088" w14:textId="3A124DC6" w:rsidR="002371E1" w:rsidRPr="007A1352" w:rsidRDefault="002371E1" w:rsidP="00576EC8">
            <w:pPr>
              <w:pStyle w:val="block"/>
              <w:spacing w:after="0" w:line="240" w:lineRule="auto"/>
              <w:ind w:left="144" w:hanging="144"/>
              <w:rPr>
                <w:b/>
                <w:bCs/>
                <w:i/>
                <w:iCs/>
              </w:rPr>
            </w:pPr>
            <w:r w:rsidRPr="0016473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ผลขาดทุนด้านเคร</w:t>
            </w:r>
            <w:r w:rsidR="00F77919" w:rsidRPr="0016473B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ดิตที่คาดว่าจะเกิดขึ้นของสินทรัพย์ไม่หมุนเวียน</w:t>
            </w:r>
            <w:r w:rsidRPr="0016473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 w:rsidRPr="0016473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685" w:type="pct"/>
            <w:shd w:val="clear" w:color="auto" w:fill="auto"/>
          </w:tcPr>
          <w:p w14:paraId="384891A8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308A21D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0D400256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6BA661E0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3132D08F" w14:textId="77777777" w:rsidTr="002B077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1B467E62" w14:textId="42FA0480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156"/>
              <w:rPr>
                <w:b/>
                <w:bCs/>
                <w:i/>
                <w:iCs/>
                <w:cs/>
              </w:rPr>
            </w:pPr>
            <w:r w:rsidRPr="006D0920">
              <w:rPr>
                <w:cs/>
              </w:rPr>
              <w:t xml:space="preserve">งวดสามเดือนสิ้นสุดวันที่ </w:t>
            </w:r>
            <w:r w:rsidR="00336745" w:rsidRPr="00336745">
              <w:t>31</w:t>
            </w:r>
            <w:r w:rsidRPr="006D0920">
              <w:t xml:space="preserve"> </w:t>
            </w:r>
            <w:r w:rsidRPr="006D0920">
              <w:rPr>
                <w:rFonts w:hint="cs"/>
                <w:cs/>
              </w:rPr>
              <w:t>มีนาคม</w:t>
            </w:r>
          </w:p>
        </w:tc>
        <w:tc>
          <w:tcPr>
            <w:tcW w:w="685" w:type="pct"/>
            <w:shd w:val="clear" w:color="auto" w:fill="auto"/>
          </w:tcPr>
          <w:p w14:paraId="7A6B2D7F" w14:textId="798FE501" w:rsidR="002371E1" w:rsidRPr="007A1352" w:rsidRDefault="000133CA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7CBD4E4E" w14:textId="0AAF0A68" w:rsidR="002371E1" w:rsidRPr="007A1352" w:rsidRDefault="002371E1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0571F934" w14:textId="69A5F3D7" w:rsidR="002371E1" w:rsidRPr="007A1352" w:rsidRDefault="000133CA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6"/>
            </w:pPr>
            <w:r>
              <w:rPr>
                <w:cs/>
              </w:rPr>
              <w:t>-</w:t>
            </w:r>
          </w:p>
        </w:tc>
        <w:tc>
          <w:tcPr>
            <w:tcW w:w="698" w:type="pct"/>
            <w:shd w:val="clear" w:color="auto" w:fill="auto"/>
          </w:tcPr>
          <w:p w14:paraId="007204E7" w14:textId="29BB09AF" w:rsidR="002371E1" w:rsidRPr="007A135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334</w:t>
            </w:r>
          </w:p>
        </w:tc>
      </w:tr>
      <w:tr w:rsidR="002371E1" w:rsidRPr="007A1352" w14:paraId="525872F7" w14:textId="77777777" w:rsidTr="00157B1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  <w:vAlign w:val="center"/>
          </w:tcPr>
          <w:p w14:paraId="75009C74" w14:textId="77777777" w:rsidR="002371E1" w:rsidRPr="00576EC8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337F0235" w14:textId="77777777" w:rsidR="002371E1" w:rsidRPr="00576EC8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A846CAB" w14:textId="77777777" w:rsidR="002371E1" w:rsidRPr="00576EC8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3549A58D" w14:textId="77777777" w:rsidR="002371E1" w:rsidRPr="00576EC8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6560EC5C" w14:textId="77777777" w:rsidR="002371E1" w:rsidRPr="00576EC8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576EC8" w:rsidRPr="007A1352" w14:paraId="065348BE" w14:textId="77777777" w:rsidTr="00576EC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6B7F0B04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70" w:type="pct"/>
            <w:gridSpan w:val="2"/>
            <w:shd w:val="clear" w:color="auto" w:fill="auto"/>
          </w:tcPr>
          <w:p w14:paraId="57865AFD" w14:textId="5212C12C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15E82800" w14:textId="3489A800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76EC8" w:rsidRPr="007A1352" w14:paraId="2201DE1D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441A521A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0CC884F" w14:textId="6893585A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685" w:type="pct"/>
            <w:shd w:val="clear" w:color="auto" w:fill="auto"/>
          </w:tcPr>
          <w:p w14:paraId="019628E0" w14:textId="77B16562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Pr="007A1352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shd w:val="clear" w:color="auto" w:fill="auto"/>
          </w:tcPr>
          <w:p w14:paraId="78AADB9C" w14:textId="6B8B67FF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698" w:type="pct"/>
            <w:shd w:val="clear" w:color="auto" w:fill="auto"/>
          </w:tcPr>
          <w:p w14:paraId="4DB7DF64" w14:textId="5E21842A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Pr="007A1352">
              <w:rPr>
                <w:cs/>
              </w:rPr>
              <w:t xml:space="preserve"> ธันวาคม</w:t>
            </w:r>
          </w:p>
        </w:tc>
      </w:tr>
      <w:tr w:rsidR="00576EC8" w:rsidRPr="007A1352" w14:paraId="5124B7A3" w14:textId="77777777" w:rsidTr="00576EC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3CB2CFC2" w14:textId="77777777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32D91B6C" w14:textId="46D83A11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85" w:type="pct"/>
            <w:shd w:val="clear" w:color="auto" w:fill="auto"/>
          </w:tcPr>
          <w:p w14:paraId="4DFDBED2" w14:textId="70386CD9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  <w:tc>
          <w:tcPr>
            <w:tcW w:w="633" w:type="pct"/>
            <w:shd w:val="clear" w:color="auto" w:fill="auto"/>
          </w:tcPr>
          <w:p w14:paraId="1A8E6E29" w14:textId="3FB4B665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698" w:type="pct"/>
            <w:shd w:val="clear" w:color="auto" w:fill="auto"/>
          </w:tcPr>
          <w:p w14:paraId="6524D5A3" w14:textId="12C61A62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rPr>
                <w:rFonts w:hint="cs"/>
              </w:rPr>
              <w:t>256</w:t>
            </w:r>
            <w:r w:rsidRPr="00336745">
              <w:t>3</w:t>
            </w:r>
          </w:p>
        </w:tc>
      </w:tr>
      <w:tr w:rsidR="00576EC8" w:rsidRPr="007A1352" w14:paraId="5914F1BD" w14:textId="77777777" w:rsidTr="00576EC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08A5D7DD" w14:textId="77777777" w:rsidR="00576EC8" w:rsidRPr="007A1352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1" w:type="pct"/>
            <w:gridSpan w:val="4"/>
            <w:shd w:val="clear" w:color="auto" w:fill="auto"/>
          </w:tcPr>
          <w:p w14:paraId="02502E82" w14:textId="0F1F72CF" w:rsidR="00576EC8" w:rsidRPr="007A1352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09547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371E1" w:rsidRPr="007A1352" w14:paraId="7B9A4F60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99" w:type="pct"/>
            <w:shd w:val="clear" w:color="auto" w:fill="auto"/>
          </w:tcPr>
          <w:p w14:paraId="78637529" w14:textId="33E70034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5" w:type="pct"/>
            <w:shd w:val="clear" w:color="auto" w:fill="auto"/>
          </w:tcPr>
          <w:p w14:paraId="1A92905F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3B94456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57F5714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313C912E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14DF6176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69E40285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6B4190D7" w14:textId="61EEBF48" w:rsidR="002371E1" w:rsidRPr="007A1352" w:rsidRDefault="000133CA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4D5E70DB" w14:textId="56A56703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3B1C5900" w14:textId="578F52C2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 w:rsidRPr="00336745">
              <w:t>1</w:t>
            </w:r>
            <w:r w:rsidR="000133CA">
              <w:t>,</w:t>
            </w:r>
            <w:r w:rsidRPr="00336745">
              <w:t>872</w:t>
            </w:r>
          </w:p>
        </w:tc>
        <w:tc>
          <w:tcPr>
            <w:tcW w:w="698" w:type="pct"/>
            <w:shd w:val="clear" w:color="auto" w:fill="auto"/>
          </w:tcPr>
          <w:p w14:paraId="498F2DDD" w14:textId="52557212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336745">
              <w:t>4</w:t>
            </w:r>
            <w:r w:rsidR="002371E1">
              <w:t>,</w:t>
            </w:r>
            <w:r w:rsidRPr="00336745">
              <w:t>211</w:t>
            </w:r>
          </w:p>
        </w:tc>
      </w:tr>
      <w:tr w:rsidR="002371E1" w:rsidRPr="007A1352" w14:paraId="1CD7960B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8AAAE1A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บริษัทร่วมทางอ้อม</w:t>
            </w:r>
          </w:p>
        </w:tc>
        <w:tc>
          <w:tcPr>
            <w:tcW w:w="685" w:type="pct"/>
            <w:shd w:val="clear" w:color="auto" w:fill="auto"/>
          </w:tcPr>
          <w:p w14:paraId="26E60B2A" w14:textId="48B1B755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135</w:t>
            </w:r>
          </w:p>
        </w:tc>
        <w:tc>
          <w:tcPr>
            <w:tcW w:w="685" w:type="pct"/>
            <w:shd w:val="clear" w:color="auto" w:fill="auto"/>
          </w:tcPr>
          <w:p w14:paraId="62471D6D" w14:textId="129797C8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151</w:t>
            </w:r>
          </w:p>
        </w:tc>
        <w:tc>
          <w:tcPr>
            <w:tcW w:w="633" w:type="pct"/>
            <w:shd w:val="clear" w:color="auto" w:fill="auto"/>
          </w:tcPr>
          <w:p w14:paraId="5D40D043" w14:textId="7F1EAC8A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336745">
              <w:t>135</w:t>
            </w:r>
          </w:p>
        </w:tc>
        <w:tc>
          <w:tcPr>
            <w:tcW w:w="698" w:type="pct"/>
            <w:shd w:val="clear" w:color="auto" w:fill="auto"/>
          </w:tcPr>
          <w:p w14:paraId="1A82893C" w14:textId="40547EE1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151</w:t>
            </w:r>
          </w:p>
        </w:tc>
      </w:tr>
      <w:tr w:rsidR="002371E1" w:rsidRPr="007A1352" w14:paraId="21B59672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15A3F645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4E2B797A" w14:textId="4B74A8FA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135</w:t>
            </w:r>
          </w:p>
        </w:tc>
        <w:tc>
          <w:tcPr>
            <w:tcW w:w="685" w:type="pct"/>
            <w:shd w:val="clear" w:color="auto" w:fill="auto"/>
          </w:tcPr>
          <w:p w14:paraId="74E010F0" w14:textId="2DB8DCDE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151</w:t>
            </w:r>
          </w:p>
        </w:tc>
        <w:tc>
          <w:tcPr>
            <w:tcW w:w="633" w:type="pct"/>
            <w:shd w:val="clear" w:color="auto" w:fill="auto"/>
          </w:tcPr>
          <w:p w14:paraId="52F6BC4D" w14:textId="61AA61ED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2</w:t>
            </w:r>
            <w:r w:rsidR="000133CA" w:rsidRPr="00B47B82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007</w:t>
            </w:r>
          </w:p>
        </w:tc>
        <w:tc>
          <w:tcPr>
            <w:tcW w:w="698" w:type="pct"/>
            <w:shd w:val="clear" w:color="auto" w:fill="auto"/>
          </w:tcPr>
          <w:p w14:paraId="5EA2AC37" w14:textId="2426C674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4</w:t>
            </w:r>
            <w:r w:rsidR="002371E1" w:rsidRPr="00B47B82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362</w:t>
            </w:r>
          </w:p>
        </w:tc>
      </w:tr>
      <w:tr w:rsidR="00576EC8" w:rsidRPr="007A1352" w14:paraId="72EED3B8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2D14F870" w14:textId="77777777" w:rsidR="00576EC8" w:rsidRPr="00576EC8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88BBCED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3DB9A94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AC5E85F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75705EB9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576EC8" w:rsidRPr="007A1352" w14:paraId="6327FF9C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4F3D2511" w14:textId="77777777" w:rsidR="00576EC8" w:rsidRPr="00576EC8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77C3D450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EB50AC8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26B6F19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E92071F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576EC8" w:rsidRPr="007A1352" w14:paraId="0B1A0F2A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1085EB3A" w14:textId="77777777" w:rsidR="00576EC8" w:rsidRPr="00576EC8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7C9DC497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B8BE1B8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05F3C44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7097D02C" w14:textId="77777777" w:rsidR="00576EC8" w:rsidRPr="00576EC8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769F1CE6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4E594C6F" w14:textId="77777777" w:rsidR="002371E1" w:rsidRPr="00576EC8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2D620EE" w14:textId="77777777" w:rsidR="002371E1" w:rsidRPr="00576EC8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7BBA25CC" w14:textId="77777777" w:rsidR="002371E1" w:rsidRPr="00576EC8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F48ED0F" w14:textId="77777777" w:rsidR="002371E1" w:rsidRPr="00576EC8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BBB2C4C" w14:textId="77777777" w:rsidR="002371E1" w:rsidRPr="00576EC8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78FD694A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12493B9" w14:textId="4A2F1055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lastRenderedPageBreak/>
              <w:t>เจ้าหนี้อื่น</w:t>
            </w:r>
          </w:p>
        </w:tc>
        <w:tc>
          <w:tcPr>
            <w:tcW w:w="685" w:type="pct"/>
            <w:shd w:val="clear" w:color="auto" w:fill="auto"/>
          </w:tcPr>
          <w:p w14:paraId="0343F6E7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163B576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9355CE4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1F396C53" w14:textId="7777777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3D8BAE32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2CBD447B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73F8DB40" w14:textId="226C7A18" w:rsidR="002371E1" w:rsidRPr="007A1352" w:rsidRDefault="00C94993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2D002BC6" w14:textId="075AAFE7" w:rsidR="002371E1" w:rsidRPr="007A1352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7A9C18C7" w14:textId="186A39A2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336745">
              <w:t>44</w:t>
            </w:r>
          </w:p>
        </w:tc>
        <w:tc>
          <w:tcPr>
            <w:tcW w:w="698" w:type="pct"/>
            <w:shd w:val="clear" w:color="auto" w:fill="auto"/>
          </w:tcPr>
          <w:p w14:paraId="516F7FEE" w14:textId="4CB886B6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44</w:t>
            </w:r>
          </w:p>
        </w:tc>
      </w:tr>
      <w:tr w:rsidR="002371E1" w:rsidRPr="007A1352" w14:paraId="28DAFCFA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32A67ABF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cs/>
              </w:rPr>
            </w:pPr>
            <w:r w:rsidRPr="007A1352">
              <w:rPr>
                <w:cs/>
              </w:rPr>
              <w:t>การร่วมค้า</w:t>
            </w:r>
          </w:p>
        </w:tc>
        <w:tc>
          <w:tcPr>
            <w:tcW w:w="685" w:type="pct"/>
            <w:shd w:val="clear" w:color="auto" w:fill="auto"/>
          </w:tcPr>
          <w:p w14:paraId="37BFCF46" w14:textId="42821716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13</w:t>
            </w:r>
          </w:p>
        </w:tc>
        <w:tc>
          <w:tcPr>
            <w:tcW w:w="685" w:type="pct"/>
            <w:shd w:val="clear" w:color="auto" w:fill="auto"/>
          </w:tcPr>
          <w:p w14:paraId="547F7AC2" w14:textId="09A7C9F0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9</w:t>
            </w:r>
          </w:p>
        </w:tc>
        <w:tc>
          <w:tcPr>
            <w:tcW w:w="633" w:type="pct"/>
            <w:shd w:val="clear" w:color="auto" w:fill="auto"/>
          </w:tcPr>
          <w:p w14:paraId="39954582" w14:textId="4350A9E9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 w:rsidRPr="00336745">
              <w:t>13</w:t>
            </w:r>
          </w:p>
        </w:tc>
        <w:tc>
          <w:tcPr>
            <w:tcW w:w="698" w:type="pct"/>
            <w:shd w:val="clear" w:color="auto" w:fill="auto"/>
          </w:tcPr>
          <w:p w14:paraId="2E986EAF" w14:textId="22FD9E3B" w:rsidR="002371E1" w:rsidRPr="007A1352" w:rsidRDefault="0033674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336745">
              <w:t>9</w:t>
            </w:r>
          </w:p>
        </w:tc>
      </w:tr>
      <w:tr w:rsidR="002371E1" w:rsidRPr="007A1352" w14:paraId="30C6CA29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7427CEA5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362F8940" w14:textId="508FB301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17</w:t>
            </w:r>
          </w:p>
        </w:tc>
        <w:tc>
          <w:tcPr>
            <w:tcW w:w="685" w:type="pct"/>
            <w:shd w:val="clear" w:color="auto" w:fill="auto"/>
          </w:tcPr>
          <w:p w14:paraId="58B13916" w14:textId="4046F8E4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27</w:t>
            </w:r>
          </w:p>
        </w:tc>
        <w:tc>
          <w:tcPr>
            <w:tcW w:w="633" w:type="pct"/>
            <w:shd w:val="clear" w:color="auto" w:fill="auto"/>
          </w:tcPr>
          <w:p w14:paraId="21E7DCDB" w14:textId="5CD70472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336745">
              <w:t>17</w:t>
            </w:r>
          </w:p>
        </w:tc>
        <w:tc>
          <w:tcPr>
            <w:tcW w:w="698" w:type="pct"/>
            <w:shd w:val="clear" w:color="auto" w:fill="auto"/>
          </w:tcPr>
          <w:p w14:paraId="57108B8F" w14:textId="04DA8A6D" w:rsidR="002371E1" w:rsidRPr="007A1352" w:rsidRDefault="0033674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27</w:t>
            </w:r>
          </w:p>
        </w:tc>
      </w:tr>
      <w:tr w:rsidR="002371E1" w:rsidRPr="007A1352" w14:paraId="525858EC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5465F3C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C0608F" w14:textId="013B97A1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30</w:t>
            </w:r>
          </w:p>
        </w:tc>
        <w:tc>
          <w:tcPr>
            <w:tcW w:w="685" w:type="pct"/>
            <w:shd w:val="clear" w:color="auto" w:fill="auto"/>
          </w:tcPr>
          <w:p w14:paraId="7A4506AB" w14:textId="2C6D2C6E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36</w:t>
            </w:r>
          </w:p>
        </w:tc>
        <w:tc>
          <w:tcPr>
            <w:tcW w:w="633" w:type="pct"/>
            <w:shd w:val="clear" w:color="auto" w:fill="auto"/>
          </w:tcPr>
          <w:p w14:paraId="451DBB37" w14:textId="63DCED61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74</w:t>
            </w:r>
          </w:p>
        </w:tc>
        <w:tc>
          <w:tcPr>
            <w:tcW w:w="698" w:type="pct"/>
            <w:shd w:val="clear" w:color="auto" w:fill="auto"/>
          </w:tcPr>
          <w:p w14:paraId="20A418CE" w14:textId="0FE6975C" w:rsidR="002371E1" w:rsidRPr="00B47B82" w:rsidRDefault="0033674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rFonts w:hint="cs"/>
                <w:b/>
                <w:bCs/>
              </w:rPr>
              <w:t>80</w:t>
            </w:r>
          </w:p>
        </w:tc>
      </w:tr>
      <w:tr w:rsidR="0016473B" w:rsidRPr="007A1352" w14:paraId="5CC8A6C5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08DA8FAA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3C61751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1795EDC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838EEFE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4B3574A4" w14:textId="77777777" w:rsidR="0016473B" w:rsidRPr="0047512C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2371E1" w:rsidRPr="007A1352" w14:paraId="2EDBF213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B9A81C1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170ABB8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A788D2E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DCD07A9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2DABB217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3421D486" w14:textId="77777777" w:rsidTr="000F52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46E294F3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7A1352">
              <w:rPr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D790424" w14:textId="7CD84D63" w:rsidR="002371E1" w:rsidRPr="007A1352" w:rsidRDefault="00C94993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26A0DF6D" w14:textId="0E687684" w:rsidR="002371E1" w:rsidRPr="007A1352" w:rsidRDefault="002371E1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095473">
              <w:rPr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14:paraId="04A8264D" w14:textId="53870164" w:rsidR="002371E1" w:rsidRPr="007A1352" w:rsidRDefault="00336745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</w:pPr>
            <w:r w:rsidRPr="00336745">
              <w:t>5</w:t>
            </w:r>
          </w:p>
        </w:tc>
        <w:tc>
          <w:tcPr>
            <w:tcW w:w="698" w:type="pct"/>
            <w:shd w:val="clear" w:color="auto" w:fill="auto"/>
          </w:tcPr>
          <w:p w14:paraId="41D2194F" w14:textId="1B2F9EFB" w:rsidR="002371E1" w:rsidRPr="007A1352" w:rsidRDefault="00336745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336745">
              <w:t>6</w:t>
            </w:r>
          </w:p>
        </w:tc>
      </w:tr>
      <w:tr w:rsidR="002371E1" w:rsidRPr="007A1352" w14:paraId="7487919C" w14:textId="77777777" w:rsidTr="000F52E1">
        <w:tc>
          <w:tcPr>
            <w:tcW w:w="2299" w:type="pct"/>
            <w:tcBorders>
              <w:top w:val="nil"/>
              <w:bottom w:val="nil"/>
            </w:tcBorders>
            <w:shd w:val="clear" w:color="auto" w:fill="auto"/>
          </w:tcPr>
          <w:p w14:paraId="10E2F6F1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6E28425B" w14:textId="033C9408" w:rsidR="002371E1" w:rsidRPr="007A1352" w:rsidRDefault="00C94993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2371E1" w:rsidRPr="007A1352" w:rsidRDefault="002371E1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-</w:t>
            </w: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14:paraId="5A495C29" w14:textId="1466392B" w:rsidR="002371E1" w:rsidRPr="007A1352" w:rsidRDefault="00336745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</w:rPr>
            </w:pPr>
            <w:r w:rsidRPr="00336745">
              <w:rPr>
                <w:b/>
                <w:bCs/>
              </w:rPr>
              <w:t>5</w:t>
            </w:r>
          </w:p>
        </w:tc>
        <w:tc>
          <w:tcPr>
            <w:tcW w:w="698" w:type="pct"/>
            <w:tcBorders>
              <w:top w:val="nil"/>
              <w:bottom w:val="nil"/>
            </w:tcBorders>
            <w:shd w:val="clear" w:color="auto" w:fill="auto"/>
          </w:tcPr>
          <w:p w14:paraId="4B61730D" w14:textId="56C93DE4" w:rsidR="002371E1" w:rsidRPr="007A1352" w:rsidRDefault="00336745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6</w:t>
            </w:r>
          </w:p>
        </w:tc>
      </w:tr>
      <w:tr w:rsidR="002371E1" w:rsidRPr="007A1352" w14:paraId="00287DE4" w14:textId="77777777" w:rsidTr="000F52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0F755C72" w14:textId="77777777" w:rsidR="002371E1" w:rsidRPr="0047512C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468344B" w14:textId="77777777" w:rsidR="002371E1" w:rsidRPr="0047512C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4CAAE189" w14:textId="77777777" w:rsidR="002371E1" w:rsidRPr="0047512C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529B18C3" w14:textId="77777777" w:rsidR="002371E1" w:rsidRPr="0047512C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auto"/>
          </w:tcPr>
          <w:p w14:paraId="2311E26F" w14:textId="77777777" w:rsidR="002371E1" w:rsidRPr="0047512C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371E1" w:rsidRPr="007A1352" w14:paraId="6C149766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78012837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7A1352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F70BB3E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2CC1DB5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6B9C569C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67B37ECE" w14:textId="77777777" w:rsidR="002371E1" w:rsidRPr="007A1352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7A1352" w14:paraId="38ACFA51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6D0119D7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7A1352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5E493BA0" w14:textId="79D3EE60" w:rsidR="002371E1" w:rsidRPr="007A1352" w:rsidRDefault="00336745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  <w:tc>
          <w:tcPr>
            <w:tcW w:w="685" w:type="pct"/>
            <w:shd w:val="clear" w:color="auto" w:fill="auto"/>
          </w:tcPr>
          <w:p w14:paraId="3A813FF8" w14:textId="311650F3" w:rsidR="002371E1" w:rsidRPr="007A1352" w:rsidRDefault="00336745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  <w:tc>
          <w:tcPr>
            <w:tcW w:w="633" w:type="pct"/>
            <w:shd w:val="clear" w:color="auto" w:fill="auto"/>
          </w:tcPr>
          <w:p w14:paraId="0B7FD494" w14:textId="7EAF7F8F" w:rsidR="002371E1" w:rsidRPr="007A1352" w:rsidRDefault="00336745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336745">
              <w:t>1</w:t>
            </w:r>
          </w:p>
        </w:tc>
        <w:tc>
          <w:tcPr>
            <w:tcW w:w="698" w:type="pct"/>
            <w:shd w:val="clear" w:color="auto" w:fill="auto"/>
          </w:tcPr>
          <w:p w14:paraId="420AF02E" w14:textId="5D25AEF3" w:rsidR="002371E1" w:rsidRPr="007A1352" w:rsidRDefault="00336745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336745">
              <w:t>1</w:t>
            </w:r>
          </w:p>
        </w:tc>
      </w:tr>
      <w:tr w:rsidR="002371E1" w:rsidRPr="007A1352" w14:paraId="7D83BC43" w14:textId="77777777" w:rsidTr="0044789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99" w:type="pct"/>
            <w:shd w:val="clear" w:color="auto" w:fill="auto"/>
          </w:tcPr>
          <w:p w14:paraId="5F0BB497" w14:textId="77777777" w:rsidR="002371E1" w:rsidRPr="007A1352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A1352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5F1BE36A" w14:textId="149BA5BC" w:rsidR="002371E1" w:rsidRPr="007A1352" w:rsidRDefault="00336745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</w:t>
            </w:r>
          </w:p>
        </w:tc>
        <w:tc>
          <w:tcPr>
            <w:tcW w:w="685" w:type="pct"/>
            <w:shd w:val="clear" w:color="auto" w:fill="auto"/>
          </w:tcPr>
          <w:p w14:paraId="4BF03C30" w14:textId="3C53EB67" w:rsidR="002371E1" w:rsidRPr="007A1352" w:rsidRDefault="00336745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</w:t>
            </w:r>
          </w:p>
        </w:tc>
        <w:tc>
          <w:tcPr>
            <w:tcW w:w="633" w:type="pct"/>
            <w:shd w:val="clear" w:color="auto" w:fill="auto"/>
          </w:tcPr>
          <w:p w14:paraId="5A41DFBE" w14:textId="4F8452EA" w:rsidR="002371E1" w:rsidRPr="007A1352" w:rsidRDefault="00336745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</w:t>
            </w:r>
          </w:p>
        </w:tc>
        <w:tc>
          <w:tcPr>
            <w:tcW w:w="698" w:type="pct"/>
            <w:shd w:val="clear" w:color="auto" w:fill="auto"/>
          </w:tcPr>
          <w:p w14:paraId="2C3161DA" w14:textId="662CF596" w:rsidR="002371E1" w:rsidRPr="007A1352" w:rsidRDefault="00336745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</w:t>
            </w:r>
          </w:p>
        </w:tc>
      </w:tr>
    </w:tbl>
    <w:p w14:paraId="648AD028" w14:textId="199CED46" w:rsidR="00545199" w:rsidRPr="0047512C" w:rsidRDefault="00545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</w:p>
    <w:p w14:paraId="543AD645" w14:textId="5A5F4EEE" w:rsidR="006D0920" w:rsidRDefault="006D0920" w:rsidP="006D0920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D0920">
        <w:rPr>
          <w:rFonts w:ascii="Angsana New" w:hAnsi="Angsana New"/>
          <w:b/>
          <w:bCs/>
          <w:sz w:val="30"/>
          <w:szCs w:val="30"/>
          <w:cs/>
          <w:lang w:bidi="th-TH"/>
        </w:rPr>
        <w:t>ลูกหนี้การค้า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664BC3" w:rsidRPr="00664BC3" w14:paraId="0A85F6A9" w14:textId="77777777" w:rsidTr="0047512C">
        <w:trPr>
          <w:cantSplit/>
          <w:tblHeader/>
        </w:trPr>
        <w:tc>
          <w:tcPr>
            <w:tcW w:w="4230" w:type="dxa"/>
            <w:vAlign w:val="bottom"/>
          </w:tcPr>
          <w:p w14:paraId="6C034989" w14:textId="481C04D7" w:rsidR="00664BC3" w:rsidRPr="00664BC3" w:rsidRDefault="00664BC3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13CF124" w14:textId="411AD167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BC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9FBC373" w14:textId="1E6C95AE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64B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4BC3" w:rsidRPr="00664BC3" w14:paraId="6A57B59A" w14:textId="77777777" w:rsidTr="0047512C">
        <w:trPr>
          <w:cantSplit/>
          <w:tblHeader/>
        </w:trPr>
        <w:tc>
          <w:tcPr>
            <w:tcW w:w="4230" w:type="dxa"/>
            <w:vAlign w:val="bottom"/>
          </w:tcPr>
          <w:p w14:paraId="505469BD" w14:textId="75F27EC0" w:rsidR="00664BC3" w:rsidRPr="00664BC3" w:rsidRDefault="00664BC3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C0710BE" w14:textId="32D65D03" w:rsidR="00664BC3" w:rsidRPr="00C61FE5" w:rsidRDefault="00336745" w:rsidP="002B07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33674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664BC3" w:rsidRPr="00C61FE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664BC3" w:rsidRPr="00C61FE5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33674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461A185F" w14:textId="780BAB38" w:rsidR="00664BC3" w:rsidRPr="00C61FE5" w:rsidRDefault="00336745" w:rsidP="002B0772">
            <w:pPr>
              <w:spacing w:line="240" w:lineRule="auto"/>
              <w:ind w:left="-53" w:right="-55"/>
              <w:jc w:val="center"/>
              <w:rPr>
                <w:cs/>
              </w:rPr>
            </w:pPr>
            <w:r w:rsidRPr="00336745">
              <w:rPr>
                <w:rFonts w:hint="cs"/>
              </w:rPr>
              <w:t>31</w:t>
            </w:r>
            <w:r w:rsidR="00664BC3" w:rsidRPr="00C61FE5">
              <w:rPr>
                <w:rFonts w:hint="cs"/>
              </w:rPr>
              <w:t xml:space="preserve"> </w:t>
            </w:r>
            <w:r w:rsidR="00664BC3" w:rsidRPr="00C61FE5">
              <w:rPr>
                <w:rFonts w:hint="cs"/>
                <w:cs/>
              </w:rPr>
              <w:t>ธันวาคม</w:t>
            </w:r>
            <w:r w:rsidR="00664BC3" w:rsidRPr="00C61FE5">
              <w:rPr>
                <w:rFonts w:hint="cs"/>
              </w:rPr>
              <w:t xml:space="preserve"> </w:t>
            </w:r>
            <w:r w:rsidRPr="00336745">
              <w:rPr>
                <w:rFonts w:hint="cs"/>
              </w:rPr>
              <w:t>2563</w:t>
            </w:r>
          </w:p>
        </w:tc>
        <w:tc>
          <w:tcPr>
            <w:tcW w:w="1170" w:type="dxa"/>
            <w:vAlign w:val="bottom"/>
          </w:tcPr>
          <w:p w14:paraId="7225DC0F" w14:textId="0F61637A" w:rsidR="00664BC3" w:rsidRPr="00C61FE5" w:rsidRDefault="00336745" w:rsidP="002B077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  <w:r w:rsidRPr="0033674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664BC3" w:rsidRPr="00C61FE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664BC3" w:rsidRPr="00C61FE5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336745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31782CB4" w14:textId="683EAB1F" w:rsidR="00664BC3" w:rsidRPr="00C61FE5" w:rsidRDefault="00336745" w:rsidP="002B077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336745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664BC3" w:rsidRPr="00C61FE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="00664BC3" w:rsidRPr="00C61FE5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664BC3" w:rsidRPr="00C61FE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336745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664BC3" w:rsidRPr="00664BC3" w14:paraId="2D783A68" w14:textId="77777777" w:rsidTr="0047512C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45674D" w14:textId="7B071D9C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AB85A98" w14:textId="5B07D38B" w:rsidR="00664BC3" w:rsidRPr="00664BC3" w:rsidRDefault="00664BC3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64B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4BC3" w:rsidRPr="00664BC3" w14:paraId="74E752CA" w14:textId="77777777" w:rsidTr="0047512C">
        <w:trPr>
          <w:cantSplit/>
        </w:trPr>
        <w:tc>
          <w:tcPr>
            <w:tcW w:w="4230" w:type="dxa"/>
            <w:hideMark/>
          </w:tcPr>
          <w:p w14:paraId="786582AB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A85E1AD" w14:textId="3EA77C69" w:rsidR="00664BC3" w:rsidRPr="000063E3" w:rsidRDefault="00336745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063E3" w:rsidRPr="00006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260" w:type="dxa"/>
          </w:tcPr>
          <w:p w14:paraId="4D2F61F8" w14:textId="3CDE4FED" w:rsidR="00664BC3" w:rsidRPr="00C61FE5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1F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170" w:type="dxa"/>
          </w:tcPr>
          <w:p w14:paraId="2DCE42CF" w14:textId="4866FA11" w:rsidR="00664BC3" w:rsidRPr="00664BC3" w:rsidRDefault="00336745" w:rsidP="008E25B5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728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</w:p>
        </w:tc>
        <w:tc>
          <w:tcPr>
            <w:tcW w:w="1260" w:type="dxa"/>
          </w:tcPr>
          <w:p w14:paraId="5CE5BF43" w14:textId="39431306" w:rsidR="00664BC3" w:rsidRPr="00664BC3" w:rsidRDefault="00336745" w:rsidP="008E25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1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</w:tr>
      <w:tr w:rsidR="00664BC3" w:rsidRPr="00664BC3" w14:paraId="45EDE0D3" w14:textId="77777777" w:rsidTr="0047512C">
        <w:trPr>
          <w:cantSplit/>
        </w:trPr>
        <w:tc>
          <w:tcPr>
            <w:tcW w:w="4230" w:type="dxa"/>
            <w:hideMark/>
          </w:tcPr>
          <w:p w14:paraId="69600D56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839754A" w14:textId="77777777" w:rsidR="00664BC3" w:rsidRPr="000063E3" w:rsidRDefault="00664BC3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558B0D" w14:textId="77777777" w:rsidR="00664BC3" w:rsidRPr="00664BC3" w:rsidRDefault="00664BC3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42C2A" w14:textId="77777777" w:rsidR="00664BC3" w:rsidRPr="00664BC3" w:rsidRDefault="00664BC3" w:rsidP="002B07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F3B2D" w14:textId="77777777" w:rsidR="00664BC3" w:rsidRPr="00664BC3" w:rsidRDefault="00664BC3" w:rsidP="002B077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BC3" w:rsidRPr="00664BC3" w14:paraId="531363B4" w14:textId="77777777" w:rsidTr="0047512C">
        <w:trPr>
          <w:cantSplit/>
        </w:trPr>
        <w:tc>
          <w:tcPr>
            <w:tcW w:w="4230" w:type="dxa"/>
            <w:hideMark/>
          </w:tcPr>
          <w:p w14:paraId="51D6D053" w14:textId="245302C5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/>
                <w:cs/>
              </w:rPr>
              <w:t xml:space="preserve">  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 xml:space="preserve">น้อยกว่า </w:t>
            </w:r>
            <w:r w:rsidR="00336745" w:rsidRPr="00336745">
              <w:rPr>
                <w:rFonts w:asciiTheme="majorBidi" w:hAnsiTheme="majorBidi" w:cstheme="majorBidi"/>
              </w:rPr>
              <w:t>3</w:t>
            </w:r>
            <w:r w:rsidR="00C61FE5" w:rsidRPr="00C61FE5">
              <w:rPr>
                <w:rFonts w:asciiTheme="majorBidi" w:hAnsiTheme="majorBidi" w:cstheme="majorBidi"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2E1A0C59" w14:textId="059D96CB" w:rsidR="00664BC3" w:rsidRPr="000063E3" w:rsidRDefault="00336745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260" w:type="dxa"/>
          </w:tcPr>
          <w:p w14:paraId="38586CDA" w14:textId="1E07C532" w:rsidR="00664BC3" w:rsidRPr="00664BC3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1170" w:type="dxa"/>
          </w:tcPr>
          <w:p w14:paraId="3354BBB7" w14:textId="4BCDD88B" w:rsidR="00664BC3" w:rsidRPr="005A5083" w:rsidRDefault="00336745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1260" w:type="dxa"/>
          </w:tcPr>
          <w:p w14:paraId="54B2311F" w14:textId="0D7760F7" w:rsidR="00664BC3" w:rsidRPr="005A5083" w:rsidRDefault="00336745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664BC3" w:rsidRPr="00664BC3" w14:paraId="75CC871F" w14:textId="77777777" w:rsidTr="0047512C">
        <w:trPr>
          <w:cantSplit/>
        </w:trPr>
        <w:tc>
          <w:tcPr>
            <w:tcW w:w="4230" w:type="dxa"/>
            <w:hideMark/>
          </w:tcPr>
          <w:p w14:paraId="29E4CA62" w14:textId="0C5F1389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 w:cstheme="majorBidi"/>
              </w:rPr>
              <w:t xml:space="preserve">   </w:t>
            </w:r>
            <w:r w:rsidR="00336745" w:rsidRPr="00336745">
              <w:rPr>
                <w:rFonts w:asciiTheme="majorBidi" w:hAnsiTheme="majorBidi" w:cstheme="majorBidi"/>
              </w:rPr>
              <w:t>3</w:t>
            </w:r>
            <w:r w:rsidR="00C61FE5" w:rsidRPr="00C61FE5">
              <w:rPr>
                <w:rFonts w:asciiTheme="majorBidi" w:hAnsiTheme="majorBidi"/>
                <w:cs/>
              </w:rPr>
              <w:t xml:space="preserve"> - </w:t>
            </w:r>
            <w:r w:rsidR="00336745" w:rsidRPr="00336745">
              <w:rPr>
                <w:rFonts w:asciiTheme="majorBidi" w:hAnsiTheme="majorBidi" w:cstheme="majorBidi"/>
              </w:rPr>
              <w:t>6</w:t>
            </w:r>
            <w:r w:rsidR="00C61FE5" w:rsidRPr="00C61FE5">
              <w:rPr>
                <w:rFonts w:asciiTheme="majorBidi" w:hAnsiTheme="majorBidi" w:cstheme="majorBidi"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5B9CD49A" w14:textId="7F0537E9" w:rsidR="00664BC3" w:rsidRPr="000063E3" w:rsidRDefault="00336745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260" w:type="dxa"/>
          </w:tcPr>
          <w:p w14:paraId="2A950771" w14:textId="33418E68" w:rsidR="00664BC3" w:rsidRPr="00664BC3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170" w:type="dxa"/>
          </w:tcPr>
          <w:p w14:paraId="324B3851" w14:textId="05750995" w:rsidR="00664BC3" w:rsidRPr="005A5083" w:rsidRDefault="00F72838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50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0" w:type="dxa"/>
          </w:tcPr>
          <w:p w14:paraId="0ABC5318" w14:textId="07EC3538" w:rsidR="00664BC3" w:rsidRPr="005A5083" w:rsidRDefault="00C61FE5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50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64BC3" w:rsidRPr="00664BC3" w14:paraId="5460BA8C" w14:textId="77777777" w:rsidTr="0047512C">
        <w:trPr>
          <w:cantSplit/>
        </w:trPr>
        <w:tc>
          <w:tcPr>
            <w:tcW w:w="4230" w:type="dxa"/>
            <w:hideMark/>
          </w:tcPr>
          <w:p w14:paraId="4268B46F" w14:textId="6C576FEF" w:rsidR="00664BC3" w:rsidRPr="00C61FE5" w:rsidRDefault="00664BC3" w:rsidP="002B0772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C61FE5">
              <w:rPr>
                <w:rFonts w:asciiTheme="majorBidi" w:hAnsiTheme="majorBidi" w:cstheme="majorBidi"/>
              </w:rPr>
              <w:t xml:space="preserve">   </w:t>
            </w:r>
            <w:r w:rsidR="00336745" w:rsidRPr="00336745">
              <w:rPr>
                <w:rFonts w:asciiTheme="majorBidi" w:hAnsiTheme="majorBidi" w:cstheme="majorBidi"/>
              </w:rPr>
              <w:t>6</w:t>
            </w:r>
            <w:r w:rsidRPr="00C61FE5">
              <w:rPr>
                <w:rFonts w:asciiTheme="majorBidi" w:hAnsiTheme="majorBidi" w:cstheme="majorBidi"/>
              </w:rPr>
              <w:t xml:space="preserve"> </w:t>
            </w:r>
            <w:r w:rsidRPr="00C61FE5">
              <w:rPr>
                <w:rFonts w:asciiTheme="majorBidi" w:hAnsiTheme="majorBidi"/>
                <w:cs/>
              </w:rPr>
              <w:t xml:space="preserve">- </w:t>
            </w:r>
            <w:r w:rsidR="00336745" w:rsidRPr="00336745">
              <w:rPr>
                <w:rFonts w:asciiTheme="majorBidi" w:hAnsiTheme="majorBidi" w:cstheme="majorBidi"/>
              </w:rPr>
              <w:t>12</w:t>
            </w:r>
            <w:r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4878D768" w14:textId="405C706F" w:rsidR="00664BC3" w:rsidRPr="000063E3" w:rsidRDefault="00336745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260" w:type="dxa"/>
          </w:tcPr>
          <w:p w14:paraId="5EEC9136" w14:textId="676BCAD4" w:rsidR="00664BC3" w:rsidRPr="00664BC3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1170" w:type="dxa"/>
          </w:tcPr>
          <w:p w14:paraId="348BBC0E" w14:textId="2D0A9235" w:rsidR="00664BC3" w:rsidRPr="005A5083" w:rsidRDefault="00336745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1260" w:type="dxa"/>
          </w:tcPr>
          <w:p w14:paraId="6FBA2D17" w14:textId="1D6732F7" w:rsidR="00664BC3" w:rsidRPr="005A5083" w:rsidRDefault="00336745" w:rsidP="005A508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</w:tr>
      <w:tr w:rsidR="00664BC3" w:rsidRPr="00664BC3" w14:paraId="1823947E" w14:textId="77777777" w:rsidTr="0047512C">
        <w:trPr>
          <w:cantSplit/>
        </w:trPr>
        <w:tc>
          <w:tcPr>
            <w:tcW w:w="4230" w:type="dxa"/>
            <w:hideMark/>
          </w:tcPr>
          <w:p w14:paraId="1DE17BFB" w14:textId="7706B4FD" w:rsidR="00664BC3" w:rsidRPr="00C61FE5" w:rsidRDefault="00664BC3" w:rsidP="002B0772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cs/>
              </w:rPr>
              <w:t xml:space="preserve">  มากกว่า </w:t>
            </w:r>
            <w:r w:rsidR="00336745" w:rsidRPr="00336745">
              <w:rPr>
                <w:rFonts w:asciiTheme="majorBidi" w:hAnsiTheme="majorBidi" w:cstheme="majorBidi"/>
              </w:rPr>
              <w:t>12</w:t>
            </w:r>
            <w:r w:rsidRPr="00C61FE5">
              <w:rPr>
                <w:rFonts w:asciiTheme="majorBidi" w:hAnsiTheme="majorBidi" w:cstheme="majorBidi"/>
                <w:cs/>
              </w:rPr>
              <w:t xml:space="preserve"> </w:t>
            </w:r>
            <w:r w:rsidR="00C61FE5" w:rsidRPr="00C61FE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07FCF881" w14:textId="2DD1B1E0" w:rsidR="00664BC3" w:rsidRPr="000063E3" w:rsidRDefault="00336745" w:rsidP="000063E3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D6200B" w14:textId="762F4705" w:rsidR="00664BC3" w:rsidRPr="00664BC3" w:rsidRDefault="00336745" w:rsidP="00C61FE5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170" w:type="dxa"/>
          </w:tcPr>
          <w:p w14:paraId="4797FBCB" w14:textId="5D753499" w:rsidR="00664BC3" w:rsidRPr="005A5083" w:rsidRDefault="00336745" w:rsidP="008E25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A3849F" w14:textId="237DE2EE" w:rsidR="00664BC3" w:rsidRPr="005A5083" w:rsidRDefault="00336745" w:rsidP="008E25B5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664BC3" w:rsidRPr="00664BC3" w14:paraId="0B54E5AE" w14:textId="77777777" w:rsidTr="0047512C">
        <w:trPr>
          <w:cantSplit/>
        </w:trPr>
        <w:tc>
          <w:tcPr>
            <w:tcW w:w="4230" w:type="dxa"/>
            <w:hideMark/>
          </w:tcPr>
          <w:p w14:paraId="28045940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61FE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53C9EBF2" w14:textId="17B0C7CC" w:rsidR="00664BC3" w:rsidRPr="000063E3" w:rsidRDefault="00336745" w:rsidP="000063E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41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46D9542" w14:textId="4479FE87" w:rsidR="00664BC3" w:rsidRPr="00664BC3" w:rsidRDefault="00336745" w:rsidP="00C61FE5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1170" w:type="dxa"/>
          </w:tcPr>
          <w:p w14:paraId="7B03BF7E" w14:textId="04C649E6" w:rsidR="00664BC3" w:rsidRPr="00664BC3" w:rsidRDefault="00336745" w:rsidP="005A5083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F72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D63FA8" w14:textId="5EDBD4D5" w:rsidR="00664BC3" w:rsidRPr="00664BC3" w:rsidRDefault="00336745" w:rsidP="002B0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664BC3" w:rsidRPr="00664BC3" w14:paraId="52779DD4" w14:textId="77777777" w:rsidTr="0047512C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2FBE8ED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</w:rPr>
            </w:pPr>
            <w:r w:rsidRPr="00C61FE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61FE5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4EB99B1" w14:textId="169C6281" w:rsidR="00664BC3" w:rsidRPr="000063E3" w:rsidRDefault="000063E3" w:rsidP="00C61FE5">
            <w:pPr>
              <w:pStyle w:val="acctfourfigures"/>
              <w:pBdr>
                <w:bottom w:val="single" w:sz="4" w:space="1" w:color="auto"/>
              </w:pBdr>
              <w:tabs>
                <w:tab w:val="decimal" w:pos="731"/>
              </w:tabs>
              <w:spacing w:line="240" w:lineRule="auto"/>
              <w:ind w:lef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63E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336745"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  <w:r w:rsidRPr="000063E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D740660" w14:textId="5185E232" w:rsidR="00664BC3" w:rsidRPr="00C61FE5" w:rsidRDefault="00C61FE5" w:rsidP="005A5083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1FE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336745"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Pr="00C61FE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37255A15" w14:textId="6D656E73" w:rsidR="00664BC3" w:rsidRPr="00F72838" w:rsidRDefault="00F72838" w:rsidP="00C61FE5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2838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336745"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  <w:r w:rsidRPr="00F72838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FD9CDD" w14:textId="55E18174" w:rsidR="00664BC3" w:rsidRPr="00664BC3" w:rsidRDefault="00C61FE5" w:rsidP="008E25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83"/>
                <w:tab w:val="decimal" w:pos="82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336745"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64BC3" w:rsidRPr="00664BC3" w14:paraId="721C6AA9" w14:textId="77777777" w:rsidTr="0047512C">
        <w:trPr>
          <w:cantSplit/>
        </w:trPr>
        <w:tc>
          <w:tcPr>
            <w:tcW w:w="4230" w:type="dxa"/>
            <w:hideMark/>
          </w:tcPr>
          <w:p w14:paraId="51EEBC29" w14:textId="77777777" w:rsidR="00664BC3" w:rsidRPr="00C61FE5" w:rsidRDefault="00664BC3" w:rsidP="002B0772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61FE5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7ED8727C" w14:textId="0A51D24E" w:rsidR="00664BC3" w:rsidRPr="00664BC3" w:rsidRDefault="00336745" w:rsidP="005A5083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063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AD028C" w14:textId="44FB93F7" w:rsidR="00664BC3" w:rsidRPr="00664BC3" w:rsidRDefault="00336745" w:rsidP="00C61FE5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</w:p>
        </w:tc>
        <w:tc>
          <w:tcPr>
            <w:tcW w:w="1170" w:type="dxa"/>
          </w:tcPr>
          <w:p w14:paraId="1847864F" w14:textId="725E0643" w:rsidR="00664BC3" w:rsidRPr="00664BC3" w:rsidRDefault="00336745" w:rsidP="005A5083">
            <w:pPr>
              <w:pStyle w:val="acctfourfigures"/>
              <w:pBdr>
                <w:bottom w:val="double" w:sz="4" w:space="1" w:color="auto"/>
              </w:pBdr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72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1260" w:type="dxa"/>
          </w:tcPr>
          <w:p w14:paraId="0AF84930" w14:textId="134715B0" w:rsidR="00664BC3" w:rsidRPr="00664BC3" w:rsidRDefault="00336745" w:rsidP="008E25B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3"/>
              </w:tabs>
              <w:spacing w:line="240" w:lineRule="auto"/>
              <w:ind w:lef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</w:p>
        </w:tc>
      </w:tr>
    </w:tbl>
    <w:p w14:paraId="790A6F75" w14:textId="77777777" w:rsidR="0047512C" w:rsidRPr="0047512C" w:rsidRDefault="0047512C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8"/>
        <w:gridCol w:w="1260"/>
        <w:gridCol w:w="1262"/>
        <w:gridCol w:w="1170"/>
        <w:gridCol w:w="1260"/>
      </w:tblGrid>
      <w:tr w:rsidR="00C61FE5" w:rsidRPr="00C61FE5" w14:paraId="3A4E6D80" w14:textId="77777777" w:rsidTr="00576EC8">
        <w:trPr>
          <w:cantSplit/>
          <w:tblHeader/>
        </w:trPr>
        <w:tc>
          <w:tcPr>
            <w:tcW w:w="4318" w:type="dxa"/>
            <w:vAlign w:val="bottom"/>
            <w:hideMark/>
          </w:tcPr>
          <w:p w14:paraId="0C3C755E" w14:textId="417F74DB" w:rsidR="00C61FE5" w:rsidRPr="00C61FE5" w:rsidRDefault="00C61FE5" w:rsidP="002B077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1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1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1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2" w:type="dxa"/>
            <w:gridSpan w:val="2"/>
            <w:vAlign w:val="bottom"/>
          </w:tcPr>
          <w:p w14:paraId="066F4F59" w14:textId="1EA3918F" w:rsidR="00C61FE5" w:rsidRPr="00C61FE5" w:rsidRDefault="00C61FE5" w:rsidP="002B07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1FE5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743C5A5" w14:textId="45374740" w:rsidR="00C61FE5" w:rsidRPr="00C61FE5" w:rsidRDefault="00C61FE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1FE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1FE5" w:rsidRPr="00C61FE5" w14:paraId="2610EBD1" w14:textId="77777777" w:rsidTr="00576EC8">
        <w:trPr>
          <w:cantSplit/>
          <w:tblHeader/>
        </w:trPr>
        <w:tc>
          <w:tcPr>
            <w:tcW w:w="4318" w:type="dxa"/>
            <w:vAlign w:val="bottom"/>
          </w:tcPr>
          <w:p w14:paraId="6DCB9BA4" w14:textId="7FD2EC44" w:rsidR="00C61FE5" w:rsidRPr="00C61FE5" w:rsidRDefault="00C61FE5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C61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C61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C61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36745" w:rsidRPr="003367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1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61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71EE21B" w14:textId="0AA0C87E" w:rsidR="00C61FE5" w:rsidRPr="00F146F3" w:rsidRDefault="0033674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146F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2" w:type="dxa"/>
            <w:vAlign w:val="bottom"/>
          </w:tcPr>
          <w:p w14:paraId="36D505A5" w14:textId="6781A9B7" w:rsidR="00C61FE5" w:rsidRPr="00F146F3" w:rsidRDefault="00336745" w:rsidP="002B07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46F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25464AA2" w14:textId="0D06C88B" w:rsidR="00C61FE5" w:rsidRPr="00F146F3" w:rsidRDefault="00336745" w:rsidP="002B077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146F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14A9EB77" w14:textId="67679278" w:rsidR="00C61FE5" w:rsidRPr="00F146F3" w:rsidRDefault="0033674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46F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C61FE5" w:rsidRPr="00C61FE5" w14:paraId="6E741D17" w14:textId="77777777" w:rsidTr="00576EC8">
        <w:trPr>
          <w:cantSplit/>
          <w:tblHeader/>
        </w:trPr>
        <w:tc>
          <w:tcPr>
            <w:tcW w:w="4318" w:type="dxa"/>
            <w:vAlign w:val="bottom"/>
          </w:tcPr>
          <w:p w14:paraId="7233755F" w14:textId="51B2BB9E" w:rsidR="00C61FE5" w:rsidRPr="00C61FE5" w:rsidRDefault="00C61FE5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4"/>
            <w:vAlign w:val="bottom"/>
            <w:hideMark/>
          </w:tcPr>
          <w:p w14:paraId="3B2AA7CC" w14:textId="77777777" w:rsidR="00C61FE5" w:rsidRPr="00C61FE5" w:rsidRDefault="00C61FE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1FE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1FE5" w:rsidRPr="00C61FE5" w14:paraId="5C9D7A4E" w14:textId="77777777" w:rsidTr="00576EC8">
        <w:trPr>
          <w:cantSplit/>
        </w:trPr>
        <w:tc>
          <w:tcPr>
            <w:tcW w:w="4318" w:type="dxa"/>
          </w:tcPr>
          <w:p w14:paraId="05E84D17" w14:textId="77777777" w:rsidR="00C61FE5" w:rsidRPr="00C61FE5" w:rsidRDefault="00C61FE5" w:rsidP="006D0920">
            <w:pPr>
              <w:pStyle w:val="ListParagraph"/>
              <w:numPr>
                <w:ilvl w:val="0"/>
                <w:numId w:val="41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1FE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3BE21C36" w14:textId="103FB7DA" w:rsidR="00C61FE5" w:rsidRPr="006C42C3" w:rsidRDefault="009862E1" w:rsidP="0064747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42C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336745"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6C42C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62" w:type="dxa"/>
          </w:tcPr>
          <w:p w14:paraId="6C610793" w14:textId="35B22D8A" w:rsidR="00C61FE5" w:rsidRPr="006C42C3" w:rsidRDefault="009862E1" w:rsidP="006474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2C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170" w:type="dxa"/>
          </w:tcPr>
          <w:p w14:paraId="616C88F0" w14:textId="0C7AE45E" w:rsidR="00C61FE5" w:rsidRPr="006C42C3" w:rsidRDefault="00A64138" w:rsidP="006474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2C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336745" w:rsidRPr="00336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6C42C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60" w:type="dxa"/>
          </w:tcPr>
          <w:p w14:paraId="1BCE46D1" w14:textId="00B688C4" w:rsidR="00C61FE5" w:rsidRPr="00C61FE5" w:rsidRDefault="00A64138" w:rsidP="0064747F">
            <w:pPr>
              <w:pStyle w:val="acctfourfigures"/>
              <w:tabs>
                <w:tab w:val="decimal" w:pos="731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336745" w:rsidRPr="003367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407FEE87" w14:textId="390F98CE" w:rsidR="00545199" w:rsidRDefault="00545199" w:rsidP="00BE67B8">
      <w:pPr>
        <w:rPr>
          <w:cs/>
        </w:rPr>
      </w:pPr>
    </w:p>
    <w:p w14:paraId="4075A1F9" w14:textId="0FFF195F" w:rsidR="00870CCC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487D140C" w14:textId="77777777" w:rsidR="00C61FE5" w:rsidRPr="007A1352" w:rsidRDefault="00C61FE5" w:rsidP="00F77919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7A1352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7A1352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7A135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2D42" w:rsidRPr="007A1352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B52D42" w:rsidRPr="007A1352" w:rsidRDefault="00B52D42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1E2461BE" w:rsidR="00B52D42" w:rsidRPr="007A1352" w:rsidRDefault="0033674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="00B52D42">
              <w:rPr>
                <w:cs/>
              </w:rPr>
              <w:t xml:space="preserve"> </w:t>
            </w:r>
            <w:r w:rsidR="00B52D42">
              <w:rPr>
                <w:rFonts w:hint="cs"/>
                <w:cs/>
              </w:rPr>
              <w:t>มีนาคม</w:t>
            </w:r>
          </w:p>
        </w:tc>
        <w:tc>
          <w:tcPr>
            <w:tcW w:w="1238" w:type="dxa"/>
            <w:shd w:val="clear" w:color="auto" w:fill="auto"/>
          </w:tcPr>
          <w:p w14:paraId="052B3E5C" w14:textId="7E425D35" w:rsidR="00B52D42" w:rsidRPr="007A1352" w:rsidRDefault="0033674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="00B52D42" w:rsidRPr="007A1352">
              <w:rPr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1018F9B4" w:rsidR="00B52D42" w:rsidRPr="007A1352" w:rsidRDefault="0033674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="00B011A9">
              <w:rPr>
                <w:cs/>
              </w:rPr>
              <w:t xml:space="preserve"> </w:t>
            </w:r>
            <w:r w:rsidR="00B011A9">
              <w:rPr>
                <w:rFonts w:hint="cs"/>
                <w:cs/>
              </w:rPr>
              <w:t>มีนาคม</w:t>
            </w:r>
          </w:p>
        </w:tc>
        <w:tc>
          <w:tcPr>
            <w:tcW w:w="1238" w:type="dxa"/>
            <w:shd w:val="clear" w:color="auto" w:fill="auto"/>
          </w:tcPr>
          <w:p w14:paraId="216B7228" w14:textId="38871CB0" w:rsidR="00B52D42" w:rsidRPr="007A1352" w:rsidRDefault="0033674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31</w:t>
            </w:r>
            <w:r w:rsidR="00B52D42" w:rsidRPr="007A1352">
              <w:rPr>
                <w:cs/>
              </w:rPr>
              <w:t xml:space="preserve"> ธันวาคม</w:t>
            </w:r>
          </w:p>
        </w:tc>
      </w:tr>
      <w:tr w:rsidR="00FB5B70" w:rsidRPr="007A1352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37" w:type="dxa"/>
          </w:tcPr>
          <w:p w14:paraId="2274432E" w14:textId="1F2FA9CF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2564</w:t>
            </w:r>
          </w:p>
        </w:tc>
        <w:tc>
          <w:tcPr>
            <w:tcW w:w="1238" w:type="dxa"/>
          </w:tcPr>
          <w:p w14:paraId="61420B95" w14:textId="3AB74573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36745">
              <w:t>2563</w:t>
            </w:r>
          </w:p>
        </w:tc>
        <w:tc>
          <w:tcPr>
            <w:tcW w:w="1237" w:type="dxa"/>
          </w:tcPr>
          <w:p w14:paraId="3DC34518" w14:textId="5093123A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1238" w:type="dxa"/>
          </w:tcPr>
          <w:p w14:paraId="073E8E20" w14:textId="69D7A519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336745">
              <w:t>2563</w:t>
            </w:r>
          </w:p>
        </w:tc>
      </w:tr>
      <w:tr w:rsidR="00FB5B70" w:rsidRPr="007A1352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950" w:type="dxa"/>
            <w:gridSpan w:val="4"/>
          </w:tcPr>
          <w:p w14:paraId="4512B1F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5B70" w:rsidRPr="007A1352" w14:paraId="1FF8DABA" w14:textId="77777777" w:rsidTr="003C47DD">
        <w:tc>
          <w:tcPr>
            <w:tcW w:w="4338" w:type="dxa"/>
          </w:tcPr>
          <w:p w14:paraId="155D9E34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0EBAE97E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7</w:t>
            </w:r>
            <w:r w:rsidR="000063E3">
              <w:t>,</w:t>
            </w:r>
            <w:r w:rsidRPr="00336745">
              <w:t>631</w:t>
            </w:r>
          </w:p>
        </w:tc>
        <w:tc>
          <w:tcPr>
            <w:tcW w:w="1238" w:type="dxa"/>
          </w:tcPr>
          <w:p w14:paraId="42CF372A" w14:textId="0F6247FC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7</w:t>
            </w:r>
            <w:r w:rsidR="000F52E1">
              <w:t>,</w:t>
            </w:r>
            <w:r w:rsidRPr="00336745">
              <w:t>047</w:t>
            </w:r>
          </w:p>
        </w:tc>
        <w:tc>
          <w:tcPr>
            <w:tcW w:w="1237" w:type="dxa"/>
          </w:tcPr>
          <w:p w14:paraId="228424BF" w14:textId="15E3C12D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6</w:t>
            </w:r>
            <w:r w:rsidR="00A64138">
              <w:t>,</w:t>
            </w:r>
            <w:r w:rsidRPr="00336745">
              <w:t>415</w:t>
            </w:r>
          </w:p>
        </w:tc>
        <w:tc>
          <w:tcPr>
            <w:tcW w:w="1238" w:type="dxa"/>
          </w:tcPr>
          <w:p w14:paraId="428268BC" w14:textId="2BA3E80B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5</w:t>
            </w:r>
            <w:r w:rsidR="00FB5B70">
              <w:rPr>
                <w:rFonts w:hint="cs"/>
                <w:cs/>
              </w:rPr>
              <w:t>,</w:t>
            </w:r>
            <w:r w:rsidRPr="00336745">
              <w:rPr>
                <w:rFonts w:hint="cs"/>
              </w:rPr>
              <w:t>8</w:t>
            </w:r>
            <w:r w:rsidRPr="00336745">
              <w:t>14</w:t>
            </w:r>
          </w:p>
        </w:tc>
      </w:tr>
      <w:tr w:rsidR="00FB5B70" w:rsidRPr="007A1352" w14:paraId="3468B39D" w14:textId="77777777" w:rsidTr="003C47DD">
        <w:tc>
          <w:tcPr>
            <w:tcW w:w="4338" w:type="dxa"/>
          </w:tcPr>
          <w:p w14:paraId="28EBD0A9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2B3867D6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5</w:t>
            </w:r>
            <w:r w:rsidR="000063E3">
              <w:t>,</w:t>
            </w:r>
            <w:r w:rsidRPr="00336745">
              <w:t>475</w:t>
            </w:r>
          </w:p>
        </w:tc>
        <w:tc>
          <w:tcPr>
            <w:tcW w:w="1238" w:type="dxa"/>
          </w:tcPr>
          <w:p w14:paraId="0C023C5A" w14:textId="1473DF6F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8</w:t>
            </w:r>
            <w:r w:rsidR="000F52E1">
              <w:t>,</w:t>
            </w:r>
            <w:r w:rsidRPr="00336745">
              <w:t>052</w:t>
            </w:r>
          </w:p>
        </w:tc>
        <w:tc>
          <w:tcPr>
            <w:tcW w:w="1237" w:type="dxa"/>
          </w:tcPr>
          <w:p w14:paraId="4CD20443" w14:textId="4C98506D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4</w:t>
            </w:r>
            <w:r w:rsidR="00A64138">
              <w:t>,</w:t>
            </w:r>
            <w:r w:rsidRPr="00336745">
              <w:t>130</w:t>
            </w:r>
          </w:p>
        </w:tc>
        <w:tc>
          <w:tcPr>
            <w:tcW w:w="1238" w:type="dxa"/>
          </w:tcPr>
          <w:p w14:paraId="2FFA67B1" w14:textId="11E80B63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6</w:t>
            </w:r>
            <w:r w:rsidR="00FB5B70">
              <w:rPr>
                <w:rFonts w:hint="cs"/>
                <w:cs/>
              </w:rPr>
              <w:t>,</w:t>
            </w:r>
            <w:r w:rsidRPr="00336745">
              <w:t>704</w:t>
            </w:r>
          </w:p>
        </w:tc>
      </w:tr>
      <w:tr w:rsidR="00FB5B70" w:rsidRPr="007A1352" w14:paraId="315C6E43" w14:textId="77777777" w:rsidTr="003C47DD">
        <w:tc>
          <w:tcPr>
            <w:tcW w:w="4338" w:type="dxa"/>
          </w:tcPr>
          <w:p w14:paraId="2FBF5E5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1F1784F9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 w:rsidR="000063E3">
              <w:t>,</w:t>
            </w:r>
            <w:r w:rsidRPr="00336745">
              <w:t>081</w:t>
            </w:r>
          </w:p>
        </w:tc>
        <w:tc>
          <w:tcPr>
            <w:tcW w:w="1238" w:type="dxa"/>
          </w:tcPr>
          <w:p w14:paraId="4DFEF3A2" w14:textId="2FBD43B0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 w:rsidR="00FB5B70">
              <w:t>,</w:t>
            </w:r>
            <w:r w:rsidRPr="00336745">
              <w:t>104</w:t>
            </w:r>
          </w:p>
        </w:tc>
        <w:tc>
          <w:tcPr>
            <w:tcW w:w="1237" w:type="dxa"/>
          </w:tcPr>
          <w:p w14:paraId="48D57939" w14:textId="7DC5D5E7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 w:rsidR="00A64138">
              <w:t>,</w:t>
            </w:r>
            <w:r w:rsidRPr="00336745">
              <w:t>033</w:t>
            </w:r>
          </w:p>
        </w:tc>
        <w:tc>
          <w:tcPr>
            <w:tcW w:w="1238" w:type="dxa"/>
          </w:tcPr>
          <w:p w14:paraId="409864B6" w14:textId="4419D498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1</w:t>
            </w:r>
            <w:r w:rsidR="00FB5B70">
              <w:rPr>
                <w:rFonts w:hint="cs"/>
                <w:cs/>
              </w:rPr>
              <w:t>,</w:t>
            </w:r>
            <w:r w:rsidRPr="00336745">
              <w:rPr>
                <w:rFonts w:hint="cs"/>
              </w:rPr>
              <w:t>0</w:t>
            </w:r>
            <w:r w:rsidRPr="00336745">
              <w:t>64</w:t>
            </w:r>
          </w:p>
        </w:tc>
      </w:tr>
      <w:tr w:rsidR="00FB5B70" w:rsidRPr="007A1352" w14:paraId="0C315F70" w14:textId="77777777" w:rsidTr="003C47DD">
        <w:tc>
          <w:tcPr>
            <w:tcW w:w="4338" w:type="dxa"/>
          </w:tcPr>
          <w:p w14:paraId="41FED981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68EB098B" w14:textId="3C7249A2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44</w:t>
            </w:r>
          </w:p>
        </w:tc>
        <w:tc>
          <w:tcPr>
            <w:tcW w:w="1238" w:type="dxa"/>
          </w:tcPr>
          <w:p w14:paraId="1BDA17FA" w14:textId="31E9B51C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49</w:t>
            </w:r>
          </w:p>
        </w:tc>
        <w:tc>
          <w:tcPr>
            <w:tcW w:w="1237" w:type="dxa"/>
          </w:tcPr>
          <w:p w14:paraId="18D69CAD" w14:textId="427BB7CF" w:rsidR="00FB5B70" w:rsidRPr="007A1352" w:rsidRDefault="00A64138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38" w:type="dxa"/>
          </w:tcPr>
          <w:p w14:paraId="7C455DEE" w14:textId="671A46A4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FB5B70" w:rsidRPr="007A1352" w14:paraId="127CCCCB" w14:textId="77777777" w:rsidTr="003C47DD">
        <w:tc>
          <w:tcPr>
            <w:tcW w:w="4338" w:type="dxa"/>
          </w:tcPr>
          <w:p w14:paraId="5D26F56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3AA210BE" w14:textId="3002A8B7" w:rsidR="00FB5B70" w:rsidRPr="007A1352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336745">
              <w:t>73</w:t>
            </w:r>
          </w:p>
        </w:tc>
        <w:tc>
          <w:tcPr>
            <w:tcW w:w="1238" w:type="dxa"/>
          </w:tcPr>
          <w:p w14:paraId="76692110" w14:textId="78D7096B" w:rsidR="00FB5B70" w:rsidRPr="007A1352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336745">
              <w:t>105</w:t>
            </w:r>
          </w:p>
        </w:tc>
        <w:tc>
          <w:tcPr>
            <w:tcW w:w="1237" w:type="dxa"/>
          </w:tcPr>
          <w:p w14:paraId="3A264D10" w14:textId="09978D07" w:rsidR="00FB5B70" w:rsidRPr="007A1352" w:rsidRDefault="00A64138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38" w:type="dxa"/>
          </w:tcPr>
          <w:p w14:paraId="6A67282A" w14:textId="1CD5BFA5" w:rsidR="00FB5B70" w:rsidRPr="007A1352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</w:tr>
      <w:tr w:rsidR="00FB5B70" w:rsidRPr="007A1352" w14:paraId="7FEAC105" w14:textId="77777777" w:rsidTr="003C47DD">
        <w:tc>
          <w:tcPr>
            <w:tcW w:w="4338" w:type="dxa"/>
          </w:tcPr>
          <w:p w14:paraId="58C9530C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1A6203A0" w:rsidR="00FB5B70" w:rsidRPr="007A1352" w:rsidRDefault="00336745" w:rsidP="0000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14</w:t>
            </w:r>
            <w:r w:rsidR="000063E3">
              <w:t>,</w:t>
            </w:r>
            <w:r w:rsidRPr="00336745">
              <w:t>304</w:t>
            </w:r>
          </w:p>
        </w:tc>
        <w:tc>
          <w:tcPr>
            <w:tcW w:w="1238" w:type="dxa"/>
          </w:tcPr>
          <w:p w14:paraId="648BAADB" w14:textId="70231527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16</w:t>
            </w:r>
            <w:r w:rsidR="000F52E1">
              <w:t>,</w:t>
            </w:r>
            <w:r w:rsidRPr="00336745">
              <w:t>357</w:t>
            </w:r>
          </w:p>
        </w:tc>
        <w:tc>
          <w:tcPr>
            <w:tcW w:w="1237" w:type="dxa"/>
          </w:tcPr>
          <w:p w14:paraId="5D268C31" w14:textId="01E82FD0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11</w:t>
            </w:r>
            <w:r w:rsidR="00A64138">
              <w:t>,</w:t>
            </w:r>
            <w:r w:rsidRPr="00336745">
              <w:t>578</w:t>
            </w:r>
          </w:p>
        </w:tc>
        <w:tc>
          <w:tcPr>
            <w:tcW w:w="1238" w:type="dxa"/>
          </w:tcPr>
          <w:p w14:paraId="2ADD1E93" w14:textId="7A572170" w:rsidR="00FB5B70" w:rsidRPr="007A1352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13</w:t>
            </w:r>
            <w:r w:rsidR="00FB5B70">
              <w:rPr>
                <w:rFonts w:hint="cs"/>
                <w:cs/>
              </w:rPr>
              <w:t>,</w:t>
            </w:r>
            <w:r w:rsidRPr="00336745">
              <w:t>582</w:t>
            </w:r>
          </w:p>
        </w:tc>
      </w:tr>
      <w:tr w:rsidR="00FB5B70" w:rsidRPr="007A1352" w14:paraId="790BB80D" w14:textId="77777777" w:rsidTr="003C47DD">
        <w:tc>
          <w:tcPr>
            <w:tcW w:w="4338" w:type="dxa"/>
          </w:tcPr>
          <w:p w14:paraId="6BFBD1ED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35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36B16DB4" w14:textId="3E7CF9E2" w:rsidR="00FB5B70" w:rsidRPr="007A1352" w:rsidRDefault="000063E3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195</w:t>
            </w:r>
            <w:r>
              <w:rPr>
                <w:cs/>
              </w:rPr>
              <w:t>)</w:t>
            </w:r>
          </w:p>
        </w:tc>
        <w:tc>
          <w:tcPr>
            <w:tcW w:w="1238" w:type="dxa"/>
          </w:tcPr>
          <w:p w14:paraId="4FCA6EED" w14:textId="03EEFABF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195</w:t>
            </w:r>
            <w:r>
              <w:rPr>
                <w:cs/>
              </w:rPr>
              <w:t>)</w:t>
            </w:r>
          </w:p>
        </w:tc>
        <w:tc>
          <w:tcPr>
            <w:tcW w:w="1237" w:type="dxa"/>
          </w:tcPr>
          <w:p w14:paraId="240E6074" w14:textId="25DECBFA" w:rsidR="00FB5B70" w:rsidRPr="007A1352" w:rsidRDefault="00A64138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194</w:t>
            </w:r>
            <w:r>
              <w:rPr>
                <w:cs/>
              </w:rPr>
              <w:t>)</w:t>
            </w:r>
          </w:p>
        </w:tc>
        <w:tc>
          <w:tcPr>
            <w:tcW w:w="1238" w:type="dxa"/>
          </w:tcPr>
          <w:p w14:paraId="5696FA43" w14:textId="1F14465A" w:rsidR="00FB5B70" w:rsidRPr="007A1352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336745" w:rsidRPr="00336745">
              <w:rPr>
                <w:rFonts w:hint="cs"/>
              </w:rPr>
              <w:t>1</w:t>
            </w:r>
            <w:r w:rsidR="00336745" w:rsidRPr="00336745">
              <w:t>94</w:t>
            </w:r>
            <w:r>
              <w:rPr>
                <w:rFonts w:hint="cs"/>
                <w:cs/>
              </w:rPr>
              <w:t>)</w:t>
            </w:r>
          </w:p>
        </w:tc>
      </w:tr>
      <w:tr w:rsidR="00FB5B70" w:rsidRPr="007A1352" w14:paraId="5B8DADD6" w14:textId="77777777" w:rsidTr="003C47DD">
        <w:trPr>
          <w:trHeight w:val="58"/>
        </w:trPr>
        <w:tc>
          <w:tcPr>
            <w:tcW w:w="4338" w:type="dxa"/>
          </w:tcPr>
          <w:p w14:paraId="51A0B126" w14:textId="79E1B25B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CB8E456" w14:textId="0713CE92" w:rsidR="00FB5B70" w:rsidRPr="007A1352" w:rsidRDefault="000063E3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rPr>
                <w:cs/>
              </w:rPr>
              <w:t>)</w:t>
            </w:r>
          </w:p>
        </w:tc>
        <w:tc>
          <w:tcPr>
            <w:tcW w:w="1238" w:type="dxa"/>
          </w:tcPr>
          <w:p w14:paraId="7C1C6F6F" w14:textId="6053B3F2" w:rsidR="00FB5B70" w:rsidRPr="007A1352" w:rsidRDefault="000F52E1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9EBFE5E" w14:textId="47F62AB0" w:rsidR="00FB5B70" w:rsidRPr="007A1352" w:rsidRDefault="00A64138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D8A3E88" w14:textId="10B31DC3" w:rsidR="00FB5B70" w:rsidRPr="007A1352" w:rsidRDefault="000F52E1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</w:tr>
      <w:tr w:rsidR="00FB5B70" w:rsidRPr="007A1352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FB5B70" w:rsidRPr="007A1352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39E592E5" w:rsidR="00FB5B70" w:rsidRPr="007A1352" w:rsidRDefault="00336745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14</w:t>
            </w:r>
            <w:r w:rsidR="000063E3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108</w:t>
            </w:r>
          </w:p>
        </w:tc>
        <w:tc>
          <w:tcPr>
            <w:tcW w:w="1238" w:type="dxa"/>
          </w:tcPr>
          <w:p w14:paraId="43A31550" w14:textId="1DC43DA4" w:rsidR="00FB5B70" w:rsidRPr="007A1352" w:rsidRDefault="00336745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rFonts w:hint="cs"/>
                <w:b/>
                <w:bCs/>
              </w:rPr>
              <w:t>1</w:t>
            </w:r>
            <w:r w:rsidRPr="00336745">
              <w:rPr>
                <w:b/>
                <w:bCs/>
              </w:rPr>
              <w:t>6</w:t>
            </w:r>
            <w:r w:rsidR="000F52E1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162</w:t>
            </w:r>
          </w:p>
        </w:tc>
        <w:tc>
          <w:tcPr>
            <w:tcW w:w="1237" w:type="dxa"/>
          </w:tcPr>
          <w:p w14:paraId="6275878F" w14:textId="24D8B3AC" w:rsidR="00FB5B70" w:rsidRPr="007A1352" w:rsidRDefault="00336745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11</w:t>
            </w:r>
            <w:r w:rsidR="00A64138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384</w:t>
            </w:r>
          </w:p>
        </w:tc>
        <w:tc>
          <w:tcPr>
            <w:tcW w:w="1238" w:type="dxa"/>
          </w:tcPr>
          <w:p w14:paraId="51DE6F8F" w14:textId="01417559" w:rsidR="00FB5B70" w:rsidRPr="007A1352" w:rsidRDefault="00336745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rFonts w:hint="cs"/>
                <w:b/>
                <w:bCs/>
              </w:rPr>
              <w:t>1</w:t>
            </w:r>
            <w:r w:rsidRPr="00336745">
              <w:rPr>
                <w:b/>
                <w:bCs/>
              </w:rPr>
              <w:t>3</w:t>
            </w:r>
            <w:r w:rsidR="000F52E1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388</w:t>
            </w:r>
          </w:p>
        </w:tc>
      </w:tr>
    </w:tbl>
    <w:p w14:paraId="5EC97A0C" w14:textId="77777777" w:rsidR="00CF6FDA" w:rsidRDefault="00CF6FDA" w:rsidP="00F77919"/>
    <w:p w14:paraId="4728F768" w14:textId="6E29DCEF" w:rsidR="0041074C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7A1352">
        <w:rPr>
          <w:rFonts w:ascii="Angsana New" w:hAnsi="Angsana New"/>
          <w:sz w:val="30"/>
          <w:szCs w:val="30"/>
          <w:cs/>
        </w:rPr>
        <w:t xml:space="preserve">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B011A9">
        <w:rPr>
          <w:rFonts w:ascii="Angsana New" w:hAnsi="Angsana New"/>
          <w:sz w:val="30"/>
          <w:szCs w:val="30"/>
          <w:cs/>
        </w:rPr>
        <w:t xml:space="preserve"> </w:t>
      </w:r>
      <w:r w:rsidR="00B011A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="00B011A9">
        <w:rPr>
          <w:rFonts w:ascii="Angsana New" w:hAnsi="Angsana New"/>
          <w:sz w:val="30"/>
          <w:szCs w:val="30"/>
          <w:cs/>
        </w:rPr>
        <w:t xml:space="preserve"> </w:t>
      </w:r>
      <w:r w:rsidR="00534880" w:rsidRPr="007A1352">
        <w:rPr>
          <w:rFonts w:ascii="Angsana New" w:hAnsi="Angsana New"/>
          <w:sz w:val="30"/>
          <w:szCs w:val="30"/>
          <w:cs/>
        </w:rPr>
        <w:t xml:space="preserve">และ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Pr="007A13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  <w:r w:rsidR="000A28C1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336745" w:rsidRPr="00336745">
        <w:rPr>
          <w:rFonts w:ascii="Angsana New" w:hAnsi="Angsana New"/>
          <w:sz w:val="30"/>
          <w:szCs w:val="30"/>
        </w:rPr>
        <w:t>235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="004C70C2" w:rsidRPr="007A1352">
        <w:rPr>
          <w:rFonts w:ascii="Angsana New" w:hAnsi="Angsana New"/>
          <w:sz w:val="30"/>
          <w:szCs w:val="30"/>
          <w:cs/>
        </w:rPr>
        <w:t>ล้าน</w:t>
      </w:r>
      <w:r w:rsidR="006C520D" w:rsidRPr="007A1352">
        <w:rPr>
          <w:rFonts w:ascii="Angsana New" w:hAnsi="Angsana New"/>
          <w:sz w:val="30"/>
          <w:szCs w:val="30"/>
          <w:cs/>
        </w:rPr>
        <w:t>ลิตร คิดเป็นมูลค่า</w:t>
      </w:r>
      <w:r w:rsidR="00030358" w:rsidRPr="007A1352">
        <w:rPr>
          <w:rFonts w:ascii="Angsana New" w:hAnsi="Angsana New"/>
          <w:sz w:val="30"/>
          <w:szCs w:val="30"/>
          <w:cs/>
        </w:rPr>
        <w:t xml:space="preserve"> </w:t>
      </w:r>
      <w:r w:rsidR="00336745" w:rsidRPr="00336745">
        <w:rPr>
          <w:rFonts w:ascii="Angsana New" w:hAnsi="Angsana New"/>
          <w:sz w:val="30"/>
          <w:szCs w:val="30"/>
        </w:rPr>
        <w:t>2</w:t>
      </w:r>
      <w:r w:rsidR="004B37FA" w:rsidRPr="004B37FA">
        <w:rPr>
          <w:rFonts w:ascii="Angsana New" w:hAnsi="Angsana New"/>
          <w:sz w:val="30"/>
          <w:szCs w:val="30"/>
        </w:rPr>
        <w:t>,</w:t>
      </w:r>
      <w:r w:rsidR="00336745" w:rsidRPr="00336745">
        <w:rPr>
          <w:rFonts w:ascii="Angsana New" w:hAnsi="Angsana New"/>
          <w:sz w:val="30"/>
          <w:szCs w:val="30"/>
        </w:rPr>
        <w:t>785</w:t>
      </w:r>
      <w:r w:rsidR="00534880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336745" w:rsidRPr="00336745">
        <w:rPr>
          <w:rFonts w:ascii="Angsana New" w:hAnsi="Angsana New"/>
          <w:sz w:val="30"/>
          <w:szCs w:val="30"/>
        </w:rPr>
        <w:t>256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336745" w:rsidRPr="00336745">
        <w:rPr>
          <w:rFonts w:ascii="Angsana New" w:hAnsi="Angsana New"/>
          <w:sz w:val="30"/>
          <w:szCs w:val="30"/>
        </w:rPr>
        <w:t>2</w:t>
      </w:r>
      <w:r w:rsidR="0064747F">
        <w:rPr>
          <w:rFonts w:ascii="Angsana New" w:hAnsi="Angsana New"/>
          <w:sz w:val="30"/>
          <w:szCs w:val="30"/>
        </w:rPr>
        <w:t>,</w:t>
      </w:r>
      <w:r w:rsidR="00336745" w:rsidRPr="00336745">
        <w:rPr>
          <w:rFonts w:ascii="Angsana New" w:hAnsi="Angsana New"/>
          <w:sz w:val="30"/>
          <w:szCs w:val="30"/>
        </w:rPr>
        <w:t>477</w:t>
      </w:r>
      <w:r w:rsidR="00862309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5AA9F39F" w14:textId="77777777" w:rsidR="00BA7A53" w:rsidRPr="007A1352" w:rsidRDefault="00BA7A53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0B2F144" w14:textId="77777777" w:rsidR="0047606C" w:rsidRDefault="0047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</w:rPr>
        <w:br w:type="page"/>
      </w:r>
    </w:p>
    <w:p w14:paraId="15AB4E17" w14:textId="2D967929" w:rsidR="00870CCC" w:rsidRPr="007A1352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="008E55C8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3A8BD594" w14:textId="77777777" w:rsidR="00B52D42" w:rsidRPr="00EF30CD" w:rsidRDefault="00B52D42" w:rsidP="00B52D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1261"/>
        <w:gridCol w:w="1259"/>
        <w:gridCol w:w="1258"/>
      </w:tblGrid>
      <w:tr w:rsidR="00B52D42" w:rsidRPr="00EF30CD" w14:paraId="7B6EA782" w14:textId="77777777" w:rsidTr="00923B54">
        <w:trPr>
          <w:trHeight w:val="403"/>
        </w:trPr>
        <w:tc>
          <w:tcPr>
            <w:tcW w:w="2966" w:type="pct"/>
          </w:tcPr>
          <w:p w14:paraId="218D6011" w14:textId="77777777" w:rsidR="00B52D42" w:rsidRPr="00EF30CD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679" w:type="pct"/>
          </w:tcPr>
          <w:p w14:paraId="47AB22B9" w14:textId="77777777" w:rsidR="00B52D42" w:rsidRPr="00EF30CD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55" w:type="pct"/>
            <w:gridSpan w:val="2"/>
          </w:tcPr>
          <w:p w14:paraId="0B5FF60A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B52D42" w:rsidRPr="00EF30CD" w14:paraId="250D5128" w14:textId="77777777" w:rsidTr="00A92745">
        <w:trPr>
          <w:trHeight w:val="424"/>
        </w:trPr>
        <w:tc>
          <w:tcPr>
            <w:tcW w:w="2966" w:type="pct"/>
          </w:tcPr>
          <w:p w14:paraId="5F1D2A2C" w14:textId="6E92230A" w:rsidR="00B52D42" w:rsidRPr="00562A3C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62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62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36745" w:rsidRPr="003367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62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มีนาคม</w:t>
            </w:r>
          </w:p>
        </w:tc>
        <w:tc>
          <w:tcPr>
            <w:tcW w:w="679" w:type="pct"/>
          </w:tcPr>
          <w:p w14:paraId="7CE7D53D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64EC7DA5" w14:textId="09E5FA72" w:rsidR="00B52D42" w:rsidRPr="00EF30CD" w:rsidRDefault="00336745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77" w:type="pct"/>
            <w:shd w:val="clear" w:color="auto" w:fill="auto"/>
          </w:tcPr>
          <w:p w14:paraId="5F9CFFC7" w14:textId="78FBAA28" w:rsidR="00B52D42" w:rsidRPr="00EF30CD" w:rsidRDefault="00336745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2D42" w:rsidRPr="00EF30CD" w14:paraId="133F4E6C" w14:textId="77777777" w:rsidTr="00A92745">
        <w:trPr>
          <w:trHeight w:val="424"/>
        </w:trPr>
        <w:tc>
          <w:tcPr>
            <w:tcW w:w="2966" w:type="pct"/>
          </w:tcPr>
          <w:p w14:paraId="0AEF3989" w14:textId="4D248DB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167EF39F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2"/>
            <w:shd w:val="clear" w:color="auto" w:fill="auto"/>
          </w:tcPr>
          <w:p w14:paraId="1F54CCBE" w14:textId="77777777" w:rsidR="00B52D42" w:rsidRPr="00EF30CD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5B70" w:rsidRPr="00EF30CD" w14:paraId="46BEB943" w14:textId="77777777" w:rsidTr="00A92745">
        <w:trPr>
          <w:trHeight w:val="403"/>
        </w:trPr>
        <w:tc>
          <w:tcPr>
            <w:tcW w:w="2966" w:type="pct"/>
          </w:tcPr>
          <w:p w14:paraId="7EB03DF4" w14:textId="7FC901ED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EF30CD">
              <w:rPr>
                <w:cs/>
              </w:rPr>
              <w:t xml:space="preserve">ณ วันที่ </w:t>
            </w:r>
            <w:r w:rsidR="00336745" w:rsidRPr="00336745">
              <w:t>1</w:t>
            </w:r>
            <w:r w:rsidRPr="00EF30CD">
              <w:rPr>
                <w:cs/>
              </w:rPr>
              <w:t xml:space="preserve"> มกราคม</w:t>
            </w:r>
          </w:p>
        </w:tc>
        <w:tc>
          <w:tcPr>
            <w:tcW w:w="679" w:type="pct"/>
          </w:tcPr>
          <w:p w14:paraId="4A45A6BC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78" w:type="pct"/>
          </w:tcPr>
          <w:p w14:paraId="6D1A661E" w14:textId="459521CE" w:rsidR="00FB5B70" w:rsidRPr="00371011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13</w:t>
            </w:r>
            <w:r w:rsidR="0064747F">
              <w:t>,</w:t>
            </w:r>
            <w:r w:rsidRPr="00336745">
              <w:t>851</w:t>
            </w:r>
          </w:p>
        </w:tc>
        <w:tc>
          <w:tcPr>
            <w:tcW w:w="677" w:type="pct"/>
          </w:tcPr>
          <w:p w14:paraId="28CC755A" w14:textId="6FD409B4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rFonts w:hint="cs"/>
              </w:rPr>
              <w:t>13</w:t>
            </w:r>
            <w:r w:rsidR="00FB5B70" w:rsidRPr="00371011">
              <w:rPr>
                <w:rFonts w:hint="cs"/>
                <w:cs/>
              </w:rPr>
              <w:t>,</w:t>
            </w:r>
            <w:r w:rsidRPr="00336745">
              <w:t>659</w:t>
            </w:r>
          </w:p>
        </w:tc>
      </w:tr>
      <w:tr w:rsidR="00FB5B70" w:rsidRPr="00EF30CD" w14:paraId="056B756A" w14:textId="77777777" w:rsidTr="00A92745">
        <w:trPr>
          <w:trHeight w:val="403"/>
        </w:trPr>
        <w:tc>
          <w:tcPr>
            <w:tcW w:w="2966" w:type="pct"/>
          </w:tcPr>
          <w:p w14:paraId="54FE976C" w14:textId="0A6B28C3" w:rsidR="00FB5B70" w:rsidRPr="00EF30CD" w:rsidRDefault="008E25B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เพิ่มเงินลงทุน</w:t>
            </w:r>
          </w:p>
        </w:tc>
        <w:tc>
          <w:tcPr>
            <w:tcW w:w="679" w:type="pct"/>
          </w:tcPr>
          <w:p w14:paraId="4603FAC7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78" w:type="pct"/>
          </w:tcPr>
          <w:p w14:paraId="21B87764" w14:textId="0041A6B7" w:rsidR="00FB5B70" w:rsidRPr="00545FD1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700</w:t>
            </w:r>
          </w:p>
        </w:tc>
        <w:tc>
          <w:tcPr>
            <w:tcW w:w="677" w:type="pct"/>
          </w:tcPr>
          <w:p w14:paraId="3CC8FBAA" w14:textId="01062CE8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545FD1">
              <w:rPr>
                <w:cs/>
              </w:rPr>
              <w:t>-</w:t>
            </w:r>
          </w:p>
        </w:tc>
      </w:tr>
      <w:tr w:rsidR="00FB5B70" w:rsidRPr="00EF30CD" w14:paraId="090E84A3" w14:textId="77777777" w:rsidTr="00A92745">
        <w:trPr>
          <w:trHeight w:val="403"/>
        </w:trPr>
        <w:tc>
          <w:tcPr>
            <w:tcW w:w="2966" w:type="pct"/>
          </w:tcPr>
          <w:p w14:paraId="1DD628B1" w14:textId="6590977D" w:rsidR="00FB5B70" w:rsidRPr="0026136E" w:rsidRDefault="00C61FE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ผลต่างของอัตราดอกเบี้ยตามสัญญาเงินให้กู้</w:t>
            </w:r>
            <w:r w:rsidR="00976746">
              <w:rPr>
                <w:rFonts w:hint="cs"/>
                <w:cs/>
              </w:rPr>
              <w:t>และอัตราตลาด</w:t>
            </w:r>
          </w:p>
        </w:tc>
        <w:tc>
          <w:tcPr>
            <w:tcW w:w="679" w:type="pct"/>
          </w:tcPr>
          <w:p w14:paraId="3BE3D09D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2DC6E75C" w14:textId="2F5D409F" w:rsidR="00FB5B70" w:rsidRPr="00545FD1" w:rsidRDefault="00941161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677" w:type="pct"/>
          </w:tcPr>
          <w:p w14:paraId="42A68379" w14:textId="0546DE5B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rPr>
                <w:color w:val="000000" w:themeColor="text1"/>
              </w:rPr>
              <w:t>11</w:t>
            </w:r>
          </w:p>
        </w:tc>
      </w:tr>
      <w:tr w:rsidR="00FB5B70" w:rsidRPr="00EF30CD" w14:paraId="07995412" w14:textId="77777777" w:rsidTr="00A92745">
        <w:trPr>
          <w:trHeight w:val="403"/>
        </w:trPr>
        <w:tc>
          <w:tcPr>
            <w:tcW w:w="2966" w:type="pct"/>
          </w:tcPr>
          <w:p w14:paraId="64D880E9" w14:textId="75ED923C" w:rsidR="00FB5B70" w:rsidRPr="0026136E" w:rsidRDefault="00593D54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>
              <w:rPr>
                <w:rFonts w:hint="cs"/>
                <w:cs/>
              </w:rPr>
              <w:t xml:space="preserve">กลับรายการ </w:t>
            </w:r>
            <w:r>
              <w:t>(</w:t>
            </w:r>
            <w:r w:rsidR="00FB5B70">
              <w:rPr>
                <w:rFonts w:hint="cs"/>
                <w:cs/>
              </w:rPr>
              <w:t>ขาดทุนจากการด้อยค่า</w:t>
            </w:r>
            <w:r>
              <w:t>)</w:t>
            </w:r>
          </w:p>
        </w:tc>
        <w:tc>
          <w:tcPr>
            <w:tcW w:w="679" w:type="pct"/>
          </w:tcPr>
          <w:p w14:paraId="60D64B27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180DEF36" w14:textId="4FD00E93" w:rsidR="00FB5B70" w:rsidRPr="00545FD1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126</w:t>
            </w:r>
          </w:p>
        </w:tc>
        <w:tc>
          <w:tcPr>
            <w:tcW w:w="677" w:type="pct"/>
          </w:tcPr>
          <w:p w14:paraId="699EAE80" w14:textId="5042B13D" w:rsidR="00FB5B70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545FD1">
              <w:rPr>
                <w:cs/>
              </w:rPr>
              <w:t>(</w:t>
            </w:r>
            <w:r w:rsidR="00336745" w:rsidRPr="00336745">
              <w:t>1</w:t>
            </w:r>
            <w:r w:rsidRPr="00545FD1">
              <w:t>,</w:t>
            </w:r>
            <w:r w:rsidR="00336745" w:rsidRPr="00336745">
              <w:t>835</w:t>
            </w:r>
            <w:r w:rsidRPr="00545FD1">
              <w:rPr>
                <w:cs/>
              </w:rPr>
              <w:t>)</w:t>
            </w:r>
          </w:p>
        </w:tc>
      </w:tr>
      <w:tr w:rsidR="00FB5B70" w:rsidRPr="00EF30CD" w14:paraId="12D0468D" w14:textId="77777777" w:rsidTr="00A92745">
        <w:trPr>
          <w:trHeight w:val="403"/>
        </w:trPr>
        <w:tc>
          <w:tcPr>
            <w:tcW w:w="2966" w:type="pct"/>
          </w:tcPr>
          <w:p w14:paraId="0D03263A" w14:textId="5733401E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31</w:t>
            </w:r>
            <w:r w:rsidRPr="00EF30CD">
              <w:rPr>
                <w:b/>
                <w:bCs/>
                <w:cs/>
              </w:rPr>
              <w:t xml:space="preserve"> </w:t>
            </w:r>
            <w:r w:rsidRPr="00EF30CD">
              <w:rPr>
                <w:rFonts w:hint="cs"/>
                <w:b/>
                <w:bCs/>
                <w:cs/>
              </w:rPr>
              <w:t xml:space="preserve">มีนาคม </w:t>
            </w:r>
          </w:p>
        </w:tc>
        <w:tc>
          <w:tcPr>
            <w:tcW w:w="679" w:type="pct"/>
          </w:tcPr>
          <w:p w14:paraId="4CDE3DB6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04F24344" w14:textId="7443B29B" w:rsidR="00FB5B70" w:rsidRPr="00545FD1" w:rsidRDefault="00336745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14</w:t>
            </w:r>
            <w:r w:rsidR="0035761C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677</w:t>
            </w:r>
          </w:p>
        </w:tc>
        <w:tc>
          <w:tcPr>
            <w:tcW w:w="677" w:type="pct"/>
          </w:tcPr>
          <w:p w14:paraId="5D0B3A81" w14:textId="04160434" w:rsidR="00FB5B70" w:rsidRPr="00EF30CD" w:rsidRDefault="00336745" w:rsidP="00FB5B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11</w:t>
            </w:r>
            <w:r w:rsidR="00FB5B70" w:rsidRPr="00545FD1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835</w:t>
            </w:r>
          </w:p>
        </w:tc>
      </w:tr>
    </w:tbl>
    <w:p w14:paraId="5AC1CE4B" w14:textId="5814007E" w:rsidR="005854FA" w:rsidRPr="007A1352" w:rsidRDefault="005854FA" w:rsidP="00BA7A53"/>
    <w:p w14:paraId="0BAC9BF4" w14:textId="77777777" w:rsidR="00A00ABD" w:rsidRPr="007268DA" w:rsidRDefault="00EA319F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7A1352">
        <w:rPr>
          <w:cs/>
        </w:rPr>
        <w:tab/>
      </w:r>
      <w:r w:rsidR="00A00ABD" w:rsidRPr="007268DA">
        <w:rPr>
          <w:i/>
          <w:iCs/>
          <w:cs/>
        </w:rPr>
        <w:t>การเปลี่ยนแปลงเงินลงทุนในบริษัทย่อย</w:t>
      </w:r>
    </w:p>
    <w:p w14:paraId="77E7A027" w14:textId="77777777" w:rsidR="00A00ABD" w:rsidRPr="007268DA" w:rsidRDefault="00A00ABD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5497D4B8" w14:textId="49D2F17D" w:rsidR="007A118A" w:rsidRPr="0047512C" w:rsidRDefault="00A00ABD" w:rsidP="0047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sectPr w:rsidR="007A118A" w:rsidRPr="0047512C" w:rsidSect="009006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350" w:header="720" w:footer="720" w:gutter="0"/>
          <w:pgNumType w:start="14"/>
          <w:cols w:space="708"/>
          <w:docGrid w:linePitch="408"/>
        </w:sectPr>
      </w:pPr>
      <w:r w:rsidRPr="007268DA">
        <w:rPr>
          <w:cs/>
          <w:lang w:val="en-GB"/>
        </w:rPr>
        <w:t xml:space="preserve">เมื่อวันที่ </w:t>
      </w:r>
      <w:r w:rsidR="00336745" w:rsidRPr="00336745">
        <w:t>25</w:t>
      </w:r>
      <w:r w:rsidRPr="007268DA">
        <w:rPr>
          <w:cs/>
          <w:lang w:val="en-GB"/>
        </w:rPr>
        <w:t xml:space="preserve"> มีนาคม </w:t>
      </w:r>
      <w:r w:rsidR="00336745" w:rsidRPr="00336745">
        <w:t>2564</w:t>
      </w:r>
      <w:r w:rsidRPr="007268DA">
        <w:rPr>
          <w:cs/>
          <w:lang w:val="en-GB"/>
        </w:rPr>
        <w:t xml:space="preserve"> ในที่ประชุมคณะกรรมการของบริษัท มีมติให้เพิ่มทุนใน บริษัท บางจาก รีเทล จำกัด ซึ่งเป็นบริษัทย่อยของ</w:t>
      </w:r>
      <w:r w:rsidR="00C6702E">
        <w:rPr>
          <w:rFonts w:hint="cs"/>
          <w:cs/>
          <w:lang w:val="en-GB"/>
        </w:rPr>
        <w:t>กลุ่ม</w:t>
      </w:r>
      <w:r w:rsidRPr="007268DA">
        <w:rPr>
          <w:cs/>
          <w:lang w:val="en-GB"/>
        </w:rPr>
        <w:t xml:space="preserve">บริษัทจำนวน </w:t>
      </w:r>
      <w:r w:rsidR="00336745" w:rsidRPr="00336745">
        <w:t>700</w:t>
      </w:r>
      <w:r w:rsidRPr="007268DA">
        <w:rPr>
          <w:cs/>
          <w:lang w:val="en-GB"/>
        </w:rPr>
        <w:t xml:space="preserve"> ล้านบาท จากทุนจดทะเบียนเดิม </w:t>
      </w:r>
      <w:r w:rsidR="00336745" w:rsidRPr="00336745">
        <w:t>800</w:t>
      </w:r>
      <w:r w:rsidRPr="007268DA">
        <w:rPr>
          <w:cs/>
          <w:lang w:val="en-GB"/>
        </w:rPr>
        <w:t xml:space="preserve"> ล้านบาท เป็นทุนจดทะเบียนใหม่ </w:t>
      </w:r>
      <w:r w:rsidR="00336745" w:rsidRPr="00336745">
        <w:t>1</w:t>
      </w:r>
      <w:r w:rsidRPr="007268DA">
        <w:rPr>
          <w:lang w:val="en-GB"/>
        </w:rPr>
        <w:t>,</w:t>
      </w:r>
      <w:r w:rsidR="00336745" w:rsidRPr="00336745">
        <w:t>500</w:t>
      </w:r>
      <w:r w:rsidRPr="007268DA">
        <w:rPr>
          <w:cs/>
          <w:lang w:val="en-GB"/>
        </w:rPr>
        <w:t xml:space="preserve"> ล้านบาท โดยการออกหุ้นสามัญเพิ่มทุนใหม่จำนวน </w:t>
      </w:r>
      <w:r w:rsidR="00336745" w:rsidRPr="00336745">
        <w:t>70</w:t>
      </w:r>
      <w:r w:rsidRPr="007268DA">
        <w:rPr>
          <w:cs/>
          <w:lang w:val="en-GB"/>
        </w:rPr>
        <w:t xml:space="preserve"> ล้านหุ้น มูลค่าที่ตราไว้หุ้นละ </w:t>
      </w:r>
      <w:r w:rsidR="00336745" w:rsidRPr="00336745">
        <w:t>10</w:t>
      </w:r>
      <w:r w:rsidRPr="007268DA">
        <w:rPr>
          <w:cs/>
          <w:lang w:val="en-GB"/>
        </w:rPr>
        <w:t xml:space="preserve"> บาท ทั้งนี้ไม่มีการเปลี่ยนแปลงในสัดส่วนการถือหุ้นของบริษัท</w:t>
      </w:r>
      <w:r w:rsidR="0047512C">
        <w:rPr>
          <w:rFonts w:hint="cs"/>
          <w:cs/>
          <w:lang w:val="en-GB"/>
        </w:rPr>
        <w:t xml:space="preserve"> โดยบริษัทย่อยได้จดทะเบียนเพิ่มทุนกับกระทรวงพาณิชย์เมื่อวันที่ </w:t>
      </w:r>
      <w:r w:rsidR="0047512C">
        <w:t xml:space="preserve">30 </w:t>
      </w:r>
      <w:r w:rsidR="0047512C">
        <w:rPr>
          <w:rFonts w:hint="cs"/>
          <w:cs/>
        </w:rPr>
        <w:t xml:space="preserve">มีนาคม </w:t>
      </w:r>
      <w:r w:rsidR="0047512C">
        <w:t>2564</w:t>
      </w:r>
    </w:p>
    <w:p w14:paraId="5FC885A9" w14:textId="55D909B2" w:rsidR="00CD48DF" w:rsidRPr="007A1352" w:rsidRDefault="004762B0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="Angsana New" w:hAnsi="Angsana New"/>
          <w:sz w:val="30"/>
          <w:szCs w:val="30"/>
        </w:rPr>
      </w:pPr>
      <w:r w:rsidRPr="007A1352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7A135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B8432C">
        <w:rPr>
          <w:rFonts w:ascii="Angsana New" w:hAnsi="Angsana New"/>
          <w:sz w:val="30"/>
          <w:szCs w:val="30"/>
          <w:cs/>
        </w:rPr>
        <w:t xml:space="preserve"> </w:t>
      </w:r>
      <w:r w:rsidR="00B8432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="00FF6346" w:rsidRPr="007A1352">
        <w:rPr>
          <w:rFonts w:ascii="Angsana New" w:hAnsi="Angsana New"/>
          <w:sz w:val="30"/>
          <w:szCs w:val="30"/>
          <w:cs/>
        </w:rPr>
        <w:t xml:space="preserve"> และ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FF6346" w:rsidRPr="007A13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  <w:r w:rsidR="00B8432C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FF6346" w:rsidRPr="007A1352">
        <w:rPr>
          <w:rFonts w:ascii="Angsana New" w:hAnsi="Angsana New"/>
          <w:sz w:val="30"/>
          <w:szCs w:val="30"/>
          <w:cs/>
        </w:rPr>
        <w:t>งวด</w:t>
      </w:r>
      <w:r w:rsidR="0092278E">
        <w:rPr>
          <w:rFonts w:ascii="Angsana New" w:hAnsi="Angsana New"/>
          <w:sz w:val="30"/>
          <w:szCs w:val="30"/>
          <w:cs/>
        </w:rPr>
        <w:t>สาม</w:t>
      </w:r>
      <w:r w:rsidR="00FF6346" w:rsidRPr="007A1352">
        <w:rPr>
          <w:rFonts w:ascii="Angsana New" w:hAnsi="Angsana New"/>
          <w:sz w:val="30"/>
          <w:szCs w:val="30"/>
          <w:cs/>
        </w:rPr>
        <w:t>เดือนส</w:t>
      </w:r>
      <w:r w:rsidR="00941FE5" w:rsidRPr="007A1352">
        <w:rPr>
          <w:rFonts w:ascii="Angsana New" w:hAnsi="Angsana New"/>
          <w:sz w:val="30"/>
          <w:szCs w:val="30"/>
          <w:cs/>
        </w:rPr>
        <w:t xml:space="preserve">ิ้นสุดวันที่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C91A9B" w:rsidRPr="007A1352">
        <w:rPr>
          <w:rFonts w:ascii="Angsana New" w:hAnsi="Angsana New"/>
          <w:sz w:val="30"/>
          <w:szCs w:val="30"/>
          <w:cs/>
        </w:rPr>
        <w:t xml:space="preserve"> </w:t>
      </w:r>
      <w:r w:rsidR="0092278E">
        <w:rPr>
          <w:rFonts w:ascii="Angsana New" w:hAnsi="Angsana New" w:hint="cs"/>
          <w:sz w:val="30"/>
          <w:szCs w:val="30"/>
          <w:cs/>
        </w:rPr>
        <w:t>มีนาคม</w:t>
      </w:r>
      <w:r w:rsidR="00B90217" w:rsidRPr="007A1352">
        <w:rPr>
          <w:rFonts w:ascii="Angsana New" w:hAnsi="Angsana New"/>
          <w:sz w:val="30"/>
          <w:szCs w:val="30"/>
          <w:cs/>
        </w:rPr>
        <w:t xml:space="preserve"> </w:t>
      </w:r>
      <w:r w:rsidRPr="007A1352">
        <w:rPr>
          <w:rFonts w:ascii="Angsana New" w:hAnsi="Angsana New"/>
          <w:sz w:val="30"/>
          <w:szCs w:val="30"/>
          <w:cs/>
        </w:rPr>
        <w:t>มีดังนี้</w:t>
      </w:r>
    </w:p>
    <w:p w14:paraId="2ABC9709" w14:textId="77777777" w:rsidR="00EA319F" w:rsidRPr="007A1352" w:rsidRDefault="00EA319F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810"/>
        <w:gridCol w:w="872"/>
        <w:gridCol w:w="923"/>
        <w:gridCol w:w="923"/>
        <w:gridCol w:w="923"/>
        <w:gridCol w:w="923"/>
        <w:gridCol w:w="980"/>
        <w:gridCol w:w="980"/>
        <w:gridCol w:w="923"/>
        <w:gridCol w:w="923"/>
        <w:gridCol w:w="923"/>
        <w:gridCol w:w="923"/>
      </w:tblGrid>
      <w:tr w:rsidR="00203C8D" w:rsidRPr="007A1352" w14:paraId="0D9A45E4" w14:textId="77777777" w:rsidTr="00203C8D">
        <w:trPr>
          <w:cantSplit/>
          <w:tblHeader/>
        </w:trPr>
        <w:tc>
          <w:tcPr>
            <w:tcW w:w="2700" w:type="dxa"/>
          </w:tcPr>
          <w:p w14:paraId="1FFB0AAA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7DE6EC2C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26" w:type="dxa"/>
            <w:gridSpan w:val="12"/>
          </w:tcPr>
          <w:p w14:paraId="7CD4DFCA" w14:textId="54E20501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A13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03C8D" w:rsidRPr="007A1352" w14:paraId="0830045A" w14:textId="77777777" w:rsidTr="00203C8D">
        <w:trPr>
          <w:cantSplit/>
          <w:tblHeader/>
        </w:trPr>
        <w:tc>
          <w:tcPr>
            <w:tcW w:w="2700" w:type="dxa"/>
          </w:tcPr>
          <w:p w14:paraId="7277F8E4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45531B7E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2" w:type="dxa"/>
            <w:gridSpan w:val="2"/>
          </w:tcPr>
          <w:p w14:paraId="7F944473" w14:textId="2844DB34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1846" w:type="dxa"/>
            <w:gridSpan w:val="2"/>
          </w:tcPr>
          <w:p w14:paraId="7612F945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14:paraId="50F1B1E5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gridSpan w:val="2"/>
          </w:tcPr>
          <w:p w14:paraId="63427256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14:paraId="07292669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0B34377" w14:textId="77777777" w:rsidR="00203C8D" w:rsidRPr="007A1352" w:rsidRDefault="00203C8D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</w:tr>
      <w:tr w:rsidR="00203C8D" w:rsidRPr="007A1352" w14:paraId="33472078" w14:textId="77777777" w:rsidTr="00203C8D">
        <w:trPr>
          <w:cantSplit/>
          <w:tblHeader/>
        </w:trPr>
        <w:tc>
          <w:tcPr>
            <w:tcW w:w="2700" w:type="dxa"/>
          </w:tcPr>
          <w:p w14:paraId="35239530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172CB6C6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82" w:type="dxa"/>
            <w:gridSpan w:val="2"/>
          </w:tcPr>
          <w:p w14:paraId="311F1786" w14:textId="051596BF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846" w:type="dxa"/>
            <w:gridSpan w:val="2"/>
          </w:tcPr>
          <w:p w14:paraId="10D6354B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46" w:type="dxa"/>
            <w:gridSpan w:val="2"/>
          </w:tcPr>
          <w:p w14:paraId="04C727E9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60" w:type="dxa"/>
            <w:gridSpan w:val="2"/>
          </w:tcPr>
          <w:p w14:paraId="6752C8D2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46" w:type="dxa"/>
            <w:gridSpan w:val="2"/>
          </w:tcPr>
          <w:p w14:paraId="6DEEFC73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 สุทธิ</w:t>
            </w:r>
          </w:p>
        </w:tc>
        <w:tc>
          <w:tcPr>
            <w:tcW w:w="1846" w:type="dxa"/>
            <w:gridSpan w:val="2"/>
          </w:tcPr>
          <w:p w14:paraId="0457B1A8" w14:textId="51C2DEA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สาม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203C8D" w:rsidRPr="007A1352" w14:paraId="70136893" w14:textId="77777777" w:rsidTr="00203C8D">
        <w:trPr>
          <w:cantSplit/>
          <w:tblHeader/>
        </w:trPr>
        <w:tc>
          <w:tcPr>
            <w:tcW w:w="2700" w:type="dxa"/>
          </w:tcPr>
          <w:p w14:paraId="4AB57C67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43CB9CAB" w14:textId="2591FA7B" w:rsidR="00203C8D" w:rsidRPr="00203C8D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F7248F8" w14:textId="296C88DF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72" w:type="dxa"/>
          </w:tcPr>
          <w:p w14:paraId="4E662BDB" w14:textId="5DF63BE6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0AD61A0" w14:textId="161BD588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23" w:type="dxa"/>
          </w:tcPr>
          <w:p w14:paraId="568714A2" w14:textId="320413C0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172F7F11" w14:textId="17F9E45A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23" w:type="dxa"/>
          </w:tcPr>
          <w:p w14:paraId="142A7E74" w14:textId="47860C62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0" w:type="dxa"/>
          </w:tcPr>
          <w:p w14:paraId="3D41E25C" w14:textId="1DE90DB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80" w:type="dxa"/>
          </w:tcPr>
          <w:p w14:paraId="2395C26F" w14:textId="2EBE94F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350DC17" w14:textId="341CC4EC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23" w:type="dxa"/>
          </w:tcPr>
          <w:p w14:paraId="101827F0" w14:textId="04D61234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09C0E3E7" w14:textId="3FD2E483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23" w:type="dxa"/>
          </w:tcPr>
          <w:p w14:paraId="47F3D3DC" w14:textId="3417B4FF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203C8D" w:rsidRPr="007A1352" w14:paraId="0BD5BECE" w14:textId="77777777" w:rsidTr="00203C8D">
        <w:trPr>
          <w:cantSplit/>
          <w:tblHeader/>
        </w:trPr>
        <w:tc>
          <w:tcPr>
            <w:tcW w:w="2700" w:type="dxa"/>
          </w:tcPr>
          <w:p w14:paraId="339FBE72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1C98DDA8" w14:textId="6C430AEF" w:rsidR="00203C8D" w:rsidRPr="00336745" w:rsidRDefault="00BC6590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03C8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810" w:type="dxa"/>
          </w:tcPr>
          <w:p w14:paraId="1259FCC0" w14:textId="754614CC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72" w:type="dxa"/>
          </w:tcPr>
          <w:p w14:paraId="2142035B" w14:textId="39439429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7C8776F9" w14:textId="087B3EF5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3EC2225" w14:textId="3821FE53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44E6D0AA" w14:textId="5F18EFD8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65DFE0E6" w14:textId="16C55163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0" w:type="dxa"/>
          </w:tcPr>
          <w:p w14:paraId="58C3BAE9" w14:textId="0B5B6E9E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0" w:type="dxa"/>
          </w:tcPr>
          <w:p w14:paraId="67E650F0" w14:textId="5ACCDF3C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09BBEE4B" w14:textId="1F4550D1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09B16454" w14:textId="6E539692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23" w:type="dxa"/>
          </w:tcPr>
          <w:p w14:paraId="75629D04" w14:textId="5F33F122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632E8CA0" w14:textId="064DBD88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203C8D" w:rsidRPr="007A1352" w14:paraId="065BEB6A" w14:textId="77777777" w:rsidTr="00203C8D">
        <w:trPr>
          <w:cantSplit/>
          <w:tblHeader/>
        </w:trPr>
        <w:tc>
          <w:tcPr>
            <w:tcW w:w="2700" w:type="dxa"/>
          </w:tcPr>
          <w:p w14:paraId="22058ECC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4CB54AD7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682" w:type="dxa"/>
            <w:gridSpan w:val="2"/>
          </w:tcPr>
          <w:p w14:paraId="4A43F729" w14:textId="2F7C4023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344" w:type="dxa"/>
            <w:gridSpan w:val="10"/>
          </w:tcPr>
          <w:p w14:paraId="2C6DAB93" w14:textId="77777777" w:rsidR="00203C8D" w:rsidRPr="007A1352" w:rsidRDefault="00203C8D" w:rsidP="00825705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03C8D" w:rsidRPr="007A1352" w14:paraId="6A21EF08" w14:textId="77777777" w:rsidTr="00203C8D">
        <w:trPr>
          <w:cantSplit/>
        </w:trPr>
        <w:tc>
          <w:tcPr>
            <w:tcW w:w="2700" w:type="dxa"/>
          </w:tcPr>
          <w:p w14:paraId="0F630027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A1352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634385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40985F3" w14:textId="620508EC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72" w:type="dxa"/>
          </w:tcPr>
          <w:p w14:paraId="5C649471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23" w:type="dxa"/>
          </w:tcPr>
          <w:p w14:paraId="199F92BD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19CD0E6A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6AAEC35C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4D898BDE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</w:tcPr>
          <w:p w14:paraId="30C7AF9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0" w:type="dxa"/>
          </w:tcPr>
          <w:p w14:paraId="77A936C8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31A7968F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3" w:type="dxa"/>
          </w:tcPr>
          <w:p w14:paraId="0547C831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3" w:type="dxa"/>
          </w:tcPr>
          <w:p w14:paraId="2DD7A3EB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23" w:type="dxa"/>
          </w:tcPr>
          <w:p w14:paraId="44B836FA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203C8D" w:rsidRPr="007A1352" w14:paraId="08309B64" w14:textId="77777777" w:rsidTr="00203C8D">
        <w:trPr>
          <w:cantSplit/>
        </w:trPr>
        <w:tc>
          <w:tcPr>
            <w:tcW w:w="2700" w:type="dxa"/>
          </w:tcPr>
          <w:p w14:paraId="32DBFA6C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  <w:cs/>
              </w:rPr>
              <w:t>บริษัท บางจากกรีนเนท จำกัด</w:t>
            </w:r>
          </w:p>
        </w:tc>
        <w:tc>
          <w:tcPr>
            <w:tcW w:w="810" w:type="dxa"/>
          </w:tcPr>
          <w:p w14:paraId="22C8C82E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C22C605" w14:textId="4C639144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1D137DEB" w14:textId="11F51AA1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0FD25A85" w14:textId="1C8DFE64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13E751FF" w14:textId="52592FF4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23" w:type="dxa"/>
            <w:vAlign w:val="bottom"/>
          </w:tcPr>
          <w:p w14:paraId="2C416786" w14:textId="4CB337E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42D48E2" w14:textId="149491D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3851F1B3" w14:textId="37D32FBF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3AB23393" w14:textId="71994E48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171562F" w14:textId="7C511A8E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404235D" w14:textId="283DD2E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3DCD7BE7" w14:textId="4A0DDDBA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0F1733F3" w14:textId="629D7379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77E78539" w14:textId="77777777" w:rsidTr="00203C8D">
        <w:trPr>
          <w:cantSplit/>
        </w:trPr>
        <w:tc>
          <w:tcPr>
            <w:tcW w:w="2700" w:type="dxa"/>
          </w:tcPr>
          <w:p w14:paraId="4BC601F3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810" w:type="dxa"/>
          </w:tcPr>
          <w:p w14:paraId="1DB31BBD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645B114" w14:textId="0BB44476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872" w:type="dxa"/>
            <w:vAlign w:val="bottom"/>
          </w:tcPr>
          <w:p w14:paraId="3AA71206" w14:textId="6D4B77D6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923" w:type="dxa"/>
            <w:vAlign w:val="bottom"/>
          </w:tcPr>
          <w:p w14:paraId="366B4E24" w14:textId="77DBF824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202</w:t>
            </w:r>
          </w:p>
        </w:tc>
        <w:tc>
          <w:tcPr>
            <w:tcW w:w="923" w:type="dxa"/>
            <w:vAlign w:val="bottom"/>
          </w:tcPr>
          <w:p w14:paraId="4DA18C60" w14:textId="370AAAF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202</w:t>
            </w:r>
          </w:p>
        </w:tc>
        <w:tc>
          <w:tcPr>
            <w:tcW w:w="923" w:type="dxa"/>
            <w:vAlign w:val="bottom"/>
          </w:tcPr>
          <w:p w14:paraId="49931BC9" w14:textId="004A2D2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227</w:t>
            </w:r>
          </w:p>
        </w:tc>
        <w:tc>
          <w:tcPr>
            <w:tcW w:w="923" w:type="dxa"/>
            <w:vAlign w:val="bottom"/>
          </w:tcPr>
          <w:p w14:paraId="2B9DD0DA" w14:textId="1E67F95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227</w:t>
            </w:r>
          </w:p>
        </w:tc>
        <w:tc>
          <w:tcPr>
            <w:tcW w:w="980" w:type="dxa"/>
          </w:tcPr>
          <w:p w14:paraId="60620513" w14:textId="0AF4A408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2B69877D" w14:textId="215D0FE0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0A7F9B3C" w14:textId="1612FFA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227</w:t>
            </w:r>
          </w:p>
        </w:tc>
        <w:tc>
          <w:tcPr>
            <w:tcW w:w="923" w:type="dxa"/>
            <w:vAlign w:val="bottom"/>
          </w:tcPr>
          <w:p w14:paraId="5C72F196" w14:textId="0FC8FD1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227</w:t>
            </w:r>
          </w:p>
        </w:tc>
        <w:tc>
          <w:tcPr>
            <w:tcW w:w="923" w:type="dxa"/>
          </w:tcPr>
          <w:p w14:paraId="40AAE873" w14:textId="7FFADB1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77A45F43" w14:textId="16EDA33E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224</w:t>
            </w:r>
          </w:p>
        </w:tc>
      </w:tr>
      <w:tr w:rsidR="00203C8D" w:rsidRPr="007A1352" w14:paraId="02577E32" w14:textId="77777777" w:rsidTr="00203C8D">
        <w:trPr>
          <w:cantSplit/>
        </w:trPr>
        <w:tc>
          <w:tcPr>
            <w:tcW w:w="2700" w:type="dxa"/>
          </w:tcPr>
          <w:p w14:paraId="07EECD87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810" w:type="dxa"/>
          </w:tcPr>
          <w:p w14:paraId="4665D818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F4F6438" w14:textId="7B3BF653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53C4B0AD" w14:textId="617BEB53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BBAD243" w14:textId="6DB7612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500</w:t>
            </w:r>
          </w:p>
        </w:tc>
        <w:tc>
          <w:tcPr>
            <w:tcW w:w="923" w:type="dxa"/>
            <w:vAlign w:val="bottom"/>
          </w:tcPr>
          <w:p w14:paraId="09212005" w14:textId="48B1B59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800</w:t>
            </w:r>
          </w:p>
        </w:tc>
        <w:tc>
          <w:tcPr>
            <w:tcW w:w="923" w:type="dxa"/>
            <w:vAlign w:val="bottom"/>
          </w:tcPr>
          <w:p w14:paraId="56D624D3" w14:textId="33C6FC25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500</w:t>
            </w:r>
          </w:p>
        </w:tc>
        <w:tc>
          <w:tcPr>
            <w:tcW w:w="923" w:type="dxa"/>
            <w:vAlign w:val="bottom"/>
          </w:tcPr>
          <w:p w14:paraId="704F97A7" w14:textId="3D3AAFCB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800</w:t>
            </w:r>
          </w:p>
        </w:tc>
        <w:tc>
          <w:tcPr>
            <w:tcW w:w="980" w:type="dxa"/>
          </w:tcPr>
          <w:p w14:paraId="3879DC2D" w14:textId="0FE965C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36008397" w14:textId="0A36D7A0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4CC4F825" w14:textId="58BE9B36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500</w:t>
            </w:r>
          </w:p>
        </w:tc>
        <w:tc>
          <w:tcPr>
            <w:tcW w:w="923" w:type="dxa"/>
            <w:vAlign w:val="bottom"/>
          </w:tcPr>
          <w:p w14:paraId="3B707770" w14:textId="04C521DF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800</w:t>
            </w:r>
          </w:p>
        </w:tc>
        <w:tc>
          <w:tcPr>
            <w:tcW w:w="923" w:type="dxa"/>
          </w:tcPr>
          <w:p w14:paraId="64A2CEEA" w14:textId="34433DA9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4E8CEEF" w14:textId="4D63E2F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78393A33" w14:textId="77777777" w:rsidTr="00203C8D">
        <w:trPr>
          <w:cantSplit/>
        </w:trPr>
        <w:tc>
          <w:tcPr>
            <w:tcW w:w="2700" w:type="dxa"/>
          </w:tcPr>
          <w:p w14:paraId="7190EFB2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Energy International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810" w:type="dxa"/>
          </w:tcPr>
          <w:p w14:paraId="01C666FC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0486DF6" w14:textId="4C1FF9FE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5AF4F4E" w14:textId="0FB45DAE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4182547A" w14:textId="6C1D4F6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</w:p>
        </w:tc>
        <w:tc>
          <w:tcPr>
            <w:tcW w:w="923" w:type="dxa"/>
            <w:vAlign w:val="bottom"/>
          </w:tcPr>
          <w:p w14:paraId="3FEFB0CD" w14:textId="2118A43D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</w:p>
        </w:tc>
        <w:tc>
          <w:tcPr>
            <w:tcW w:w="923" w:type="dxa"/>
            <w:vAlign w:val="bottom"/>
          </w:tcPr>
          <w:p w14:paraId="695E7233" w14:textId="3D50910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</w:p>
        </w:tc>
        <w:tc>
          <w:tcPr>
            <w:tcW w:w="923" w:type="dxa"/>
            <w:vAlign w:val="bottom"/>
          </w:tcPr>
          <w:p w14:paraId="6750048A" w14:textId="34F56425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</w:p>
        </w:tc>
        <w:tc>
          <w:tcPr>
            <w:tcW w:w="980" w:type="dxa"/>
            <w:vAlign w:val="bottom"/>
          </w:tcPr>
          <w:p w14:paraId="03CAFF33" w14:textId="05FEFF7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0" w:type="dxa"/>
            <w:vAlign w:val="bottom"/>
          </w:tcPr>
          <w:p w14:paraId="1DACEB92" w14:textId="19E4B319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673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</w:tcPr>
          <w:p w14:paraId="0DD601AE" w14:textId="4BC2703B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60B282E" w14:textId="5A04C464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51160D9" w14:textId="7CBF3F84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16BD5381" w14:textId="0C06064E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2DD2E2BC" w14:textId="77777777" w:rsidTr="00203C8D">
        <w:trPr>
          <w:cantSplit/>
        </w:trPr>
        <w:tc>
          <w:tcPr>
            <w:tcW w:w="2700" w:type="dxa"/>
          </w:tcPr>
          <w:p w14:paraId="467ABB86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Innovation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810" w:type="dxa"/>
          </w:tcPr>
          <w:p w14:paraId="7152122A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D78ED67" w14:textId="33697FA1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3386D92" w14:textId="2241066F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6D05C45" w14:textId="3090F9C6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7270A1EC" w14:textId="393CD22A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6600D949" w14:textId="4ADB6B75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  <w:vAlign w:val="bottom"/>
          </w:tcPr>
          <w:p w14:paraId="499CBDC7" w14:textId="10C7A0B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80" w:type="dxa"/>
          </w:tcPr>
          <w:p w14:paraId="1D296997" w14:textId="07C0AD7D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58C487B7" w14:textId="3677680D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06976AB9" w14:textId="598C3F1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</w:tcPr>
          <w:p w14:paraId="79E5FC9E" w14:textId="1F7EE4F9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790</w:t>
            </w:r>
          </w:p>
        </w:tc>
        <w:tc>
          <w:tcPr>
            <w:tcW w:w="923" w:type="dxa"/>
          </w:tcPr>
          <w:p w14:paraId="07192932" w14:textId="2FC41094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B4E16F0" w14:textId="5E2C8E24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00457240" w14:textId="77777777" w:rsidTr="00203C8D">
        <w:trPr>
          <w:cantSplit/>
        </w:trPr>
        <w:tc>
          <w:tcPr>
            <w:tcW w:w="2700" w:type="dxa"/>
          </w:tcPr>
          <w:p w14:paraId="0E510F5B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</w:rPr>
            </w:pPr>
            <w:r w:rsidRPr="007A1352">
              <w:rPr>
                <w:sz w:val="26"/>
                <w:szCs w:val="26"/>
              </w:rPr>
              <w:t>BCP Trading Pte</w:t>
            </w:r>
            <w:r w:rsidRPr="007A1352">
              <w:rPr>
                <w:sz w:val="26"/>
                <w:szCs w:val="26"/>
                <w:cs/>
              </w:rPr>
              <w:t xml:space="preserve">. </w:t>
            </w:r>
            <w:r w:rsidRPr="007A1352">
              <w:rPr>
                <w:sz w:val="26"/>
                <w:szCs w:val="26"/>
              </w:rPr>
              <w:t>Ltd</w:t>
            </w:r>
            <w:r w:rsidRPr="007A1352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810" w:type="dxa"/>
          </w:tcPr>
          <w:p w14:paraId="49176E6A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6C6CD5B" w14:textId="748FBB75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3C0F7D9" w14:textId="4501997A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3CF106DD" w14:textId="3CAC6100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05A12D9F" w14:textId="1C22D1DE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135FDE5E" w14:textId="0A5435FD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5FE27910" w14:textId="50E05B16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80" w:type="dxa"/>
          </w:tcPr>
          <w:p w14:paraId="0E4B4E81" w14:textId="61604024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7A0F6FB8" w14:textId="22620BDF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D3DE346" w14:textId="5ECA5672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  <w:vAlign w:val="bottom"/>
          </w:tcPr>
          <w:p w14:paraId="0A44D0F8" w14:textId="5FD45C6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35</w:t>
            </w:r>
          </w:p>
        </w:tc>
        <w:tc>
          <w:tcPr>
            <w:tcW w:w="923" w:type="dxa"/>
          </w:tcPr>
          <w:p w14:paraId="0D117A16" w14:textId="161D9A29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60</w:t>
            </w:r>
          </w:p>
        </w:tc>
        <w:tc>
          <w:tcPr>
            <w:tcW w:w="923" w:type="dxa"/>
          </w:tcPr>
          <w:p w14:paraId="7285561C" w14:textId="6E55D09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6D2F7629" w14:textId="77777777" w:rsidTr="00203C8D">
        <w:trPr>
          <w:cantSplit/>
        </w:trPr>
        <w:tc>
          <w:tcPr>
            <w:tcW w:w="2700" w:type="dxa"/>
          </w:tcPr>
          <w:p w14:paraId="033CC151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  <w:tc>
          <w:tcPr>
            <w:tcW w:w="810" w:type="dxa"/>
          </w:tcPr>
          <w:p w14:paraId="7B94C06A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CD0FF84" w14:textId="22F3BC8A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08E750EC" w14:textId="4292A0DB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2D182974" w14:textId="3A77B886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532</w:t>
            </w:r>
          </w:p>
        </w:tc>
        <w:tc>
          <w:tcPr>
            <w:tcW w:w="923" w:type="dxa"/>
            <w:vAlign w:val="bottom"/>
          </w:tcPr>
          <w:p w14:paraId="12FB1811" w14:textId="6D56A19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532</w:t>
            </w:r>
          </w:p>
        </w:tc>
        <w:tc>
          <w:tcPr>
            <w:tcW w:w="923" w:type="dxa"/>
            <w:vAlign w:val="bottom"/>
          </w:tcPr>
          <w:p w14:paraId="45D6FE3F" w14:textId="62D96CA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  <w:vAlign w:val="bottom"/>
          </w:tcPr>
          <w:p w14:paraId="63E487F5" w14:textId="7DE3E7FE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700</w:t>
            </w:r>
          </w:p>
        </w:tc>
        <w:tc>
          <w:tcPr>
            <w:tcW w:w="980" w:type="dxa"/>
          </w:tcPr>
          <w:p w14:paraId="5140B05F" w14:textId="67C59DDA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39BB1BB5" w14:textId="266E2296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A22B782" w14:textId="0261296C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  <w:vAlign w:val="bottom"/>
          </w:tcPr>
          <w:p w14:paraId="00E6DE62" w14:textId="2228CCF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Pr="00336745">
              <w:rPr>
                <w:sz w:val="26"/>
                <w:szCs w:val="26"/>
              </w:rPr>
              <w:t>700</w:t>
            </w:r>
          </w:p>
        </w:tc>
        <w:tc>
          <w:tcPr>
            <w:tcW w:w="923" w:type="dxa"/>
          </w:tcPr>
          <w:p w14:paraId="33EDF526" w14:textId="53C585C9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4AE27857" w14:textId="6D2F548B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3C1E3B05" w14:textId="77777777" w:rsidTr="00203C8D">
        <w:trPr>
          <w:cantSplit/>
        </w:trPr>
        <w:tc>
          <w:tcPr>
            <w:tcW w:w="2700" w:type="dxa"/>
          </w:tcPr>
          <w:p w14:paraId="50D4EF3D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810" w:type="dxa"/>
          </w:tcPr>
          <w:p w14:paraId="542ADAFD" w14:textId="3A8B4B43" w:rsidR="00203C8D" w:rsidRPr="00203C8D" w:rsidRDefault="00203C8D" w:rsidP="00825705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203C8D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13EAEA2E" w14:textId="14A68AE3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36269338" w14:textId="32BE0F26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00EAA124" w14:textId="109DB4D9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443494BB" w14:textId="73B0EB4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303A9BAF" w14:textId="1A85307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661</w:t>
            </w:r>
          </w:p>
        </w:tc>
        <w:tc>
          <w:tcPr>
            <w:tcW w:w="923" w:type="dxa"/>
            <w:vAlign w:val="bottom"/>
          </w:tcPr>
          <w:p w14:paraId="53734E08" w14:textId="2EFD2825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661</w:t>
            </w:r>
          </w:p>
        </w:tc>
        <w:tc>
          <w:tcPr>
            <w:tcW w:w="980" w:type="dxa"/>
          </w:tcPr>
          <w:p w14:paraId="0985715C" w14:textId="4DBD8417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316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0" w:type="dxa"/>
          </w:tcPr>
          <w:p w14:paraId="5F5A91D7" w14:textId="647198E0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442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3099C085" w14:textId="0F2C17BE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345</w:t>
            </w:r>
          </w:p>
        </w:tc>
        <w:tc>
          <w:tcPr>
            <w:tcW w:w="923" w:type="dxa"/>
            <w:vAlign w:val="bottom"/>
          </w:tcPr>
          <w:p w14:paraId="157B78DF" w14:textId="0CDD7A30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219</w:t>
            </w:r>
          </w:p>
        </w:tc>
        <w:tc>
          <w:tcPr>
            <w:tcW w:w="923" w:type="dxa"/>
          </w:tcPr>
          <w:p w14:paraId="3CD8D296" w14:textId="745F9C6B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5139A95" w14:textId="4BCB3ABA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5C4F32EB" w14:textId="77777777" w:rsidTr="00203C8D">
        <w:trPr>
          <w:cantSplit/>
        </w:trPr>
        <w:tc>
          <w:tcPr>
            <w:tcW w:w="2700" w:type="dxa"/>
          </w:tcPr>
          <w:p w14:paraId="6ECAF014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810" w:type="dxa"/>
          </w:tcPr>
          <w:p w14:paraId="66096290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A69111E" w14:textId="0B20026A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BC2B4CB" w14:textId="4A4519E0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679EA430" w14:textId="59D72C29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4C0DBA7A" w14:textId="7CB22A25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45B7A985" w14:textId="794C1A8B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31EF2CEF" w14:textId="4D15BBC6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3F9B8997" w14:textId="0E0353CA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4CFA4B9C" w14:textId="03FD83F6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9336CC6" w14:textId="5E208AC1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  <w:vAlign w:val="bottom"/>
          </w:tcPr>
          <w:p w14:paraId="04E0BE40" w14:textId="1517D31E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CEF5A51" w14:textId="6B28497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4568B0B0" w14:textId="4E98D08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5F630512" w14:textId="77777777" w:rsidTr="00203C8D">
        <w:trPr>
          <w:cantSplit/>
        </w:trPr>
        <w:tc>
          <w:tcPr>
            <w:tcW w:w="2700" w:type="dxa"/>
          </w:tcPr>
          <w:p w14:paraId="6561392F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810" w:type="dxa"/>
          </w:tcPr>
          <w:p w14:paraId="406BFA9E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DDBBBC8" w14:textId="11172826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1BFBD39" w14:textId="7A7E90F6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3CB1E2E" w14:textId="70587E9F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51A8D2" w14:textId="793AA38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71C65F85" w14:textId="5F089238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4B6C59" w14:textId="7CB9F43F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02887611" w14:textId="68496097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48261496" w14:textId="2FBC1A6F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77F090FD" w14:textId="086FD88F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62F72A3A" w14:textId="62E54E6E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F1BD7B3" w14:textId="3C047366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A2EC5B2" w14:textId="5783C405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0B5A84D7" w14:textId="77777777" w:rsidTr="00203C8D">
        <w:trPr>
          <w:cantSplit/>
        </w:trPr>
        <w:tc>
          <w:tcPr>
            <w:tcW w:w="2700" w:type="dxa"/>
          </w:tcPr>
          <w:p w14:paraId="74C66159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810" w:type="dxa"/>
          </w:tcPr>
          <w:p w14:paraId="366DA2F2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9917D0D" w14:textId="097A5DD0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D776750" w14:textId="1FF5D255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8C35130" w14:textId="7CB35ED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080E7236" w14:textId="24D213E6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2D4037F1" w14:textId="2BD21454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13AEE67B" w14:textId="21F96EEC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37CCAC90" w14:textId="56E7676C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4204ECC6" w14:textId="5E4ED24A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1FC4750" w14:textId="031B946C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5648AAAB" w14:textId="77AD1F5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3CC83D76" w14:textId="3C7DC43E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68EA9B73" w14:textId="7503E7E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567AB5F2" w14:textId="77777777" w:rsidTr="00203C8D">
        <w:trPr>
          <w:cantSplit/>
        </w:trPr>
        <w:tc>
          <w:tcPr>
            <w:tcW w:w="2700" w:type="dxa"/>
          </w:tcPr>
          <w:p w14:paraId="1D7A2036" w14:textId="6827D6BB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810" w:type="dxa"/>
          </w:tcPr>
          <w:p w14:paraId="4DBEBE29" w14:textId="77777777" w:rsidR="00203C8D" w:rsidRPr="00336745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1327D39" w14:textId="2710E21A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38FAEA18" w14:textId="1102B468" w:rsidR="00203C8D" w:rsidRPr="007A1352" w:rsidRDefault="00203C8D" w:rsidP="00825705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C5647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0CF37443" w14:textId="4DAC6958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72BFE423" w14:textId="7136063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469FFC97" w14:textId="41188A45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02A9F9A9" w14:textId="14F373AC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80" w:type="dxa"/>
          </w:tcPr>
          <w:p w14:paraId="4DDB82D7" w14:textId="07506D3B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0" w:type="dxa"/>
          </w:tcPr>
          <w:p w14:paraId="79373FA8" w14:textId="10E6430B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579200CC" w14:textId="28EEDD65" w:rsidR="00203C8D" w:rsidRPr="00545FD1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17357A30" w14:textId="7AE6E9E5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799D4260" w14:textId="79EDDB7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21084CE5" w14:textId="31E38A71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610DD8E6" w14:textId="77777777" w:rsidTr="00203C8D">
        <w:trPr>
          <w:cantSplit/>
        </w:trPr>
        <w:tc>
          <w:tcPr>
            <w:tcW w:w="2700" w:type="dxa"/>
          </w:tcPr>
          <w:p w14:paraId="2AA6DB76" w14:textId="235FFDDF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  <w:r w:rsidRPr="00701DE1">
              <w:rPr>
                <w:sz w:val="26"/>
                <w:szCs w:val="26"/>
              </w:rPr>
              <w:t xml:space="preserve">Nido Petroleum </w:t>
            </w:r>
            <w:r>
              <w:rPr>
                <w:sz w:val="26"/>
                <w:szCs w:val="26"/>
              </w:rPr>
              <w:t>Pty</w:t>
            </w:r>
            <w:r>
              <w:rPr>
                <w:sz w:val="26"/>
                <w:szCs w:val="26"/>
                <w:cs/>
              </w:rPr>
              <w:t xml:space="preserve">. </w:t>
            </w:r>
            <w:r>
              <w:rPr>
                <w:sz w:val="26"/>
                <w:szCs w:val="26"/>
              </w:rPr>
              <w:t>Ltd</w:t>
            </w:r>
            <w:r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810" w:type="dxa"/>
          </w:tcPr>
          <w:p w14:paraId="61FD4FC5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3E0FEA" w14:textId="29920602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872" w:type="dxa"/>
            <w:vAlign w:val="bottom"/>
          </w:tcPr>
          <w:p w14:paraId="0DF559E1" w14:textId="1AEB7D63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885C65C" w14:textId="5EAFCD0D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5F17850C" w14:textId="6E9ED720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457FE18" w14:textId="4640D275" w:rsidR="00203C8D" w:rsidRPr="00F854CE" w:rsidRDefault="00203C8D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134</w:t>
            </w:r>
          </w:p>
        </w:tc>
        <w:tc>
          <w:tcPr>
            <w:tcW w:w="923" w:type="dxa"/>
            <w:vAlign w:val="bottom"/>
          </w:tcPr>
          <w:p w14:paraId="5EBBA54D" w14:textId="2A56755E" w:rsidR="00203C8D" w:rsidRPr="00F854CE" w:rsidRDefault="00203C8D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134</w:t>
            </w:r>
          </w:p>
        </w:tc>
        <w:tc>
          <w:tcPr>
            <w:tcW w:w="980" w:type="dxa"/>
          </w:tcPr>
          <w:p w14:paraId="5FC158DB" w14:textId="4B9F664C" w:rsidR="00203C8D" w:rsidRPr="00545FD1" w:rsidRDefault="00203C8D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134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80" w:type="dxa"/>
          </w:tcPr>
          <w:p w14:paraId="177ABA41" w14:textId="330ADC7D" w:rsidR="00203C8D" w:rsidRPr="00545FD1" w:rsidRDefault="00203C8D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 w:rsidRPr="00336745">
              <w:rPr>
                <w:sz w:val="26"/>
                <w:szCs w:val="26"/>
              </w:rPr>
              <w:t>134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5A480A48" w14:textId="274E213D" w:rsidR="00203C8D" w:rsidRPr="00545FD1" w:rsidRDefault="00203C8D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18BF4E9D" w14:textId="59271DD7" w:rsidR="00203C8D" w:rsidRPr="00F854CE" w:rsidRDefault="00203C8D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7E37AA6F" w14:textId="0F40A15B" w:rsidR="00203C8D" w:rsidRPr="007A1352" w:rsidRDefault="00203C8D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</w:tcPr>
          <w:p w14:paraId="38925684" w14:textId="7BB926D9" w:rsidR="00203C8D" w:rsidRPr="007A1352" w:rsidRDefault="00203C8D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203C8D" w:rsidRPr="007A1352" w14:paraId="6B90DB32" w14:textId="77777777" w:rsidTr="00203C8D">
        <w:trPr>
          <w:cantSplit/>
        </w:trPr>
        <w:tc>
          <w:tcPr>
            <w:tcW w:w="2700" w:type="dxa"/>
          </w:tcPr>
          <w:p w14:paraId="6B46CC50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8BF86B9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6191453" w14:textId="4DEA18A0" w:rsidR="00203C8D" w:rsidRPr="007A1352" w:rsidRDefault="00203C8D" w:rsidP="00825705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5B2D5FFC" w14:textId="77777777" w:rsidR="00203C8D" w:rsidRPr="007A1352" w:rsidRDefault="00203C8D" w:rsidP="00825705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23" w:type="dxa"/>
            <w:vAlign w:val="bottom"/>
          </w:tcPr>
          <w:p w14:paraId="76C82A59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80D966F" w14:textId="77777777" w:rsidR="00203C8D" w:rsidRPr="007A1352" w:rsidRDefault="00203C8D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C511523" w14:textId="4BA52B37" w:rsidR="00203C8D" w:rsidRPr="00F854CE" w:rsidRDefault="00203C8D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18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923" w:type="dxa"/>
            <w:vAlign w:val="bottom"/>
          </w:tcPr>
          <w:p w14:paraId="0DA4C073" w14:textId="46D283C4" w:rsidR="00203C8D" w:rsidRPr="00F854CE" w:rsidRDefault="00203C8D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336745">
              <w:rPr>
                <w:b/>
                <w:bCs/>
                <w:sz w:val="26"/>
                <w:szCs w:val="26"/>
              </w:rPr>
              <w:t>18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980" w:type="dxa"/>
            <w:vAlign w:val="bottom"/>
          </w:tcPr>
          <w:p w14:paraId="0477C25D" w14:textId="5DA6B3B4" w:rsidR="00203C8D" w:rsidRPr="00545FD1" w:rsidRDefault="00203C8D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(</w:t>
            </w:r>
            <w:r w:rsidRPr="00336745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123</w:t>
            </w:r>
            <w:r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80" w:type="dxa"/>
            <w:vAlign w:val="bottom"/>
          </w:tcPr>
          <w:p w14:paraId="01682150" w14:textId="0A26EA70" w:rsidR="00203C8D" w:rsidRPr="00545FD1" w:rsidRDefault="00203C8D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(</w:t>
            </w:r>
            <w:r w:rsidRPr="00336745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249</w:t>
            </w:r>
            <w:r>
              <w:rPr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12D29E08" w14:textId="07100747" w:rsidR="00203C8D" w:rsidRPr="00545FD1" w:rsidRDefault="00203C8D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14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677</w:t>
            </w:r>
          </w:p>
        </w:tc>
        <w:tc>
          <w:tcPr>
            <w:tcW w:w="923" w:type="dxa"/>
            <w:vAlign w:val="bottom"/>
          </w:tcPr>
          <w:p w14:paraId="35055394" w14:textId="6FFECAE6" w:rsidR="00203C8D" w:rsidRPr="00F854CE" w:rsidRDefault="00203C8D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13</w:t>
            </w:r>
            <w:r>
              <w:rPr>
                <w:b/>
                <w:bCs/>
                <w:sz w:val="26"/>
                <w:szCs w:val="26"/>
              </w:rPr>
              <w:t>,</w:t>
            </w:r>
            <w:r w:rsidRPr="00336745">
              <w:rPr>
                <w:b/>
                <w:bCs/>
                <w:sz w:val="26"/>
                <w:szCs w:val="26"/>
              </w:rPr>
              <w:t>851</w:t>
            </w:r>
          </w:p>
        </w:tc>
        <w:tc>
          <w:tcPr>
            <w:tcW w:w="923" w:type="dxa"/>
          </w:tcPr>
          <w:p w14:paraId="28641C5D" w14:textId="019B9F02" w:rsidR="00203C8D" w:rsidRPr="007A1352" w:rsidRDefault="00203C8D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336745">
              <w:rPr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23" w:type="dxa"/>
          </w:tcPr>
          <w:p w14:paraId="23A0D179" w14:textId="0F3FB0A2" w:rsidR="00203C8D" w:rsidRPr="007A1352" w:rsidRDefault="00203C8D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6"/>
                <w:szCs w:val="26"/>
              </w:rPr>
            </w:pPr>
            <w:r w:rsidRPr="00336745">
              <w:rPr>
                <w:b/>
                <w:bCs/>
                <w:sz w:val="26"/>
                <w:szCs w:val="26"/>
              </w:rPr>
              <w:t>224</w:t>
            </w:r>
          </w:p>
        </w:tc>
      </w:tr>
    </w:tbl>
    <w:p w14:paraId="77D5AA86" w14:textId="77777777" w:rsidR="004341D1" w:rsidRDefault="004341D1" w:rsidP="00EA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</w:p>
    <w:p w14:paraId="43C1DE01" w14:textId="5FC24697" w:rsidR="00203C8D" w:rsidRPr="00F65F9B" w:rsidRDefault="00203C8D" w:rsidP="00F65F9B">
      <w:pPr>
        <w:jc w:val="thaiDistribute"/>
        <w:sectPr w:rsidR="00203C8D" w:rsidRPr="00F65F9B" w:rsidSect="004B22A4">
          <w:headerReference w:type="default" r:id="rId14"/>
          <w:footerReference w:type="default" r:id="rId15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59ECEED9" w14:textId="45908DA4" w:rsidR="00F421FF" w:rsidRPr="007A1352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OLE_LINK11"/>
      <w:bookmarkStart w:id="3" w:name="OLE_LINK12"/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45D8FFAF" w14:textId="77777777" w:rsidR="00DF35D2" w:rsidRPr="007D7027" w:rsidRDefault="00DF35D2" w:rsidP="00BA7A53"/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897"/>
        <w:gridCol w:w="1080"/>
        <w:gridCol w:w="1080"/>
        <w:gridCol w:w="1080"/>
        <w:gridCol w:w="1100"/>
      </w:tblGrid>
      <w:tr w:rsidR="00DF35D2" w:rsidRPr="00EF30CD" w14:paraId="2EFDA925" w14:textId="77777777" w:rsidTr="000F4636">
        <w:trPr>
          <w:tblHeader/>
        </w:trPr>
        <w:tc>
          <w:tcPr>
            <w:tcW w:w="2153" w:type="pct"/>
          </w:tcPr>
          <w:p w14:paraId="30D5C5A0" w14:textId="12400DB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</w:tcPr>
          <w:p w14:paraId="140B57EE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2"/>
          </w:tcPr>
          <w:p w14:paraId="1238FFE8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5" w:type="pct"/>
            <w:gridSpan w:val="2"/>
          </w:tcPr>
          <w:p w14:paraId="2FBE34D5" w14:textId="77777777" w:rsidR="00DF35D2" w:rsidRPr="00EF30CD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21E" w:rsidRPr="00EF30CD" w14:paraId="4BA6169A" w14:textId="77777777" w:rsidTr="000F4636">
        <w:trPr>
          <w:trHeight w:val="182"/>
          <w:tblHeader/>
        </w:trPr>
        <w:tc>
          <w:tcPr>
            <w:tcW w:w="2153" w:type="pct"/>
          </w:tcPr>
          <w:p w14:paraId="544EBB25" w14:textId="70CD8D2F" w:rsidR="00BF321E" w:rsidRPr="00562A3C" w:rsidRDefault="00BF321E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</w:rPr>
            </w:pPr>
            <w:r w:rsidRPr="00562A3C">
              <w:rPr>
                <w:b/>
                <w:bCs/>
                <w:i/>
                <w:iCs/>
                <w:cs/>
              </w:rPr>
              <w:t>สำหรับงวดสามเดือนสิ้นสุด</w:t>
            </w:r>
            <w:r w:rsidRPr="00562A3C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336745" w:rsidRPr="00336745">
              <w:rPr>
                <w:b/>
                <w:bCs/>
                <w:i/>
                <w:iCs/>
              </w:rPr>
              <w:t>31</w:t>
            </w:r>
            <w:r w:rsidRPr="00562A3C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488" w:type="pct"/>
          </w:tcPr>
          <w:p w14:paraId="6B6E57F3" w14:textId="36100800" w:rsidR="00BF321E" w:rsidRPr="000F4636" w:rsidRDefault="00BF321E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330F97F" w14:textId="6808C7CA" w:rsidR="00BF321E" w:rsidRPr="000F4636" w:rsidRDefault="0033674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587" w:type="pct"/>
          </w:tcPr>
          <w:p w14:paraId="08E02620" w14:textId="069E368D" w:rsidR="00BF321E" w:rsidRPr="000F4636" w:rsidRDefault="0033674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336745">
              <w:t>2563</w:t>
            </w:r>
          </w:p>
        </w:tc>
        <w:tc>
          <w:tcPr>
            <w:tcW w:w="587" w:type="pct"/>
          </w:tcPr>
          <w:p w14:paraId="1A235AD1" w14:textId="4570552A" w:rsidR="00BF321E" w:rsidRPr="000F4636" w:rsidRDefault="0033674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336745">
              <w:t>2564</w:t>
            </w:r>
          </w:p>
        </w:tc>
        <w:tc>
          <w:tcPr>
            <w:tcW w:w="598" w:type="pct"/>
          </w:tcPr>
          <w:p w14:paraId="595FCF71" w14:textId="2987A6F6" w:rsidR="00BF321E" w:rsidRPr="000F4636" w:rsidRDefault="0033674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cs/>
              </w:rPr>
            </w:pPr>
            <w:r w:rsidRPr="00336745">
              <w:t>2563</w:t>
            </w:r>
          </w:p>
        </w:tc>
      </w:tr>
      <w:tr w:rsidR="00BF321E" w:rsidRPr="00EF30CD" w14:paraId="424493CE" w14:textId="77777777" w:rsidTr="000F4636">
        <w:trPr>
          <w:tblHeader/>
        </w:trPr>
        <w:tc>
          <w:tcPr>
            <w:tcW w:w="2153" w:type="pct"/>
          </w:tcPr>
          <w:p w14:paraId="4713221E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4410BB48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0" w:type="pct"/>
            <w:gridSpan w:val="4"/>
          </w:tcPr>
          <w:p w14:paraId="50ED7F97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321E" w:rsidRPr="00EF30CD" w14:paraId="1D25E129" w14:textId="77777777" w:rsidTr="000F4636">
        <w:tc>
          <w:tcPr>
            <w:tcW w:w="2153" w:type="pct"/>
          </w:tcPr>
          <w:p w14:paraId="5BE71868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EF30CD">
              <w:rPr>
                <w:rFonts w:hint="cs"/>
                <w:b/>
                <w:bCs/>
                <w:cs/>
              </w:rPr>
              <w:t>บริษัทร่วม</w:t>
            </w:r>
            <w:r w:rsidRPr="00EF30CD">
              <w:rPr>
                <w:b/>
                <w:bCs/>
                <w:cs/>
              </w:rPr>
              <w:t>ทางอ้อม</w:t>
            </w:r>
          </w:p>
        </w:tc>
        <w:tc>
          <w:tcPr>
            <w:tcW w:w="488" w:type="pct"/>
          </w:tcPr>
          <w:p w14:paraId="4BA02E10" w14:textId="77777777" w:rsidR="00BF321E" w:rsidRPr="00EF30CD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B14054F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A1C9E50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26F22B25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336DFA3E" w14:textId="77777777" w:rsidR="00BF321E" w:rsidRPr="00EF30CD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FB5B70" w:rsidRPr="00EF30CD" w14:paraId="48332607" w14:textId="77777777" w:rsidTr="000F4636">
        <w:tc>
          <w:tcPr>
            <w:tcW w:w="2153" w:type="pct"/>
          </w:tcPr>
          <w:p w14:paraId="3FDC098D" w14:textId="7D693A5F" w:rsidR="00FB5B70" w:rsidRPr="00BB4CA7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88" w:type="pct"/>
            <w:vAlign w:val="bottom"/>
          </w:tcPr>
          <w:p w14:paraId="77674C7F" w14:textId="77777777" w:rsidR="00FB5B70" w:rsidRPr="00BB4CA7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0EEA204" w14:textId="2172010C" w:rsidR="00FB5B70" w:rsidRPr="00BB4CA7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336745">
              <w:t>14</w:t>
            </w:r>
            <w:r w:rsidR="00885D90">
              <w:t>,</w:t>
            </w:r>
            <w:r w:rsidRPr="00336745">
              <w:t>149</w:t>
            </w:r>
          </w:p>
        </w:tc>
        <w:tc>
          <w:tcPr>
            <w:tcW w:w="587" w:type="pct"/>
            <w:vAlign w:val="bottom"/>
          </w:tcPr>
          <w:p w14:paraId="6DCA5349" w14:textId="3270DD71" w:rsidR="00FB5B70" w:rsidRPr="00BB4CA7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336745">
              <w:t>17</w:t>
            </w:r>
            <w:r w:rsidR="00FB5B70" w:rsidRPr="00BB4CA7">
              <w:t>,</w:t>
            </w:r>
            <w:r w:rsidRPr="00336745">
              <w:t>888</w:t>
            </w:r>
          </w:p>
        </w:tc>
        <w:tc>
          <w:tcPr>
            <w:tcW w:w="587" w:type="pct"/>
            <w:vAlign w:val="bottom"/>
          </w:tcPr>
          <w:p w14:paraId="05E9FD93" w14:textId="4101F3FA" w:rsidR="00FB5B70" w:rsidRPr="00BB4CA7" w:rsidRDefault="00FD6A19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CB1B329" w14:textId="2BA594CF" w:rsidR="00FB5B70" w:rsidRPr="00BB4CA7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-</w:t>
            </w:r>
          </w:p>
        </w:tc>
      </w:tr>
      <w:tr w:rsidR="00FB5B70" w:rsidRPr="00EF30CD" w14:paraId="7F67EFD8" w14:textId="77777777" w:rsidTr="000F4636">
        <w:tc>
          <w:tcPr>
            <w:tcW w:w="2153" w:type="pct"/>
          </w:tcPr>
          <w:p w14:paraId="1724C0B5" w14:textId="3048C919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F30CD">
              <w:rPr>
                <w:cs/>
              </w:rPr>
              <w:t>ส่วนแบ่งกำไร</w:t>
            </w:r>
            <w:r w:rsidR="00976746">
              <w:rPr>
                <w:rFonts w:hint="cs"/>
                <w:cs/>
              </w:rPr>
              <w:t xml:space="preserve"> (ขาดทุน) </w:t>
            </w:r>
            <w:r w:rsidRPr="00EF30CD">
              <w:rPr>
                <w:cs/>
              </w:rPr>
              <w:t>สุทธิจากเงินลงทุนในบริษัทร่วม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7801B013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3CCBE50" w14:textId="31C4D183" w:rsidR="00FB5B70" w:rsidRPr="0047512C" w:rsidRDefault="00336745" w:rsidP="00A9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t>187</w:t>
            </w:r>
          </w:p>
        </w:tc>
        <w:tc>
          <w:tcPr>
            <w:tcW w:w="587" w:type="pct"/>
            <w:vAlign w:val="bottom"/>
          </w:tcPr>
          <w:p w14:paraId="10ADF52E" w14:textId="242CE16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336745" w:rsidRPr="00336745">
              <w:t>1</w:t>
            </w:r>
            <w:r w:rsidRPr="007D2B9C">
              <w:t>,</w:t>
            </w:r>
            <w:r w:rsidR="00336745" w:rsidRPr="00336745">
              <w:t>091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CA3B1C3" w14:textId="0F3DA933" w:rsidR="00FB5B70" w:rsidRPr="00EF30CD" w:rsidRDefault="00FD6A19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EE76DB1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FB5B70" w:rsidRPr="00EF30CD" w14:paraId="39078F13" w14:textId="77777777" w:rsidTr="000F4636">
        <w:tc>
          <w:tcPr>
            <w:tcW w:w="2153" w:type="pct"/>
          </w:tcPr>
          <w:p w14:paraId="130B7A37" w14:textId="19474F65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ส่วนแบ่งกำไร</w:t>
            </w:r>
            <w:r w:rsidR="00976746">
              <w:rPr>
                <w:rFonts w:hint="cs"/>
                <w:cs/>
              </w:rPr>
              <w:t xml:space="preserve"> (</w:t>
            </w:r>
            <w:r w:rsidRPr="00865371">
              <w:rPr>
                <w:cs/>
              </w:rPr>
              <w:t>ขาดทุน</w:t>
            </w:r>
            <w:r w:rsidR="00976746">
              <w:rPr>
                <w:rFonts w:hint="cs"/>
                <w:cs/>
              </w:rPr>
              <w:t xml:space="preserve">) </w:t>
            </w:r>
            <w:r w:rsidRPr="00865371">
              <w:rPr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3A5C4C99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1F36167" w14:textId="0E0D3A88" w:rsidR="00FB5B70" w:rsidRPr="0047512C" w:rsidRDefault="00837BC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70EC5B65" w14:textId="0E4AF223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336745" w:rsidRPr="00336745">
              <w:t>70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367B2DA0" w14:textId="1F65D791" w:rsidR="00FB5B70" w:rsidRPr="00EF30CD" w:rsidRDefault="00FD6A19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E922E50" w14:textId="53A0D899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B5B70" w:rsidRPr="00EF30CD" w14:paraId="0AC127B2" w14:textId="77777777" w:rsidTr="000F4636">
        <w:tc>
          <w:tcPr>
            <w:tcW w:w="2153" w:type="pct"/>
          </w:tcPr>
          <w:p w14:paraId="4D2BF66B" w14:textId="3E210709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2A995145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6CF9B35" w14:textId="003A2178" w:rsidR="00FB5B70" w:rsidRPr="0047512C" w:rsidRDefault="00885D9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7582239B" w14:textId="11850EC6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336745" w:rsidRPr="00336745">
              <w:t>12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C9CEBF8" w14:textId="5FF7089D" w:rsidR="00FB5B70" w:rsidRPr="00EF30CD" w:rsidRDefault="00FD6A19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4B1549E8" w14:textId="2936DF18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837BC0" w:rsidRPr="00EF30CD" w14:paraId="6C08F36B" w14:textId="77777777" w:rsidTr="000F4636">
        <w:tc>
          <w:tcPr>
            <w:tcW w:w="2153" w:type="pct"/>
          </w:tcPr>
          <w:p w14:paraId="3051E94E" w14:textId="392B0262" w:rsidR="00837BC0" w:rsidRPr="00865371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กลับรายการขาดทุนจากการ</w:t>
            </w:r>
            <w:r w:rsidRPr="0074466E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488" w:type="pct"/>
            <w:vAlign w:val="bottom"/>
          </w:tcPr>
          <w:p w14:paraId="517030F9" w14:textId="77777777" w:rsidR="00837BC0" w:rsidRPr="00EF30CD" w:rsidRDefault="00837BC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8139FEA" w14:textId="00A8F297" w:rsidR="00837BC0" w:rsidRPr="0047512C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t>400</w:t>
            </w:r>
          </w:p>
        </w:tc>
        <w:tc>
          <w:tcPr>
            <w:tcW w:w="587" w:type="pct"/>
            <w:vAlign w:val="bottom"/>
          </w:tcPr>
          <w:p w14:paraId="03EABD96" w14:textId="5C57FBC2" w:rsidR="00837BC0" w:rsidRPr="007D2B9C" w:rsidRDefault="00837BC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5F77D458" w14:textId="5A61EB57" w:rsidR="00837BC0" w:rsidRDefault="00837BC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131A1E4C" w14:textId="5CB3A645" w:rsidR="00837BC0" w:rsidRDefault="00837BC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B5B70" w:rsidRPr="00EF30CD" w14:paraId="5CD4E699" w14:textId="77777777" w:rsidTr="000F4636">
        <w:tc>
          <w:tcPr>
            <w:tcW w:w="2153" w:type="pct"/>
          </w:tcPr>
          <w:p w14:paraId="51693BC9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88" w:type="pct"/>
            <w:vAlign w:val="bottom"/>
          </w:tcPr>
          <w:p w14:paraId="4D2773D9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D941FE6" w14:textId="15F4A8BF" w:rsidR="00FB5B70" w:rsidRPr="0047512C" w:rsidRDefault="00336745" w:rsidP="00C56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t>684</w:t>
            </w:r>
          </w:p>
        </w:tc>
        <w:tc>
          <w:tcPr>
            <w:tcW w:w="587" w:type="pct"/>
            <w:vAlign w:val="bottom"/>
          </w:tcPr>
          <w:p w14:paraId="3698B31D" w14:textId="5CD57A2B" w:rsidR="00FB5B70" w:rsidRPr="00EF30CD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7D2B9C">
              <w:rPr>
                <w:cs/>
              </w:rPr>
              <w:t>(</w:t>
            </w:r>
            <w:r w:rsidR="00336745" w:rsidRPr="00336745">
              <w:t>453</w:t>
            </w:r>
            <w:r w:rsidRPr="007D2B9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B1C436B" w14:textId="6360F98C" w:rsidR="00FB5B70" w:rsidRPr="00EF30CD" w:rsidRDefault="00FD6A19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26531838" w14:textId="77777777" w:rsidR="00FB5B70" w:rsidRPr="00EF30CD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FB5B70" w:rsidRPr="00EF30CD" w14:paraId="495AD197" w14:textId="77777777" w:rsidTr="000F4636">
        <w:tc>
          <w:tcPr>
            <w:tcW w:w="2153" w:type="pct"/>
          </w:tcPr>
          <w:p w14:paraId="6E9F55A5" w14:textId="083453AC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31</w:t>
            </w:r>
            <w:r w:rsidRPr="00EF30CD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488" w:type="pct"/>
            <w:vAlign w:val="bottom"/>
          </w:tcPr>
          <w:p w14:paraId="71A58184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566986A" w14:textId="01136770" w:rsidR="00FB5B70" w:rsidRPr="007D2B9C" w:rsidRDefault="00336745" w:rsidP="00A95F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15</w:t>
            </w:r>
            <w:r w:rsidR="00C56FD6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420</w:t>
            </w:r>
          </w:p>
        </w:tc>
        <w:tc>
          <w:tcPr>
            <w:tcW w:w="587" w:type="pct"/>
            <w:vAlign w:val="bottom"/>
          </w:tcPr>
          <w:p w14:paraId="7BF21743" w14:textId="106E7D48" w:rsidR="00FB5B70" w:rsidRPr="00EF30CD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16</w:t>
            </w:r>
            <w:r w:rsidR="00FB5B70" w:rsidRPr="007D2B9C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262</w:t>
            </w:r>
          </w:p>
        </w:tc>
        <w:tc>
          <w:tcPr>
            <w:tcW w:w="587" w:type="pct"/>
            <w:vAlign w:val="bottom"/>
          </w:tcPr>
          <w:p w14:paraId="11734FD1" w14:textId="73C0F6DC" w:rsidR="00FB5B70" w:rsidRPr="00EF30CD" w:rsidRDefault="00FD6A19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0FC9BCC0" w14:textId="77777777" w:rsidR="00FB5B70" w:rsidRPr="00EF30CD" w:rsidRDefault="00FB5B70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-</w:t>
            </w:r>
          </w:p>
        </w:tc>
      </w:tr>
      <w:tr w:rsidR="00FB5B70" w:rsidRPr="00EF30CD" w14:paraId="62DE439E" w14:textId="77777777" w:rsidTr="000F4636">
        <w:tc>
          <w:tcPr>
            <w:tcW w:w="2153" w:type="pct"/>
          </w:tcPr>
          <w:p w14:paraId="750652D6" w14:textId="639649AC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0EA4D8E0" w14:textId="77777777" w:rsidR="00FB5B70" w:rsidRPr="00A00AB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6520CA09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35F3B21B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610492CB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8" w:type="pct"/>
            <w:vAlign w:val="bottom"/>
          </w:tcPr>
          <w:p w14:paraId="07805F8C" w14:textId="77777777" w:rsidR="00FB5B70" w:rsidRPr="00A00AB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FB5B70" w:rsidRPr="00EF30CD" w14:paraId="726A0239" w14:textId="77777777" w:rsidTr="000F4636">
        <w:tc>
          <w:tcPr>
            <w:tcW w:w="2153" w:type="pct"/>
          </w:tcPr>
          <w:p w14:paraId="7E9E7F4D" w14:textId="50047A0A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488" w:type="pct"/>
            <w:vAlign w:val="bottom"/>
          </w:tcPr>
          <w:p w14:paraId="2186AF6D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704A537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184306CD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5E689573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6D3A58B5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FB5B70" w:rsidRPr="00EF30CD" w14:paraId="035A5485" w14:textId="77777777" w:rsidTr="000F4636">
        <w:tc>
          <w:tcPr>
            <w:tcW w:w="2153" w:type="pct"/>
          </w:tcPr>
          <w:p w14:paraId="03D4E25D" w14:textId="702578D2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 xml:space="preserve">ณ วันที่ </w:t>
            </w:r>
            <w:r w:rsidR="00336745" w:rsidRPr="00336745">
              <w:t>1</w:t>
            </w:r>
            <w:r w:rsidRPr="00EF30CD">
              <w:rPr>
                <w:cs/>
              </w:rPr>
              <w:t xml:space="preserve"> มกราคม</w:t>
            </w:r>
          </w:p>
        </w:tc>
        <w:tc>
          <w:tcPr>
            <w:tcW w:w="488" w:type="pct"/>
            <w:vAlign w:val="bottom"/>
          </w:tcPr>
          <w:p w14:paraId="18FCB4B9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1ADD3C2" w14:textId="543F96A2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182</w:t>
            </w:r>
          </w:p>
        </w:tc>
        <w:tc>
          <w:tcPr>
            <w:tcW w:w="587" w:type="pct"/>
            <w:vAlign w:val="bottom"/>
          </w:tcPr>
          <w:p w14:paraId="74A175F1" w14:textId="594FC9BD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rPr>
                <w:rFonts w:hint="cs"/>
              </w:rPr>
              <w:t>110</w:t>
            </w:r>
          </w:p>
        </w:tc>
        <w:tc>
          <w:tcPr>
            <w:tcW w:w="587" w:type="pct"/>
            <w:vAlign w:val="bottom"/>
          </w:tcPr>
          <w:p w14:paraId="71368ECA" w14:textId="08EE36C0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rPr>
                <w:rFonts w:hint="cs"/>
              </w:rPr>
              <w:t>73</w:t>
            </w:r>
          </w:p>
        </w:tc>
        <w:tc>
          <w:tcPr>
            <w:tcW w:w="598" w:type="pct"/>
            <w:vAlign w:val="bottom"/>
          </w:tcPr>
          <w:p w14:paraId="5510DF7B" w14:textId="4B6A8499" w:rsidR="00FB5B70" w:rsidRPr="00EF30CD" w:rsidRDefault="0033674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73</w:t>
            </w:r>
          </w:p>
        </w:tc>
      </w:tr>
      <w:tr w:rsidR="00FB5B70" w:rsidRPr="00EF30CD" w14:paraId="20AF0B70" w14:textId="77777777" w:rsidTr="000F4636">
        <w:tc>
          <w:tcPr>
            <w:tcW w:w="2153" w:type="pct"/>
          </w:tcPr>
          <w:p w14:paraId="497769F7" w14:textId="11DAED16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ส่วนแบ่ง</w:t>
            </w:r>
            <w:r w:rsidRPr="00EF30CD">
              <w:rPr>
                <w:rFonts w:hint="cs"/>
                <w:cs/>
              </w:rPr>
              <w:t>กำไรสุทธิ</w:t>
            </w:r>
            <w:r w:rsidRPr="00EF30CD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488" w:type="pct"/>
            <w:vAlign w:val="bottom"/>
          </w:tcPr>
          <w:p w14:paraId="0528FD8E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093D561" w14:textId="1AE764FD" w:rsidR="00FB5B70" w:rsidRPr="00DA5CF5" w:rsidRDefault="00336745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7</w:t>
            </w:r>
          </w:p>
        </w:tc>
        <w:tc>
          <w:tcPr>
            <w:tcW w:w="587" w:type="pct"/>
            <w:vAlign w:val="bottom"/>
          </w:tcPr>
          <w:p w14:paraId="126DA4D6" w14:textId="73F8135F" w:rsidR="00FB5B70" w:rsidRPr="00EF30CD" w:rsidRDefault="00336745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t>9</w:t>
            </w:r>
          </w:p>
        </w:tc>
        <w:tc>
          <w:tcPr>
            <w:tcW w:w="587" w:type="pct"/>
            <w:vAlign w:val="bottom"/>
          </w:tcPr>
          <w:p w14:paraId="13595ADF" w14:textId="1EC1551F" w:rsidR="00FB5B70" w:rsidRPr="005A5083" w:rsidRDefault="00FD6A19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5A5083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65FFC82B" w14:textId="66682011" w:rsidR="00FB5B70" w:rsidRPr="00EF30CD" w:rsidRDefault="00FB5B70" w:rsidP="00955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EF30CD">
              <w:rPr>
                <w:cs/>
              </w:rPr>
              <w:t>-</w:t>
            </w:r>
          </w:p>
        </w:tc>
      </w:tr>
      <w:tr w:rsidR="009557A5" w:rsidRPr="00EF30CD" w14:paraId="5CF399BD" w14:textId="77777777" w:rsidTr="000F4636">
        <w:tc>
          <w:tcPr>
            <w:tcW w:w="2153" w:type="pct"/>
          </w:tcPr>
          <w:p w14:paraId="21F1F74D" w14:textId="45D3C955" w:rsidR="009557A5" w:rsidRPr="00EF30CD" w:rsidRDefault="009557A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5AA9003D" w14:textId="77777777" w:rsidR="009557A5" w:rsidRPr="00EF30CD" w:rsidRDefault="009557A5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07B1800" w14:textId="0F3D8E4D" w:rsidR="009557A5" w:rsidRDefault="009557A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15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D548ACC" w14:textId="4921C64F" w:rsidR="009557A5" w:rsidRPr="00DA5CF5" w:rsidRDefault="009557A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1F5D82F0" w14:textId="625A4BCE" w:rsidR="009557A5" w:rsidRPr="005A5083" w:rsidRDefault="009557A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5A5083"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6174E7F5" w14:textId="06FC1EE0" w:rsidR="009557A5" w:rsidRPr="00EF30CD" w:rsidRDefault="009557A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FB5B70" w:rsidRPr="00EF30CD" w14:paraId="723748F0" w14:textId="77777777" w:rsidTr="000F4636">
        <w:tc>
          <w:tcPr>
            <w:tcW w:w="2153" w:type="pct"/>
          </w:tcPr>
          <w:p w14:paraId="76569E27" w14:textId="3AF4E2B5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31</w:t>
            </w:r>
            <w:r w:rsidRPr="00EF30CD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488" w:type="pct"/>
            <w:vAlign w:val="bottom"/>
          </w:tcPr>
          <w:p w14:paraId="73FE2F88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9726DDD" w14:textId="132B33A9" w:rsidR="00FB5B70" w:rsidRPr="00EF30CD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174</w:t>
            </w:r>
          </w:p>
        </w:tc>
        <w:tc>
          <w:tcPr>
            <w:tcW w:w="587" w:type="pct"/>
            <w:vAlign w:val="bottom"/>
          </w:tcPr>
          <w:p w14:paraId="35EDA20F" w14:textId="5FA076C7" w:rsidR="00FB5B70" w:rsidRPr="00EF30CD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119</w:t>
            </w:r>
          </w:p>
        </w:tc>
        <w:tc>
          <w:tcPr>
            <w:tcW w:w="587" w:type="pct"/>
            <w:vAlign w:val="bottom"/>
          </w:tcPr>
          <w:p w14:paraId="786EED24" w14:textId="1EE12E3E" w:rsidR="00FB5B70" w:rsidRPr="00EF30CD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73</w:t>
            </w:r>
          </w:p>
        </w:tc>
        <w:tc>
          <w:tcPr>
            <w:tcW w:w="598" w:type="pct"/>
            <w:vAlign w:val="bottom"/>
          </w:tcPr>
          <w:p w14:paraId="528C7A29" w14:textId="06CEA6AD" w:rsidR="00FB5B70" w:rsidRPr="00EF30CD" w:rsidRDefault="00336745" w:rsidP="00FB5B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73</w:t>
            </w:r>
          </w:p>
        </w:tc>
      </w:tr>
      <w:tr w:rsidR="00A00ABD" w:rsidRPr="00EF30CD" w14:paraId="3CA3281E" w14:textId="77777777" w:rsidTr="000F4636">
        <w:tc>
          <w:tcPr>
            <w:tcW w:w="2153" w:type="pct"/>
          </w:tcPr>
          <w:p w14:paraId="56AB59C2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069F5A0C" w14:textId="77777777" w:rsidR="00A00ABD" w:rsidRPr="00A00ABD" w:rsidRDefault="00A00ABD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A4E276C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34B2265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44732D18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8" w:type="pct"/>
            <w:vAlign w:val="bottom"/>
          </w:tcPr>
          <w:p w14:paraId="1195D899" w14:textId="77777777" w:rsidR="00A00ABD" w:rsidRPr="00A00ABD" w:rsidRDefault="00A00ABD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FB5B70" w:rsidRPr="00EF30CD" w14:paraId="6CA68894" w14:textId="77777777" w:rsidTr="000F4636">
        <w:tc>
          <w:tcPr>
            <w:tcW w:w="2153" w:type="pct"/>
          </w:tcPr>
          <w:p w14:paraId="3F98BED8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EF30C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488" w:type="pct"/>
            <w:vAlign w:val="bottom"/>
          </w:tcPr>
          <w:p w14:paraId="61DE31F1" w14:textId="77777777" w:rsidR="00FB5B70" w:rsidRPr="00EF30CD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42EE3B6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35E28BF1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7" w:type="pct"/>
            <w:vAlign w:val="bottom"/>
          </w:tcPr>
          <w:p w14:paraId="4F1F79B0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98" w:type="pct"/>
            <w:vAlign w:val="bottom"/>
          </w:tcPr>
          <w:p w14:paraId="058C2650" w14:textId="77777777" w:rsidR="00FB5B70" w:rsidRPr="00EF30CD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885D90" w:rsidRPr="00EF30CD" w14:paraId="6196640F" w14:textId="77777777" w:rsidTr="000F4636">
        <w:tc>
          <w:tcPr>
            <w:tcW w:w="2153" w:type="pct"/>
          </w:tcPr>
          <w:p w14:paraId="323A6C03" w14:textId="390944E3" w:rsidR="00885D90" w:rsidRPr="00BB4CA7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cs/>
              </w:rPr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88" w:type="pct"/>
            <w:vAlign w:val="bottom"/>
          </w:tcPr>
          <w:p w14:paraId="064E8AA8" w14:textId="77777777" w:rsidR="00885D90" w:rsidRPr="00BB4CA7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E2A0129" w14:textId="46EE6B9C" w:rsidR="00885D90" w:rsidRPr="00BB4CA7" w:rsidRDefault="00336745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336745">
              <w:t>14</w:t>
            </w:r>
            <w:r w:rsidR="00885D90">
              <w:t>,</w:t>
            </w:r>
            <w:r w:rsidRPr="00336745">
              <w:t>331</w:t>
            </w:r>
          </w:p>
        </w:tc>
        <w:tc>
          <w:tcPr>
            <w:tcW w:w="587" w:type="pct"/>
            <w:vAlign w:val="bottom"/>
          </w:tcPr>
          <w:p w14:paraId="7C7B4939" w14:textId="150B1DEB" w:rsidR="00885D90" w:rsidRPr="00BB4CA7" w:rsidRDefault="00336745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17</w:t>
            </w:r>
            <w:r w:rsidR="00885D90" w:rsidRPr="00BB4CA7">
              <w:t>,</w:t>
            </w:r>
            <w:r w:rsidRPr="00336745">
              <w:t>998</w:t>
            </w:r>
          </w:p>
        </w:tc>
        <w:tc>
          <w:tcPr>
            <w:tcW w:w="587" w:type="pct"/>
            <w:vAlign w:val="bottom"/>
          </w:tcPr>
          <w:p w14:paraId="20B50CEA" w14:textId="68F3EA39" w:rsidR="00885D90" w:rsidRPr="00BB4CA7" w:rsidRDefault="00336745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73</w:t>
            </w:r>
          </w:p>
        </w:tc>
        <w:tc>
          <w:tcPr>
            <w:tcW w:w="598" w:type="pct"/>
            <w:vAlign w:val="bottom"/>
          </w:tcPr>
          <w:p w14:paraId="5CBD3490" w14:textId="35EEB661" w:rsidR="00885D90" w:rsidRPr="00BB4CA7" w:rsidRDefault="00336745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73</w:t>
            </w:r>
          </w:p>
        </w:tc>
      </w:tr>
      <w:tr w:rsidR="00885D90" w:rsidRPr="00EF30CD" w14:paraId="21FA5DA7" w14:textId="77777777" w:rsidTr="000F4636">
        <w:tc>
          <w:tcPr>
            <w:tcW w:w="2153" w:type="pct"/>
          </w:tcPr>
          <w:p w14:paraId="6B997700" w14:textId="2354285D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EF30CD">
              <w:rPr>
                <w:cs/>
              </w:rPr>
              <w:t>ส่วนแบ่งกำไร</w:t>
            </w:r>
            <w:r>
              <w:rPr>
                <w:rFonts w:hint="cs"/>
                <w:cs/>
              </w:rPr>
              <w:t xml:space="preserve"> (ขาดทุน) </w:t>
            </w:r>
            <w:r w:rsidRPr="00EF30CD">
              <w:rPr>
                <w:cs/>
              </w:rPr>
              <w:t>สุทธิจากเงินลงทุน</w:t>
            </w:r>
          </w:p>
          <w:p w14:paraId="7977240C" w14:textId="77777777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b/>
                <w:bCs/>
                <w:cs/>
              </w:rPr>
            </w:pPr>
            <w:r w:rsidRPr="00EF30CD">
              <w:rPr>
                <w:cs/>
              </w:rPr>
              <w:t>ในบริษัทร่วมและการร่วมค้า</w:t>
            </w:r>
          </w:p>
        </w:tc>
        <w:tc>
          <w:tcPr>
            <w:tcW w:w="488" w:type="pct"/>
            <w:vAlign w:val="bottom"/>
          </w:tcPr>
          <w:p w14:paraId="6AAED3AC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FFB5C4D" w14:textId="75D0195D" w:rsidR="00885D90" w:rsidRPr="0047512C" w:rsidRDefault="00336745" w:rsidP="00A95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t>194</w:t>
            </w:r>
          </w:p>
        </w:tc>
        <w:tc>
          <w:tcPr>
            <w:tcW w:w="587" w:type="pct"/>
            <w:vAlign w:val="bottom"/>
          </w:tcPr>
          <w:p w14:paraId="7910E89C" w14:textId="1832F8CC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t>,</w:t>
            </w:r>
            <w:r w:rsidR="00336745" w:rsidRPr="00336745">
              <w:t>082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18B8A56E" w14:textId="490C47E5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EAF3111" w14:textId="762C7FF9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885D90" w:rsidRPr="00EF30CD" w14:paraId="77C7B233" w14:textId="77777777" w:rsidTr="000F4636">
        <w:tc>
          <w:tcPr>
            <w:tcW w:w="2153" w:type="pct"/>
          </w:tcPr>
          <w:p w14:paraId="2124A907" w14:textId="224A740F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ส่วนแบ่งกำไร</w:t>
            </w:r>
            <w:r>
              <w:rPr>
                <w:rFonts w:hint="cs"/>
                <w:cs/>
              </w:rPr>
              <w:t xml:space="preserve"> (</w:t>
            </w:r>
            <w:r w:rsidRPr="00865371">
              <w:rPr>
                <w:cs/>
              </w:rPr>
              <w:t>ขาดทุน</w:t>
            </w:r>
            <w:r>
              <w:rPr>
                <w:rFonts w:hint="cs"/>
                <w:cs/>
              </w:rPr>
              <w:t xml:space="preserve">) </w:t>
            </w:r>
            <w:r w:rsidRPr="00865371">
              <w:rPr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88" w:type="pct"/>
            <w:vAlign w:val="bottom"/>
          </w:tcPr>
          <w:p w14:paraId="167526F8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64BF21" w14:textId="75B124B2" w:rsidR="00885D90" w:rsidRPr="0047512C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5F050FF5" w14:textId="11FC1539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70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604201F8" w14:textId="1E933F04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5F526A5F" w14:textId="021022A7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85D90" w:rsidRPr="00EF30CD" w14:paraId="13828797" w14:textId="77777777" w:rsidTr="000F4636">
        <w:tc>
          <w:tcPr>
            <w:tcW w:w="2153" w:type="pct"/>
          </w:tcPr>
          <w:p w14:paraId="2F4BF99B" w14:textId="7EA2132F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65371">
              <w:rPr>
                <w:cs/>
              </w:rPr>
              <w:t>รายได้เงินปันผล</w:t>
            </w:r>
          </w:p>
        </w:tc>
        <w:tc>
          <w:tcPr>
            <w:tcW w:w="488" w:type="pct"/>
            <w:vAlign w:val="bottom"/>
          </w:tcPr>
          <w:p w14:paraId="10B36E67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E9F16A5" w14:textId="669D9A87" w:rsidR="00885D90" w:rsidRPr="0047512C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rPr>
                <w:cs/>
              </w:rPr>
              <w:t>(</w:t>
            </w:r>
            <w:r w:rsidR="00336745" w:rsidRPr="0047512C">
              <w:t>15</w:t>
            </w:r>
            <w:r w:rsidRPr="0047512C"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48349EBE" w14:textId="66074F6E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12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5BAC0F5" w14:textId="13E9C3CE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088939FE" w14:textId="234CA8CA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885D90" w:rsidRPr="00EF30CD" w14:paraId="0E532260" w14:textId="77777777" w:rsidTr="000F4636">
        <w:tc>
          <w:tcPr>
            <w:tcW w:w="2153" w:type="pct"/>
          </w:tcPr>
          <w:p w14:paraId="10700572" w14:textId="4F48F9A7" w:rsidR="00885D90" w:rsidRPr="00865371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="00A00ABD">
              <w:rPr>
                <w:rFonts w:hint="cs"/>
                <w:cs/>
              </w:rPr>
              <w:t>ขาดทุนจากการ</w:t>
            </w:r>
            <w:r w:rsidRPr="0074466E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488" w:type="pct"/>
            <w:vAlign w:val="bottom"/>
          </w:tcPr>
          <w:p w14:paraId="348DA8E0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99477A3" w14:textId="29EA9EF8" w:rsidR="00885D90" w:rsidRPr="0047512C" w:rsidRDefault="00336745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7512C">
              <w:t>400</w:t>
            </w:r>
          </w:p>
        </w:tc>
        <w:tc>
          <w:tcPr>
            <w:tcW w:w="587" w:type="pct"/>
            <w:vAlign w:val="bottom"/>
          </w:tcPr>
          <w:p w14:paraId="0FBE6F06" w14:textId="6629EE28" w:rsidR="00885D90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17B6059C" w14:textId="72BE47C8" w:rsidR="00885D90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3D01EFA3" w14:textId="5AD6DED0" w:rsidR="00885D90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885D90" w:rsidRPr="00EF30CD" w14:paraId="5858422E" w14:textId="77777777" w:rsidTr="000F4636">
        <w:tc>
          <w:tcPr>
            <w:tcW w:w="2153" w:type="pct"/>
          </w:tcPr>
          <w:p w14:paraId="1CE7888A" w14:textId="77777777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30CD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488" w:type="pct"/>
            <w:vAlign w:val="bottom"/>
          </w:tcPr>
          <w:p w14:paraId="796DEACC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8D59E0E" w14:textId="6313F18E" w:rsidR="00885D90" w:rsidRPr="00EF30CD" w:rsidRDefault="00336745" w:rsidP="00885D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336745">
              <w:t>684</w:t>
            </w:r>
          </w:p>
        </w:tc>
        <w:tc>
          <w:tcPr>
            <w:tcW w:w="587" w:type="pct"/>
            <w:vAlign w:val="bottom"/>
          </w:tcPr>
          <w:p w14:paraId="061D4200" w14:textId="31D17B51" w:rsidR="00885D90" w:rsidRPr="00EF30CD" w:rsidRDefault="00885D90" w:rsidP="00885D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453</w:t>
            </w:r>
            <w:r>
              <w:rPr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B79B558" w14:textId="100EC6C8" w:rsidR="00885D90" w:rsidRPr="00EF30CD" w:rsidRDefault="00885D90" w:rsidP="00885D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598" w:type="pct"/>
            <w:vAlign w:val="bottom"/>
          </w:tcPr>
          <w:p w14:paraId="772EC569" w14:textId="53E3DB79" w:rsidR="00885D90" w:rsidRPr="00EF30CD" w:rsidRDefault="00885D90" w:rsidP="00885D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EF30CD">
              <w:rPr>
                <w:cs/>
              </w:rPr>
              <w:t>-</w:t>
            </w:r>
          </w:p>
        </w:tc>
      </w:tr>
      <w:tr w:rsidR="00885D90" w:rsidRPr="00EF30CD" w14:paraId="0C96D77A" w14:textId="77777777" w:rsidTr="000F4636">
        <w:tc>
          <w:tcPr>
            <w:tcW w:w="2153" w:type="pct"/>
          </w:tcPr>
          <w:p w14:paraId="4CEFD46C" w14:textId="27A13D1A" w:rsidR="00885D90" w:rsidRPr="00EF30CD" w:rsidRDefault="00885D90" w:rsidP="00885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31</w:t>
            </w:r>
            <w:r w:rsidRPr="00EF30CD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488" w:type="pct"/>
            <w:vAlign w:val="bottom"/>
          </w:tcPr>
          <w:p w14:paraId="27B51AC9" w14:textId="77777777" w:rsidR="00885D90" w:rsidRPr="00EF30CD" w:rsidRDefault="00885D90" w:rsidP="0088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9D16BE8" w14:textId="3AB90D67" w:rsidR="00885D90" w:rsidRPr="00EF30CD" w:rsidRDefault="00336745" w:rsidP="00C56F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15</w:t>
            </w:r>
            <w:r w:rsidR="00885D90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594</w:t>
            </w:r>
          </w:p>
        </w:tc>
        <w:tc>
          <w:tcPr>
            <w:tcW w:w="587" w:type="pct"/>
            <w:vAlign w:val="bottom"/>
          </w:tcPr>
          <w:p w14:paraId="222589C9" w14:textId="5B740C75" w:rsidR="00885D90" w:rsidRPr="00EF30CD" w:rsidRDefault="00336745" w:rsidP="00885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16</w:t>
            </w:r>
            <w:r w:rsidR="00885D90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381</w:t>
            </w:r>
          </w:p>
        </w:tc>
        <w:tc>
          <w:tcPr>
            <w:tcW w:w="587" w:type="pct"/>
            <w:vAlign w:val="bottom"/>
          </w:tcPr>
          <w:p w14:paraId="1523AA15" w14:textId="16EAC084" w:rsidR="00885D90" w:rsidRPr="00EF30CD" w:rsidRDefault="00336745" w:rsidP="00885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73</w:t>
            </w:r>
          </w:p>
        </w:tc>
        <w:tc>
          <w:tcPr>
            <w:tcW w:w="598" w:type="pct"/>
            <w:vAlign w:val="bottom"/>
          </w:tcPr>
          <w:p w14:paraId="144094BD" w14:textId="553A0845" w:rsidR="00885D90" w:rsidRPr="00EF30CD" w:rsidRDefault="00336745" w:rsidP="00885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73</w:t>
            </w:r>
          </w:p>
        </w:tc>
      </w:tr>
    </w:tbl>
    <w:p w14:paraId="5C379095" w14:textId="77777777" w:rsidR="00A00ABD" w:rsidRPr="00156494" w:rsidRDefault="00A00ABD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cs/>
        </w:rPr>
      </w:pPr>
      <w:r w:rsidRPr="00156494">
        <w:rPr>
          <w:i/>
          <w:iCs/>
          <w:cs/>
          <w:lang w:val="en-GB"/>
        </w:rPr>
        <w:lastRenderedPageBreak/>
        <w:t>การด้อยค่าของ</w:t>
      </w:r>
      <w:r w:rsidRPr="00567E27">
        <w:rPr>
          <w:i/>
          <w:iCs/>
          <w:cs/>
        </w:rPr>
        <w:t>เงินลงทุนในบริษัทร่วม</w:t>
      </w:r>
      <w:r w:rsidRPr="00567E27">
        <w:rPr>
          <w:rFonts w:hint="cs"/>
          <w:i/>
          <w:iCs/>
          <w:cs/>
        </w:rPr>
        <w:t>ทางอ้อม</w:t>
      </w:r>
      <w:r>
        <w:rPr>
          <w:rFonts w:hint="cs"/>
          <w:i/>
          <w:iCs/>
          <w:cs/>
        </w:rPr>
        <w:t>และ</w:t>
      </w:r>
      <w:r w:rsidRPr="00156494">
        <w:rPr>
          <w:rFonts w:hint="cs"/>
          <w:i/>
          <w:iCs/>
          <w:cs/>
          <w:lang w:val="en-GB"/>
        </w:rPr>
        <w:t>เงินลงทุนในบริษัทย่อย</w:t>
      </w:r>
    </w:p>
    <w:p w14:paraId="5AB27892" w14:textId="77777777" w:rsidR="00A00ABD" w:rsidRPr="00156494" w:rsidRDefault="00A00ABD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0BC86E15" w14:textId="6C034AED" w:rsidR="00A00ABD" w:rsidRPr="006919EF" w:rsidRDefault="00A00ABD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trike/>
          <w:cs/>
          <w:lang w:val="en-GB"/>
        </w:rPr>
      </w:pPr>
      <w:r w:rsidRPr="0047512C">
        <w:rPr>
          <w:rFonts w:hint="cs"/>
          <w:cs/>
          <w:lang w:val="en-GB"/>
        </w:rPr>
        <w:t>ในระหว่าง</w:t>
      </w:r>
      <w:r w:rsidRPr="0047512C">
        <w:rPr>
          <w:cs/>
          <w:lang w:val="en-GB"/>
        </w:rPr>
        <w:t xml:space="preserve">งวดสามเดือนสิ้นสุดวันที่ </w:t>
      </w:r>
      <w:r w:rsidR="00336745" w:rsidRPr="0047512C">
        <w:t>31</w:t>
      </w:r>
      <w:r w:rsidRPr="0047512C">
        <w:rPr>
          <w:cs/>
          <w:lang w:val="en-GB"/>
        </w:rPr>
        <w:t xml:space="preserve"> มีนาคม </w:t>
      </w:r>
      <w:r w:rsidR="00336745" w:rsidRPr="0047512C">
        <w:t>2654</w:t>
      </w:r>
      <w:r w:rsidRPr="0047512C">
        <w:rPr>
          <w:cs/>
          <w:lang w:val="en-GB"/>
        </w:rPr>
        <w:t xml:space="preserve"> </w:t>
      </w:r>
      <w:r w:rsidRPr="0047512C">
        <w:rPr>
          <w:rFonts w:hint="cs"/>
          <w:cs/>
          <w:lang w:val="en-GB"/>
        </w:rPr>
        <w:t xml:space="preserve">เงินลงทุนในบริษัทร่วมทางอ้อม </w:t>
      </w:r>
      <w:r w:rsidRPr="0047512C">
        <w:t>OKEA</w:t>
      </w:r>
      <w:r w:rsidR="0047512C">
        <w:rPr>
          <w:rFonts w:hint="cs"/>
          <w:cs/>
        </w:rPr>
        <w:t xml:space="preserve"> </w:t>
      </w:r>
      <w:r w:rsidR="0047512C">
        <w:t>ASA (“OKEA”)</w:t>
      </w:r>
      <w:r w:rsidRPr="0047512C">
        <w:t xml:space="preserve"> </w:t>
      </w:r>
      <w:r w:rsidRPr="0047512C">
        <w:rPr>
          <w:rFonts w:hint="cs"/>
          <w:cs/>
        </w:rPr>
        <w:t>มีมูลค่าที่คาดว่าจะได้รับคืนสูงกว่ามูลค่าตามบัญชี</w:t>
      </w:r>
      <w:r w:rsidR="0055142A">
        <w:rPr>
          <w:rFonts w:hint="cs"/>
          <w:cs/>
        </w:rPr>
        <w:t xml:space="preserve"> ซึ่งส่วนใหญ่มา</w:t>
      </w:r>
      <w:r w:rsidR="002609B5" w:rsidRPr="0047512C">
        <w:rPr>
          <w:cs/>
          <w:lang w:val="en-GB"/>
        </w:rPr>
        <w:t>จากผลกระทบของราคาน้ำมัน</w:t>
      </w:r>
      <w:r w:rsidR="002609B5" w:rsidRPr="0047512C">
        <w:rPr>
          <w:lang w:val="en-GB"/>
        </w:rPr>
        <w:t xml:space="preserve"> </w:t>
      </w:r>
      <w:r w:rsidR="002609B5" w:rsidRPr="0047512C">
        <w:rPr>
          <w:rFonts w:hint="cs"/>
          <w:cs/>
        </w:rPr>
        <w:t>กลุ่ม</w:t>
      </w:r>
      <w:r w:rsidRPr="0047512C">
        <w:rPr>
          <w:cs/>
          <w:lang w:val="en-GB"/>
        </w:rPr>
        <w:t>บริษัท</w:t>
      </w:r>
      <w:r w:rsidR="002609B5" w:rsidRPr="0047512C">
        <w:rPr>
          <w:rFonts w:hint="cs"/>
          <w:cs/>
          <w:lang w:val="en-GB"/>
        </w:rPr>
        <w:t>จึง</w:t>
      </w:r>
      <w:r w:rsidRPr="0047512C">
        <w:rPr>
          <w:cs/>
          <w:lang w:val="en-GB"/>
        </w:rPr>
        <w:t xml:space="preserve">ได้กลับรายการขาดทุนจากการด้อยค่าของเงินลงทุนใน </w:t>
      </w:r>
      <w:r w:rsidRPr="0047512C">
        <w:rPr>
          <w:lang w:val="en-GB"/>
        </w:rPr>
        <w:t xml:space="preserve">OKEA </w:t>
      </w:r>
      <w:r w:rsidRPr="0047512C">
        <w:rPr>
          <w:cs/>
          <w:lang w:val="en-GB"/>
        </w:rPr>
        <w:t xml:space="preserve">ในงบการเงินรวมเป็นจำนวน </w:t>
      </w:r>
      <w:r w:rsidR="00336745" w:rsidRPr="0047512C">
        <w:t>400</w:t>
      </w:r>
      <w:r w:rsidRPr="0047512C">
        <w:rPr>
          <w:cs/>
          <w:lang w:val="en-GB"/>
        </w:rPr>
        <w:t xml:space="preserve"> ล้านบาท และกลับรายการขาดทุนจากการด้อยค่าของเงินลงทุนในบริษัท บีซีพีอาร์ จำกัด ซึ่งเป็นบริษัทย่อยของกลุ่มบริษัท ในงบการเงินเฉพาะกิจการ เป็นจำนวน </w:t>
      </w:r>
      <w:r w:rsidR="00336745" w:rsidRPr="0047512C">
        <w:t>126</w:t>
      </w:r>
      <w:r w:rsidRPr="0047512C">
        <w:rPr>
          <w:cs/>
          <w:lang w:val="en-GB"/>
        </w:rPr>
        <w:t xml:space="preserve"> ล้านบาท </w:t>
      </w:r>
    </w:p>
    <w:p w14:paraId="19D99CE8" w14:textId="3AE2BEF6" w:rsidR="00A00ABD" w:rsidRPr="00A00ABD" w:rsidRDefault="00A00ABD" w:rsidP="00A00ABD">
      <w:pPr>
        <w:rPr>
          <w:cs/>
        </w:rPr>
        <w:sectPr w:rsidR="00A00ABD" w:rsidRPr="00A00ABD" w:rsidSect="004B22A4">
          <w:headerReference w:type="default" r:id="rId16"/>
          <w:footerReference w:type="default" r:id="rId17"/>
          <w:pgSz w:w="11907" w:h="16840" w:code="9"/>
          <w:pgMar w:top="691" w:right="1017" w:bottom="576" w:left="1350" w:header="720" w:footer="720" w:gutter="0"/>
          <w:cols w:space="708"/>
          <w:docGrid w:linePitch="360"/>
        </w:sectPr>
      </w:pPr>
    </w:p>
    <w:p w14:paraId="1D677599" w14:textId="77777777" w:rsidR="0047512C" w:rsidRPr="007A1352" w:rsidRDefault="00D42518" w:rsidP="0047512C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="Angsana New" w:hAnsi="Angsana New"/>
          <w:sz w:val="30"/>
          <w:szCs w:val="30"/>
        </w:rPr>
      </w:pPr>
      <w:r w:rsidRPr="004B22A4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4B22A4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>ณ</w:t>
      </w:r>
      <w:r w:rsidR="004F429F" w:rsidRPr="004B22A4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4B22A4">
        <w:rPr>
          <w:rFonts w:ascii="Angsana New" w:hAnsi="Angsana New"/>
          <w:sz w:val="30"/>
          <w:szCs w:val="30"/>
          <w:cs/>
        </w:rPr>
        <w:t>วันที่</w:t>
      </w:r>
      <w:r w:rsidR="009207F6" w:rsidRPr="004B22A4">
        <w:rPr>
          <w:rFonts w:ascii="Angsana New" w:hAnsi="Angsana New"/>
          <w:sz w:val="30"/>
          <w:szCs w:val="30"/>
          <w:cs/>
        </w:rPr>
        <w:t xml:space="preserve"> </w:t>
      </w:r>
      <w:r w:rsidR="00336745" w:rsidRPr="00336745">
        <w:rPr>
          <w:rFonts w:ascii="Angsana New" w:hAnsi="Angsana New"/>
          <w:sz w:val="30"/>
          <w:szCs w:val="30"/>
          <w:lang w:bidi="ar-SA"/>
        </w:rPr>
        <w:t>3</w:t>
      </w:r>
      <w:r w:rsidR="00336745" w:rsidRPr="00336745">
        <w:rPr>
          <w:rFonts w:ascii="Angsana New" w:hAnsi="Angsana New" w:cs="Times New Roman"/>
          <w:sz w:val="30"/>
          <w:szCs w:val="30"/>
          <w:lang w:bidi="ar-SA"/>
        </w:rPr>
        <w:t>1</w:t>
      </w:r>
      <w:r w:rsidR="00DF35D2" w:rsidRPr="004B22A4">
        <w:rPr>
          <w:rFonts w:ascii="Angsana New" w:hAnsi="Angsana New"/>
          <w:sz w:val="30"/>
          <w:szCs w:val="30"/>
          <w:cs/>
        </w:rPr>
        <w:t xml:space="preserve"> มีนาคม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 และ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4F429F" w:rsidRPr="004B22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sz w:val="30"/>
          <w:szCs w:val="30"/>
        </w:rPr>
        <w:t>2563</w:t>
      </w:r>
      <w:r w:rsidR="00A64B6A" w:rsidRPr="004B22A4">
        <w:rPr>
          <w:rFonts w:ascii="Angsana New" w:hAnsi="Angsana New"/>
          <w:sz w:val="30"/>
          <w:szCs w:val="30"/>
          <w:cs/>
        </w:rPr>
        <w:t xml:space="preserve"> </w:t>
      </w:r>
      <w:r w:rsidR="0047512C" w:rsidRPr="007A1352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47512C">
        <w:rPr>
          <w:rFonts w:ascii="Angsana New" w:hAnsi="Angsana New"/>
          <w:sz w:val="30"/>
          <w:szCs w:val="30"/>
          <w:cs/>
        </w:rPr>
        <w:t>สาม</w:t>
      </w:r>
      <w:r w:rsidR="0047512C" w:rsidRPr="007A135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512C" w:rsidRPr="00336745">
        <w:rPr>
          <w:rFonts w:ascii="Angsana New" w:hAnsi="Angsana New"/>
          <w:sz w:val="30"/>
          <w:szCs w:val="30"/>
        </w:rPr>
        <w:t>31</w:t>
      </w:r>
      <w:r w:rsidR="0047512C" w:rsidRPr="007A1352">
        <w:rPr>
          <w:rFonts w:ascii="Angsana New" w:hAnsi="Angsana New"/>
          <w:sz w:val="30"/>
          <w:szCs w:val="30"/>
          <w:cs/>
        </w:rPr>
        <w:t xml:space="preserve"> </w:t>
      </w:r>
      <w:r w:rsidR="0047512C">
        <w:rPr>
          <w:rFonts w:ascii="Angsana New" w:hAnsi="Angsana New" w:hint="cs"/>
          <w:sz w:val="30"/>
          <w:szCs w:val="30"/>
          <w:cs/>
        </w:rPr>
        <w:t>มีนาคม</w:t>
      </w:r>
      <w:r w:rsidR="0047512C" w:rsidRPr="007A135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E7C6511" w14:textId="77777777" w:rsidR="00DA6662" w:rsidRPr="00976746" w:rsidRDefault="00DA6662" w:rsidP="004B22A4">
      <w:pPr>
        <w:pStyle w:val="BodyText2"/>
        <w:tabs>
          <w:tab w:val="decimal" w:pos="540"/>
        </w:tabs>
        <w:spacing w:line="240" w:lineRule="atLeast"/>
        <w:ind w:left="540" w:firstLine="0"/>
        <w:jc w:val="left"/>
        <w:rPr>
          <w:rFonts w:ascii="Angsana New" w:hAnsi="Angsana New"/>
          <w:sz w:val="20"/>
          <w:szCs w:val="20"/>
        </w:rPr>
      </w:pPr>
    </w:p>
    <w:tbl>
      <w:tblPr>
        <w:tblW w:w="1540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62"/>
        <w:gridCol w:w="771"/>
        <w:gridCol w:w="771"/>
        <w:gridCol w:w="907"/>
        <w:gridCol w:w="906"/>
        <w:gridCol w:w="907"/>
        <w:gridCol w:w="906"/>
        <w:gridCol w:w="907"/>
        <w:gridCol w:w="963"/>
        <w:gridCol w:w="906"/>
        <w:gridCol w:w="907"/>
        <w:gridCol w:w="906"/>
        <w:gridCol w:w="971"/>
        <w:gridCol w:w="906"/>
        <w:gridCol w:w="907"/>
      </w:tblGrid>
      <w:tr w:rsidR="00BC6590" w:rsidRPr="007A48BE" w14:paraId="776897CF" w14:textId="77777777" w:rsidTr="00BC6590">
        <w:trPr>
          <w:cantSplit/>
        </w:trPr>
        <w:tc>
          <w:tcPr>
            <w:tcW w:w="2862" w:type="dxa"/>
          </w:tcPr>
          <w:p w14:paraId="5370D90A" w14:textId="77777777" w:rsidR="00BC6590" w:rsidRPr="007A48BE" w:rsidRDefault="00BC6590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2541" w:type="dxa"/>
            <w:gridSpan w:val="14"/>
          </w:tcPr>
          <w:p w14:paraId="4F291DC9" w14:textId="77777777" w:rsidR="00BC6590" w:rsidRPr="007A48BE" w:rsidRDefault="00BC6590" w:rsidP="00976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7A48B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7A48BE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  <w:r w:rsidRPr="007A48B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</w:tr>
      <w:tr w:rsidR="00976746" w:rsidRPr="007A48BE" w14:paraId="2A439DCC" w14:textId="77777777" w:rsidTr="00976746">
        <w:trPr>
          <w:cantSplit/>
        </w:trPr>
        <w:tc>
          <w:tcPr>
            <w:tcW w:w="2862" w:type="dxa"/>
          </w:tcPr>
          <w:p w14:paraId="0294E0B5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37E5AE8C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sz w:val="23"/>
                <w:szCs w:val="23"/>
                <w:lang w:bidi="th-TH"/>
              </w:rPr>
            </w:pPr>
          </w:p>
          <w:p w14:paraId="247D20A6" w14:textId="4BAFF20D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7A48BE">
              <w:rPr>
                <w:sz w:val="23"/>
                <w:szCs w:val="23"/>
                <w:cs/>
                <w:lang w:bidi="th-TH"/>
              </w:rPr>
              <w:t>สัดส่วนความเป็น</w:t>
            </w:r>
            <w:r w:rsidRPr="007A48BE">
              <w:rPr>
                <w:rFonts w:hint="cs"/>
                <w:sz w:val="23"/>
                <w:szCs w:val="23"/>
                <w:cs/>
                <w:lang w:bidi="th-TH"/>
              </w:rPr>
              <w:t>เ</w:t>
            </w:r>
            <w:r w:rsidRPr="007A48BE">
              <w:rPr>
                <w:rFonts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813" w:type="dxa"/>
            <w:gridSpan w:val="2"/>
          </w:tcPr>
          <w:p w14:paraId="3EFAF1A3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6F5A502E" w14:textId="0165F1D4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13" w:type="dxa"/>
            <w:gridSpan w:val="2"/>
          </w:tcPr>
          <w:p w14:paraId="0418513F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6C2D750" w14:textId="3C14C6B8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70" w:type="dxa"/>
            <w:gridSpan w:val="2"/>
          </w:tcPr>
          <w:p w14:paraId="54CFD50D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BCB19C4" w14:textId="33F18D8B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3" w:type="dxa"/>
            <w:gridSpan w:val="2"/>
          </w:tcPr>
          <w:p w14:paraId="16E8C014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9A837DD" w14:textId="442D3F78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77" w:type="dxa"/>
            <w:gridSpan w:val="2"/>
          </w:tcPr>
          <w:p w14:paraId="58967FDF" w14:textId="77777777" w:rsidR="0047512C" w:rsidRDefault="0047512C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  <w:p w14:paraId="3573F3F3" w14:textId="7A1D7ECD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7A48B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ส่วนได้เสีย </w:t>
            </w:r>
            <w:r w:rsidRPr="007A48BE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- </w:t>
            </w:r>
            <w:r w:rsidRPr="007A48B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813" w:type="dxa"/>
            <w:gridSpan w:val="2"/>
          </w:tcPr>
          <w:p w14:paraId="4A34D470" w14:textId="77777777" w:rsidR="0047512C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</w:t>
            </w:r>
          </w:p>
          <w:p w14:paraId="3C6282E0" w14:textId="67C6AB8B" w:rsidR="00976746" w:rsidRPr="007A48BE" w:rsidRDefault="0093778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งวด</w:t>
            </w:r>
            <w:r w:rsidR="0047512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สาม</w:t>
            </w:r>
            <w:r w:rsidR="0047512C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76746" w:rsidRPr="007A48BE" w14:paraId="5664DA83" w14:textId="77777777" w:rsidTr="00976746">
        <w:trPr>
          <w:cantSplit/>
        </w:trPr>
        <w:tc>
          <w:tcPr>
            <w:tcW w:w="2862" w:type="dxa"/>
          </w:tcPr>
          <w:p w14:paraId="7F096D74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771" w:type="dxa"/>
          </w:tcPr>
          <w:p w14:paraId="27B8ECE2" w14:textId="689CF609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7674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771" w:type="dxa"/>
          </w:tcPr>
          <w:p w14:paraId="7C6469BF" w14:textId="1E5B1AA9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3339C7D0" w14:textId="1A7C361C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7674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6" w:type="dxa"/>
          </w:tcPr>
          <w:p w14:paraId="4AB3411E" w14:textId="3CA55DBA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9D5EB79" w14:textId="18CEBF7C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7674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6" w:type="dxa"/>
          </w:tcPr>
          <w:p w14:paraId="7EB7570C" w14:textId="3C3C7A8C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7" w:type="dxa"/>
          </w:tcPr>
          <w:p w14:paraId="5A935C3F" w14:textId="7032F855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7674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63" w:type="dxa"/>
          </w:tcPr>
          <w:p w14:paraId="6246C483" w14:textId="02448A0A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4FEDB772" w14:textId="64EAC8E9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7674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7" w:type="dxa"/>
          </w:tcPr>
          <w:p w14:paraId="6DA372CB" w14:textId="5EC6E93D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277C28B" w14:textId="55AFF1F7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7674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71" w:type="dxa"/>
          </w:tcPr>
          <w:p w14:paraId="376F1E72" w14:textId="6146F05E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 w:rsidRPr="007A1352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CEFCDFC" w14:textId="47F5696E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7674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7" w:type="dxa"/>
          </w:tcPr>
          <w:p w14:paraId="56BE1CD4" w14:textId="53BA26C0" w:rsidR="00976746" w:rsidRPr="007A48BE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7674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7674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976746" w:rsidRPr="007A48BE" w14:paraId="121CA961" w14:textId="77777777" w:rsidTr="00976746">
        <w:trPr>
          <w:cantSplit/>
        </w:trPr>
        <w:tc>
          <w:tcPr>
            <w:tcW w:w="2862" w:type="dxa"/>
          </w:tcPr>
          <w:p w14:paraId="616CA585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771" w:type="dxa"/>
          </w:tcPr>
          <w:p w14:paraId="2016BDBA" w14:textId="64D25A10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771" w:type="dxa"/>
          </w:tcPr>
          <w:p w14:paraId="23795D51" w14:textId="4F9B9A38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01FDB09D" w14:textId="5F6D5D4C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6" w:type="dxa"/>
          </w:tcPr>
          <w:p w14:paraId="7C6D35BF" w14:textId="1DBFCA91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04B3E1DE" w14:textId="3ED3ABFE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6" w:type="dxa"/>
          </w:tcPr>
          <w:p w14:paraId="03ECC769" w14:textId="3B8B3A63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7" w:type="dxa"/>
          </w:tcPr>
          <w:p w14:paraId="2DAABEBE" w14:textId="5E9381CF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63" w:type="dxa"/>
          </w:tcPr>
          <w:p w14:paraId="0A645053" w14:textId="690DC4C9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456A36B3" w14:textId="421EA068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7" w:type="dxa"/>
          </w:tcPr>
          <w:p w14:paraId="16C153DC" w14:textId="10589861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11BAE8CE" w14:textId="27BBDFA0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71" w:type="dxa"/>
          </w:tcPr>
          <w:p w14:paraId="4A81DE0F" w14:textId="320D2150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6" w:type="dxa"/>
          </w:tcPr>
          <w:p w14:paraId="7330BA44" w14:textId="405D0E50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7" w:type="dxa"/>
          </w:tcPr>
          <w:p w14:paraId="2F66B439" w14:textId="5205E417" w:rsidR="00976746" w:rsidRDefault="0033674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976746" w:rsidRPr="007A48BE" w14:paraId="70719C5A" w14:textId="77777777" w:rsidTr="00976746">
        <w:trPr>
          <w:cantSplit/>
        </w:trPr>
        <w:tc>
          <w:tcPr>
            <w:tcW w:w="2862" w:type="dxa"/>
          </w:tcPr>
          <w:p w14:paraId="761FCA33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542" w:type="dxa"/>
            <w:gridSpan w:val="2"/>
          </w:tcPr>
          <w:p w14:paraId="3C9CF4F9" w14:textId="450727F3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7A48B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999" w:type="dxa"/>
            <w:gridSpan w:val="12"/>
          </w:tcPr>
          <w:p w14:paraId="6C6EC467" w14:textId="77777777" w:rsidR="00976746" w:rsidRPr="007A48BE" w:rsidRDefault="00976746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7A48B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976746" w:rsidRPr="007A48BE" w14:paraId="3F212D11" w14:textId="77777777" w:rsidTr="00976746">
        <w:trPr>
          <w:cantSplit/>
        </w:trPr>
        <w:tc>
          <w:tcPr>
            <w:tcW w:w="2862" w:type="dxa"/>
          </w:tcPr>
          <w:p w14:paraId="51880921" w14:textId="77777777" w:rsidR="00976746" w:rsidRPr="007A48BE" w:rsidRDefault="00976746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7A48BE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  <w:r w:rsidRPr="007A48BE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ทางอ้อม</w:t>
            </w:r>
          </w:p>
        </w:tc>
        <w:tc>
          <w:tcPr>
            <w:tcW w:w="771" w:type="dxa"/>
            <w:vAlign w:val="bottom"/>
          </w:tcPr>
          <w:p w14:paraId="6AD30822" w14:textId="5EF64963" w:rsidR="00976746" w:rsidRPr="007A48BE" w:rsidRDefault="00976746" w:rsidP="00976746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3CEBF5B1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433D4C29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19F97F7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029594C2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3F788887" w14:textId="77777777" w:rsidR="00976746" w:rsidRPr="002609B5" w:rsidRDefault="00976746" w:rsidP="009767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0E1A89C6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2B243C89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18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83311D0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4A3F1B53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720812EB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3ACAC46C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0FDE313D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A13A802" w14:textId="77777777" w:rsidR="00976746" w:rsidRPr="007A48BE" w:rsidRDefault="00976746" w:rsidP="00976746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2D7F93" w:rsidRPr="007A48BE" w14:paraId="715B796A" w14:textId="77777777" w:rsidTr="00976746">
        <w:trPr>
          <w:cantSplit/>
        </w:trPr>
        <w:tc>
          <w:tcPr>
            <w:tcW w:w="2862" w:type="dxa"/>
          </w:tcPr>
          <w:p w14:paraId="5BF1E3E8" w14:textId="0B27882D" w:rsidR="002D7F93" w:rsidRPr="007A48BE" w:rsidRDefault="002D7F93" w:rsidP="0047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8"/>
              </w:tabs>
              <w:spacing w:line="300" w:lineRule="exact"/>
              <w:ind w:right="-132"/>
              <w:rPr>
                <w:sz w:val="23"/>
                <w:szCs w:val="23"/>
              </w:rPr>
            </w:pPr>
            <w:r w:rsidRPr="007A48BE">
              <w:rPr>
                <w:sz w:val="23"/>
                <w:szCs w:val="23"/>
                <w:cs/>
              </w:rPr>
              <w:t>บริษัท อุบลไบโอ เอทานอล จำกัด</w:t>
            </w:r>
            <w:r w:rsidR="0047512C">
              <w:rPr>
                <w:sz w:val="23"/>
                <w:szCs w:val="23"/>
              </w:rPr>
              <w:t xml:space="preserve"> </w:t>
            </w:r>
            <w:r w:rsidRPr="007A48BE">
              <w:rPr>
                <w:rFonts w:hint="cs"/>
                <w:sz w:val="23"/>
                <w:szCs w:val="23"/>
                <w:cs/>
              </w:rPr>
              <w:t>(มหาชน)</w:t>
            </w:r>
          </w:p>
        </w:tc>
        <w:tc>
          <w:tcPr>
            <w:tcW w:w="771" w:type="dxa"/>
            <w:vAlign w:val="bottom"/>
          </w:tcPr>
          <w:p w14:paraId="69C12873" w14:textId="66CB8616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21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771" w:type="dxa"/>
            <w:vAlign w:val="bottom"/>
          </w:tcPr>
          <w:p w14:paraId="3239B692" w14:textId="4B4775C0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21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907" w:type="dxa"/>
            <w:vAlign w:val="bottom"/>
          </w:tcPr>
          <w:p w14:paraId="6B1DBD01" w14:textId="3F6F5D77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740</w:t>
            </w:r>
          </w:p>
        </w:tc>
        <w:tc>
          <w:tcPr>
            <w:tcW w:w="906" w:type="dxa"/>
            <w:vAlign w:val="bottom"/>
          </w:tcPr>
          <w:p w14:paraId="6EE8B184" w14:textId="69797C8A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740</w:t>
            </w:r>
          </w:p>
        </w:tc>
        <w:tc>
          <w:tcPr>
            <w:tcW w:w="907" w:type="dxa"/>
            <w:vAlign w:val="bottom"/>
          </w:tcPr>
          <w:p w14:paraId="6FEF135B" w14:textId="46D1346D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763</w:t>
            </w:r>
          </w:p>
        </w:tc>
        <w:tc>
          <w:tcPr>
            <w:tcW w:w="906" w:type="dxa"/>
            <w:vAlign w:val="bottom"/>
          </w:tcPr>
          <w:p w14:paraId="41C67462" w14:textId="2207307E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763</w:t>
            </w:r>
          </w:p>
        </w:tc>
        <w:tc>
          <w:tcPr>
            <w:tcW w:w="907" w:type="dxa"/>
            <w:vAlign w:val="bottom"/>
          </w:tcPr>
          <w:p w14:paraId="756BA3D9" w14:textId="5165EF5A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825</w:t>
            </w:r>
          </w:p>
        </w:tc>
        <w:tc>
          <w:tcPr>
            <w:tcW w:w="963" w:type="dxa"/>
            <w:vAlign w:val="bottom"/>
          </w:tcPr>
          <w:p w14:paraId="3D79AA47" w14:textId="569F0DB3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816</w:t>
            </w:r>
          </w:p>
        </w:tc>
        <w:tc>
          <w:tcPr>
            <w:tcW w:w="906" w:type="dxa"/>
            <w:vAlign w:val="bottom"/>
          </w:tcPr>
          <w:p w14:paraId="7F8635BD" w14:textId="3777CCE8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AC88C98" w14:textId="3E29E2E8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C683A6" w14:textId="026B1B5B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825</w:t>
            </w:r>
          </w:p>
        </w:tc>
        <w:tc>
          <w:tcPr>
            <w:tcW w:w="971" w:type="dxa"/>
            <w:vAlign w:val="bottom"/>
          </w:tcPr>
          <w:p w14:paraId="0CB56EBE" w14:textId="776A2DE0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816</w:t>
            </w:r>
          </w:p>
        </w:tc>
        <w:tc>
          <w:tcPr>
            <w:tcW w:w="906" w:type="dxa"/>
            <w:vAlign w:val="bottom"/>
          </w:tcPr>
          <w:p w14:paraId="27663708" w14:textId="28DF1516" w:rsidR="002D7F93" w:rsidRPr="007A48BE" w:rsidRDefault="00A964E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759F6BD" w14:textId="1F1DA169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2D7F93" w:rsidRPr="007A48BE" w14:paraId="424A23CC" w14:textId="77777777" w:rsidTr="00976746">
        <w:trPr>
          <w:cantSplit/>
        </w:trPr>
        <w:tc>
          <w:tcPr>
            <w:tcW w:w="2862" w:type="dxa"/>
          </w:tcPr>
          <w:p w14:paraId="5D4DBFA8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7A48BE">
              <w:rPr>
                <w:sz w:val="23"/>
                <w:szCs w:val="23"/>
              </w:rPr>
              <w:t>PetroWind Energy Inc</w:t>
            </w:r>
            <w:r w:rsidRPr="007A48BE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71" w:type="dxa"/>
            <w:vAlign w:val="bottom"/>
          </w:tcPr>
          <w:p w14:paraId="0ABE7C75" w14:textId="4E8FA046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48B9419C" w14:textId="5AE7C238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0616E4DA" w14:textId="136257CD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895</w:t>
            </w:r>
          </w:p>
        </w:tc>
        <w:tc>
          <w:tcPr>
            <w:tcW w:w="906" w:type="dxa"/>
            <w:vAlign w:val="bottom"/>
          </w:tcPr>
          <w:p w14:paraId="3756373E" w14:textId="25E31A1E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895</w:t>
            </w:r>
          </w:p>
        </w:tc>
        <w:tc>
          <w:tcPr>
            <w:tcW w:w="907" w:type="dxa"/>
            <w:vAlign w:val="bottom"/>
          </w:tcPr>
          <w:p w14:paraId="01921A45" w14:textId="4FAC0D00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922</w:t>
            </w:r>
          </w:p>
        </w:tc>
        <w:tc>
          <w:tcPr>
            <w:tcW w:w="906" w:type="dxa"/>
            <w:vAlign w:val="bottom"/>
          </w:tcPr>
          <w:p w14:paraId="5D068D40" w14:textId="1E5B2CAB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922</w:t>
            </w:r>
          </w:p>
        </w:tc>
        <w:tc>
          <w:tcPr>
            <w:tcW w:w="907" w:type="dxa"/>
            <w:vAlign w:val="bottom"/>
          </w:tcPr>
          <w:p w14:paraId="5F65B554" w14:textId="21E94CF4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  <w:r w:rsidR="00A24850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198</w:t>
            </w:r>
          </w:p>
        </w:tc>
        <w:tc>
          <w:tcPr>
            <w:tcW w:w="963" w:type="dxa"/>
            <w:vAlign w:val="bottom"/>
          </w:tcPr>
          <w:p w14:paraId="5BEA3E17" w14:textId="76430602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128</w:t>
            </w:r>
          </w:p>
        </w:tc>
        <w:tc>
          <w:tcPr>
            <w:tcW w:w="906" w:type="dxa"/>
            <w:vAlign w:val="bottom"/>
          </w:tcPr>
          <w:p w14:paraId="445CEBBF" w14:textId="778CD780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BCCCDBD" w14:textId="67F2B6B2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3AFD8CD9" w14:textId="60B329E6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1</w:t>
            </w:r>
            <w:r w:rsidR="00A964E3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198</w:t>
            </w:r>
          </w:p>
        </w:tc>
        <w:tc>
          <w:tcPr>
            <w:tcW w:w="971" w:type="dxa"/>
            <w:vAlign w:val="bottom"/>
          </w:tcPr>
          <w:p w14:paraId="2C113BB9" w14:textId="5616673E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1</w:t>
            </w:r>
            <w:r w:rsidR="002D7F93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128</w:t>
            </w:r>
          </w:p>
        </w:tc>
        <w:tc>
          <w:tcPr>
            <w:tcW w:w="906" w:type="dxa"/>
            <w:vAlign w:val="bottom"/>
          </w:tcPr>
          <w:p w14:paraId="2C2CE859" w14:textId="3AF6336B" w:rsidR="002D7F93" w:rsidRPr="00B63D28" w:rsidRDefault="00A964E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color w:val="000000" w:themeColor="text1"/>
                <w:sz w:val="23"/>
                <w:szCs w:val="23"/>
                <w:cs/>
              </w:rPr>
            </w:pPr>
            <w:r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1DA6464" w14:textId="1C8BC4FC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B63D28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2D7F93" w:rsidRPr="007A48BE" w14:paraId="4DC7F19B" w14:textId="77777777" w:rsidTr="00976746">
        <w:trPr>
          <w:cantSplit/>
        </w:trPr>
        <w:tc>
          <w:tcPr>
            <w:tcW w:w="2862" w:type="dxa"/>
          </w:tcPr>
          <w:p w14:paraId="314C3049" w14:textId="77777777" w:rsidR="002D7F93" w:rsidRPr="00DF298F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 w:rsidRPr="00DF298F">
              <w:rPr>
                <w:sz w:val="23"/>
                <w:szCs w:val="23"/>
              </w:rPr>
              <w:t>Star Energy Group Holdings Pte</w:t>
            </w:r>
            <w:r w:rsidRPr="00DF298F">
              <w:rPr>
                <w:sz w:val="23"/>
                <w:szCs w:val="23"/>
                <w:cs/>
              </w:rPr>
              <w:t>.</w:t>
            </w:r>
            <w:r w:rsidRPr="00DF298F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DF298F">
              <w:rPr>
                <w:sz w:val="23"/>
                <w:szCs w:val="23"/>
              </w:rPr>
              <w:t>Ltd</w:t>
            </w:r>
            <w:r w:rsidRPr="00DF298F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71" w:type="dxa"/>
            <w:vAlign w:val="bottom"/>
          </w:tcPr>
          <w:p w14:paraId="52E53EEE" w14:textId="6AEF2717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771" w:type="dxa"/>
            <w:vAlign w:val="bottom"/>
          </w:tcPr>
          <w:p w14:paraId="3FAC0535" w14:textId="1E61E449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907" w:type="dxa"/>
            <w:vAlign w:val="bottom"/>
          </w:tcPr>
          <w:p w14:paraId="45508670" w14:textId="3A2F2384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25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214</w:t>
            </w:r>
          </w:p>
        </w:tc>
        <w:tc>
          <w:tcPr>
            <w:tcW w:w="906" w:type="dxa"/>
            <w:vAlign w:val="bottom"/>
          </w:tcPr>
          <w:p w14:paraId="3D425BC4" w14:textId="64E52B03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25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214</w:t>
            </w:r>
          </w:p>
        </w:tc>
        <w:tc>
          <w:tcPr>
            <w:tcW w:w="907" w:type="dxa"/>
            <w:vAlign w:val="bottom"/>
          </w:tcPr>
          <w:p w14:paraId="35C74951" w14:textId="51BEFE62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10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949</w:t>
            </w:r>
          </w:p>
        </w:tc>
        <w:tc>
          <w:tcPr>
            <w:tcW w:w="906" w:type="dxa"/>
            <w:vAlign w:val="bottom"/>
          </w:tcPr>
          <w:p w14:paraId="39547D78" w14:textId="3B914380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10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949</w:t>
            </w:r>
          </w:p>
        </w:tc>
        <w:tc>
          <w:tcPr>
            <w:tcW w:w="907" w:type="dxa"/>
            <w:vAlign w:val="bottom"/>
          </w:tcPr>
          <w:p w14:paraId="795E44A6" w14:textId="37FB5812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</w:rPr>
              <w:t>11</w:t>
            </w:r>
            <w:r w:rsidR="00BA5CA7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180</w:t>
            </w:r>
          </w:p>
        </w:tc>
        <w:tc>
          <w:tcPr>
            <w:tcW w:w="963" w:type="dxa"/>
            <w:vAlign w:val="bottom"/>
          </w:tcPr>
          <w:p w14:paraId="307C8F43" w14:textId="69E21A08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</w:rPr>
              <w:t>10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595</w:t>
            </w:r>
          </w:p>
        </w:tc>
        <w:tc>
          <w:tcPr>
            <w:tcW w:w="906" w:type="dxa"/>
            <w:vAlign w:val="bottom"/>
          </w:tcPr>
          <w:p w14:paraId="3590DA07" w14:textId="37FF8C3C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1090C79" w14:textId="6557C864" w:rsidR="002D7F93" w:rsidRPr="00DF298F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DF298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3302DD7" w14:textId="7C11A80E" w:rsidR="002D7F93" w:rsidRPr="00DF298F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11</w:t>
            </w:r>
            <w:r w:rsidR="00BA5CA7" w:rsidRPr="00DF298F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180</w:t>
            </w:r>
          </w:p>
        </w:tc>
        <w:tc>
          <w:tcPr>
            <w:tcW w:w="971" w:type="dxa"/>
            <w:vAlign w:val="bottom"/>
          </w:tcPr>
          <w:p w14:paraId="0A5B4735" w14:textId="757744EC" w:rsidR="002D7F93" w:rsidRPr="00DF298F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10</w:t>
            </w:r>
            <w:r w:rsidR="002D7F93" w:rsidRPr="00DF298F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595</w:t>
            </w:r>
          </w:p>
        </w:tc>
        <w:tc>
          <w:tcPr>
            <w:tcW w:w="906" w:type="dxa"/>
            <w:vAlign w:val="bottom"/>
          </w:tcPr>
          <w:p w14:paraId="6AC77546" w14:textId="0B30ADE0" w:rsidR="002D7F93" w:rsidRPr="00DF298F" w:rsidRDefault="00A964E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color w:val="000000" w:themeColor="text1"/>
                <w:sz w:val="23"/>
                <w:szCs w:val="23"/>
              </w:rPr>
            </w:pPr>
            <w:r w:rsidRPr="00DF298F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AE10A" w14:textId="0B0D3C5A" w:rsidR="002D7F93" w:rsidRPr="00DF298F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color w:val="000000" w:themeColor="text1"/>
                <w:sz w:val="23"/>
                <w:szCs w:val="23"/>
              </w:rPr>
              <w:t>12</w:t>
            </w:r>
          </w:p>
        </w:tc>
      </w:tr>
      <w:tr w:rsidR="002D7F93" w:rsidRPr="007A48BE" w14:paraId="0E735347" w14:textId="77777777" w:rsidTr="00976746">
        <w:trPr>
          <w:cantSplit/>
        </w:trPr>
        <w:tc>
          <w:tcPr>
            <w:tcW w:w="2862" w:type="dxa"/>
          </w:tcPr>
          <w:p w14:paraId="0A8CB143" w14:textId="1B8F4774" w:rsidR="002D7F93" w:rsidRPr="00DF298F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 w:rsidRPr="00DF298F">
              <w:rPr>
                <w:sz w:val="23"/>
                <w:szCs w:val="23"/>
              </w:rPr>
              <w:t>OKEA ASA</w:t>
            </w:r>
          </w:p>
        </w:tc>
        <w:tc>
          <w:tcPr>
            <w:tcW w:w="771" w:type="dxa"/>
            <w:vAlign w:val="bottom"/>
          </w:tcPr>
          <w:p w14:paraId="52791022" w14:textId="63F78982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771" w:type="dxa"/>
            <w:vAlign w:val="bottom"/>
          </w:tcPr>
          <w:p w14:paraId="096CDC6B" w14:textId="37226D64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907" w:type="dxa"/>
            <w:vAlign w:val="bottom"/>
          </w:tcPr>
          <w:p w14:paraId="3050B636" w14:textId="355A3C8B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38</w:t>
            </w:r>
          </w:p>
        </w:tc>
        <w:tc>
          <w:tcPr>
            <w:tcW w:w="906" w:type="dxa"/>
            <w:vAlign w:val="bottom"/>
          </w:tcPr>
          <w:p w14:paraId="236AF815" w14:textId="3B4F326D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38</w:t>
            </w:r>
          </w:p>
        </w:tc>
        <w:tc>
          <w:tcPr>
            <w:tcW w:w="907" w:type="dxa"/>
            <w:vAlign w:val="bottom"/>
          </w:tcPr>
          <w:p w14:paraId="59BBF586" w14:textId="1E31ED3C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844</w:t>
            </w:r>
          </w:p>
        </w:tc>
        <w:tc>
          <w:tcPr>
            <w:tcW w:w="906" w:type="dxa"/>
            <w:vAlign w:val="bottom"/>
          </w:tcPr>
          <w:p w14:paraId="1AC702DA" w14:textId="13081BF4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844</w:t>
            </w:r>
          </w:p>
        </w:tc>
        <w:tc>
          <w:tcPr>
            <w:tcW w:w="907" w:type="dxa"/>
            <w:vAlign w:val="bottom"/>
          </w:tcPr>
          <w:p w14:paraId="5FC5319F" w14:textId="2E5D4ADE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</w:t>
            </w:r>
            <w:r w:rsidR="00BA5CA7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830</w:t>
            </w:r>
          </w:p>
        </w:tc>
        <w:tc>
          <w:tcPr>
            <w:tcW w:w="963" w:type="dxa"/>
            <w:vAlign w:val="bottom"/>
          </w:tcPr>
          <w:p w14:paraId="2B0D8518" w14:textId="1D26F9CA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2</w:t>
            </w:r>
            <w:r w:rsidR="002D7F93" w:rsidRPr="0047512C">
              <w:rPr>
                <w:sz w:val="23"/>
                <w:szCs w:val="23"/>
              </w:rPr>
              <w:t>,</w:t>
            </w:r>
            <w:r w:rsidRPr="0047512C">
              <w:rPr>
                <w:sz w:val="23"/>
                <w:szCs w:val="23"/>
              </w:rPr>
              <w:t>623</w:t>
            </w:r>
          </w:p>
        </w:tc>
        <w:tc>
          <w:tcPr>
            <w:tcW w:w="906" w:type="dxa"/>
            <w:vAlign w:val="bottom"/>
          </w:tcPr>
          <w:p w14:paraId="40B7A583" w14:textId="4A6489F7" w:rsidR="002D7F93" w:rsidRPr="0047512C" w:rsidRDefault="00A964E3" w:rsidP="00BA5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(</w:t>
            </w:r>
            <w:r w:rsidR="00336745" w:rsidRPr="0047512C">
              <w:rPr>
                <w:sz w:val="23"/>
                <w:szCs w:val="23"/>
              </w:rPr>
              <w:t>613</w:t>
            </w:r>
            <w:r w:rsidRPr="0047512C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0556A7B" w14:textId="4F669665" w:rsidR="002D7F93" w:rsidRPr="00DF298F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DF298F">
              <w:rPr>
                <w:sz w:val="23"/>
                <w:szCs w:val="23"/>
                <w:cs/>
              </w:rPr>
              <w:t>(</w:t>
            </w:r>
            <w:r w:rsidR="00336745" w:rsidRPr="00336745">
              <w:rPr>
                <w:sz w:val="23"/>
                <w:szCs w:val="23"/>
              </w:rPr>
              <w:t>1</w:t>
            </w:r>
            <w:r w:rsidRPr="00DF298F">
              <w:rPr>
                <w:sz w:val="23"/>
                <w:szCs w:val="23"/>
              </w:rPr>
              <w:t>,</w:t>
            </w:r>
            <w:r w:rsidR="00336745" w:rsidRPr="00336745">
              <w:rPr>
                <w:sz w:val="23"/>
                <w:szCs w:val="23"/>
              </w:rPr>
              <w:t>013</w:t>
            </w:r>
            <w:r w:rsidRPr="00DF298F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7E2CCFF" w14:textId="7EF5750F" w:rsidR="002D7F93" w:rsidRPr="00DF298F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2</w:t>
            </w:r>
            <w:r w:rsidR="00BA5CA7" w:rsidRPr="00DF298F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217</w:t>
            </w:r>
          </w:p>
        </w:tc>
        <w:tc>
          <w:tcPr>
            <w:tcW w:w="971" w:type="dxa"/>
            <w:vAlign w:val="bottom"/>
          </w:tcPr>
          <w:p w14:paraId="62DF2415" w14:textId="18655772" w:rsidR="002D7F93" w:rsidRPr="00DF298F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1</w:t>
            </w:r>
            <w:r w:rsidR="002D7F93" w:rsidRPr="00DF298F">
              <w:rPr>
                <w:sz w:val="23"/>
                <w:szCs w:val="23"/>
              </w:rPr>
              <w:t>,</w:t>
            </w:r>
            <w:r w:rsidRPr="00336745">
              <w:rPr>
                <w:sz w:val="23"/>
                <w:szCs w:val="23"/>
              </w:rPr>
              <w:t>610</w:t>
            </w:r>
          </w:p>
        </w:tc>
        <w:tc>
          <w:tcPr>
            <w:tcW w:w="906" w:type="dxa"/>
            <w:vAlign w:val="bottom"/>
          </w:tcPr>
          <w:p w14:paraId="2578247B" w14:textId="7A97BCE9" w:rsidR="002D7F93" w:rsidRPr="00DF298F" w:rsidRDefault="00A964E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DF298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D1C36E9" w14:textId="0F5047A0" w:rsidR="002D7F93" w:rsidRPr="00DF298F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DF298F">
              <w:rPr>
                <w:sz w:val="23"/>
                <w:szCs w:val="23"/>
                <w:cs/>
              </w:rPr>
              <w:t>-</w:t>
            </w:r>
          </w:p>
        </w:tc>
      </w:tr>
      <w:tr w:rsidR="002D7F93" w:rsidRPr="007A48BE" w14:paraId="0611DF8E" w14:textId="77777777" w:rsidTr="00976746">
        <w:trPr>
          <w:cantSplit/>
        </w:trPr>
        <w:tc>
          <w:tcPr>
            <w:tcW w:w="2862" w:type="dxa"/>
          </w:tcPr>
          <w:p w14:paraId="794E7AF8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Impact Energy Asia Development Limited</w:t>
            </w:r>
          </w:p>
        </w:tc>
        <w:tc>
          <w:tcPr>
            <w:tcW w:w="771" w:type="dxa"/>
            <w:vAlign w:val="bottom"/>
          </w:tcPr>
          <w:p w14:paraId="52D0746E" w14:textId="10543F34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220F6F03" w14:textId="20FDC3DC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452291C4" w14:textId="146AA9F3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A3EF793" w14:textId="7C5AA821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CACA768" w14:textId="7038591A" w:rsidR="002D7F93" w:rsidRPr="0047512C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69F14ED" w14:textId="1C2F0FF5" w:rsidR="002D7F93" w:rsidRPr="0047512C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F2A143" w14:textId="5402227B" w:rsidR="002D7F93" w:rsidRPr="0047512C" w:rsidRDefault="00A964E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63" w:type="dxa"/>
            <w:vAlign w:val="bottom"/>
          </w:tcPr>
          <w:p w14:paraId="7A216705" w14:textId="3E810527" w:rsidR="002D7F93" w:rsidRPr="0047512C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E7A294B" w14:textId="5F44BE8E" w:rsidR="002D7F93" w:rsidRPr="0047512C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F8F1376" w14:textId="70E7749A" w:rsidR="002D7F93" w:rsidRPr="007A48BE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EEA8165" w14:textId="3175F756" w:rsidR="002D7F93" w:rsidRPr="007A48BE" w:rsidRDefault="00A964E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5572A5E7" w14:textId="5495E946" w:rsidR="002D7F93" w:rsidRPr="007A48BE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A53812F" w14:textId="7E784214" w:rsidR="002D7F93" w:rsidRPr="007A48BE" w:rsidRDefault="00A964E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8FC1FD" w14:textId="2C2A4288" w:rsidR="002D7F93" w:rsidRPr="007A48BE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2D7F93" w:rsidRPr="007A48BE" w14:paraId="30B51395" w14:textId="77777777" w:rsidTr="00976746">
        <w:trPr>
          <w:cantSplit/>
        </w:trPr>
        <w:tc>
          <w:tcPr>
            <w:tcW w:w="2862" w:type="dxa"/>
          </w:tcPr>
          <w:p w14:paraId="76B9F97D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771" w:type="dxa"/>
            <w:vAlign w:val="bottom"/>
          </w:tcPr>
          <w:p w14:paraId="57A5255F" w14:textId="6EC8A54A" w:rsidR="002D7F93" w:rsidRPr="0047512C" w:rsidRDefault="002D7F93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5979C2E" w14:textId="77777777" w:rsidR="002D7F93" w:rsidRPr="0047512C" w:rsidRDefault="002D7F93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44F756A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7584225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5FEE48BA" w14:textId="061E5A90" w:rsidR="002D7F93" w:rsidRPr="004751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16</w:t>
            </w:r>
            <w:r w:rsidR="002D7F93" w:rsidRPr="0047512C"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478</w:t>
            </w:r>
          </w:p>
        </w:tc>
        <w:tc>
          <w:tcPr>
            <w:tcW w:w="906" w:type="dxa"/>
            <w:vAlign w:val="bottom"/>
          </w:tcPr>
          <w:p w14:paraId="5368E5C1" w14:textId="6A5B4173" w:rsidR="002D7F93" w:rsidRPr="004751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16</w:t>
            </w:r>
            <w:r w:rsidR="002D7F93" w:rsidRPr="0047512C"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478</w:t>
            </w:r>
          </w:p>
        </w:tc>
        <w:tc>
          <w:tcPr>
            <w:tcW w:w="907" w:type="dxa"/>
            <w:vAlign w:val="bottom"/>
          </w:tcPr>
          <w:p w14:paraId="7A430350" w14:textId="02AE6DAD" w:rsidR="002D7F93" w:rsidRPr="0047512C" w:rsidRDefault="00336745" w:rsidP="00BA5C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16</w:t>
            </w:r>
            <w:r w:rsidR="00902540" w:rsidRPr="0047512C"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033</w:t>
            </w:r>
          </w:p>
        </w:tc>
        <w:tc>
          <w:tcPr>
            <w:tcW w:w="963" w:type="dxa"/>
            <w:vAlign w:val="bottom"/>
          </w:tcPr>
          <w:p w14:paraId="77E30AF8" w14:textId="2FDD44FA" w:rsidR="002D7F93" w:rsidRPr="0047512C" w:rsidRDefault="00336745" w:rsidP="00BC65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15</w:t>
            </w:r>
            <w:r w:rsidR="00BC6590"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162</w:t>
            </w:r>
          </w:p>
        </w:tc>
        <w:tc>
          <w:tcPr>
            <w:tcW w:w="906" w:type="dxa"/>
            <w:vAlign w:val="bottom"/>
          </w:tcPr>
          <w:p w14:paraId="5C28D67C" w14:textId="7011F4DA" w:rsidR="002D7F93" w:rsidRPr="0047512C" w:rsidRDefault="00902540" w:rsidP="00BA5C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  <w:cs/>
              </w:rPr>
              <w:t>(</w:t>
            </w:r>
            <w:r w:rsidR="00336745" w:rsidRPr="0047512C">
              <w:rPr>
                <w:b/>
                <w:bCs/>
                <w:sz w:val="23"/>
                <w:szCs w:val="23"/>
              </w:rPr>
              <w:t>613</w:t>
            </w:r>
            <w:r w:rsidRPr="0047512C"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5B93FC5" w14:textId="65B314D4" w:rsidR="002D7F93" w:rsidRPr="007A48BE" w:rsidRDefault="00E70ABA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(</w:t>
            </w:r>
            <w:r w:rsidR="00336745" w:rsidRPr="00336745">
              <w:rPr>
                <w:b/>
                <w:bCs/>
                <w:sz w:val="23"/>
                <w:szCs w:val="23"/>
              </w:rPr>
              <w:t>1</w:t>
            </w:r>
            <w:r>
              <w:rPr>
                <w:b/>
                <w:bCs/>
                <w:sz w:val="23"/>
                <w:szCs w:val="23"/>
              </w:rPr>
              <w:t>,</w:t>
            </w:r>
            <w:r w:rsidR="00336745" w:rsidRPr="00336745">
              <w:rPr>
                <w:b/>
                <w:bCs/>
                <w:sz w:val="23"/>
                <w:szCs w:val="23"/>
              </w:rPr>
              <w:t>013</w:t>
            </w:r>
            <w:r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ED0318C" w14:textId="1826DB5A" w:rsidR="002D7F93" w:rsidRPr="007A48BE" w:rsidRDefault="00336745" w:rsidP="00BA5C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15</w:t>
            </w:r>
            <w:r w:rsidR="00A964E3">
              <w:rPr>
                <w:b/>
                <w:bCs/>
                <w:sz w:val="23"/>
                <w:szCs w:val="23"/>
              </w:rPr>
              <w:t>,</w:t>
            </w:r>
            <w:r w:rsidRPr="00336745">
              <w:rPr>
                <w:b/>
                <w:bCs/>
                <w:sz w:val="23"/>
                <w:szCs w:val="23"/>
              </w:rPr>
              <w:t>420</w:t>
            </w:r>
          </w:p>
        </w:tc>
        <w:tc>
          <w:tcPr>
            <w:tcW w:w="971" w:type="dxa"/>
            <w:vAlign w:val="bottom"/>
          </w:tcPr>
          <w:p w14:paraId="24099E8E" w14:textId="26C3AF79" w:rsidR="002D7F93" w:rsidRPr="007A48BE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14</w:t>
            </w:r>
            <w:r w:rsidR="002D7F93">
              <w:rPr>
                <w:b/>
                <w:bCs/>
                <w:sz w:val="23"/>
                <w:szCs w:val="23"/>
              </w:rPr>
              <w:t>,</w:t>
            </w:r>
            <w:r w:rsidRPr="00336745">
              <w:rPr>
                <w:b/>
                <w:bCs/>
                <w:sz w:val="23"/>
                <w:szCs w:val="23"/>
              </w:rPr>
              <w:t>149</w:t>
            </w:r>
          </w:p>
        </w:tc>
        <w:tc>
          <w:tcPr>
            <w:tcW w:w="906" w:type="dxa"/>
            <w:vAlign w:val="bottom"/>
          </w:tcPr>
          <w:p w14:paraId="20146722" w14:textId="51AE4F49" w:rsidR="002D7F93" w:rsidRPr="007A48BE" w:rsidRDefault="00A964E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54A02" w14:textId="2DEA4A52" w:rsidR="002D7F93" w:rsidRPr="007A48BE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336745">
              <w:rPr>
                <w:b/>
                <w:bCs/>
                <w:sz w:val="23"/>
                <w:szCs w:val="23"/>
              </w:rPr>
              <w:t>12</w:t>
            </w:r>
          </w:p>
        </w:tc>
      </w:tr>
      <w:tr w:rsidR="002D7F93" w:rsidRPr="007A48BE" w14:paraId="574D9211" w14:textId="77777777" w:rsidTr="00976746">
        <w:trPr>
          <w:cantSplit/>
        </w:trPr>
        <w:tc>
          <w:tcPr>
            <w:tcW w:w="2862" w:type="dxa"/>
          </w:tcPr>
          <w:p w14:paraId="2DBD0157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7A48BE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771" w:type="dxa"/>
            <w:vAlign w:val="bottom"/>
          </w:tcPr>
          <w:p w14:paraId="46E921A6" w14:textId="39DADC43" w:rsidR="002D7F93" w:rsidRPr="0047512C" w:rsidRDefault="002D7F93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8BCBC3C" w14:textId="77777777" w:rsidR="002D7F93" w:rsidRPr="0047512C" w:rsidRDefault="002D7F93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7B8E4F51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D85CAA4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30BBC4EE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2E7E9FA6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4ABF7E31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63" w:type="dxa"/>
            <w:vAlign w:val="bottom"/>
          </w:tcPr>
          <w:p w14:paraId="2F59044E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0506EA66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vAlign w:val="bottom"/>
          </w:tcPr>
          <w:p w14:paraId="755AF829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3DEF2412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71" w:type="dxa"/>
            <w:vAlign w:val="bottom"/>
          </w:tcPr>
          <w:p w14:paraId="1A47A507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992B2E4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E5BB42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</w:tr>
      <w:tr w:rsidR="002D7F93" w:rsidRPr="007A48BE" w14:paraId="4CD7BA1A" w14:textId="77777777" w:rsidTr="00976746">
        <w:trPr>
          <w:cantSplit/>
        </w:trPr>
        <w:tc>
          <w:tcPr>
            <w:tcW w:w="2862" w:type="dxa"/>
          </w:tcPr>
          <w:p w14:paraId="55E96DC4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7A48BE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771" w:type="dxa"/>
            <w:vAlign w:val="bottom"/>
          </w:tcPr>
          <w:p w14:paraId="7724DF00" w14:textId="2EA9583A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5C8C0B4B" w14:textId="7E31F937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039A25AD" w14:textId="5ACBBB57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</w:rPr>
              <w:t>240</w:t>
            </w:r>
          </w:p>
        </w:tc>
        <w:tc>
          <w:tcPr>
            <w:tcW w:w="906" w:type="dxa"/>
            <w:vAlign w:val="bottom"/>
          </w:tcPr>
          <w:p w14:paraId="4BA400C4" w14:textId="0344D0B4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</w:rPr>
              <w:t>240</w:t>
            </w:r>
          </w:p>
        </w:tc>
        <w:tc>
          <w:tcPr>
            <w:tcW w:w="907" w:type="dxa"/>
            <w:vAlign w:val="bottom"/>
          </w:tcPr>
          <w:p w14:paraId="6DBE2B67" w14:textId="77508D7A" w:rsidR="002D7F93" w:rsidRPr="0047512C" w:rsidDel="00FF48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72</w:t>
            </w:r>
          </w:p>
        </w:tc>
        <w:tc>
          <w:tcPr>
            <w:tcW w:w="906" w:type="dxa"/>
            <w:vAlign w:val="bottom"/>
          </w:tcPr>
          <w:p w14:paraId="33940435" w14:textId="704708E0" w:rsidR="002D7F93" w:rsidRPr="0047512C" w:rsidDel="00FF48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72</w:t>
            </w:r>
          </w:p>
        </w:tc>
        <w:tc>
          <w:tcPr>
            <w:tcW w:w="907" w:type="dxa"/>
            <w:vAlign w:val="bottom"/>
          </w:tcPr>
          <w:p w14:paraId="50722D69" w14:textId="26110B9B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sz w:val="23"/>
                <w:szCs w:val="23"/>
              </w:rPr>
              <w:t>133</w:t>
            </w:r>
          </w:p>
        </w:tc>
        <w:tc>
          <w:tcPr>
            <w:tcW w:w="963" w:type="dxa"/>
            <w:vAlign w:val="bottom"/>
          </w:tcPr>
          <w:p w14:paraId="4744EBE9" w14:textId="68CB586F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140</w:t>
            </w:r>
          </w:p>
        </w:tc>
        <w:tc>
          <w:tcPr>
            <w:tcW w:w="906" w:type="dxa"/>
            <w:vAlign w:val="bottom"/>
          </w:tcPr>
          <w:p w14:paraId="3A1B3086" w14:textId="44D924B5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4751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214737" w14:textId="62089835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57B5EE35" w14:textId="795607D6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133</w:t>
            </w:r>
          </w:p>
        </w:tc>
        <w:tc>
          <w:tcPr>
            <w:tcW w:w="971" w:type="dxa"/>
            <w:vAlign w:val="bottom"/>
          </w:tcPr>
          <w:p w14:paraId="7980504D" w14:textId="6A51938D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sz w:val="23"/>
                <w:szCs w:val="23"/>
              </w:rPr>
              <w:t>140</w:t>
            </w:r>
          </w:p>
        </w:tc>
        <w:tc>
          <w:tcPr>
            <w:tcW w:w="906" w:type="dxa"/>
            <w:vAlign w:val="bottom"/>
          </w:tcPr>
          <w:p w14:paraId="4A958D23" w14:textId="6FE97B94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336745">
              <w:rPr>
                <w:rFonts w:hint="cs"/>
                <w:sz w:val="23"/>
                <w:szCs w:val="23"/>
              </w:rPr>
              <w:t>15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545898" w14:textId="62D884DF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2D7F93" w:rsidRPr="007A48BE" w14:paraId="0E748B1B" w14:textId="77777777" w:rsidTr="00976746">
        <w:trPr>
          <w:cantSplit/>
        </w:trPr>
        <w:tc>
          <w:tcPr>
            <w:tcW w:w="2862" w:type="dxa"/>
          </w:tcPr>
          <w:p w14:paraId="0B0B4D18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7A48BE">
              <w:rPr>
                <w:rFonts w:hint="cs"/>
                <w:sz w:val="23"/>
                <w:szCs w:val="23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771" w:type="dxa"/>
            <w:vAlign w:val="bottom"/>
          </w:tcPr>
          <w:p w14:paraId="4B99366F" w14:textId="060AC857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4FCA1A50" w14:textId="6ABABB8C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17604EAC" w14:textId="2C3CDCB2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</w:t>
            </w:r>
          </w:p>
        </w:tc>
        <w:tc>
          <w:tcPr>
            <w:tcW w:w="906" w:type="dxa"/>
            <w:vAlign w:val="bottom"/>
          </w:tcPr>
          <w:p w14:paraId="64B6EDA1" w14:textId="1FC647E4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3</w:t>
            </w:r>
          </w:p>
        </w:tc>
        <w:tc>
          <w:tcPr>
            <w:tcW w:w="907" w:type="dxa"/>
            <w:vAlign w:val="bottom"/>
          </w:tcPr>
          <w:p w14:paraId="58C72ED3" w14:textId="1D14B579" w:rsidR="002D7F93" w:rsidRPr="0047512C" w:rsidDel="00FF48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6C5C3FB9" w14:textId="3575739B" w:rsidR="002D7F93" w:rsidRPr="0047512C" w:rsidDel="00FF48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</w:p>
        </w:tc>
        <w:tc>
          <w:tcPr>
            <w:tcW w:w="907" w:type="dxa"/>
            <w:vAlign w:val="bottom"/>
          </w:tcPr>
          <w:p w14:paraId="2A058BB4" w14:textId="4CCB836B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</w:p>
        </w:tc>
        <w:tc>
          <w:tcPr>
            <w:tcW w:w="963" w:type="dxa"/>
            <w:vAlign w:val="bottom"/>
          </w:tcPr>
          <w:p w14:paraId="31CD36A8" w14:textId="070F08A8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28B6A2B3" w14:textId="14F43752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18C7470" w14:textId="7EC406B0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45BA423" w14:textId="3042D2A5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1</w:t>
            </w:r>
          </w:p>
        </w:tc>
        <w:tc>
          <w:tcPr>
            <w:tcW w:w="971" w:type="dxa"/>
            <w:vAlign w:val="bottom"/>
          </w:tcPr>
          <w:p w14:paraId="4AB49614" w14:textId="7163A780" w:rsidR="002D7F93" w:rsidRPr="007A48BE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0CEE478E" w14:textId="4D42DBEA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C3BD559" w14:textId="4EA105AA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2D7F93" w:rsidRPr="007A48BE" w14:paraId="112FE725" w14:textId="77777777" w:rsidTr="00976746">
        <w:trPr>
          <w:cantSplit/>
        </w:trPr>
        <w:tc>
          <w:tcPr>
            <w:tcW w:w="2862" w:type="dxa"/>
          </w:tcPr>
          <w:p w14:paraId="54C98C9E" w14:textId="1B9A7548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บริษัท วิน อินกรีเดียนส์ จำกัด</w:t>
            </w:r>
          </w:p>
        </w:tc>
        <w:tc>
          <w:tcPr>
            <w:tcW w:w="771" w:type="dxa"/>
            <w:vAlign w:val="bottom"/>
          </w:tcPr>
          <w:p w14:paraId="53247E49" w14:textId="2424E496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71" w:type="dxa"/>
            <w:vAlign w:val="bottom"/>
          </w:tcPr>
          <w:p w14:paraId="3A0D9E25" w14:textId="5B9A3E54" w:rsidR="002D7F93" w:rsidRPr="0047512C" w:rsidRDefault="00336745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="002D7F93" w:rsidRPr="004751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4751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7" w:type="dxa"/>
            <w:vAlign w:val="bottom"/>
          </w:tcPr>
          <w:p w14:paraId="3778D34C" w14:textId="4CDB9D2C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81</w:t>
            </w:r>
          </w:p>
        </w:tc>
        <w:tc>
          <w:tcPr>
            <w:tcW w:w="906" w:type="dxa"/>
            <w:vAlign w:val="bottom"/>
          </w:tcPr>
          <w:p w14:paraId="314EECFE" w14:textId="72F4FB56" w:rsidR="002D7F93" w:rsidRPr="0047512C" w:rsidRDefault="00336745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81</w:t>
            </w:r>
          </w:p>
        </w:tc>
        <w:tc>
          <w:tcPr>
            <w:tcW w:w="907" w:type="dxa"/>
            <w:vAlign w:val="bottom"/>
          </w:tcPr>
          <w:p w14:paraId="3BE692B5" w14:textId="3801FD2D" w:rsidR="002D7F93" w:rsidRPr="0047512C" w:rsidDel="00FF48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41</w:t>
            </w:r>
          </w:p>
        </w:tc>
        <w:tc>
          <w:tcPr>
            <w:tcW w:w="906" w:type="dxa"/>
            <w:vAlign w:val="bottom"/>
          </w:tcPr>
          <w:p w14:paraId="1796F9B5" w14:textId="0F515225" w:rsidR="002D7F93" w:rsidRPr="0047512C" w:rsidDel="00FF48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41</w:t>
            </w:r>
          </w:p>
        </w:tc>
        <w:tc>
          <w:tcPr>
            <w:tcW w:w="907" w:type="dxa"/>
            <w:vAlign w:val="bottom"/>
          </w:tcPr>
          <w:p w14:paraId="15F640F7" w14:textId="4B56CA82" w:rsidR="002D7F93" w:rsidRPr="004751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40</w:t>
            </w:r>
          </w:p>
        </w:tc>
        <w:tc>
          <w:tcPr>
            <w:tcW w:w="963" w:type="dxa"/>
            <w:vAlign w:val="bottom"/>
          </w:tcPr>
          <w:p w14:paraId="2326FDA7" w14:textId="04C90857" w:rsidR="002D7F93" w:rsidRPr="004751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sz w:val="23"/>
                <w:szCs w:val="23"/>
              </w:rPr>
              <w:t>41</w:t>
            </w:r>
          </w:p>
        </w:tc>
        <w:tc>
          <w:tcPr>
            <w:tcW w:w="906" w:type="dxa"/>
            <w:vAlign w:val="bottom"/>
          </w:tcPr>
          <w:p w14:paraId="29DDB2CE" w14:textId="1F1CACA0" w:rsidR="002D7F93" w:rsidRPr="0047512C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4751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9215916" w14:textId="41417B2F" w:rsidR="002D7F93" w:rsidRPr="007A48BE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4F636913" w14:textId="36089270" w:rsidR="002D7F93" w:rsidRPr="007A48BE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40</w:t>
            </w:r>
          </w:p>
        </w:tc>
        <w:tc>
          <w:tcPr>
            <w:tcW w:w="971" w:type="dxa"/>
            <w:vAlign w:val="bottom"/>
          </w:tcPr>
          <w:p w14:paraId="33C2CDB4" w14:textId="1BCE2C89" w:rsidR="002D7F93" w:rsidRPr="007A48BE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336745">
              <w:rPr>
                <w:sz w:val="23"/>
                <w:szCs w:val="23"/>
              </w:rPr>
              <w:t>41</w:t>
            </w:r>
          </w:p>
        </w:tc>
        <w:tc>
          <w:tcPr>
            <w:tcW w:w="906" w:type="dxa"/>
            <w:vAlign w:val="bottom"/>
          </w:tcPr>
          <w:p w14:paraId="535A3706" w14:textId="6E65AD54" w:rsidR="002D7F93" w:rsidRPr="007A48BE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6FDC9B4" w14:textId="1A883D89" w:rsidR="002D7F93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  <w:cs/>
              </w:rPr>
              <w:t>-</w:t>
            </w:r>
          </w:p>
        </w:tc>
      </w:tr>
      <w:tr w:rsidR="002D7F93" w:rsidRPr="007A48BE" w14:paraId="4F8ABCB6" w14:textId="77777777" w:rsidTr="00976746">
        <w:trPr>
          <w:cantSplit/>
        </w:trPr>
        <w:tc>
          <w:tcPr>
            <w:tcW w:w="2862" w:type="dxa"/>
          </w:tcPr>
          <w:p w14:paraId="28094122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771" w:type="dxa"/>
            <w:vAlign w:val="bottom"/>
          </w:tcPr>
          <w:p w14:paraId="06148348" w14:textId="5CC2B2CC" w:rsidR="002D7F93" w:rsidRPr="0047512C" w:rsidRDefault="002D7F93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5BFD1109" w14:textId="0906DCD3" w:rsidR="002D7F93" w:rsidRPr="0047512C" w:rsidRDefault="002D7F93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168362BC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496F7F51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55742908" w14:textId="4632C772" w:rsidR="002D7F93" w:rsidRPr="004751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906" w:type="dxa"/>
            <w:vAlign w:val="bottom"/>
          </w:tcPr>
          <w:p w14:paraId="6456F33E" w14:textId="78091A80" w:rsidR="002D7F93" w:rsidRPr="004751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907" w:type="dxa"/>
            <w:vAlign w:val="bottom"/>
          </w:tcPr>
          <w:p w14:paraId="76BE7B78" w14:textId="71C8BC8C" w:rsidR="002D7F93" w:rsidRPr="004751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174</w:t>
            </w:r>
          </w:p>
        </w:tc>
        <w:tc>
          <w:tcPr>
            <w:tcW w:w="963" w:type="dxa"/>
            <w:vAlign w:val="bottom"/>
          </w:tcPr>
          <w:p w14:paraId="0493A4A8" w14:textId="30F364BF" w:rsidR="002D7F93" w:rsidRPr="0047512C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182</w:t>
            </w:r>
          </w:p>
        </w:tc>
        <w:tc>
          <w:tcPr>
            <w:tcW w:w="906" w:type="dxa"/>
            <w:vAlign w:val="bottom"/>
          </w:tcPr>
          <w:p w14:paraId="2F207076" w14:textId="57695C01" w:rsidR="002D7F93" w:rsidRPr="0047512C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rFonts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A8737E3" w14:textId="081F8D9F" w:rsidR="002D7F93" w:rsidRPr="007A48BE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077AADA" w14:textId="4C762090" w:rsidR="002D7F93" w:rsidRPr="007A48BE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174</w:t>
            </w:r>
          </w:p>
        </w:tc>
        <w:tc>
          <w:tcPr>
            <w:tcW w:w="971" w:type="dxa"/>
            <w:vAlign w:val="bottom"/>
          </w:tcPr>
          <w:p w14:paraId="09E22732" w14:textId="5C38252E" w:rsidR="002D7F93" w:rsidRPr="007A48BE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182</w:t>
            </w:r>
          </w:p>
        </w:tc>
        <w:tc>
          <w:tcPr>
            <w:tcW w:w="906" w:type="dxa"/>
            <w:vAlign w:val="bottom"/>
          </w:tcPr>
          <w:p w14:paraId="44064CE8" w14:textId="50DBC33E" w:rsidR="002D7F93" w:rsidRPr="007A48BE" w:rsidRDefault="00336745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336745">
              <w:rPr>
                <w:rFonts w:hint="cs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907" w:type="dxa"/>
            <w:vAlign w:val="bottom"/>
          </w:tcPr>
          <w:p w14:paraId="40C137E9" w14:textId="7F3B01DD" w:rsidR="002D7F93" w:rsidRPr="007A48BE" w:rsidRDefault="002D7F93" w:rsidP="002D7F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2D7F93" w:rsidRPr="007A48BE" w14:paraId="2B5A9AE5" w14:textId="77777777" w:rsidTr="00976746">
        <w:trPr>
          <w:cantSplit/>
        </w:trPr>
        <w:tc>
          <w:tcPr>
            <w:tcW w:w="2862" w:type="dxa"/>
            <w:vAlign w:val="bottom"/>
          </w:tcPr>
          <w:p w14:paraId="18766E82" w14:textId="77777777" w:rsidR="002D7F93" w:rsidRPr="007A48BE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7A48BE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771" w:type="dxa"/>
            <w:vAlign w:val="bottom"/>
          </w:tcPr>
          <w:p w14:paraId="127A2348" w14:textId="4C577A7E" w:rsidR="002D7F93" w:rsidRPr="0047512C" w:rsidRDefault="002D7F93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vAlign w:val="bottom"/>
          </w:tcPr>
          <w:p w14:paraId="72A84184" w14:textId="77777777" w:rsidR="002D7F93" w:rsidRPr="0047512C" w:rsidRDefault="002D7F93" w:rsidP="002D7F93">
            <w:pPr>
              <w:pStyle w:val="acctfourfigures"/>
              <w:tabs>
                <w:tab w:val="clear" w:pos="765"/>
                <w:tab w:val="decimal" w:pos="255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3BE66648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6" w:type="dxa"/>
            <w:vAlign w:val="bottom"/>
          </w:tcPr>
          <w:p w14:paraId="10EE9F6B" w14:textId="77777777" w:rsidR="002D7F93" w:rsidRPr="0047512C" w:rsidRDefault="002D7F93" w:rsidP="002D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7" w:type="dxa"/>
            <w:vAlign w:val="bottom"/>
          </w:tcPr>
          <w:p w14:paraId="2D667562" w14:textId="058EF06B" w:rsidR="002D7F93" w:rsidRPr="0047512C" w:rsidRDefault="00336745" w:rsidP="002D7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47512C">
              <w:rPr>
                <w:b/>
                <w:bCs/>
                <w:sz w:val="23"/>
                <w:szCs w:val="23"/>
              </w:rPr>
              <w:t>16</w:t>
            </w:r>
            <w:r w:rsidR="002D7F93" w:rsidRPr="0047512C"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592</w:t>
            </w:r>
          </w:p>
        </w:tc>
        <w:tc>
          <w:tcPr>
            <w:tcW w:w="906" w:type="dxa"/>
            <w:vAlign w:val="bottom"/>
          </w:tcPr>
          <w:p w14:paraId="4EB1FC34" w14:textId="2BA3921A" w:rsidR="002D7F93" w:rsidRPr="0047512C" w:rsidRDefault="00336745" w:rsidP="002D7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47512C">
              <w:rPr>
                <w:b/>
                <w:bCs/>
                <w:sz w:val="23"/>
                <w:szCs w:val="23"/>
              </w:rPr>
              <w:t>16</w:t>
            </w:r>
            <w:r w:rsidR="002D7F93" w:rsidRPr="0047512C"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592</w:t>
            </w:r>
          </w:p>
        </w:tc>
        <w:tc>
          <w:tcPr>
            <w:tcW w:w="907" w:type="dxa"/>
            <w:vAlign w:val="bottom"/>
          </w:tcPr>
          <w:p w14:paraId="1D253B4C" w14:textId="09F12328" w:rsidR="002D7F93" w:rsidRPr="0047512C" w:rsidRDefault="00336745" w:rsidP="00BA5C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16</w:t>
            </w:r>
            <w:r w:rsidR="00902540" w:rsidRPr="0047512C"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207</w:t>
            </w:r>
          </w:p>
        </w:tc>
        <w:tc>
          <w:tcPr>
            <w:tcW w:w="963" w:type="dxa"/>
            <w:vAlign w:val="bottom"/>
          </w:tcPr>
          <w:p w14:paraId="3860955F" w14:textId="18D1198B" w:rsidR="002D7F93" w:rsidRPr="0047512C" w:rsidRDefault="00336745" w:rsidP="002D7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</w:rPr>
              <w:t>15</w:t>
            </w:r>
            <w:r w:rsidR="002D7F93" w:rsidRPr="0047512C">
              <w:rPr>
                <w:b/>
                <w:bCs/>
                <w:sz w:val="23"/>
                <w:szCs w:val="23"/>
              </w:rPr>
              <w:t>,</w:t>
            </w:r>
            <w:r w:rsidRPr="0047512C">
              <w:rPr>
                <w:b/>
                <w:bCs/>
                <w:sz w:val="23"/>
                <w:szCs w:val="23"/>
              </w:rPr>
              <w:t>344</w:t>
            </w:r>
          </w:p>
        </w:tc>
        <w:tc>
          <w:tcPr>
            <w:tcW w:w="906" w:type="dxa"/>
            <w:vAlign w:val="bottom"/>
          </w:tcPr>
          <w:p w14:paraId="6C4F3147" w14:textId="7129365B" w:rsidR="002D7F93" w:rsidRPr="0047512C" w:rsidRDefault="00902540" w:rsidP="00BA5C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47512C">
              <w:rPr>
                <w:b/>
                <w:bCs/>
                <w:sz w:val="23"/>
                <w:szCs w:val="23"/>
                <w:cs/>
              </w:rPr>
              <w:t>(</w:t>
            </w:r>
            <w:r w:rsidR="00336745" w:rsidRPr="0047512C">
              <w:rPr>
                <w:b/>
                <w:bCs/>
                <w:sz w:val="23"/>
                <w:szCs w:val="23"/>
              </w:rPr>
              <w:t>613</w:t>
            </w:r>
            <w:r w:rsidRPr="0047512C"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52273D8" w14:textId="2B8EA1F3" w:rsidR="002D7F93" w:rsidRPr="007A48BE" w:rsidRDefault="002D7F93" w:rsidP="002D7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cs/>
              </w:rPr>
              <w:t>(</w:t>
            </w:r>
            <w:r w:rsidR="00336745" w:rsidRPr="00336745">
              <w:rPr>
                <w:b/>
                <w:bCs/>
                <w:sz w:val="23"/>
                <w:szCs w:val="23"/>
              </w:rPr>
              <w:t>1</w:t>
            </w:r>
            <w:r>
              <w:rPr>
                <w:b/>
                <w:bCs/>
                <w:sz w:val="23"/>
                <w:szCs w:val="23"/>
              </w:rPr>
              <w:t>,</w:t>
            </w:r>
            <w:r w:rsidR="00336745" w:rsidRPr="00336745">
              <w:rPr>
                <w:b/>
                <w:bCs/>
                <w:sz w:val="23"/>
                <w:szCs w:val="23"/>
              </w:rPr>
              <w:t>013</w:t>
            </w:r>
            <w:r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05C2F379" w14:textId="5F013B3C" w:rsidR="002D7F93" w:rsidRPr="007A48BE" w:rsidRDefault="00336745" w:rsidP="002D7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15</w:t>
            </w:r>
            <w:r w:rsidR="00BA5CA7">
              <w:rPr>
                <w:b/>
                <w:bCs/>
                <w:sz w:val="23"/>
                <w:szCs w:val="23"/>
              </w:rPr>
              <w:t>,</w:t>
            </w:r>
            <w:r w:rsidRPr="00336745">
              <w:rPr>
                <w:b/>
                <w:bCs/>
                <w:sz w:val="23"/>
                <w:szCs w:val="23"/>
              </w:rPr>
              <w:t>594</w:t>
            </w:r>
          </w:p>
        </w:tc>
        <w:tc>
          <w:tcPr>
            <w:tcW w:w="971" w:type="dxa"/>
            <w:vAlign w:val="bottom"/>
          </w:tcPr>
          <w:p w14:paraId="23031FCE" w14:textId="56CD6D3C" w:rsidR="002D7F93" w:rsidRPr="007A48BE" w:rsidRDefault="00336745" w:rsidP="002D7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14</w:t>
            </w:r>
            <w:r w:rsidR="002D7F93">
              <w:rPr>
                <w:b/>
                <w:bCs/>
                <w:sz w:val="23"/>
                <w:szCs w:val="23"/>
              </w:rPr>
              <w:t>,</w:t>
            </w:r>
            <w:r w:rsidRPr="00336745">
              <w:rPr>
                <w:b/>
                <w:bCs/>
                <w:sz w:val="23"/>
                <w:szCs w:val="23"/>
              </w:rPr>
              <w:t>331</w:t>
            </w:r>
          </w:p>
        </w:tc>
        <w:tc>
          <w:tcPr>
            <w:tcW w:w="906" w:type="dxa"/>
            <w:vAlign w:val="bottom"/>
          </w:tcPr>
          <w:p w14:paraId="49E7FA2D" w14:textId="534160BC" w:rsidR="002D7F93" w:rsidRPr="007A48BE" w:rsidRDefault="00336745" w:rsidP="002D7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907" w:type="dxa"/>
            <w:vAlign w:val="bottom"/>
          </w:tcPr>
          <w:p w14:paraId="6375701B" w14:textId="00C78CB4" w:rsidR="002D7F93" w:rsidRPr="007A48BE" w:rsidRDefault="00336745" w:rsidP="002D7F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336745">
              <w:rPr>
                <w:b/>
                <w:bCs/>
                <w:sz w:val="23"/>
                <w:szCs w:val="23"/>
              </w:rPr>
              <w:t>12</w:t>
            </w:r>
          </w:p>
        </w:tc>
      </w:tr>
    </w:tbl>
    <w:p w14:paraId="1C3A5D7C" w14:textId="6B34552B" w:rsidR="00CE754A" w:rsidRPr="004B22A4" w:rsidRDefault="00723A3B" w:rsidP="00E34B71">
      <w:pPr>
        <w:pStyle w:val="BodyText2"/>
        <w:spacing w:line="240" w:lineRule="atLeast"/>
        <w:ind w:left="0" w:hanging="450"/>
        <w:jc w:val="thaiDistribute"/>
        <w:rPr>
          <w:rFonts w:ascii="Angsana New" w:hAnsi="Angsana New"/>
          <w:sz w:val="30"/>
          <w:szCs w:val="30"/>
        </w:rPr>
        <w:sectPr w:rsidR="00CE754A" w:rsidRPr="004B22A4" w:rsidSect="004B22A4">
          <w:headerReference w:type="default" r:id="rId18"/>
          <w:footerReference w:type="default" r:id="rId19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  <w:r>
        <w:rPr>
          <w:cs/>
        </w:rPr>
        <w:br/>
      </w:r>
      <w:r w:rsidR="00B94EE9" w:rsidRPr="004B22A4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4B22A4" w:rsidRPr="004F2A0A">
        <w:rPr>
          <w:rFonts w:ascii="Angsana New" w:hAnsi="Angsana New"/>
          <w:sz w:val="30"/>
          <w:szCs w:val="30"/>
          <w:cs/>
        </w:rPr>
        <w:t>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สาธารณชน  ยกเว้นบริษัท </w:t>
      </w:r>
      <w:r w:rsidR="004B22A4" w:rsidRPr="00545FD1">
        <w:rPr>
          <w:rFonts w:ascii="Angsana New" w:hAnsi="Angsana New"/>
          <w:sz w:val="30"/>
          <w:szCs w:val="30"/>
        </w:rPr>
        <w:t xml:space="preserve">OKEA ASA 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ซึ่งจดทะเบียนในตลาดหลักทรัพย์แห่งประเทศนอร์เวย์ ณ 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 มีนาคม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 มีมูลค่า</w:t>
      </w:r>
      <w:r w:rsidR="004B22A4" w:rsidRPr="00590EBF">
        <w:rPr>
          <w:rFonts w:ascii="Angsana New" w:hAnsi="Angsana New"/>
          <w:sz w:val="30"/>
          <w:szCs w:val="30"/>
          <w:cs/>
        </w:rPr>
        <w:t xml:space="preserve">ยุติธรรม </w:t>
      </w:r>
      <w:r w:rsidR="00336745" w:rsidRPr="00336745">
        <w:rPr>
          <w:rFonts w:ascii="Angsana New" w:hAnsi="Angsana New"/>
          <w:sz w:val="30"/>
          <w:szCs w:val="30"/>
        </w:rPr>
        <w:t>655</w:t>
      </w:r>
      <w:r w:rsidR="004B22A4" w:rsidRPr="00590EBF">
        <w:rPr>
          <w:rFonts w:ascii="Angsana New" w:hAnsi="Angsana New"/>
          <w:sz w:val="30"/>
          <w:szCs w:val="30"/>
          <w:cs/>
        </w:rPr>
        <w:t xml:space="preserve"> ล้าน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โครนนอร์เวย์ หรือเทียบเท่า </w:t>
      </w:r>
      <w:r w:rsidR="00336745" w:rsidRPr="00336745">
        <w:rPr>
          <w:rFonts w:ascii="Angsana New" w:hAnsi="Angsana New"/>
          <w:sz w:val="30"/>
          <w:szCs w:val="30"/>
        </w:rPr>
        <w:t>2</w:t>
      </w:r>
      <w:r w:rsidR="00590EBF">
        <w:rPr>
          <w:rFonts w:ascii="Angsana New" w:hAnsi="Angsana New"/>
          <w:sz w:val="30"/>
          <w:szCs w:val="30"/>
        </w:rPr>
        <w:t>,</w:t>
      </w:r>
      <w:r w:rsidR="00336745" w:rsidRPr="00336745">
        <w:rPr>
          <w:rFonts w:ascii="Angsana New" w:hAnsi="Angsana New"/>
          <w:sz w:val="30"/>
          <w:szCs w:val="30"/>
        </w:rPr>
        <w:t>393</w:t>
      </w:r>
      <w:r w:rsidR="004B22A4" w:rsidRPr="00545FD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>(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31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2563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489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ล้า</w:t>
      </w:r>
      <w:r w:rsidR="000F4636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โครนนอร์เวย์ หรือเทียบเท่า 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1</w:t>
      </w:r>
      <w:r w:rsidR="00340BC6">
        <w:rPr>
          <w:rFonts w:ascii="Angsana New" w:hAnsi="Angsana New"/>
          <w:i/>
          <w:iCs/>
          <w:sz w:val="30"/>
          <w:szCs w:val="30"/>
        </w:rPr>
        <w:t>,</w:t>
      </w:r>
      <w:r w:rsidR="00336745" w:rsidRPr="00336745">
        <w:rPr>
          <w:rFonts w:ascii="Angsana New" w:hAnsi="Angsana New"/>
          <w:i/>
          <w:iCs/>
          <w:sz w:val="30"/>
          <w:szCs w:val="30"/>
        </w:rPr>
        <w:t>708</w:t>
      </w:r>
      <w:r w:rsidR="004B22A4" w:rsidRPr="000F4636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tbl>
      <w:tblPr>
        <w:tblW w:w="1485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59"/>
        <w:gridCol w:w="982"/>
        <w:gridCol w:w="983"/>
        <w:gridCol w:w="16"/>
        <w:gridCol w:w="966"/>
        <w:gridCol w:w="983"/>
        <w:gridCol w:w="982"/>
        <w:gridCol w:w="983"/>
        <w:gridCol w:w="983"/>
        <w:gridCol w:w="982"/>
        <w:gridCol w:w="983"/>
        <w:gridCol w:w="982"/>
        <w:gridCol w:w="983"/>
        <w:gridCol w:w="984"/>
      </w:tblGrid>
      <w:tr w:rsidR="00BC6590" w:rsidRPr="007A1352" w14:paraId="1AFBB67F" w14:textId="1A27C926" w:rsidTr="00BC6590">
        <w:trPr>
          <w:cantSplit/>
        </w:trPr>
        <w:tc>
          <w:tcPr>
            <w:tcW w:w="3059" w:type="dxa"/>
          </w:tcPr>
          <w:p w14:paraId="1BC3BE23" w14:textId="77777777" w:rsidR="00BC6590" w:rsidRPr="007A1352" w:rsidRDefault="00BC6590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792" w:type="dxa"/>
            <w:gridSpan w:val="13"/>
          </w:tcPr>
          <w:p w14:paraId="035C86C2" w14:textId="0B42D7FF" w:rsidR="00BC6590" w:rsidRPr="007A1352" w:rsidRDefault="00BC6590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37786" w:rsidRPr="007A1352" w14:paraId="495FBBF0" w14:textId="0FAA6CB0" w:rsidTr="00BC6590">
        <w:trPr>
          <w:cantSplit/>
        </w:trPr>
        <w:tc>
          <w:tcPr>
            <w:tcW w:w="3059" w:type="dxa"/>
          </w:tcPr>
          <w:p w14:paraId="4594DEC8" w14:textId="77777777" w:rsidR="00937786" w:rsidRPr="007A1352" w:rsidRDefault="00937786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2"/>
          </w:tcPr>
          <w:p w14:paraId="6A201DE9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lang w:bidi="th-TH"/>
              </w:rPr>
            </w:pPr>
          </w:p>
          <w:p w14:paraId="7B3384C8" w14:textId="5B01AB93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7A1352">
              <w:rPr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7A1352">
              <w:rPr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965" w:type="dxa"/>
            <w:gridSpan w:val="3"/>
          </w:tcPr>
          <w:p w14:paraId="42505042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279DC9A" w14:textId="6D2868FB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65" w:type="dxa"/>
            <w:gridSpan w:val="2"/>
          </w:tcPr>
          <w:p w14:paraId="5C1D794E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810C1CF" w14:textId="1E23BD2F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65" w:type="dxa"/>
            <w:gridSpan w:val="2"/>
          </w:tcPr>
          <w:p w14:paraId="78C0FBAA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5E7EF14" w14:textId="71C39F3E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65" w:type="dxa"/>
            <w:gridSpan w:val="2"/>
          </w:tcPr>
          <w:p w14:paraId="3C0CB614" w14:textId="77777777" w:rsidR="0047512C" w:rsidRDefault="0047512C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DCBAAAE" w14:textId="1E83A990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967" w:type="dxa"/>
            <w:gridSpan w:val="2"/>
          </w:tcPr>
          <w:p w14:paraId="4BD7EA82" w14:textId="77777777" w:rsidR="0047512C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เงินปันผลรับสำหรับ</w:t>
            </w:r>
          </w:p>
          <w:p w14:paraId="181855DC" w14:textId="36544C58" w:rsidR="00937786" w:rsidRPr="007A1352" w:rsidRDefault="0093778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47512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สาม</w:t>
            </w:r>
            <w:r w:rsidR="0047512C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37786" w:rsidRPr="007A1352" w14:paraId="0348F99A" w14:textId="78A29C0E" w:rsidTr="00BC6590">
        <w:trPr>
          <w:cantSplit/>
        </w:trPr>
        <w:tc>
          <w:tcPr>
            <w:tcW w:w="3059" w:type="dxa"/>
          </w:tcPr>
          <w:p w14:paraId="78B9C126" w14:textId="77777777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933BC47" w14:textId="75C437D0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3778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83" w:type="dxa"/>
          </w:tcPr>
          <w:p w14:paraId="20CAB1CF" w14:textId="65F436EE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2" w:type="dxa"/>
            <w:gridSpan w:val="2"/>
          </w:tcPr>
          <w:p w14:paraId="1B1406A7" w14:textId="54DAF3E4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3778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83" w:type="dxa"/>
          </w:tcPr>
          <w:p w14:paraId="6A4FEDD6" w14:textId="07DAD408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2" w:type="dxa"/>
          </w:tcPr>
          <w:p w14:paraId="17641B4A" w14:textId="62C358BD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3778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83" w:type="dxa"/>
          </w:tcPr>
          <w:p w14:paraId="7677929D" w14:textId="05AC5DDC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64407BBB" w14:textId="595B4701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3778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82" w:type="dxa"/>
          </w:tcPr>
          <w:p w14:paraId="18D7A7F4" w14:textId="611A249D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2452E826" w14:textId="46AAE56C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</w:t>
            </w:r>
            <w:r w:rsidR="0093778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82" w:type="dxa"/>
          </w:tcPr>
          <w:p w14:paraId="1BA0CF9A" w14:textId="4686F8B2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37786" w:rsidRPr="007A135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41651335" w14:textId="62179C0D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3778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3778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84" w:type="dxa"/>
          </w:tcPr>
          <w:p w14:paraId="1149BBB3" w14:textId="7D8D83C9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937786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93778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937786" w:rsidRPr="007A1352" w14:paraId="589E7DEC" w14:textId="54B28A2F" w:rsidTr="00BC6590">
        <w:trPr>
          <w:cantSplit/>
        </w:trPr>
        <w:tc>
          <w:tcPr>
            <w:tcW w:w="3059" w:type="dxa"/>
          </w:tcPr>
          <w:p w14:paraId="219C3455" w14:textId="77777777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0905AE1" w14:textId="223ABA0A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3CFB247C" w14:textId="0C02F74E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2" w:type="dxa"/>
            <w:gridSpan w:val="2"/>
          </w:tcPr>
          <w:p w14:paraId="09B36C1D" w14:textId="7994014B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434742EA" w14:textId="015708B5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2" w:type="dxa"/>
          </w:tcPr>
          <w:p w14:paraId="1FDEF58F" w14:textId="2995272B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477F2DAA" w14:textId="26A72B76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7507ADDE" w14:textId="55978620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2" w:type="dxa"/>
          </w:tcPr>
          <w:p w14:paraId="42A6190E" w14:textId="1B30CACD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791C0E37" w14:textId="02A559CB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82" w:type="dxa"/>
          </w:tcPr>
          <w:p w14:paraId="445A55E8" w14:textId="7059E3ED" w:rsidR="00937786" w:rsidRPr="007A1352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3" w:type="dxa"/>
          </w:tcPr>
          <w:p w14:paraId="291257B3" w14:textId="1F386D9F" w:rsidR="00937786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84" w:type="dxa"/>
          </w:tcPr>
          <w:p w14:paraId="606C03D7" w14:textId="64CF1770" w:rsidR="00937786" w:rsidRDefault="0033674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5A5083" w:rsidRPr="007A1352" w14:paraId="30321A1B" w14:textId="2ADC35FC" w:rsidTr="00BC6590">
        <w:trPr>
          <w:cantSplit/>
        </w:trPr>
        <w:tc>
          <w:tcPr>
            <w:tcW w:w="3059" w:type="dxa"/>
          </w:tcPr>
          <w:p w14:paraId="53519C00" w14:textId="77777777" w:rsidR="005A5083" w:rsidRPr="007A1352" w:rsidRDefault="005A508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14:paraId="06B7C488" w14:textId="77777777" w:rsidR="005A5083" w:rsidRPr="007A1352" w:rsidRDefault="005A5083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9811" w:type="dxa"/>
            <w:gridSpan w:val="10"/>
          </w:tcPr>
          <w:p w14:paraId="5D0FC715" w14:textId="3F4D9C7B" w:rsidR="005A5083" w:rsidRPr="007A1352" w:rsidRDefault="005A5083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A135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37786" w:rsidRPr="007A1352" w14:paraId="4B765AA8" w14:textId="415555DB" w:rsidTr="00BC6590">
        <w:trPr>
          <w:cantSplit/>
        </w:trPr>
        <w:tc>
          <w:tcPr>
            <w:tcW w:w="3059" w:type="dxa"/>
          </w:tcPr>
          <w:p w14:paraId="0D203A34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7A1352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82" w:type="dxa"/>
            <w:vAlign w:val="bottom"/>
          </w:tcPr>
          <w:p w14:paraId="28659FCE" w14:textId="77777777" w:rsidR="00937786" w:rsidRPr="007A1352" w:rsidRDefault="00937786" w:rsidP="00DF35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5DB05D2D" w14:textId="77777777" w:rsidR="00937786" w:rsidRPr="007A1352" w:rsidRDefault="00937786" w:rsidP="00DF35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51F38228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5D50736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8824B74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vAlign w:val="bottom"/>
          </w:tcPr>
          <w:p w14:paraId="19957AC2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vAlign w:val="bottom"/>
          </w:tcPr>
          <w:p w14:paraId="1693213F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2" w:type="dxa"/>
            <w:vAlign w:val="bottom"/>
          </w:tcPr>
          <w:p w14:paraId="256F2D47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14:paraId="3528C9E5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78D62C81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</w:tcPr>
          <w:p w14:paraId="03531BC5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4" w:type="dxa"/>
          </w:tcPr>
          <w:p w14:paraId="01CB9B9D" w14:textId="77777777" w:rsidR="00937786" w:rsidRPr="007A1352" w:rsidRDefault="00937786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937786" w:rsidRPr="007A1352" w14:paraId="63B24314" w14:textId="7B1D7C78" w:rsidTr="00BC6590">
        <w:trPr>
          <w:cantSplit/>
        </w:trPr>
        <w:tc>
          <w:tcPr>
            <w:tcW w:w="3059" w:type="dxa"/>
          </w:tcPr>
          <w:p w14:paraId="1680BA5F" w14:textId="77777777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982" w:type="dxa"/>
            <w:vAlign w:val="bottom"/>
          </w:tcPr>
          <w:p w14:paraId="637A9218" w14:textId="572E9686" w:rsidR="00937786" w:rsidRPr="007A1352" w:rsidRDefault="00336745" w:rsidP="0093778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3" w:type="dxa"/>
            <w:vAlign w:val="bottom"/>
          </w:tcPr>
          <w:p w14:paraId="70439CC6" w14:textId="2C17D29D" w:rsidR="00937786" w:rsidRPr="007A1352" w:rsidRDefault="00336745" w:rsidP="0093778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2" w:type="dxa"/>
            <w:gridSpan w:val="2"/>
            <w:vAlign w:val="bottom"/>
          </w:tcPr>
          <w:p w14:paraId="6CE25402" w14:textId="3EBF77EE" w:rsidR="00937786" w:rsidRPr="007A1352" w:rsidRDefault="00336745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240</w:t>
            </w:r>
          </w:p>
        </w:tc>
        <w:tc>
          <w:tcPr>
            <w:tcW w:w="983" w:type="dxa"/>
            <w:vAlign w:val="bottom"/>
          </w:tcPr>
          <w:p w14:paraId="41BDC923" w14:textId="159CD460" w:rsidR="00937786" w:rsidRPr="007A1352" w:rsidRDefault="00336745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336745">
              <w:rPr>
                <w:sz w:val="26"/>
                <w:szCs w:val="26"/>
              </w:rPr>
              <w:t>240</w:t>
            </w:r>
          </w:p>
        </w:tc>
        <w:tc>
          <w:tcPr>
            <w:tcW w:w="982" w:type="dxa"/>
            <w:vAlign w:val="bottom"/>
          </w:tcPr>
          <w:p w14:paraId="28DA19A9" w14:textId="6A3E4BFD" w:rsidR="00937786" w:rsidRPr="007A1352" w:rsidDel="00FF482C" w:rsidRDefault="00336745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  <w:vAlign w:val="bottom"/>
          </w:tcPr>
          <w:p w14:paraId="521728FB" w14:textId="6618CBC9" w:rsidR="00937786" w:rsidRPr="007A1352" w:rsidDel="00FF482C" w:rsidRDefault="00336745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  <w:vAlign w:val="bottom"/>
          </w:tcPr>
          <w:p w14:paraId="5D8C150D" w14:textId="20B78263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vAlign w:val="bottom"/>
          </w:tcPr>
          <w:p w14:paraId="621074D4" w14:textId="004D2D96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2C5ED271" w14:textId="4B23543A" w:rsidR="00937786" w:rsidRPr="007A1352" w:rsidDel="00FF482C" w:rsidRDefault="00336745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72</w:t>
            </w:r>
          </w:p>
        </w:tc>
        <w:tc>
          <w:tcPr>
            <w:tcW w:w="982" w:type="dxa"/>
            <w:vAlign w:val="bottom"/>
          </w:tcPr>
          <w:p w14:paraId="4CBC0255" w14:textId="632BDEBB" w:rsidR="00937786" w:rsidRPr="007A1352" w:rsidDel="00FF482C" w:rsidRDefault="00336745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72</w:t>
            </w:r>
          </w:p>
        </w:tc>
        <w:tc>
          <w:tcPr>
            <w:tcW w:w="983" w:type="dxa"/>
          </w:tcPr>
          <w:p w14:paraId="5932C95E" w14:textId="4CFE7C04" w:rsidR="00937786" w:rsidRDefault="00336745" w:rsidP="0036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rFonts w:hint="cs"/>
                <w:sz w:val="26"/>
                <w:szCs w:val="26"/>
              </w:rPr>
              <w:t>15</w:t>
            </w:r>
          </w:p>
        </w:tc>
        <w:tc>
          <w:tcPr>
            <w:tcW w:w="984" w:type="dxa"/>
          </w:tcPr>
          <w:p w14:paraId="353D0EC5" w14:textId="3324483D" w:rsidR="00937786" w:rsidRDefault="00937786" w:rsidP="0036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937786" w:rsidRPr="007A1352" w14:paraId="5400D398" w14:textId="026C59D6" w:rsidTr="00BC6590">
        <w:trPr>
          <w:cantSplit/>
        </w:trPr>
        <w:tc>
          <w:tcPr>
            <w:tcW w:w="3059" w:type="dxa"/>
          </w:tcPr>
          <w:p w14:paraId="48C44C0D" w14:textId="77777777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7A1352">
              <w:rPr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982" w:type="dxa"/>
            <w:vAlign w:val="bottom"/>
          </w:tcPr>
          <w:p w14:paraId="2DA67D3E" w14:textId="28CCE662" w:rsidR="00937786" w:rsidRPr="007A1352" w:rsidRDefault="00336745" w:rsidP="0093778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3" w:type="dxa"/>
            <w:vAlign w:val="bottom"/>
          </w:tcPr>
          <w:p w14:paraId="671F8A4A" w14:textId="1E97ABF5" w:rsidR="00937786" w:rsidRPr="007A1352" w:rsidRDefault="00336745" w:rsidP="0093778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="0093778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.</w:t>
            </w:r>
            <w:r w:rsidRPr="00336745">
              <w:rPr>
                <w:rFonts w:ascii="Angsana New" w:hAnsi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82" w:type="dxa"/>
            <w:gridSpan w:val="2"/>
            <w:vAlign w:val="bottom"/>
          </w:tcPr>
          <w:p w14:paraId="40091FC2" w14:textId="5414AACF" w:rsidR="00937786" w:rsidRPr="007A1352" w:rsidRDefault="00336745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</w:p>
        </w:tc>
        <w:tc>
          <w:tcPr>
            <w:tcW w:w="983" w:type="dxa"/>
            <w:vAlign w:val="bottom"/>
          </w:tcPr>
          <w:p w14:paraId="39143E60" w14:textId="175B3F40" w:rsidR="00937786" w:rsidRPr="007A1352" w:rsidRDefault="00336745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3</w:t>
            </w:r>
          </w:p>
        </w:tc>
        <w:tc>
          <w:tcPr>
            <w:tcW w:w="982" w:type="dxa"/>
            <w:vAlign w:val="bottom"/>
          </w:tcPr>
          <w:p w14:paraId="58A9CE1A" w14:textId="3B0D4955" w:rsidR="00937786" w:rsidRPr="007A1352" w:rsidDel="00FF482C" w:rsidRDefault="00336745" w:rsidP="009377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  <w:vAlign w:val="bottom"/>
          </w:tcPr>
          <w:p w14:paraId="0554A480" w14:textId="5FCF58C3" w:rsidR="00937786" w:rsidRPr="007A1352" w:rsidDel="00FF482C" w:rsidRDefault="00336745" w:rsidP="009377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  <w:vAlign w:val="bottom"/>
          </w:tcPr>
          <w:p w14:paraId="1B3768F1" w14:textId="3B11E622" w:rsidR="00937786" w:rsidRPr="007A1352" w:rsidRDefault="00937786" w:rsidP="009377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vAlign w:val="bottom"/>
          </w:tcPr>
          <w:p w14:paraId="37C19FFF" w14:textId="2BDA7FED" w:rsidR="00937786" w:rsidRPr="007A1352" w:rsidRDefault="00937786" w:rsidP="009377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1A23C731" w14:textId="2D724BCC" w:rsidR="00937786" w:rsidRPr="007A1352" w:rsidDel="00FF482C" w:rsidRDefault="00336745" w:rsidP="009377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bottom"/>
          </w:tcPr>
          <w:p w14:paraId="699D5633" w14:textId="715C794A" w:rsidR="00937786" w:rsidRPr="007A1352" w:rsidDel="00FF482C" w:rsidRDefault="00336745" w:rsidP="009377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6"/>
                <w:szCs w:val="26"/>
              </w:rPr>
            </w:pPr>
            <w:r w:rsidRPr="00336745">
              <w:rPr>
                <w:sz w:val="26"/>
                <w:szCs w:val="26"/>
              </w:rPr>
              <w:t>1</w:t>
            </w:r>
          </w:p>
        </w:tc>
        <w:tc>
          <w:tcPr>
            <w:tcW w:w="983" w:type="dxa"/>
          </w:tcPr>
          <w:p w14:paraId="756EF4E7" w14:textId="112D4E0E" w:rsidR="00937786" w:rsidRDefault="00937786" w:rsidP="003668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84" w:type="dxa"/>
          </w:tcPr>
          <w:p w14:paraId="11BF180C" w14:textId="30A63CD0" w:rsidR="00937786" w:rsidRDefault="00937786" w:rsidP="003668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937786" w:rsidRPr="007A1352" w14:paraId="333E3B11" w14:textId="6B0A4BC4" w:rsidTr="00BC6590">
        <w:trPr>
          <w:cantSplit/>
        </w:trPr>
        <w:tc>
          <w:tcPr>
            <w:tcW w:w="3059" w:type="dxa"/>
            <w:vAlign w:val="bottom"/>
          </w:tcPr>
          <w:p w14:paraId="3EC24BBB" w14:textId="77777777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7A1352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2" w:type="dxa"/>
            <w:vAlign w:val="bottom"/>
          </w:tcPr>
          <w:p w14:paraId="3EE012C9" w14:textId="77777777" w:rsidR="00937786" w:rsidRPr="007A1352" w:rsidRDefault="00937786" w:rsidP="0093778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353D784B" w14:textId="77777777" w:rsidR="00937786" w:rsidRPr="007A1352" w:rsidRDefault="00937786" w:rsidP="0093778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123CB5D5" w14:textId="77777777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E186506" w14:textId="77777777" w:rsidR="00937786" w:rsidRPr="007A1352" w:rsidRDefault="00937786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8E87D4F" w14:textId="6E2F7AAF" w:rsidR="00937786" w:rsidRPr="007A1352" w:rsidRDefault="00336745" w:rsidP="009377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  <w:vAlign w:val="bottom"/>
          </w:tcPr>
          <w:p w14:paraId="1A1C0948" w14:textId="5E08C7C4" w:rsidR="00937786" w:rsidRPr="007A1352" w:rsidRDefault="00336745" w:rsidP="009377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  <w:vAlign w:val="bottom"/>
          </w:tcPr>
          <w:p w14:paraId="409CD0DE" w14:textId="38B67BD8" w:rsidR="00937786" w:rsidRPr="007A1352" w:rsidRDefault="00937786" w:rsidP="009377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vAlign w:val="bottom"/>
          </w:tcPr>
          <w:p w14:paraId="5B05B9F3" w14:textId="786A75EC" w:rsidR="00937786" w:rsidRPr="007A1352" w:rsidRDefault="00937786" w:rsidP="009377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05BB8F4D" w14:textId="0A8FDECC" w:rsidR="00937786" w:rsidRPr="007A1352" w:rsidRDefault="00336745" w:rsidP="009377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2" w:type="dxa"/>
            <w:vAlign w:val="bottom"/>
          </w:tcPr>
          <w:p w14:paraId="07751F4B" w14:textId="084E1E2E" w:rsidR="00937786" w:rsidRPr="005A5083" w:rsidRDefault="00336745" w:rsidP="009377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336745">
              <w:rPr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83" w:type="dxa"/>
          </w:tcPr>
          <w:p w14:paraId="346D0F88" w14:textId="496ABAC5" w:rsidR="00937786" w:rsidRDefault="00336745" w:rsidP="003668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336745"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984" w:type="dxa"/>
          </w:tcPr>
          <w:p w14:paraId="05099305" w14:textId="27A20F7B" w:rsidR="00937786" w:rsidRDefault="00937786" w:rsidP="003668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756CC534" w14:textId="77777777" w:rsidR="00D42518" w:rsidRPr="007A1352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4DCEB53B" w14:textId="38D81179" w:rsidR="009E7A27" w:rsidRDefault="00E7127C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</w:pPr>
      <w:r w:rsidRPr="007A1352">
        <w:rPr>
          <w:cs/>
        </w:rPr>
        <w:t>บริษัท</w:t>
      </w:r>
      <w:r w:rsidR="00D42518" w:rsidRPr="007A1352">
        <w:rPr>
          <w:cs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A92745" w:rsidRDefault="00A92745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</w:pPr>
    </w:p>
    <w:p w14:paraId="1AAE212E" w14:textId="3889B906" w:rsidR="00A00ABD" w:rsidRPr="00A00ABD" w:rsidRDefault="00A00ABD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  <w:sectPr w:rsidR="00A00ABD" w:rsidRPr="00A00ABD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4F4AF17" w14:textId="253BB1A9" w:rsidR="00BB46DE" w:rsidRPr="007A1352" w:rsidRDefault="00BB46DE" w:rsidP="002A7A78">
      <w:pPr>
        <w:pStyle w:val="index"/>
        <w:numPr>
          <w:ilvl w:val="0"/>
          <w:numId w:val="3"/>
        </w:numPr>
        <w:tabs>
          <w:tab w:val="decimal" w:pos="63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7A1352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Default="00BB46DE" w:rsidP="00AD7177"/>
    <w:p w14:paraId="6C3B3D7B" w14:textId="12CC2472" w:rsidR="00BB46DE" w:rsidRDefault="00A24F14" w:rsidP="002A7A78">
      <w:pPr>
        <w:tabs>
          <w:tab w:val="clear" w:pos="227"/>
          <w:tab w:val="clear" w:pos="454"/>
          <w:tab w:val="left" w:pos="360"/>
          <w:tab w:val="left" w:pos="540"/>
        </w:tabs>
      </w:pPr>
      <w:r>
        <w:rPr>
          <w:cs/>
        </w:rPr>
        <w:tab/>
      </w:r>
      <w:r>
        <w:rPr>
          <w:cs/>
        </w:rPr>
        <w:tab/>
      </w:r>
      <w:r w:rsidR="00BB46DE" w:rsidRPr="004322A4">
        <w:rPr>
          <w:cs/>
        </w:rPr>
        <w:t>รายการเคลื่อนไหวของที่ดิน อาคารและอุปกรณ์ระหว่างงวด</w:t>
      </w:r>
      <w:r w:rsidR="001959CE">
        <w:rPr>
          <w:cs/>
        </w:rPr>
        <w:t>สาม</w:t>
      </w:r>
      <w:r w:rsidR="00BB46DE" w:rsidRPr="004322A4">
        <w:rPr>
          <w:cs/>
        </w:rPr>
        <w:t xml:space="preserve">เดือนสิ้นสุดวันที่ </w:t>
      </w:r>
      <w:r w:rsidR="00336745" w:rsidRPr="00336745">
        <w:t>31</w:t>
      </w:r>
      <w:r w:rsidR="00BB46DE" w:rsidRPr="004322A4">
        <w:rPr>
          <w:cs/>
        </w:rPr>
        <w:t xml:space="preserve"> </w:t>
      </w:r>
      <w:r w:rsidR="00BB46DE">
        <w:rPr>
          <w:rFonts w:hint="cs"/>
          <w:cs/>
        </w:rPr>
        <w:t>มีนาคม</w:t>
      </w:r>
      <w:r w:rsidR="00BB46DE" w:rsidRPr="004322A4">
        <w:rPr>
          <w:cs/>
        </w:rPr>
        <w:t xml:space="preserve"> </w:t>
      </w:r>
      <w:r w:rsidR="00336745" w:rsidRPr="00336745">
        <w:t>2564</w:t>
      </w:r>
      <w:r w:rsidR="00BB46DE" w:rsidRPr="004322A4">
        <w:rPr>
          <w:cs/>
        </w:rPr>
        <w:t xml:space="preserve"> มีดังนี้</w:t>
      </w:r>
    </w:p>
    <w:p w14:paraId="41EA4F49" w14:textId="77777777" w:rsidR="001959CE" w:rsidRDefault="001959CE" w:rsidP="00AD7177">
      <w:pPr>
        <w:rPr>
          <w:cs/>
        </w:rPr>
      </w:pPr>
    </w:p>
    <w:tbl>
      <w:tblPr>
        <w:tblW w:w="484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1"/>
        <w:gridCol w:w="1111"/>
        <w:gridCol w:w="1114"/>
        <w:gridCol w:w="1114"/>
        <w:gridCol w:w="1114"/>
        <w:gridCol w:w="1114"/>
        <w:gridCol w:w="1111"/>
        <w:gridCol w:w="1114"/>
        <w:gridCol w:w="1114"/>
        <w:gridCol w:w="1114"/>
        <w:gridCol w:w="1108"/>
      </w:tblGrid>
      <w:tr w:rsidR="00340BC6" w:rsidRPr="004322A4" w14:paraId="44B6560C" w14:textId="24EECDF0" w:rsidTr="00A93429">
        <w:trPr>
          <w:tblHeader/>
        </w:trPr>
        <w:tc>
          <w:tcPr>
            <w:tcW w:w="958" w:type="pct"/>
          </w:tcPr>
          <w:p w14:paraId="37B282AF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</w:tcPr>
          <w:p w14:paraId="2DC35736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3946" w:type="pct"/>
            <w:gridSpan w:val="10"/>
            <w:vAlign w:val="bottom"/>
          </w:tcPr>
          <w:p w14:paraId="785F3C76" w14:textId="00DFC0A5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340BC6" w:rsidRPr="004322A4" w14:paraId="263B3A32" w14:textId="789F779F" w:rsidTr="00A93429">
        <w:trPr>
          <w:tblHeader/>
        </w:trPr>
        <w:tc>
          <w:tcPr>
            <w:tcW w:w="958" w:type="pct"/>
          </w:tcPr>
          <w:p w14:paraId="220FE1A7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116D237C" w14:textId="1251BF89" w:rsidR="00340BC6" w:rsidRPr="00DA349A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394" w:type="pct"/>
            <w:vAlign w:val="bottom"/>
          </w:tcPr>
          <w:p w14:paraId="56508E98" w14:textId="29E35629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395" w:type="pct"/>
            <w:vAlign w:val="bottom"/>
          </w:tcPr>
          <w:p w14:paraId="6B7B4FA2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395" w:type="pct"/>
            <w:vAlign w:val="bottom"/>
          </w:tcPr>
          <w:p w14:paraId="731699C2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</w:t>
            </w:r>
          </w:p>
          <w:p w14:paraId="09F61D6E" w14:textId="41D3BD6B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หอกลั่นและ</w:t>
            </w:r>
          </w:p>
          <w:p w14:paraId="74AAE1B3" w14:textId="28ACD863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395" w:type="pct"/>
            <w:vAlign w:val="bottom"/>
          </w:tcPr>
          <w:p w14:paraId="5AA186F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01C28939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395" w:type="pct"/>
            <w:vAlign w:val="bottom"/>
          </w:tcPr>
          <w:p w14:paraId="1F16EFA1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4" w:type="pct"/>
            <w:vAlign w:val="bottom"/>
          </w:tcPr>
          <w:p w14:paraId="7FEAF1D6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แพลตินั่ม</w:t>
            </w:r>
          </w:p>
          <w:p w14:paraId="4DF3B580" w14:textId="72D57AC6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แคตตาลีส</w:t>
            </w:r>
          </w:p>
        </w:tc>
        <w:tc>
          <w:tcPr>
            <w:tcW w:w="395" w:type="pct"/>
            <w:vAlign w:val="bottom"/>
          </w:tcPr>
          <w:p w14:paraId="1986E152" w14:textId="2D8A8AAC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667EB6E4" w14:textId="20943A76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สินทรัพย์อื่น</w:t>
            </w:r>
          </w:p>
        </w:tc>
        <w:tc>
          <w:tcPr>
            <w:tcW w:w="395" w:type="pct"/>
            <w:vAlign w:val="bottom"/>
          </w:tcPr>
          <w:p w14:paraId="3B0A52A1" w14:textId="71938D5E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393" w:type="pct"/>
            <w:vAlign w:val="bottom"/>
          </w:tcPr>
          <w:p w14:paraId="18BCF93D" w14:textId="4167A6A1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A93429" w:rsidRPr="004322A4" w14:paraId="6AF5E09B" w14:textId="24B250FC" w:rsidTr="007E74AC">
        <w:trPr>
          <w:trHeight w:val="68"/>
        </w:trPr>
        <w:tc>
          <w:tcPr>
            <w:tcW w:w="958" w:type="pct"/>
          </w:tcPr>
          <w:p w14:paraId="4934632F" w14:textId="77777777" w:rsidR="00A93429" w:rsidRPr="004322A4" w:rsidRDefault="00A93429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6" w:type="pct"/>
          </w:tcPr>
          <w:p w14:paraId="66782C71" w14:textId="77777777" w:rsidR="00A93429" w:rsidRPr="004322A4" w:rsidRDefault="00A93429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3946" w:type="pct"/>
            <w:gridSpan w:val="10"/>
          </w:tcPr>
          <w:p w14:paraId="67D99362" w14:textId="5678F319" w:rsidR="00A93429" w:rsidRPr="004322A4" w:rsidRDefault="00A93429" w:rsidP="00340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0BC6" w:rsidRPr="004322A4" w14:paraId="0E574490" w14:textId="20F80D84" w:rsidTr="00A93429">
        <w:tc>
          <w:tcPr>
            <w:tcW w:w="958" w:type="pct"/>
          </w:tcPr>
          <w:p w14:paraId="4B1DFFB3" w14:textId="35E8E45D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6" w:type="pct"/>
          </w:tcPr>
          <w:p w14:paraId="73C555C1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394" w:type="pct"/>
          </w:tcPr>
          <w:p w14:paraId="58E7406E" w14:textId="696FF3D2" w:rsidR="00340BC6" w:rsidRPr="00C51944" w:rsidRDefault="00336745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 w:rsidRPr="00336745">
              <w:t>4</w:t>
            </w:r>
            <w:r w:rsidR="00340BC6" w:rsidRPr="00C51944">
              <w:t>,</w:t>
            </w:r>
            <w:r w:rsidRPr="00336745">
              <w:t>089</w:t>
            </w:r>
          </w:p>
        </w:tc>
        <w:tc>
          <w:tcPr>
            <w:tcW w:w="395" w:type="pct"/>
          </w:tcPr>
          <w:p w14:paraId="3A9FA3F6" w14:textId="4F8100A9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</w:pPr>
            <w:r w:rsidRPr="00336745">
              <w:t>2</w:t>
            </w:r>
            <w:r w:rsidR="00340BC6" w:rsidRPr="00C51944">
              <w:t>,</w:t>
            </w:r>
            <w:r w:rsidRPr="00336745">
              <w:t>530</w:t>
            </w:r>
          </w:p>
        </w:tc>
        <w:tc>
          <w:tcPr>
            <w:tcW w:w="395" w:type="pct"/>
          </w:tcPr>
          <w:p w14:paraId="1961F2B4" w14:textId="4EA5A90B" w:rsidR="00340BC6" w:rsidRPr="00C51944" w:rsidRDefault="00336745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 w:rsidRPr="00336745">
              <w:t>19</w:t>
            </w:r>
            <w:r w:rsidR="00340BC6" w:rsidRPr="00C51944">
              <w:t>,</w:t>
            </w:r>
            <w:r w:rsidRPr="00336745">
              <w:t>670</w:t>
            </w:r>
          </w:p>
        </w:tc>
        <w:tc>
          <w:tcPr>
            <w:tcW w:w="395" w:type="pct"/>
          </w:tcPr>
          <w:p w14:paraId="5DA8B12A" w14:textId="6D0974E5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</w:pPr>
            <w:r w:rsidRPr="00336745">
              <w:t>9</w:t>
            </w:r>
            <w:r w:rsidR="00340BC6" w:rsidRPr="00C51944">
              <w:t>,</w:t>
            </w:r>
            <w:r w:rsidRPr="00336745">
              <w:t>222</w:t>
            </w:r>
          </w:p>
        </w:tc>
        <w:tc>
          <w:tcPr>
            <w:tcW w:w="395" w:type="pct"/>
          </w:tcPr>
          <w:p w14:paraId="2BA186EE" w14:textId="5D2DCBA0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</w:pPr>
            <w:r w:rsidRPr="00336745">
              <w:t>3</w:t>
            </w:r>
            <w:r w:rsidR="00340BC6" w:rsidRPr="00C51944">
              <w:t>,</w:t>
            </w:r>
            <w:r w:rsidRPr="00336745">
              <w:t>723</w:t>
            </w:r>
          </w:p>
        </w:tc>
        <w:tc>
          <w:tcPr>
            <w:tcW w:w="394" w:type="pct"/>
          </w:tcPr>
          <w:p w14:paraId="6EC216CC" w14:textId="21715753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center"/>
            </w:pPr>
            <w:r w:rsidRPr="00336745">
              <w:t>239</w:t>
            </w:r>
          </w:p>
        </w:tc>
        <w:tc>
          <w:tcPr>
            <w:tcW w:w="395" w:type="pct"/>
          </w:tcPr>
          <w:p w14:paraId="26F1951C" w14:textId="087FC358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 w:rsidRPr="00336745">
              <w:t>119</w:t>
            </w:r>
          </w:p>
        </w:tc>
        <w:tc>
          <w:tcPr>
            <w:tcW w:w="395" w:type="pct"/>
          </w:tcPr>
          <w:p w14:paraId="1CF21689" w14:textId="6F348455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cs/>
              </w:rPr>
            </w:pPr>
            <w:r w:rsidRPr="00336745">
              <w:t>21</w:t>
            </w:r>
          </w:p>
        </w:tc>
        <w:tc>
          <w:tcPr>
            <w:tcW w:w="395" w:type="pct"/>
          </w:tcPr>
          <w:p w14:paraId="2797F95F" w14:textId="45BB2D64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</w:pPr>
            <w:r w:rsidRPr="00336745">
              <w:t>14</w:t>
            </w:r>
            <w:r w:rsidR="00340BC6">
              <w:t>,</w:t>
            </w:r>
            <w:r w:rsidRPr="00336745">
              <w:t>954</w:t>
            </w:r>
          </w:p>
        </w:tc>
        <w:tc>
          <w:tcPr>
            <w:tcW w:w="393" w:type="pct"/>
          </w:tcPr>
          <w:p w14:paraId="672B3E8B" w14:textId="5BC07F03" w:rsidR="00340BC6" w:rsidRPr="00C5194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</w:pPr>
            <w:r w:rsidRPr="00336745">
              <w:t>54</w:t>
            </w:r>
            <w:r w:rsidR="00340BC6">
              <w:t>,</w:t>
            </w:r>
            <w:r w:rsidRPr="00336745">
              <w:t>567</w:t>
            </w:r>
          </w:p>
        </w:tc>
      </w:tr>
      <w:tr w:rsidR="00340BC6" w:rsidRPr="004322A4" w14:paraId="72B0EA32" w14:textId="36E37D20" w:rsidTr="00A93429">
        <w:tc>
          <w:tcPr>
            <w:tcW w:w="958" w:type="pct"/>
          </w:tcPr>
          <w:p w14:paraId="1A31BCD6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96" w:type="pct"/>
          </w:tcPr>
          <w:p w14:paraId="1A64375B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61292" w14:textId="52C356DE" w:rsidR="00340BC6" w:rsidRPr="004322A4" w:rsidRDefault="00336745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 w:rsidRPr="00336745"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20B0" w14:textId="07716C27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DBE1" w14:textId="54C34D20" w:rsidR="00340BC6" w:rsidRPr="004322A4" w:rsidRDefault="00336745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 w:rsidRPr="00336745">
              <w:t>23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00D9" w14:textId="51F4BED6" w:rsidR="00340BC6" w:rsidRPr="004322A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</w:pPr>
            <w:r w:rsidRPr="00336745">
              <w:t>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4635" w14:textId="2171C044" w:rsidR="00340BC6" w:rsidRPr="004322A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</w:pPr>
            <w:r w:rsidRPr="00336745">
              <w:t>1</w:t>
            </w:r>
          </w:p>
        </w:tc>
        <w:tc>
          <w:tcPr>
            <w:tcW w:w="394" w:type="pct"/>
            <w:vAlign w:val="bottom"/>
          </w:tcPr>
          <w:p w14:paraId="04B83863" w14:textId="3C25FBEC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7D095" w14:textId="712D2E24" w:rsidR="00340BC6" w:rsidRPr="004322A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 w:rsidRPr="00336745">
              <w:t>5</w:t>
            </w:r>
          </w:p>
        </w:tc>
        <w:tc>
          <w:tcPr>
            <w:tcW w:w="395" w:type="pct"/>
            <w:vAlign w:val="bottom"/>
          </w:tcPr>
          <w:p w14:paraId="05E9BAD3" w14:textId="30911294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5B7BE659" w14:textId="55080308" w:rsidR="00340BC6" w:rsidRPr="004322A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350"/>
              <w:jc w:val="center"/>
            </w:pPr>
            <w:r w:rsidRPr="00336745">
              <w:t>1</w:t>
            </w:r>
            <w:r w:rsidR="00C03821">
              <w:t>,</w:t>
            </w:r>
            <w:r w:rsidRPr="00336745">
              <w:t>227</w:t>
            </w:r>
          </w:p>
        </w:tc>
        <w:tc>
          <w:tcPr>
            <w:tcW w:w="393" w:type="pct"/>
          </w:tcPr>
          <w:p w14:paraId="5043FCD1" w14:textId="719B4764" w:rsidR="00340BC6" w:rsidRPr="004322A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</w:pPr>
            <w:r w:rsidRPr="00336745">
              <w:t>1</w:t>
            </w:r>
            <w:r w:rsidR="00C03821">
              <w:t>,</w:t>
            </w:r>
            <w:r w:rsidRPr="00336745">
              <w:t>273</w:t>
            </w:r>
          </w:p>
        </w:tc>
      </w:tr>
      <w:tr w:rsidR="00340BC6" w:rsidRPr="004322A4" w14:paraId="59F03EAA" w14:textId="5B46CB52" w:rsidTr="00A93429">
        <w:trPr>
          <w:trHeight w:val="272"/>
        </w:trPr>
        <w:tc>
          <w:tcPr>
            <w:tcW w:w="958" w:type="pct"/>
          </w:tcPr>
          <w:p w14:paraId="08156D30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โอน</w:t>
            </w:r>
          </w:p>
        </w:tc>
        <w:tc>
          <w:tcPr>
            <w:tcW w:w="96" w:type="pct"/>
          </w:tcPr>
          <w:p w14:paraId="605152D3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8901" w14:textId="184BBFFF" w:rsidR="00340BC6" w:rsidRPr="004322A4" w:rsidRDefault="00336745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cs/>
              </w:rPr>
            </w:pPr>
            <w:r w:rsidRPr="00336745">
              <w:t>96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6B88A" w14:textId="35E5A2E3" w:rsidR="00340BC6" w:rsidRPr="004322A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</w:pPr>
            <w:r w:rsidRPr="00336745">
              <w:t>251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2636C" w14:textId="031D1F39" w:rsidR="00340BC6" w:rsidRPr="004322A4" w:rsidRDefault="00336745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 w:rsidRPr="00336745">
              <w:t>1</w:t>
            </w:r>
            <w:r w:rsidR="00C03821">
              <w:t>,</w:t>
            </w:r>
            <w:r w:rsidRPr="00336745">
              <w:t>146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CDF2E" w14:textId="252ABA57" w:rsidR="00340BC6" w:rsidRPr="004322A4" w:rsidRDefault="00336745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</w:pPr>
            <w:r w:rsidRPr="00336745">
              <w:t>54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AC359" w14:textId="38BBD1D5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2</w:t>
            </w:r>
            <w:r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3AB50CCB" w14:textId="00FCA974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8AF5" w14:textId="5D939721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18B7B039" w14:textId="24032FDF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3F0E612C" w14:textId="29419676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t>,</w:t>
            </w:r>
            <w:r w:rsidR="00336745" w:rsidRPr="00336745">
              <w:t>565</w:t>
            </w:r>
            <w:r>
              <w:rPr>
                <w:cs/>
              </w:rPr>
              <w:t>)</w:t>
            </w:r>
          </w:p>
        </w:tc>
        <w:tc>
          <w:tcPr>
            <w:tcW w:w="393" w:type="pct"/>
          </w:tcPr>
          <w:p w14:paraId="45F2EA1F" w14:textId="3A781F0B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20</w:t>
            </w:r>
            <w:r>
              <w:rPr>
                <w:cs/>
              </w:rPr>
              <w:t>)</w:t>
            </w:r>
          </w:p>
        </w:tc>
      </w:tr>
      <w:tr w:rsidR="00340BC6" w:rsidRPr="004322A4" w14:paraId="42B36389" w14:textId="130C7F3B" w:rsidTr="00A93429">
        <w:trPr>
          <w:trHeight w:val="272"/>
        </w:trPr>
        <w:tc>
          <w:tcPr>
            <w:tcW w:w="958" w:type="pct"/>
          </w:tcPr>
          <w:p w14:paraId="70A0F64B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จำหน่าย</w:t>
            </w:r>
          </w:p>
        </w:tc>
        <w:tc>
          <w:tcPr>
            <w:tcW w:w="96" w:type="pct"/>
          </w:tcPr>
          <w:p w14:paraId="107B4CBD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582B8" w14:textId="38709C25" w:rsidR="00340BC6" w:rsidRPr="004322A4" w:rsidRDefault="00C03821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4C733" w14:textId="785065AF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AE11F" w14:textId="616E5880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B23D2" w14:textId="7EA16C7B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5A2D05" w14:textId="205AE5D8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3</w:t>
            </w:r>
            <w:r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7F7DEADC" w14:textId="63546650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7F628" w14:textId="5C64613A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729B164C" w14:textId="12F567FA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52AA692B" w14:textId="3DC49871" w:rsidR="00340BC6" w:rsidRPr="004322A4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620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3" w:type="pct"/>
          </w:tcPr>
          <w:p w14:paraId="6179B759" w14:textId="217E21A0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4</w:t>
            </w:r>
            <w:r>
              <w:rPr>
                <w:cs/>
              </w:rPr>
              <w:t>)</w:t>
            </w:r>
          </w:p>
        </w:tc>
      </w:tr>
      <w:tr w:rsidR="00340BC6" w:rsidRPr="004322A4" w14:paraId="1986F957" w14:textId="157BC506" w:rsidTr="00A93429">
        <w:trPr>
          <w:trHeight w:val="272"/>
        </w:trPr>
        <w:tc>
          <w:tcPr>
            <w:tcW w:w="958" w:type="pct"/>
          </w:tcPr>
          <w:p w14:paraId="76FE5768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96" w:type="pct"/>
          </w:tcPr>
          <w:p w14:paraId="460AD6E1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C2C6A" w14:textId="1B3EB52E" w:rsidR="00340BC6" w:rsidRPr="004322A4" w:rsidRDefault="00C03821" w:rsidP="00A9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0AD42" w14:textId="0C0A403C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49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9326" w14:textId="6B9377F1" w:rsidR="00340BC6" w:rsidRPr="004322A4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rPr>
                <w:cs/>
              </w:rPr>
              <w:t>(</w:t>
            </w:r>
            <w:r w:rsidR="00336745" w:rsidRPr="00336745">
              <w:t>674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0C7F0" w14:textId="15F916DA" w:rsidR="00340BC6" w:rsidRPr="008B536A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</w:pPr>
            <w:r w:rsidRPr="008B536A">
              <w:rPr>
                <w:cs/>
              </w:rPr>
              <w:t>(</w:t>
            </w:r>
            <w:r w:rsidR="00336745" w:rsidRPr="008B536A">
              <w:t>1</w:t>
            </w:r>
            <w:r w:rsidR="00B9742E" w:rsidRPr="008B536A">
              <w:t>60</w:t>
            </w:r>
            <w:r w:rsidRPr="008B536A"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2FF55" w14:textId="1FC710A2" w:rsidR="00340BC6" w:rsidRPr="008B536A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</w:pPr>
            <w:r w:rsidRPr="008B536A">
              <w:rPr>
                <w:cs/>
              </w:rPr>
              <w:t>(</w:t>
            </w:r>
            <w:r w:rsidR="00336745" w:rsidRPr="008B536A">
              <w:t>141</w:t>
            </w:r>
            <w:r w:rsidRPr="008B536A"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27AA32C0" w14:textId="7B0894C4" w:rsidR="00340BC6" w:rsidRPr="008B536A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 w:rsidRPr="008B536A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C58B" w14:textId="505E67D1" w:rsidR="00340BC6" w:rsidRPr="008B536A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5"/>
              </w:tabs>
              <w:jc w:val="right"/>
            </w:pPr>
            <w:r w:rsidRPr="008B536A">
              <w:rPr>
                <w:cs/>
              </w:rPr>
              <w:t>(</w:t>
            </w:r>
            <w:r w:rsidR="00336745" w:rsidRPr="008B536A">
              <w:t>10</w:t>
            </w:r>
            <w:r w:rsidRPr="008B536A">
              <w:rPr>
                <w:cs/>
              </w:rPr>
              <w:t>)</w:t>
            </w:r>
          </w:p>
        </w:tc>
        <w:tc>
          <w:tcPr>
            <w:tcW w:w="395" w:type="pct"/>
            <w:vAlign w:val="bottom"/>
          </w:tcPr>
          <w:p w14:paraId="3FCC3E83" w14:textId="3CFF52E0" w:rsidR="00340BC6" w:rsidRPr="008B536A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</w:pPr>
            <w:r w:rsidRPr="008B536A">
              <w:rPr>
                <w:cs/>
              </w:rPr>
              <w:t>(</w:t>
            </w:r>
            <w:r w:rsidR="00336745" w:rsidRPr="008B536A">
              <w:t>1</w:t>
            </w:r>
            <w:r w:rsidRPr="008B536A">
              <w:rPr>
                <w:cs/>
              </w:rPr>
              <w:t>)</w:t>
            </w:r>
          </w:p>
        </w:tc>
        <w:tc>
          <w:tcPr>
            <w:tcW w:w="395" w:type="pct"/>
          </w:tcPr>
          <w:p w14:paraId="5E999942" w14:textId="0DAC89B9" w:rsidR="00340BC6" w:rsidRPr="008B536A" w:rsidRDefault="00C03821" w:rsidP="005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620"/>
              <w:jc w:val="center"/>
            </w:pPr>
            <w:r w:rsidRPr="008B536A">
              <w:rPr>
                <w:cs/>
              </w:rPr>
              <w:t>-</w:t>
            </w:r>
          </w:p>
        </w:tc>
        <w:tc>
          <w:tcPr>
            <w:tcW w:w="393" w:type="pct"/>
          </w:tcPr>
          <w:p w14:paraId="48423C0A" w14:textId="46BAB242" w:rsidR="00340BC6" w:rsidRPr="008B536A" w:rsidRDefault="00C03821" w:rsidP="00CA1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</w:pPr>
            <w:r w:rsidRPr="008B536A">
              <w:rPr>
                <w:cs/>
              </w:rPr>
              <w:t>(</w:t>
            </w:r>
            <w:r w:rsidR="00336745" w:rsidRPr="008B536A">
              <w:t>1</w:t>
            </w:r>
            <w:r w:rsidRPr="008B536A">
              <w:t>,</w:t>
            </w:r>
            <w:r w:rsidR="00336745" w:rsidRPr="008B536A">
              <w:t>0</w:t>
            </w:r>
            <w:r w:rsidR="00B9742E" w:rsidRPr="008B536A">
              <w:t>35</w:t>
            </w:r>
            <w:r w:rsidRPr="008B536A">
              <w:rPr>
                <w:cs/>
              </w:rPr>
              <w:t>)</w:t>
            </w:r>
          </w:p>
        </w:tc>
      </w:tr>
      <w:tr w:rsidR="00340BC6" w:rsidRPr="004322A4" w14:paraId="1DE74424" w14:textId="300622B3" w:rsidTr="00A93429">
        <w:trPr>
          <w:trHeight w:val="227"/>
        </w:trPr>
        <w:tc>
          <w:tcPr>
            <w:tcW w:w="958" w:type="pct"/>
          </w:tcPr>
          <w:p w14:paraId="6A183899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96" w:type="pct"/>
          </w:tcPr>
          <w:p w14:paraId="4201F754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0360D" w14:textId="573DB741" w:rsidR="00340BC6" w:rsidRPr="004322A4" w:rsidRDefault="00C03821" w:rsidP="00A934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</w:pPr>
            <w:r>
              <w:rPr>
                <w:cs/>
              </w:rPr>
              <w:t>(</w:t>
            </w:r>
            <w:r w:rsidR="00336745" w:rsidRPr="00336745">
              <w:t>11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65CDA" w14:textId="4CEADB31" w:rsidR="00340BC6" w:rsidRPr="004322A4" w:rsidRDefault="00C03821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4DFA7" w14:textId="39B931C1" w:rsidR="00340BC6" w:rsidRPr="004322A4" w:rsidRDefault="00C03821" w:rsidP="00CA16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4D5F3" w14:textId="0ABE35FC" w:rsidR="00340BC6" w:rsidRPr="008B536A" w:rsidRDefault="00C03821" w:rsidP="00CA16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</w:pPr>
            <w:r w:rsidRPr="008B536A">
              <w:rPr>
                <w:cs/>
              </w:rPr>
              <w:t>(</w:t>
            </w:r>
            <w:r w:rsidR="00336745" w:rsidRPr="008B536A">
              <w:t>23</w:t>
            </w:r>
            <w:r w:rsidRPr="008B536A"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07B4E" w14:textId="40500F14" w:rsidR="00340BC6" w:rsidRPr="008B536A" w:rsidRDefault="00C03821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</w:pPr>
            <w:r w:rsidRPr="008B536A">
              <w:rPr>
                <w:cs/>
              </w:rPr>
              <w:t>-</w:t>
            </w:r>
          </w:p>
        </w:tc>
        <w:tc>
          <w:tcPr>
            <w:tcW w:w="394" w:type="pct"/>
            <w:vAlign w:val="bottom"/>
          </w:tcPr>
          <w:p w14:paraId="45D749BC" w14:textId="2009F422" w:rsidR="00340BC6" w:rsidRPr="008B536A" w:rsidRDefault="00C03821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</w:pPr>
            <w:r w:rsidRPr="008B536A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4964C" w14:textId="3184D165" w:rsidR="00340BC6" w:rsidRPr="008B536A" w:rsidRDefault="00C03821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</w:pPr>
            <w:r w:rsidRPr="008B536A"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4F76DC1E" w14:textId="6B0B051D" w:rsidR="00340BC6" w:rsidRPr="008B536A" w:rsidRDefault="00C03821" w:rsidP="005A50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</w:pPr>
            <w:r w:rsidRPr="008B536A">
              <w:rPr>
                <w:cs/>
              </w:rPr>
              <w:t>-</w:t>
            </w:r>
          </w:p>
        </w:tc>
        <w:tc>
          <w:tcPr>
            <w:tcW w:w="395" w:type="pct"/>
          </w:tcPr>
          <w:p w14:paraId="29D0C225" w14:textId="6062AAE1" w:rsidR="00340BC6" w:rsidRPr="008B536A" w:rsidRDefault="00C03821" w:rsidP="00CA16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75"/>
              </w:tabs>
              <w:jc w:val="right"/>
            </w:pPr>
            <w:r w:rsidRPr="008B536A">
              <w:rPr>
                <w:cs/>
              </w:rPr>
              <w:t>(</w:t>
            </w:r>
            <w:r w:rsidR="00336745" w:rsidRPr="008B536A">
              <w:t>77</w:t>
            </w:r>
            <w:r w:rsidRPr="008B536A">
              <w:rPr>
                <w:cs/>
              </w:rPr>
              <w:t>)</w:t>
            </w:r>
          </w:p>
        </w:tc>
        <w:tc>
          <w:tcPr>
            <w:tcW w:w="393" w:type="pct"/>
          </w:tcPr>
          <w:p w14:paraId="766E0969" w14:textId="273E1E6C" w:rsidR="00340BC6" w:rsidRPr="008B536A" w:rsidRDefault="00C03821" w:rsidP="00CA16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</w:pPr>
            <w:r w:rsidRPr="008B536A">
              <w:rPr>
                <w:cs/>
              </w:rPr>
              <w:t>(</w:t>
            </w:r>
            <w:r w:rsidR="00336745" w:rsidRPr="008B536A">
              <w:t>111</w:t>
            </w:r>
            <w:r w:rsidRPr="008B536A">
              <w:rPr>
                <w:cs/>
              </w:rPr>
              <w:t>)</w:t>
            </w:r>
          </w:p>
        </w:tc>
      </w:tr>
      <w:tr w:rsidR="00340BC6" w:rsidRPr="004322A4" w14:paraId="3986AB5A" w14:textId="766BFFEC" w:rsidTr="00951F45">
        <w:tc>
          <w:tcPr>
            <w:tcW w:w="958" w:type="pct"/>
          </w:tcPr>
          <w:p w14:paraId="4C2DD95E" w14:textId="7A813A88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31</w:t>
            </w:r>
            <w:r w:rsidRPr="004322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  <w:r w:rsidRPr="004322A4">
              <w:rPr>
                <w:b/>
                <w:bCs/>
                <w:cs/>
              </w:rPr>
              <w:t xml:space="preserve"> </w:t>
            </w:r>
            <w:r w:rsidR="00336745" w:rsidRPr="00336745">
              <w:rPr>
                <w:b/>
                <w:bCs/>
              </w:rPr>
              <w:t>2564</w:t>
            </w:r>
          </w:p>
        </w:tc>
        <w:tc>
          <w:tcPr>
            <w:tcW w:w="96" w:type="pct"/>
          </w:tcPr>
          <w:p w14:paraId="3FE90C0C" w14:textId="77777777" w:rsidR="00340BC6" w:rsidRPr="004322A4" w:rsidRDefault="00340BC6" w:rsidP="0034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394" w:type="pct"/>
          </w:tcPr>
          <w:p w14:paraId="15F8BF25" w14:textId="15165817" w:rsidR="00340BC6" w:rsidRPr="004322A4" w:rsidRDefault="00336745" w:rsidP="00A934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4</w:t>
            </w:r>
            <w:r w:rsidR="00C03821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186</w:t>
            </w:r>
          </w:p>
        </w:tc>
        <w:tc>
          <w:tcPr>
            <w:tcW w:w="395" w:type="pct"/>
          </w:tcPr>
          <w:p w14:paraId="02C9B9AC" w14:textId="44C5CA4D" w:rsidR="00340BC6" w:rsidRPr="004322A4" w:rsidRDefault="00336745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b/>
                <w:bCs/>
              </w:rPr>
            </w:pPr>
            <w:r w:rsidRPr="00336745">
              <w:rPr>
                <w:b/>
                <w:bCs/>
              </w:rPr>
              <w:t>2</w:t>
            </w:r>
            <w:r w:rsidR="00C03821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731</w:t>
            </w:r>
          </w:p>
        </w:tc>
        <w:tc>
          <w:tcPr>
            <w:tcW w:w="395" w:type="pct"/>
          </w:tcPr>
          <w:p w14:paraId="0FE4BD0D" w14:textId="1A81011F" w:rsidR="00340BC6" w:rsidRPr="004322A4" w:rsidRDefault="00336745" w:rsidP="00CA16D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20</w:t>
            </w:r>
            <w:r w:rsidR="00C03821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165</w:t>
            </w:r>
          </w:p>
        </w:tc>
        <w:tc>
          <w:tcPr>
            <w:tcW w:w="395" w:type="pct"/>
          </w:tcPr>
          <w:p w14:paraId="55354CBA" w14:textId="51FC5CF2" w:rsidR="00340BC6" w:rsidRPr="008B536A" w:rsidRDefault="00336745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  <w:rPr>
                <w:b/>
                <w:bCs/>
              </w:rPr>
            </w:pPr>
            <w:r w:rsidRPr="008B536A">
              <w:rPr>
                <w:b/>
                <w:bCs/>
              </w:rPr>
              <w:t>9</w:t>
            </w:r>
            <w:r w:rsidR="00C03821" w:rsidRPr="008B536A">
              <w:rPr>
                <w:b/>
                <w:bCs/>
              </w:rPr>
              <w:t>,</w:t>
            </w:r>
            <w:r w:rsidR="00B9742E" w:rsidRPr="008B536A">
              <w:rPr>
                <w:b/>
                <w:bCs/>
              </w:rPr>
              <w:t>098</w:t>
            </w:r>
          </w:p>
        </w:tc>
        <w:tc>
          <w:tcPr>
            <w:tcW w:w="395" w:type="pct"/>
          </w:tcPr>
          <w:p w14:paraId="78CD6477" w14:textId="0E751EBD" w:rsidR="00340BC6" w:rsidRPr="008B536A" w:rsidRDefault="00336745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30"/>
              <w:jc w:val="center"/>
              <w:rPr>
                <w:b/>
                <w:bCs/>
                <w:cs/>
              </w:rPr>
            </w:pPr>
            <w:r w:rsidRPr="008B536A">
              <w:rPr>
                <w:b/>
                <w:bCs/>
              </w:rPr>
              <w:t>3</w:t>
            </w:r>
            <w:r w:rsidR="00C03821" w:rsidRPr="008B536A">
              <w:rPr>
                <w:b/>
                <w:bCs/>
              </w:rPr>
              <w:t>,</w:t>
            </w:r>
            <w:r w:rsidRPr="008B536A">
              <w:rPr>
                <w:b/>
                <w:bCs/>
              </w:rPr>
              <w:t>578</w:t>
            </w:r>
          </w:p>
        </w:tc>
        <w:tc>
          <w:tcPr>
            <w:tcW w:w="394" w:type="pct"/>
          </w:tcPr>
          <w:p w14:paraId="7A9434D2" w14:textId="12E7B617" w:rsidR="00340BC6" w:rsidRPr="008B536A" w:rsidRDefault="00336745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b/>
                <w:bCs/>
                <w:cs/>
              </w:rPr>
            </w:pPr>
            <w:r w:rsidRPr="008B536A">
              <w:rPr>
                <w:b/>
                <w:bCs/>
              </w:rPr>
              <w:t>239</w:t>
            </w:r>
          </w:p>
        </w:tc>
        <w:tc>
          <w:tcPr>
            <w:tcW w:w="395" w:type="pct"/>
          </w:tcPr>
          <w:p w14:paraId="22BB456A" w14:textId="50EA2BD1" w:rsidR="00340BC6" w:rsidRPr="008B536A" w:rsidRDefault="00336745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b/>
                <w:bCs/>
              </w:rPr>
            </w:pPr>
            <w:r w:rsidRPr="008B536A">
              <w:rPr>
                <w:b/>
                <w:bCs/>
              </w:rPr>
              <w:t>114</w:t>
            </w:r>
          </w:p>
        </w:tc>
        <w:tc>
          <w:tcPr>
            <w:tcW w:w="395" w:type="pct"/>
          </w:tcPr>
          <w:p w14:paraId="0562C75B" w14:textId="51DFEA90" w:rsidR="00340BC6" w:rsidRPr="008B536A" w:rsidRDefault="00336745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b/>
                <w:bCs/>
                <w:cs/>
              </w:rPr>
            </w:pPr>
            <w:r w:rsidRPr="008B536A">
              <w:rPr>
                <w:b/>
                <w:bCs/>
              </w:rPr>
              <w:t>20</w:t>
            </w:r>
          </w:p>
        </w:tc>
        <w:tc>
          <w:tcPr>
            <w:tcW w:w="395" w:type="pct"/>
          </w:tcPr>
          <w:p w14:paraId="5D4B65CF" w14:textId="09DF6807" w:rsidR="00340BC6" w:rsidRPr="008B536A" w:rsidRDefault="00336745" w:rsidP="005A50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b/>
                <w:bCs/>
                <w:cs/>
              </w:rPr>
            </w:pPr>
            <w:r w:rsidRPr="008B536A">
              <w:rPr>
                <w:b/>
                <w:bCs/>
              </w:rPr>
              <w:t>14</w:t>
            </w:r>
            <w:r w:rsidR="00C03821" w:rsidRPr="008B536A">
              <w:rPr>
                <w:b/>
                <w:bCs/>
              </w:rPr>
              <w:t>,</w:t>
            </w:r>
            <w:r w:rsidRPr="008B536A">
              <w:rPr>
                <w:b/>
                <w:bCs/>
              </w:rPr>
              <w:t>539</w:t>
            </w:r>
          </w:p>
        </w:tc>
        <w:tc>
          <w:tcPr>
            <w:tcW w:w="393" w:type="pct"/>
          </w:tcPr>
          <w:p w14:paraId="2845E776" w14:textId="7C47D1CD" w:rsidR="00340BC6" w:rsidRPr="008B536A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b/>
                <w:bCs/>
                <w:cs/>
              </w:rPr>
            </w:pPr>
            <w:r w:rsidRPr="008B536A">
              <w:rPr>
                <w:b/>
                <w:bCs/>
              </w:rPr>
              <w:t>54</w:t>
            </w:r>
            <w:r w:rsidR="00C03821" w:rsidRPr="008B536A">
              <w:rPr>
                <w:b/>
                <w:bCs/>
              </w:rPr>
              <w:t>,</w:t>
            </w:r>
            <w:r w:rsidR="00B9742E" w:rsidRPr="008B536A">
              <w:rPr>
                <w:b/>
                <w:bCs/>
              </w:rPr>
              <w:t>670</w:t>
            </w:r>
          </w:p>
        </w:tc>
      </w:tr>
    </w:tbl>
    <w:p w14:paraId="00D99012" w14:textId="77777777" w:rsidR="00340BC6" w:rsidRDefault="00340BC6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6E66F00" w14:textId="7AFB72C0" w:rsidR="00BB46DE" w:rsidRPr="004322A4" w:rsidRDefault="00BB46DE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4322A4">
        <w:rPr>
          <w:cs/>
        </w:rPr>
        <w:t xml:space="preserve">ณ วันที่ </w:t>
      </w:r>
      <w:r w:rsidR="00336745" w:rsidRPr="00336745">
        <w:t>31</w:t>
      </w:r>
      <w:r w:rsidRPr="004322A4">
        <w:rPr>
          <w:cs/>
        </w:rPr>
        <w:t xml:space="preserve"> </w:t>
      </w:r>
      <w:r>
        <w:rPr>
          <w:rFonts w:hint="cs"/>
          <w:cs/>
        </w:rPr>
        <w:t>มีนาคม</w:t>
      </w:r>
      <w:r w:rsidRPr="004322A4">
        <w:rPr>
          <w:cs/>
        </w:rPr>
        <w:t xml:space="preserve"> </w:t>
      </w:r>
      <w:r w:rsidR="00336745" w:rsidRPr="00336745">
        <w:t>2564</w:t>
      </w:r>
      <w:r w:rsidRPr="004322A4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545FD1">
        <w:rPr>
          <w:cs/>
        </w:rPr>
        <w:t xml:space="preserve">ล่านั้น มูลค่าตามบัญชีเป็นจำนวน </w:t>
      </w:r>
      <w:r w:rsidR="00336745" w:rsidRPr="00336745">
        <w:t>12</w:t>
      </w:r>
      <w:r w:rsidR="00266F85">
        <w:t>,</w:t>
      </w:r>
      <w:r w:rsidR="00336745" w:rsidRPr="00336745">
        <w:t>644</w:t>
      </w:r>
      <w:r w:rsidR="00C51944">
        <w:rPr>
          <w:cs/>
        </w:rPr>
        <w:t xml:space="preserve"> </w:t>
      </w:r>
      <w:r w:rsidRPr="004322A4">
        <w:rPr>
          <w:cs/>
        </w:rPr>
        <w:t xml:space="preserve">ล้านบาท </w:t>
      </w:r>
      <w:r w:rsidRPr="004322A4">
        <w:rPr>
          <w:i/>
          <w:iCs/>
          <w:cs/>
        </w:rPr>
        <w:t>(</w:t>
      </w:r>
      <w:r w:rsidR="00336745" w:rsidRPr="00336745">
        <w:rPr>
          <w:i/>
          <w:iCs/>
        </w:rPr>
        <w:t>31</w:t>
      </w:r>
      <w:r w:rsidRPr="004322A4">
        <w:rPr>
          <w:i/>
          <w:iCs/>
          <w:cs/>
        </w:rPr>
        <w:t xml:space="preserve"> ธันวาคม </w:t>
      </w:r>
      <w:r w:rsidR="00336745" w:rsidRPr="00336745">
        <w:rPr>
          <w:i/>
          <w:iCs/>
        </w:rPr>
        <w:t>2563</w:t>
      </w:r>
      <w:r w:rsidRPr="00BB46DE">
        <w:rPr>
          <w:i/>
          <w:iCs/>
          <w:cs/>
        </w:rPr>
        <w:t xml:space="preserve">: </w:t>
      </w:r>
      <w:r w:rsidR="00336745" w:rsidRPr="00336745">
        <w:rPr>
          <w:rFonts w:hint="cs"/>
          <w:i/>
          <w:iCs/>
        </w:rPr>
        <w:t>12</w:t>
      </w:r>
      <w:r w:rsidRPr="00BB46DE">
        <w:rPr>
          <w:i/>
          <w:iCs/>
        </w:rPr>
        <w:t>,</w:t>
      </w:r>
      <w:r w:rsidR="00336745" w:rsidRPr="00336745">
        <w:rPr>
          <w:i/>
          <w:iCs/>
        </w:rPr>
        <w:t>812</w:t>
      </w:r>
      <w:r w:rsidRPr="004322A4">
        <w:rPr>
          <w:i/>
          <w:iCs/>
          <w:cs/>
        </w:rPr>
        <w:t xml:space="preserve"> ล้านบาท)</w:t>
      </w:r>
    </w:p>
    <w:p w14:paraId="4329E7D3" w14:textId="309AB726" w:rsidR="00BB46DE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tbl>
      <w:tblPr>
        <w:tblW w:w="484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1"/>
        <w:gridCol w:w="1111"/>
        <w:gridCol w:w="1114"/>
        <w:gridCol w:w="1114"/>
        <w:gridCol w:w="1114"/>
        <w:gridCol w:w="1114"/>
        <w:gridCol w:w="1111"/>
        <w:gridCol w:w="1114"/>
        <w:gridCol w:w="1114"/>
        <w:gridCol w:w="1114"/>
        <w:gridCol w:w="1108"/>
      </w:tblGrid>
      <w:tr w:rsidR="00340BC6" w:rsidRPr="004322A4" w14:paraId="59A16F01" w14:textId="77777777" w:rsidTr="00340BC6">
        <w:trPr>
          <w:tblHeader/>
        </w:trPr>
        <w:tc>
          <w:tcPr>
            <w:tcW w:w="958" w:type="pct"/>
          </w:tcPr>
          <w:p w14:paraId="1ECB77E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</w:tcPr>
          <w:p w14:paraId="7EC27E8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3946" w:type="pct"/>
            <w:gridSpan w:val="10"/>
            <w:vAlign w:val="bottom"/>
          </w:tcPr>
          <w:p w14:paraId="067BE233" w14:textId="679E1045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340BC6" w:rsidRPr="004322A4" w14:paraId="6C7934DF" w14:textId="77777777" w:rsidTr="00766461">
        <w:trPr>
          <w:tblHeader/>
        </w:trPr>
        <w:tc>
          <w:tcPr>
            <w:tcW w:w="958" w:type="pct"/>
          </w:tcPr>
          <w:p w14:paraId="212C6736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F804108" w14:textId="77777777" w:rsidR="00340BC6" w:rsidRPr="00DA349A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394" w:type="pct"/>
            <w:vAlign w:val="bottom"/>
          </w:tcPr>
          <w:p w14:paraId="364BB583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395" w:type="pct"/>
            <w:vAlign w:val="bottom"/>
          </w:tcPr>
          <w:p w14:paraId="117F21C2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395" w:type="pct"/>
            <w:vAlign w:val="bottom"/>
          </w:tcPr>
          <w:p w14:paraId="553EC7AC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</w:t>
            </w:r>
          </w:p>
          <w:p w14:paraId="647EF42A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หอกลั่นและ</w:t>
            </w:r>
          </w:p>
          <w:p w14:paraId="7569D19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395" w:type="pct"/>
            <w:vAlign w:val="bottom"/>
          </w:tcPr>
          <w:p w14:paraId="77996723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5316A439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395" w:type="pct"/>
            <w:vAlign w:val="bottom"/>
          </w:tcPr>
          <w:p w14:paraId="26A6F7F3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4" w:type="pct"/>
            <w:vAlign w:val="bottom"/>
          </w:tcPr>
          <w:p w14:paraId="6E82E590" w14:textId="77777777" w:rsidR="00340BC6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แพลตินั่ม</w:t>
            </w:r>
          </w:p>
          <w:p w14:paraId="2EADBFAC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แคตตาลีส</w:t>
            </w:r>
          </w:p>
        </w:tc>
        <w:tc>
          <w:tcPr>
            <w:tcW w:w="395" w:type="pct"/>
            <w:vAlign w:val="bottom"/>
          </w:tcPr>
          <w:p w14:paraId="5A9EF4C9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1F21B1EA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สินทรัพย์อื่น</w:t>
            </w:r>
          </w:p>
        </w:tc>
        <w:tc>
          <w:tcPr>
            <w:tcW w:w="395" w:type="pct"/>
            <w:vAlign w:val="bottom"/>
          </w:tcPr>
          <w:p w14:paraId="6AB33140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393" w:type="pct"/>
            <w:vAlign w:val="bottom"/>
          </w:tcPr>
          <w:p w14:paraId="77755CE2" w14:textId="77777777" w:rsidR="00340BC6" w:rsidRPr="004322A4" w:rsidRDefault="00340BC6" w:rsidP="0087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766461" w:rsidRPr="004322A4" w14:paraId="487E613C" w14:textId="77777777" w:rsidTr="00C97F73">
        <w:trPr>
          <w:trHeight w:val="68"/>
        </w:trPr>
        <w:tc>
          <w:tcPr>
            <w:tcW w:w="958" w:type="pct"/>
          </w:tcPr>
          <w:p w14:paraId="00EE4913" w14:textId="77777777" w:rsidR="00766461" w:rsidRPr="004322A4" w:rsidRDefault="00766461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6" w:type="pct"/>
          </w:tcPr>
          <w:p w14:paraId="50760D55" w14:textId="77777777" w:rsidR="00766461" w:rsidRPr="004322A4" w:rsidRDefault="00766461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" w:type="pct"/>
            <w:gridSpan w:val="10"/>
          </w:tcPr>
          <w:p w14:paraId="54A13BC2" w14:textId="7F555FBA" w:rsidR="00766461" w:rsidRPr="004322A4" w:rsidRDefault="00766461" w:rsidP="002B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0BC6" w:rsidRPr="004322A4" w14:paraId="5FB38547" w14:textId="77777777" w:rsidTr="00766461">
        <w:tc>
          <w:tcPr>
            <w:tcW w:w="958" w:type="pct"/>
          </w:tcPr>
          <w:p w14:paraId="336519E2" w14:textId="4846AFFD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BB4CA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BB4CA7">
              <w:rPr>
                <w:rFonts w:asciiTheme="majorBidi" w:hAnsiTheme="majorBidi"/>
                <w:cs/>
              </w:rPr>
              <w:t xml:space="preserve"> </w:t>
            </w:r>
            <w:r w:rsidRPr="00BB4CA7">
              <w:rPr>
                <w:rFonts w:asciiTheme="majorBidi" w:hAnsiTheme="majorBidi" w:cstheme="majorBidi"/>
                <w:cs/>
              </w:rPr>
              <w:t>มกราคม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6" w:type="pct"/>
          </w:tcPr>
          <w:p w14:paraId="489EB9D5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394" w:type="pct"/>
          </w:tcPr>
          <w:p w14:paraId="0C4C0C34" w14:textId="04A95C27" w:rsidR="00340BC6" w:rsidRPr="00C51944" w:rsidRDefault="00336745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right"/>
            </w:pPr>
            <w:r w:rsidRPr="00336745">
              <w:t>2</w:t>
            </w:r>
            <w:r w:rsidR="0029645E">
              <w:t>,</w:t>
            </w:r>
            <w:r w:rsidRPr="00336745">
              <w:t>363</w:t>
            </w:r>
          </w:p>
        </w:tc>
        <w:tc>
          <w:tcPr>
            <w:tcW w:w="395" w:type="pct"/>
          </w:tcPr>
          <w:p w14:paraId="5C7CE8FA" w14:textId="6D607351" w:rsidR="00340BC6" w:rsidRPr="00951F45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cs/>
              </w:rPr>
            </w:pPr>
            <w:r w:rsidRPr="00336745">
              <w:t>186</w:t>
            </w:r>
          </w:p>
        </w:tc>
        <w:tc>
          <w:tcPr>
            <w:tcW w:w="395" w:type="pct"/>
          </w:tcPr>
          <w:p w14:paraId="3F02A09A" w14:textId="52EDAD9E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 w:rsidRPr="00336745">
              <w:t>16</w:t>
            </w:r>
            <w:r w:rsidR="0029645E">
              <w:t>,</w:t>
            </w:r>
            <w:r w:rsidRPr="00336745">
              <w:t>511</w:t>
            </w:r>
          </w:p>
        </w:tc>
        <w:tc>
          <w:tcPr>
            <w:tcW w:w="395" w:type="pct"/>
          </w:tcPr>
          <w:p w14:paraId="62D80F5B" w14:textId="287E6C63" w:rsidR="00340BC6" w:rsidRPr="00951F45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  <w:rPr>
                <w:cs/>
              </w:rPr>
            </w:pPr>
            <w:r w:rsidRPr="00336745">
              <w:t>57</w:t>
            </w:r>
          </w:p>
        </w:tc>
        <w:tc>
          <w:tcPr>
            <w:tcW w:w="395" w:type="pct"/>
          </w:tcPr>
          <w:p w14:paraId="15D206FA" w14:textId="43F11DFE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ind w:right="60"/>
              <w:jc w:val="right"/>
            </w:pPr>
            <w:r w:rsidRPr="00336745">
              <w:t>3</w:t>
            </w:r>
            <w:r w:rsidR="0029645E">
              <w:t>,</w:t>
            </w:r>
            <w:r w:rsidRPr="00336745">
              <w:t>527</w:t>
            </w:r>
          </w:p>
        </w:tc>
        <w:tc>
          <w:tcPr>
            <w:tcW w:w="394" w:type="pct"/>
          </w:tcPr>
          <w:p w14:paraId="35627465" w14:textId="41BA199E" w:rsidR="00340BC6" w:rsidRPr="00951F45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 w:rsidRPr="00336745">
              <w:t>239</w:t>
            </w:r>
          </w:p>
        </w:tc>
        <w:tc>
          <w:tcPr>
            <w:tcW w:w="395" w:type="pct"/>
          </w:tcPr>
          <w:p w14:paraId="1D181CC9" w14:textId="0A847B80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 w:rsidRPr="00336745">
              <w:t>93</w:t>
            </w:r>
          </w:p>
        </w:tc>
        <w:tc>
          <w:tcPr>
            <w:tcW w:w="395" w:type="pct"/>
          </w:tcPr>
          <w:p w14:paraId="4115198B" w14:textId="400C4A44" w:rsidR="00340BC6" w:rsidRPr="00C51944" w:rsidRDefault="00336745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jc w:val="right"/>
              <w:rPr>
                <w:cs/>
              </w:rPr>
            </w:pPr>
            <w:r w:rsidRPr="00336745">
              <w:t>20</w:t>
            </w:r>
          </w:p>
        </w:tc>
        <w:tc>
          <w:tcPr>
            <w:tcW w:w="395" w:type="pct"/>
          </w:tcPr>
          <w:p w14:paraId="6181D11F" w14:textId="6E251A9C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70"/>
              <w:jc w:val="right"/>
            </w:pPr>
            <w:r w:rsidRPr="00336745">
              <w:t>10</w:t>
            </w:r>
            <w:r w:rsidR="00340BC6">
              <w:t>,</w:t>
            </w:r>
            <w:r w:rsidRPr="00336745">
              <w:t>483</w:t>
            </w:r>
          </w:p>
        </w:tc>
        <w:tc>
          <w:tcPr>
            <w:tcW w:w="393" w:type="pct"/>
          </w:tcPr>
          <w:p w14:paraId="4C40741E" w14:textId="056B4ABB" w:rsidR="00340BC6" w:rsidRPr="00C5194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40"/>
              <w:jc w:val="right"/>
            </w:pPr>
            <w:r w:rsidRPr="00336745">
              <w:t>33</w:t>
            </w:r>
            <w:r w:rsidR="00340BC6">
              <w:t>,</w:t>
            </w:r>
            <w:r w:rsidRPr="00336745">
              <w:t>479</w:t>
            </w:r>
          </w:p>
        </w:tc>
      </w:tr>
      <w:tr w:rsidR="00340BC6" w:rsidRPr="004322A4" w14:paraId="4F99C704" w14:textId="77777777" w:rsidTr="00766461">
        <w:tc>
          <w:tcPr>
            <w:tcW w:w="958" w:type="pct"/>
          </w:tcPr>
          <w:p w14:paraId="506DA8C8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96" w:type="pct"/>
          </w:tcPr>
          <w:p w14:paraId="19F0E4FD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79B4" w14:textId="47F8CD96" w:rsidR="00340BC6" w:rsidRPr="004322A4" w:rsidRDefault="00EB7B4F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C648" w14:textId="4CB76894" w:rsidR="00340BC6" w:rsidRPr="00951F45" w:rsidRDefault="00EB7B4F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</w:pPr>
            <w:r w:rsidRPr="00951F45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9477" w14:textId="00B9E025" w:rsidR="00340BC6" w:rsidRPr="004322A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 w:rsidRPr="00336745">
              <w:t>23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5910A" w14:textId="62C3C095" w:rsidR="00340BC6" w:rsidRPr="00951F45" w:rsidRDefault="00EB7B4F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</w:pPr>
            <w:r w:rsidRPr="00951F45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177C" w14:textId="2C7296FD" w:rsidR="00340BC6" w:rsidRPr="004322A4" w:rsidRDefault="00EB7B4F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ind w:right="6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4" w:type="pct"/>
            <w:vAlign w:val="bottom"/>
          </w:tcPr>
          <w:p w14:paraId="6D33A445" w14:textId="2212AAB2" w:rsidR="00340BC6" w:rsidRPr="00951F45" w:rsidRDefault="004D2EFB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cs/>
              </w:rPr>
            </w:pPr>
            <w:r w:rsidRPr="00951F45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DC0E" w14:textId="2568E631" w:rsidR="00340BC6" w:rsidRPr="004322A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 w:rsidRPr="00336745">
              <w:t>5</w:t>
            </w:r>
          </w:p>
        </w:tc>
        <w:tc>
          <w:tcPr>
            <w:tcW w:w="395" w:type="pct"/>
            <w:vAlign w:val="bottom"/>
          </w:tcPr>
          <w:p w14:paraId="20D401FE" w14:textId="4530D2F9" w:rsidR="00340BC6" w:rsidRPr="004322A4" w:rsidRDefault="004D2EFB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005D3F53" w14:textId="320333E5" w:rsidR="00340BC6" w:rsidRPr="004322A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70"/>
              <w:jc w:val="right"/>
            </w:pPr>
            <w:r w:rsidRPr="00336745">
              <w:t>982</w:t>
            </w:r>
          </w:p>
        </w:tc>
        <w:tc>
          <w:tcPr>
            <w:tcW w:w="393" w:type="pct"/>
          </w:tcPr>
          <w:p w14:paraId="145302A9" w14:textId="0EBCA060" w:rsidR="00340BC6" w:rsidRPr="004322A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670"/>
              </w:tabs>
              <w:ind w:right="40"/>
              <w:jc w:val="right"/>
            </w:pPr>
            <w:r w:rsidRPr="00336745">
              <w:t>1</w:t>
            </w:r>
            <w:r w:rsidR="004D2EFB">
              <w:t>,</w:t>
            </w:r>
            <w:r w:rsidRPr="00336745">
              <w:t>010</w:t>
            </w:r>
          </w:p>
        </w:tc>
      </w:tr>
      <w:tr w:rsidR="00340BC6" w:rsidRPr="004322A4" w14:paraId="165F5413" w14:textId="77777777" w:rsidTr="00766461">
        <w:trPr>
          <w:trHeight w:val="272"/>
        </w:trPr>
        <w:tc>
          <w:tcPr>
            <w:tcW w:w="958" w:type="pct"/>
          </w:tcPr>
          <w:p w14:paraId="5974C072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โอน</w:t>
            </w:r>
          </w:p>
        </w:tc>
        <w:tc>
          <w:tcPr>
            <w:tcW w:w="96" w:type="pct"/>
          </w:tcPr>
          <w:p w14:paraId="6F07B937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97116" w14:textId="2F544DD7" w:rsidR="00340BC6" w:rsidRPr="004322A4" w:rsidRDefault="00EB7B4F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42772" w14:textId="32784532" w:rsidR="00340BC6" w:rsidRPr="00951F45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</w:pPr>
            <w:r w:rsidRPr="00336745">
              <w:t>7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9FAB6" w14:textId="5B422FA8" w:rsidR="00340BC6" w:rsidRPr="004322A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 w:rsidRPr="00336745">
              <w:t>1</w:t>
            </w:r>
            <w:r w:rsidR="00EB7B4F">
              <w:t>,</w:t>
            </w:r>
            <w:r w:rsidRPr="00336745">
              <w:t>272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3D7BB" w14:textId="5A139B94" w:rsidR="00340BC6" w:rsidRPr="00951F45" w:rsidRDefault="00EB7B4F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</w:pPr>
            <w:r w:rsidRPr="00951F45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81154" w14:textId="5F1DD26B" w:rsidR="00340BC6" w:rsidRPr="004322A4" w:rsidRDefault="00336745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ind w:right="60"/>
              <w:jc w:val="right"/>
            </w:pPr>
            <w:r w:rsidRPr="00336745">
              <w:t>33</w:t>
            </w:r>
          </w:p>
        </w:tc>
        <w:tc>
          <w:tcPr>
            <w:tcW w:w="394" w:type="pct"/>
            <w:vAlign w:val="bottom"/>
          </w:tcPr>
          <w:p w14:paraId="154D88AD" w14:textId="5B9FEC93" w:rsidR="00340BC6" w:rsidRPr="00951F45" w:rsidRDefault="004D2EFB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 w:rsidRPr="00951F45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1216C" w14:textId="1AB41D58" w:rsidR="00340BC6" w:rsidRPr="004322A4" w:rsidRDefault="004D2EFB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26EC1E80" w14:textId="1FA11594" w:rsidR="00340BC6" w:rsidRPr="004322A4" w:rsidRDefault="004D2EFB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4B5AEE6A" w14:textId="5A453B42" w:rsidR="00340BC6" w:rsidRPr="004322A4" w:rsidRDefault="004D2EFB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t>,</w:t>
            </w:r>
            <w:r w:rsidR="00336745" w:rsidRPr="00336745">
              <w:t>325</w:t>
            </w:r>
            <w:r>
              <w:rPr>
                <w:cs/>
              </w:rPr>
              <w:t>)</w:t>
            </w:r>
          </w:p>
        </w:tc>
        <w:tc>
          <w:tcPr>
            <w:tcW w:w="393" w:type="pct"/>
          </w:tcPr>
          <w:p w14:paraId="7A793125" w14:textId="7E00362D" w:rsidR="00340BC6" w:rsidRPr="004322A4" w:rsidRDefault="004D2EFB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13</w:t>
            </w:r>
            <w:r>
              <w:rPr>
                <w:cs/>
              </w:rPr>
              <w:t>)</w:t>
            </w:r>
          </w:p>
        </w:tc>
      </w:tr>
      <w:tr w:rsidR="00340BC6" w:rsidRPr="004322A4" w14:paraId="14F2F699" w14:textId="77777777" w:rsidTr="00951F45">
        <w:trPr>
          <w:trHeight w:val="272"/>
        </w:trPr>
        <w:tc>
          <w:tcPr>
            <w:tcW w:w="958" w:type="pct"/>
          </w:tcPr>
          <w:p w14:paraId="62292BA6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จำหน่าย</w:t>
            </w:r>
          </w:p>
        </w:tc>
        <w:tc>
          <w:tcPr>
            <w:tcW w:w="96" w:type="pct"/>
          </w:tcPr>
          <w:p w14:paraId="607C7BD5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7963D" w14:textId="7C778DC3" w:rsidR="00340BC6" w:rsidRPr="004322A4" w:rsidRDefault="00EB7B4F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B5F4E" w14:textId="6B3F6324" w:rsidR="00340BC6" w:rsidRPr="004322A4" w:rsidRDefault="00EB7B4F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3EF35" w14:textId="4B16682F" w:rsidR="00340BC6" w:rsidRPr="004322A4" w:rsidRDefault="00EB7B4F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ind w:right="8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C7CC1" w14:textId="585E2EE4" w:rsidR="00340BC6" w:rsidRPr="00951F45" w:rsidRDefault="00EB7B4F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</w:pPr>
            <w:r w:rsidRPr="00951F45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0AA9F0" w14:textId="08A8DE91" w:rsidR="00340BC6" w:rsidRPr="004322A4" w:rsidRDefault="00EB7B4F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07265460" w14:textId="7804CAB2" w:rsidR="00340BC6" w:rsidRPr="00951F45" w:rsidRDefault="004D2EFB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 w:rsidRPr="00951F45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FA7D6" w14:textId="4FFBF934" w:rsidR="00340BC6" w:rsidRPr="004322A4" w:rsidRDefault="004D2EFB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4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vAlign w:val="bottom"/>
          </w:tcPr>
          <w:p w14:paraId="1056A917" w14:textId="66FEEF34" w:rsidR="00340BC6" w:rsidRPr="004322A4" w:rsidRDefault="004D2EFB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67A1A3DB" w14:textId="03EBBABF" w:rsidR="00340BC6" w:rsidRPr="004322A4" w:rsidRDefault="004D2EFB" w:rsidP="00951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0"/>
              </w:tabs>
              <w:ind w:right="7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3" w:type="pct"/>
          </w:tcPr>
          <w:p w14:paraId="3F17F3DB" w14:textId="349DA8C7" w:rsidR="00340BC6" w:rsidRPr="004322A4" w:rsidRDefault="004D2EFB" w:rsidP="00D9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2</w:t>
            </w:r>
            <w:r>
              <w:rPr>
                <w:cs/>
              </w:rPr>
              <w:t>)</w:t>
            </w:r>
          </w:p>
        </w:tc>
      </w:tr>
      <w:tr w:rsidR="00340BC6" w:rsidRPr="004322A4" w14:paraId="6A9E6EEE" w14:textId="77777777" w:rsidTr="00951F45">
        <w:trPr>
          <w:trHeight w:val="272"/>
        </w:trPr>
        <w:tc>
          <w:tcPr>
            <w:tcW w:w="958" w:type="pct"/>
          </w:tcPr>
          <w:p w14:paraId="47EAFD7C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96" w:type="pct"/>
          </w:tcPr>
          <w:p w14:paraId="1D0B56D7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F32F2" w14:textId="24BC7537" w:rsidR="00340BC6" w:rsidRPr="004322A4" w:rsidRDefault="00EB7B4F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5"/>
              </w:tabs>
              <w:jc w:val="righ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25AA2" w14:textId="6217A615" w:rsidR="00340BC6" w:rsidRPr="004322A4" w:rsidRDefault="00EB7B4F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8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BE832" w14:textId="2D2CCF58" w:rsidR="00340BC6" w:rsidRPr="004322A4" w:rsidRDefault="00EB7B4F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601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79D02" w14:textId="5B30766E" w:rsidR="00340BC6" w:rsidRPr="004322A4" w:rsidRDefault="00EB7B4F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2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F1D34" w14:textId="2623CC88" w:rsidR="00340BC6" w:rsidRPr="004322A4" w:rsidRDefault="00EB7B4F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128</w:t>
            </w:r>
            <w:r>
              <w:rPr>
                <w:cs/>
              </w:rPr>
              <w:t>)</w:t>
            </w:r>
          </w:p>
        </w:tc>
        <w:tc>
          <w:tcPr>
            <w:tcW w:w="394" w:type="pct"/>
            <w:vAlign w:val="bottom"/>
          </w:tcPr>
          <w:p w14:paraId="67B05F08" w14:textId="769D3117" w:rsidR="00340BC6" w:rsidRPr="00951F45" w:rsidRDefault="004D2EFB" w:rsidP="00951F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</w:pPr>
            <w:r w:rsidRPr="00951F45">
              <w:rPr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A9B95" w14:textId="7665D74B" w:rsidR="00340BC6" w:rsidRPr="004322A4" w:rsidRDefault="004D2EFB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8</w:t>
            </w:r>
            <w:r>
              <w:rPr>
                <w:cs/>
              </w:rPr>
              <w:t>)</w:t>
            </w:r>
          </w:p>
        </w:tc>
        <w:tc>
          <w:tcPr>
            <w:tcW w:w="395" w:type="pct"/>
            <w:vAlign w:val="bottom"/>
          </w:tcPr>
          <w:p w14:paraId="076F8FA1" w14:textId="7F828F0E" w:rsidR="00340BC6" w:rsidRPr="004322A4" w:rsidRDefault="004D2EFB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75"/>
              </w:tabs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395" w:type="pct"/>
          </w:tcPr>
          <w:p w14:paraId="5DE5C790" w14:textId="1F598243" w:rsidR="00340BC6" w:rsidRPr="004322A4" w:rsidRDefault="004D2EFB" w:rsidP="00951F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393" w:type="pct"/>
          </w:tcPr>
          <w:p w14:paraId="5325C25E" w14:textId="36C94467" w:rsidR="00340BC6" w:rsidRPr="004322A4" w:rsidRDefault="004D2EFB" w:rsidP="00D94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975"/>
              </w:tabs>
              <w:jc w:val="right"/>
            </w:pPr>
            <w:r>
              <w:rPr>
                <w:cs/>
              </w:rPr>
              <w:t>(</w:t>
            </w:r>
            <w:r w:rsidR="00336745" w:rsidRPr="00336745">
              <w:t>747</w:t>
            </w:r>
            <w:r>
              <w:rPr>
                <w:cs/>
              </w:rPr>
              <w:t>)</w:t>
            </w:r>
          </w:p>
        </w:tc>
      </w:tr>
      <w:tr w:rsidR="00340BC6" w:rsidRPr="004322A4" w14:paraId="580B3C9D" w14:textId="77777777" w:rsidTr="00951F45">
        <w:tc>
          <w:tcPr>
            <w:tcW w:w="958" w:type="pct"/>
          </w:tcPr>
          <w:p w14:paraId="5D7AF1E3" w14:textId="6FD73EB4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31</w:t>
            </w:r>
            <w:r w:rsidRPr="004322A4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  <w:r w:rsidRPr="004322A4">
              <w:rPr>
                <w:b/>
                <w:bCs/>
                <w:cs/>
              </w:rPr>
              <w:t xml:space="preserve"> </w:t>
            </w:r>
            <w:r w:rsidR="00336745" w:rsidRPr="00336745">
              <w:rPr>
                <w:b/>
                <w:bCs/>
              </w:rPr>
              <w:t>2564</w:t>
            </w:r>
          </w:p>
        </w:tc>
        <w:tc>
          <w:tcPr>
            <w:tcW w:w="96" w:type="pct"/>
          </w:tcPr>
          <w:p w14:paraId="509E79B0" w14:textId="77777777" w:rsidR="00340BC6" w:rsidRPr="004322A4" w:rsidRDefault="00340BC6" w:rsidP="002B0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394" w:type="pct"/>
            <w:vAlign w:val="bottom"/>
          </w:tcPr>
          <w:p w14:paraId="6AAF482D" w14:textId="62FD1509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  <w:tab w:val="decimal" w:pos="890"/>
              </w:tabs>
              <w:jc w:val="right"/>
              <w:rPr>
                <w:b/>
                <w:bCs/>
              </w:rPr>
            </w:pPr>
            <w:r w:rsidRPr="00336745">
              <w:rPr>
                <w:b/>
                <w:bCs/>
              </w:rPr>
              <w:t>2</w:t>
            </w:r>
            <w:r w:rsidR="00EB7B4F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363</w:t>
            </w:r>
          </w:p>
        </w:tc>
        <w:tc>
          <w:tcPr>
            <w:tcW w:w="395" w:type="pct"/>
          </w:tcPr>
          <w:p w14:paraId="6170CE1F" w14:textId="1704CFA2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184</w:t>
            </w:r>
          </w:p>
        </w:tc>
        <w:tc>
          <w:tcPr>
            <w:tcW w:w="395" w:type="pct"/>
          </w:tcPr>
          <w:p w14:paraId="3FA06B0E" w14:textId="4BDF4691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17</w:t>
            </w:r>
            <w:r w:rsidR="00951F45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205</w:t>
            </w:r>
          </w:p>
        </w:tc>
        <w:tc>
          <w:tcPr>
            <w:tcW w:w="395" w:type="pct"/>
          </w:tcPr>
          <w:p w14:paraId="0837D23A" w14:textId="1A3777D6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55</w:t>
            </w:r>
          </w:p>
        </w:tc>
        <w:tc>
          <w:tcPr>
            <w:tcW w:w="395" w:type="pct"/>
          </w:tcPr>
          <w:p w14:paraId="6088C240" w14:textId="059555EB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30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3</w:t>
            </w:r>
            <w:r w:rsidR="00EB7B4F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431</w:t>
            </w:r>
          </w:p>
        </w:tc>
        <w:tc>
          <w:tcPr>
            <w:tcW w:w="394" w:type="pct"/>
          </w:tcPr>
          <w:p w14:paraId="79910084" w14:textId="274CF908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239</w:t>
            </w:r>
          </w:p>
        </w:tc>
        <w:tc>
          <w:tcPr>
            <w:tcW w:w="395" w:type="pct"/>
          </w:tcPr>
          <w:p w14:paraId="4ACDBE0A" w14:textId="398DABAE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90</w:t>
            </w:r>
          </w:p>
        </w:tc>
        <w:tc>
          <w:tcPr>
            <w:tcW w:w="395" w:type="pct"/>
          </w:tcPr>
          <w:p w14:paraId="520069A9" w14:textId="1BAD2277" w:rsidR="00340BC6" w:rsidRPr="004322A4" w:rsidRDefault="00336745" w:rsidP="00D941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75"/>
              </w:tabs>
              <w:jc w:val="right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20</w:t>
            </w:r>
          </w:p>
        </w:tc>
        <w:tc>
          <w:tcPr>
            <w:tcW w:w="395" w:type="pct"/>
          </w:tcPr>
          <w:p w14:paraId="74E2650A" w14:textId="0CB27A9D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10</w:t>
            </w:r>
            <w:r w:rsidR="004D2EFB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140</w:t>
            </w:r>
          </w:p>
        </w:tc>
        <w:tc>
          <w:tcPr>
            <w:tcW w:w="393" w:type="pct"/>
          </w:tcPr>
          <w:p w14:paraId="2C4B1902" w14:textId="7B8AAFB2" w:rsidR="00340BC6" w:rsidRPr="004322A4" w:rsidRDefault="00336745" w:rsidP="00951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33</w:t>
            </w:r>
            <w:r w:rsidR="004D2EFB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727</w:t>
            </w:r>
          </w:p>
        </w:tc>
      </w:tr>
    </w:tbl>
    <w:p w14:paraId="74DFBD85" w14:textId="77777777" w:rsidR="00BB46DE" w:rsidRPr="007A1352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BB46DE" w:rsidRPr="007A1352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bookmarkEnd w:id="2"/>
    <w:bookmarkEnd w:id="3"/>
    <w:p w14:paraId="6E873E7C" w14:textId="77777777" w:rsidR="004B22A4" w:rsidRPr="003160AD" w:rsidRDefault="004B22A4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160AD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264F4A" w:rsidRDefault="004B22A4" w:rsidP="0087088F">
      <w:pPr>
        <w:spacing w:line="240" w:lineRule="auto"/>
        <w:rPr>
          <w:sz w:val="22"/>
          <w:szCs w:val="22"/>
        </w:rPr>
      </w:pPr>
    </w:p>
    <w:p w14:paraId="01ABDFE2" w14:textId="35AB5582" w:rsidR="004B22A4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160AD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F20DB7">
        <w:rPr>
          <w:cs/>
        </w:rPr>
        <w:t>ระหว่างงวด</w:t>
      </w:r>
      <w:r w:rsidR="00D33059" w:rsidRPr="00F20DB7">
        <w:rPr>
          <w:rFonts w:hint="cs"/>
          <w:cs/>
        </w:rPr>
        <w:t>สาม</w:t>
      </w:r>
      <w:r w:rsidR="00D33059" w:rsidRPr="00F20DB7">
        <w:rPr>
          <w:cs/>
        </w:rPr>
        <w:t xml:space="preserve">เดือนสิ้นสุดวันที่ </w:t>
      </w:r>
      <w:r w:rsidR="00336745" w:rsidRPr="00336745">
        <w:t>31</w:t>
      </w:r>
      <w:r w:rsidR="00D33059" w:rsidRPr="00F20DB7">
        <w:rPr>
          <w:cs/>
        </w:rPr>
        <w:t xml:space="preserve"> ม</w:t>
      </w:r>
      <w:r w:rsidR="00D33059" w:rsidRPr="00F20DB7">
        <w:rPr>
          <w:rFonts w:hint="cs"/>
          <w:cs/>
        </w:rPr>
        <w:t>ีนาคม</w:t>
      </w:r>
      <w:r w:rsidR="00D33059" w:rsidRPr="00F20DB7">
        <w:rPr>
          <w:cs/>
        </w:rPr>
        <w:t xml:space="preserve"> </w:t>
      </w:r>
      <w:r w:rsidR="00336745" w:rsidRPr="00336745">
        <w:t>2564</w:t>
      </w:r>
      <w:r w:rsidRPr="003160AD">
        <w:rPr>
          <w:rFonts w:asciiTheme="majorBidi" w:hAnsiTheme="majorBidi" w:cstheme="majorBidi"/>
          <w:cs/>
        </w:rPr>
        <w:t xml:space="preserve"> มีดังนี้</w:t>
      </w:r>
    </w:p>
    <w:p w14:paraId="2120A39C" w14:textId="7C316286" w:rsidR="00345D0B" w:rsidRPr="0087088F" w:rsidRDefault="00345D0B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710"/>
        <w:gridCol w:w="1620"/>
        <w:gridCol w:w="1530"/>
        <w:gridCol w:w="1500"/>
        <w:gridCol w:w="1470"/>
        <w:gridCol w:w="1530"/>
      </w:tblGrid>
      <w:tr w:rsidR="00DA349A" w:rsidRPr="00345D0B" w14:paraId="522241C7" w14:textId="77777777" w:rsidTr="0087088F">
        <w:trPr>
          <w:tblHeader/>
        </w:trPr>
        <w:tc>
          <w:tcPr>
            <w:tcW w:w="3780" w:type="dxa"/>
          </w:tcPr>
          <w:p w14:paraId="722EA9BE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0F72D130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6"/>
            <w:vAlign w:val="bottom"/>
          </w:tcPr>
          <w:p w14:paraId="0332E25A" w14:textId="63AA184B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345D0B">
              <w:rPr>
                <w:rFonts w:eastAsia="Calibri"/>
                <w:b/>
                <w:bCs/>
                <w:cs/>
              </w:rPr>
              <w:t>งบการเงิน</w:t>
            </w:r>
            <w:r w:rsidRPr="00345D0B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4B7B22" w:rsidRPr="00345D0B" w14:paraId="3F914459" w14:textId="23A93ACA" w:rsidTr="0087088F">
        <w:trPr>
          <w:tblHeader/>
        </w:trPr>
        <w:tc>
          <w:tcPr>
            <w:tcW w:w="3780" w:type="dxa"/>
          </w:tcPr>
          <w:p w14:paraId="5F3C8367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591C4240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07425A26" w14:textId="349CD056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0DBBD9BA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6C782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8F9F816" w14:textId="17EC6A28" w:rsidR="004B7B22" w:rsidRPr="00DA349A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710" w:type="dxa"/>
            <w:vAlign w:val="bottom"/>
          </w:tcPr>
          <w:p w14:paraId="178908AC" w14:textId="42CFCD0B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อาคารและ</w:t>
            </w:r>
          </w:p>
          <w:p w14:paraId="7F1E700B" w14:textId="77777777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ที่ดินพร้อม</w:t>
            </w:r>
          </w:p>
          <w:p w14:paraId="4DBD53BA" w14:textId="77777777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620" w:type="dxa"/>
            <w:vAlign w:val="bottom"/>
          </w:tcPr>
          <w:p w14:paraId="7341D89D" w14:textId="77777777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</w:tcPr>
          <w:p w14:paraId="54741409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926B293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929525" w14:textId="7F9E5B6F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00" w:type="dxa"/>
            <w:vAlign w:val="bottom"/>
          </w:tcPr>
          <w:p w14:paraId="2FEB517F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เครื่องจักร</w:t>
            </w:r>
          </w:p>
          <w:p w14:paraId="401FFB44" w14:textId="37BC9878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อุปกรณ์หอกลั่น</w:t>
            </w:r>
          </w:p>
        </w:tc>
        <w:tc>
          <w:tcPr>
            <w:tcW w:w="1470" w:type="dxa"/>
            <w:vAlign w:val="bottom"/>
          </w:tcPr>
          <w:p w14:paraId="29EAC3CB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ยานพาหนะและ</w:t>
            </w:r>
          </w:p>
          <w:p w14:paraId="1958D04F" w14:textId="0BB13FD7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1530" w:type="dxa"/>
          </w:tcPr>
          <w:p w14:paraId="039FA534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13FEB3" w14:textId="77777777" w:rsidR="004B7B22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F3C18D3" w14:textId="3CC5CF5F" w:rsidR="004B7B22" w:rsidRPr="00345D0B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รวม</w:t>
            </w:r>
          </w:p>
        </w:tc>
      </w:tr>
      <w:tr w:rsidR="00C51944" w:rsidRPr="00345D0B" w14:paraId="4BBEA3CB" w14:textId="77777777" w:rsidTr="0087088F">
        <w:tc>
          <w:tcPr>
            <w:tcW w:w="3780" w:type="dxa"/>
          </w:tcPr>
          <w:p w14:paraId="42F7E12D" w14:textId="77777777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25B8C7FE" w14:textId="77777777" w:rsidR="00C51944" w:rsidRPr="00345D0B" w:rsidRDefault="00C51944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6"/>
            <w:vAlign w:val="bottom"/>
          </w:tcPr>
          <w:p w14:paraId="3A8642D4" w14:textId="68AF3CB5" w:rsidR="00C51944" w:rsidRPr="00345D0B" w:rsidRDefault="00C51944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345D0B" w14:paraId="51227D21" w14:textId="77777777" w:rsidTr="0087088F">
        <w:tc>
          <w:tcPr>
            <w:tcW w:w="3780" w:type="dxa"/>
          </w:tcPr>
          <w:p w14:paraId="7F2A3E85" w14:textId="4BB65E3F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345D0B">
              <w:rPr>
                <w:cs/>
              </w:rPr>
              <w:t xml:space="preserve">ณ วันที่ </w:t>
            </w:r>
            <w:r w:rsidR="00336745" w:rsidRPr="00336745">
              <w:t>1</w:t>
            </w:r>
            <w:r w:rsidRPr="00345D0B">
              <w:rPr>
                <w:cs/>
              </w:rPr>
              <w:t xml:space="preserve"> มกราคม </w:t>
            </w:r>
            <w:r w:rsidR="00336745" w:rsidRPr="00336745">
              <w:t>2564</w:t>
            </w:r>
            <w:r w:rsidRPr="00345D0B">
              <w:rPr>
                <w:cs/>
              </w:rPr>
              <w:t xml:space="preserve"> </w:t>
            </w:r>
          </w:p>
        </w:tc>
        <w:tc>
          <w:tcPr>
            <w:tcW w:w="990" w:type="dxa"/>
          </w:tcPr>
          <w:p w14:paraId="0AFE25B9" w14:textId="5B4EC71C" w:rsidR="00C51944" w:rsidRPr="00DA349A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12AD7652" w14:textId="3C2FF629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30"/>
              </w:tabs>
              <w:spacing w:line="340" w:lineRule="exact"/>
              <w:ind w:right="70"/>
              <w:jc w:val="right"/>
            </w:pPr>
            <w:r w:rsidRPr="00336745">
              <w:t>8</w:t>
            </w:r>
            <w:r w:rsidR="00C51944" w:rsidRPr="00C51944">
              <w:t>,</w:t>
            </w:r>
            <w:r w:rsidRPr="00336745">
              <w:t>770</w:t>
            </w:r>
          </w:p>
        </w:tc>
        <w:tc>
          <w:tcPr>
            <w:tcW w:w="1620" w:type="dxa"/>
            <w:vAlign w:val="bottom"/>
          </w:tcPr>
          <w:p w14:paraId="23A0E0F6" w14:textId="1E350A5A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336745">
              <w:t>9</w:t>
            </w:r>
          </w:p>
        </w:tc>
        <w:tc>
          <w:tcPr>
            <w:tcW w:w="1530" w:type="dxa"/>
          </w:tcPr>
          <w:p w14:paraId="772D823B" w14:textId="25036A6F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336745">
              <w:t>1</w:t>
            </w:r>
            <w:r w:rsidR="00C51944" w:rsidRPr="00C51944">
              <w:t>,</w:t>
            </w:r>
            <w:r w:rsidRPr="00336745">
              <w:t>374</w:t>
            </w:r>
          </w:p>
        </w:tc>
        <w:tc>
          <w:tcPr>
            <w:tcW w:w="1500" w:type="dxa"/>
            <w:vAlign w:val="bottom"/>
          </w:tcPr>
          <w:p w14:paraId="6DE3078B" w14:textId="774DF933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 w:rsidRPr="00336745">
              <w:t>18</w:t>
            </w:r>
          </w:p>
        </w:tc>
        <w:tc>
          <w:tcPr>
            <w:tcW w:w="1470" w:type="dxa"/>
            <w:vAlign w:val="bottom"/>
          </w:tcPr>
          <w:p w14:paraId="39A558F5" w14:textId="310D81FF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  <w:ind w:right="70"/>
              <w:rPr>
                <w:highlight w:val="yellow"/>
              </w:rPr>
            </w:pPr>
            <w:r w:rsidRPr="00336745">
              <w:t>916</w:t>
            </w:r>
          </w:p>
        </w:tc>
        <w:tc>
          <w:tcPr>
            <w:tcW w:w="1530" w:type="dxa"/>
            <w:vAlign w:val="bottom"/>
          </w:tcPr>
          <w:p w14:paraId="1752736B" w14:textId="763A7347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340" w:lineRule="exact"/>
              <w:ind w:right="70"/>
              <w:jc w:val="right"/>
            </w:pPr>
            <w:r w:rsidRPr="00336745">
              <w:t>11</w:t>
            </w:r>
            <w:r w:rsidR="00C51944" w:rsidRPr="00C51944">
              <w:t>,</w:t>
            </w:r>
            <w:r w:rsidRPr="00336745">
              <w:t>087</w:t>
            </w:r>
          </w:p>
        </w:tc>
      </w:tr>
      <w:tr w:rsidR="00C51944" w:rsidRPr="00345D0B" w14:paraId="27CDA35D" w14:textId="77777777" w:rsidTr="0087088F">
        <w:tc>
          <w:tcPr>
            <w:tcW w:w="3780" w:type="dxa"/>
          </w:tcPr>
          <w:p w14:paraId="332729BD" w14:textId="77777777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345D0B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6C8B399" w14:textId="77777777" w:rsidR="00C51944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0DD5" w14:textId="3151C65F" w:rsidR="00C51944" w:rsidRPr="00B239C1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30"/>
              </w:tabs>
              <w:spacing w:line="340" w:lineRule="exact"/>
              <w:ind w:right="70"/>
              <w:jc w:val="right"/>
            </w:pPr>
            <w:r w:rsidRPr="00336745">
              <w:t>215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5382" w14:textId="1683CD2C" w:rsidR="00C51944" w:rsidRPr="00B239C1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</w:tabs>
              <w:spacing w:line="340" w:lineRule="exact"/>
              <w:ind w:right="7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5A89A85" w14:textId="56364996" w:rsidR="00C51944" w:rsidRPr="00B239C1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>
              <w:rPr>
                <w:cs/>
              </w:rPr>
              <w:t>-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85BC" w14:textId="7E32254F" w:rsidR="00C51944" w:rsidRPr="00B239C1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44A1" w14:textId="2136E50E" w:rsidR="00C51944" w:rsidRPr="00951F45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  <w:ind w:right="70"/>
              <w:rPr>
                <w:highlight w:val="yellow"/>
              </w:rPr>
            </w:pPr>
            <w:r w:rsidRPr="00336745">
              <w:t>1</w:t>
            </w:r>
          </w:p>
        </w:tc>
        <w:tc>
          <w:tcPr>
            <w:tcW w:w="1530" w:type="dxa"/>
            <w:vAlign w:val="bottom"/>
          </w:tcPr>
          <w:p w14:paraId="6624AB54" w14:textId="3CDAF9B5" w:rsidR="00C51944" w:rsidRPr="00DE423E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340" w:lineRule="exact"/>
              <w:ind w:right="70"/>
              <w:jc w:val="right"/>
            </w:pPr>
            <w:r w:rsidRPr="00336745">
              <w:t>216</w:t>
            </w:r>
          </w:p>
        </w:tc>
      </w:tr>
      <w:tr w:rsidR="00C51944" w:rsidRPr="00345D0B" w14:paraId="4F484927" w14:textId="77777777" w:rsidTr="0087088F">
        <w:trPr>
          <w:trHeight w:val="272"/>
        </w:trPr>
        <w:tc>
          <w:tcPr>
            <w:tcW w:w="3780" w:type="dxa"/>
          </w:tcPr>
          <w:p w14:paraId="6067D056" w14:textId="396A6E84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>
              <w:rPr>
                <w:cs/>
              </w:rPr>
              <w:t>ค่า</w:t>
            </w:r>
            <w:r w:rsidR="008548D8">
              <w:rPr>
                <w:rFonts w:hint="cs"/>
                <w:cs/>
              </w:rPr>
              <w:t>เสื่อมราคา</w:t>
            </w:r>
            <w:r w:rsidRPr="00345D0B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336EE26C" w14:textId="77777777" w:rsidR="00C51944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056E7" w14:textId="4A67C410" w:rsidR="00C51944" w:rsidRPr="00B239C1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30"/>
              </w:tabs>
              <w:spacing w:line="340" w:lineRule="exact"/>
              <w:jc w:val="right"/>
            </w:pPr>
            <w:r>
              <w:rPr>
                <w:cs/>
              </w:rPr>
              <w:t>(</w:t>
            </w:r>
            <w:r w:rsidR="00336745" w:rsidRPr="00336745">
              <w:t>193</w:t>
            </w:r>
            <w:r>
              <w:rPr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27F5C" w14:textId="08F01AFB" w:rsidR="00C51944" w:rsidRPr="00B239C1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</w:tabs>
              <w:spacing w:line="340" w:lineRule="exact"/>
              <w:ind w:right="7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3DCC309" w14:textId="1CCF7805" w:rsidR="00C51944" w:rsidRPr="00B239C1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70"/>
              </w:tabs>
              <w:spacing w:line="340" w:lineRule="exact"/>
              <w:jc w:val="right"/>
            </w:pPr>
            <w:r>
              <w:rPr>
                <w:cs/>
              </w:rPr>
              <w:t>(</w:t>
            </w:r>
            <w:r w:rsidR="00336745" w:rsidRPr="00336745">
              <w:t>161</w:t>
            </w:r>
            <w:r>
              <w:rPr>
                <w:cs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32F92" w14:textId="005A5D46" w:rsidR="00C51944" w:rsidRPr="00B239C1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30"/>
              </w:tabs>
              <w:spacing w:line="340" w:lineRule="exact"/>
              <w:jc w:val="right"/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rPr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BDA23" w14:textId="3B2E5CC0" w:rsidR="00C51944" w:rsidRPr="00DE423E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60"/>
              </w:tabs>
              <w:spacing w:line="340" w:lineRule="exact"/>
              <w:jc w:val="right"/>
            </w:pPr>
            <w:r>
              <w:rPr>
                <w:cs/>
              </w:rPr>
              <w:t>(</w:t>
            </w:r>
            <w:r w:rsidR="00336745" w:rsidRPr="00336745">
              <w:t>130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E7C3D4C" w14:textId="54D76696" w:rsidR="00C51944" w:rsidRPr="00DE423E" w:rsidRDefault="00DE423E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00"/>
              </w:tabs>
              <w:spacing w:line="340" w:lineRule="exact"/>
              <w:jc w:val="right"/>
            </w:pPr>
            <w:r>
              <w:rPr>
                <w:cs/>
              </w:rPr>
              <w:t>(</w:t>
            </w:r>
            <w:r w:rsidR="00336745" w:rsidRPr="00336745">
              <w:t>485</w:t>
            </w:r>
            <w:r>
              <w:rPr>
                <w:cs/>
              </w:rPr>
              <w:t>)</w:t>
            </w:r>
          </w:p>
        </w:tc>
      </w:tr>
      <w:tr w:rsidR="00C51944" w:rsidRPr="00345D0B" w14:paraId="4544E6E9" w14:textId="77777777" w:rsidTr="00951F45">
        <w:trPr>
          <w:trHeight w:val="272"/>
        </w:trPr>
        <w:tc>
          <w:tcPr>
            <w:tcW w:w="3780" w:type="dxa"/>
          </w:tcPr>
          <w:p w14:paraId="2BCD60C0" w14:textId="392FDEE4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1CF30E95" w14:textId="77777777" w:rsidR="00C51944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57EEB" w14:textId="45D6FF2D" w:rsidR="00C51944" w:rsidRPr="00B239C1" w:rsidRDefault="00DE423E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30"/>
              </w:tabs>
              <w:spacing w:line="340" w:lineRule="exact"/>
              <w:jc w:val="right"/>
            </w:pPr>
            <w:r>
              <w:rPr>
                <w:cs/>
              </w:rPr>
              <w:t>(</w:t>
            </w:r>
            <w:r w:rsidR="00336745" w:rsidRPr="00336745">
              <w:t>7</w:t>
            </w:r>
            <w:r>
              <w:rPr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2B6B1" w14:textId="1E84CD8E" w:rsidR="00C51944" w:rsidRPr="00B239C1" w:rsidRDefault="0004641A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C9EBDF5" w14:textId="25C556E0" w:rsidR="00C51944" w:rsidRPr="00B239C1" w:rsidRDefault="00DE423E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77C6A" w14:textId="5553B1DA" w:rsidR="00C51944" w:rsidRPr="00B239C1" w:rsidRDefault="00DE423E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CEB30" w14:textId="1C1FD5BB" w:rsidR="00C51944" w:rsidRPr="00DE423E" w:rsidRDefault="00DE423E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40" w:lineRule="exact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89773DE" w14:textId="2C7FBED7" w:rsidR="00C51944" w:rsidRPr="00DE423E" w:rsidRDefault="00DE423E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00"/>
              </w:tabs>
              <w:spacing w:line="340" w:lineRule="exact"/>
              <w:jc w:val="right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7</w:t>
            </w:r>
            <w:r>
              <w:rPr>
                <w:cs/>
              </w:rPr>
              <w:t>)</w:t>
            </w:r>
          </w:p>
        </w:tc>
      </w:tr>
      <w:tr w:rsidR="00C51944" w:rsidRPr="00345D0B" w14:paraId="245EB967" w14:textId="77777777" w:rsidTr="00951F45">
        <w:tc>
          <w:tcPr>
            <w:tcW w:w="3780" w:type="dxa"/>
          </w:tcPr>
          <w:p w14:paraId="7F5B5B9F" w14:textId="41648417" w:rsidR="00C51944" w:rsidRPr="00345D0B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345D0B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</w:t>
            </w:r>
            <w:r w:rsidR="00336745" w:rsidRPr="00336745">
              <w:rPr>
                <w:rFonts w:hint="cs"/>
                <w:b/>
                <w:bCs/>
              </w:rPr>
              <w:t>1</w:t>
            </w:r>
            <w:r w:rsidRPr="00345D0B">
              <w:rPr>
                <w:b/>
                <w:bCs/>
                <w:cs/>
              </w:rPr>
              <w:t xml:space="preserve"> มีนาคม </w:t>
            </w:r>
            <w:r w:rsidR="00336745" w:rsidRPr="00336745">
              <w:rPr>
                <w:b/>
                <w:bCs/>
              </w:rPr>
              <w:t>2564</w:t>
            </w:r>
          </w:p>
        </w:tc>
        <w:tc>
          <w:tcPr>
            <w:tcW w:w="990" w:type="dxa"/>
          </w:tcPr>
          <w:p w14:paraId="4A35BC69" w14:textId="77777777" w:rsidR="00C51944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6ED6E0F0" w14:textId="3DEAD84B" w:rsidR="00C51944" w:rsidRPr="00B239C1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4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8</w:t>
            </w:r>
            <w:r w:rsidR="00DE423E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785</w:t>
            </w:r>
          </w:p>
        </w:tc>
        <w:tc>
          <w:tcPr>
            <w:tcW w:w="1620" w:type="dxa"/>
            <w:vAlign w:val="bottom"/>
          </w:tcPr>
          <w:p w14:paraId="448052E5" w14:textId="773393F5" w:rsidR="00C51944" w:rsidRPr="00951F45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9</w:t>
            </w:r>
          </w:p>
        </w:tc>
        <w:tc>
          <w:tcPr>
            <w:tcW w:w="1530" w:type="dxa"/>
          </w:tcPr>
          <w:p w14:paraId="351E809D" w14:textId="49794F72" w:rsidR="00C51944" w:rsidRPr="00B239C1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DE423E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213</w:t>
            </w:r>
          </w:p>
        </w:tc>
        <w:tc>
          <w:tcPr>
            <w:tcW w:w="1500" w:type="dxa"/>
            <w:vAlign w:val="bottom"/>
          </w:tcPr>
          <w:p w14:paraId="09F8F0D7" w14:textId="1296F181" w:rsidR="00C51944" w:rsidRPr="00B239C1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17</w:t>
            </w:r>
          </w:p>
        </w:tc>
        <w:tc>
          <w:tcPr>
            <w:tcW w:w="1470" w:type="dxa"/>
            <w:vAlign w:val="bottom"/>
          </w:tcPr>
          <w:p w14:paraId="2E3C0CD2" w14:textId="2EA59EB0" w:rsidR="00C51944" w:rsidRPr="00DE423E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40" w:lineRule="exact"/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787</w:t>
            </w:r>
          </w:p>
        </w:tc>
        <w:tc>
          <w:tcPr>
            <w:tcW w:w="1530" w:type="dxa"/>
            <w:vAlign w:val="bottom"/>
          </w:tcPr>
          <w:p w14:paraId="50C4AE47" w14:textId="78DE77AD" w:rsidR="00C51944" w:rsidRPr="00DE423E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-20"/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10</w:t>
            </w:r>
            <w:r w:rsidR="00DE423E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811</w:t>
            </w:r>
          </w:p>
        </w:tc>
      </w:tr>
    </w:tbl>
    <w:p w14:paraId="526C0000" w14:textId="7FD45D39" w:rsidR="006B5486" w:rsidRPr="00264F4A" w:rsidRDefault="006B5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  <w:lang w:val="en-GB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2070"/>
        <w:gridCol w:w="1620"/>
        <w:gridCol w:w="1530"/>
        <w:gridCol w:w="1530"/>
        <w:gridCol w:w="1440"/>
        <w:gridCol w:w="1530"/>
      </w:tblGrid>
      <w:tr w:rsidR="00DA349A" w:rsidRPr="00345D0B" w14:paraId="38AD9C99" w14:textId="77777777" w:rsidTr="0087088F">
        <w:trPr>
          <w:tblHeader/>
        </w:trPr>
        <w:tc>
          <w:tcPr>
            <w:tcW w:w="4410" w:type="dxa"/>
          </w:tcPr>
          <w:p w14:paraId="53FE03A3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2070" w:type="dxa"/>
          </w:tcPr>
          <w:p w14:paraId="037FD388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52DE63F5" w14:textId="6280D532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345D0B">
              <w:rPr>
                <w:rFonts w:eastAsia="Calibri"/>
                <w:b/>
                <w:bCs/>
                <w:cs/>
              </w:rPr>
              <w:t>งบการเงิน</w:t>
            </w:r>
            <w:r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DA349A" w:rsidRPr="00345D0B" w14:paraId="4627E369" w14:textId="77777777" w:rsidTr="0087088F">
        <w:trPr>
          <w:tblHeader/>
        </w:trPr>
        <w:tc>
          <w:tcPr>
            <w:tcW w:w="4410" w:type="dxa"/>
          </w:tcPr>
          <w:p w14:paraId="775D7750" w14:textId="77777777" w:rsid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57B7412E" w14:textId="77777777" w:rsid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2C4C6B23" w14:textId="64DA66C9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070" w:type="dxa"/>
          </w:tcPr>
          <w:p w14:paraId="6C6F2E32" w14:textId="77777777" w:rsid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3E40A1B" w14:textId="77777777" w:rsid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ACFF8F4" w14:textId="0DBD3E8E" w:rsidR="00DA349A" w:rsidRPr="00DA349A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620" w:type="dxa"/>
            <w:vAlign w:val="bottom"/>
          </w:tcPr>
          <w:p w14:paraId="0AB6E700" w14:textId="59E2BF41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อาคารและ</w:t>
            </w:r>
          </w:p>
          <w:p w14:paraId="25C890D7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ที่ดินพร้อม</w:t>
            </w:r>
          </w:p>
          <w:p w14:paraId="1A695788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345D0B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530" w:type="dxa"/>
            <w:vAlign w:val="bottom"/>
          </w:tcPr>
          <w:p w14:paraId="564FC490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  <w:vAlign w:val="bottom"/>
          </w:tcPr>
          <w:p w14:paraId="4D349F14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440" w:type="dxa"/>
            <w:vAlign w:val="bottom"/>
          </w:tcPr>
          <w:p w14:paraId="76C7A924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ยานพาหนะและ</w:t>
            </w:r>
          </w:p>
          <w:p w14:paraId="64B0B2FA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530" w:type="dxa"/>
            <w:vAlign w:val="bottom"/>
          </w:tcPr>
          <w:p w14:paraId="69CF060C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345D0B">
              <w:rPr>
                <w:rFonts w:eastAsia="Calibri"/>
                <w:cs/>
              </w:rPr>
              <w:t>รวม</w:t>
            </w:r>
          </w:p>
        </w:tc>
      </w:tr>
      <w:tr w:rsidR="00DA349A" w:rsidRPr="00345D0B" w14:paraId="3A48D1C3" w14:textId="77777777" w:rsidTr="0087088F">
        <w:tc>
          <w:tcPr>
            <w:tcW w:w="4410" w:type="dxa"/>
          </w:tcPr>
          <w:p w14:paraId="034BFFF3" w14:textId="77777777" w:rsidR="00DA349A" w:rsidRPr="00345D0B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2070" w:type="dxa"/>
          </w:tcPr>
          <w:p w14:paraId="4213904A" w14:textId="77777777" w:rsidR="00DA349A" w:rsidRPr="00345D0B" w:rsidRDefault="00DA349A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15A6C7B9" w14:textId="478E8866" w:rsidR="00DA349A" w:rsidRPr="00345D0B" w:rsidRDefault="00DA349A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5D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345D0B" w14:paraId="1447C06C" w14:textId="77777777" w:rsidTr="0087088F">
        <w:tc>
          <w:tcPr>
            <w:tcW w:w="4410" w:type="dxa"/>
          </w:tcPr>
          <w:p w14:paraId="16A3F03F" w14:textId="63A4DB79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2E2538">
              <w:rPr>
                <w:cs/>
              </w:rPr>
              <w:t xml:space="preserve">ณ วันที่ </w:t>
            </w:r>
            <w:r w:rsidR="00336745" w:rsidRPr="00336745">
              <w:t>1</w:t>
            </w:r>
            <w:r w:rsidRPr="002E2538">
              <w:rPr>
                <w:cs/>
              </w:rPr>
              <w:t xml:space="preserve"> มกราคม </w:t>
            </w:r>
            <w:r w:rsidR="00336745" w:rsidRPr="00336745">
              <w:t>2564</w:t>
            </w:r>
          </w:p>
        </w:tc>
        <w:tc>
          <w:tcPr>
            <w:tcW w:w="2070" w:type="dxa"/>
          </w:tcPr>
          <w:p w14:paraId="426073CD" w14:textId="40207CF2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620" w:type="dxa"/>
            <w:vAlign w:val="bottom"/>
          </w:tcPr>
          <w:p w14:paraId="2A446287" w14:textId="2B0FE1AE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336745">
              <w:t>8</w:t>
            </w:r>
            <w:r w:rsidR="00262831">
              <w:t>,</w:t>
            </w:r>
            <w:r w:rsidRPr="00336745">
              <w:t>101</w:t>
            </w:r>
          </w:p>
        </w:tc>
        <w:tc>
          <w:tcPr>
            <w:tcW w:w="1530" w:type="dxa"/>
            <w:vAlign w:val="bottom"/>
          </w:tcPr>
          <w:p w14:paraId="1C848D04" w14:textId="32A787C8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336745">
              <w:t>9</w:t>
            </w:r>
          </w:p>
        </w:tc>
        <w:tc>
          <w:tcPr>
            <w:tcW w:w="1530" w:type="dxa"/>
            <w:vAlign w:val="bottom"/>
          </w:tcPr>
          <w:p w14:paraId="2422A03B" w14:textId="2A18C878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 w:rsidRPr="00336745">
              <w:t>1</w:t>
            </w:r>
            <w:r w:rsidR="00C51944" w:rsidRPr="00C51944">
              <w:t>,</w:t>
            </w:r>
            <w:r w:rsidRPr="00336745">
              <w:t>374</w:t>
            </w:r>
          </w:p>
        </w:tc>
        <w:tc>
          <w:tcPr>
            <w:tcW w:w="1440" w:type="dxa"/>
            <w:vAlign w:val="bottom"/>
          </w:tcPr>
          <w:p w14:paraId="5F69BFBD" w14:textId="25BC347E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  <w:ind w:right="70"/>
            </w:pPr>
            <w:r w:rsidRPr="00336745">
              <w:t>903</w:t>
            </w:r>
          </w:p>
        </w:tc>
        <w:tc>
          <w:tcPr>
            <w:tcW w:w="1530" w:type="dxa"/>
            <w:vAlign w:val="bottom"/>
          </w:tcPr>
          <w:p w14:paraId="76ED9A5C" w14:textId="08D88FC2" w:rsidR="00C51944" w:rsidRPr="00C51944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340" w:lineRule="exact"/>
              <w:ind w:right="70"/>
              <w:jc w:val="right"/>
              <w:rPr>
                <w:cs/>
              </w:rPr>
            </w:pPr>
            <w:r w:rsidRPr="00336745">
              <w:t>10</w:t>
            </w:r>
            <w:r w:rsidR="00C51944" w:rsidRPr="00C51944">
              <w:t>,</w:t>
            </w:r>
            <w:r w:rsidRPr="00336745">
              <w:t>387</w:t>
            </w:r>
          </w:p>
        </w:tc>
      </w:tr>
      <w:tr w:rsidR="00C51944" w:rsidRPr="00345D0B" w14:paraId="55BBCCA2" w14:textId="77777777" w:rsidTr="0087088F">
        <w:tc>
          <w:tcPr>
            <w:tcW w:w="4410" w:type="dxa"/>
          </w:tcPr>
          <w:p w14:paraId="1FADB299" w14:textId="77777777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E2538">
              <w:rPr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387693A" w14:textId="77777777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565F" w14:textId="3ECAF56C" w:rsidR="00C51944" w:rsidRPr="002E2538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336745">
              <w:t>183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5C98" w14:textId="55B1146E" w:rsidR="00C51944" w:rsidRPr="002E2538" w:rsidRDefault="00CC50B6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0423" w14:textId="39E3137C" w:rsidR="00C51944" w:rsidRPr="002E2538" w:rsidRDefault="00CC50B6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>
              <w:rPr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B983" w14:textId="5BC3956A" w:rsidR="00C51944" w:rsidRPr="002E2538" w:rsidRDefault="00CC50B6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  <w:ind w:right="70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6FCA7BC" w14:textId="350A771B" w:rsidR="00C51944" w:rsidRPr="002E2538" w:rsidRDefault="0033674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line="340" w:lineRule="exact"/>
              <w:ind w:right="70"/>
              <w:jc w:val="right"/>
            </w:pPr>
            <w:r w:rsidRPr="00336745">
              <w:t>183</w:t>
            </w:r>
          </w:p>
        </w:tc>
      </w:tr>
      <w:tr w:rsidR="00C51944" w:rsidRPr="00345D0B" w14:paraId="10CB73D7" w14:textId="77777777" w:rsidTr="0087088F">
        <w:trPr>
          <w:trHeight w:val="272"/>
        </w:trPr>
        <w:tc>
          <w:tcPr>
            <w:tcW w:w="4410" w:type="dxa"/>
          </w:tcPr>
          <w:p w14:paraId="0C027D2A" w14:textId="6619EF22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2E2538">
              <w:rPr>
                <w:cs/>
              </w:rPr>
              <w:t>ค่า</w:t>
            </w:r>
            <w:r w:rsidR="00262831">
              <w:rPr>
                <w:rFonts w:hint="cs"/>
                <w:cs/>
              </w:rPr>
              <w:t>เสื่อมราคา</w:t>
            </w:r>
            <w:r w:rsidRPr="002E2538">
              <w:rPr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5843F7E3" w14:textId="77777777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868B5" w14:textId="1B3F47A2" w:rsidR="00C51944" w:rsidRPr="002E2538" w:rsidRDefault="00D1199C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40" w:lineRule="exact"/>
            </w:pPr>
            <w:r>
              <w:rPr>
                <w:cs/>
              </w:rPr>
              <w:t>(</w:t>
            </w:r>
            <w:r w:rsidR="00336745" w:rsidRPr="00336745">
              <w:t>181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5C74A" w14:textId="23841E44" w:rsidR="00C51944" w:rsidRPr="002E2538" w:rsidRDefault="0004641A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B2C10" w14:textId="69935A53" w:rsidR="00C51944" w:rsidRPr="002E2538" w:rsidRDefault="00D1199C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40" w:lineRule="exact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161</w:t>
            </w:r>
            <w:r>
              <w:rPr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634E9" w14:textId="0C085ECF" w:rsidR="00C51944" w:rsidRPr="002E2538" w:rsidRDefault="00D1199C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340" w:lineRule="exact"/>
            </w:pPr>
            <w:r>
              <w:rPr>
                <w:cs/>
              </w:rPr>
              <w:t>(</w:t>
            </w:r>
            <w:r w:rsidR="00336745" w:rsidRPr="00336745">
              <w:t>128</w:t>
            </w:r>
            <w:r>
              <w:rPr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31892FA" w14:textId="2F23723D" w:rsidR="00C51944" w:rsidRPr="002E2538" w:rsidRDefault="00CC50B6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340" w:lineRule="exact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470</w:t>
            </w:r>
            <w:r>
              <w:rPr>
                <w:cs/>
              </w:rPr>
              <w:t>)</w:t>
            </w:r>
          </w:p>
        </w:tc>
      </w:tr>
      <w:tr w:rsidR="00C51944" w:rsidRPr="00345D0B" w14:paraId="60C07A96" w14:textId="77777777" w:rsidTr="0087088F">
        <w:tc>
          <w:tcPr>
            <w:tcW w:w="4410" w:type="dxa"/>
          </w:tcPr>
          <w:p w14:paraId="6827ABB0" w14:textId="0D8095B8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2E2538">
              <w:rPr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</w:rPr>
              <w:t>31</w:t>
            </w:r>
            <w:r w:rsidRPr="002E2538">
              <w:rPr>
                <w:b/>
                <w:bCs/>
                <w:cs/>
              </w:rPr>
              <w:t xml:space="preserve"> มีนาคม </w:t>
            </w:r>
            <w:r w:rsidR="00336745" w:rsidRPr="00336745">
              <w:rPr>
                <w:b/>
                <w:bCs/>
              </w:rPr>
              <w:t>2564</w:t>
            </w:r>
          </w:p>
        </w:tc>
        <w:tc>
          <w:tcPr>
            <w:tcW w:w="2070" w:type="dxa"/>
          </w:tcPr>
          <w:p w14:paraId="34E7AA35" w14:textId="77777777" w:rsidR="00C51944" w:rsidRPr="002E2538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54F25BB3" w14:textId="70F362B9" w:rsidR="00C51944" w:rsidRPr="002E2538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8</w:t>
            </w:r>
            <w:r w:rsidR="00D1199C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103</w:t>
            </w:r>
          </w:p>
        </w:tc>
        <w:tc>
          <w:tcPr>
            <w:tcW w:w="1530" w:type="dxa"/>
            <w:vAlign w:val="bottom"/>
          </w:tcPr>
          <w:p w14:paraId="70B4B6EB" w14:textId="29FB7BB6" w:rsidR="00C51944" w:rsidRPr="00796320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9</w:t>
            </w:r>
          </w:p>
        </w:tc>
        <w:tc>
          <w:tcPr>
            <w:tcW w:w="1530" w:type="dxa"/>
            <w:vAlign w:val="bottom"/>
          </w:tcPr>
          <w:p w14:paraId="5FDA4DDB" w14:textId="7BEAEEB4" w:rsidR="00C51944" w:rsidRPr="002E2538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D1199C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213</w:t>
            </w:r>
          </w:p>
        </w:tc>
        <w:tc>
          <w:tcPr>
            <w:tcW w:w="1440" w:type="dxa"/>
            <w:vAlign w:val="bottom"/>
          </w:tcPr>
          <w:p w14:paraId="54E9A765" w14:textId="548B83B3" w:rsidR="00C51944" w:rsidRPr="002E2538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40" w:lineRule="exact"/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775</w:t>
            </w:r>
          </w:p>
        </w:tc>
        <w:tc>
          <w:tcPr>
            <w:tcW w:w="1530" w:type="dxa"/>
            <w:vAlign w:val="bottom"/>
          </w:tcPr>
          <w:p w14:paraId="22C7A98E" w14:textId="687F1816" w:rsidR="00C51944" w:rsidRPr="002E2538" w:rsidRDefault="0033674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-20"/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10</w:t>
            </w:r>
            <w:r w:rsidR="00CC50B6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100</w:t>
            </w:r>
          </w:p>
        </w:tc>
      </w:tr>
    </w:tbl>
    <w:p w14:paraId="110C7AF7" w14:textId="77777777" w:rsidR="00FF612E" w:rsidRDefault="00FF612E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FF612E" w:rsidSect="00D4542E">
          <w:headerReference w:type="default" r:id="rId20"/>
          <w:footerReference w:type="default" r:id="rId21"/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</w:p>
    <w:p w14:paraId="7607545D" w14:textId="22AF4856" w:rsidR="00305736" w:rsidRPr="00345D0B" w:rsidRDefault="00305736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45D0B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123C5977" w14:textId="77777777" w:rsidR="00305736" w:rsidRPr="00305736" w:rsidRDefault="00305736" w:rsidP="002B4156">
      <w:pPr>
        <w:rPr>
          <w:cs/>
        </w:rPr>
      </w:pPr>
    </w:p>
    <w:p w14:paraId="3040F071" w14:textId="3BD41BD6" w:rsidR="00305736" w:rsidRDefault="00C832C5" w:rsidP="003057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รายการเคลื่อนไหวของ</w:t>
      </w:r>
      <w:r w:rsidR="00305736" w:rsidRPr="00F20DB7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305736" w:rsidRPr="00F20DB7">
        <w:rPr>
          <w:rFonts w:ascii="Angsana New" w:hAnsi="Angsana New"/>
          <w:sz w:val="30"/>
          <w:szCs w:val="30"/>
          <w:cs/>
        </w:rPr>
        <w:t>ระหว่างงวด</w:t>
      </w:r>
      <w:r w:rsidR="00305736" w:rsidRPr="00F20DB7">
        <w:rPr>
          <w:rFonts w:ascii="Angsana New" w:hAnsi="Angsana New" w:hint="cs"/>
          <w:sz w:val="30"/>
          <w:szCs w:val="30"/>
          <w:cs/>
        </w:rPr>
        <w:t>สาม</w:t>
      </w:r>
      <w:r w:rsidR="00305736" w:rsidRPr="00F20DB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36745" w:rsidRPr="00336745">
        <w:rPr>
          <w:rFonts w:ascii="Angsana New" w:hAnsi="Angsana New"/>
          <w:sz w:val="30"/>
          <w:szCs w:val="30"/>
        </w:rPr>
        <w:t>31</w:t>
      </w:r>
      <w:r w:rsidR="00305736" w:rsidRPr="00F20DB7">
        <w:rPr>
          <w:rFonts w:ascii="Angsana New" w:hAnsi="Angsana New"/>
          <w:sz w:val="30"/>
          <w:szCs w:val="30"/>
          <w:cs/>
        </w:rPr>
        <w:t xml:space="preserve"> ม</w:t>
      </w:r>
      <w:r w:rsidR="00305736" w:rsidRPr="00F20DB7">
        <w:rPr>
          <w:rFonts w:ascii="Angsana New" w:hAnsi="Angsana New" w:hint="cs"/>
          <w:sz w:val="30"/>
          <w:szCs w:val="30"/>
          <w:cs/>
        </w:rPr>
        <w:t>ีนาคม</w:t>
      </w:r>
      <w:r w:rsidR="00305736" w:rsidRPr="00F20DB7">
        <w:rPr>
          <w:rFonts w:ascii="Angsana New" w:hAnsi="Angsana New"/>
          <w:sz w:val="30"/>
          <w:szCs w:val="30"/>
          <w:cs/>
        </w:rPr>
        <w:t xml:space="preserve"> </w:t>
      </w:r>
      <w:r w:rsidR="00336745" w:rsidRPr="00336745">
        <w:rPr>
          <w:rFonts w:ascii="Angsana New" w:hAnsi="Angsana New"/>
          <w:sz w:val="30"/>
          <w:szCs w:val="30"/>
        </w:rPr>
        <w:t>2564</w:t>
      </w:r>
      <w:r w:rsidR="00305736" w:rsidRPr="00F20DB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65D06F" w14:textId="77777777" w:rsidR="00CE0EA4" w:rsidRDefault="00CE0EA4" w:rsidP="003057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404"/>
        <w:gridCol w:w="1314"/>
        <w:gridCol w:w="1314"/>
        <w:gridCol w:w="1314"/>
        <w:gridCol w:w="1314"/>
      </w:tblGrid>
      <w:tr w:rsidR="00CE0EA4" w:rsidRPr="00345D0B" w14:paraId="7B25879B" w14:textId="77777777" w:rsidTr="009C7A32">
        <w:trPr>
          <w:tblHeader/>
        </w:trPr>
        <w:tc>
          <w:tcPr>
            <w:tcW w:w="2700" w:type="dxa"/>
          </w:tcPr>
          <w:p w14:paraId="46679DE9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6660" w:type="dxa"/>
            <w:gridSpan w:val="5"/>
            <w:vAlign w:val="bottom"/>
          </w:tcPr>
          <w:p w14:paraId="1021C8EB" w14:textId="77777777" w:rsidR="00CE0EA4" w:rsidRPr="00345D0B" w:rsidRDefault="00CE0EA4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</w:rPr>
            </w:pPr>
            <w:r w:rsidRPr="00345D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F612E" w:rsidRPr="00345D0B" w14:paraId="5E040106" w14:textId="77777777" w:rsidTr="009C7A32">
        <w:trPr>
          <w:tblHeader/>
        </w:trPr>
        <w:tc>
          <w:tcPr>
            <w:tcW w:w="2700" w:type="dxa"/>
          </w:tcPr>
          <w:p w14:paraId="69D033E7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404" w:type="dxa"/>
            <w:vAlign w:val="bottom"/>
          </w:tcPr>
          <w:p w14:paraId="736402A7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EC6A36C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314" w:type="dxa"/>
            <w:vAlign w:val="bottom"/>
          </w:tcPr>
          <w:p w14:paraId="7394CFAC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314" w:type="dxa"/>
            <w:vAlign w:val="bottom"/>
          </w:tcPr>
          <w:p w14:paraId="2EEFEC0D" w14:textId="52E09FF6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สัญญาซื้อขายไฟฟ้า</w:t>
            </w:r>
            <w:r w:rsidRPr="0091790C">
              <w:rPr>
                <w:rFonts w:asciiTheme="majorBidi" w:hAnsiTheme="majorBidi" w:cstheme="majorBidi"/>
                <w:cs/>
              </w:rPr>
              <w:t xml:space="preserve">แบบ </w:t>
            </w:r>
            <w:r w:rsidRPr="0091790C">
              <w:rPr>
                <w:rFonts w:asciiTheme="majorBidi" w:hAnsiTheme="majorBidi" w:cstheme="majorBidi"/>
              </w:rPr>
              <w:t>Feed</w:t>
            </w:r>
            <w:r w:rsidRPr="0091790C">
              <w:rPr>
                <w:rFonts w:asciiTheme="majorBidi" w:hAnsiTheme="majorBidi" w:cstheme="majorBidi"/>
                <w:cs/>
              </w:rPr>
              <w:t>-</w:t>
            </w:r>
            <w:r w:rsidRPr="0091790C">
              <w:rPr>
                <w:rFonts w:asciiTheme="majorBidi" w:hAnsiTheme="majorBidi" w:cstheme="majorBidi"/>
              </w:rPr>
              <w:t>in Tariff</w:t>
            </w:r>
          </w:p>
        </w:tc>
        <w:tc>
          <w:tcPr>
            <w:tcW w:w="1314" w:type="dxa"/>
            <w:vAlign w:val="bottom"/>
          </w:tcPr>
          <w:p w14:paraId="453F7E39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314" w:type="dxa"/>
            <w:vAlign w:val="bottom"/>
          </w:tcPr>
          <w:p w14:paraId="2FDA1FD5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345D0B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FF612E" w:rsidRPr="00345D0B" w14:paraId="7C37113A" w14:textId="77777777" w:rsidTr="009C7A32">
        <w:trPr>
          <w:trHeight w:val="68"/>
        </w:trPr>
        <w:tc>
          <w:tcPr>
            <w:tcW w:w="2700" w:type="dxa"/>
          </w:tcPr>
          <w:p w14:paraId="5AA82A6E" w14:textId="77777777" w:rsidR="00FF612E" w:rsidRPr="00345D0B" w:rsidRDefault="00FF612E" w:rsidP="0034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6660" w:type="dxa"/>
            <w:gridSpan w:val="5"/>
          </w:tcPr>
          <w:p w14:paraId="0070A358" w14:textId="102BE252" w:rsidR="00FF612E" w:rsidRPr="00345D0B" w:rsidRDefault="00FF612E" w:rsidP="00345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345D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612E" w:rsidRPr="00345D0B" w14:paraId="5D5010E1" w14:textId="77777777" w:rsidTr="009C7A32">
        <w:tc>
          <w:tcPr>
            <w:tcW w:w="2700" w:type="dxa"/>
          </w:tcPr>
          <w:p w14:paraId="679CC8FE" w14:textId="20377A4E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345D0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4" w:type="dxa"/>
          </w:tcPr>
          <w:p w14:paraId="04D7A573" w14:textId="46E0A4AF" w:rsidR="00FF612E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314" w:type="dxa"/>
          </w:tcPr>
          <w:p w14:paraId="018F6670" w14:textId="5B7F9A06" w:rsidR="00FF612E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</w:t>
            </w:r>
            <w:r w:rsidR="00FF612E">
              <w:rPr>
                <w:rFonts w:asciiTheme="majorBidi" w:hAnsiTheme="majorBidi" w:cstheme="majorBidi"/>
              </w:rPr>
              <w:t>,</w:t>
            </w:r>
            <w:r w:rsidRPr="00336745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314" w:type="dxa"/>
          </w:tcPr>
          <w:p w14:paraId="7559927A" w14:textId="1DFA8862" w:rsidR="00FF612E" w:rsidRPr="00C51944" w:rsidRDefault="00336745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</w:t>
            </w:r>
            <w:r w:rsidR="00FF612E" w:rsidRPr="00C51944">
              <w:rPr>
                <w:rFonts w:asciiTheme="majorBidi" w:hAnsiTheme="majorBidi" w:cstheme="majorBidi"/>
              </w:rPr>
              <w:t>,</w:t>
            </w:r>
            <w:r w:rsidRPr="00336745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1314" w:type="dxa"/>
          </w:tcPr>
          <w:p w14:paraId="08555094" w14:textId="4EBECB6C" w:rsidR="00FF612E" w:rsidRPr="00C51944" w:rsidRDefault="00336745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7</w:t>
            </w:r>
            <w:r w:rsidR="00FF612E" w:rsidRPr="00C51944">
              <w:rPr>
                <w:rFonts w:asciiTheme="majorBidi" w:hAnsiTheme="majorBidi" w:cstheme="majorBidi"/>
              </w:rPr>
              <w:t>,</w:t>
            </w:r>
            <w:r w:rsidRPr="00336745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314" w:type="dxa"/>
          </w:tcPr>
          <w:p w14:paraId="4C00FF54" w14:textId="22347613" w:rsidR="00FF612E" w:rsidRPr="00C51944" w:rsidRDefault="00336745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11</w:t>
            </w:r>
            <w:r w:rsidR="00FF612E" w:rsidRPr="00C51944">
              <w:rPr>
                <w:rFonts w:asciiTheme="majorBidi" w:hAnsiTheme="majorBidi" w:cstheme="majorBidi"/>
              </w:rPr>
              <w:t>,</w:t>
            </w:r>
            <w:r w:rsidRPr="00336745">
              <w:rPr>
                <w:rFonts w:asciiTheme="majorBidi" w:hAnsiTheme="majorBidi" w:cstheme="majorBidi"/>
              </w:rPr>
              <w:t>180</w:t>
            </w:r>
          </w:p>
        </w:tc>
      </w:tr>
      <w:tr w:rsidR="00FF612E" w:rsidRPr="00345D0B" w14:paraId="367813B0" w14:textId="77777777" w:rsidTr="009C7A32">
        <w:tc>
          <w:tcPr>
            <w:tcW w:w="2700" w:type="dxa"/>
          </w:tcPr>
          <w:p w14:paraId="29540C90" w14:textId="77777777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2B972" w14:textId="5EFA7EA7" w:rsidR="00FF612E" w:rsidRPr="00345D0B" w:rsidRDefault="00336745" w:rsidP="00F3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6D2E0" w14:textId="26D6C1E4" w:rsidR="00FF612E" w:rsidRPr="00345D0B" w:rsidRDefault="00BF584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4C926" w14:textId="371CEE83" w:rsidR="00FF612E" w:rsidRPr="00345D0B" w:rsidRDefault="00B4087C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 w:rsidRPr="007963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6E40" w14:textId="42658FEC" w:rsidR="00FF612E" w:rsidRPr="00345D0B" w:rsidRDefault="000332AD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 w:rsidRPr="007963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088376FA" w14:textId="7EBD191D" w:rsidR="00FF612E" w:rsidRPr="00345D0B" w:rsidRDefault="00336745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11</w:t>
            </w:r>
          </w:p>
        </w:tc>
      </w:tr>
      <w:tr w:rsidR="000332AD" w:rsidRPr="00345D0B" w14:paraId="407B264D" w14:textId="77777777" w:rsidTr="009C7A32">
        <w:tc>
          <w:tcPr>
            <w:tcW w:w="2700" w:type="dxa"/>
          </w:tcPr>
          <w:p w14:paraId="6FA3C71B" w14:textId="6D163945" w:rsidR="000332AD" w:rsidRPr="00345D0B" w:rsidRDefault="000332AD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A3BBC" w14:textId="76D0FFA0" w:rsidR="000332AD" w:rsidRPr="00345D0B" w:rsidRDefault="00B4087C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8EE8" w14:textId="5D46DA67" w:rsidR="000332AD" w:rsidRDefault="00B4087C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164FA" w14:textId="21A362A2" w:rsidR="000332AD" w:rsidRPr="00345D0B" w:rsidRDefault="00B4087C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B86B0" w14:textId="17142DD7" w:rsidR="000332AD" w:rsidRPr="00345D0B" w:rsidRDefault="000332AD" w:rsidP="0079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469AECCC" w14:textId="4833DCF9" w:rsidR="000332AD" w:rsidRDefault="000332AD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FF612E" w:rsidRPr="00345D0B" w14:paraId="2F8C8313" w14:textId="77777777" w:rsidTr="009C7A32">
        <w:trPr>
          <w:trHeight w:val="272"/>
        </w:trPr>
        <w:tc>
          <w:tcPr>
            <w:tcW w:w="2700" w:type="dxa"/>
          </w:tcPr>
          <w:p w14:paraId="566CEA0C" w14:textId="77777777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345D0B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BAEF2" w14:textId="10EA7FAE" w:rsidR="00FF612E" w:rsidRPr="00345D0B" w:rsidRDefault="00B4087C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77E13" w14:textId="6D5E9909" w:rsidR="00FF612E" w:rsidRPr="00345D0B" w:rsidRDefault="00BF584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C8EEB" w14:textId="6AEA016F" w:rsidR="00FF612E" w:rsidRPr="00345D0B" w:rsidRDefault="000332AD" w:rsidP="00F3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/>
              </w:rPr>
              <w:t>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3BC6B" w14:textId="619BE0F4" w:rsidR="00FF612E" w:rsidRPr="00345D0B" w:rsidRDefault="000332AD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85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78A00FD6" w14:textId="5FA113DB" w:rsidR="00FF612E" w:rsidRPr="00345D0B" w:rsidRDefault="000332AD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140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FF612E" w:rsidRPr="00345D0B" w14:paraId="3FFC87CD" w14:textId="77777777" w:rsidTr="009C7A32">
        <w:trPr>
          <w:trHeight w:val="227"/>
        </w:trPr>
        <w:tc>
          <w:tcPr>
            <w:tcW w:w="2700" w:type="dxa"/>
          </w:tcPr>
          <w:p w14:paraId="3C8D2CF8" w14:textId="77777777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345D0B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3015C" w14:textId="6984483A" w:rsidR="00FF612E" w:rsidRPr="00345D0B" w:rsidRDefault="00F351CA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DCE73" w14:textId="22C07EC0" w:rsidR="00FF612E" w:rsidRPr="00345D0B" w:rsidRDefault="000332AD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5E71F" w14:textId="54F8ECD5" w:rsidR="00FF612E" w:rsidRPr="00345D0B" w:rsidRDefault="000332AD" w:rsidP="000332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336745" w:rsidRPr="00336745">
              <w:rPr>
                <w:rFonts w:asciiTheme="majorBidi" w:hAnsiTheme="majorBidi" w:cstheme="majorBidi"/>
              </w:rPr>
              <w:t>33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07154" w14:textId="3C5F0B0A" w:rsidR="00FF612E" w:rsidRPr="00345D0B" w:rsidRDefault="00336745" w:rsidP="000332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1314" w:type="dxa"/>
            <w:vAlign w:val="bottom"/>
          </w:tcPr>
          <w:p w14:paraId="7BD89C99" w14:textId="60C80C31" w:rsidR="00FF612E" w:rsidRPr="00345D0B" w:rsidRDefault="00336745" w:rsidP="007963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336745">
              <w:rPr>
                <w:rFonts w:asciiTheme="majorBidi" w:hAnsiTheme="majorBidi" w:cstheme="majorBidi"/>
              </w:rPr>
              <w:t>298</w:t>
            </w:r>
          </w:p>
        </w:tc>
      </w:tr>
      <w:tr w:rsidR="00FF612E" w:rsidRPr="00345D0B" w14:paraId="0F825148" w14:textId="77777777" w:rsidTr="009C7A32">
        <w:tc>
          <w:tcPr>
            <w:tcW w:w="2700" w:type="dxa"/>
          </w:tcPr>
          <w:p w14:paraId="55F2A4CE" w14:textId="4E013472" w:rsidR="00FF612E" w:rsidRPr="00345D0B" w:rsidRDefault="00FF612E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345D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  <w:b/>
                <w:bCs/>
              </w:rPr>
              <w:t>31</w:t>
            </w:r>
            <w:r w:rsidRPr="00345D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345D0B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336745" w:rsidRPr="0033674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04" w:type="dxa"/>
          </w:tcPr>
          <w:p w14:paraId="58A94ACD" w14:textId="14580B1D" w:rsidR="00FF612E" w:rsidRPr="00345D0B" w:rsidRDefault="00336745" w:rsidP="00B4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6745">
              <w:rPr>
                <w:rFonts w:asciiTheme="majorBidi" w:hAnsiTheme="majorBidi" w:cstheme="majorBidi"/>
                <w:b/>
                <w:bCs/>
              </w:rPr>
              <w:t>749</w:t>
            </w:r>
          </w:p>
        </w:tc>
        <w:tc>
          <w:tcPr>
            <w:tcW w:w="1314" w:type="dxa"/>
          </w:tcPr>
          <w:p w14:paraId="41902271" w14:textId="08A81056" w:rsidR="00FF612E" w:rsidRPr="00345D0B" w:rsidRDefault="00336745" w:rsidP="00C519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6745">
              <w:rPr>
                <w:rFonts w:asciiTheme="majorBidi" w:hAnsiTheme="majorBidi" w:cstheme="majorBidi"/>
                <w:b/>
                <w:bCs/>
              </w:rPr>
              <w:t>1</w:t>
            </w:r>
            <w:r w:rsidR="00BF584E">
              <w:rPr>
                <w:rFonts w:asciiTheme="majorBidi" w:hAnsiTheme="majorBidi" w:cstheme="majorBidi"/>
                <w:b/>
                <w:bCs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</w:rPr>
              <w:t>153</w:t>
            </w:r>
          </w:p>
        </w:tc>
        <w:tc>
          <w:tcPr>
            <w:tcW w:w="1314" w:type="dxa"/>
          </w:tcPr>
          <w:p w14:paraId="51860DE9" w14:textId="5D03F7F4" w:rsidR="00FF612E" w:rsidRPr="00345D0B" w:rsidRDefault="00336745" w:rsidP="007963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6745">
              <w:rPr>
                <w:rFonts w:asciiTheme="majorBidi" w:hAnsiTheme="majorBidi" w:cstheme="majorBidi"/>
                <w:b/>
                <w:bCs/>
              </w:rPr>
              <w:t>1</w:t>
            </w:r>
            <w:r w:rsidR="000332AD">
              <w:rPr>
                <w:rFonts w:asciiTheme="majorBidi" w:hAnsiTheme="majorBidi" w:cstheme="majorBidi"/>
                <w:b/>
                <w:bCs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</w:rPr>
              <w:t>272</w:t>
            </w:r>
          </w:p>
        </w:tc>
        <w:tc>
          <w:tcPr>
            <w:tcW w:w="1314" w:type="dxa"/>
          </w:tcPr>
          <w:p w14:paraId="1ED07AB7" w14:textId="3EECA46D" w:rsidR="00FF612E" w:rsidRPr="00345D0B" w:rsidRDefault="00336745" w:rsidP="00C519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6745">
              <w:rPr>
                <w:rFonts w:asciiTheme="majorBidi" w:hAnsiTheme="majorBidi" w:cstheme="majorBidi"/>
                <w:b/>
                <w:bCs/>
              </w:rPr>
              <w:t>8</w:t>
            </w:r>
            <w:r w:rsidR="000332AD">
              <w:rPr>
                <w:rFonts w:asciiTheme="majorBidi" w:hAnsiTheme="majorBidi" w:cstheme="majorBidi"/>
                <w:b/>
                <w:bCs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</w:rPr>
              <w:t>173</w:t>
            </w:r>
          </w:p>
        </w:tc>
        <w:tc>
          <w:tcPr>
            <w:tcW w:w="1314" w:type="dxa"/>
          </w:tcPr>
          <w:p w14:paraId="3F007481" w14:textId="53F80C62" w:rsidR="00FF612E" w:rsidRPr="00345D0B" w:rsidRDefault="00336745" w:rsidP="00C519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6745">
              <w:rPr>
                <w:rFonts w:asciiTheme="majorBidi" w:hAnsiTheme="majorBidi" w:cstheme="majorBidi"/>
                <w:b/>
                <w:bCs/>
              </w:rPr>
              <w:t>11</w:t>
            </w:r>
            <w:r w:rsidR="000332AD">
              <w:rPr>
                <w:rFonts w:asciiTheme="majorBidi" w:hAnsiTheme="majorBidi" w:cstheme="majorBidi"/>
                <w:b/>
                <w:bCs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</w:rPr>
              <w:t>347</w:t>
            </w:r>
          </w:p>
        </w:tc>
      </w:tr>
    </w:tbl>
    <w:p w14:paraId="2B3EC7D9" w14:textId="2285A0AF" w:rsidR="00305736" w:rsidRPr="00305736" w:rsidRDefault="00305736" w:rsidP="002B4156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4322A4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4322A4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4322A4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4322A4">
              <w:rPr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4322A4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4322A4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54FCD3D4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1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76" w:type="pct"/>
            <w:vAlign w:val="bottom"/>
          </w:tcPr>
          <w:p w14:paraId="695EE7E6" w14:textId="68D217B8" w:rsidR="00526A0D" w:rsidRPr="004322A4" w:rsidRDefault="00336745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336745">
              <w:t>356</w:t>
            </w:r>
          </w:p>
        </w:tc>
      </w:tr>
      <w:tr w:rsidR="00526A0D" w:rsidRPr="004322A4" w14:paraId="69537B3B" w14:textId="77777777" w:rsidTr="006F547E">
        <w:trPr>
          <w:trHeight w:val="408"/>
        </w:trPr>
        <w:tc>
          <w:tcPr>
            <w:tcW w:w="3924" w:type="pct"/>
          </w:tcPr>
          <w:p w14:paraId="2993FB82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2D246C17" w14:textId="0EE95269" w:rsidR="00526A0D" w:rsidRPr="004322A4" w:rsidRDefault="00336745" w:rsidP="006F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336745">
              <w:t>6</w:t>
            </w:r>
          </w:p>
        </w:tc>
      </w:tr>
      <w:tr w:rsidR="00526A0D" w:rsidRPr="004322A4" w14:paraId="05D9C181" w14:textId="77777777" w:rsidTr="006F547E">
        <w:trPr>
          <w:trHeight w:val="408"/>
        </w:trPr>
        <w:tc>
          <w:tcPr>
            <w:tcW w:w="3924" w:type="pct"/>
          </w:tcPr>
          <w:p w14:paraId="42AB6E36" w14:textId="77777777" w:rsidR="00526A0D" w:rsidRPr="004322A4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45AFD70C" w14:textId="158706B8" w:rsidR="00526A0D" w:rsidRPr="004322A4" w:rsidRDefault="00E00AEE" w:rsidP="0079632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</w:pPr>
            <w:r>
              <w:rPr>
                <w:cs/>
              </w:rPr>
              <w:t>(</w:t>
            </w:r>
            <w:r w:rsidR="00336745" w:rsidRPr="00336745">
              <w:t>33</w:t>
            </w:r>
            <w:r>
              <w:rPr>
                <w:cs/>
              </w:rPr>
              <w:t>)</w:t>
            </w:r>
          </w:p>
        </w:tc>
      </w:tr>
      <w:tr w:rsidR="00526A0D" w:rsidRPr="004322A4" w14:paraId="40981A68" w14:textId="77777777" w:rsidTr="006F547E">
        <w:trPr>
          <w:trHeight w:val="423"/>
        </w:trPr>
        <w:tc>
          <w:tcPr>
            <w:tcW w:w="3924" w:type="pct"/>
          </w:tcPr>
          <w:p w14:paraId="0DE112AF" w14:textId="50F662B6" w:rsidR="00526A0D" w:rsidRPr="004322A4" w:rsidRDefault="00526A0D" w:rsidP="00526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6745"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36745" w:rsidRPr="0033674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6" w:type="pct"/>
            <w:vAlign w:val="bottom"/>
          </w:tcPr>
          <w:p w14:paraId="0E968C7C" w14:textId="26D03D8E" w:rsidR="00526A0D" w:rsidRPr="004322A4" w:rsidRDefault="00336745" w:rsidP="006F54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329</w:t>
            </w:r>
          </w:p>
        </w:tc>
      </w:tr>
    </w:tbl>
    <w:p w14:paraId="58DA81D0" w14:textId="0FE290B0" w:rsidR="00303A90" w:rsidRDefault="00303A90" w:rsidP="002B4156"/>
    <w:p w14:paraId="01D5691D" w14:textId="77777777" w:rsidR="00303A90" w:rsidRDefault="0030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23C9EF77" w14:textId="36ACB7D6" w:rsidR="00870CCC" w:rsidRPr="007A1352" w:rsidRDefault="00262831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เงินกู้ยืมจากสถาบันการเงินและหุ้นกู้</w:t>
      </w:r>
    </w:p>
    <w:p w14:paraId="12CEAB4E" w14:textId="77777777" w:rsidR="00617971" w:rsidRPr="00305736" w:rsidRDefault="00617971" w:rsidP="00723A3B">
      <w:pPr>
        <w:pStyle w:val="ListParagraph"/>
        <w:tabs>
          <w:tab w:val="decimal" w:pos="540"/>
        </w:tabs>
        <w:ind w:left="540"/>
        <w:jc w:val="thaiDistribute"/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617971" w:rsidRPr="00EF30CD" w14:paraId="18E6BE63" w14:textId="77777777" w:rsidTr="0000393D">
        <w:trPr>
          <w:tblHeader/>
        </w:trPr>
        <w:tc>
          <w:tcPr>
            <w:tcW w:w="4158" w:type="dxa"/>
            <w:shd w:val="clear" w:color="auto" w:fill="auto"/>
          </w:tcPr>
          <w:p w14:paraId="1D8E7E9E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E9C3E79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4B15A84F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EF30C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51944" w:rsidRPr="00EF30CD" w14:paraId="684FB9C5" w14:textId="77777777" w:rsidTr="0000393D">
        <w:trPr>
          <w:tblHeader/>
        </w:trPr>
        <w:tc>
          <w:tcPr>
            <w:tcW w:w="4158" w:type="dxa"/>
          </w:tcPr>
          <w:p w14:paraId="67228DB7" w14:textId="059BE263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EF30CD">
              <w:rPr>
                <w:b/>
                <w:bCs/>
                <w:i/>
                <w:iCs/>
                <w:cs/>
              </w:rPr>
              <w:t>สำหรับงวด</w:t>
            </w:r>
            <w:r w:rsidRPr="00EF30CD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EF30CD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336745" w:rsidRPr="00336745">
              <w:rPr>
                <w:b/>
                <w:bCs/>
                <w:i/>
                <w:iCs/>
              </w:rPr>
              <w:t>31</w:t>
            </w:r>
            <w:r w:rsidRPr="00EF30CD">
              <w:rPr>
                <w:b/>
                <w:bCs/>
                <w:i/>
                <w:iCs/>
                <w:cs/>
              </w:rPr>
              <w:t xml:space="preserve"> </w:t>
            </w:r>
            <w:r w:rsidRPr="00EF30CD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33A396B3" w14:textId="026286BC" w:rsidR="00C51944" w:rsidRPr="00EF30CD" w:rsidRDefault="0033674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25D9161D" w14:textId="1D925732" w:rsidR="00C51944" w:rsidRPr="00EF30CD" w:rsidRDefault="0033674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14321C26" w14:textId="1FAB35AB" w:rsidR="00C51944" w:rsidRPr="00EF30CD" w:rsidRDefault="0033674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16E8777" w14:textId="7B75EF22" w:rsidR="00C51944" w:rsidRPr="00EF30CD" w:rsidRDefault="0033674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51944" w:rsidRPr="00EF30CD" w14:paraId="50BEAD24" w14:textId="77777777" w:rsidTr="0000393D">
        <w:trPr>
          <w:tblHeader/>
        </w:trPr>
        <w:tc>
          <w:tcPr>
            <w:tcW w:w="4158" w:type="dxa"/>
          </w:tcPr>
          <w:p w14:paraId="559696BA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0D214773" w14:textId="77777777" w:rsidR="00C51944" w:rsidRPr="00EF30CD" w:rsidRDefault="00C51944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0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EF30CD" w14:paraId="4F85EC26" w14:textId="77777777" w:rsidTr="0000393D">
        <w:tc>
          <w:tcPr>
            <w:tcW w:w="4158" w:type="dxa"/>
          </w:tcPr>
          <w:p w14:paraId="0ED84E33" w14:textId="265E047B" w:rsidR="00C51944" w:rsidRPr="00EF30CD" w:rsidRDefault="00C51944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36745" w:rsidRPr="00336745">
              <w:rPr>
                <w:rFonts w:ascii="Angsana New" w:hAnsi="Angsana New"/>
                <w:sz w:val="30"/>
                <w:szCs w:val="30"/>
              </w:rPr>
              <w:t>1</w:t>
            </w:r>
            <w:r w:rsidRPr="00EF30C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1B3CA8C3" w14:textId="7092EC4D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336745">
              <w:t>63</w:t>
            </w:r>
            <w:r w:rsidR="00791BC2">
              <w:t>,</w:t>
            </w:r>
            <w:r w:rsidRPr="00336745">
              <w:t>244</w:t>
            </w:r>
          </w:p>
        </w:tc>
        <w:tc>
          <w:tcPr>
            <w:tcW w:w="1283" w:type="dxa"/>
          </w:tcPr>
          <w:p w14:paraId="0122F718" w14:textId="724605B0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336745">
              <w:t>48</w:t>
            </w:r>
            <w:r w:rsidR="00C51944">
              <w:t>,</w:t>
            </w:r>
            <w:r w:rsidRPr="00336745">
              <w:t>041</w:t>
            </w:r>
          </w:p>
        </w:tc>
        <w:tc>
          <w:tcPr>
            <w:tcW w:w="1282" w:type="dxa"/>
          </w:tcPr>
          <w:p w14:paraId="356DF450" w14:textId="3FFAD464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336745">
              <w:t>31</w:t>
            </w:r>
            <w:r w:rsidR="00791BC2">
              <w:t>,</w:t>
            </w:r>
            <w:r w:rsidRPr="00336745">
              <w:t>739</w:t>
            </w:r>
          </w:p>
        </w:tc>
        <w:tc>
          <w:tcPr>
            <w:tcW w:w="1283" w:type="dxa"/>
          </w:tcPr>
          <w:p w14:paraId="56427B6D" w14:textId="4C226DF6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336745">
              <w:t>23</w:t>
            </w:r>
            <w:r w:rsidR="00C51944">
              <w:t>,</w:t>
            </w:r>
            <w:r w:rsidRPr="00336745">
              <w:t>699</w:t>
            </w:r>
          </w:p>
        </w:tc>
      </w:tr>
      <w:tr w:rsidR="00C51944" w:rsidRPr="00EF30CD" w14:paraId="00ABDD32" w14:textId="77777777" w:rsidTr="0000393D">
        <w:tc>
          <w:tcPr>
            <w:tcW w:w="4158" w:type="dxa"/>
          </w:tcPr>
          <w:p w14:paraId="5FC148B1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EF30CD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50E94CE" w14:textId="752D8AB8" w:rsidR="00C51944" w:rsidRPr="008C7110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336745">
              <w:rPr>
                <w:color w:val="000000" w:themeColor="text1"/>
              </w:rPr>
              <w:t>1</w:t>
            </w:r>
            <w:r w:rsidR="002535CB">
              <w:rPr>
                <w:color w:val="000000" w:themeColor="text1"/>
              </w:rPr>
              <w:t>,</w:t>
            </w:r>
            <w:r w:rsidRPr="00336745">
              <w:rPr>
                <w:color w:val="000000" w:themeColor="text1"/>
              </w:rPr>
              <w:t>111</w:t>
            </w:r>
          </w:p>
        </w:tc>
        <w:tc>
          <w:tcPr>
            <w:tcW w:w="1283" w:type="dxa"/>
          </w:tcPr>
          <w:p w14:paraId="6B6F68E4" w14:textId="739DFA52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336745">
              <w:rPr>
                <w:color w:val="000000" w:themeColor="text1"/>
              </w:rPr>
              <w:t>13</w:t>
            </w:r>
            <w:r w:rsidR="00C51944" w:rsidRPr="008C7110">
              <w:rPr>
                <w:color w:val="000000" w:themeColor="text1"/>
              </w:rPr>
              <w:t>,</w:t>
            </w:r>
            <w:r w:rsidRPr="00336745">
              <w:rPr>
                <w:color w:val="000000" w:themeColor="text1"/>
              </w:rPr>
              <w:t>767</w:t>
            </w:r>
          </w:p>
        </w:tc>
        <w:tc>
          <w:tcPr>
            <w:tcW w:w="1282" w:type="dxa"/>
          </w:tcPr>
          <w:p w14:paraId="2C17ECAA" w14:textId="2155127F" w:rsidR="00C51944" w:rsidRPr="00EF30CD" w:rsidRDefault="002535CB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283" w:type="dxa"/>
          </w:tcPr>
          <w:p w14:paraId="2CDEF6B9" w14:textId="71BBF854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336745">
              <w:t>8</w:t>
            </w:r>
            <w:r w:rsidR="00C51944">
              <w:t>,</w:t>
            </w:r>
            <w:r w:rsidRPr="00336745">
              <w:t>440</w:t>
            </w:r>
          </w:p>
        </w:tc>
      </w:tr>
      <w:tr w:rsidR="00C51944" w:rsidRPr="00EF30CD" w14:paraId="4BD463F9" w14:textId="77777777" w:rsidTr="0000393D">
        <w:tc>
          <w:tcPr>
            <w:tcW w:w="4158" w:type="dxa"/>
          </w:tcPr>
          <w:p w14:paraId="5C516D4D" w14:textId="77777777" w:rsidR="00C51944" w:rsidRPr="00EF30CD" w:rsidRDefault="00C51944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3ADB0E46" w14:textId="2232B844" w:rsidR="00C51944" w:rsidRPr="008C7110" w:rsidRDefault="002535CB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  <w:cs/>
              </w:rPr>
              <w:t>(</w:t>
            </w:r>
            <w:r w:rsidR="00336745" w:rsidRPr="00336745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,</w:t>
            </w:r>
            <w:r w:rsidR="00336745" w:rsidRPr="00336745">
              <w:rPr>
                <w:color w:val="000000" w:themeColor="text1"/>
              </w:rPr>
              <w:t>755</w:t>
            </w:r>
            <w:r>
              <w:rPr>
                <w:color w:val="000000" w:themeColor="text1"/>
                <w:cs/>
              </w:rPr>
              <w:t>)</w:t>
            </w:r>
          </w:p>
        </w:tc>
        <w:tc>
          <w:tcPr>
            <w:tcW w:w="1283" w:type="dxa"/>
          </w:tcPr>
          <w:p w14:paraId="00BF5692" w14:textId="6CF81618" w:rsidR="00C51944" w:rsidRPr="00EF30CD" w:rsidRDefault="00C51944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8C7110">
              <w:rPr>
                <w:color w:val="000000" w:themeColor="text1"/>
                <w:cs/>
              </w:rPr>
              <w:t>(</w:t>
            </w:r>
            <w:r w:rsidR="00336745" w:rsidRPr="00336745">
              <w:rPr>
                <w:color w:val="000000" w:themeColor="text1"/>
              </w:rPr>
              <w:t>347</w:t>
            </w:r>
            <w:r w:rsidRPr="008C7110">
              <w:rPr>
                <w:color w:val="000000" w:themeColor="text1"/>
                <w:cs/>
              </w:rPr>
              <w:t>)</w:t>
            </w:r>
          </w:p>
        </w:tc>
        <w:tc>
          <w:tcPr>
            <w:tcW w:w="1282" w:type="dxa"/>
          </w:tcPr>
          <w:p w14:paraId="4768C8ED" w14:textId="59269FF3" w:rsidR="00C51944" w:rsidRPr="00EF30CD" w:rsidRDefault="002535CB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150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19F0F42F" w14:textId="6EF30502" w:rsidR="00C51944" w:rsidRPr="00EF30CD" w:rsidRDefault="00C51944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150</w:t>
            </w:r>
            <w:r>
              <w:rPr>
                <w:cs/>
              </w:rPr>
              <w:t>)</w:t>
            </w:r>
          </w:p>
        </w:tc>
      </w:tr>
      <w:tr w:rsidR="00C51944" w:rsidRPr="00EF30CD" w14:paraId="556E7AF3" w14:textId="77777777" w:rsidTr="0000393D">
        <w:tc>
          <w:tcPr>
            <w:tcW w:w="4158" w:type="dxa"/>
          </w:tcPr>
          <w:p w14:paraId="2E0C2A70" w14:textId="68BE38AD" w:rsidR="00C51944" w:rsidRPr="00EF30CD" w:rsidRDefault="00C51944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23C4E281" w14:textId="674DB45D" w:rsidR="00C51944" w:rsidRPr="008C7110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336745">
              <w:rPr>
                <w:color w:val="000000" w:themeColor="text1"/>
              </w:rPr>
              <w:t>12</w:t>
            </w:r>
          </w:p>
        </w:tc>
        <w:tc>
          <w:tcPr>
            <w:tcW w:w="1283" w:type="dxa"/>
          </w:tcPr>
          <w:p w14:paraId="53324435" w14:textId="61B7D3F5" w:rsidR="00C51944" w:rsidRPr="00EF30CD" w:rsidRDefault="00C51944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E6677">
              <w:rPr>
                <w:color w:val="000000" w:themeColor="text1"/>
                <w:cs/>
              </w:rPr>
              <w:t>(</w:t>
            </w:r>
            <w:r w:rsidR="00336745" w:rsidRPr="00336745">
              <w:rPr>
                <w:color w:val="000000" w:themeColor="text1"/>
              </w:rPr>
              <w:t>9</w:t>
            </w:r>
            <w:r w:rsidRPr="004E6677">
              <w:rPr>
                <w:color w:val="000000" w:themeColor="text1"/>
                <w:cs/>
              </w:rPr>
              <w:t>)</w:t>
            </w:r>
          </w:p>
        </w:tc>
        <w:tc>
          <w:tcPr>
            <w:tcW w:w="1282" w:type="dxa"/>
          </w:tcPr>
          <w:p w14:paraId="4A6F7AD2" w14:textId="3646D61F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336745">
              <w:t>2</w:t>
            </w:r>
          </w:p>
        </w:tc>
        <w:tc>
          <w:tcPr>
            <w:tcW w:w="1283" w:type="dxa"/>
          </w:tcPr>
          <w:p w14:paraId="31C7B4C3" w14:textId="03E18045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336745">
              <w:t>1</w:t>
            </w:r>
          </w:p>
        </w:tc>
      </w:tr>
      <w:tr w:rsidR="00C51944" w:rsidRPr="00EF30CD" w14:paraId="6A5531EE" w14:textId="77777777" w:rsidTr="0000393D">
        <w:tc>
          <w:tcPr>
            <w:tcW w:w="4158" w:type="dxa"/>
          </w:tcPr>
          <w:p w14:paraId="0A6F9B84" w14:textId="77777777" w:rsidR="00C51944" w:rsidRPr="00EF30CD" w:rsidRDefault="00C51944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F30CD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EF30CD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76ADC541" w14:textId="5B6C407B" w:rsidR="00C51944" w:rsidRPr="008C7110" w:rsidRDefault="00336745" w:rsidP="005E1A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336745">
              <w:rPr>
                <w:color w:val="000000" w:themeColor="text1"/>
              </w:rPr>
              <w:t>348</w:t>
            </w:r>
          </w:p>
        </w:tc>
        <w:tc>
          <w:tcPr>
            <w:tcW w:w="1283" w:type="dxa"/>
          </w:tcPr>
          <w:p w14:paraId="0375588F" w14:textId="3989B304" w:rsidR="00C51944" w:rsidRPr="00EF30CD" w:rsidRDefault="00336745" w:rsidP="004E7F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336745">
              <w:rPr>
                <w:color w:val="000000" w:themeColor="text1"/>
              </w:rPr>
              <w:t>925</w:t>
            </w:r>
          </w:p>
        </w:tc>
        <w:tc>
          <w:tcPr>
            <w:tcW w:w="1282" w:type="dxa"/>
          </w:tcPr>
          <w:p w14:paraId="47D328DC" w14:textId="29D2F063" w:rsidR="00C51944" w:rsidRPr="00EF30CD" w:rsidRDefault="00336745" w:rsidP="005E1A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336745">
              <w:t>104</w:t>
            </w:r>
          </w:p>
        </w:tc>
        <w:tc>
          <w:tcPr>
            <w:tcW w:w="1283" w:type="dxa"/>
          </w:tcPr>
          <w:p w14:paraId="0AD361A2" w14:textId="475F991F" w:rsidR="00C51944" w:rsidRPr="00EF30CD" w:rsidRDefault="00336745" w:rsidP="005E1A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336745">
              <w:t>16</w:t>
            </w:r>
          </w:p>
        </w:tc>
      </w:tr>
      <w:tr w:rsidR="00C51944" w:rsidRPr="00EF30CD" w14:paraId="5BE7A454" w14:textId="77777777" w:rsidTr="0000393D">
        <w:tc>
          <w:tcPr>
            <w:tcW w:w="4158" w:type="dxa"/>
          </w:tcPr>
          <w:p w14:paraId="61696C7F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247439B4" w14:textId="2E315F7B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62</w:t>
            </w:r>
            <w:r w:rsidR="002535CB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960</w:t>
            </w:r>
          </w:p>
        </w:tc>
        <w:tc>
          <w:tcPr>
            <w:tcW w:w="1283" w:type="dxa"/>
          </w:tcPr>
          <w:p w14:paraId="19D661A5" w14:textId="08C9C7B5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62</w:t>
            </w:r>
            <w:r w:rsidR="00C5194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377</w:t>
            </w:r>
          </w:p>
        </w:tc>
        <w:tc>
          <w:tcPr>
            <w:tcW w:w="1282" w:type="dxa"/>
          </w:tcPr>
          <w:p w14:paraId="506CB3B5" w14:textId="7E34751B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31</w:t>
            </w:r>
            <w:r w:rsidR="002535CB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695</w:t>
            </w:r>
          </w:p>
        </w:tc>
        <w:tc>
          <w:tcPr>
            <w:tcW w:w="1283" w:type="dxa"/>
          </w:tcPr>
          <w:p w14:paraId="75370C81" w14:textId="17E59287" w:rsidR="00C51944" w:rsidRPr="00EF30CD" w:rsidRDefault="00336745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32</w:t>
            </w:r>
            <w:r w:rsidR="00C5194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006</w:t>
            </w:r>
          </w:p>
        </w:tc>
      </w:tr>
      <w:tr w:rsidR="00C51944" w:rsidRPr="00EF30CD" w14:paraId="7BC4CB8D" w14:textId="77777777" w:rsidTr="0000393D">
        <w:tc>
          <w:tcPr>
            <w:tcW w:w="4158" w:type="dxa"/>
            <w:vAlign w:val="bottom"/>
          </w:tcPr>
          <w:p w14:paraId="609800E8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EF30CD">
              <w:rPr>
                <w:i/>
                <w:iCs/>
                <w:cs/>
              </w:rPr>
              <w:t>หัก</w:t>
            </w:r>
            <w:r w:rsidRPr="00EF30CD">
              <w:tab/>
            </w:r>
            <w:r w:rsidRPr="00EF30CD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EF30CD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vAlign w:val="bottom"/>
          </w:tcPr>
          <w:p w14:paraId="4267AEAE" w14:textId="0ACD7174" w:rsidR="00C51944" w:rsidRPr="00EF30CD" w:rsidRDefault="00C21D4D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3</w:t>
            </w:r>
            <w:r>
              <w:t>,</w:t>
            </w:r>
            <w:r w:rsidR="00336745" w:rsidRPr="00336745">
              <w:t>059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EA5205B" w14:textId="3831FAE0" w:rsidR="00C51944" w:rsidRPr="00EF30CD" w:rsidRDefault="00C51944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2</w:t>
            </w:r>
            <w:r>
              <w:t>,</w:t>
            </w:r>
            <w:r w:rsidR="00336745" w:rsidRPr="00336745">
              <w:t>417</w:t>
            </w:r>
            <w:r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FD7000D" w14:textId="759AD308" w:rsidR="00C51944" w:rsidRPr="00EF30CD" w:rsidRDefault="002535CB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425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629C705" w14:textId="6847684C" w:rsidR="00C51944" w:rsidRPr="00EF30CD" w:rsidRDefault="00C51944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375</w:t>
            </w:r>
            <w:r>
              <w:rPr>
                <w:cs/>
              </w:rPr>
              <w:t>)</w:t>
            </w:r>
          </w:p>
        </w:tc>
      </w:tr>
      <w:tr w:rsidR="00C51944" w:rsidRPr="00EF30CD" w14:paraId="3A24140F" w14:textId="77777777" w:rsidTr="0000393D">
        <w:tc>
          <w:tcPr>
            <w:tcW w:w="4158" w:type="dxa"/>
          </w:tcPr>
          <w:p w14:paraId="47C1DE07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EF30CD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736F8B7B" w14:textId="0A7D9642" w:rsidR="00C51944" w:rsidRPr="00EF30CD" w:rsidRDefault="002535CB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2</w:t>
            </w:r>
            <w:r>
              <w:t>,</w:t>
            </w:r>
            <w:r w:rsidR="00336745" w:rsidRPr="00336745">
              <w:t>500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1946DED4" w14:textId="7527761E" w:rsidR="00C51944" w:rsidRPr="00EF30CD" w:rsidRDefault="00C51944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3</w:t>
            </w:r>
            <w:r>
              <w:t>,</w:t>
            </w:r>
            <w:r w:rsidR="00336745" w:rsidRPr="00336745">
              <w:t>000</w:t>
            </w:r>
            <w:r>
              <w:rPr>
                <w:cs/>
              </w:rPr>
              <w:t>)</w:t>
            </w:r>
          </w:p>
        </w:tc>
        <w:tc>
          <w:tcPr>
            <w:tcW w:w="1282" w:type="dxa"/>
          </w:tcPr>
          <w:p w14:paraId="4EDF2948" w14:textId="3375778D" w:rsidR="00C51944" w:rsidRPr="00EF30CD" w:rsidRDefault="002535CB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2</w:t>
            </w:r>
            <w:r>
              <w:t>,</w:t>
            </w:r>
            <w:r w:rsidR="00336745" w:rsidRPr="00336745">
              <w:t>500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623F86D2" w14:textId="7710E5B8" w:rsidR="00C51944" w:rsidRPr="00EF30CD" w:rsidRDefault="00C51944" w:rsidP="005E1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3</w:t>
            </w:r>
            <w:r>
              <w:t>,</w:t>
            </w:r>
            <w:r w:rsidR="00336745" w:rsidRPr="00336745">
              <w:t>000</w:t>
            </w:r>
            <w:r>
              <w:rPr>
                <w:cs/>
              </w:rPr>
              <w:t>)</w:t>
            </w:r>
          </w:p>
        </w:tc>
      </w:tr>
      <w:tr w:rsidR="00C51944" w:rsidRPr="00EF30CD" w14:paraId="5A26848D" w14:textId="77777777" w:rsidTr="0000393D">
        <w:tc>
          <w:tcPr>
            <w:tcW w:w="4158" w:type="dxa"/>
          </w:tcPr>
          <w:p w14:paraId="15226143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EF30CD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62FA0AB3" w14:textId="41815D03" w:rsidR="00C51944" w:rsidRPr="00EF30CD" w:rsidRDefault="00C21D4D" w:rsidP="005E1A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2</w:t>
            </w:r>
            <w:r>
              <w:t>,</w:t>
            </w:r>
            <w:r w:rsidR="00336745" w:rsidRPr="00336745">
              <w:t>751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2D795A2F" w14:textId="4B079F51" w:rsidR="00C51944" w:rsidRPr="00EF30CD" w:rsidRDefault="00C51944" w:rsidP="005E1A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12</w:t>
            </w:r>
            <w:r>
              <w:t>,</w:t>
            </w:r>
            <w:r w:rsidR="00336745" w:rsidRPr="00336745">
              <w:t>209</w:t>
            </w:r>
            <w:r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38578CB" w14:textId="796494D5" w:rsidR="00C51944" w:rsidRPr="00EF30CD" w:rsidRDefault="002535CB" w:rsidP="005E1A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277D4AB" w14:textId="522EECD9" w:rsidR="00C51944" w:rsidRPr="00EF30CD" w:rsidRDefault="00C51944" w:rsidP="005E1A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5</w:t>
            </w:r>
            <w:r>
              <w:t>,</w:t>
            </w:r>
            <w:r w:rsidR="00336745" w:rsidRPr="00336745">
              <w:t>830</w:t>
            </w:r>
            <w:r>
              <w:rPr>
                <w:cs/>
              </w:rPr>
              <w:t>)</w:t>
            </w:r>
          </w:p>
        </w:tc>
      </w:tr>
      <w:tr w:rsidR="00C51944" w:rsidRPr="00EF30CD" w14:paraId="07DD42DD" w14:textId="77777777" w:rsidTr="0000393D">
        <w:tc>
          <w:tcPr>
            <w:tcW w:w="4158" w:type="dxa"/>
          </w:tcPr>
          <w:p w14:paraId="12B80CA9" w14:textId="302DF3B8" w:rsidR="00C51944" w:rsidRPr="00EF30CD" w:rsidRDefault="00C51944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0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F30C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36745" w:rsidRPr="003367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F30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2" w:type="dxa"/>
          </w:tcPr>
          <w:p w14:paraId="39CA7767" w14:textId="79A29C5F" w:rsidR="00C51944" w:rsidRPr="00EF30CD" w:rsidRDefault="00336745" w:rsidP="005E1A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54</w:t>
            </w:r>
            <w:r w:rsidR="00C21D4D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650</w:t>
            </w:r>
          </w:p>
        </w:tc>
        <w:tc>
          <w:tcPr>
            <w:tcW w:w="1283" w:type="dxa"/>
          </w:tcPr>
          <w:p w14:paraId="27537340" w14:textId="396BB572" w:rsidR="00C51944" w:rsidRPr="00EF30CD" w:rsidRDefault="00336745" w:rsidP="005E1A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44</w:t>
            </w:r>
            <w:r w:rsidR="00C5194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751</w:t>
            </w:r>
          </w:p>
        </w:tc>
        <w:tc>
          <w:tcPr>
            <w:tcW w:w="1282" w:type="dxa"/>
          </w:tcPr>
          <w:p w14:paraId="47792701" w14:textId="709408D0" w:rsidR="00C51944" w:rsidRPr="00EF30CD" w:rsidRDefault="00336745" w:rsidP="005E1A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28</w:t>
            </w:r>
            <w:r w:rsidR="002535CB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770</w:t>
            </w:r>
          </w:p>
        </w:tc>
        <w:tc>
          <w:tcPr>
            <w:tcW w:w="1283" w:type="dxa"/>
          </w:tcPr>
          <w:p w14:paraId="0DDA3984" w14:textId="2AD1C4F5" w:rsidR="00C51944" w:rsidRPr="00EF30CD" w:rsidRDefault="00336745" w:rsidP="005E1A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22</w:t>
            </w:r>
            <w:r w:rsidR="00C5194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801</w:t>
            </w:r>
          </w:p>
        </w:tc>
      </w:tr>
    </w:tbl>
    <w:p w14:paraId="15724963" w14:textId="77777777" w:rsidR="00CC770C" w:rsidRDefault="00CC770C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lang w:val="en-GB"/>
        </w:rPr>
      </w:pPr>
    </w:p>
    <w:p w14:paraId="379F45A5" w14:textId="77777777" w:rsidR="00345D0B" w:rsidRDefault="00345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th-TH"/>
        </w:rPr>
      </w:pPr>
      <w:r>
        <w:rPr>
          <w:b/>
          <w:bCs/>
          <w:cs/>
          <w:lang w:val="th-TH"/>
        </w:rPr>
        <w:br w:type="page"/>
      </w:r>
    </w:p>
    <w:p w14:paraId="5EE3483C" w14:textId="77777777" w:rsidR="00C03020" w:rsidRPr="007A1352" w:rsidRDefault="00C0302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C03020" w:rsidRPr="007A1352" w:rsidSect="0062428E">
          <w:pgSz w:w="11907" w:h="16840" w:code="9"/>
          <w:pgMar w:top="691" w:right="1152" w:bottom="576" w:left="1170" w:header="720" w:footer="720" w:gutter="0"/>
          <w:cols w:space="720"/>
          <w:docGrid w:linePitch="408"/>
        </w:sectPr>
      </w:pPr>
    </w:p>
    <w:p w14:paraId="3093B4F0" w14:textId="77777777" w:rsidR="00825705" w:rsidRPr="00305736" w:rsidRDefault="00825705" w:rsidP="0082570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305736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305736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65A3D91C" w14:textId="77777777" w:rsidR="00825705" w:rsidRPr="00825705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20"/>
          <w:szCs w:val="20"/>
          <w:cs/>
          <w:lang w:eastAsia="th-TH"/>
        </w:rPr>
      </w:pPr>
    </w:p>
    <w:p w14:paraId="02B9382D" w14:textId="0A4BCB88" w:rsidR="00627B66" w:rsidRDefault="00585492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A1352">
        <w:rPr>
          <w:snapToGrid w:val="0"/>
          <w:cs/>
          <w:lang w:eastAsia="th-TH"/>
        </w:rPr>
        <w:t>ข้อมูลเกี่ยวกับส่วนงานที่รายงานสำหรับงวด</w:t>
      </w:r>
      <w:r w:rsidR="00960851">
        <w:rPr>
          <w:rFonts w:hint="cs"/>
          <w:snapToGrid w:val="0"/>
          <w:cs/>
          <w:lang w:eastAsia="th-TH"/>
        </w:rPr>
        <w:t>สาม</w:t>
      </w:r>
      <w:r w:rsidRPr="007A1352">
        <w:rPr>
          <w:snapToGrid w:val="0"/>
          <w:cs/>
          <w:lang w:eastAsia="th-TH"/>
        </w:rPr>
        <w:t xml:space="preserve">เดือนสิ้นสุดวันที่ </w:t>
      </w:r>
      <w:r w:rsidR="00336745" w:rsidRPr="00336745">
        <w:rPr>
          <w:snapToGrid w:val="0"/>
          <w:lang w:eastAsia="th-TH"/>
        </w:rPr>
        <w:t>31</w:t>
      </w:r>
      <w:r w:rsidR="00617971">
        <w:rPr>
          <w:snapToGrid w:val="0"/>
          <w:cs/>
          <w:lang w:eastAsia="th-TH"/>
        </w:rPr>
        <w:t xml:space="preserve"> </w:t>
      </w:r>
      <w:r w:rsidR="00617971">
        <w:rPr>
          <w:rFonts w:hint="cs"/>
          <w:snapToGrid w:val="0"/>
          <w:cs/>
          <w:lang w:eastAsia="th-TH"/>
        </w:rPr>
        <w:t xml:space="preserve">มีนาคม </w:t>
      </w:r>
      <w:r w:rsidR="00336745" w:rsidRPr="00336745">
        <w:rPr>
          <w:snapToGrid w:val="0"/>
          <w:lang w:eastAsia="th-TH"/>
        </w:rPr>
        <w:t>2564</w:t>
      </w:r>
      <w:r w:rsidR="00617971">
        <w:rPr>
          <w:snapToGrid w:val="0"/>
          <w:cs/>
          <w:lang w:eastAsia="th-TH"/>
        </w:rPr>
        <w:t xml:space="preserve"> </w:t>
      </w:r>
      <w:r w:rsidR="00617971">
        <w:rPr>
          <w:rFonts w:hint="cs"/>
          <w:snapToGrid w:val="0"/>
          <w:cs/>
          <w:lang w:eastAsia="th-TH"/>
        </w:rPr>
        <w:t xml:space="preserve">และ </w:t>
      </w:r>
      <w:r w:rsidR="00336745" w:rsidRPr="00336745">
        <w:rPr>
          <w:snapToGrid w:val="0"/>
          <w:lang w:eastAsia="th-TH"/>
        </w:rPr>
        <w:t>2563</w:t>
      </w:r>
      <w:r w:rsidRPr="007A1352">
        <w:rPr>
          <w:snapToGrid w:val="0"/>
          <w:cs/>
          <w:lang w:eastAsia="th-TH"/>
        </w:rPr>
        <w:t xml:space="preserve"> มีดังนี้</w:t>
      </w:r>
    </w:p>
    <w:p w14:paraId="18CBC413" w14:textId="77777777" w:rsidR="00825705" w:rsidRPr="00825705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617971" w:rsidRPr="00EF30CD" w14:paraId="12D89E0B" w14:textId="77777777" w:rsidTr="00617971">
        <w:tc>
          <w:tcPr>
            <w:tcW w:w="3960" w:type="dxa"/>
          </w:tcPr>
          <w:p w14:paraId="048FC23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1A1AD7E1" w14:textId="44A03736" w:rsidR="00617971" w:rsidRPr="00EF30CD" w:rsidRDefault="005C5E0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EF30CD" w14:paraId="55956C8D" w14:textId="77777777" w:rsidTr="00617971">
        <w:tc>
          <w:tcPr>
            <w:tcW w:w="3960" w:type="dxa"/>
          </w:tcPr>
          <w:p w14:paraId="438F5787" w14:textId="77777777" w:rsidR="00617971" w:rsidRDefault="00617971" w:rsidP="00617971">
            <w:pPr>
              <w:spacing w:line="240" w:lineRule="auto"/>
              <w:jc w:val="both"/>
              <w:rPr>
                <w:b/>
                <w:bCs/>
              </w:rPr>
            </w:pPr>
          </w:p>
          <w:p w14:paraId="1FCFD549" w14:textId="77777777" w:rsidR="005C5E0A" w:rsidRPr="005C5E0A" w:rsidRDefault="005C5E0A" w:rsidP="00617971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5C5E0A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</w:p>
          <w:p w14:paraId="1B33D487" w14:textId="580560D2" w:rsidR="005C5E0A" w:rsidRPr="005C5E0A" w:rsidRDefault="00336745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</w:rPr>
            </w:pPr>
            <w:r w:rsidRPr="00336745">
              <w:rPr>
                <w:b/>
                <w:bCs/>
                <w:i/>
                <w:iCs/>
              </w:rPr>
              <w:t>31</w:t>
            </w:r>
            <w:r w:rsidR="005C5E0A" w:rsidRPr="005C5E0A">
              <w:rPr>
                <w:b/>
                <w:bCs/>
                <w:i/>
                <w:iCs/>
              </w:rPr>
              <w:t xml:space="preserve"> </w:t>
            </w:r>
            <w:r w:rsidR="005C5E0A" w:rsidRPr="005C5E0A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336745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93" w:type="dxa"/>
            <w:vAlign w:val="bottom"/>
          </w:tcPr>
          <w:p w14:paraId="2E6D124A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cs/>
              </w:rPr>
              <w:t>โรงกลั่น</w:t>
            </w:r>
            <w:r w:rsidRPr="0000393D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29637328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74589F0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rFonts w:hint="cs"/>
                <w:cs/>
              </w:rPr>
              <w:t>พลังงาน</w:t>
            </w:r>
            <w:r w:rsidRPr="0000393D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71C9B62B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625E84BB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00393D">
              <w:rPr>
                <w:rFonts w:hint="cs"/>
                <w:cs/>
              </w:rPr>
              <w:t>ทรัพยากร</w:t>
            </w:r>
            <w:r w:rsidRPr="0000393D">
              <w:rPr>
                <w:cs/>
              </w:rPr>
              <w:br/>
            </w:r>
            <w:r w:rsidRPr="0000393D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F16F68A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0393D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0EFCE899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0393D">
              <w:rPr>
                <w:cs/>
              </w:rPr>
              <w:t>รายการ</w:t>
            </w:r>
            <w:r w:rsidRPr="0000393D">
              <w:br/>
            </w:r>
            <w:r w:rsidRPr="0000393D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1773EE9B" w14:textId="77777777" w:rsidR="00617971" w:rsidRPr="0000393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00393D">
              <w:rPr>
                <w:rFonts w:hint="cs"/>
                <w:cs/>
              </w:rPr>
              <w:t>รวม</w:t>
            </w:r>
          </w:p>
        </w:tc>
      </w:tr>
      <w:tr w:rsidR="00617971" w:rsidRPr="00EF30CD" w14:paraId="6498DE3F" w14:textId="77777777" w:rsidTr="00617971">
        <w:tc>
          <w:tcPr>
            <w:tcW w:w="3960" w:type="dxa"/>
          </w:tcPr>
          <w:p w14:paraId="6072388F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8F0AFE7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617971" w:rsidRPr="00EF30CD" w14:paraId="723D0ED9" w14:textId="77777777" w:rsidTr="00617971">
        <w:tc>
          <w:tcPr>
            <w:tcW w:w="3960" w:type="dxa"/>
            <w:vAlign w:val="bottom"/>
          </w:tcPr>
          <w:p w14:paraId="579312F8" w14:textId="77777777" w:rsidR="00617971" w:rsidRPr="00EF30CD" w:rsidRDefault="00617971" w:rsidP="00617971">
            <w:pPr>
              <w:spacing w:line="240" w:lineRule="auto"/>
              <w:jc w:val="both"/>
            </w:pPr>
            <w:r w:rsidRPr="00EF30CD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404B8624" w14:textId="0A0CED28" w:rsidR="00617971" w:rsidRPr="00EF30CD" w:rsidRDefault="003367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12</w:t>
            </w:r>
            <w:r w:rsidR="001F70C5">
              <w:t>,</w:t>
            </w:r>
            <w:r w:rsidRPr="00336745">
              <w:t>555</w:t>
            </w:r>
          </w:p>
        </w:tc>
        <w:tc>
          <w:tcPr>
            <w:tcW w:w="1294" w:type="dxa"/>
            <w:vAlign w:val="center"/>
          </w:tcPr>
          <w:p w14:paraId="2C65E8F3" w14:textId="0D6601A1" w:rsidR="00617971" w:rsidRPr="00EF30CD" w:rsidRDefault="003367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27</w:t>
            </w:r>
            <w:r w:rsidR="001F70C5">
              <w:t>,</w:t>
            </w:r>
            <w:r w:rsidRPr="00336745">
              <w:t>102</w:t>
            </w:r>
          </w:p>
        </w:tc>
        <w:tc>
          <w:tcPr>
            <w:tcW w:w="1294" w:type="dxa"/>
            <w:vAlign w:val="center"/>
          </w:tcPr>
          <w:p w14:paraId="5CA66BE5" w14:textId="047B6598" w:rsidR="00617971" w:rsidRPr="00EF30CD" w:rsidRDefault="003367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1</w:t>
            </w:r>
            <w:r w:rsidR="001F70C5">
              <w:t>,</w:t>
            </w:r>
            <w:r w:rsidRPr="00336745">
              <w:t>044</w:t>
            </w:r>
          </w:p>
        </w:tc>
        <w:tc>
          <w:tcPr>
            <w:tcW w:w="1294" w:type="dxa"/>
            <w:vAlign w:val="center"/>
          </w:tcPr>
          <w:p w14:paraId="7786242D" w14:textId="5091FAA1" w:rsidR="00617971" w:rsidRPr="00EF30CD" w:rsidRDefault="003367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529</w:t>
            </w:r>
          </w:p>
        </w:tc>
        <w:tc>
          <w:tcPr>
            <w:tcW w:w="1293" w:type="dxa"/>
            <w:vAlign w:val="center"/>
          </w:tcPr>
          <w:p w14:paraId="7026D971" w14:textId="47E7A305" w:rsidR="00617971" w:rsidRPr="00EF30CD" w:rsidRDefault="001F70C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D70B113" w14:textId="09E8B46C" w:rsidR="00617971" w:rsidRPr="00EF30CD" w:rsidRDefault="001F70C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745E479" w14:textId="61250496" w:rsidR="00617971" w:rsidRPr="00EF30CD" w:rsidRDefault="001F70C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F5A9CC6" w14:textId="32163A4E" w:rsidR="00617971" w:rsidRPr="00EF30CD" w:rsidRDefault="0033674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41</w:t>
            </w:r>
            <w:r w:rsidR="001F70C5">
              <w:t>,</w:t>
            </w:r>
            <w:r w:rsidRPr="00336745">
              <w:t>230</w:t>
            </w:r>
          </w:p>
        </w:tc>
      </w:tr>
      <w:tr w:rsidR="00617971" w:rsidRPr="00EF30CD" w14:paraId="48A70EF4" w14:textId="77777777" w:rsidTr="00617971">
        <w:tc>
          <w:tcPr>
            <w:tcW w:w="3960" w:type="dxa"/>
          </w:tcPr>
          <w:p w14:paraId="2B6FA081" w14:textId="77777777" w:rsidR="00617971" w:rsidRPr="00EF30CD" w:rsidRDefault="00617971" w:rsidP="00617971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746D507F" w14:textId="60D396EA" w:rsidR="00617971" w:rsidRPr="00EF30CD" w:rsidRDefault="0033674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24</w:t>
            </w:r>
            <w:r w:rsidR="001F70C5">
              <w:t>,</w:t>
            </w:r>
            <w:r w:rsidRPr="00336745">
              <w:t>776</w:t>
            </w:r>
          </w:p>
        </w:tc>
        <w:tc>
          <w:tcPr>
            <w:tcW w:w="1294" w:type="dxa"/>
            <w:vAlign w:val="center"/>
          </w:tcPr>
          <w:p w14:paraId="20B61DF6" w14:textId="2CE22729" w:rsidR="00617971" w:rsidRPr="00EF30CD" w:rsidRDefault="001F70C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5A829BB" w14:textId="621571F3" w:rsidR="00617971" w:rsidRPr="00EF30CD" w:rsidRDefault="0033674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2</w:t>
            </w:r>
          </w:p>
        </w:tc>
        <w:tc>
          <w:tcPr>
            <w:tcW w:w="1294" w:type="dxa"/>
            <w:vAlign w:val="center"/>
          </w:tcPr>
          <w:p w14:paraId="1F55A9BA" w14:textId="02E7A349" w:rsidR="00617971" w:rsidRPr="00EF30CD" w:rsidRDefault="0033674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2</w:t>
            </w:r>
            <w:r w:rsidR="001F70C5">
              <w:t>,</w:t>
            </w:r>
            <w:r w:rsidRPr="00336745">
              <w:t>869</w:t>
            </w:r>
          </w:p>
        </w:tc>
        <w:tc>
          <w:tcPr>
            <w:tcW w:w="1293" w:type="dxa"/>
            <w:vAlign w:val="center"/>
          </w:tcPr>
          <w:p w14:paraId="345D004A" w14:textId="55211BE9" w:rsidR="00617971" w:rsidRPr="00EF30CD" w:rsidRDefault="001F70C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EE0E7CE" w14:textId="796D5082" w:rsidR="00617971" w:rsidRPr="00EF30CD" w:rsidRDefault="001F70C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529AA45" w14:textId="785D972C" w:rsidR="00617971" w:rsidRPr="00EF30CD" w:rsidRDefault="001F70C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(</w:t>
            </w:r>
            <w:r w:rsidR="00336745" w:rsidRPr="00336745">
              <w:t>27</w:t>
            </w:r>
            <w:r>
              <w:t>,</w:t>
            </w:r>
            <w:r w:rsidR="00336745" w:rsidRPr="00336745">
              <w:t>647</w:t>
            </w:r>
            <w:r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A75EA36" w14:textId="6C3752D8" w:rsidR="00617971" w:rsidRPr="00EF30CD" w:rsidRDefault="001F70C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>
              <w:rPr>
                <w:cs/>
              </w:rPr>
              <w:t>-</w:t>
            </w:r>
          </w:p>
        </w:tc>
      </w:tr>
      <w:tr w:rsidR="00617971" w:rsidRPr="00EF30CD" w14:paraId="0549CE15" w14:textId="77777777" w:rsidTr="00617971">
        <w:tc>
          <w:tcPr>
            <w:tcW w:w="3960" w:type="dxa"/>
          </w:tcPr>
          <w:p w14:paraId="4BF591B6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EF30CD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26E3E29D" w14:textId="1BB615D3" w:rsidR="00617971" w:rsidRPr="00EF30CD" w:rsidRDefault="0033674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37</w:t>
            </w:r>
            <w:r w:rsidR="001F70C5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331</w:t>
            </w:r>
          </w:p>
        </w:tc>
        <w:tc>
          <w:tcPr>
            <w:tcW w:w="1294" w:type="dxa"/>
            <w:vAlign w:val="center"/>
          </w:tcPr>
          <w:p w14:paraId="0F795F4E" w14:textId="1A09F8A9" w:rsidR="00617971" w:rsidRPr="00EF30CD" w:rsidRDefault="0033674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27</w:t>
            </w:r>
            <w:r w:rsidR="001F70C5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102</w:t>
            </w:r>
          </w:p>
        </w:tc>
        <w:tc>
          <w:tcPr>
            <w:tcW w:w="1294" w:type="dxa"/>
            <w:vAlign w:val="center"/>
          </w:tcPr>
          <w:p w14:paraId="3E49E4A4" w14:textId="73ED95C0" w:rsidR="00617971" w:rsidRPr="00EF30CD" w:rsidRDefault="0033674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1F70C5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046</w:t>
            </w:r>
          </w:p>
        </w:tc>
        <w:tc>
          <w:tcPr>
            <w:tcW w:w="1294" w:type="dxa"/>
            <w:vAlign w:val="center"/>
          </w:tcPr>
          <w:p w14:paraId="33D52EFC" w14:textId="5E8D0AA9" w:rsidR="00617971" w:rsidRPr="00EF30CD" w:rsidRDefault="0033674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3</w:t>
            </w:r>
            <w:r w:rsidR="001F70C5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398</w:t>
            </w:r>
          </w:p>
        </w:tc>
        <w:tc>
          <w:tcPr>
            <w:tcW w:w="1293" w:type="dxa"/>
            <w:vAlign w:val="center"/>
          </w:tcPr>
          <w:p w14:paraId="1478575C" w14:textId="15A2328B" w:rsidR="00617971" w:rsidRPr="00EF30CD" w:rsidRDefault="001F70C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7BC27C8" w14:textId="198ED0C2" w:rsidR="00617971" w:rsidRPr="00EF30CD" w:rsidRDefault="001F70C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384F08CF" w14:textId="03E53934" w:rsidR="00617971" w:rsidRPr="00EF30CD" w:rsidRDefault="00A5033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27</w:t>
            </w:r>
            <w:r>
              <w:rPr>
                <w:b/>
                <w:bCs/>
              </w:rPr>
              <w:t>,</w:t>
            </w:r>
            <w:r w:rsidR="00336745" w:rsidRPr="00336745">
              <w:rPr>
                <w:b/>
                <w:bCs/>
              </w:rPr>
              <w:t>647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B11CF48" w14:textId="3FD1624F" w:rsidR="00617971" w:rsidRPr="00EF30CD" w:rsidRDefault="0033674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41</w:t>
            </w:r>
            <w:r w:rsidR="001F70C5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230</w:t>
            </w:r>
          </w:p>
        </w:tc>
      </w:tr>
      <w:tr w:rsidR="00617971" w:rsidRPr="00EF30CD" w14:paraId="6CA9809D" w14:textId="77777777" w:rsidTr="00617971">
        <w:tc>
          <w:tcPr>
            <w:tcW w:w="3960" w:type="dxa"/>
          </w:tcPr>
          <w:p w14:paraId="7B73B5B2" w14:textId="77777777" w:rsidR="00617971" w:rsidRPr="00C03020" w:rsidRDefault="00617971" w:rsidP="00617971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210E651A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0495E9A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9BF10B6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F0FCFF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526852C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CFCE37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6C26D6AA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29062AED" w14:textId="77777777" w:rsidR="00617971" w:rsidRPr="00C03020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291D19" w:rsidRPr="00EF30CD" w14:paraId="6744F9AB" w14:textId="77777777" w:rsidTr="00617971">
        <w:tc>
          <w:tcPr>
            <w:tcW w:w="3960" w:type="dxa"/>
          </w:tcPr>
          <w:p w14:paraId="3DB801EB" w14:textId="77777777" w:rsidR="00291D19" w:rsidRPr="00EF30CD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EF30CD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572E6A03" w14:textId="22EF38ED" w:rsidR="00291D19" w:rsidRPr="00C832C5" w:rsidRDefault="0033674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832C5">
              <w:t>2</w:t>
            </w:r>
            <w:r w:rsidR="006F5FE3" w:rsidRPr="00C832C5">
              <w:t>,</w:t>
            </w:r>
            <w:r w:rsidRPr="00C832C5">
              <w:t>411</w:t>
            </w:r>
          </w:p>
        </w:tc>
        <w:tc>
          <w:tcPr>
            <w:tcW w:w="1294" w:type="dxa"/>
            <w:vAlign w:val="center"/>
          </w:tcPr>
          <w:p w14:paraId="2AA5E688" w14:textId="69E2B9DB" w:rsidR="00291D19" w:rsidRPr="00C832C5" w:rsidRDefault="0033674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832C5">
              <w:t>970</w:t>
            </w:r>
          </w:p>
        </w:tc>
        <w:tc>
          <w:tcPr>
            <w:tcW w:w="1294" w:type="dxa"/>
            <w:vAlign w:val="center"/>
          </w:tcPr>
          <w:p w14:paraId="3989C965" w14:textId="14FA1E10" w:rsidR="00291D19" w:rsidRPr="00C832C5" w:rsidRDefault="0033674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832C5">
              <w:t>979</w:t>
            </w:r>
          </w:p>
        </w:tc>
        <w:tc>
          <w:tcPr>
            <w:tcW w:w="1294" w:type="dxa"/>
            <w:vAlign w:val="center"/>
          </w:tcPr>
          <w:p w14:paraId="7600074C" w14:textId="76496894" w:rsidR="00291D19" w:rsidRPr="00C832C5" w:rsidRDefault="0033674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832C5">
              <w:t>422</w:t>
            </w:r>
          </w:p>
        </w:tc>
        <w:tc>
          <w:tcPr>
            <w:tcW w:w="1293" w:type="dxa"/>
            <w:vAlign w:val="center"/>
          </w:tcPr>
          <w:p w14:paraId="7A24E61E" w14:textId="767CBCC9" w:rsidR="00291D19" w:rsidRPr="00C832C5" w:rsidRDefault="00336745" w:rsidP="00BA5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832C5">
              <w:t>31</w:t>
            </w:r>
          </w:p>
        </w:tc>
        <w:tc>
          <w:tcPr>
            <w:tcW w:w="1294" w:type="dxa"/>
            <w:vAlign w:val="center"/>
          </w:tcPr>
          <w:p w14:paraId="749D024F" w14:textId="417AAAD3" w:rsidR="00291D19" w:rsidRPr="00C832C5" w:rsidRDefault="006F5FE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832C5">
              <w:rPr>
                <w:cs/>
              </w:rPr>
              <w:t>(</w:t>
            </w:r>
            <w:r w:rsidR="00336745" w:rsidRPr="00C832C5">
              <w:t>76</w:t>
            </w:r>
            <w:r w:rsidRPr="00C832C5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66E82D1" w14:textId="2C81DE89" w:rsidR="00291D19" w:rsidRPr="00C832C5" w:rsidRDefault="006F5FE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832C5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89D57FB" w14:textId="073A0A63" w:rsidR="00291D19" w:rsidRPr="00C832C5" w:rsidRDefault="00336745" w:rsidP="0035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C832C5">
              <w:t>4</w:t>
            </w:r>
            <w:r w:rsidR="006F5FE3" w:rsidRPr="00C832C5">
              <w:t>,</w:t>
            </w:r>
            <w:r w:rsidRPr="00C832C5">
              <w:t>737</w:t>
            </w:r>
          </w:p>
        </w:tc>
      </w:tr>
      <w:tr w:rsidR="00291D19" w:rsidRPr="00EF30CD" w14:paraId="7C882274" w14:textId="77777777" w:rsidTr="00617971">
        <w:tc>
          <w:tcPr>
            <w:tcW w:w="3960" w:type="dxa"/>
          </w:tcPr>
          <w:p w14:paraId="5C2B0BE2" w14:textId="77777777" w:rsidR="00291D19" w:rsidRPr="00EF30CD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7A73B31E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3AB73D1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238704C0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DCDFBD7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243228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4904A17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E77454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00A95E02" w14:textId="0649D834" w:rsidR="00291D19" w:rsidRPr="008B536A" w:rsidRDefault="006F5FE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536A">
              <w:rPr>
                <w:cs/>
              </w:rPr>
              <w:t>(</w:t>
            </w:r>
            <w:r w:rsidR="00336745" w:rsidRPr="008B536A">
              <w:t>1</w:t>
            </w:r>
            <w:r w:rsidRPr="008B536A">
              <w:t>,</w:t>
            </w:r>
            <w:r w:rsidR="00336745" w:rsidRPr="008B536A">
              <w:t>6</w:t>
            </w:r>
            <w:r w:rsidR="00B9742E" w:rsidRPr="008B536A">
              <w:t>70</w:t>
            </w:r>
            <w:r w:rsidRPr="008B536A">
              <w:rPr>
                <w:cs/>
              </w:rPr>
              <w:t>)</w:t>
            </w:r>
          </w:p>
        </w:tc>
      </w:tr>
      <w:tr w:rsidR="00291D19" w:rsidRPr="00EF30CD" w14:paraId="37BE17B1" w14:textId="77777777" w:rsidTr="00617971">
        <w:tc>
          <w:tcPr>
            <w:tcW w:w="3960" w:type="dxa"/>
          </w:tcPr>
          <w:p w14:paraId="6DF80F93" w14:textId="0F2609DD" w:rsidR="00291D19" w:rsidRPr="0086164E" w:rsidRDefault="00E8377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bookmarkStart w:id="4" w:name="OLE_LINK2"/>
            <w:bookmarkStart w:id="5" w:name="OLE_LINK3"/>
            <w:r>
              <w:rPr>
                <w:rFonts w:hint="cs"/>
                <w:cs/>
              </w:rPr>
              <w:t>ขาดทุน</w:t>
            </w:r>
            <w:r w:rsidR="00291D19" w:rsidRPr="0086164E">
              <w:rPr>
                <w:cs/>
              </w:rPr>
              <w:t>จากตราสารอนุพันธ์</w:t>
            </w:r>
            <w:bookmarkEnd w:id="4"/>
            <w:bookmarkEnd w:id="5"/>
          </w:p>
        </w:tc>
        <w:tc>
          <w:tcPr>
            <w:tcW w:w="1293" w:type="dxa"/>
          </w:tcPr>
          <w:p w14:paraId="607A706A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4376FA5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6DC2DE50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7D786F1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5260AA5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6173767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594892D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E5F43EF" w14:textId="5E70942F" w:rsidR="00291D19" w:rsidRPr="008B536A" w:rsidRDefault="00E8377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B536A">
              <w:rPr>
                <w:cs/>
              </w:rPr>
              <w:t>(</w:t>
            </w:r>
            <w:r w:rsidR="00336745" w:rsidRPr="008B536A">
              <w:t>2</w:t>
            </w:r>
            <w:r w:rsidRPr="008B536A">
              <w:rPr>
                <w:cs/>
              </w:rPr>
              <w:t>)</w:t>
            </w:r>
          </w:p>
        </w:tc>
      </w:tr>
      <w:tr w:rsidR="00291D19" w:rsidRPr="00EF30CD" w14:paraId="4FDF6FB4" w14:textId="77777777" w:rsidTr="00617971">
        <w:tc>
          <w:tcPr>
            <w:tcW w:w="3960" w:type="dxa"/>
          </w:tcPr>
          <w:p w14:paraId="0D9EB109" w14:textId="0970EFCC" w:rsidR="00291D19" w:rsidRPr="0086164E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6164E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1BFA4CB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C5D9C8F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5E4C0DDD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6BCB120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2FE3EA4C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5A03EFF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F9DB139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FA4C9D2" w14:textId="0C61C271" w:rsidR="00291D19" w:rsidRPr="008B536A" w:rsidRDefault="00336745" w:rsidP="00E8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536A">
              <w:t>43</w:t>
            </w:r>
          </w:p>
        </w:tc>
      </w:tr>
      <w:tr w:rsidR="00291D19" w:rsidRPr="00EF30CD" w14:paraId="7D90F263" w14:textId="77777777" w:rsidTr="00617971">
        <w:tc>
          <w:tcPr>
            <w:tcW w:w="3960" w:type="dxa"/>
          </w:tcPr>
          <w:p w14:paraId="6CD35064" w14:textId="201D9DCF" w:rsidR="00291D19" w:rsidRPr="0086164E" w:rsidRDefault="006F5FE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="00291D19" w:rsidRPr="0086164E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01C00B5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F7F9139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BF30D48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65137E8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4DA9454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079143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009303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0B8B643B" w14:textId="543F3A94" w:rsidR="00291D19" w:rsidRPr="008B536A" w:rsidRDefault="0033674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536A">
              <w:t>406</w:t>
            </w:r>
          </w:p>
        </w:tc>
      </w:tr>
      <w:tr w:rsidR="00291D19" w:rsidRPr="00EF30CD" w14:paraId="73BAA74A" w14:textId="77777777" w:rsidTr="00617971">
        <w:tc>
          <w:tcPr>
            <w:tcW w:w="3960" w:type="dxa"/>
          </w:tcPr>
          <w:p w14:paraId="49CD343E" w14:textId="77777777" w:rsidR="00291D19" w:rsidRPr="00EF30CD" w:rsidRDefault="00291D19" w:rsidP="00291D19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6059FEEB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779579C0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C6CA8AC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F8F93F2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22B6D01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7017AC8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1ED02612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32514B18" w14:textId="7B5BA511" w:rsidR="00291D19" w:rsidRPr="008B536A" w:rsidRDefault="00E8377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8B536A">
              <w:rPr>
                <w:cs/>
              </w:rPr>
              <w:t>(</w:t>
            </w:r>
            <w:r w:rsidR="00336745" w:rsidRPr="008B536A">
              <w:t>464</w:t>
            </w:r>
            <w:r w:rsidRPr="008B536A">
              <w:rPr>
                <w:cs/>
              </w:rPr>
              <w:t>)</w:t>
            </w:r>
          </w:p>
        </w:tc>
      </w:tr>
      <w:tr w:rsidR="00291D19" w:rsidRPr="00EF30CD" w14:paraId="5BCCCE2F" w14:textId="77777777" w:rsidTr="00617971">
        <w:tc>
          <w:tcPr>
            <w:tcW w:w="3960" w:type="dxa"/>
          </w:tcPr>
          <w:p w14:paraId="5AB0BE56" w14:textId="011A45E8" w:rsidR="00291D19" w:rsidRPr="00EF30CD" w:rsidRDefault="00E83773" w:rsidP="00291D19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ค่าใช้จ่าย</w:t>
            </w:r>
            <w:r w:rsidR="00291D19" w:rsidRPr="00EF30CD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14:paraId="4982DE34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3C935F7C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CC2F5C7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5E5BDC69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05239193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0945752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5E6B0FE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4E20CFB2" w14:textId="476EB22A" w:rsidR="00291D19" w:rsidRPr="008B536A" w:rsidRDefault="00E83773" w:rsidP="00291D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B536A">
              <w:rPr>
                <w:cs/>
              </w:rPr>
              <w:t>(</w:t>
            </w:r>
            <w:r w:rsidR="00336745" w:rsidRPr="008B536A">
              <w:t>408</w:t>
            </w:r>
            <w:r w:rsidRPr="008B536A">
              <w:rPr>
                <w:cs/>
              </w:rPr>
              <w:t>)</w:t>
            </w:r>
          </w:p>
        </w:tc>
      </w:tr>
      <w:tr w:rsidR="00291D19" w:rsidRPr="00EF30CD" w14:paraId="76A4C970" w14:textId="77777777" w:rsidTr="00617971">
        <w:tc>
          <w:tcPr>
            <w:tcW w:w="3960" w:type="dxa"/>
          </w:tcPr>
          <w:p w14:paraId="5B0EB7D7" w14:textId="1BA18C52" w:rsidR="00291D19" w:rsidRPr="00EF30CD" w:rsidRDefault="005E1AB7" w:rsidP="00291D19">
            <w:pPr>
              <w:spacing w:line="240" w:lineRule="auto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="00291D19" w:rsidRPr="00EF30C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EAF99FB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1B31B16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F22D9DC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170C8F9C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7EE2079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560A2C3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475106C1" w14:textId="77777777" w:rsidR="00291D19" w:rsidRPr="00C832C5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A7CF3E2" w14:textId="0F8121DF" w:rsidR="00291D19" w:rsidRPr="008B536A" w:rsidRDefault="00336745" w:rsidP="00354A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B536A">
              <w:rPr>
                <w:b/>
                <w:bCs/>
              </w:rPr>
              <w:t>2</w:t>
            </w:r>
            <w:r w:rsidR="00426A18" w:rsidRPr="008B536A">
              <w:rPr>
                <w:b/>
                <w:bCs/>
              </w:rPr>
              <w:t>,</w:t>
            </w:r>
            <w:r w:rsidRPr="008B536A">
              <w:rPr>
                <w:b/>
                <w:bCs/>
              </w:rPr>
              <w:t>6</w:t>
            </w:r>
            <w:r w:rsidR="00B9742E" w:rsidRPr="008B536A">
              <w:rPr>
                <w:b/>
                <w:bCs/>
              </w:rPr>
              <w:t>42</w:t>
            </w:r>
          </w:p>
        </w:tc>
      </w:tr>
      <w:tr w:rsidR="00617971" w:rsidRPr="00EF30CD" w14:paraId="37ED2B28" w14:textId="77777777" w:rsidTr="00617971">
        <w:tc>
          <w:tcPr>
            <w:tcW w:w="3960" w:type="dxa"/>
          </w:tcPr>
          <w:p w14:paraId="6AEC5AEB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0868CF81" w14:textId="69A6236E" w:rsidR="00617971" w:rsidRPr="00EF30CD" w:rsidRDefault="00C97F73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EF30CD" w14:paraId="1DFF601A" w14:textId="77777777" w:rsidTr="00617971">
        <w:tc>
          <w:tcPr>
            <w:tcW w:w="3960" w:type="dxa"/>
          </w:tcPr>
          <w:p w14:paraId="70AC8DB9" w14:textId="77777777" w:rsidR="005C5E0A" w:rsidRDefault="005C5E0A" w:rsidP="005C5E0A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</w:p>
          <w:p w14:paraId="675F8A5F" w14:textId="26CF102E" w:rsidR="005C5E0A" w:rsidRPr="005C5E0A" w:rsidRDefault="005C5E0A" w:rsidP="005C5E0A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5C5E0A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</w:p>
          <w:p w14:paraId="209D6637" w14:textId="3105A1C5" w:rsidR="00617971" w:rsidRPr="00EF30CD" w:rsidRDefault="00336745" w:rsidP="005C5E0A">
            <w:pPr>
              <w:spacing w:line="240" w:lineRule="auto"/>
              <w:ind w:left="336"/>
              <w:jc w:val="both"/>
              <w:rPr>
                <w:b/>
                <w:bCs/>
              </w:rPr>
            </w:pPr>
            <w:r w:rsidRPr="00336745">
              <w:rPr>
                <w:b/>
                <w:bCs/>
                <w:i/>
                <w:iCs/>
              </w:rPr>
              <w:t>31</w:t>
            </w:r>
            <w:r w:rsidR="005C5E0A" w:rsidRPr="005C5E0A">
              <w:rPr>
                <w:b/>
                <w:bCs/>
                <w:i/>
                <w:iCs/>
              </w:rPr>
              <w:t xml:space="preserve"> </w:t>
            </w:r>
            <w:r w:rsidR="005C5E0A" w:rsidRPr="005C5E0A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336745">
              <w:rPr>
                <w:b/>
                <w:bCs/>
                <w:i/>
                <w:iCs/>
              </w:rPr>
              <w:t>2563</w:t>
            </w:r>
          </w:p>
        </w:tc>
        <w:tc>
          <w:tcPr>
            <w:tcW w:w="1293" w:type="dxa"/>
            <w:vAlign w:val="bottom"/>
          </w:tcPr>
          <w:p w14:paraId="516706CC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โรงกลั่น</w:t>
            </w:r>
            <w:r w:rsidRPr="00AA237C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787CB080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28C0A05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rFonts w:hint="cs"/>
                <w:cs/>
              </w:rPr>
              <w:t>พลังงาน</w:t>
            </w:r>
            <w:r w:rsidRPr="00AA237C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316954D5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30E84240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AA237C">
              <w:rPr>
                <w:rFonts w:hint="cs"/>
                <w:cs/>
              </w:rPr>
              <w:t>ทรัพยากร</w:t>
            </w:r>
            <w:r w:rsidRPr="00AA237C">
              <w:rPr>
                <w:cs/>
              </w:rPr>
              <w:br/>
            </w:r>
            <w:r w:rsidRPr="00AA237C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942670B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A237C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6377EA02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A237C">
              <w:rPr>
                <w:cs/>
              </w:rPr>
              <w:t>รายการ</w:t>
            </w:r>
            <w:r w:rsidRPr="00AA237C">
              <w:br/>
            </w:r>
            <w:r w:rsidRPr="00AA237C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0A5946D7" w14:textId="77777777" w:rsidR="00617971" w:rsidRPr="00AA237C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AA237C">
              <w:rPr>
                <w:rFonts w:hint="cs"/>
                <w:cs/>
              </w:rPr>
              <w:t>รวม</w:t>
            </w:r>
          </w:p>
        </w:tc>
      </w:tr>
      <w:tr w:rsidR="00617971" w:rsidRPr="00EF30CD" w14:paraId="5AE4A526" w14:textId="77777777" w:rsidTr="00617971">
        <w:tc>
          <w:tcPr>
            <w:tcW w:w="3960" w:type="dxa"/>
          </w:tcPr>
          <w:p w14:paraId="69168F8C" w14:textId="77777777" w:rsidR="00617971" w:rsidRPr="00EF30CD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218DE05A" w14:textId="77777777" w:rsidR="00617971" w:rsidRPr="00EF30CD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EF30C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C51944" w:rsidRPr="00EF30CD" w14:paraId="07858A9B" w14:textId="77777777" w:rsidTr="00617971">
        <w:tc>
          <w:tcPr>
            <w:tcW w:w="3960" w:type="dxa"/>
            <w:vAlign w:val="bottom"/>
          </w:tcPr>
          <w:p w14:paraId="10A09573" w14:textId="77777777" w:rsidR="00C51944" w:rsidRPr="00CD4373" w:rsidRDefault="00C51944" w:rsidP="00C51944">
            <w:pPr>
              <w:spacing w:line="240" w:lineRule="auto"/>
              <w:jc w:val="both"/>
            </w:pPr>
            <w:r w:rsidRPr="00CD4373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7B920CCE" w14:textId="3C11DEFE" w:rsidR="00C51944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12</w:t>
            </w:r>
            <w:r w:rsidR="00C51944" w:rsidRPr="00C51944">
              <w:t>,</w:t>
            </w:r>
            <w:r w:rsidRPr="00336745">
              <w:t>338</w:t>
            </w:r>
          </w:p>
        </w:tc>
        <w:tc>
          <w:tcPr>
            <w:tcW w:w="1294" w:type="dxa"/>
            <w:vAlign w:val="center"/>
          </w:tcPr>
          <w:p w14:paraId="2D02253C" w14:textId="666C3D07" w:rsidR="00C51944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29</w:t>
            </w:r>
            <w:r w:rsidR="00C51944" w:rsidRPr="00C51944">
              <w:t>,</w:t>
            </w:r>
            <w:r w:rsidRPr="00336745">
              <w:t>190</w:t>
            </w:r>
          </w:p>
        </w:tc>
        <w:tc>
          <w:tcPr>
            <w:tcW w:w="1294" w:type="dxa"/>
            <w:vAlign w:val="center"/>
          </w:tcPr>
          <w:p w14:paraId="465B45F0" w14:textId="1D8D3760" w:rsidR="00C51944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885</w:t>
            </w:r>
          </w:p>
        </w:tc>
        <w:tc>
          <w:tcPr>
            <w:tcW w:w="1294" w:type="dxa"/>
            <w:vAlign w:val="center"/>
          </w:tcPr>
          <w:p w14:paraId="3696EB8B" w14:textId="4CA2F1E5" w:rsidR="00C51944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336745">
              <w:t>657</w:t>
            </w:r>
          </w:p>
        </w:tc>
        <w:tc>
          <w:tcPr>
            <w:tcW w:w="1293" w:type="dxa"/>
            <w:vAlign w:val="center"/>
          </w:tcPr>
          <w:p w14:paraId="56D707CA" w14:textId="21B5E310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252B77D" w14:textId="4E5F0E23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A55E77E" w14:textId="46D29F8E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C9E7F47" w14:textId="2D1F42B1" w:rsidR="00C51944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43</w:t>
            </w:r>
            <w:r w:rsidR="00C51944" w:rsidRPr="00C51944">
              <w:t>,</w:t>
            </w:r>
            <w:r w:rsidRPr="00336745">
              <w:t>070</w:t>
            </w:r>
          </w:p>
        </w:tc>
      </w:tr>
      <w:tr w:rsidR="00C51944" w:rsidRPr="00EF30CD" w14:paraId="2D67428A" w14:textId="77777777" w:rsidTr="00617971">
        <w:tc>
          <w:tcPr>
            <w:tcW w:w="3960" w:type="dxa"/>
          </w:tcPr>
          <w:p w14:paraId="29231E8C" w14:textId="77777777" w:rsidR="00C51944" w:rsidRPr="00CD4373" w:rsidRDefault="00C51944" w:rsidP="00C51944">
            <w:pPr>
              <w:spacing w:line="240" w:lineRule="auto"/>
              <w:jc w:val="both"/>
              <w:rPr>
                <w:cs/>
              </w:rPr>
            </w:pPr>
            <w:r w:rsidRPr="00CD4373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4357AA37" w14:textId="7B8D4EE0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26</w:t>
            </w:r>
            <w:r w:rsidR="00C51944" w:rsidRPr="00C51944">
              <w:t>,</w:t>
            </w:r>
            <w:r w:rsidRPr="00336745">
              <w:t>851</w:t>
            </w:r>
          </w:p>
        </w:tc>
        <w:tc>
          <w:tcPr>
            <w:tcW w:w="1294" w:type="dxa"/>
            <w:vAlign w:val="center"/>
          </w:tcPr>
          <w:p w14:paraId="1529D327" w14:textId="7DADF310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1</w:t>
            </w:r>
          </w:p>
        </w:tc>
        <w:tc>
          <w:tcPr>
            <w:tcW w:w="1294" w:type="dxa"/>
            <w:vAlign w:val="center"/>
          </w:tcPr>
          <w:p w14:paraId="00964A7A" w14:textId="7C517E0F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2</w:t>
            </w:r>
          </w:p>
        </w:tc>
        <w:tc>
          <w:tcPr>
            <w:tcW w:w="1294" w:type="dxa"/>
            <w:vAlign w:val="center"/>
          </w:tcPr>
          <w:p w14:paraId="20B3CC7D" w14:textId="795DB44B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2</w:t>
            </w:r>
            <w:r w:rsidR="00C51944" w:rsidRPr="00C51944">
              <w:t>,</w:t>
            </w:r>
            <w:r w:rsidRPr="00336745">
              <w:t>773</w:t>
            </w:r>
          </w:p>
        </w:tc>
        <w:tc>
          <w:tcPr>
            <w:tcW w:w="1293" w:type="dxa"/>
            <w:vAlign w:val="center"/>
          </w:tcPr>
          <w:p w14:paraId="2CB8AAA8" w14:textId="1F145CD9" w:rsidR="00C51944" w:rsidRPr="00C51944" w:rsidRDefault="00C51944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377CCCE" w14:textId="46677DB9" w:rsidR="00C51944" w:rsidRPr="00C51944" w:rsidRDefault="00C51944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5F8CDE4" w14:textId="6EAFDDBD" w:rsidR="00C51944" w:rsidRPr="00C51944" w:rsidRDefault="00C51944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(</w:t>
            </w:r>
            <w:r w:rsidR="00336745" w:rsidRPr="00336745">
              <w:t>29</w:t>
            </w:r>
            <w:r w:rsidRPr="00C51944">
              <w:t>,</w:t>
            </w:r>
            <w:r w:rsidR="00336745" w:rsidRPr="00336745">
              <w:t>627</w:t>
            </w:r>
            <w:r w:rsidRPr="00C51944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14FF9E44" w14:textId="79FA573E" w:rsidR="00C51944" w:rsidRPr="00C51944" w:rsidRDefault="00C51944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-</w:t>
            </w:r>
          </w:p>
        </w:tc>
      </w:tr>
      <w:tr w:rsidR="00C51944" w:rsidRPr="00EF30CD" w14:paraId="21549801" w14:textId="77777777" w:rsidTr="00617971">
        <w:tc>
          <w:tcPr>
            <w:tcW w:w="3960" w:type="dxa"/>
          </w:tcPr>
          <w:p w14:paraId="6D706592" w14:textId="77777777" w:rsidR="00C51944" w:rsidRPr="00CD4373" w:rsidRDefault="00C51944" w:rsidP="00C51944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CD4373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0BF59026" w14:textId="6A48FFF0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39</w:t>
            </w:r>
            <w:r w:rsidR="00C51944" w:rsidRPr="00C5194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189</w:t>
            </w:r>
          </w:p>
        </w:tc>
        <w:tc>
          <w:tcPr>
            <w:tcW w:w="1294" w:type="dxa"/>
            <w:vAlign w:val="center"/>
          </w:tcPr>
          <w:p w14:paraId="66A7A9E4" w14:textId="7A7AC3F9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29</w:t>
            </w:r>
            <w:r w:rsidR="00C51944" w:rsidRPr="00C5194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191</w:t>
            </w:r>
          </w:p>
        </w:tc>
        <w:tc>
          <w:tcPr>
            <w:tcW w:w="1294" w:type="dxa"/>
            <w:vAlign w:val="center"/>
          </w:tcPr>
          <w:p w14:paraId="492D707C" w14:textId="368A4ECD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887</w:t>
            </w:r>
          </w:p>
        </w:tc>
        <w:tc>
          <w:tcPr>
            <w:tcW w:w="1294" w:type="dxa"/>
            <w:vAlign w:val="center"/>
          </w:tcPr>
          <w:p w14:paraId="6F412B06" w14:textId="0D3E8746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3</w:t>
            </w:r>
            <w:r w:rsidR="00C51944" w:rsidRPr="00C5194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430</w:t>
            </w:r>
          </w:p>
        </w:tc>
        <w:tc>
          <w:tcPr>
            <w:tcW w:w="1293" w:type="dxa"/>
            <w:vAlign w:val="center"/>
          </w:tcPr>
          <w:p w14:paraId="321C6730" w14:textId="4B84A037" w:rsidR="00C51944" w:rsidRPr="00C51944" w:rsidRDefault="00C51944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C51944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6AF6665" w14:textId="289843EE" w:rsidR="00C51944" w:rsidRPr="00C51944" w:rsidRDefault="00C51944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C51944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1F7EEE3" w14:textId="3E53C862" w:rsidR="00C51944" w:rsidRPr="00C51944" w:rsidRDefault="00C51944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C51944">
              <w:rPr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29</w:t>
            </w:r>
            <w:r w:rsidRPr="00C51944">
              <w:rPr>
                <w:b/>
                <w:bCs/>
              </w:rPr>
              <w:t>,</w:t>
            </w:r>
            <w:r w:rsidR="00336745" w:rsidRPr="00336745">
              <w:rPr>
                <w:b/>
                <w:bCs/>
              </w:rPr>
              <w:t>627</w:t>
            </w:r>
            <w:r w:rsidRPr="00C51944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F9424CC" w14:textId="414A2A6A" w:rsidR="00C51944" w:rsidRPr="00C51944" w:rsidRDefault="00336745" w:rsidP="00C519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336745">
              <w:rPr>
                <w:b/>
                <w:bCs/>
              </w:rPr>
              <w:t>43</w:t>
            </w:r>
            <w:r w:rsidR="00C51944" w:rsidRPr="00C5194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070</w:t>
            </w:r>
          </w:p>
        </w:tc>
      </w:tr>
      <w:tr w:rsidR="00C51944" w:rsidRPr="00EF30CD" w14:paraId="126A097B" w14:textId="77777777" w:rsidTr="00617971">
        <w:tc>
          <w:tcPr>
            <w:tcW w:w="3960" w:type="dxa"/>
          </w:tcPr>
          <w:p w14:paraId="45581570" w14:textId="77777777" w:rsidR="00C51944" w:rsidRPr="00EF30CD" w:rsidRDefault="00C51944" w:rsidP="00C51944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vAlign w:val="center"/>
          </w:tcPr>
          <w:p w14:paraId="5F3B3091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CC3246E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5599688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38F0C1F0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vAlign w:val="center"/>
          </w:tcPr>
          <w:p w14:paraId="074CE88F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2C827DA8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51B695A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27A57AF0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C51944" w:rsidRPr="00EF30CD" w14:paraId="6F32C2A4" w14:textId="77777777" w:rsidTr="00617971">
        <w:tc>
          <w:tcPr>
            <w:tcW w:w="3960" w:type="dxa"/>
          </w:tcPr>
          <w:p w14:paraId="08FA6152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EF30CD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08742BA8" w14:textId="10BB4483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(</w:t>
            </w:r>
            <w:r w:rsidR="00336745" w:rsidRPr="00336745">
              <w:t>2</w:t>
            </w:r>
            <w:r w:rsidRPr="00C51944">
              <w:t>,</w:t>
            </w:r>
            <w:r w:rsidR="00336745" w:rsidRPr="00336745">
              <w:rPr>
                <w:rFonts w:hint="cs"/>
              </w:rPr>
              <w:t>590</w:t>
            </w:r>
            <w:r w:rsidRPr="00C51944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BBB8D97" w14:textId="0E95BB77" w:rsidR="00C51944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rPr>
                <w:rFonts w:hint="cs"/>
              </w:rPr>
              <w:t>81</w:t>
            </w:r>
          </w:p>
        </w:tc>
        <w:tc>
          <w:tcPr>
            <w:tcW w:w="1294" w:type="dxa"/>
            <w:vAlign w:val="center"/>
          </w:tcPr>
          <w:p w14:paraId="1533D797" w14:textId="60D1380E" w:rsidR="00C51944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7</w:t>
            </w:r>
            <w:r w:rsidRPr="00336745">
              <w:rPr>
                <w:rFonts w:hint="cs"/>
              </w:rPr>
              <w:t>70</w:t>
            </w:r>
          </w:p>
        </w:tc>
        <w:tc>
          <w:tcPr>
            <w:tcW w:w="1294" w:type="dxa"/>
            <w:vAlign w:val="center"/>
          </w:tcPr>
          <w:p w14:paraId="00E2678B" w14:textId="6DA80F6B" w:rsidR="00C51944" w:rsidRPr="00C51944" w:rsidRDefault="00336745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336745">
              <w:t>510</w:t>
            </w:r>
          </w:p>
        </w:tc>
        <w:tc>
          <w:tcPr>
            <w:tcW w:w="1293" w:type="dxa"/>
            <w:vAlign w:val="center"/>
          </w:tcPr>
          <w:p w14:paraId="08AAEF01" w14:textId="512121AC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(</w:t>
            </w:r>
            <w:r w:rsidR="00336745" w:rsidRPr="00336745">
              <w:t>1</w:t>
            </w:r>
            <w:r w:rsidRPr="00C51944">
              <w:t>,</w:t>
            </w:r>
            <w:r w:rsidR="00336745" w:rsidRPr="00336745">
              <w:t>2</w:t>
            </w:r>
            <w:r w:rsidR="00336745" w:rsidRPr="00336745">
              <w:rPr>
                <w:rFonts w:hint="cs"/>
              </w:rPr>
              <w:t>27</w:t>
            </w:r>
            <w:r w:rsidRPr="00C51944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09FB2FD" w14:textId="1DF09992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(</w:t>
            </w:r>
            <w:r w:rsidR="00336745" w:rsidRPr="00336745">
              <w:t>9</w:t>
            </w:r>
            <w:r w:rsidR="00336745" w:rsidRPr="00336745">
              <w:rPr>
                <w:rFonts w:hint="cs"/>
              </w:rPr>
              <w:t>0</w:t>
            </w:r>
            <w:r w:rsidRPr="00C51944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9A246AD" w14:textId="45751EDF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517E23DD" w14:textId="4E6917AB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C51944">
              <w:rPr>
                <w:cs/>
              </w:rPr>
              <w:t>(</w:t>
            </w:r>
            <w:r w:rsidR="00336745" w:rsidRPr="00336745">
              <w:t>2</w:t>
            </w:r>
            <w:r w:rsidRPr="00C51944">
              <w:t>,</w:t>
            </w:r>
            <w:r w:rsidR="00336745" w:rsidRPr="00336745">
              <w:t>5</w:t>
            </w:r>
            <w:r w:rsidR="00336745" w:rsidRPr="00336745">
              <w:rPr>
                <w:rFonts w:hint="cs"/>
              </w:rPr>
              <w:t>46</w:t>
            </w:r>
            <w:r w:rsidRPr="00C51944">
              <w:rPr>
                <w:cs/>
              </w:rPr>
              <w:t>)</w:t>
            </w:r>
          </w:p>
        </w:tc>
      </w:tr>
      <w:tr w:rsidR="00C51944" w:rsidRPr="00EF30CD" w14:paraId="017AAAD4" w14:textId="77777777" w:rsidTr="00617971">
        <w:tc>
          <w:tcPr>
            <w:tcW w:w="3960" w:type="dxa"/>
          </w:tcPr>
          <w:p w14:paraId="0961FE93" w14:textId="77777777" w:rsidR="00C51944" w:rsidRPr="00EF30CD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EF30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0F6FFD96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6600F19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E302758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8623F12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C1A8927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310C816C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7CDE76C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133F63F" w14:textId="03EE0B53" w:rsidR="00C51944" w:rsidRPr="004B376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B3764">
              <w:rPr>
                <w:cs/>
              </w:rPr>
              <w:t>(</w:t>
            </w:r>
            <w:r w:rsidR="00336745" w:rsidRPr="00336745">
              <w:t>1</w:t>
            </w:r>
            <w:r w:rsidRPr="004B3764">
              <w:t>,</w:t>
            </w:r>
            <w:r w:rsidR="00336745" w:rsidRPr="00336745">
              <w:t>6</w:t>
            </w:r>
            <w:r w:rsidR="00336745" w:rsidRPr="00336745">
              <w:rPr>
                <w:rFonts w:hint="cs"/>
              </w:rPr>
              <w:t>38</w:t>
            </w:r>
            <w:r w:rsidRPr="004B3764">
              <w:rPr>
                <w:cs/>
              </w:rPr>
              <w:t>)</w:t>
            </w:r>
          </w:p>
        </w:tc>
      </w:tr>
      <w:tr w:rsidR="00C51944" w:rsidRPr="00EF30CD" w14:paraId="3087229C" w14:textId="77777777" w:rsidTr="00617971">
        <w:tc>
          <w:tcPr>
            <w:tcW w:w="3960" w:type="dxa"/>
          </w:tcPr>
          <w:p w14:paraId="59F8359F" w14:textId="3FE2FAED" w:rsidR="00C51944" w:rsidRPr="00EF30CD" w:rsidRDefault="005C5E0A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ขาดทุนจากตราสารอนุพันธ์</w:t>
            </w:r>
          </w:p>
        </w:tc>
        <w:tc>
          <w:tcPr>
            <w:tcW w:w="1293" w:type="dxa"/>
          </w:tcPr>
          <w:p w14:paraId="222DEDDB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70AA860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4EEA3F18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B835BDB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496795C2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5E90BF8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87CF06C" w14:textId="77777777" w:rsidR="00C51944" w:rsidRPr="00C5194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C205C70" w14:textId="09AD55FB" w:rsidR="00C51944" w:rsidRPr="004B3764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B3764">
              <w:rPr>
                <w:cs/>
              </w:rPr>
              <w:t>(</w:t>
            </w:r>
            <w:r w:rsidR="00336745" w:rsidRPr="00336745">
              <w:t>131</w:t>
            </w:r>
            <w:r w:rsidRPr="004B3764">
              <w:rPr>
                <w:cs/>
              </w:rPr>
              <w:t>)</w:t>
            </w:r>
          </w:p>
        </w:tc>
      </w:tr>
      <w:tr w:rsidR="005C5E0A" w:rsidRPr="00EF30CD" w14:paraId="4C35BF7A" w14:textId="77777777" w:rsidTr="008019E8">
        <w:tc>
          <w:tcPr>
            <w:tcW w:w="3960" w:type="dxa"/>
          </w:tcPr>
          <w:p w14:paraId="4B478021" w14:textId="57F66D02" w:rsidR="005C5E0A" w:rsidRPr="00EF30CD" w:rsidRDefault="005C5E0A" w:rsidP="005C5E0A">
            <w:pPr>
              <w:spacing w:line="240" w:lineRule="auto"/>
              <w:jc w:val="both"/>
              <w:rPr>
                <w:cs/>
              </w:rPr>
            </w:pPr>
            <w:r w:rsidRPr="00EF30CD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110B5A71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B995C77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457D4302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1806E47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67138FBA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</w:tcPr>
          <w:p w14:paraId="747DCF2C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1981CDD0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23C15DBC" w14:textId="31FEBC2B" w:rsidR="005C5E0A" w:rsidRPr="00C51944" w:rsidRDefault="00336745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336745">
              <w:t>326</w:t>
            </w:r>
          </w:p>
        </w:tc>
      </w:tr>
      <w:tr w:rsidR="005C5E0A" w:rsidRPr="00EF30CD" w14:paraId="1B45182F" w14:textId="77777777" w:rsidTr="008019E8">
        <w:tc>
          <w:tcPr>
            <w:tcW w:w="3960" w:type="dxa"/>
          </w:tcPr>
          <w:p w14:paraId="44FF7E6A" w14:textId="27ED8FED" w:rsidR="005C5E0A" w:rsidRPr="00EF30CD" w:rsidRDefault="005C5E0A" w:rsidP="005C5E0A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18A19335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99924E9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329AB27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097CCF7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A9ED261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</w:tcPr>
          <w:p w14:paraId="19F9CB5A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1EFB0128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E681D9F" w14:textId="7B372CCB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cs/>
              </w:rPr>
              <w:t>(</w:t>
            </w:r>
            <w:r w:rsidR="00336745" w:rsidRPr="00336745">
              <w:t>1</w:t>
            </w:r>
            <w:r w:rsidRPr="00C51944">
              <w:t>,</w:t>
            </w:r>
            <w:r w:rsidR="00336745" w:rsidRPr="00336745">
              <w:t>399</w:t>
            </w:r>
            <w:r w:rsidRPr="00C51944">
              <w:rPr>
                <w:cs/>
              </w:rPr>
              <w:t>)</w:t>
            </w:r>
          </w:p>
        </w:tc>
      </w:tr>
      <w:tr w:rsidR="005C5E0A" w:rsidRPr="00EF30CD" w14:paraId="2A0D5711" w14:textId="77777777" w:rsidTr="008019E8">
        <w:tc>
          <w:tcPr>
            <w:tcW w:w="3960" w:type="dxa"/>
          </w:tcPr>
          <w:p w14:paraId="79376648" w14:textId="137A6BD8" w:rsidR="005C5E0A" w:rsidRPr="00EF30CD" w:rsidRDefault="005C5E0A" w:rsidP="005C5E0A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EF30CD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5D5BCDB8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25EFE589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F457C80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27C6427F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7BF1CFAF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06B96CB5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28C003F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1FF235F9" w14:textId="6244703B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C51944">
              <w:rPr>
                <w:cs/>
              </w:rPr>
              <w:t>(</w:t>
            </w:r>
            <w:r w:rsidR="00336745" w:rsidRPr="00336745">
              <w:t>464</w:t>
            </w:r>
            <w:r w:rsidRPr="00C51944">
              <w:rPr>
                <w:cs/>
              </w:rPr>
              <w:t>)</w:t>
            </w:r>
          </w:p>
        </w:tc>
      </w:tr>
      <w:tr w:rsidR="005C5E0A" w:rsidRPr="00EF30CD" w14:paraId="5EEF0984" w14:textId="77777777" w:rsidTr="008019E8">
        <w:tc>
          <w:tcPr>
            <w:tcW w:w="3960" w:type="dxa"/>
          </w:tcPr>
          <w:p w14:paraId="42F54F98" w14:textId="5A8800D4" w:rsidR="005C5E0A" w:rsidRPr="00EF30CD" w:rsidRDefault="005C5E0A" w:rsidP="005C5E0A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EF30CD">
              <w:rPr>
                <w:rFonts w:hint="cs"/>
                <w:cs/>
              </w:rPr>
              <w:t>รายได้ภาษีเงินได้</w:t>
            </w:r>
          </w:p>
        </w:tc>
        <w:tc>
          <w:tcPr>
            <w:tcW w:w="1293" w:type="dxa"/>
            <w:vAlign w:val="bottom"/>
          </w:tcPr>
          <w:p w14:paraId="57FB53D5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FCC03E5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30BE4926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0F09124C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6A0F98C4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73648904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72E95B48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7D5FCAAB" w14:textId="69AD4076" w:rsidR="005C5E0A" w:rsidRPr="00C51944" w:rsidRDefault="00336745" w:rsidP="005C5E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336745">
              <w:t>1</w:t>
            </w:r>
            <w:r w:rsidR="005C5E0A" w:rsidRPr="00C51944">
              <w:t>,</w:t>
            </w:r>
            <w:r w:rsidRPr="00336745">
              <w:rPr>
                <w:rFonts w:hint="cs"/>
              </w:rPr>
              <w:t>536</w:t>
            </w:r>
          </w:p>
        </w:tc>
      </w:tr>
      <w:tr w:rsidR="005C5E0A" w:rsidRPr="00EF30CD" w14:paraId="68112822" w14:textId="77777777" w:rsidTr="008019E8">
        <w:tc>
          <w:tcPr>
            <w:tcW w:w="3960" w:type="dxa"/>
          </w:tcPr>
          <w:p w14:paraId="209FB3E8" w14:textId="01AB94CB" w:rsidR="005C5E0A" w:rsidRPr="00EF30CD" w:rsidRDefault="004E7FCC" w:rsidP="005C5E0A">
            <w:pPr>
              <w:spacing w:line="240" w:lineRule="auto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ขาดทุน</w:t>
            </w:r>
            <w:r w:rsidR="005C5E0A" w:rsidRPr="00EF30CD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29C59011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B34AC47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4EC1D9F0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7DD2A43A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14F32F52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06B2625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39A32C9D" w14:textId="77777777" w:rsidR="005C5E0A" w:rsidRPr="00C51944" w:rsidRDefault="005C5E0A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43F34E57" w14:textId="208E0438" w:rsidR="005C5E0A" w:rsidRPr="00C51944" w:rsidRDefault="005C5E0A" w:rsidP="005C5E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C51944">
              <w:rPr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4</w:t>
            </w:r>
            <w:r w:rsidRPr="00C51944">
              <w:rPr>
                <w:b/>
                <w:bCs/>
              </w:rPr>
              <w:t>,</w:t>
            </w:r>
            <w:r w:rsidR="00336745" w:rsidRPr="00336745">
              <w:rPr>
                <w:rFonts w:hint="cs"/>
                <w:b/>
                <w:bCs/>
              </w:rPr>
              <w:t>316</w:t>
            </w:r>
            <w:r w:rsidRPr="00C51944">
              <w:rPr>
                <w:b/>
                <w:bCs/>
                <w:cs/>
              </w:rPr>
              <w:t>)</w:t>
            </w:r>
          </w:p>
        </w:tc>
      </w:tr>
    </w:tbl>
    <w:p w14:paraId="22C0CCC5" w14:textId="3FFDB148" w:rsidR="00E47C20" w:rsidRPr="007A1352" w:rsidRDefault="00E47C20">
      <w:pPr>
        <w:rPr>
          <w:cs/>
        </w:rPr>
        <w:sectPr w:rsidR="00E47C20" w:rsidRPr="007A1352" w:rsidSect="00C832C5">
          <w:headerReference w:type="default" r:id="rId22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p w14:paraId="597C5976" w14:textId="6C3A2CE0" w:rsidR="009D7363" w:rsidRPr="007A1352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A1352">
        <w:rPr>
          <w:snapToGrid w:val="0"/>
          <w:cs/>
          <w:lang w:eastAsia="th-TH"/>
        </w:rPr>
        <w:lastRenderedPageBreak/>
        <w:t>การจำแนกรายได้สำหรับงวด</w:t>
      </w:r>
      <w:r w:rsidR="003C65F2">
        <w:rPr>
          <w:rFonts w:hint="cs"/>
          <w:snapToGrid w:val="0"/>
          <w:cs/>
          <w:lang w:eastAsia="th-TH"/>
        </w:rPr>
        <w:t>สาม</w:t>
      </w:r>
      <w:r w:rsidRPr="007A1352">
        <w:rPr>
          <w:snapToGrid w:val="0"/>
          <w:cs/>
          <w:lang w:eastAsia="th-TH"/>
        </w:rPr>
        <w:t xml:space="preserve">เดือนสิ้นสุดวันที่ </w:t>
      </w:r>
      <w:r w:rsidR="00336745" w:rsidRPr="00336745">
        <w:rPr>
          <w:snapToGrid w:val="0"/>
          <w:lang w:eastAsia="th-TH"/>
        </w:rPr>
        <w:t>31</w:t>
      </w:r>
      <w:r w:rsidR="0060372C">
        <w:rPr>
          <w:rFonts w:hint="cs"/>
          <w:snapToGrid w:val="0"/>
          <w:cs/>
          <w:lang w:eastAsia="th-TH"/>
        </w:rPr>
        <w:t xml:space="preserve"> มีนาคม</w:t>
      </w:r>
      <w:r w:rsidRPr="007A1352">
        <w:rPr>
          <w:snapToGrid w:val="0"/>
          <w:cs/>
          <w:lang w:eastAsia="th-TH"/>
        </w:rPr>
        <w:t xml:space="preserve"> มีดังนี้</w:t>
      </w:r>
    </w:p>
    <w:p w14:paraId="1280F10A" w14:textId="77777777" w:rsidR="009D7363" w:rsidRPr="007A1352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51"/>
        <w:gridCol w:w="1259"/>
      </w:tblGrid>
      <w:tr w:rsidR="009D7363" w:rsidRPr="007A1352" w14:paraId="6AFECC86" w14:textId="77777777" w:rsidTr="00C832C5">
        <w:trPr>
          <w:trHeight w:val="408"/>
          <w:tblHeader/>
        </w:trPr>
        <w:tc>
          <w:tcPr>
            <w:tcW w:w="3578" w:type="pct"/>
          </w:tcPr>
          <w:p w14:paraId="77ABD90E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16B2F8C8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7363" w:rsidRPr="007A1352" w14:paraId="03672992" w14:textId="77777777" w:rsidTr="00C832C5">
        <w:trPr>
          <w:trHeight w:val="408"/>
        </w:trPr>
        <w:tc>
          <w:tcPr>
            <w:tcW w:w="3578" w:type="pct"/>
          </w:tcPr>
          <w:p w14:paraId="4BF90F8A" w14:textId="20DF6501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20D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A13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36745" w:rsidRPr="003367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0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3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36" w:type="pct"/>
          </w:tcPr>
          <w:p w14:paraId="2CD5F97A" w14:textId="79D6F063" w:rsidR="009D7363" w:rsidRPr="007A1352" w:rsidRDefault="00336745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86" w:type="pct"/>
          </w:tcPr>
          <w:p w14:paraId="27D076B8" w14:textId="7C79A43A" w:rsidR="009D7363" w:rsidRPr="007A1352" w:rsidRDefault="00336745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D7363" w:rsidRPr="007A1352" w14:paraId="2A04EF66" w14:textId="77777777" w:rsidTr="00C832C5">
        <w:trPr>
          <w:trHeight w:val="408"/>
        </w:trPr>
        <w:tc>
          <w:tcPr>
            <w:tcW w:w="3578" w:type="pct"/>
          </w:tcPr>
          <w:p w14:paraId="27B26669" w14:textId="77777777" w:rsidR="009D7363" w:rsidRPr="007A1352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020F8F9B" w14:textId="77777777" w:rsidR="009D7363" w:rsidRPr="007A1352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3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7363" w:rsidRPr="007A1352" w14:paraId="0555BB30" w14:textId="77777777" w:rsidTr="00C832C5">
        <w:trPr>
          <w:trHeight w:val="408"/>
        </w:trPr>
        <w:tc>
          <w:tcPr>
            <w:tcW w:w="3578" w:type="pct"/>
          </w:tcPr>
          <w:p w14:paraId="1A60D77A" w14:textId="362CED69" w:rsidR="009D7363" w:rsidRPr="007A1352" w:rsidRDefault="00165D86" w:rsidP="00532B6B">
            <w:pPr>
              <w:spacing w:line="240" w:lineRule="auto"/>
              <w:ind w:hanging="15"/>
              <w:jc w:val="both"/>
              <w:rPr>
                <w:b/>
                <w:bCs/>
                <w:cs/>
              </w:rPr>
            </w:pPr>
            <w:r w:rsidRPr="007A1352">
              <w:rPr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736" w:type="pct"/>
            <w:vAlign w:val="bottom"/>
          </w:tcPr>
          <w:p w14:paraId="10372F60" w14:textId="77777777" w:rsidR="009D7363" w:rsidRPr="007A1352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vAlign w:val="bottom"/>
          </w:tcPr>
          <w:p w14:paraId="3021375D" w14:textId="77777777" w:rsidR="009D7363" w:rsidRPr="007A1352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8019E8" w:rsidRPr="007A1352" w14:paraId="1E4C34D5" w14:textId="77777777" w:rsidTr="00C832C5">
        <w:trPr>
          <w:trHeight w:val="408"/>
        </w:trPr>
        <w:tc>
          <w:tcPr>
            <w:tcW w:w="3578" w:type="pct"/>
          </w:tcPr>
          <w:p w14:paraId="44FAD018" w14:textId="77777777" w:rsidR="008019E8" w:rsidRPr="007A1352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36" w:type="pct"/>
            <w:vAlign w:val="bottom"/>
          </w:tcPr>
          <w:p w14:paraId="650DF046" w14:textId="6385531D" w:rsidR="008019E8" w:rsidRPr="007A1352" w:rsidRDefault="0033674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 w:rsidRPr="00336745">
              <w:t>5</w:t>
            </w:r>
            <w:r w:rsidR="00426A18">
              <w:t>,</w:t>
            </w:r>
            <w:r w:rsidRPr="00336745">
              <w:t>706</w:t>
            </w:r>
          </w:p>
        </w:tc>
        <w:tc>
          <w:tcPr>
            <w:tcW w:w="686" w:type="pct"/>
            <w:vAlign w:val="bottom"/>
          </w:tcPr>
          <w:p w14:paraId="62C7992D" w14:textId="7F310D39" w:rsidR="008019E8" w:rsidRPr="007A1352" w:rsidRDefault="0033674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336745">
              <w:t>6</w:t>
            </w:r>
            <w:r w:rsidR="008019E8">
              <w:t>,</w:t>
            </w:r>
            <w:r w:rsidRPr="00336745">
              <w:t>480</w:t>
            </w:r>
          </w:p>
        </w:tc>
      </w:tr>
      <w:tr w:rsidR="008019E8" w:rsidRPr="007A1352" w14:paraId="64CC3277" w14:textId="77777777" w:rsidTr="00C832C5">
        <w:trPr>
          <w:trHeight w:val="408"/>
        </w:trPr>
        <w:tc>
          <w:tcPr>
            <w:tcW w:w="3578" w:type="pct"/>
          </w:tcPr>
          <w:p w14:paraId="6C938EEA" w14:textId="77777777" w:rsidR="008019E8" w:rsidRPr="007A1352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36" w:type="pct"/>
            <w:vAlign w:val="bottom"/>
          </w:tcPr>
          <w:p w14:paraId="73DEA868" w14:textId="37989E9E" w:rsidR="008019E8" w:rsidRPr="007A1352" w:rsidRDefault="00336745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336745">
              <w:t>26</w:t>
            </w:r>
            <w:r w:rsidR="00426A18">
              <w:t>,</w:t>
            </w:r>
            <w:r w:rsidRPr="00336745">
              <w:t>694</w:t>
            </w:r>
          </w:p>
        </w:tc>
        <w:tc>
          <w:tcPr>
            <w:tcW w:w="686" w:type="pct"/>
            <w:vAlign w:val="bottom"/>
          </w:tcPr>
          <w:p w14:paraId="3FEF924C" w14:textId="66DD9B9E" w:rsidR="008019E8" w:rsidRPr="007A1352" w:rsidRDefault="00336745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336745">
              <w:t>28</w:t>
            </w:r>
            <w:r w:rsidR="008019E8">
              <w:t>,</w:t>
            </w:r>
            <w:r w:rsidRPr="00336745">
              <w:t>677</w:t>
            </w:r>
          </w:p>
        </w:tc>
      </w:tr>
      <w:tr w:rsidR="008019E8" w:rsidRPr="007A1352" w14:paraId="4BCE5944" w14:textId="77777777" w:rsidTr="00C832C5">
        <w:trPr>
          <w:trHeight w:val="423"/>
        </w:trPr>
        <w:tc>
          <w:tcPr>
            <w:tcW w:w="3578" w:type="pct"/>
          </w:tcPr>
          <w:p w14:paraId="08B8FCAA" w14:textId="77777777" w:rsidR="008019E8" w:rsidRPr="007A1352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3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vAlign w:val="bottom"/>
          </w:tcPr>
          <w:p w14:paraId="3BC1BBC8" w14:textId="44766F64" w:rsidR="008019E8" w:rsidRPr="00532B6B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32</w:t>
            </w:r>
            <w:r w:rsidR="00426A18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400</w:t>
            </w:r>
          </w:p>
        </w:tc>
        <w:tc>
          <w:tcPr>
            <w:tcW w:w="686" w:type="pct"/>
            <w:vAlign w:val="bottom"/>
          </w:tcPr>
          <w:p w14:paraId="124DC013" w14:textId="2EA55AA6" w:rsidR="008019E8" w:rsidRPr="00532B6B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336745">
              <w:rPr>
                <w:b/>
                <w:bCs/>
              </w:rPr>
              <w:t>35</w:t>
            </w:r>
            <w:r w:rsidR="008019E8" w:rsidRPr="00532B6B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157</w:t>
            </w:r>
          </w:p>
        </w:tc>
      </w:tr>
    </w:tbl>
    <w:p w14:paraId="464360AA" w14:textId="7FCDE1A5" w:rsidR="00C13252" w:rsidRDefault="00C13252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E81C26E" w14:textId="65E43DAA" w:rsidR="00F20DB7" w:rsidRPr="00095473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095473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29774D">
        <w:rPr>
          <w:cs/>
        </w:rPr>
        <w:t xml:space="preserve"> </w:t>
      </w:r>
      <w:r w:rsidR="0029774D">
        <w:rPr>
          <w:rFonts w:hint="cs"/>
          <w:cs/>
        </w:rPr>
        <w:t>ยกเว้นส่วนงานพลังงานไฟฟ้า มีจังหวะเวลาในการรับรู้รายได้ตลอดช่วงเวลาหนึ่ง</w:t>
      </w:r>
    </w:p>
    <w:p w14:paraId="7AF2C523" w14:textId="3C742423" w:rsidR="00F20DB7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1E0473B" w14:textId="63E00299" w:rsidR="00223349" w:rsidRPr="007A1352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14:paraId="294C5D58" w14:textId="77777777" w:rsidR="0060372C" w:rsidRPr="0029774D" w:rsidRDefault="0060372C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60372C" w:rsidRPr="0029774D" w14:paraId="7F3E607F" w14:textId="77777777" w:rsidTr="002F753F">
        <w:trPr>
          <w:tblHeader/>
        </w:trPr>
        <w:tc>
          <w:tcPr>
            <w:tcW w:w="4050" w:type="dxa"/>
            <w:shd w:val="clear" w:color="auto" w:fill="auto"/>
          </w:tcPr>
          <w:p w14:paraId="71A5D26E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186C186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29BAD306" w14:textId="77777777" w:rsidR="0060372C" w:rsidRPr="0029774D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19E8" w:rsidRPr="0029774D" w14:paraId="6D6D3B7C" w14:textId="77777777" w:rsidTr="002F753F">
        <w:trPr>
          <w:tblHeader/>
        </w:trPr>
        <w:tc>
          <w:tcPr>
            <w:tcW w:w="4050" w:type="dxa"/>
          </w:tcPr>
          <w:p w14:paraId="1708F33E" w14:textId="234C5812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29774D">
              <w:rPr>
                <w:b/>
                <w:bCs/>
                <w:i/>
                <w:iCs/>
                <w:cs/>
              </w:rPr>
              <w:t>สำหรับงวด</w:t>
            </w:r>
            <w:r w:rsidRPr="0029774D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29774D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336745" w:rsidRPr="00336745">
              <w:rPr>
                <w:b/>
                <w:bCs/>
                <w:i/>
                <w:iCs/>
              </w:rPr>
              <w:t>31</w:t>
            </w:r>
            <w:r w:rsidRPr="0029774D">
              <w:rPr>
                <w:b/>
                <w:bCs/>
                <w:i/>
                <w:iCs/>
                <w:cs/>
              </w:rPr>
              <w:t xml:space="preserve"> </w:t>
            </w:r>
            <w:r w:rsidRPr="0029774D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60" w:type="dxa"/>
          </w:tcPr>
          <w:p w14:paraId="4D686093" w14:textId="765F5786" w:rsidR="008019E8" w:rsidRPr="0029774D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84DB315" w14:textId="1A361A63" w:rsidR="008019E8" w:rsidRPr="0029774D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7DBF1A4" w14:textId="7A45A000" w:rsidR="008019E8" w:rsidRPr="0029774D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BD1DF37" w14:textId="20DB07C8" w:rsidR="008019E8" w:rsidRPr="0029774D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19E8" w:rsidRPr="0029774D" w14:paraId="359AB3DF" w14:textId="77777777" w:rsidTr="002F753F">
        <w:trPr>
          <w:tblHeader/>
        </w:trPr>
        <w:tc>
          <w:tcPr>
            <w:tcW w:w="4050" w:type="dxa"/>
          </w:tcPr>
          <w:p w14:paraId="129003A7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130" w:type="dxa"/>
            <w:gridSpan w:val="4"/>
          </w:tcPr>
          <w:p w14:paraId="39E8DE08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77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19E8" w:rsidRPr="0029774D" w14:paraId="609BEF37" w14:textId="77777777" w:rsidTr="002F753F">
        <w:tc>
          <w:tcPr>
            <w:tcW w:w="4050" w:type="dxa"/>
          </w:tcPr>
          <w:p w14:paraId="0AF3391F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2FE31C33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36BDA45F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457B42B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53A79F6D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8019E8" w:rsidRPr="0029774D" w14:paraId="1A8269F9" w14:textId="77777777" w:rsidTr="002F753F">
        <w:tc>
          <w:tcPr>
            <w:tcW w:w="4050" w:type="dxa"/>
          </w:tcPr>
          <w:p w14:paraId="72E994E6" w14:textId="3E8CE501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29774D">
              <w:rPr>
                <w:rFonts w:hint="cs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0602238F" w14:textId="172F1071" w:rsidR="008019E8" w:rsidRPr="0029774D" w:rsidRDefault="00336745" w:rsidP="0032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336745">
              <w:t>50</w:t>
            </w:r>
          </w:p>
        </w:tc>
        <w:tc>
          <w:tcPr>
            <w:tcW w:w="1260" w:type="dxa"/>
          </w:tcPr>
          <w:p w14:paraId="1B1ADCEC" w14:textId="4FADF5B9" w:rsidR="008019E8" w:rsidRPr="0029774D" w:rsidRDefault="00336745" w:rsidP="0032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336745">
              <w:rPr>
                <w:rFonts w:hint="cs"/>
              </w:rPr>
              <w:t>122</w:t>
            </w:r>
          </w:p>
        </w:tc>
        <w:tc>
          <w:tcPr>
            <w:tcW w:w="1350" w:type="dxa"/>
          </w:tcPr>
          <w:p w14:paraId="709A1782" w14:textId="3DEBEDE6" w:rsidR="008019E8" w:rsidRPr="0029774D" w:rsidRDefault="008E17C8" w:rsidP="0032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rPr>
                <w:cs/>
              </w:rPr>
              <w:t>-</w:t>
            </w:r>
          </w:p>
        </w:tc>
        <w:tc>
          <w:tcPr>
            <w:tcW w:w="1260" w:type="dxa"/>
          </w:tcPr>
          <w:p w14:paraId="6284C4E5" w14:textId="5474589C" w:rsidR="008019E8" w:rsidRPr="0029774D" w:rsidRDefault="008019E8" w:rsidP="00320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29774D">
              <w:rPr>
                <w:rFonts w:hint="cs"/>
                <w:cs/>
              </w:rPr>
              <w:t>-</w:t>
            </w:r>
          </w:p>
        </w:tc>
      </w:tr>
      <w:tr w:rsidR="00320F48" w:rsidRPr="0029774D" w14:paraId="3F8FC2D7" w14:textId="77777777" w:rsidTr="002F753F">
        <w:tc>
          <w:tcPr>
            <w:tcW w:w="4050" w:type="dxa"/>
          </w:tcPr>
          <w:p w14:paraId="3C9DF6EB" w14:textId="508DE439" w:rsidR="00320F48" w:rsidRPr="0029774D" w:rsidRDefault="00320F4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533970">
              <w:rPr>
                <w:cs/>
              </w:rPr>
              <w:t>ภาษีปีก่อน ๆ ที่บันทึกสูงเกินไป</w:t>
            </w:r>
          </w:p>
        </w:tc>
        <w:tc>
          <w:tcPr>
            <w:tcW w:w="1260" w:type="dxa"/>
          </w:tcPr>
          <w:p w14:paraId="13166207" w14:textId="1574E84B" w:rsidR="00320F48" w:rsidRDefault="00320F4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>
              <w:rPr>
                <w:cs/>
              </w:rPr>
              <w:t>(</w:t>
            </w:r>
            <w:r w:rsidR="00336745" w:rsidRPr="00336745">
              <w:t>1</w:t>
            </w:r>
            <w:r>
              <w:rPr>
                <w:cs/>
              </w:rPr>
              <w:t>)</w:t>
            </w:r>
          </w:p>
        </w:tc>
        <w:tc>
          <w:tcPr>
            <w:tcW w:w="1260" w:type="dxa"/>
          </w:tcPr>
          <w:p w14:paraId="5CBB530D" w14:textId="375C24AB" w:rsidR="00320F48" w:rsidRPr="0029774D" w:rsidRDefault="00320F4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350" w:type="dxa"/>
          </w:tcPr>
          <w:p w14:paraId="196DEF85" w14:textId="5B4D3C68" w:rsidR="00320F48" w:rsidRDefault="00320F4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260" w:type="dxa"/>
          </w:tcPr>
          <w:p w14:paraId="298A73F8" w14:textId="66B0C41B" w:rsidR="00320F48" w:rsidRPr="0029774D" w:rsidRDefault="00320F4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8019E8" w:rsidRPr="0029774D" w14:paraId="20C26694" w14:textId="77777777" w:rsidTr="002F753F">
        <w:tc>
          <w:tcPr>
            <w:tcW w:w="4050" w:type="dxa"/>
          </w:tcPr>
          <w:p w14:paraId="182834B3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7A7631" w14:textId="16D6C63E" w:rsidR="008019E8" w:rsidRPr="0029774D" w:rsidRDefault="00336745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49</w:t>
            </w:r>
          </w:p>
        </w:tc>
        <w:tc>
          <w:tcPr>
            <w:tcW w:w="1260" w:type="dxa"/>
          </w:tcPr>
          <w:p w14:paraId="4A15145C" w14:textId="279EB154" w:rsidR="008019E8" w:rsidRPr="0029774D" w:rsidRDefault="00336745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336745">
              <w:rPr>
                <w:rFonts w:hint="cs"/>
                <w:b/>
                <w:bCs/>
              </w:rPr>
              <w:t>122</w:t>
            </w:r>
          </w:p>
        </w:tc>
        <w:tc>
          <w:tcPr>
            <w:tcW w:w="1350" w:type="dxa"/>
            <w:vAlign w:val="bottom"/>
          </w:tcPr>
          <w:p w14:paraId="25BAF01B" w14:textId="52C99A7B" w:rsidR="008019E8" w:rsidRPr="0029774D" w:rsidRDefault="008E17C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99F7C1" w14:textId="3863ED27" w:rsidR="008019E8" w:rsidRPr="0029774D" w:rsidRDefault="008019E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29774D">
              <w:rPr>
                <w:rFonts w:hint="cs"/>
                <w:b/>
                <w:bCs/>
                <w:cs/>
              </w:rPr>
              <w:t>-</w:t>
            </w:r>
          </w:p>
        </w:tc>
      </w:tr>
      <w:tr w:rsidR="008019E8" w:rsidRPr="0029774D" w14:paraId="1B8CE5E5" w14:textId="77777777" w:rsidTr="002F753F">
        <w:tc>
          <w:tcPr>
            <w:tcW w:w="4050" w:type="dxa"/>
          </w:tcPr>
          <w:p w14:paraId="5CE60FD5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00FA56F1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EE618FF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7C59A003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55C9355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8019E8" w:rsidRPr="0029774D" w14:paraId="541B7207" w14:textId="77777777" w:rsidTr="002F753F">
        <w:tc>
          <w:tcPr>
            <w:tcW w:w="4050" w:type="dxa"/>
          </w:tcPr>
          <w:p w14:paraId="075C36A5" w14:textId="77777777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77A9111C" w14:textId="710BB0F5" w:rsidR="008019E8" w:rsidRPr="0029774D" w:rsidRDefault="00336745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336745">
              <w:t>359</w:t>
            </w:r>
          </w:p>
        </w:tc>
        <w:tc>
          <w:tcPr>
            <w:tcW w:w="1260" w:type="dxa"/>
          </w:tcPr>
          <w:p w14:paraId="2C024FB7" w14:textId="66222D3B" w:rsidR="008019E8" w:rsidRPr="0029774D" w:rsidRDefault="008019E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29774D">
              <w:rPr>
                <w:cs/>
              </w:rPr>
              <w:t>(</w:t>
            </w:r>
            <w:r w:rsidR="00336745" w:rsidRPr="00336745">
              <w:t>1</w:t>
            </w:r>
            <w:r w:rsidRPr="0029774D">
              <w:t>,</w:t>
            </w:r>
            <w:r w:rsidR="00336745" w:rsidRPr="00336745">
              <w:rPr>
                <w:rFonts w:hint="cs"/>
              </w:rPr>
              <w:t>657</w:t>
            </w:r>
            <w:r w:rsidRPr="0029774D">
              <w:rPr>
                <w:cs/>
              </w:rPr>
              <w:t>)</w:t>
            </w:r>
          </w:p>
        </w:tc>
        <w:tc>
          <w:tcPr>
            <w:tcW w:w="1350" w:type="dxa"/>
          </w:tcPr>
          <w:p w14:paraId="6FB8F2B9" w14:textId="1AA34E76" w:rsidR="008019E8" w:rsidRPr="0029774D" w:rsidRDefault="00336745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336745">
              <w:t>366</w:t>
            </w:r>
          </w:p>
        </w:tc>
        <w:tc>
          <w:tcPr>
            <w:tcW w:w="1260" w:type="dxa"/>
          </w:tcPr>
          <w:p w14:paraId="25449BD8" w14:textId="7E170522" w:rsidR="008019E8" w:rsidRPr="0029774D" w:rsidRDefault="008019E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29774D">
              <w:rPr>
                <w:cs/>
              </w:rPr>
              <w:t>(</w:t>
            </w:r>
            <w:r w:rsidR="00336745" w:rsidRPr="00336745">
              <w:t>1</w:t>
            </w:r>
            <w:r w:rsidRPr="0029774D">
              <w:t>,</w:t>
            </w:r>
            <w:r w:rsidR="00336745" w:rsidRPr="00336745">
              <w:rPr>
                <w:rFonts w:hint="cs"/>
              </w:rPr>
              <w:t>616</w:t>
            </w:r>
            <w:r w:rsidRPr="0029774D">
              <w:rPr>
                <w:cs/>
              </w:rPr>
              <w:t>)</w:t>
            </w:r>
          </w:p>
        </w:tc>
      </w:tr>
      <w:tr w:rsidR="008019E8" w:rsidRPr="0029774D" w14:paraId="7579433E" w14:textId="77777777" w:rsidTr="002F753F">
        <w:tc>
          <w:tcPr>
            <w:tcW w:w="4050" w:type="dxa"/>
          </w:tcPr>
          <w:p w14:paraId="3BF2581A" w14:textId="77777777" w:rsidR="008019E8" w:rsidRPr="0029774D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</w:tcPr>
          <w:p w14:paraId="5B2AA3F4" w14:textId="113A64B1" w:rsidR="008019E8" w:rsidRPr="0029774D" w:rsidRDefault="00336745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359</w:t>
            </w:r>
          </w:p>
        </w:tc>
        <w:tc>
          <w:tcPr>
            <w:tcW w:w="1260" w:type="dxa"/>
          </w:tcPr>
          <w:p w14:paraId="0DE09E90" w14:textId="2AE7FE9C" w:rsidR="008019E8" w:rsidRPr="0029774D" w:rsidRDefault="008019E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1</w:t>
            </w:r>
            <w:r w:rsidRPr="0029774D">
              <w:rPr>
                <w:b/>
                <w:bCs/>
              </w:rPr>
              <w:t>,</w:t>
            </w:r>
            <w:r w:rsidR="00336745" w:rsidRPr="00336745">
              <w:rPr>
                <w:rFonts w:hint="cs"/>
                <w:b/>
                <w:bCs/>
              </w:rPr>
              <w:t>657</w:t>
            </w:r>
            <w:r w:rsidRPr="0029774D">
              <w:rPr>
                <w:b/>
                <w:bCs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D2FA265" w14:textId="3DBEBC19" w:rsidR="008019E8" w:rsidRPr="0029774D" w:rsidRDefault="00336745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366</w:t>
            </w:r>
          </w:p>
        </w:tc>
        <w:tc>
          <w:tcPr>
            <w:tcW w:w="1260" w:type="dxa"/>
            <w:vAlign w:val="bottom"/>
          </w:tcPr>
          <w:p w14:paraId="277603B7" w14:textId="0ADDEC9A" w:rsidR="008019E8" w:rsidRPr="0029774D" w:rsidRDefault="008019E8" w:rsidP="008019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1</w:t>
            </w:r>
            <w:r w:rsidRPr="0029774D">
              <w:rPr>
                <w:b/>
                <w:bCs/>
              </w:rPr>
              <w:t>,</w:t>
            </w:r>
            <w:r w:rsidR="00336745" w:rsidRPr="00336745">
              <w:rPr>
                <w:rFonts w:hint="cs"/>
                <w:b/>
                <w:bCs/>
              </w:rPr>
              <w:t>616</w:t>
            </w:r>
            <w:r w:rsidRPr="0029774D">
              <w:rPr>
                <w:b/>
                <w:bCs/>
                <w:cs/>
              </w:rPr>
              <w:t>)</w:t>
            </w:r>
          </w:p>
        </w:tc>
      </w:tr>
      <w:tr w:rsidR="008019E8" w:rsidRPr="0029774D" w14:paraId="2DB31206" w14:textId="77777777" w:rsidTr="002F753F">
        <w:tc>
          <w:tcPr>
            <w:tcW w:w="4050" w:type="dxa"/>
          </w:tcPr>
          <w:p w14:paraId="48159177" w14:textId="3715491D" w:rsidR="008019E8" w:rsidRPr="0029774D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593D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593D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B37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4B3764"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4B37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2977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7E7A6A74" w14:textId="420CE4AA" w:rsidR="008019E8" w:rsidRPr="0029774D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408</w:t>
            </w:r>
          </w:p>
        </w:tc>
        <w:tc>
          <w:tcPr>
            <w:tcW w:w="1260" w:type="dxa"/>
          </w:tcPr>
          <w:p w14:paraId="3952D762" w14:textId="4358E4FB" w:rsidR="008019E8" w:rsidRPr="0029774D" w:rsidRDefault="008019E8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29774D">
              <w:rPr>
                <w:rFonts w:hint="cs"/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1</w:t>
            </w:r>
            <w:r w:rsidRPr="0029774D">
              <w:rPr>
                <w:b/>
                <w:bCs/>
              </w:rPr>
              <w:t>,</w:t>
            </w:r>
            <w:r w:rsidR="00336745" w:rsidRPr="00336745">
              <w:rPr>
                <w:rFonts w:hint="cs"/>
                <w:b/>
                <w:bCs/>
              </w:rPr>
              <w:t>535</w:t>
            </w:r>
            <w:r w:rsidRPr="0029774D">
              <w:rPr>
                <w:b/>
                <w:bCs/>
                <w:cs/>
              </w:rPr>
              <w:t>)</w:t>
            </w:r>
          </w:p>
        </w:tc>
        <w:tc>
          <w:tcPr>
            <w:tcW w:w="1350" w:type="dxa"/>
          </w:tcPr>
          <w:p w14:paraId="3A1D8C2A" w14:textId="7E7F9584" w:rsidR="008019E8" w:rsidRPr="0029774D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336745">
              <w:rPr>
                <w:b/>
                <w:bCs/>
              </w:rPr>
              <w:t>366</w:t>
            </w:r>
          </w:p>
        </w:tc>
        <w:tc>
          <w:tcPr>
            <w:tcW w:w="1260" w:type="dxa"/>
          </w:tcPr>
          <w:p w14:paraId="1A96FEA0" w14:textId="0852EB7B" w:rsidR="008019E8" w:rsidRPr="0029774D" w:rsidRDefault="008019E8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29774D">
              <w:rPr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1</w:t>
            </w:r>
            <w:r w:rsidRPr="0029774D">
              <w:rPr>
                <w:b/>
                <w:bCs/>
              </w:rPr>
              <w:t>,</w:t>
            </w:r>
            <w:r w:rsidR="00336745" w:rsidRPr="00336745">
              <w:rPr>
                <w:rFonts w:hint="cs"/>
                <w:b/>
                <w:bCs/>
              </w:rPr>
              <w:t>616</w:t>
            </w:r>
            <w:r w:rsidRPr="0029774D">
              <w:rPr>
                <w:b/>
                <w:bCs/>
                <w:cs/>
              </w:rPr>
              <w:t>)</w:t>
            </w:r>
          </w:p>
        </w:tc>
      </w:tr>
    </w:tbl>
    <w:p w14:paraId="7D1A2635" w14:textId="77777777" w:rsidR="009B5A41" w:rsidRPr="0029774D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B56714B" w14:textId="53726628" w:rsidR="0029774D" w:rsidRDefault="0029774D" w:rsidP="00F65F9B">
      <w:pPr>
        <w:spacing w:line="240" w:lineRule="auto"/>
        <w:ind w:left="540"/>
        <w:jc w:val="thaiDistribute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121E8BA8" w14:textId="26A82F1F" w:rsidR="0006794F" w:rsidRPr="00320F48" w:rsidRDefault="0006794F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กำไร</w:t>
      </w:r>
      <w:r w:rsidR="008E25B5">
        <w:rPr>
          <w:rFonts w:ascii="Angsana New" w:hAnsi="Angsana New"/>
          <w:b/>
          <w:bCs/>
          <w:sz w:val="30"/>
          <w:szCs w:val="30"/>
          <w:lang w:val="en-US" w:bidi="th-TH"/>
        </w:rPr>
        <w:t xml:space="preserve"> (</w:t>
      </w:r>
      <w:r w:rsidR="008E25B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ขาดทุน</w:t>
      </w:r>
      <w:r w:rsidR="008E25B5">
        <w:rPr>
          <w:rFonts w:ascii="Angsana New" w:hAnsi="Angsana New"/>
          <w:b/>
          <w:bCs/>
          <w:sz w:val="30"/>
          <w:szCs w:val="30"/>
          <w:lang w:val="en-US" w:bidi="th-TH"/>
        </w:rPr>
        <w:t xml:space="preserve">) 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ต่อหุ้น</w:t>
      </w:r>
    </w:p>
    <w:p w14:paraId="5E8114DF" w14:textId="77777777" w:rsidR="00320F48" w:rsidRPr="0006794F" w:rsidRDefault="00320F48" w:rsidP="00320F48">
      <w:pPr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6794F" w:rsidRPr="00095473" w14:paraId="5938253E" w14:textId="77777777" w:rsidTr="00C97F73">
        <w:trPr>
          <w:tblHeader/>
        </w:trPr>
        <w:tc>
          <w:tcPr>
            <w:tcW w:w="4050" w:type="dxa"/>
            <w:shd w:val="clear" w:color="auto" w:fill="auto"/>
          </w:tcPr>
          <w:p w14:paraId="2782EA7F" w14:textId="61D5BFFF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46AC674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F4C3272" w14:textId="77777777" w:rsidR="0006794F" w:rsidRPr="00095473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19E8" w:rsidRPr="00095473" w14:paraId="16F5AB37" w14:textId="77777777" w:rsidTr="00C97F73">
        <w:trPr>
          <w:tblHeader/>
        </w:trPr>
        <w:tc>
          <w:tcPr>
            <w:tcW w:w="4050" w:type="dxa"/>
          </w:tcPr>
          <w:p w14:paraId="59F98FAB" w14:textId="1A4F326A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C07153">
              <w:rPr>
                <w:b/>
                <w:bCs/>
                <w:i/>
                <w:iCs/>
                <w:cs/>
              </w:rPr>
              <w:t>สำหรับงวด</w:t>
            </w:r>
            <w:r w:rsidRPr="00C07153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C07153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336745" w:rsidRPr="00336745">
              <w:rPr>
                <w:b/>
                <w:bCs/>
                <w:i/>
                <w:iCs/>
              </w:rPr>
              <w:t>31</w:t>
            </w:r>
            <w:r w:rsidRPr="00C07153">
              <w:rPr>
                <w:b/>
                <w:bCs/>
                <w:i/>
                <w:iCs/>
                <w:cs/>
              </w:rPr>
              <w:t xml:space="preserve"> </w:t>
            </w:r>
            <w:r w:rsidRPr="00C07153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56096C49" w14:textId="2AB72BAE" w:rsidR="008019E8" w:rsidRPr="00095473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428C0C34" w14:textId="15B4C5A5" w:rsidR="008019E8" w:rsidRPr="00095473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11BCFF02" w14:textId="00D5E576" w:rsidR="008019E8" w:rsidRPr="00095473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A8FBA95" w14:textId="6518E3FC" w:rsidR="008019E8" w:rsidRPr="00095473" w:rsidRDefault="0033674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019E8" w:rsidRPr="00095473" w14:paraId="0EC8F348" w14:textId="77777777" w:rsidTr="00C97F73">
        <w:trPr>
          <w:tblHeader/>
        </w:trPr>
        <w:tc>
          <w:tcPr>
            <w:tcW w:w="4050" w:type="dxa"/>
          </w:tcPr>
          <w:p w14:paraId="69B62296" w14:textId="77777777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B59CAE2" w14:textId="476991E0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09547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19E8" w:rsidRPr="00095473" w14:paraId="72EC1114" w14:textId="77777777" w:rsidTr="00C97F73">
        <w:tc>
          <w:tcPr>
            <w:tcW w:w="4050" w:type="dxa"/>
          </w:tcPr>
          <w:p w14:paraId="4E29C6F4" w14:textId="5B117A30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95473">
              <w:rPr>
                <w:rFonts w:ascii="Angsana New" w:hAnsi="Angsana New"/>
                <w:sz w:val="30"/>
                <w:szCs w:val="30"/>
              </w:rPr>
              <w:br/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3C26884" w14:textId="3A9AE505" w:rsidR="008019E8" w:rsidRPr="00095473" w:rsidRDefault="00336745" w:rsidP="006F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D9424B">
              <w:t>2</w:t>
            </w:r>
            <w:r w:rsidR="00D771B5" w:rsidRPr="00D9424B">
              <w:t>,</w:t>
            </w:r>
            <w:r w:rsidRPr="00D9424B">
              <w:t>2</w:t>
            </w:r>
            <w:r w:rsidR="00D9424B" w:rsidRPr="00D9424B">
              <w:t>84</w:t>
            </w:r>
          </w:p>
        </w:tc>
        <w:tc>
          <w:tcPr>
            <w:tcW w:w="1283" w:type="dxa"/>
            <w:vAlign w:val="bottom"/>
          </w:tcPr>
          <w:p w14:paraId="44305CAE" w14:textId="703FB22C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4</w:t>
            </w:r>
            <w:r>
              <w:t>,</w:t>
            </w:r>
            <w:r w:rsidR="00336745" w:rsidRPr="00336745">
              <w:rPr>
                <w:rFonts w:hint="cs"/>
              </w:rPr>
              <w:t>6</w:t>
            </w:r>
            <w:r w:rsidR="00336745" w:rsidRPr="00336745">
              <w:t>61</w:t>
            </w:r>
            <w:r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E60590E" w14:textId="4E6CEBF6" w:rsidR="008019E8" w:rsidRPr="00095473" w:rsidRDefault="0033674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2</w:t>
            </w:r>
            <w:r w:rsidR="00F021DD">
              <w:t>,</w:t>
            </w:r>
            <w:r w:rsidRPr="00336745">
              <w:t>272</w:t>
            </w:r>
          </w:p>
        </w:tc>
        <w:tc>
          <w:tcPr>
            <w:tcW w:w="1283" w:type="dxa"/>
            <w:vAlign w:val="bottom"/>
          </w:tcPr>
          <w:p w14:paraId="21451966" w14:textId="4170B9D6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rPr>
                <w:rFonts w:hint="cs"/>
              </w:rPr>
              <w:t>6</w:t>
            </w:r>
            <w:r>
              <w:t>,</w:t>
            </w:r>
            <w:r w:rsidR="00336745" w:rsidRPr="00336745">
              <w:rPr>
                <w:rFonts w:hint="cs"/>
              </w:rPr>
              <w:t>318</w:t>
            </w:r>
            <w:r>
              <w:rPr>
                <w:cs/>
              </w:rPr>
              <w:t>)</w:t>
            </w:r>
          </w:p>
        </w:tc>
      </w:tr>
      <w:tr w:rsidR="008019E8" w:rsidRPr="00095473" w14:paraId="4E0289E3" w14:textId="77777777" w:rsidTr="00C97F73">
        <w:tc>
          <w:tcPr>
            <w:tcW w:w="4050" w:type="dxa"/>
          </w:tcPr>
          <w:p w14:paraId="655820DA" w14:textId="7D47EFFE" w:rsidR="008019E8" w:rsidRPr="00095473" w:rsidRDefault="008019E8" w:rsidP="004B3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593D5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095473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0F13D51" w14:textId="18706FF6" w:rsidR="008019E8" w:rsidRPr="00095473" w:rsidRDefault="00F021DD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123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1C9F20A" w14:textId="66D9AD9F" w:rsidR="008019E8" w:rsidRPr="00095473" w:rsidRDefault="008019E8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125</w:t>
            </w:r>
            <w:r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B574A83" w14:textId="5E85DC13" w:rsidR="008019E8" w:rsidRPr="00095473" w:rsidRDefault="00F021DD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123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ED289EF" w14:textId="775E1336" w:rsidR="008019E8" w:rsidRPr="00095473" w:rsidRDefault="008019E8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125</w:t>
            </w:r>
            <w:r>
              <w:rPr>
                <w:cs/>
              </w:rPr>
              <w:t>)</w:t>
            </w:r>
          </w:p>
        </w:tc>
      </w:tr>
      <w:tr w:rsidR="008019E8" w:rsidRPr="00095473" w14:paraId="067AC5E9" w14:textId="77777777" w:rsidTr="00C97F73">
        <w:tc>
          <w:tcPr>
            <w:tcW w:w="4050" w:type="dxa"/>
          </w:tcPr>
          <w:p w14:paraId="5270B12A" w14:textId="1CFC7B61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4B37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ที่ใช้ในการคำนวณกำไร</w:t>
            </w:r>
            <w:r w:rsidR="008E25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B23D7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8E25B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E2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8E25B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2860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2" w:type="dxa"/>
            <w:vAlign w:val="bottom"/>
          </w:tcPr>
          <w:p w14:paraId="48498115" w14:textId="7CF94388" w:rsidR="008019E8" w:rsidRPr="00095473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2</w:t>
            </w:r>
            <w:r w:rsidR="00354A2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</w:t>
            </w:r>
            <w:r w:rsidR="00D9424B">
              <w:rPr>
                <w:b/>
                <w:bCs/>
              </w:rPr>
              <w:t>61</w:t>
            </w:r>
          </w:p>
        </w:tc>
        <w:tc>
          <w:tcPr>
            <w:tcW w:w="1283" w:type="dxa"/>
            <w:vAlign w:val="bottom"/>
          </w:tcPr>
          <w:p w14:paraId="46E9E0E3" w14:textId="449DFA9F" w:rsidR="008019E8" w:rsidRPr="00095473" w:rsidRDefault="008019E8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4</w:t>
            </w:r>
            <w:r>
              <w:rPr>
                <w:b/>
                <w:bCs/>
              </w:rPr>
              <w:t>,</w:t>
            </w:r>
            <w:r w:rsidR="00336745" w:rsidRPr="00336745">
              <w:rPr>
                <w:b/>
                <w:bCs/>
              </w:rPr>
              <w:t>786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56551A3" w14:textId="647B55B4" w:rsidR="008019E8" w:rsidRPr="00095473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2</w:t>
            </w:r>
            <w:r w:rsidR="00F021DD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149</w:t>
            </w:r>
          </w:p>
        </w:tc>
        <w:tc>
          <w:tcPr>
            <w:tcW w:w="1283" w:type="dxa"/>
            <w:vAlign w:val="bottom"/>
          </w:tcPr>
          <w:p w14:paraId="6AF9A6A4" w14:textId="3CCCFBBC" w:rsidR="008019E8" w:rsidRPr="00095473" w:rsidRDefault="008019E8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="00336745" w:rsidRPr="00336745">
              <w:rPr>
                <w:rFonts w:hint="cs"/>
                <w:b/>
                <w:bCs/>
              </w:rPr>
              <w:t>6</w:t>
            </w:r>
            <w:r>
              <w:rPr>
                <w:b/>
                <w:bCs/>
              </w:rPr>
              <w:t>,</w:t>
            </w:r>
            <w:r w:rsidR="00336745" w:rsidRPr="00336745">
              <w:rPr>
                <w:rFonts w:hint="cs"/>
                <w:b/>
                <w:bCs/>
              </w:rPr>
              <w:t>443</w:t>
            </w:r>
            <w:r>
              <w:rPr>
                <w:b/>
                <w:bCs/>
                <w:cs/>
              </w:rPr>
              <w:t>)</w:t>
            </w:r>
          </w:p>
        </w:tc>
      </w:tr>
      <w:tr w:rsidR="00C97F73" w:rsidRPr="00095473" w14:paraId="1231C2F9" w14:textId="3C8E7E40" w:rsidTr="00C97F73">
        <w:tc>
          <w:tcPr>
            <w:tcW w:w="4050" w:type="dxa"/>
          </w:tcPr>
          <w:p w14:paraId="2F073783" w14:textId="77777777" w:rsidR="00C97F73" w:rsidRPr="00095473" w:rsidRDefault="00C97F73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2E97B73" w14:textId="77777777" w:rsidR="00C97F73" w:rsidRPr="00095473" w:rsidRDefault="00C97F73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8019E8" w:rsidRPr="00095473" w14:paraId="5CBD1847" w14:textId="77777777" w:rsidTr="00C97F73">
        <w:tc>
          <w:tcPr>
            <w:tcW w:w="4050" w:type="dxa"/>
          </w:tcPr>
          <w:p w14:paraId="1A1175EB" w14:textId="77777777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2AE57956" w14:textId="63FD9E0A" w:rsidR="008019E8" w:rsidRPr="00095473" w:rsidRDefault="0033674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 w:rsidR="00F021DD">
              <w:t>,</w:t>
            </w:r>
            <w:r w:rsidRPr="00336745">
              <w:t>377</w:t>
            </w:r>
          </w:p>
        </w:tc>
        <w:tc>
          <w:tcPr>
            <w:tcW w:w="1283" w:type="dxa"/>
            <w:vAlign w:val="bottom"/>
          </w:tcPr>
          <w:p w14:paraId="406C9E3A" w14:textId="03AD5A1C" w:rsidR="008019E8" w:rsidRPr="00095473" w:rsidRDefault="0033674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 w:rsidR="008019E8" w:rsidRPr="00095473">
              <w:t>,</w:t>
            </w:r>
            <w:r w:rsidRPr="00336745">
              <w:t>377</w:t>
            </w:r>
          </w:p>
        </w:tc>
        <w:tc>
          <w:tcPr>
            <w:tcW w:w="1282" w:type="dxa"/>
            <w:vAlign w:val="bottom"/>
          </w:tcPr>
          <w:p w14:paraId="21FEE393" w14:textId="46A1FBDF" w:rsidR="008019E8" w:rsidRPr="00095473" w:rsidRDefault="0033674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 w:rsidR="00F021DD">
              <w:t>,</w:t>
            </w:r>
            <w:r w:rsidRPr="00336745">
              <w:t>377</w:t>
            </w:r>
          </w:p>
        </w:tc>
        <w:tc>
          <w:tcPr>
            <w:tcW w:w="1283" w:type="dxa"/>
            <w:vAlign w:val="bottom"/>
          </w:tcPr>
          <w:p w14:paraId="4A6D4356" w14:textId="21EA75C1" w:rsidR="008019E8" w:rsidRPr="00095473" w:rsidRDefault="00336745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 w:rsidR="008019E8" w:rsidRPr="00095473">
              <w:t>,</w:t>
            </w:r>
            <w:r w:rsidRPr="00336745">
              <w:t>377</w:t>
            </w:r>
          </w:p>
        </w:tc>
      </w:tr>
      <w:tr w:rsidR="008019E8" w:rsidRPr="00095473" w14:paraId="720E16F1" w14:textId="77777777" w:rsidTr="00C97F73">
        <w:tc>
          <w:tcPr>
            <w:tcW w:w="4050" w:type="dxa"/>
          </w:tcPr>
          <w:p w14:paraId="5D59340F" w14:textId="77777777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0954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22EFC3D" w14:textId="4064A25F" w:rsidR="008019E8" w:rsidRPr="00095473" w:rsidRDefault="00F021DD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>
              <w:rPr>
                <w:cs/>
              </w:rPr>
              <w:t>(</w:t>
            </w:r>
            <w:r w:rsidR="00336745" w:rsidRPr="00336745">
              <w:t>19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F8F935E" w14:textId="1EA15C36" w:rsidR="008019E8" w:rsidRPr="00095473" w:rsidRDefault="008019E8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4</w:t>
            </w:r>
            <w:r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2154381" w14:textId="323CD995" w:rsidR="008019E8" w:rsidRPr="00095473" w:rsidRDefault="00F021DD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19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4CB9B34" w14:textId="5CC73E13" w:rsidR="008019E8" w:rsidRPr="00095473" w:rsidRDefault="008019E8" w:rsidP="008019E8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="00336745" w:rsidRPr="00336745">
              <w:t>4</w:t>
            </w:r>
            <w:r>
              <w:rPr>
                <w:cs/>
              </w:rPr>
              <w:t>)</w:t>
            </w:r>
          </w:p>
        </w:tc>
      </w:tr>
      <w:tr w:rsidR="008019E8" w:rsidRPr="00095473" w14:paraId="41778E1A" w14:textId="77777777" w:rsidTr="00C97F73">
        <w:tc>
          <w:tcPr>
            <w:tcW w:w="4050" w:type="dxa"/>
          </w:tcPr>
          <w:p w14:paraId="219321D3" w14:textId="77777777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4856250" w14:textId="7260D5DD" w:rsidR="008019E8" w:rsidRPr="00095473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F021DD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2C19558E" w14:textId="2E4430A5" w:rsidR="008019E8" w:rsidRPr="00095473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8019E8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373</w:t>
            </w:r>
          </w:p>
        </w:tc>
        <w:tc>
          <w:tcPr>
            <w:tcW w:w="1282" w:type="dxa"/>
            <w:vAlign w:val="bottom"/>
          </w:tcPr>
          <w:p w14:paraId="62F3EECB" w14:textId="063E56F5" w:rsidR="008019E8" w:rsidRPr="00095473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F021DD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431CC327" w14:textId="05B6EBAE" w:rsidR="008019E8" w:rsidRPr="00095473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8019E8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373</w:t>
            </w:r>
          </w:p>
        </w:tc>
      </w:tr>
      <w:tr w:rsidR="008019E8" w:rsidRPr="00095473" w14:paraId="275E13F2" w14:textId="77777777" w:rsidTr="00C97F73">
        <w:tc>
          <w:tcPr>
            <w:tcW w:w="4050" w:type="dxa"/>
          </w:tcPr>
          <w:p w14:paraId="22935A9B" w14:textId="77777777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A07BA03" w14:textId="77777777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577C66D" w14:textId="77777777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F042C6C" w14:textId="77777777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E29097F" w14:textId="77777777" w:rsidR="008019E8" w:rsidRPr="00095473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8019E8" w:rsidRPr="00095473" w14:paraId="5CFB4F6D" w14:textId="77777777" w:rsidTr="00C97F73">
        <w:tc>
          <w:tcPr>
            <w:tcW w:w="4050" w:type="dxa"/>
            <w:vAlign w:val="bottom"/>
          </w:tcPr>
          <w:p w14:paraId="5F2FF757" w14:textId="4B664F39" w:rsidR="008019E8" w:rsidRPr="00095473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4E30A8EF" w14:textId="12033F82" w:rsidR="008019E8" w:rsidRPr="00095473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</w:t>
            </w:r>
            <w:r w:rsidR="00F021DD">
              <w:rPr>
                <w:b/>
                <w:bCs/>
                <w:cs/>
              </w:rPr>
              <w:t>.</w:t>
            </w:r>
            <w:r w:rsidR="00D9424B">
              <w:rPr>
                <w:b/>
                <w:bCs/>
              </w:rPr>
              <w:t>59</w:t>
            </w:r>
          </w:p>
        </w:tc>
        <w:tc>
          <w:tcPr>
            <w:tcW w:w="1283" w:type="dxa"/>
            <w:vAlign w:val="bottom"/>
          </w:tcPr>
          <w:p w14:paraId="3BCDBAFB" w14:textId="74B9B4BA" w:rsidR="008019E8" w:rsidRPr="00095473" w:rsidRDefault="008019E8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3</w:t>
            </w:r>
            <w:r>
              <w:rPr>
                <w:b/>
                <w:bCs/>
                <w:cs/>
              </w:rPr>
              <w:t>.</w:t>
            </w:r>
            <w:r w:rsidR="00336745" w:rsidRPr="00336745">
              <w:rPr>
                <w:b/>
                <w:bCs/>
              </w:rPr>
              <w:t>49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E8B0713" w14:textId="6A85CE1A" w:rsidR="008019E8" w:rsidRPr="00095473" w:rsidRDefault="00336745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</w:t>
            </w:r>
            <w:r w:rsidR="00F021DD">
              <w:rPr>
                <w:b/>
                <w:bCs/>
                <w:cs/>
              </w:rPr>
              <w:t>.</w:t>
            </w:r>
            <w:r w:rsidRPr="00336745">
              <w:rPr>
                <w:b/>
                <w:bCs/>
              </w:rPr>
              <w:t>58</w:t>
            </w:r>
          </w:p>
        </w:tc>
        <w:tc>
          <w:tcPr>
            <w:tcW w:w="1283" w:type="dxa"/>
            <w:vAlign w:val="bottom"/>
          </w:tcPr>
          <w:p w14:paraId="169B4038" w14:textId="168D8C25" w:rsidR="008019E8" w:rsidRPr="00095473" w:rsidRDefault="008019E8" w:rsidP="008019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336745" w:rsidRPr="00336745">
              <w:rPr>
                <w:b/>
                <w:bCs/>
              </w:rPr>
              <w:t>4</w:t>
            </w:r>
            <w:r>
              <w:rPr>
                <w:b/>
                <w:bCs/>
                <w:cs/>
              </w:rPr>
              <w:t>.</w:t>
            </w:r>
            <w:r w:rsidR="00336745" w:rsidRPr="00336745">
              <w:rPr>
                <w:rFonts w:hint="cs"/>
                <w:b/>
                <w:bCs/>
              </w:rPr>
              <w:t>69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</w:tr>
    </w:tbl>
    <w:p w14:paraId="155BA01F" w14:textId="402620DB" w:rsidR="0073584B" w:rsidRDefault="00735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7284C038" w14:textId="308C6717" w:rsidR="00F20DB7" w:rsidRPr="00C73BB9" w:rsidRDefault="00F20DB7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C73BB9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9777AF" w:rsidRDefault="00F20DB7" w:rsidP="00C42F4A">
      <w:pPr>
        <w:rPr>
          <w:shd w:val="clear" w:color="auto" w:fill="D9D9D9"/>
        </w:rPr>
      </w:pPr>
    </w:p>
    <w:p w14:paraId="4A5DE4BF" w14:textId="77777777" w:rsidR="00F20DB7" w:rsidRPr="00F20DB7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F20DB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F20DB7">
        <w:rPr>
          <w:rFonts w:asciiTheme="majorBidi" w:hAnsi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F20DB7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0D6DD65" w14:textId="2BAB6C4D" w:rsidR="00F20DB7" w:rsidRPr="00CF2A3C" w:rsidRDefault="00CF2A3C" w:rsidP="0073584B">
      <w:pPr>
        <w:spacing w:line="240" w:lineRule="auto"/>
        <w:ind w:left="540"/>
        <w:jc w:val="thaiDistribute"/>
        <w:rPr>
          <w:cs/>
        </w:rPr>
        <w:sectPr w:rsidR="00F20DB7" w:rsidRPr="00CF2A3C" w:rsidSect="00C832C5">
          <w:headerReference w:type="default" r:id="rId23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  <w:r w:rsidRPr="00CF2A3C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67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8"/>
        <w:gridCol w:w="270"/>
        <w:gridCol w:w="1175"/>
        <w:gridCol w:w="85"/>
        <w:gridCol w:w="151"/>
        <w:gridCol w:w="85"/>
        <w:gridCol w:w="1085"/>
        <w:gridCol w:w="85"/>
        <w:gridCol w:w="151"/>
        <w:gridCol w:w="85"/>
        <w:gridCol w:w="1085"/>
        <w:gridCol w:w="85"/>
        <w:gridCol w:w="151"/>
        <w:gridCol w:w="85"/>
        <w:gridCol w:w="995"/>
        <w:gridCol w:w="85"/>
        <w:gridCol w:w="151"/>
        <w:gridCol w:w="85"/>
        <w:gridCol w:w="822"/>
        <w:gridCol w:w="83"/>
        <w:gridCol w:w="153"/>
        <w:gridCol w:w="83"/>
        <w:gridCol w:w="817"/>
        <w:gridCol w:w="83"/>
        <w:gridCol w:w="153"/>
        <w:gridCol w:w="83"/>
        <w:gridCol w:w="817"/>
        <w:gridCol w:w="83"/>
        <w:gridCol w:w="153"/>
        <w:gridCol w:w="83"/>
        <w:gridCol w:w="817"/>
        <w:gridCol w:w="83"/>
        <w:gridCol w:w="153"/>
        <w:gridCol w:w="83"/>
        <w:gridCol w:w="902"/>
      </w:tblGrid>
      <w:tr w:rsidR="00F20DB7" w:rsidRPr="003A74C6" w14:paraId="29FDA014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4DF814FA" w14:textId="77777777" w:rsidR="00F20DB7" w:rsidRPr="005B5DAF" w:rsidRDefault="00F20DB7" w:rsidP="00F20DB7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14997E2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33"/>
            <w:vAlign w:val="bottom"/>
          </w:tcPr>
          <w:p w14:paraId="3F548EF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3043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20DB7" w:rsidRPr="003A74C6" w14:paraId="6AEAC9AF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01F2ECE5" w14:textId="77777777" w:rsidR="00F20DB7" w:rsidRPr="005B5DAF" w:rsidRDefault="00F20DB7" w:rsidP="00F20DB7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F76C78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18"/>
            <w:vAlign w:val="bottom"/>
          </w:tcPr>
          <w:p w14:paraId="6AD2A5E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E333715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10" w:type="dxa"/>
            <w:gridSpan w:val="13"/>
            <w:vAlign w:val="bottom"/>
          </w:tcPr>
          <w:p w14:paraId="7DD4E1E3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:rsidRPr="003A74C6" w14:paraId="0146FEEF" w14:textId="77777777" w:rsidTr="008B536A">
        <w:trPr>
          <w:trHeight w:val="261"/>
        </w:trPr>
        <w:tc>
          <w:tcPr>
            <w:tcW w:w="3328" w:type="dxa"/>
            <w:shd w:val="clear" w:color="auto" w:fill="auto"/>
            <w:vAlign w:val="bottom"/>
          </w:tcPr>
          <w:p w14:paraId="4C48211B" w14:textId="56439219" w:rsidR="005A4A32" w:rsidRPr="005B5DAF" w:rsidRDefault="005A4A32" w:rsidP="005A4A32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5B5DA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ม</w:t>
            </w:r>
            <w:r w:rsidRPr="005B5DAF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ีนาคม</w:t>
            </w:r>
            <w:r w:rsidRPr="005B5DAF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062ADD42" w14:textId="6A23ABF5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EE4C434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47A8C6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22A260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</w:p>
          <w:p w14:paraId="3576D54A" w14:textId="44BC0CD3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gridSpan w:val="2"/>
          </w:tcPr>
          <w:p w14:paraId="2AE14715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81E3FD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F70CA3F" w14:textId="39144A7C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450B8FA7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792DF6B" w14:textId="21194AAA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91FF57" w14:textId="77777777" w:rsidR="005A4A32" w:rsidRPr="005A4A32" w:rsidRDefault="005A4A32" w:rsidP="005A4A32">
            <w:pPr>
              <w:ind w:left="-43" w:right="-86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FD5C8F" w14:textId="056C30F1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A4A32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D4BD62" w14:textId="77777777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bottom"/>
          </w:tcPr>
          <w:p w14:paraId="41720D80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4F7CCA7B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170A881" w14:textId="2FA1CA5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59FD0BD8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BC3309" w14:textId="601F98B9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5DFED635" w14:textId="77777777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6C8559" w14:textId="31EFA04E" w:rsidR="005A4A32" w:rsidRPr="005B5DAF" w:rsidRDefault="005A4A32" w:rsidP="005A4A32">
            <w:pPr>
              <w:ind w:left="-43" w:right="-86"/>
              <w:jc w:val="center"/>
              <w:rPr>
                <w:sz w:val="24"/>
                <w:szCs w:val="24"/>
              </w:rPr>
            </w:pPr>
            <w:r w:rsidRPr="005B5DAF">
              <w:rPr>
                <w:sz w:val="24"/>
                <w:szCs w:val="24"/>
                <w:cs/>
              </w:rPr>
              <w:t>ระดับ</w:t>
            </w:r>
            <w:r w:rsidRPr="005B5DAF">
              <w:rPr>
                <w:sz w:val="24"/>
                <w:szCs w:val="24"/>
              </w:rPr>
              <w:t xml:space="preserve"> </w:t>
            </w:r>
            <w:r w:rsidR="00336745" w:rsidRPr="0033674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14:paraId="224475DC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76A3A2F" w14:textId="77777777" w:rsidR="005A4A32" w:rsidRPr="005B5DAF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B5DAF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20DB7" w:rsidRPr="003A74C6" w14:paraId="41CF4A5E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BAED2D8" w14:textId="77777777" w:rsidR="00F20DB7" w:rsidRPr="005B5DAF" w:rsidRDefault="00F20DB7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DB6EE8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33"/>
          </w:tcPr>
          <w:p w14:paraId="293A6F5F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20DB7" w:rsidRPr="003A74C6" w14:paraId="6E7248EF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864D8D8" w14:textId="77777777" w:rsidR="00F20DB7" w:rsidRPr="005B5DAF" w:rsidRDefault="00F20DB7" w:rsidP="00F20DB7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FDFACC9" w14:textId="77777777" w:rsidR="00F20DB7" w:rsidRPr="005B5DAF" w:rsidRDefault="00F20DB7" w:rsidP="00F20DB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2F47E7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8A3DD0B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163AB9D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7BB7DD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ED7E98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C2728B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5145A6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9E9DD5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BDD9CAF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FD0E15A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B623C9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2BB79A5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D369464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1E7BE4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27BB709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F2996CD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98B4210" w14:textId="77777777" w:rsidR="00F20DB7" w:rsidRPr="005B5DAF" w:rsidRDefault="00F20DB7" w:rsidP="00F20DB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B97" w:rsidRPr="003A74C6" w14:paraId="349206A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CA56437" w14:textId="51DECBE5" w:rsidR="00404B97" w:rsidRPr="005B5DAF" w:rsidRDefault="00404B97" w:rsidP="00560820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70" w:type="dxa"/>
          </w:tcPr>
          <w:p w14:paraId="10025019" w14:textId="77777777" w:rsidR="00404B97" w:rsidRPr="005B5DAF" w:rsidRDefault="00404B97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43C798D0" w14:textId="50612E64" w:rsidR="00404B97" w:rsidRPr="005B5DAF" w:rsidRDefault="00032D0A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B3E3336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C3F7BAD" w14:textId="4FF955BD" w:rsidR="00404B97" w:rsidRPr="005B5DAF" w:rsidRDefault="00336745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236" w:type="dxa"/>
            <w:gridSpan w:val="2"/>
          </w:tcPr>
          <w:p w14:paraId="2A788C9E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B74B1C" w14:textId="627D3280" w:rsidR="00404B97" w:rsidRPr="00D9424B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015FB4" w:rsidRPr="00D9424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9424B">
              <w:rPr>
                <w:rFonts w:ascii="Angsana New" w:hAnsi="Angsana New"/>
                <w:sz w:val="24"/>
                <w:szCs w:val="24"/>
                <w:lang w:val="en-US" w:bidi="th-TH"/>
              </w:rPr>
              <w:t>496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C9567A" w14:textId="77777777" w:rsidR="00404B97" w:rsidRPr="00D9424B" w:rsidRDefault="00404B97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074FF9" w14:textId="73991643" w:rsidR="00404B97" w:rsidRPr="00D9424B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93F280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63CAF9AE" w14:textId="4C222BBA" w:rsidR="00404B97" w:rsidRPr="00D9424B" w:rsidRDefault="00336745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24F14" w:rsidRPr="00D9424B">
              <w:rPr>
                <w:rFonts w:ascii="Angsana New" w:hAnsi="Angsana New"/>
                <w:sz w:val="24"/>
                <w:szCs w:val="24"/>
              </w:rPr>
              <w:t>,</w:t>
            </w: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593</w:t>
            </w:r>
          </w:p>
        </w:tc>
        <w:tc>
          <w:tcPr>
            <w:tcW w:w="236" w:type="dxa"/>
            <w:gridSpan w:val="2"/>
          </w:tcPr>
          <w:p w14:paraId="7CD9789A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DF49778" w14:textId="68DE700D" w:rsidR="00404B97" w:rsidRPr="00D9424B" w:rsidRDefault="00336745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207</w:t>
            </w:r>
          </w:p>
        </w:tc>
        <w:tc>
          <w:tcPr>
            <w:tcW w:w="236" w:type="dxa"/>
            <w:gridSpan w:val="2"/>
          </w:tcPr>
          <w:p w14:paraId="6B63A33E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87A7AC1" w14:textId="6D946E19" w:rsidR="00404B97" w:rsidRPr="00D9424B" w:rsidRDefault="00BE0BE7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24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DC43A6B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C0201D3" w14:textId="0BB7372B" w:rsidR="00404B97" w:rsidRPr="00D9424B" w:rsidRDefault="00336745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24F14" w:rsidRPr="00D9424B">
              <w:rPr>
                <w:rFonts w:ascii="Angsana New" w:hAnsi="Angsana New"/>
                <w:sz w:val="24"/>
                <w:szCs w:val="24"/>
              </w:rPr>
              <w:t>,</w:t>
            </w: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386</w:t>
            </w:r>
          </w:p>
        </w:tc>
        <w:tc>
          <w:tcPr>
            <w:tcW w:w="236" w:type="dxa"/>
            <w:gridSpan w:val="2"/>
          </w:tcPr>
          <w:p w14:paraId="640CC528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58F470A3" w14:textId="1B047967" w:rsidR="00404B97" w:rsidRPr="00D9424B" w:rsidRDefault="00336745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24F14" w:rsidRPr="00D9424B">
              <w:rPr>
                <w:rFonts w:ascii="Angsana New" w:hAnsi="Angsana New"/>
                <w:sz w:val="24"/>
                <w:szCs w:val="24"/>
              </w:rPr>
              <w:t>,</w:t>
            </w: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593</w:t>
            </w:r>
          </w:p>
        </w:tc>
      </w:tr>
      <w:tr w:rsidR="00404B97" w:rsidRPr="003A74C6" w14:paraId="1ADA390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1158ADB" w14:textId="6440B168" w:rsidR="00404B97" w:rsidRPr="005B5DAF" w:rsidRDefault="00404B97" w:rsidP="00560820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127CE621" w14:textId="77777777" w:rsidR="00404B97" w:rsidRPr="005B5DAF" w:rsidRDefault="00404B97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C95290C" w14:textId="48CA2835" w:rsidR="00404B97" w:rsidRPr="005B5DAF" w:rsidRDefault="00032D0A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1549FE0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6865182" w14:textId="0B103686" w:rsidR="00404B97" w:rsidRPr="005B5DAF" w:rsidRDefault="00336745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69F1A8BD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E3438F" w14:textId="1CA1A68C" w:rsidR="00404B97" w:rsidRPr="00D9424B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A3AA2E" w14:textId="77777777" w:rsidR="00404B97" w:rsidRPr="00D9424B" w:rsidRDefault="00404B97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CC46979" w14:textId="08C719E1" w:rsidR="00404B97" w:rsidRPr="00D9424B" w:rsidRDefault="00032D0A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24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0F1ABB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C812E43" w14:textId="702E111D" w:rsidR="00404B97" w:rsidRPr="00D9424B" w:rsidRDefault="00336745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</w:p>
        </w:tc>
        <w:tc>
          <w:tcPr>
            <w:tcW w:w="236" w:type="dxa"/>
            <w:gridSpan w:val="2"/>
          </w:tcPr>
          <w:p w14:paraId="52D867E7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316DF29" w14:textId="1911DFD4" w:rsidR="00404B97" w:rsidRPr="00D9424B" w:rsidRDefault="00F42D4E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9424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F7C045B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3BFF671" w14:textId="6C2989EC" w:rsidR="00404B97" w:rsidRPr="00D9424B" w:rsidRDefault="00A24F14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424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65E2FA8" w14:textId="77777777" w:rsidR="00404B97" w:rsidRPr="00D9424B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6571B5E" w14:textId="4836014E" w:rsidR="00404B97" w:rsidRPr="00D9424B" w:rsidRDefault="00336745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</w:p>
        </w:tc>
        <w:tc>
          <w:tcPr>
            <w:tcW w:w="236" w:type="dxa"/>
            <w:gridSpan w:val="2"/>
          </w:tcPr>
          <w:p w14:paraId="66C1CF18" w14:textId="77777777" w:rsidR="00404B97" w:rsidRPr="00D9424B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3432C5C7" w14:textId="67EB1787" w:rsidR="00404B97" w:rsidRPr="00D9424B" w:rsidRDefault="00336745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9424B"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</w:p>
        </w:tc>
      </w:tr>
      <w:tr w:rsidR="00404B97" w:rsidRPr="003A74C6" w14:paraId="6674B66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0C9FA23" w14:textId="3CA71C04" w:rsidR="00404B97" w:rsidRPr="00404B97" w:rsidRDefault="00404B97" w:rsidP="00560820">
            <w:pPr>
              <w:ind w:left="160" w:right="-90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70" w:type="dxa"/>
          </w:tcPr>
          <w:p w14:paraId="1F8DE696" w14:textId="77777777" w:rsidR="00404B97" w:rsidRPr="005B5DAF" w:rsidRDefault="00404B97" w:rsidP="005608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1D3C21D" w14:textId="0A6758E3" w:rsidR="00404B97" w:rsidRPr="005B5DAF" w:rsidRDefault="00372006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3CAA029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F6F25A1" w14:textId="2D97427A" w:rsidR="00404B97" w:rsidRPr="005B5DAF" w:rsidRDefault="00372006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6035813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56886D" w14:textId="222EADB3" w:rsidR="00404B97" w:rsidRPr="005B5DAF" w:rsidRDefault="00372006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BC87EE" w14:textId="77777777" w:rsidR="00404B97" w:rsidRPr="005B5DAF" w:rsidRDefault="00404B97" w:rsidP="0056082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6B77021" w14:textId="47F550E2" w:rsidR="00404B97" w:rsidRPr="005B5DAF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72006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558472" w14:textId="77777777" w:rsidR="00404B97" w:rsidRPr="005B5DAF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9C6D6D2" w14:textId="368C13E3" w:rsidR="00404B97" w:rsidRPr="005B5DAF" w:rsidRDefault="00336745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72006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236" w:type="dxa"/>
            <w:gridSpan w:val="2"/>
          </w:tcPr>
          <w:p w14:paraId="2C2BDBC1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99A4E10" w14:textId="47FE65DC" w:rsidR="00404B97" w:rsidRPr="005B5DAF" w:rsidRDefault="001D0726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FB17236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5775682" w14:textId="0D506CA6" w:rsidR="00404B97" w:rsidRPr="00C96B33" w:rsidRDefault="00336745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9188D" w:rsidRPr="00C96B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3EB1B5" w14:textId="77777777" w:rsidR="00404B97" w:rsidRPr="005B5DAF" w:rsidRDefault="00404B97" w:rsidP="0056082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6346FF4" w14:textId="3F5282E5" w:rsidR="00404B97" w:rsidRPr="00747576" w:rsidRDefault="001D0726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7576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B7BF93" w14:textId="77777777" w:rsidR="00404B97" w:rsidRPr="005B5DAF" w:rsidRDefault="00404B97" w:rsidP="005608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83D65BB" w14:textId="7521EAB4" w:rsidR="00404B97" w:rsidRPr="00BE105B" w:rsidRDefault="00336745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89188D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746</w:t>
            </w:r>
          </w:p>
        </w:tc>
      </w:tr>
      <w:tr w:rsidR="0064169D" w:rsidRPr="003A74C6" w14:paraId="5A7E612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4FE6D9A" w14:textId="6C558DAB" w:rsidR="0064169D" w:rsidRPr="005B5DAF" w:rsidRDefault="0064169D" w:rsidP="0064169D">
            <w:pPr>
              <w:ind w:left="160" w:right="-90" w:hanging="180"/>
              <w:rPr>
                <w:sz w:val="24"/>
                <w:szCs w:val="24"/>
                <w:cs/>
              </w:rPr>
            </w:pPr>
            <w:r w:rsidRPr="005B5DAF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270" w:type="dxa"/>
            <w:shd w:val="clear" w:color="auto" w:fill="auto"/>
          </w:tcPr>
          <w:p w14:paraId="1FBF831D" w14:textId="77777777" w:rsidR="0064169D" w:rsidRPr="005B5DAF" w:rsidRDefault="0064169D" w:rsidP="0064169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115C508" w14:textId="46B3CDA6" w:rsidR="0064169D" w:rsidRPr="005B5DAF" w:rsidRDefault="00336745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34810D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478B96" w14:textId="597FC53E" w:rsidR="0064169D" w:rsidRPr="005B5DAF" w:rsidRDefault="00336745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C2FEB6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B28AD2" w14:textId="45A16CBD" w:rsidR="0064169D" w:rsidRPr="005B5DAF" w:rsidRDefault="0064169D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847A20" w14:textId="77777777" w:rsidR="0064169D" w:rsidRPr="005B5DAF" w:rsidRDefault="0064169D" w:rsidP="0064169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4DDD51" w14:textId="689000FE" w:rsidR="0064169D" w:rsidRPr="005B5DAF" w:rsidRDefault="0064169D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302F09" w14:textId="77777777" w:rsidR="0064169D" w:rsidRPr="005B5DAF" w:rsidRDefault="0064169D" w:rsidP="006416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C895877" w14:textId="6429C64F" w:rsidR="0064169D" w:rsidRPr="005B5DAF" w:rsidRDefault="00336745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13B228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AA69C13" w14:textId="5F5F3824" w:rsidR="0064169D" w:rsidRPr="005B5DAF" w:rsidRDefault="0064169D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BE3BFB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10FACB5" w14:textId="1163A469" w:rsidR="0064169D" w:rsidRPr="005B5DAF" w:rsidRDefault="00336745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6148CA" w14:textId="77777777" w:rsidR="0064169D" w:rsidRPr="005B5DAF" w:rsidRDefault="0064169D" w:rsidP="0064169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C32273B" w14:textId="6D52AD5A" w:rsidR="0064169D" w:rsidRPr="00747576" w:rsidRDefault="0064169D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7576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17BE9B" w14:textId="77777777" w:rsidR="0064169D" w:rsidRPr="005B5DAF" w:rsidRDefault="0064169D" w:rsidP="006416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8F7EE50" w14:textId="1ECCF248" w:rsidR="0064169D" w:rsidRPr="005B5DAF" w:rsidRDefault="00336745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</w:tr>
      <w:tr w:rsidR="00A92431" w:rsidRPr="003A74C6" w14:paraId="4C7E0347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44C7C22" w14:textId="77777777" w:rsidR="00A92431" w:rsidRPr="005B5DAF" w:rsidRDefault="00A92431" w:rsidP="00A9243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5430E61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8B6A8B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7831F0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4A22C9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2571A8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E85FE70" w14:textId="77777777" w:rsidR="00A92431" w:rsidRPr="005B5DAF" w:rsidRDefault="00A9243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7F08AC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7C7D3D" w14:textId="77777777" w:rsidR="00A92431" w:rsidRPr="00C96B33" w:rsidRDefault="00A9243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3DD3CF6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978A539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675F36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CBC7CD9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60E6FB2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2DFB1A4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AAEC057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D158254" w14:textId="77777777" w:rsidR="00A92431" w:rsidRPr="00747576" w:rsidRDefault="00A92431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35973F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BF837B6" w14:textId="77777777" w:rsidR="00A92431" w:rsidRPr="005B5DAF" w:rsidRDefault="00A92431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2431" w:rsidRPr="003A74C6" w14:paraId="24564D5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2C869D74" w14:textId="77777777" w:rsidR="00A92431" w:rsidRPr="005B5DAF" w:rsidRDefault="00A92431" w:rsidP="00A92431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5DAF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3533685" w14:textId="77777777" w:rsidR="00A92431" w:rsidRPr="005B5DAF" w:rsidRDefault="00A92431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6A5F5BD0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752300C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70A355E" w14:textId="77777777" w:rsidR="00A92431" w:rsidRPr="005B5DAF" w:rsidRDefault="00A92431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DAE3E66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9CB46E" w14:textId="77777777" w:rsidR="00A92431" w:rsidRPr="005B5DAF" w:rsidRDefault="00A92431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C2D6F2" w14:textId="77777777" w:rsidR="00A92431" w:rsidRPr="005B5DAF" w:rsidRDefault="00A92431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BCECD7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9D6AF61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C12C35B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6DD267E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D1A7E99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C7790B7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F7B437" w14:textId="77777777" w:rsidR="00A92431" w:rsidRPr="005B5DAF" w:rsidRDefault="00A92431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6C98602" w14:textId="77777777" w:rsidR="00A92431" w:rsidRPr="005B5DAF" w:rsidRDefault="00A92431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C26E760" w14:textId="77777777" w:rsidR="00A92431" w:rsidRPr="00747576" w:rsidRDefault="00A92431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B870FE3" w14:textId="77777777" w:rsidR="00A92431" w:rsidRPr="005B5DAF" w:rsidRDefault="00A92431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7795248" w14:textId="77777777" w:rsidR="00A92431" w:rsidRPr="005B5DAF" w:rsidRDefault="00A92431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023F" w:rsidRPr="003A74C6" w14:paraId="545754B2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2D35ABBF" w14:textId="2DBA04D2" w:rsidR="0066023F" w:rsidRPr="005B5DAF" w:rsidRDefault="0066023F" w:rsidP="0066023F">
            <w:pPr>
              <w:ind w:left="160" w:right="-90" w:hanging="180"/>
              <w:rPr>
                <w:sz w:val="24"/>
                <w:szCs w:val="24"/>
                <w:cs/>
                <w:lang w:val="en-GB"/>
              </w:rPr>
            </w:pPr>
            <w:r w:rsidRPr="00404B97">
              <w:rPr>
                <w:rFonts w:hint="cs"/>
                <w:sz w:val="24"/>
                <w:szCs w:val="24"/>
                <w:cs/>
              </w:rPr>
              <w:t>เงินกู้ยืมจากสถาบันการเงิน (ส่วนที่มีดอกเบี้ยคงที่)</w:t>
            </w:r>
          </w:p>
        </w:tc>
        <w:tc>
          <w:tcPr>
            <w:tcW w:w="270" w:type="dxa"/>
          </w:tcPr>
          <w:p w14:paraId="7F0A9214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3930559" w14:textId="12A3346C" w:rsidR="0066023F" w:rsidRPr="005B5DAF" w:rsidRDefault="0066023F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A40F96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9ABD41B" w14:textId="2A186D04" w:rsidR="0066023F" w:rsidRPr="005B5DAF" w:rsidRDefault="0066023F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FF4EFCC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2A00C5F" w14:textId="36A337AC" w:rsidR="0066023F" w:rsidRPr="005B5DAF" w:rsidRDefault="0066023F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07793F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C32C78" w14:textId="303C5CF4" w:rsidR="0066023F" w:rsidRPr="00C96B33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66023F" w:rsidRPr="00C96B33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8DD57A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24439A04" w14:textId="66021423" w:rsidR="0066023F" w:rsidRPr="005B5DAF" w:rsidRDefault="00336745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6023F" w:rsidRPr="00C96B33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236" w:type="dxa"/>
            <w:gridSpan w:val="2"/>
          </w:tcPr>
          <w:p w14:paraId="5078461F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126F5B8" w14:textId="460336E7" w:rsidR="0066023F" w:rsidRPr="005B5DAF" w:rsidRDefault="0066023F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EAD613F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C7879B7" w14:textId="721297BD" w:rsidR="0066023F" w:rsidRPr="005B5DAF" w:rsidRDefault="00336745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66023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465</w:t>
            </w:r>
          </w:p>
        </w:tc>
        <w:tc>
          <w:tcPr>
            <w:tcW w:w="236" w:type="dxa"/>
            <w:gridSpan w:val="2"/>
          </w:tcPr>
          <w:p w14:paraId="54E2346D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502165D" w14:textId="16F1C283" w:rsidR="0066023F" w:rsidRPr="00747576" w:rsidRDefault="0066023F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7576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3C209C5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A19A18C" w14:textId="0F677DEA" w:rsidR="0066023F" w:rsidRPr="005B5DAF" w:rsidRDefault="00336745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6023F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465</w:t>
            </w:r>
          </w:p>
        </w:tc>
      </w:tr>
      <w:tr w:rsidR="0066023F" w:rsidRPr="003A74C6" w14:paraId="2F2CECE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5590C87" w14:textId="42858F96" w:rsidR="0066023F" w:rsidRPr="005B5DAF" w:rsidRDefault="0066023F" w:rsidP="0066023F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3442650B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722B3434" w14:textId="6865B331" w:rsidR="0066023F" w:rsidRPr="005B5DAF" w:rsidRDefault="0066023F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E7EAD97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CD6800D" w14:textId="718153E3" w:rsidR="0066023F" w:rsidRPr="005B5DAF" w:rsidRDefault="0066023F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BFB58D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48C6CC6" w14:textId="729F0E22" w:rsidR="0066023F" w:rsidRPr="005B5DAF" w:rsidRDefault="0066023F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35D000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D799BAA" w14:textId="2F8D4406" w:rsidR="0066023F" w:rsidRPr="005B5DAF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66023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55B8C7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C9E730D" w14:textId="531E5E5B" w:rsidR="0066023F" w:rsidRPr="005B5DAF" w:rsidRDefault="00336745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="0066023F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981</w:t>
            </w:r>
          </w:p>
        </w:tc>
        <w:tc>
          <w:tcPr>
            <w:tcW w:w="236" w:type="dxa"/>
            <w:gridSpan w:val="2"/>
          </w:tcPr>
          <w:p w14:paraId="05B07B83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E7F167F" w14:textId="20261EAF" w:rsidR="0066023F" w:rsidRPr="005B5DAF" w:rsidRDefault="0066023F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C8EF208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2E80C54" w14:textId="7C3EA7C7" w:rsidR="0066023F" w:rsidRPr="005B5DAF" w:rsidRDefault="00336745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66023F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247</w:t>
            </w:r>
          </w:p>
        </w:tc>
        <w:tc>
          <w:tcPr>
            <w:tcW w:w="236" w:type="dxa"/>
            <w:gridSpan w:val="2"/>
          </w:tcPr>
          <w:p w14:paraId="3B2DA9D0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1D86C59" w14:textId="0AA2C228" w:rsidR="0066023F" w:rsidRPr="00747576" w:rsidRDefault="0066023F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7576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6C17FB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84DE3E8" w14:textId="3A033D94" w:rsidR="0066023F" w:rsidRPr="005B5DAF" w:rsidRDefault="00336745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66023F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247</w:t>
            </w:r>
          </w:p>
        </w:tc>
      </w:tr>
      <w:tr w:rsidR="0066023F" w:rsidRPr="003A74C6" w14:paraId="3E31F666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15B195E" w14:textId="517AB4FE" w:rsidR="0066023F" w:rsidRPr="00846D1D" w:rsidRDefault="0066023F" w:rsidP="0066023F">
            <w:pPr>
              <w:ind w:left="-14" w:right="-90"/>
              <w:rPr>
                <w:sz w:val="24"/>
                <w:szCs w:val="24"/>
                <w:cs/>
              </w:rPr>
            </w:pPr>
            <w:r w:rsidRPr="00846D1D">
              <w:rPr>
                <w:rFonts w:hint="cs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5EE90EA7" w14:textId="77777777" w:rsidR="0066023F" w:rsidRPr="005B5DAF" w:rsidRDefault="0066023F" w:rsidP="006602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DE40A5D" w14:textId="321267A0" w:rsidR="0066023F" w:rsidRPr="005B5DAF" w:rsidRDefault="00336745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89</w:t>
            </w:r>
          </w:p>
        </w:tc>
        <w:tc>
          <w:tcPr>
            <w:tcW w:w="236" w:type="dxa"/>
            <w:gridSpan w:val="2"/>
          </w:tcPr>
          <w:p w14:paraId="206E68A1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6B0AFF8" w14:textId="2C517333" w:rsidR="0066023F" w:rsidRPr="005B5DAF" w:rsidRDefault="00336745" w:rsidP="00C96B33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36" w:type="dxa"/>
            <w:gridSpan w:val="2"/>
          </w:tcPr>
          <w:p w14:paraId="035BA1E0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5DCD9D" w14:textId="01491F37" w:rsidR="0066023F" w:rsidRPr="005B5DAF" w:rsidRDefault="0066023F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A5E590" w14:textId="77777777" w:rsidR="0066023F" w:rsidRPr="005B5DAF" w:rsidRDefault="0066023F" w:rsidP="0066023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164A3F2" w14:textId="4D96FCEE" w:rsidR="0066023F" w:rsidRPr="005B5DAF" w:rsidRDefault="0066023F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F26490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A08C6A6" w14:textId="4B493CAD" w:rsidR="0066023F" w:rsidRPr="005B5DAF" w:rsidRDefault="00336745" w:rsidP="00C96B3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236" w:type="dxa"/>
            <w:gridSpan w:val="2"/>
          </w:tcPr>
          <w:p w14:paraId="7DB99C14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4A599EF" w14:textId="1062E22E" w:rsidR="0066023F" w:rsidRPr="005B5DAF" w:rsidRDefault="0066023F" w:rsidP="00C96B3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00F4A9A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5ADDB8D" w14:textId="297BF1FC" w:rsidR="0066023F" w:rsidRPr="005B5DAF" w:rsidRDefault="00336745" w:rsidP="00C96B3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236" w:type="dxa"/>
            <w:gridSpan w:val="2"/>
          </w:tcPr>
          <w:p w14:paraId="49CC6F63" w14:textId="77777777" w:rsidR="0066023F" w:rsidRPr="005B5DAF" w:rsidRDefault="0066023F" w:rsidP="0066023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2DA0786" w14:textId="0571F7CA" w:rsidR="0066023F" w:rsidRPr="00747576" w:rsidRDefault="0066023F" w:rsidP="00747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47576">
              <w:rPr>
                <w:rFonts w:ascii="Angsana New" w:hAnsi="Angsana New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15F825C" w14:textId="77777777" w:rsidR="0066023F" w:rsidRPr="005B5DAF" w:rsidRDefault="0066023F" w:rsidP="006602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818E5BB" w14:textId="5F9465F5" w:rsidR="0066023F" w:rsidRPr="005B5DAF" w:rsidRDefault="00336745" w:rsidP="0074757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484</w:t>
            </w:r>
          </w:p>
        </w:tc>
      </w:tr>
      <w:tr w:rsidR="00E41D0B" w:rsidRPr="003A74C6" w14:paraId="1B1B9F10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0B77AD8A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492F26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7A27821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EE7741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05D519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113499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1BCAB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73DA9EC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ACA6D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89535C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C4FAE4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7DF0E41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332895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4CB8B2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FA601A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E9A3D23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E28168B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2F5C07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58E66E20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D0B" w:rsidRPr="003A74C6" w14:paraId="430A59E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4134B1D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359917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A3EBD1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3E88B2C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B2FE7D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DDAFD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EAFC6D1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86AEF36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678F5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F289DE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479FE942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CC45A1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3C24C99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0174A9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2E51A3C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A2C5B65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2BB1319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DD8850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2673C99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D0B" w:rsidRPr="003A74C6" w14:paraId="36F1D774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464E84F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311DB5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D4D57AA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B28BCFE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4E74AD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830046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525065C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871BA55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E063095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E82BEEF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8E3CBE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6138C6E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6FF347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78DD27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6D0E3E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C3A3E8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A73BB59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4E7046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7DA17AD2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D0B" w:rsidRPr="003A74C6" w14:paraId="55F82646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CB3872C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5590FC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03A7B98A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4859A21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476CA4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C3A6A3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09C62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049279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741BE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D5F2EA2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78CBBDE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D10044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A80B5F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6D28C7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6639E1B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B52270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DF6F81B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6990058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6AF165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536A" w:rsidRPr="003A74C6" w14:paraId="42CDDC65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A96E440" w14:textId="77777777" w:rsidR="008B536A" w:rsidRPr="00846D1D" w:rsidRDefault="008B536A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BF3189" w14:textId="77777777" w:rsidR="008B536A" w:rsidRPr="005B5DAF" w:rsidRDefault="008B536A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6DC16C9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462D178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E0AC821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EAC642B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8B98B7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6E8F2D" w14:textId="77777777" w:rsidR="008B536A" w:rsidRPr="005B5DAF" w:rsidRDefault="008B536A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77A45E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8E956A9" w14:textId="77777777" w:rsidR="008B536A" w:rsidRPr="005B5DAF" w:rsidRDefault="008B536A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7AAE40D2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9F9C32C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C1290E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650CF2A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281FE6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F5CA9BF" w14:textId="77777777" w:rsidR="008B536A" w:rsidRPr="005B5DAF" w:rsidRDefault="008B536A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0E8F382" w14:textId="77777777" w:rsidR="008B536A" w:rsidRPr="005B5DAF" w:rsidRDefault="008B536A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D28403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6E1F535C" w14:textId="77777777" w:rsidR="008B536A" w:rsidRPr="005B5DAF" w:rsidRDefault="008B536A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D0B" w:rsidRPr="003A74C6" w14:paraId="5896964C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7A94606" w14:textId="77777777" w:rsidR="00E41D0B" w:rsidRPr="00846D1D" w:rsidRDefault="00E41D0B" w:rsidP="00A92431">
            <w:pPr>
              <w:ind w:left="-14" w:right="-90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F04219" w14:textId="77777777" w:rsidR="00E41D0B" w:rsidRPr="005B5DAF" w:rsidRDefault="00E41D0B" w:rsidP="00A9243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7324A4D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FD43A7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BD5001D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5723A8A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A3CB07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54A1055" w14:textId="77777777" w:rsidR="00E41D0B" w:rsidRPr="005B5DAF" w:rsidRDefault="00E41D0B" w:rsidP="00A92431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615D93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4FC24B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15DD94AF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09DC474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F868FE6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84B4AD7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B82DD52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67143A5" w14:textId="77777777" w:rsidR="00E41D0B" w:rsidRPr="005B5DAF" w:rsidRDefault="00E41D0B" w:rsidP="00A92431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23CD4E7" w14:textId="77777777" w:rsidR="00E41D0B" w:rsidRPr="005B5DAF" w:rsidRDefault="00E41D0B" w:rsidP="00A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2C07218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1BE5C3D5" w14:textId="77777777" w:rsidR="00E41D0B" w:rsidRPr="005B5DAF" w:rsidRDefault="00E41D0B" w:rsidP="00A924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122D3A" w14:paraId="643E39C4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250F7D35" w14:textId="77777777" w:rsidR="00446361" w:rsidRPr="00542152" w:rsidRDefault="0044636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E431A04" w14:textId="77777777" w:rsidR="00446361" w:rsidRPr="00542152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5" w:type="dxa"/>
            <w:gridSpan w:val="33"/>
            <w:vAlign w:val="bottom"/>
          </w:tcPr>
          <w:p w14:paraId="4F49FB65" w14:textId="469733E1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46361" w:rsidRPr="00122D3A" w14:paraId="2CDF39A8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423AF982" w14:textId="77777777" w:rsidR="00446361" w:rsidRPr="00D36ED5" w:rsidRDefault="0044636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highlight w:val="cyan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82B9E1" w14:textId="77777777" w:rsidR="00446361" w:rsidRPr="00D36ED5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cyan"/>
                <w:cs/>
                <w:lang w:val="en-US" w:bidi="th-TH"/>
              </w:rPr>
            </w:pPr>
          </w:p>
        </w:tc>
        <w:tc>
          <w:tcPr>
            <w:tcW w:w="6446" w:type="dxa"/>
            <w:gridSpan w:val="17"/>
            <w:vAlign w:val="bottom"/>
          </w:tcPr>
          <w:p w14:paraId="1121DBC9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5AF968FD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93" w:type="dxa"/>
            <w:gridSpan w:val="14"/>
            <w:vAlign w:val="bottom"/>
          </w:tcPr>
          <w:p w14:paraId="2D3D89E1" w14:textId="77777777" w:rsidR="00446361" w:rsidRPr="003C1D17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C1D1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:rsidRPr="00122D3A" w14:paraId="7A62FBF8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0AB3AF5C" w14:textId="46D7FB13" w:rsidR="005A4A32" w:rsidRPr="003C1D17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3C1D17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2A5B2148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7289E69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C51E967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3E44B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</w:p>
          <w:p w14:paraId="1C7ACD19" w14:textId="5209DCD9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gridSpan w:val="2"/>
          </w:tcPr>
          <w:p w14:paraId="2E1AEA23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54C7ED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9950114" w14:textId="08867C82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4457373B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E998A" w14:textId="3C3D1826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852B6F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E0152B" w14:textId="7FA9E8D1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A4A32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98F647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0D2CCB9A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A8B8334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351478" w14:textId="69EE31DA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005F0A60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1DC2FD" w14:textId="6BB8E1A9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65CE5401" w14:textId="77777777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798866" w14:textId="3AFD920C" w:rsidR="005A4A32" w:rsidRPr="003C1D17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3C1D17">
              <w:rPr>
                <w:sz w:val="24"/>
                <w:szCs w:val="24"/>
                <w:cs/>
              </w:rPr>
              <w:t>ระดับ</w:t>
            </w:r>
            <w:r w:rsidRPr="003C1D17">
              <w:rPr>
                <w:sz w:val="24"/>
                <w:szCs w:val="24"/>
              </w:rPr>
              <w:t xml:space="preserve"> </w:t>
            </w:r>
            <w:r w:rsidR="00336745" w:rsidRPr="0033674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14:paraId="4C728952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610AE794" w14:textId="77777777" w:rsidR="005A4A32" w:rsidRPr="003C1D17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1D1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D2EFD" w:rsidRPr="00122D3A" w14:paraId="69D9DDE6" w14:textId="77777777" w:rsidTr="008B536A">
        <w:trPr>
          <w:trHeight w:val="261"/>
          <w:tblHeader/>
        </w:trPr>
        <w:tc>
          <w:tcPr>
            <w:tcW w:w="3328" w:type="dxa"/>
            <w:shd w:val="clear" w:color="auto" w:fill="auto"/>
            <w:vAlign w:val="bottom"/>
          </w:tcPr>
          <w:p w14:paraId="4464101F" w14:textId="77777777" w:rsidR="00CD2EFD" w:rsidRPr="003C1D17" w:rsidRDefault="00CD2EFD" w:rsidP="00446361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DCB4270" w14:textId="77777777" w:rsidR="00CD2EFD" w:rsidRPr="003C1D17" w:rsidRDefault="00CD2EFD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75" w:type="dxa"/>
            <w:gridSpan w:val="33"/>
            <w:vAlign w:val="bottom"/>
          </w:tcPr>
          <w:p w14:paraId="0898D2C1" w14:textId="02786370" w:rsidR="00CD2EFD" w:rsidRPr="003C1D17" w:rsidRDefault="00CD2EFD" w:rsidP="00A65C5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B5DA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46361" w:rsidRPr="00B304E2" w14:paraId="61C1FC0B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2B55E01" w14:textId="77777777" w:rsidR="00446361" w:rsidRPr="00B304E2" w:rsidRDefault="00446361" w:rsidP="00A65C5D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 w:rsidRPr="00B304E2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2E4540F" w14:textId="77777777" w:rsidR="00446361" w:rsidRPr="00B304E2" w:rsidRDefault="00446361" w:rsidP="00A65C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7C799B7D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04EF4A8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00CC0C0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44B58EC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9F210A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C3452A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6412F81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DC83A23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256B1520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816403F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8AB7FA3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64C6662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C009318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D17E339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874E3F1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7594D0C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27ED9D8D" w14:textId="77777777" w:rsidR="00446361" w:rsidRPr="00B304E2" w:rsidRDefault="00446361" w:rsidP="00A65C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202DB98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69EF1952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70" w:type="dxa"/>
          </w:tcPr>
          <w:p w14:paraId="14AB4B23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A6E4A38" w14:textId="3F73F593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4220B4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91780D3" w14:textId="460B7957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36" w:type="dxa"/>
            <w:gridSpan w:val="2"/>
          </w:tcPr>
          <w:p w14:paraId="45B61D4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68E2BF1" w14:textId="23FB8CE4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44636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38C61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15599E" w14:textId="26490625" w:rsidR="00446361" w:rsidRPr="00B304E2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1BF1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4915DCB7" w14:textId="197B3596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462</w:t>
            </w:r>
          </w:p>
        </w:tc>
        <w:tc>
          <w:tcPr>
            <w:tcW w:w="236" w:type="dxa"/>
            <w:gridSpan w:val="2"/>
          </w:tcPr>
          <w:p w14:paraId="66C1386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D9D1AFD" w14:textId="5C1546D1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236" w:type="dxa"/>
            <w:gridSpan w:val="2"/>
          </w:tcPr>
          <w:p w14:paraId="2F211A6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3FEA7A1" w14:textId="328450BB" w:rsidR="00446361" w:rsidRPr="00B304E2" w:rsidRDefault="00DF081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B71868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42EE57" w14:textId="1EC60D1C" w:rsidR="00446361" w:rsidRPr="00B304E2" w:rsidRDefault="00336745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</w:p>
        </w:tc>
        <w:tc>
          <w:tcPr>
            <w:tcW w:w="236" w:type="dxa"/>
            <w:gridSpan w:val="2"/>
          </w:tcPr>
          <w:p w14:paraId="1BBE5ED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714932C6" w14:textId="3464FC2B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463</w:t>
            </w:r>
          </w:p>
        </w:tc>
      </w:tr>
      <w:tr w:rsidR="00446361" w:rsidRPr="00B304E2" w14:paraId="445BB8AA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15329981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70" w:type="dxa"/>
          </w:tcPr>
          <w:p w14:paraId="5137A535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5EC9B6B2" w14:textId="07F1DFB0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B72BFB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C312B96" w14:textId="33C399B0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562198C" w14:textId="77777777" w:rsidR="00446361" w:rsidRPr="00446361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F7AD3AC" w14:textId="23310B92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172FB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8E9591" w14:textId="5FBA8C2F" w:rsidR="00446361" w:rsidRPr="003D2C62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D2C6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0C887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02DCC85B" w14:textId="2670E7CC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  <w:gridSpan w:val="2"/>
          </w:tcPr>
          <w:p w14:paraId="6AFF043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452159D" w14:textId="1A46F0DE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C14123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0B63DA" w14:textId="779B4AF7" w:rsidR="00446361" w:rsidRPr="00B304E2" w:rsidRDefault="00DF081B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0291E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EA4912D" w14:textId="4A60641C" w:rsidR="00446361" w:rsidRPr="00B304E2" w:rsidRDefault="00336745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236" w:type="dxa"/>
            <w:gridSpan w:val="2"/>
          </w:tcPr>
          <w:p w14:paraId="3A625D04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6A972B0E" w14:textId="2394A43F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234</w:t>
            </w:r>
          </w:p>
        </w:tc>
      </w:tr>
      <w:tr w:rsidR="00446361" w:rsidRPr="00B304E2" w14:paraId="6CDF044F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0DC81FE9" w14:textId="0CA0D922" w:rsidR="00446361" w:rsidRPr="00B304E2" w:rsidRDefault="00446361" w:rsidP="00446361">
            <w:pPr>
              <w:spacing w:line="240" w:lineRule="auto"/>
              <w:ind w:left="168" w:right="-90" w:hanging="182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70" w:type="dxa"/>
          </w:tcPr>
          <w:p w14:paraId="517CF26E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416D360F" w14:textId="73A33E13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5BFBDF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E7380B" w14:textId="0A3F9202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5DE83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9A3823E" w14:textId="18305980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C857C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DBF2D7" w14:textId="650D75F9" w:rsidR="00446361" w:rsidRPr="00B304E2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FFE68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  <w:vAlign w:val="bottom"/>
          </w:tcPr>
          <w:p w14:paraId="743B2992" w14:textId="4079272A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236" w:type="dxa"/>
            <w:gridSpan w:val="2"/>
            <w:vAlign w:val="bottom"/>
          </w:tcPr>
          <w:p w14:paraId="1CB6BB2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936A8F3" w14:textId="4D5A65DD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FC4DB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3D49DA" w14:textId="0A064DF3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437</w:t>
            </w:r>
          </w:p>
        </w:tc>
        <w:tc>
          <w:tcPr>
            <w:tcW w:w="236" w:type="dxa"/>
            <w:gridSpan w:val="2"/>
            <w:vAlign w:val="bottom"/>
          </w:tcPr>
          <w:p w14:paraId="7C47262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8EBC72" w14:textId="0993F950" w:rsidR="00446361" w:rsidRPr="00B304E2" w:rsidRDefault="006E459C" w:rsidP="006E459C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EE03004" w14:textId="77777777" w:rsidR="00446361" w:rsidRPr="00B304E2" w:rsidRDefault="00446361" w:rsidP="006E45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499ED1AF" w14:textId="3F8AD6BE" w:rsidR="00446361" w:rsidRPr="00B304E2" w:rsidRDefault="00336745" w:rsidP="006E459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437</w:t>
            </w:r>
          </w:p>
        </w:tc>
      </w:tr>
      <w:tr w:rsidR="00446361" w:rsidRPr="00B304E2" w14:paraId="42794E86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2B52D74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3B9DA491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29BF17F5" w14:textId="0C64BD0D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306DE3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98766AD" w14:textId="74730979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  <w:gridSpan w:val="2"/>
          </w:tcPr>
          <w:p w14:paraId="3A7AE95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85791EB" w14:textId="717DE0C7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85A4E2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135B01" w14:textId="30211F21" w:rsidR="00446361" w:rsidRPr="003D2C62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D2C6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96F43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03243E20" w14:textId="2565CF97" w:rsidR="00446361" w:rsidRPr="00B304E2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  <w:gridSpan w:val="2"/>
          </w:tcPr>
          <w:p w14:paraId="206FF81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28C5EA0" w14:textId="1A0C81DC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E16DE50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E5B9A21" w14:textId="32315F9D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  <w:gridSpan w:val="2"/>
          </w:tcPr>
          <w:p w14:paraId="0B34A02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CF0F2E6" w14:textId="1F2AD710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2A34FA0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0E328086" w14:textId="19C2A31A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</w:tr>
      <w:tr w:rsidR="00446361" w:rsidRPr="00B304E2" w14:paraId="5CDF3A78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2C64D36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C8CE4FC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5439859E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DC7D1B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5C55916" w14:textId="5F5BBC1C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EF7614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35BDB27" w14:textId="77777777" w:rsidR="00446361" w:rsidRPr="00446361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5F332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DE4147D" w14:textId="77777777" w:rsidR="00446361" w:rsidRPr="00B304E2" w:rsidRDefault="0044636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1F2D2A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7B88494D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70F9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729E815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DB9435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7597F62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F78821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D2425CB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ECAAA5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1FF6DF3F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3FAB7C18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AD2EB7A" w14:textId="77777777" w:rsidR="00446361" w:rsidRPr="00B304E2" w:rsidRDefault="00446361" w:rsidP="00446361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B304E2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A09804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13F48C20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7B063B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4EE573F" w14:textId="45D59F44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95D7B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D815A6D" w14:textId="77777777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676E45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237251" w14:textId="77777777" w:rsidR="00446361" w:rsidRPr="00B304E2" w:rsidRDefault="00446361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CE55F8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768F5AB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4973A8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8AD1B3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3F9120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5354740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7FB184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6DF0DD9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622FE3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277E9F21" w14:textId="77777777" w:rsidR="00446361" w:rsidRPr="00B304E2" w:rsidRDefault="00446361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6361" w:rsidRPr="00B304E2" w14:paraId="55A69C55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30C48D05" w14:textId="77777777" w:rsidR="00446361" w:rsidRPr="00B304E2" w:rsidRDefault="00446361" w:rsidP="00446361">
            <w:pPr>
              <w:spacing w:line="240" w:lineRule="auto"/>
              <w:ind w:left="168" w:right="-90" w:hanging="16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70" w:type="dxa"/>
          </w:tcPr>
          <w:p w14:paraId="7F62CCA8" w14:textId="77777777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C52530D" w14:textId="5F2BEBA2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D48E3AD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0534868" w14:textId="1FED8916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60D681E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B60126E" w14:textId="13287E31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AFCB66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1AF860" w14:textId="2834AD48" w:rsidR="00446361" w:rsidRPr="00541F57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571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B73910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571511DF" w14:textId="779DF307" w:rsidR="00446361" w:rsidRPr="00541F57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F081B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  <w:gridSpan w:val="2"/>
          </w:tcPr>
          <w:p w14:paraId="5E5B89F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8C92039" w14:textId="2F39FA6C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6E613D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393A639" w14:textId="0932633A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236" w:type="dxa"/>
            <w:gridSpan w:val="2"/>
          </w:tcPr>
          <w:p w14:paraId="625CBC5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AB30598" w14:textId="55732BBB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0EA48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16EB22E6" w14:textId="69D87F56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6E459C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720</w:t>
            </w:r>
          </w:p>
        </w:tc>
      </w:tr>
      <w:tr w:rsidR="00446361" w:rsidRPr="00B304E2" w14:paraId="7A0284F5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73C84D5B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B304E2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64C8C26" w14:textId="77777777" w:rsidR="00446361" w:rsidRPr="00823AF1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1A983D2" w14:textId="79666C8B" w:rsidR="00446361" w:rsidRPr="00B304E2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F32C5F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9E24550" w14:textId="22132E9B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889F623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FB48205" w14:textId="0C0EA0E1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ECC379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13C1A3" w14:textId="7A7DB189" w:rsidR="00446361" w:rsidRPr="00541F57" w:rsidRDefault="00336745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F86B65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1D3CF216" w14:textId="75997F4A" w:rsidR="00446361" w:rsidRPr="00541F57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DF081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  <w:gridSpan w:val="2"/>
          </w:tcPr>
          <w:p w14:paraId="461FFB2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3F2D3BE" w14:textId="531459D1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B2124A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B747ACC" w14:textId="23F46DF6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6E459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  <w:gridSpan w:val="2"/>
          </w:tcPr>
          <w:p w14:paraId="7E97BCBF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1E30E705" w14:textId="29003E07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51B799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1A1385D9" w14:textId="5F7D1541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6E459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446361" w:rsidRPr="00B304E2" w14:paraId="6F9280A3" w14:textId="77777777" w:rsidTr="008B536A">
        <w:trPr>
          <w:trHeight w:val="261"/>
        </w:trPr>
        <w:tc>
          <w:tcPr>
            <w:tcW w:w="3328" w:type="dxa"/>
            <w:shd w:val="clear" w:color="auto" w:fill="auto"/>
          </w:tcPr>
          <w:p w14:paraId="4DB3B4DF" w14:textId="77777777" w:rsidR="00446361" w:rsidRPr="00B304E2" w:rsidRDefault="00446361" w:rsidP="00446361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B304E2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</w:tcPr>
          <w:p w14:paraId="022EB13F" w14:textId="77777777" w:rsidR="00446361" w:rsidRPr="00823AF1" w:rsidRDefault="00446361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4527662" w14:textId="6D953428" w:rsidR="00446361" w:rsidRPr="00B304E2" w:rsidRDefault="00336745" w:rsidP="00446361">
            <w:pPr>
              <w:pStyle w:val="acctfourfigures"/>
              <w:tabs>
                <w:tab w:val="clear" w:pos="765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236" w:type="dxa"/>
            <w:gridSpan w:val="2"/>
          </w:tcPr>
          <w:p w14:paraId="7A9465C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A120593" w14:textId="7D0A465D" w:rsidR="00446361" w:rsidRPr="00B304E2" w:rsidRDefault="00336745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  <w:gridSpan w:val="2"/>
          </w:tcPr>
          <w:p w14:paraId="106C9061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FEB80A7" w14:textId="5C4E233E" w:rsidR="00446361" w:rsidRPr="00B304E2" w:rsidRDefault="00446361" w:rsidP="00DF081B">
            <w:pPr>
              <w:pStyle w:val="acctfourfigures"/>
              <w:tabs>
                <w:tab w:val="clear" w:pos="765"/>
              </w:tabs>
              <w:spacing w:line="240" w:lineRule="auto"/>
              <w:ind w:left="-14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34EF8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1E98B2A" w14:textId="0BD29AA0" w:rsidR="00446361" w:rsidRPr="00541F57" w:rsidRDefault="00DF081B" w:rsidP="00C96B3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8C8287" w14:textId="77777777" w:rsidR="00446361" w:rsidRPr="00541F57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14:paraId="74785EB0" w14:textId="4877CCF7" w:rsidR="00446361" w:rsidRPr="00541F57" w:rsidRDefault="00336745" w:rsidP="00DF081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236" w:type="dxa"/>
            <w:gridSpan w:val="2"/>
          </w:tcPr>
          <w:p w14:paraId="48D58A7C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432E9D53" w14:textId="6C58A552" w:rsidR="00446361" w:rsidRPr="00B304E2" w:rsidRDefault="00DF081B" w:rsidP="00DF081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E5650AB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0618FF5" w14:textId="6F0C83F5" w:rsidR="00446361" w:rsidRPr="00B304E2" w:rsidRDefault="00336745" w:rsidP="00DF081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236" w:type="dxa"/>
            <w:gridSpan w:val="2"/>
          </w:tcPr>
          <w:p w14:paraId="39DC69C5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7D27425" w14:textId="24B002C8" w:rsidR="00446361" w:rsidRPr="00B304E2" w:rsidRDefault="006E459C" w:rsidP="00DF081B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FBEA5E7" w14:textId="77777777" w:rsidR="00446361" w:rsidRPr="00B304E2" w:rsidRDefault="00446361" w:rsidP="0044636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14:paraId="0FEF6F6E" w14:textId="071D417C" w:rsidR="00446361" w:rsidRPr="00B304E2" w:rsidRDefault="00336745" w:rsidP="00DF08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272</w:t>
            </w:r>
          </w:p>
        </w:tc>
      </w:tr>
    </w:tbl>
    <w:p w14:paraId="1774913B" w14:textId="6DF452BB" w:rsidR="0083043F" w:rsidRDefault="0083043F"/>
    <w:p w14:paraId="7AE82CA5" w14:textId="77777777" w:rsidR="0083043F" w:rsidRDefault="0083043F">
      <w:r>
        <w:rPr>
          <w:cs/>
        </w:rPr>
        <w:br w:type="page"/>
      </w:r>
    </w:p>
    <w:tbl>
      <w:tblPr>
        <w:tblW w:w="147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66"/>
        <w:gridCol w:w="1264"/>
        <w:gridCol w:w="247"/>
        <w:gridCol w:w="1103"/>
        <w:gridCol w:w="236"/>
        <w:gridCol w:w="1170"/>
        <w:gridCol w:w="236"/>
        <w:gridCol w:w="968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900"/>
      </w:tblGrid>
      <w:tr w:rsidR="007B74B1" w14:paraId="56473505" w14:textId="77777777" w:rsidTr="002561B7">
        <w:trPr>
          <w:trHeight w:val="261"/>
        </w:trPr>
        <w:tc>
          <w:tcPr>
            <w:tcW w:w="3870" w:type="dxa"/>
            <w:vAlign w:val="bottom"/>
          </w:tcPr>
          <w:p w14:paraId="42C1403D" w14:textId="77777777" w:rsidR="007B74B1" w:rsidRDefault="007B74B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0ACA48DE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590" w:type="dxa"/>
            <w:gridSpan w:val="17"/>
            <w:vAlign w:val="bottom"/>
            <w:hideMark/>
          </w:tcPr>
          <w:p w14:paraId="0D5A24EC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B74B1" w14:paraId="3629EB2F" w14:textId="77777777" w:rsidTr="00A65C5D">
        <w:trPr>
          <w:trHeight w:val="261"/>
        </w:trPr>
        <w:tc>
          <w:tcPr>
            <w:tcW w:w="3870" w:type="dxa"/>
            <w:vAlign w:val="bottom"/>
          </w:tcPr>
          <w:p w14:paraId="04C9DF01" w14:textId="77777777" w:rsidR="007B74B1" w:rsidRDefault="007B74B1" w:rsidP="00A65C5D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4F7CE934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04" w:type="dxa"/>
            <w:gridSpan w:val="9"/>
            <w:vAlign w:val="bottom"/>
            <w:hideMark/>
          </w:tcPr>
          <w:p w14:paraId="060B4071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B3ECA4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298A3542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14:paraId="166372AF" w14:textId="77777777" w:rsidTr="005A5083">
        <w:trPr>
          <w:trHeight w:val="261"/>
        </w:trPr>
        <w:tc>
          <w:tcPr>
            <w:tcW w:w="3870" w:type="dxa"/>
            <w:vAlign w:val="bottom"/>
            <w:hideMark/>
          </w:tcPr>
          <w:p w14:paraId="01304B7C" w14:textId="4605FFED" w:rsidR="005A4A32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66" w:type="dxa"/>
            <w:vAlign w:val="bottom"/>
          </w:tcPr>
          <w:p w14:paraId="34CC8C9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456A1000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0F4B3CF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A2BD94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</w:p>
          <w:p w14:paraId="50270F27" w14:textId="7C4FA523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47" w:type="dxa"/>
          </w:tcPr>
          <w:p w14:paraId="057D1B28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vAlign w:val="bottom"/>
            <w:hideMark/>
          </w:tcPr>
          <w:p w14:paraId="28585C61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B87905E" w14:textId="60DCB779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ABA40E4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26581D08" w14:textId="1B5C9C05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D5E8A35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vAlign w:val="bottom"/>
            <w:hideMark/>
          </w:tcPr>
          <w:p w14:paraId="4EE8E5F9" w14:textId="308168CB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A4A32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7CB6FAD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3288211B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B6AD9CF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D329B3D" w14:textId="6C853732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97A401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1FA60EB" w14:textId="6E05E59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D64DCAE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6172D9B9" w14:textId="6A96FA9F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336745" w:rsidRPr="0033674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E17783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56C4A19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B74B1" w14:paraId="0864212C" w14:textId="77777777" w:rsidTr="002561B7">
        <w:trPr>
          <w:trHeight w:val="261"/>
        </w:trPr>
        <w:tc>
          <w:tcPr>
            <w:tcW w:w="3870" w:type="dxa"/>
          </w:tcPr>
          <w:p w14:paraId="00334FA3" w14:textId="77777777" w:rsidR="007B74B1" w:rsidRDefault="007B74B1" w:rsidP="00A65C5D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66" w:type="dxa"/>
          </w:tcPr>
          <w:p w14:paraId="4B82CC33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90" w:type="dxa"/>
            <w:gridSpan w:val="17"/>
            <w:hideMark/>
          </w:tcPr>
          <w:p w14:paraId="73E08BE7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B74B1" w14:paraId="2405A92C" w14:textId="77777777" w:rsidTr="00A65C5D">
        <w:trPr>
          <w:trHeight w:val="261"/>
        </w:trPr>
        <w:tc>
          <w:tcPr>
            <w:tcW w:w="3870" w:type="dxa"/>
            <w:hideMark/>
          </w:tcPr>
          <w:p w14:paraId="04593907" w14:textId="77777777" w:rsidR="007B74B1" w:rsidRDefault="007B74B1" w:rsidP="00A65C5D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6DED832D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4BCE5A0C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46614C36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DB582E5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6B4569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2AC27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A33A4D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8003F31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C84FC8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D812E6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59A4D8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5E18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793FEB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A9618B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3E6E76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52059C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209730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54BDE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74B1" w14:paraId="10624404" w14:textId="77777777" w:rsidTr="007B74B1">
        <w:trPr>
          <w:trHeight w:val="261"/>
        </w:trPr>
        <w:tc>
          <w:tcPr>
            <w:tcW w:w="3870" w:type="dxa"/>
            <w:hideMark/>
          </w:tcPr>
          <w:p w14:paraId="0837D28E" w14:textId="77777777" w:rsidR="007B74B1" w:rsidRDefault="007B74B1" w:rsidP="00A65C5D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66" w:type="dxa"/>
          </w:tcPr>
          <w:p w14:paraId="609555B2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5C056BC6" w14:textId="6E1D2704" w:rsidR="007B74B1" w:rsidRDefault="00FC472F" w:rsidP="00A65C5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7046A2A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F69A1ED" w14:textId="76C6AF06" w:rsidR="007B74B1" w:rsidRDefault="00FC472F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275E4AD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D2AA0C" w14:textId="5976D1D6" w:rsidR="007B74B1" w:rsidRDefault="00FC472F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FD26919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0616BCA7" w14:textId="1A239BDF" w:rsidR="007B74B1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14FFA9B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44DDF07" w14:textId="4C6F6FC4" w:rsidR="007B74B1" w:rsidRDefault="00336745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A71FDC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210319" w14:textId="1A365704" w:rsidR="007B74B1" w:rsidRDefault="002561B7" w:rsidP="00A65C5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780A71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D9691AB" w14:textId="15E4661C" w:rsidR="007B74B1" w:rsidRDefault="002561B7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45F1A1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F781348" w14:textId="568E9C34" w:rsidR="007B74B1" w:rsidRDefault="00336745" w:rsidP="00A65C5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C889CD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F54B9A" w14:textId="2597E26F" w:rsidR="007B74B1" w:rsidRDefault="00336745" w:rsidP="0074757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7B74B1" w14:paraId="1089F898" w14:textId="77777777" w:rsidTr="007B74B1">
        <w:trPr>
          <w:trHeight w:val="261"/>
        </w:trPr>
        <w:tc>
          <w:tcPr>
            <w:tcW w:w="3870" w:type="dxa"/>
            <w:hideMark/>
          </w:tcPr>
          <w:p w14:paraId="24D8049A" w14:textId="77777777" w:rsidR="007B74B1" w:rsidRDefault="007B74B1" w:rsidP="00A65C5D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6" w:type="dxa"/>
          </w:tcPr>
          <w:p w14:paraId="0E3555CD" w14:textId="77777777" w:rsidR="007B74B1" w:rsidRDefault="007B74B1" w:rsidP="00A65C5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F294263" w14:textId="140A5FFA" w:rsidR="007B74B1" w:rsidRDefault="00FC472F" w:rsidP="00A65C5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CE48A2F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46960C15" w14:textId="2D78FFBF" w:rsidR="007B74B1" w:rsidRDefault="00FC472F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55A67C3" w14:textId="77777777" w:rsidR="007B74B1" w:rsidRDefault="007B74B1" w:rsidP="00A65C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784B470E" w14:textId="6D7404E4" w:rsidR="007B74B1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7AF1CC28" w14:textId="77777777" w:rsidR="007B74B1" w:rsidRDefault="007B74B1" w:rsidP="00A65C5D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29322646" w14:textId="5DC55722" w:rsidR="007B74B1" w:rsidRDefault="00FC472F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3F31C22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8AE985" w14:textId="0F0DE2B0" w:rsidR="007B74B1" w:rsidRDefault="00336745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0C2D4A6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8BA536" w14:textId="2F63A4D0" w:rsidR="007B74B1" w:rsidRDefault="002561B7" w:rsidP="00A65C5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84DDC03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FE3F4C" w14:textId="148CD03E" w:rsidR="007B74B1" w:rsidRDefault="002561B7" w:rsidP="00A65C5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CF2924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F6A1E86" w14:textId="75CFA271" w:rsidR="007B74B1" w:rsidRDefault="00336745" w:rsidP="00A65C5D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4521C95B" w14:textId="77777777" w:rsidR="007B74B1" w:rsidRDefault="007B74B1" w:rsidP="00A65C5D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C367742" w14:textId="0F7AEF81" w:rsidR="007B74B1" w:rsidRDefault="00336745" w:rsidP="00A65C5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5A4A32" w14:paraId="4D3C0A54" w14:textId="77777777" w:rsidTr="00A65C5D">
        <w:trPr>
          <w:trHeight w:val="261"/>
        </w:trPr>
        <w:tc>
          <w:tcPr>
            <w:tcW w:w="3870" w:type="dxa"/>
            <w:hideMark/>
          </w:tcPr>
          <w:p w14:paraId="18129BFD" w14:textId="77777777" w:rsidR="005A4A32" w:rsidRDefault="005A4A32" w:rsidP="005A4A32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6" w:type="dxa"/>
          </w:tcPr>
          <w:p w14:paraId="1CF6F84D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49A06F13" w14:textId="2307DE7E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2AD20239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55AC01C6" w14:textId="5DE5EDB0" w:rsidR="005A4A32" w:rsidRPr="00747576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757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2CCE431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B0EC8" w14:textId="4D390042" w:rsidR="005A4A32" w:rsidRPr="00747576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552E679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1860854E" w14:textId="52FEA38E" w:rsidR="005A4A32" w:rsidRPr="00860C6B" w:rsidRDefault="00336745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5A4A32" w:rsidRPr="00747576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346</w:t>
            </w:r>
          </w:p>
        </w:tc>
        <w:tc>
          <w:tcPr>
            <w:tcW w:w="236" w:type="dxa"/>
          </w:tcPr>
          <w:p w14:paraId="49E6B08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320F889B" w14:textId="500C7879" w:rsidR="005A4A32" w:rsidRPr="00860C6B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5A4A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346</w:t>
            </w:r>
          </w:p>
        </w:tc>
        <w:tc>
          <w:tcPr>
            <w:tcW w:w="236" w:type="dxa"/>
          </w:tcPr>
          <w:p w14:paraId="18F8806C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063681C" w14:textId="2DAA4C35" w:rsidR="005A4A32" w:rsidRPr="00860C6B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09DA87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4B5533E6" w14:textId="23B21A90" w:rsidR="005A4A32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367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A4A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67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  <w:tc>
          <w:tcPr>
            <w:tcW w:w="236" w:type="dxa"/>
          </w:tcPr>
          <w:p w14:paraId="1EB4E7C2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2BB1DB" w14:textId="48D2D137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052D0C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7AF612CC" w14:textId="77BB45D8" w:rsidR="005A4A32" w:rsidRDefault="00336745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367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A4A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67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5A4A32" w14:paraId="56DCDD19" w14:textId="77777777" w:rsidTr="007B74B1">
        <w:trPr>
          <w:trHeight w:val="261"/>
        </w:trPr>
        <w:tc>
          <w:tcPr>
            <w:tcW w:w="3870" w:type="dxa"/>
            <w:hideMark/>
          </w:tcPr>
          <w:p w14:paraId="136519DA" w14:textId="77777777" w:rsidR="005A4A32" w:rsidRDefault="005A4A32" w:rsidP="005A4A32">
            <w:pPr>
              <w:ind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289D71CD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3B238264" w14:textId="5D560199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C4E03A7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37EF08E4" w14:textId="6F908F04" w:rsidR="005A4A32" w:rsidRPr="00747576" w:rsidRDefault="00336745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6834E9E5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FDD294" w14:textId="284C665B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84502F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5304DB70" w14:textId="21DFF9EC" w:rsidR="005A4A32" w:rsidRDefault="005A4A32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C6332A6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049AF7C7" w14:textId="73B81F31" w:rsidR="005A4A32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48204F4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A8F3E27" w14:textId="195E2865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4501758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0F9C2ECA" w14:textId="5F4B05D5" w:rsidR="005A4A32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75BBA81D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B2D4B3C" w14:textId="7008DEA7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AC097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9F353A7" w14:textId="13DA7E38" w:rsidR="005A4A32" w:rsidRDefault="00336745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</w:tr>
      <w:tr w:rsidR="005A4A32" w14:paraId="1927D254" w14:textId="77777777" w:rsidTr="00A65C5D">
        <w:trPr>
          <w:trHeight w:val="261"/>
        </w:trPr>
        <w:tc>
          <w:tcPr>
            <w:tcW w:w="3870" w:type="dxa"/>
          </w:tcPr>
          <w:p w14:paraId="721AE118" w14:textId="77777777" w:rsidR="005A4A32" w:rsidRDefault="005A4A32" w:rsidP="005A4A32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0C3A4DD5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33C89E7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327372DA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209DD34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F77DCB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5B6DF6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2965E84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DB4DA3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E24A89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F650B5C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271CC7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2BD0D5A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B60AAB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7C3F4D8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95018C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693418" w14:textId="77777777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06D90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77F611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4A32" w14:paraId="54ADDF43" w14:textId="77777777" w:rsidTr="00A65C5D">
        <w:trPr>
          <w:trHeight w:val="261"/>
        </w:trPr>
        <w:tc>
          <w:tcPr>
            <w:tcW w:w="3870" w:type="dxa"/>
            <w:hideMark/>
          </w:tcPr>
          <w:p w14:paraId="27BCA66D" w14:textId="77777777" w:rsidR="005A4A32" w:rsidRDefault="005A4A32" w:rsidP="005A4A32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0B496922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1A530669" w14:textId="77777777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7E29A170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E2347D7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A87CA36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6561EB" w14:textId="7777777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A6A4838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A6149A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152BC04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E03E270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6129544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1F51C7B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3527F2A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EE537FD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A1B48F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98AF03" w14:textId="77777777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7ED07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1159C7" w14:textId="77777777" w:rsidR="005A4A32" w:rsidRDefault="005A4A32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4A32" w14:paraId="04035728" w14:textId="77777777" w:rsidTr="007B74B1">
        <w:trPr>
          <w:trHeight w:val="261"/>
        </w:trPr>
        <w:tc>
          <w:tcPr>
            <w:tcW w:w="3870" w:type="dxa"/>
            <w:hideMark/>
          </w:tcPr>
          <w:p w14:paraId="2D5B017B" w14:textId="77777777" w:rsidR="005A4A32" w:rsidRPr="007B74B1" w:rsidRDefault="005A4A32" w:rsidP="005A4A32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6" w:type="dxa"/>
          </w:tcPr>
          <w:p w14:paraId="175493F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2BE359E" w14:textId="75A13121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61BA6AB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DD5D7C6" w14:textId="33835695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FC37EE7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E831B1" w14:textId="38131DF3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BC741F8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063AABE0" w14:textId="5D8A0240" w:rsidR="005A4A32" w:rsidRPr="00860C6B" w:rsidRDefault="00336745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A4A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</w:tcPr>
          <w:p w14:paraId="13E06F9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426BF91" w14:textId="1B14D48C" w:rsidR="005A4A32" w:rsidRPr="00860C6B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A4A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</w:tcPr>
          <w:p w14:paraId="7D8FD5D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20CAEB2" w14:textId="4E2BA89D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969EAF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C526602" w14:textId="7C8D3F0B" w:rsidR="005A4A32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5A4A32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406</w:t>
            </w:r>
          </w:p>
        </w:tc>
        <w:tc>
          <w:tcPr>
            <w:tcW w:w="236" w:type="dxa"/>
          </w:tcPr>
          <w:p w14:paraId="70202AAC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12016C" w14:textId="19795421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6CD464E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0EEF69" w14:textId="2C43E001" w:rsidR="005A4A32" w:rsidRDefault="00336745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5A4A32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406</w:t>
            </w:r>
          </w:p>
        </w:tc>
      </w:tr>
      <w:tr w:rsidR="005A4A32" w14:paraId="043EA1E2" w14:textId="77777777" w:rsidTr="007B74B1">
        <w:trPr>
          <w:trHeight w:val="261"/>
        </w:trPr>
        <w:tc>
          <w:tcPr>
            <w:tcW w:w="3870" w:type="dxa"/>
            <w:hideMark/>
          </w:tcPr>
          <w:p w14:paraId="0F333C00" w14:textId="77777777" w:rsidR="005A4A32" w:rsidRDefault="005A4A32" w:rsidP="005A4A32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3B9194C2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5B049843" w14:textId="17397A66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A522E9C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</w:tcPr>
          <w:p w14:paraId="1DD30292" w14:textId="0B6F40C7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3166418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0ACA61" w14:textId="78BCC790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02C707" w14:textId="77777777" w:rsidR="005A4A32" w:rsidRDefault="005A4A32" w:rsidP="005A4A32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F9A1E94" w14:textId="490090FC" w:rsidR="005A4A32" w:rsidRDefault="00336745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5A4A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236" w:type="dxa"/>
          </w:tcPr>
          <w:p w14:paraId="4693CEBC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F6EDA44" w14:textId="2D316DC2" w:rsidR="005A4A32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5A4A32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236" w:type="dxa"/>
          </w:tcPr>
          <w:p w14:paraId="4AB81F9F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A1E417" w14:textId="41A734D6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B80B37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C93140C" w14:textId="4A0EA13D" w:rsidR="005A4A32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5A4A32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247</w:t>
            </w:r>
          </w:p>
        </w:tc>
        <w:tc>
          <w:tcPr>
            <w:tcW w:w="236" w:type="dxa"/>
          </w:tcPr>
          <w:p w14:paraId="2174ECC0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AB33CE" w14:textId="1A5D2641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EF2633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994D7E" w14:textId="44E6F9E4" w:rsidR="005A4A32" w:rsidRDefault="00336745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5A4A32">
              <w:rPr>
                <w:rFonts w:ascii="Angsana New" w:hAnsi="Angsana New"/>
                <w:sz w:val="24"/>
                <w:szCs w:val="24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/>
              </w:rPr>
              <w:t>247</w:t>
            </w:r>
          </w:p>
        </w:tc>
      </w:tr>
      <w:tr w:rsidR="005A4A32" w14:paraId="639561AB" w14:textId="77777777" w:rsidTr="007B74B1">
        <w:trPr>
          <w:trHeight w:val="261"/>
        </w:trPr>
        <w:tc>
          <w:tcPr>
            <w:tcW w:w="3870" w:type="dxa"/>
            <w:hideMark/>
          </w:tcPr>
          <w:p w14:paraId="71D51D09" w14:textId="77777777" w:rsidR="005A4A32" w:rsidRDefault="005A4A32" w:rsidP="005A4A32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6" w:type="dxa"/>
          </w:tcPr>
          <w:p w14:paraId="17C7DC7B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4" w:type="dxa"/>
          </w:tcPr>
          <w:p w14:paraId="6962180C" w14:textId="4479C33F" w:rsidR="005A4A32" w:rsidRDefault="005A4A32" w:rsidP="005A4A3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3417B7E" w14:textId="77777777" w:rsidR="005A4A32" w:rsidRDefault="005A4A32" w:rsidP="005A4A32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</w:tcPr>
          <w:p w14:paraId="322B89A2" w14:textId="7AA3F422" w:rsidR="005A4A32" w:rsidRDefault="00336745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36" w:type="dxa"/>
          </w:tcPr>
          <w:p w14:paraId="4B4BE53E" w14:textId="77777777" w:rsidR="005A4A32" w:rsidRDefault="005A4A32" w:rsidP="005A4A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9A649C0" w14:textId="18B5DCCC" w:rsidR="005A4A32" w:rsidRDefault="005A4A32" w:rsidP="005A4A32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B681681" w14:textId="77777777" w:rsidR="005A4A32" w:rsidRDefault="005A4A32" w:rsidP="005A4A32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</w:tcPr>
          <w:p w14:paraId="23341ED8" w14:textId="03A7E64B" w:rsidR="005A4A32" w:rsidRPr="00747576" w:rsidRDefault="005A4A32" w:rsidP="005A4A3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7576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18FFEFD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2C36046E" w14:textId="03769614" w:rsidR="005A4A32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36" w:type="dxa"/>
          </w:tcPr>
          <w:p w14:paraId="2F54C59B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622D9663" w14:textId="4977C3F2" w:rsidR="005A4A32" w:rsidRDefault="005A4A32" w:rsidP="005A4A32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EF2DF5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</w:tcPr>
          <w:p w14:paraId="37C2C940" w14:textId="703D1C0F" w:rsidR="005A4A32" w:rsidRDefault="00336745" w:rsidP="005A4A3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36" w:type="dxa"/>
          </w:tcPr>
          <w:p w14:paraId="46AF6D66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14:paraId="5304B107" w14:textId="4429DD29" w:rsidR="005A4A32" w:rsidRDefault="005A4A32" w:rsidP="005A4A3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608449D" w14:textId="77777777" w:rsidR="005A4A32" w:rsidRDefault="005A4A32" w:rsidP="005A4A32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63D2A88" w14:textId="52FBCB12" w:rsidR="005A4A32" w:rsidRDefault="00336745" w:rsidP="005A4A3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395</w:t>
            </w:r>
          </w:p>
        </w:tc>
      </w:tr>
    </w:tbl>
    <w:p w14:paraId="6E9FB1B0" w14:textId="11D65E97" w:rsidR="00F20DB7" w:rsidRDefault="00F20DB7" w:rsidP="00F20DB7">
      <w:pPr>
        <w:spacing w:line="240" w:lineRule="auto"/>
        <w:rPr>
          <w:sz w:val="20"/>
          <w:szCs w:val="20"/>
        </w:rPr>
      </w:pPr>
    </w:p>
    <w:p w14:paraId="67F78E1C" w14:textId="1F13BE69" w:rsidR="00860C6B" w:rsidRDefault="00860C6B" w:rsidP="00F20DB7">
      <w:pPr>
        <w:spacing w:line="240" w:lineRule="auto"/>
        <w:rPr>
          <w:sz w:val="20"/>
          <w:szCs w:val="20"/>
        </w:rPr>
      </w:pPr>
    </w:p>
    <w:p w14:paraId="537C8DBF" w14:textId="3F2230E7" w:rsidR="007B74B1" w:rsidRDefault="007B7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  <w:cs/>
        </w:rPr>
        <w:br w:type="page"/>
      </w:r>
    </w:p>
    <w:tbl>
      <w:tblPr>
        <w:tblW w:w="147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66"/>
        <w:gridCol w:w="1264"/>
        <w:gridCol w:w="247"/>
        <w:gridCol w:w="1103"/>
        <w:gridCol w:w="236"/>
        <w:gridCol w:w="1170"/>
        <w:gridCol w:w="236"/>
        <w:gridCol w:w="968"/>
        <w:gridCol w:w="236"/>
        <w:gridCol w:w="844"/>
        <w:gridCol w:w="236"/>
        <w:gridCol w:w="844"/>
        <w:gridCol w:w="236"/>
        <w:gridCol w:w="844"/>
        <w:gridCol w:w="236"/>
        <w:gridCol w:w="754"/>
        <w:gridCol w:w="236"/>
        <w:gridCol w:w="900"/>
      </w:tblGrid>
      <w:tr w:rsidR="00860C6B" w14:paraId="1300E216" w14:textId="77777777" w:rsidTr="007B74B1">
        <w:trPr>
          <w:trHeight w:val="261"/>
        </w:trPr>
        <w:tc>
          <w:tcPr>
            <w:tcW w:w="3870" w:type="dxa"/>
            <w:vAlign w:val="bottom"/>
          </w:tcPr>
          <w:p w14:paraId="6B3E14FF" w14:textId="77777777" w:rsidR="00860C6B" w:rsidRDefault="00860C6B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47B85E4B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590" w:type="dxa"/>
            <w:gridSpan w:val="17"/>
            <w:vAlign w:val="bottom"/>
            <w:hideMark/>
          </w:tcPr>
          <w:p w14:paraId="07062D34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60C6B" w14:paraId="30983068" w14:textId="77777777" w:rsidTr="007B74B1">
        <w:trPr>
          <w:trHeight w:val="261"/>
        </w:trPr>
        <w:tc>
          <w:tcPr>
            <w:tcW w:w="3870" w:type="dxa"/>
            <w:vAlign w:val="bottom"/>
          </w:tcPr>
          <w:p w14:paraId="23EE1054" w14:textId="77777777" w:rsidR="00860C6B" w:rsidRDefault="00860C6B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7EF5320A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04" w:type="dxa"/>
            <w:gridSpan w:val="9"/>
            <w:vAlign w:val="bottom"/>
            <w:hideMark/>
          </w:tcPr>
          <w:p w14:paraId="1F8DAD6F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434249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44529E85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A4A32" w14:paraId="52EEB2A1" w14:textId="77777777" w:rsidTr="005A5083">
        <w:trPr>
          <w:trHeight w:val="261"/>
        </w:trPr>
        <w:tc>
          <w:tcPr>
            <w:tcW w:w="3870" w:type="dxa"/>
            <w:vAlign w:val="bottom"/>
            <w:hideMark/>
          </w:tcPr>
          <w:p w14:paraId="5985C252" w14:textId="39E85F05" w:rsidR="005A4A32" w:rsidRDefault="005A4A32" w:rsidP="005A4A32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336745" w:rsidRPr="00336745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66" w:type="dxa"/>
            <w:vAlign w:val="bottom"/>
          </w:tcPr>
          <w:p w14:paraId="7B7CBAFF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3A0E5183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59DD0A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81A94A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มูลค่ายุติธรรม </w:t>
            </w:r>
            <w:r w:rsidRPr="005A4A32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เครื่องมือที่ใช้ในการป้องกัน</w:t>
            </w:r>
          </w:p>
          <w:p w14:paraId="66FD5292" w14:textId="754861DB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47" w:type="dxa"/>
          </w:tcPr>
          <w:p w14:paraId="1F55A70C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vAlign w:val="bottom"/>
            <w:hideMark/>
          </w:tcPr>
          <w:p w14:paraId="2D7F726B" w14:textId="77777777" w:rsidR="005A4A32" w:rsidRPr="005A4A32" w:rsidRDefault="005A4A32" w:rsidP="005A4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33F64270" w14:textId="0D553124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5F9CA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340A7875" w14:textId="0C01EE03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0BBF1A8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vAlign w:val="bottom"/>
            <w:hideMark/>
          </w:tcPr>
          <w:p w14:paraId="153262A5" w14:textId="4F5F917E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A4A32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A4A32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8FF18A7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7D6187CB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1A381BE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18B50767" w14:textId="23CE04AE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3E9C8CA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AC8ED6F" w14:textId="6AA39845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36745" w:rsidRPr="0033674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949A580" w14:textId="77777777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595EE1CF" w14:textId="4A81CDE3" w:rsidR="005A4A32" w:rsidRDefault="005A4A32" w:rsidP="005A4A32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ระดับ </w:t>
            </w:r>
            <w:r w:rsidR="00336745" w:rsidRPr="0033674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809B8E3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806AB84" w14:textId="77777777" w:rsidR="005A4A32" w:rsidRDefault="005A4A32" w:rsidP="005A4A3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60C6B" w14:paraId="06F260B1" w14:textId="77777777" w:rsidTr="007B74B1">
        <w:trPr>
          <w:trHeight w:val="261"/>
        </w:trPr>
        <w:tc>
          <w:tcPr>
            <w:tcW w:w="3870" w:type="dxa"/>
          </w:tcPr>
          <w:p w14:paraId="2A47B5DD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66" w:type="dxa"/>
          </w:tcPr>
          <w:p w14:paraId="1C189DE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90" w:type="dxa"/>
            <w:gridSpan w:val="17"/>
            <w:hideMark/>
          </w:tcPr>
          <w:p w14:paraId="776F613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860C6B" w14:paraId="1D895EE8" w14:textId="77777777" w:rsidTr="007B74B1">
        <w:trPr>
          <w:trHeight w:val="261"/>
        </w:trPr>
        <w:tc>
          <w:tcPr>
            <w:tcW w:w="3870" w:type="dxa"/>
            <w:hideMark/>
          </w:tcPr>
          <w:p w14:paraId="1B741FC6" w14:textId="77777777" w:rsidR="00860C6B" w:rsidRDefault="00860C6B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50F3AE9E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2F7ECC60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2E7344B6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71FB8A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FCDEC0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FA490A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D0BD9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5405B267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99F8E0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ED92F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2B4B92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AFEEAF9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8F825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1A48B4B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808CCC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EA62BB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757B4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1C80E3" w14:textId="77777777" w:rsidR="00860C6B" w:rsidRDefault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2FD1FCA3" w14:textId="77777777" w:rsidTr="007B74B1">
        <w:trPr>
          <w:trHeight w:val="261"/>
        </w:trPr>
        <w:tc>
          <w:tcPr>
            <w:tcW w:w="3870" w:type="dxa"/>
            <w:hideMark/>
          </w:tcPr>
          <w:p w14:paraId="3A0AA6F9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ตราสารหนี้และตราสารทุน</w:t>
            </w:r>
          </w:p>
        </w:tc>
        <w:tc>
          <w:tcPr>
            <w:tcW w:w="266" w:type="dxa"/>
          </w:tcPr>
          <w:p w14:paraId="45B47D3E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383584BF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8326954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hideMark/>
          </w:tcPr>
          <w:p w14:paraId="40FFA278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A089F40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27D222EF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392E5A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  <w:hideMark/>
          </w:tcPr>
          <w:p w14:paraId="7580B4F8" w14:textId="38980E86" w:rsidR="00860C6B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5AB799D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7E656F0C" w14:textId="7CEAB692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462189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256552A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0DECD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2440A56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4D665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0F5C4DC2" w14:textId="4B97F638" w:rsidR="00860C6B" w:rsidRDefault="00336745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31FD4C1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731E2AD" w14:textId="2BEAFFE6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860C6B" w14:paraId="261FBECD" w14:textId="77777777" w:rsidTr="007B74B1">
        <w:trPr>
          <w:trHeight w:val="261"/>
        </w:trPr>
        <w:tc>
          <w:tcPr>
            <w:tcW w:w="3870" w:type="dxa"/>
            <w:hideMark/>
          </w:tcPr>
          <w:p w14:paraId="25D5C15F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66" w:type="dxa"/>
          </w:tcPr>
          <w:p w14:paraId="14683048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7C10FAAB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326D5B06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  <w:hideMark/>
          </w:tcPr>
          <w:p w14:paraId="2849B40C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E8CF30C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hideMark/>
          </w:tcPr>
          <w:p w14:paraId="7054E029" w14:textId="7FE16524" w:rsidR="00860C6B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032865B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hideMark/>
          </w:tcPr>
          <w:p w14:paraId="3FD277F1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850325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07A72F23" w14:textId="586161E7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33C7FFC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AAD03C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A77053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43100EF5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1AB02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4CE3EE1B" w14:textId="2FCDE085" w:rsidR="00860C6B" w:rsidRDefault="00336745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5F324EE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hideMark/>
          </w:tcPr>
          <w:p w14:paraId="280A16F7" w14:textId="78ADCF59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</w:tr>
      <w:tr w:rsidR="00860C6B" w14:paraId="555FB431" w14:textId="77777777" w:rsidTr="007B74B1">
        <w:trPr>
          <w:trHeight w:val="261"/>
        </w:trPr>
        <w:tc>
          <w:tcPr>
            <w:tcW w:w="3870" w:type="dxa"/>
            <w:hideMark/>
          </w:tcPr>
          <w:p w14:paraId="2AE77360" w14:textId="77777777" w:rsidR="00860C6B" w:rsidRDefault="00860C6B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เงินให้กู้ยืมแก่กิจการที่เกี่ยวข้องกัน (ส่วนที่มีดอกเบี้ยคงที่)</w:t>
            </w:r>
          </w:p>
        </w:tc>
        <w:tc>
          <w:tcPr>
            <w:tcW w:w="266" w:type="dxa"/>
          </w:tcPr>
          <w:p w14:paraId="0C41E67F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BAB4134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43F11718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</w:tcPr>
          <w:p w14:paraId="62CBDBE9" w14:textId="77777777" w:rsidR="00860C6B" w:rsidRPr="00747576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757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1C058E1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CA6D5D" w14:textId="77777777" w:rsidR="00860C6B" w:rsidRPr="00747576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757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CD24B9E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</w:tcPr>
          <w:p w14:paraId="10C32025" w14:textId="7DA7B066" w:rsidR="00860C6B" w:rsidRPr="00860C6B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36" w:type="dxa"/>
          </w:tcPr>
          <w:p w14:paraId="28B4DA5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75F8D70D" w14:textId="4C9EA1B8" w:rsidR="00860C6B" w:rsidRP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36" w:type="dxa"/>
          </w:tcPr>
          <w:p w14:paraId="665F11D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EE1D724" w14:textId="77777777" w:rsidR="00860C6B" w:rsidRP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60C6B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075DA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</w:tcPr>
          <w:p w14:paraId="511253EB" w14:textId="642A9630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36" w:type="dxa"/>
          </w:tcPr>
          <w:p w14:paraId="472A3F5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</w:tcPr>
          <w:p w14:paraId="4BE5D8E3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BE47EB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9607B1D" w14:textId="6E3A376A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36745">
              <w:rPr>
                <w:rFonts w:asciiTheme="majorBidi" w:hAnsiTheme="majorBidi"/>
                <w:sz w:val="24"/>
                <w:szCs w:val="24"/>
                <w:lang w:val="en-US" w:bidi="th-TH"/>
              </w:rPr>
              <w:t>4</w:t>
            </w:r>
            <w:r w:rsidR="00860C6B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Theme="majorBidi" w:hAnsiTheme="majorBidi"/>
                <w:sz w:val="24"/>
                <w:szCs w:val="24"/>
                <w:lang w:val="en-US" w:bidi="th-TH"/>
              </w:rPr>
              <w:t>132</w:t>
            </w:r>
          </w:p>
        </w:tc>
      </w:tr>
      <w:tr w:rsidR="00860C6B" w14:paraId="652C9B22" w14:textId="77777777" w:rsidTr="007B74B1">
        <w:trPr>
          <w:trHeight w:val="261"/>
        </w:trPr>
        <w:tc>
          <w:tcPr>
            <w:tcW w:w="3870" w:type="dxa"/>
            <w:hideMark/>
          </w:tcPr>
          <w:p w14:paraId="53909F88" w14:textId="77777777" w:rsidR="00860C6B" w:rsidRDefault="00860C6B">
            <w:pPr>
              <w:ind w:right="-90"/>
              <w:rPr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6E44F52D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667EB834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266DA2A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03" w:type="dxa"/>
            <w:hideMark/>
          </w:tcPr>
          <w:p w14:paraId="5705622A" w14:textId="56EFB268" w:rsidR="00860C6B" w:rsidRPr="00747576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0493D761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36BA49DA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3B01114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68" w:type="dxa"/>
            <w:hideMark/>
          </w:tcPr>
          <w:p w14:paraId="348C00C9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A06F4A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  <w:hideMark/>
          </w:tcPr>
          <w:p w14:paraId="77E4E8D5" w14:textId="335EDCA2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23C533E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F642C5B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06954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44" w:type="dxa"/>
            <w:hideMark/>
          </w:tcPr>
          <w:p w14:paraId="149A5037" w14:textId="7B39A041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7F040C0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594E04F1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206566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hideMark/>
          </w:tcPr>
          <w:p w14:paraId="72DEB758" w14:textId="7EF7FFF1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</w:tr>
      <w:tr w:rsidR="00860C6B" w14:paraId="5F22C4F0" w14:textId="77777777" w:rsidTr="007B74B1">
        <w:trPr>
          <w:trHeight w:val="261"/>
        </w:trPr>
        <w:tc>
          <w:tcPr>
            <w:tcW w:w="3870" w:type="dxa"/>
          </w:tcPr>
          <w:p w14:paraId="7B486467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2340C9B1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78651F6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470308DB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A77A621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B2D2165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66FEA0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3431F4A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41140138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77FA90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7850AD3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5FD15D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93BED76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B11BA95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2FC37E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6B78D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F078F32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D48C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CFAEA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1B1FC602" w14:textId="77777777" w:rsidTr="007B74B1">
        <w:trPr>
          <w:trHeight w:val="261"/>
        </w:trPr>
        <w:tc>
          <w:tcPr>
            <w:tcW w:w="3870" w:type="dxa"/>
            <w:hideMark/>
          </w:tcPr>
          <w:p w14:paraId="53EA1489" w14:textId="77777777" w:rsidR="00860C6B" w:rsidRDefault="00860C6B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5622B471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</w:tcPr>
          <w:p w14:paraId="0C7149BE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7126A6B5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2D65FCB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525DA45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3355B8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46C46B7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8E1B045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534467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17F552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CF2E64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D7815B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2E6000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9C9BC8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362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258331D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DC69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752C9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60C6B" w14:paraId="1FC57E42" w14:textId="77777777" w:rsidTr="007B74B1">
        <w:trPr>
          <w:trHeight w:val="261"/>
        </w:trPr>
        <w:tc>
          <w:tcPr>
            <w:tcW w:w="3870" w:type="dxa"/>
            <w:hideMark/>
          </w:tcPr>
          <w:p w14:paraId="2CFBFE2A" w14:textId="77777777" w:rsidR="00860C6B" w:rsidRPr="007B74B1" w:rsidRDefault="00860C6B">
            <w:pPr>
              <w:spacing w:line="240" w:lineRule="auto"/>
              <w:ind w:left="-14" w:right="-9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>
              <w:rPr>
                <w:rFonts w:hint="cs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6" w:type="dxa"/>
          </w:tcPr>
          <w:p w14:paraId="5A525704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23E1126A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0C8C3DC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hideMark/>
          </w:tcPr>
          <w:p w14:paraId="7B2BE4BE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DF35637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B3F6C4C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B2A842A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  <w:hideMark/>
          </w:tcPr>
          <w:p w14:paraId="191D0FF5" w14:textId="589E31E6" w:rsidR="00860C6B" w:rsidRPr="00860C6B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36" w:type="dxa"/>
          </w:tcPr>
          <w:p w14:paraId="0AF9F58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24D3FD8" w14:textId="72CD0B28" w:rsidR="00860C6B" w:rsidRP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 w:rsidRP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36" w:type="dxa"/>
          </w:tcPr>
          <w:p w14:paraId="5897085A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5283817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2FCAA90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122838D9" w14:textId="0199444A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582</w:t>
            </w:r>
          </w:p>
        </w:tc>
        <w:tc>
          <w:tcPr>
            <w:tcW w:w="236" w:type="dxa"/>
          </w:tcPr>
          <w:p w14:paraId="2C198AD7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6AF021CF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94DFBE3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FC4E657" w14:textId="212B2B3E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860C6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582</w:t>
            </w:r>
          </w:p>
        </w:tc>
      </w:tr>
      <w:tr w:rsidR="00860C6B" w14:paraId="5DA14409" w14:textId="77777777" w:rsidTr="007B74B1">
        <w:trPr>
          <w:trHeight w:val="261"/>
        </w:trPr>
        <w:tc>
          <w:tcPr>
            <w:tcW w:w="3870" w:type="dxa"/>
            <w:hideMark/>
          </w:tcPr>
          <w:p w14:paraId="76897DF8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13B284B0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4" w:type="dxa"/>
            <w:hideMark/>
          </w:tcPr>
          <w:p w14:paraId="42991580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05DAA6DF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hideMark/>
          </w:tcPr>
          <w:p w14:paraId="3040648C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15E16CB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19D2B9D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59ECC8D" w14:textId="77777777" w:rsidR="00860C6B" w:rsidRDefault="00860C6B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" w:type="dxa"/>
            <w:hideMark/>
          </w:tcPr>
          <w:p w14:paraId="3819FEA3" w14:textId="7A9B15BB" w:rsidR="00860C6B" w:rsidRDefault="00336745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584A882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3E55AE43" w14:textId="7A337D4A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780B0A5E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A99A3AB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28CA23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hideMark/>
          </w:tcPr>
          <w:p w14:paraId="5EDF7395" w14:textId="4DCF978B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3D62174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77242488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9A6D8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F684162" w14:textId="7954DD67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860C6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860C6B" w14:paraId="0FA8038A" w14:textId="77777777" w:rsidTr="007B74B1">
        <w:trPr>
          <w:trHeight w:val="261"/>
        </w:trPr>
        <w:tc>
          <w:tcPr>
            <w:tcW w:w="3870" w:type="dxa"/>
            <w:hideMark/>
          </w:tcPr>
          <w:p w14:paraId="0EBBFBCB" w14:textId="77777777" w:rsidR="00860C6B" w:rsidRDefault="00860C6B">
            <w:pPr>
              <w:spacing w:line="240" w:lineRule="auto"/>
              <w:ind w:left="-14" w:right="-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6" w:type="dxa"/>
          </w:tcPr>
          <w:p w14:paraId="5CB74B26" w14:textId="77777777" w:rsidR="00860C6B" w:rsidRDefault="00860C6B">
            <w:pPr>
              <w:pStyle w:val="acctfourfigures"/>
              <w:tabs>
                <w:tab w:val="left" w:pos="720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4" w:type="dxa"/>
            <w:hideMark/>
          </w:tcPr>
          <w:p w14:paraId="7ECAD7AD" w14:textId="77777777" w:rsidR="00860C6B" w:rsidRDefault="00860C6B" w:rsidP="000A797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46C1171C" w14:textId="77777777" w:rsidR="00860C6B" w:rsidRDefault="00860C6B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03" w:type="dxa"/>
            <w:hideMark/>
          </w:tcPr>
          <w:p w14:paraId="78A07266" w14:textId="2E5D9975" w:rsidR="00860C6B" w:rsidRDefault="00336745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3E519C1B" w14:textId="77777777" w:rsidR="00860C6B" w:rsidRDefault="00860C6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hideMark/>
          </w:tcPr>
          <w:p w14:paraId="5BDE84C2" w14:textId="77777777" w:rsidR="00860C6B" w:rsidRDefault="00860C6B" w:rsidP="00747576">
            <w:pPr>
              <w:pStyle w:val="acctfourfigures"/>
              <w:tabs>
                <w:tab w:val="clear" w:pos="765"/>
              </w:tabs>
              <w:spacing w:line="240" w:lineRule="auto"/>
              <w:ind w:left="-43" w:right="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297F53A" w14:textId="77777777" w:rsidR="00860C6B" w:rsidRDefault="00860C6B">
            <w:pPr>
              <w:pStyle w:val="acctfourfigures"/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8" w:type="dxa"/>
            <w:hideMark/>
          </w:tcPr>
          <w:p w14:paraId="1AA75105" w14:textId="77777777" w:rsidR="00860C6B" w:rsidRDefault="00860C6B" w:rsidP="0074757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FDBE0F9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515264C2" w14:textId="1DD75707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60F03812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7AA40352" w14:textId="77777777" w:rsidR="00860C6B" w:rsidRDefault="00860C6B" w:rsidP="007B74B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1205981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hideMark/>
          </w:tcPr>
          <w:p w14:paraId="51164EF4" w14:textId="4B4AE6F4" w:rsidR="00860C6B" w:rsidRDefault="00336745" w:rsidP="007B74B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5FDFBD1C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hideMark/>
          </w:tcPr>
          <w:p w14:paraId="2566B1A4" w14:textId="77777777" w:rsidR="00860C6B" w:rsidRDefault="00860C6B" w:rsidP="007B74B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B9AB94" w14:textId="77777777" w:rsidR="00860C6B" w:rsidRDefault="00860C6B" w:rsidP="00860C6B">
            <w:pPr>
              <w:pStyle w:val="acctfourfigures"/>
              <w:tabs>
                <w:tab w:val="decimal" w:pos="595"/>
              </w:tabs>
              <w:spacing w:line="240" w:lineRule="auto"/>
              <w:ind w:left="-14" w:right="-8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hideMark/>
          </w:tcPr>
          <w:p w14:paraId="40F84626" w14:textId="577C408F" w:rsidR="00860C6B" w:rsidRDefault="00336745" w:rsidP="007B74B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36745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</w:tr>
    </w:tbl>
    <w:p w14:paraId="536E241A" w14:textId="77777777" w:rsidR="00860C6B" w:rsidRDefault="00860C6B" w:rsidP="00F20DB7">
      <w:pPr>
        <w:spacing w:line="240" w:lineRule="auto"/>
        <w:rPr>
          <w:sz w:val="20"/>
          <w:szCs w:val="20"/>
        </w:rPr>
      </w:pPr>
    </w:p>
    <w:p w14:paraId="1DB2723A" w14:textId="77777777" w:rsidR="00E41D0B" w:rsidRDefault="00E41D0B" w:rsidP="00F20DB7">
      <w:pPr>
        <w:spacing w:line="240" w:lineRule="auto"/>
        <w:rPr>
          <w:sz w:val="20"/>
          <w:szCs w:val="20"/>
        </w:rPr>
      </w:pPr>
    </w:p>
    <w:p w14:paraId="2D486180" w14:textId="7F709935" w:rsidR="00E41D0B" w:rsidRDefault="00E41D0B" w:rsidP="00F20DB7">
      <w:pPr>
        <w:spacing w:line="240" w:lineRule="auto"/>
        <w:rPr>
          <w:sz w:val="20"/>
          <w:szCs w:val="20"/>
          <w:cs/>
        </w:rPr>
        <w:sectPr w:rsidR="00E41D0B" w:rsidSect="00F20DB7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76C9244A" w:rsid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20DB7">
        <w:rPr>
          <w:cs/>
        </w:rPr>
        <w:lastRenderedPageBreak/>
        <w:t xml:space="preserve">มูลค่ายุติธรรมระดับ </w:t>
      </w:r>
      <w:r w:rsidR="00336745" w:rsidRPr="00336745">
        <w:t>2</w:t>
      </w:r>
      <w:r w:rsidRPr="00F20DB7">
        <w:rPr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Default="00DE1CD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58A322A" w14:textId="5211F1AD" w:rsidR="00D9424B" w:rsidRDefault="002F38EF" w:rsidP="00D94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20DB7">
        <w:rPr>
          <w:cs/>
        </w:rPr>
        <w:t xml:space="preserve">มูลค่ายุติธรรมระดับ </w:t>
      </w:r>
      <w:r>
        <w:t xml:space="preserve">3 </w:t>
      </w:r>
      <w:r w:rsidR="00D9424B" w:rsidRPr="00D9424B">
        <w:rPr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71B3200A" w14:textId="6F0354D1" w:rsidR="00D9424B" w:rsidRPr="00D9424B" w:rsidRDefault="00D9424B" w:rsidP="00D9424B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9424B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D9424B">
        <w:rPr>
          <w:rFonts w:asciiTheme="majorBidi" w:hAnsiTheme="majorBidi" w:cstheme="majorBidi"/>
          <w:sz w:val="30"/>
          <w:szCs w:val="30"/>
        </w:rPr>
        <w:t xml:space="preserve">Startup </w:t>
      </w:r>
      <w:r w:rsidRPr="00D9424B">
        <w:rPr>
          <w:rFonts w:asciiTheme="majorBidi" w:hAnsiTheme="majorBidi" w:cstheme="majorBidi"/>
          <w:sz w:val="30"/>
          <w:szCs w:val="30"/>
          <w:cs/>
        </w:rPr>
        <w:t>อ้างอิงราคาซื้อขายในการระดมทุนครั้งล่าสุด</w:t>
      </w:r>
    </w:p>
    <w:p w14:paraId="7FE114F8" w14:textId="66C4E6CF" w:rsidR="00D9424B" w:rsidRPr="00D9424B" w:rsidRDefault="00D9424B" w:rsidP="00D9424B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9424B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highlight w:val="cyan"/>
        </w:rPr>
      </w:pPr>
    </w:p>
    <w:p w14:paraId="4C565C60" w14:textId="02A33FFC" w:rsidR="003B7AD9" w:rsidRPr="006D6D1E" w:rsidRDefault="003B7AD9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3B7AD9">
        <w:rPr>
          <w:rFonts w:asciiTheme="majorBidi" w:hAnsiTheme="majorBidi" w:cstheme="majorBidi"/>
          <w:i/>
          <w:iCs/>
          <w:cs/>
        </w:rPr>
        <w:tab/>
      </w:r>
      <w:r w:rsidRPr="006D6D1E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56C30E3A" w14:textId="3FA6B9E0" w:rsidR="003B7AD9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highlight w:val="cyan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900"/>
        <w:gridCol w:w="270"/>
        <w:gridCol w:w="1170"/>
        <w:gridCol w:w="270"/>
        <w:gridCol w:w="1080"/>
        <w:gridCol w:w="270"/>
        <w:gridCol w:w="1080"/>
      </w:tblGrid>
      <w:tr w:rsidR="00CB7926" w:rsidRPr="0074466E" w14:paraId="5C7012BE" w14:textId="77777777" w:rsidTr="00307EFD">
        <w:trPr>
          <w:tblHeader/>
        </w:trPr>
        <w:tc>
          <w:tcPr>
            <w:tcW w:w="2700" w:type="dxa"/>
          </w:tcPr>
          <w:p w14:paraId="16B9B0A5" w14:textId="77777777" w:rsidR="00CB7926" w:rsidRPr="0074466E" w:rsidRDefault="00CB7926" w:rsidP="002B077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9"/>
          </w:tcPr>
          <w:p w14:paraId="753063C2" w14:textId="77777777" w:rsidR="00CB7926" w:rsidRPr="0074466E" w:rsidRDefault="00CB7926" w:rsidP="00CB7926">
            <w:pPr>
              <w:tabs>
                <w:tab w:val="clear" w:pos="2580"/>
                <w:tab w:val="clear" w:pos="4678"/>
                <w:tab w:val="clear" w:pos="5613"/>
                <w:tab w:val="left" w:pos="2047"/>
                <w:tab w:val="left" w:pos="465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66E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CB7926" w:rsidRPr="0074466E" w14:paraId="1018D6F4" w14:textId="77777777" w:rsidTr="00307EFD">
        <w:trPr>
          <w:tblHeader/>
        </w:trPr>
        <w:tc>
          <w:tcPr>
            <w:tcW w:w="2700" w:type="dxa"/>
            <w:vAlign w:val="bottom"/>
            <w:hideMark/>
          </w:tcPr>
          <w:p w14:paraId="528BFA3C" w14:textId="77777777" w:rsidR="00CB7926" w:rsidRPr="0074466E" w:rsidRDefault="00CB7926" w:rsidP="002B07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  <w:hideMark/>
          </w:tcPr>
          <w:p w14:paraId="5F0BA942" w14:textId="77777777" w:rsidR="00CB7926" w:rsidRPr="0074466E" w:rsidRDefault="00CB7926" w:rsidP="002B07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5D694488" w14:textId="77BB36CA" w:rsidR="00CB7926" w:rsidRPr="0074466E" w:rsidRDefault="00CB7926" w:rsidP="002B07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4466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A770367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1866660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C124865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3470042A" w14:textId="77777777" w:rsidR="00CB7926" w:rsidRPr="0074466E" w:rsidRDefault="00CB7926" w:rsidP="00CB792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485C7EF2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F7EF2E4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70" w:type="dxa"/>
          </w:tcPr>
          <w:p w14:paraId="6438DAA9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4296A52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3E0BF53" w14:textId="3DA99FCC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Pr="0074466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คม </w:t>
            </w:r>
          </w:p>
        </w:tc>
      </w:tr>
      <w:tr w:rsidR="00CB7926" w:rsidRPr="0074466E" w14:paraId="105EE801" w14:textId="77777777" w:rsidTr="00307EFD">
        <w:trPr>
          <w:tblHeader/>
        </w:trPr>
        <w:tc>
          <w:tcPr>
            <w:tcW w:w="2700" w:type="dxa"/>
            <w:vAlign w:val="bottom"/>
          </w:tcPr>
          <w:p w14:paraId="23FB159A" w14:textId="77777777" w:rsidR="00CB7926" w:rsidRPr="0074466E" w:rsidRDefault="00CB7926" w:rsidP="002B07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27868F1" w14:textId="77777777" w:rsidR="00CB7926" w:rsidRPr="0074466E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B7926" w:rsidRPr="0074466E" w14:paraId="0E08CBC9" w14:textId="77777777" w:rsidTr="00307EFD">
        <w:tc>
          <w:tcPr>
            <w:tcW w:w="2700" w:type="dxa"/>
          </w:tcPr>
          <w:p w14:paraId="28454BD3" w14:textId="035F588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67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3367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57AB805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24D8A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7DB226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283100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EC94A3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ED735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62C341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E95487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5C969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0E8CF729" w14:textId="77777777" w:rsidTr="00307EFD">
        <w:tc>
          <w:tcPr>
            <w:tcW w:w="3780" w:type="dxa"/>
            <w:gridSpan w:val="2"/>
          </w:tcPr>
          <w:p w14:paraId="4E7511BA" w14:textId="17625F62" w:rsidR="00CB7926" w:rsidRPr="0074466E" w:rsidRDefault="00CB7926" w:rsidP="006D6D1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7C35F8C4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474182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8C8DB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2E4EF9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8A95C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5EE7D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AF08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93617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60ADA02F" w14:textId="77777777" w:rsidTr="00307EFD">
        <w:tc>
          <w:tcPr>
            <w:tcW w:w="2700" w:type="dxa"/>
          </w:tcPr>
          <w:p w14:paraId="50F29B76" w14:textId="6A97F002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4466E">
              <w:rPr>
                <w:rFonts w:hint="cs"/>
                <w:sz w:val="28"/>
                <w:szCs w:val="28"/>
                <w:cs/>
              </w:rPr>
              <w:t>ทุน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642E738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AD11A8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DE61D9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CAD34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6D88E4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98D57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FF568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67677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CB8B5A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1B909013" w14:textId="77777777" w:rsidTr="00307EFD">
        <w:tc>
          <w:tcPr>
            <w:tcW w:w="2700" w:type="dxa"/>
          </w:tcPr>
          <w:p w14:paraId="5B7C66EE" w14:textId="61DF5BA9" w:rsidR="00CB7926" w:rsidRPr="0074466E" w:rsidRDefault="00CB7926" w:rsidP="003B7AD9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1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772513B9" w14:textId="77777777" w:rsidR="00CB7926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85911A" w14:textId="7A19A4F4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</w:tcPr>
          <w:p w14:paraId="751C67B6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532487" w14:textId="3A3ED350" w:rsidR="00CB7926" w:rsidRPr="0074466E" w:rsidRDefault="00CB7926" w:rsidP="000458C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BAD2DAE" w14:textId="77777777" w:rsidR="00CB7926" w:rsidRPr="0074466E" w:rsidRDefault="00CB7926" w:rsidP="000458C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BE2F80" w14:textId="4D834743" w:rsidR="00CB7926" w:rsidRPr="0074466E" w:rsidRDefault="00CB7926" w:rsidP="000458C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  <w:vAlign w:val="bottom"/>
          </w:tcPr>
          <w:p w14:paraId="5430F952" w14:textId="77777777" w:rsidR="00CB7926" w:rsidRPr="0074466E" w:rsidRDefault="00CB7926" w:rsidP="000458C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9A4FD" w14:textId="7CBF0713" w:rsidR="00CB7926" w:rsidRPr="0074466E" w:rsidRDefault="00CB7926" w:rsidP="000458C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399B74D2" w14:textId="77777777" w:rsidR="00CB7926" w:rsidRPr="0074466E" w:rsidRDefault="00CB7926" w:rsidP="000458C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DD8052" w14:textId="3B6CE64B" w:rsidR="00CB7926" w:rsidRPr="0074466E" w:rsidRDefault="00CB7926" w:rsidP="000458C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CB7926" w:rsidRPr="0074466E" w14:paraId="76F3BDEB" w14:textId="77777777" w:rsidTr="00307EFD">
        <w:tc>
          <w:tcPr>
            <w:tcW w:w="2700" w:type="dxa"/>
          </w:tcPr>
          <w:p w14:paraId="7FE71685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7D849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115EFB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0F14DB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FDEC3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31CA7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FFE3C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390B95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7E070D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17935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3CA64FA7" w14:textId="77777777" w:rsidTr="00307EFD">
        <w:tc>
          <w:tcPr>
            <w:tcW w:w="2700" w:type="dxa"/>
            <w:hideMark/>
          </w:tcPr>
          <w:p w14:paraId="23F72AFB" w14:textId="09090778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67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5C38B70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1505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E0FA2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A9917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9FB5AA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08F7F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DF4A8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3FABC5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D7D23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18EBCE5F" w14:textId="77777777" w:rsidTr="00307EFD">
        <w:tc>
          <w:tcPr>
            <w:tcW w:w="3780" w:type="dxa"/>
            <w:gridSpan w:val="2"/>
            <w:hideMark/>
          </w:tcPr>
          <w:p w14:paraId="6DF8A02F" w14:textId="62708704" w:rsidR="00CB7926" w:rsidRPr="0074466E" w:rsidRDefault="00CB7926" w:rsidP="006D6D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  <w:vAlign w:val="bottom"/>
          </w:tcPr>
          <w:p w14:paraId="76260C54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B2DBE7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ACB90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503850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8D5B0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EA396A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98CD9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D25B1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B7926" w:rsidRPr="0074466E" w14:paraId="12EA82BC" w14:textId="77777777" w:rsidTr="00307EFD">
        <w:tc>
          <w:tcPr>
            <w:tcW w:w="2700" w:type="dxa"/>
          </w:tcPr>
          <w:p w14:paraId="2958C88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4466E">
              <w:rPr>
                <w:rFonts w:hint="cs"/>
                <w:sz w:val="28"/>
                <w:szCs w:val="28"/>
                <w:cs/>
              </w:rPr>
              <w:t>ทุน</w:t>
            </w: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4466E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E12082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4D0D9CE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7BEF1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15327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2FBF4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AFFC1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288F3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C933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797782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26" w:rsidRPr="0074466E" w14:paraId="7A6B52FB" w14:textId="77777777" w:rsidTr="00307EFD">
        <w:tc>
          <w:tcPr>
            <w:tcW w:w="2700" w:type="dxa"/>
            <w:hideMark/>
          </w:tcPr>
          <w:p w14:paraId="49A61BDF" w14:textId="77777777" w:rsidR="00CB7926" w:rsidRPr="0074466E" w:rsidRDefault="00CB7926" w:rsidP="003B7AD9">
            <w:pPr>
              <w:pStyle w:val="ListParagraph"/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4466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880EFC" w14:textId="7E9D4134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46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6745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0" w:type="dxa"/>
            <w:vAlign w:val="bottom"/>
          </w:tcPr>
          <w:p w14:paraId="72B38C45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D28AC4" w14:textId="0D266C4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2250D9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3849841" w14:textId="738B977F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0D1E687" w14:textId="77777777" w:rsidR="00CB7926" w:rsidRPr="0074466E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FC796E" w14:textId="2E63B059" w:rsidR="00CB7926" w:rsidRPr="0074466E" w:rsidRDefault="00CB7926" w:rsidP="00D03638">
            <w:pPr>
              <w:tabs>
                <w:tab w:val="clear" w:pos="907"/>
                <w:tab w:val="left" w:pos="82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58CB270F" w14:textId="77777777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A649D6" w14:textId="28629265" w:rsidR="00CB7926" w:rsidRPr="0074466E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67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6745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</w:tbl>
    <w:p w14:paraId="615FF027" w14:textId="4311B421" w:rsidR="003B7AD9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506C8ABB" w14:textId="77777777" w:rsidR="006D6D1E" w:rsidRDefault="006D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000906B6" w14:textId="082181FF" w:rsidR="00F20DB7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D6D1E">
        <w:rPr>
          <w:rFonts w:asciiTheme="majorBidi" w:hAnsiTheme="majorBidi" w:cstheme="majorBidi"/>
          <w:b/>
          <w:bCs/>
          <w:i/>
          <w:iCs/>
          <w:cs/>
        </w:rPr>
        <w:lastRenderedPageBreak/>
        <w:t>ผลขาดทุนจากการด้อยค่า</w:t>
      </w:r>
    </w:p>
    <w:p w14:paraId="0884B5BC" w14:textId="77777777" w:rsidR="00CF1C8B" w:rsidRPr="00CF1C8B" w:rsidRDefault="00CF1C8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F20DB7" w:rsidRPr="00B304E2" w14:paraId="1A63ABB5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5D1877A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2470A52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20DB7" w:rsidRPr="00B304E2" w14:paraId="6527203A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6527CCC" w14:textId="2CD5C4AD" w:rsidR="0019558E" w:rsidRPr="00BD5B86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7963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BEEFE7" w14:textId="2EA9774C" w:rsidR="00F20DB7" w:rsidRPr="00BD5B86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5B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6771D" w14:textId="446D558D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336745" w:rsidRPr="00336745">
              <w:rPr>
                <w:rFonts w:asciiTheme="majorBidi" w:hAnsiTheme="majorBidi" w:cstheme="majorBidi"/>
              </w:rPr>
              <w:t>12</w:t>
            </w:r>
            <w:r w:rsidRPr="00BD5B86">
              <w:rPr>
                <w:rFonts w:asciiTheme="majorBidi" w:hAnsiTheme="majorBidi"/>
                <w:cs/>
              </w:rPr>
              <w:t xml:space="preserve"> </w:t>
            </w:r>
            <w:r w:rsidRPr="00BD5B86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479AA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8C3856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D5B86">
              <w:rPr>
                <w:rFonts w:asciiTheme="majorBidi" w:hAnsiTheme="majorBidi"/>
                <w:cs/>
              </w:rPr>
              <w:t xml:space="preserve">- </w:t>
            </w:r>
            <w:r w:rsidRPr="00BD5B86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A2351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09BFCD" w14:textId="7ACD27E0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D5B86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796320">
              <w:rPr>
                <w:rFonts w:asciiTheme="majorBidi" w:hAnsiTheme="majorBidi" w:cstheme="majorBidi"/>
              </w:rPr>
              <w:t>-</w:t>
            </w:r>
            <w:r w:rsidRPr="00BD5B86">
              <w:rPr>
                <w:rFonts w:asciiTheme="majorBidi" w:hAnsiTheme="majorBidi"/>
                <w:cs/>
              </w:rPr>
              <w:t xml:space="preserve"> </w:t>
            </w:r>
            <w:r w:rsidRPr="00BD5B86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1275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D6D" w14:textId="77777777" w:rsidR="00F20DB7" w:rsidRPr="00BD5B86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D5B8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B7AD9" w:rsidRPr="00B304E2" w14:paraId="7254286A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A0C8526" w14:textId="77777777" w:rsidR="003B7AD9" w:rsidRPr="00BD5B86" w:rsidRDefault="003B7AD9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CDFDE" w14:textId="265BBE15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5120D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264B9" w14:textId="5B7F034C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EEB8A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0147" w14:textId="33A79CF5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0A2E3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5AABE" w14:textId="77777777" w:rsidR="003B7AD9" w:rsidRPr="00BD5B86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20DB7" w:rsidRPr="00B304E2" w14:paraId="1658CAE1" w14:textId="77777777" w:rsidTr="004F5943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90C44E9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6BC7170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939EE" w:rsidRPr="00B304E2" w14:paraId="7BA08F0C" w14:textId="77777777" w:rsidTr="009577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76BD082" w14:textId="4C7ED055" w:rsidR="00A939EE" w:rsidRPr="004F5943" w:rsidRDefault="00BD5B86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="00DB133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2E2B02F7" w14:textId="259BE4DE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31D7B3F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DFE98" w14:textId="759D10D6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CECFDD5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2D4CF" w14:textId="56BEED29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AC98F" w14:textId="77777777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537446" w14:textId="7CA1657A" w:rsidR="00A939EE" w:rsidRPr="0083043F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DB1330" w:rsidRPr="00B304E2" w14:paraId="60467368" w14:textId="77777777" w:rsidTr="009577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9CB5AB" w14:textId="7F50CC1F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BF25A21" w14:textId="3669855B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3B7AD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88B3D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8288B0" w14:textId="589BBD1E" w:rsidR="00DB1330" w:rsidRPr="003B7AD9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C2A680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7A38D1" w14:textId="2F979891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B7AD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28C3B" w14:textId="77777777" w:rsidR="00DB1330" w:rsidRPr="003B7AD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2A9943" w14:textId="1686DC9B" w:rsidR="00DB1330" w:rsidRPr="003B7AD9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7</w:t>
            </w:r>
          </w:p>
        </w:tc>
      </w:tr>
      <w:tr w:rsidR="00DB1330" w:rsidRPr="00B304E2" w14:paraId="2B6B42CB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E78103D" w14:textId="4E9D53F0" w:rsidR="00DB1330" w:rsidRPr="006D6D1E" w:rsidRDefault="007E2C52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="00DB1330" w:rsidRPr="006D6D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F13CF93" w14:textId="67CA67AD" w:rsidR="00DB1330" w:rsidRPr="004C55E9" w:rsidRDefault="007E2C52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0F04F4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3DFA95" w14:textId="4B80740D" w:rsidR="00DB1330" w:rsidRPr="004C55E9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C2D5DB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932772" w14:textId="36200784" w:rsidR="00DB1330" w:rsidRPr="004C55E9" w:rsidRDefault="007E2C52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D280B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D5E97D" w14:textId="49698B95" w:rsidR="00DB1330" w:rsidRPr="004C55E9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36745">
              <w:rPr>
                <w:rFonts w:asciiTheme="majorBidi" w:hAnsiTheme="majorBidi" w:cstheme="majorBidi"/>
              </w:rPr>
              <w:t>1</w:t>
            </w:r>
          </w:p>
        </w:tc>
      </w:tr>
      <w:tr w:rsidR="00DB1330" w:rsidRPr="00B304E2" w14:paraId="64E0E513" w14:textId="77777777" w:rsidTr="009577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CFCBA46" w14:textId="5DD2DDD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  <w:b/>
                <w:bCs/>
              </w:rPr>
              <w:t>31</w:t>
            </w:r>
            <w:r w:rsidRPr="004F5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336745" w:rsidRPr="0033674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2FEDA" w14:textId="3E93A306" w:rsidR="00DB1330" w:rsidRPr="004C55E9" w:rsidRDefault="007E2C52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7A891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A56F" w14:textId="2B9869AA" w:rsidR="00DB1330" w:rsidRPr="004C55E9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674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0F9563C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E1D81" w14:textId="33273AA4" w:rsidR="00DB1330" w:rsidRPr="004C55E9" w:rsidRDefault="007E2C52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B24F" w14:textId="77777777" w:rsidR="00DB1330" w:rsidRPr="004C55E9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4F60" w14:textId="3AC8CE59" w:rsidR="00DB1330" w:rsidRPr="004C55E9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3674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</w:tbl>
    <w:p w14:paraId="75620754" w14:textId="76F0347E" w:rsidR="00CF1C8B" w:rsidRDefault="00CF1C8B">
      <w:pPr>
        <w:rPr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5D6F80" w:rsidRPr="00B304E2" w14:paraId="3638F2D6" w14:textId="77777777" w:rsidTr="00DF744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D36DC9A" w14:textId="3CD595F6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F725A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8F725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5A78EEF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8F725A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8233234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FFFF73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7D7CA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F21951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204EE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7777BA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/>
              </w:rPr>
              <w:t>10</w:t>
            </w:r>
          </w:p>
        </w:tc>
      </w:tr>
      <w:tr w:rsidR="005D6F80" w:rsidRPr="00B304E2" w14:paraId="6B7F74B5" w14:textId="77777777" w:rsidTr="00DF744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C8D488" w14:textId="77777777" w:rsidR="005D6F80" w:rsidRPr="004F5943" w:rsidRDefault="005D6F80" w:rsidP="005D6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59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shd w:val="clear" w:color="auto" w:fill="auto"/>
          </w:tcPr>
          <w:p w14:paraId="508E489C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7D847564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8F725A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D986CAC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8DD954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4BD732FF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C456B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8FD91C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4588ECB3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C55E9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D6D97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91F62D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3D9DD84A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F725A">
              <w:rPr>
                <w:rFonts w:asciiTheme="majorBidi" w:hAnsiTheme="majorBidi" w:cstheme="majorBidi"/>
              </w:rPr>
              <w:t>3</w:t>
            </w:r>
          </w:p>
        </w:tc>
      </w:tr>
      <w:tr w:rsidR="005D6F80" w:rsidRPr="00B304E2" w14:paraId="24199B37" w14:textId="77777777" w:rsidTr="00DF744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AD3E31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8F725A">
              <w:rPr>
                <w:rFonts w:asciiTheme="majorBidi" w:hAnsiTheme="majorBidi" w:cstheme="majorBidi"/>
                <w:b/>
                <w:bCs/>
              </w:rPr>
              <w:t>31</w:t>
            </w:r>
            <w:r w:rsidRPr="004F5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89C8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5ADAF67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ABB3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C55E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DF573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E2DB1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C55E9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BD53C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5B40" w14:textId="77777777" w:rsidR="005D6F80" w:rsidRPr="004C55E9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F725A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</w:tr>
    </w:tbl>
    <w:p w14:paraId="781AD017" w14:textId="37ADE82F" w:rsidR="005D6F80" w:rsidRDefault="005D6F80">
      <w:pPr>
        <w:rPr>
          <w:sz w:val="24"/>
          <w:szCs w:val="24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F20DB7" w:rsidRPr="00B304E2" w14:paraId="1D9F5284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A260A50" w14:textId="77777777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066AA48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F594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20DB7" w:rsidRPr="00B304E2" w14:paraId="067BDE96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FF49EE" w14:textId="6E080535" w:rsidR="0019558E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63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  <w:p w14:paraId="042D5AF0" w14:textId="18EF2230" w:rsidR="00F20DB7" w:rsidRPr="004F5943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9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5B065984" w14:textId="5C9DFFA2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ใน </w:t>
            </w:r>
            <w:r w:rsidR="00336745" w:rsidRPr="00336745">
              <w:rPr>
                <w:rFonts w:asciiTheme="majorBidi" w:hAnsiTheme="majorBidi" w:cstheme="majorBidi"/>
              </w:rPr>
              <w:t>12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DA4FCDD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D8570F1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4F5943">
              <w:rPr>
                <w:rFonts w:asciiTheme="majorBidi" w:hAnsiTheme="majorBidi"/>
                <w:cs/>
              </w:rPr>
              <w:t xml:space="preserve">- </w:t>
            </w:r>
            <w:r w:rsidRPr="004F5943">
              <w:rPr>
                <w:rFonts w:asciiTheme="majorBidi" w:hAnsiTheme="majorBidi" w:cstheme="majorBidi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34AB267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3AB05FD" w14:textId="14D3BE6A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F5943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="00796320">
              <w:rPr>
                <w:rFonts w:asciiTheme="majorBidi" w:hAnsiTheme="majorBidi" w:cstheme="majorBidi"/>
              </w:rPr>
              <w:t>-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3119C52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25A6AE5D" w14:textId="77777777" w:rsidR="00F20DB7" w:rsidRPr="004F5943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B1330" w:rsidRPr="00B304E2" w14:paraId="4081F8D0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FBF64AE" w14:textId="77777777" w:rsidR="00DB1330" w:rsidRPr="004F5943" w:rsidRDefault="00DB1330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86501B" w14:textId="27494528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7BC2766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8405D2F" w14:textId="1BC7CB8A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43817A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0CB285F" w14:textId="158BEAF0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 xml:space="preserve">Stage </w:t>
            </w:r>
            <w:r w:rsidR="00336745" w:rsidRPr="00336745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D8928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B7988CD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B1330" w:rsidRPr="00B304E2" w14:paraId="58B8104E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16C7D4" w14:textId="77777777" w:rsidR="00DB1330" w:rsidRPr="004F5943" w:rsidRDefault="00DB1330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9FCF7B7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F594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1330" w:rsidRPr="00B304E2" w14:paraId="127D68CD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65E99" w14:textId="23220158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</w:tcPr>
          <w:p w14:paraId="1477DA6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5501FAC1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DA271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684DAB3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ADE826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8AFAFC0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6F6508F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DB1330" w:rsidRPr="00B304E2" w14:paraId="2FA92A02" w14:textId="77777777" w:rsidTr="00F20DB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7E39914" w14:textId="6991BC42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="00336745" w:rsidRPr="0033674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61746DBA" w14:textId="0788E5D0" w:rsidR="00DB1330" w:rsidRPr="004F5943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336745">
              <w:t>94</w:t>
            </w:r>
          </w:p>
        </w:tc>
        <w:tc>
          <w:tcPr>
            <w:tcW w:w="270" w:type="dxa"/>
          </w:tcPr>
          <w:p w14:paraId="4AA27420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54DDD9E" w14:textId="177AE620" w:rsidR="00DB1330" w:rsidRPr="00F2298D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2</w:t>
            </w:r>
            <w:r w:rsidR="00DB1330">
              <w:t>,</w:t>
            </w:r>
            <w:r w:rsidRPr="00336745">
              <w:t>156</w:t>
            </w:r>
          </w:p>
        </w:tc>
        <w:tc>
          <w:tcPr>
            <w:tcW w:w="270" w:type="dxa"/>
          </w:tcPr>
          <w:p w14:paraId="273BE91E" w14:textId="63B23A83" w:rsidR="00DB1330" w:rsidRPr="00F2298D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6ADAE5" w14:textId="05A1FD7D" w:rsidR="00DB1330" w:rsidRPr="00F2298D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1</w:t>
            </w:r>
            <w:r w:rsidR="00DB1330">
              <w:t>,</w:t>
            </w:r>
            <w:r w:rsidRPr="00336745">
              <w:t>411</w:t>
            </w:r>
          </w:p>
        </w:tc>
        <w:tc>
          <w:tcPr>
            <w:tcW w:w="270" w:type="dxa"/>
            <w:vAlign w:val="bottom"/>
          </w:tcPr>
          <w:p w14:paraId="5E5C6978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A46F81D" w14:textId="7B2ADD66" w:rsidR="00DB1330" w:rsidRPr="004F5943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3</w:t>
            </w:r>
            <w:r w:rsidR="00DB1330">
              <w:t>,</w:t>
            </w:r>
            <w:r w:rsidRPr="00336745">
              <w:t>661</w:t>
            </w:r>
          </w:p>
        </w:tc>
      </w:tr>
      <w:tr w:rsidR="00DB1330" w:rsidRPr="00B304E2" w14:paraId="6993CD73" w14:textId="77777777" w:rsidTr="00C42F4A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A47684C" w14:textId="663DB281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3078FFFB" w14:textId="32C2E43A" w:rsidR="00DB1330" w:rsidRPr="004F5943" w:rsidRDefault="00C9735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0107E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B988927" w14:textId="03E28C98" w:rsidR="00DB1330" w:rsidRPr="004F5943" w:rsidRDefault="001D35E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(</w:t>
            </w:r>
            <w:r w:rsidR="00336745" w:rsidRPr="00336745">
              <w:t>650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5D2500B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0559CA6" w14:textId="6490A4B1" w:rsidR="00DB1330" w:rsidRPr="004F5943" w:rsidRDefault="00C9735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F67604C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BE63534" w14:textId="7ACABA35" w:rsidR="00DB1330" w:rsidRPr="004F5943" w:rsidRDefault="001D35E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(</w:t>
            </w:r>
            <w:r w:rsidR="00336745" w:rsidRPr="00336745">
              <w:t>650</w:t>
            </w:r>
            <w:r>
              <w:rPr>
                <w:cs/>
              </w:rPr>
              <w:t>)</w:t>
            </w:r>
          </w:p>
        </w:tc>
      </w:tr>
      <w:tr w:rsidR="00DB1330" w:rsidRPr="00B304E2" w14:paraId="60DB8FA2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56BE809" w14:textId="365D1B24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</w:tcPr>
          <w:p w14:paraId="27B19197" w14:textId="55B60982" w:rsidR="00DB1330" w:rsidRPr="004F5943" w:rsidRDefault="00C9735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>
              <w:rPr>
                <w:cs/>
              </w:rPr>
              <w:t>(</w:t>
            </w:r>
            <w:r w:rsidR="00336745" w:rsidRPr="00336745">
              <w:t>94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</w:tcPr>
          <w:p w14:paraId="622B0C0B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879F90F" w14:textId="640546AC" w:rsidR="00DB1330" w:rsidRPr="004F5943" w:rsidRDefault="00C9735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</w:tcPr>
          <w:p w14:paraId="6A547FFA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6BE7741" w14:textId="0A1183B2" w:rsidR="00DB1330" w:rsidRPr="004F5943" w:rsidRDefault="00C9735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F1E5DD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20BFC51" w14:textId="2B46011B" w:rsidR="00DB1330" w:rsidRPr="004F5943" w:rsidRDefault="00C9735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(</w:t>
            </w:r>
            <w:r w:rsidR="00336745" w:rsidRPr="00336745">
              <w:t>94</w:t>
            </w:r>
            <w:r>
              <w:rPr>
                <w:cs/>
              </w:rPr>
              <w:t>)</w:t>
            </w:r>
          </w:p>
        </w:tc>
      </w:tr>
      <w:tr w:rsidR="00DB1330" w:rsidRPr="00B304E2" w14:paraId="62DA8BE6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7B79F4A" w14:textId="7C81B1BE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1A66B140" w14:textId="023CC3A1" w:rsidR="00DB1330" w:rsidRPr="004F5943" w:rsidRDefault="00C9735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</w:tcPr>
          <w:p w14:paraId="70AAB625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01A97BC" w14:textId="66DB9E63" w:rsidR="00DB1330" w:rsidRPr="004F5943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105</w:t>
            </w:r>
          </w:p>
        </w:tc>
        <w:tc>
          <w:tcPr>
            <w:tcW w:w="270" w:type="dxa"/>
          </w:tcPr>
          <w:p w14:paraId="773BEF85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160B48E" w14:textId="3524ABBC" w:rsidR="00DB1330" w:rsidRPr="004F5943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3</w:t>
            </w:r>
          </w:p>
        </w:tc>
        <w:tc>
          <w:tcPr>
            <w:tcW w:w="270" w:type="dxa"/>
            <w:vAlign w:val="bottom"/>
          </w:tcPr>
          <w:p w14:paraId="05FB9384" w14:textId="77777777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1F56DFF5" w14:textId="59716430" w:rsidR="00DB1330" w:rsidRPr="004F5943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336745">
              <w:t>108</w:t>
            </w:r>
          </w:p>
        </w:tc>
      </w:tr>
      <w:tr w:rsidR="00DB1330" w:rsidRPr="00B304E2" w14:paraId="6FFFFF55" w14:textId="77777777" w:rsidTr="00663EDE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845900" w14:textId="351A4E01" w:rsidR="00DB1330" w:rsidRPr="004F5943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36745" w:rsidRPr="00336745">
              <w:rPr>
                <w:rFonts w:asciiTheme="majorBidi" w:hAnsiTheme="majorBidi" w:cstheme="majorBidi"/>
                <w:b/>
                <w:bCs/>
              </w:rPr>
              <w:t>31</w:t>
            </w:r>
            <w:r w:rsidRPr="004F5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336745" w:rsidRPr="0033674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0C85" w14:textId="67F12267" w:rsidR="00DB1330" w:rsidRPr="00663EDE" w:rsidRDefault="00C9735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b/>
                <w:bCs/>
              </w:rPr>
            </w:pPr>
            <w:r>
              <w:rPr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55883B02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4C9CC2" w14:textId="2A308FE7" w:rsidR="00DB1330" w:rsidRPr="00663EDE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1D35E9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611</w:t>
            </w:r>
          </w:p>
        </w:tc>
        <w:tc>
          <w:tcPr>
            <w:tcW w:w="270" w:type="dxa"/>
          </w:tcPr>
          <w:p w14:paraId="2426A0EF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F8BE39" w14:textId="5C9197C3" w:rsidR="00DB1330" w:rsidRPr="00663EDE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336745">
              <w:rPr>
                <w:b/>
                <w:bCs/>
              </w:rPr>
              <w:t>1</w:t>
            </w:r>
            <w:r w:rsidR="00C97357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414</w:t>
            </w:r>
          </w:p>
        </w:tc>
        <w:tc>
          <w:tcPr>
            <w:tcW w:w="270" w:type="dxa"/>
            <w:vAlign w:val="bottom"/>
          </w:tcPr>
          <w:p w14:paraId="79A682E5" w14:textId="77777777" w:rsidR="00DB1330" w:rsidRPr="00663EDE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88481" w14:textId="776CDD81" w:rsidR="00DB1330" w:rsidRPr="00663EDE" w:rsidRDefault="00336745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336745">
              <w:rPr>
                <w:b/>
                <w:bCs/>
              </w:rPr>
              <w:t>3</w:t>
            </w:r>
            <w:r w:rsidR="00C97357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025</w:t>
            </w:r>
          </w:p>
        </w:tc>
      </w:tr>
    </w:tbl>
    <w:p w14:paraId="2C777034" w14:textId="77777777" w:rsidR="005D6F80" w:rsidRDefault="005D6F80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990"/>
      </w:tblGrid>
      <w:tr w:rsidR="005D6F80" w:rsidRPr="004F5943" w14:paraId="7047C7B3" w14:textId="77777777" w:rsidTr="005D6F80">
        <w:trPr>
          <w:trHeight w:val="92"/>
          <w:tblHeader/>
        </w:trPr>
        <w:tc>
          <w:tcPr>
            <w:tcW w:w="3420" w:type="dxa"/>
            <w:shd w:val="clear" w:color="auto" w:fill="auto"/>
            <w:vAlign w:val="bottom"/>
          </w:tcPr>
          <w:p w14:paraId="5F577FE3" w14:textId="73ADECD6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F725A">
              <w:rPr>
                <w:rFonts w:asciiTheme="majorBidi" w:hAnsiTheme="majorBidi" w:cstheme="majorBidi"/>
              </w:rPr>
              <w:t>1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cs/>
              </w:rPr>
              <w:t>มกราคม</w:t>
            </w:r>
            <w:r w:rsidRPr="004F5943">
              <w:rPr>
                <w:rFonts w:asciiTheme="majorBidi" w:hAnsiTheme="majorBidi"/>
                <w:cs/>
              </w:rPr>
              <w:t xml:space="preserve"> </w:t>
            </w:r>
            <w:r w:rsidRPr="008F725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253582C3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F725A">
              <w:t>107</w:t>
            </w:r>
          </w:p>
        </w:tc>
        <w:tc>
          <w:tcPr>
            <w:tcW w:w="270" w:type="dxa"/>
          </w:tcPr>
          <w:p w14:paraId="10E62A4A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4D55BAE" w14:textId="77777777" w:rsidR="005D6F80" w:rsidRPr="00F2298D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478</w:t>
            </w:r>
          </w:p>
        </w:tc>
        <w:tc>
          <w:tcPr>
            <w:tcW w:w="270" w:type="dxa"/>
          </w:tcPr>
          <w:p w14:paraId="6F90C462" w14:textId="77777777" w:rsidR="005D6F80" w:rsidRPr="00F2298D" w:rsidRDefault="005D6F80" w:rsidP="005D6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CF5E6B" w14:textId="77777777" w:rsidR="005D6F80" w:rsidRPr="00F2298D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F2298D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65FDD8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9C8328A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585</w:t>
            </w:r>
          </w:p>
        </w:tc>
      </w:tr>
      <w:tr w:rsidR="005D6F80" w:rsidRPr="004F5943" w14:paraId="1D0F943A" w14:textId="77777777" w:rsidTr="00DF744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509A1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</w:tcPr>
          <w:p w14:paraId="7E0F12AB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  <w:p w14:paraId="234C1845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 w:rsidRPr="008F725A">
              <w:t>1</w:t>
            </w:r>
            <w:r>
              <w:t>,</w:t>
            </w:r>
            <w:r w:rsidRPr="008F725A">
              <w:t>085</w:t>
            </w:r>
          </w:p>
        </w:tc>
        <w:tc>
          <w:tcPr>
            <w:tcW w:w="270" w:type="dxa"/>
          </w:tcPr>
          <w:p w14:paraId="394BC324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A8A1F23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0FD93A24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F5943">
              <w:rPr>
                <w:cs/>
              </w:rPr>
              <w:t>-</w:t>
            </w:r>
          </w:p>
        </w:tc>
        <w:tc>
          <w:tcPr>
            <w:tcW w:w="270" w:type="dxa"/>
          </w:tcPr>
          <w:p w14:paraId="1B9821F1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65ACA22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  <w:p w14:paraId="54093AF0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1</w:t>
            </w:r>
            <w:r>
              <w:t>,</w:t>
            </w:r>
            <w:r w:rsidRPr="008F725A">
              <w:t>156</w:t>
            </w:r>
          </w:p>
        </w:tc>
        <w:tc>
          <w:tcPr>
            <w:tcW w:w="270" w:type="dxa"/>
            <w:vAlign w:val="bottom"/>
          </w:tcPr>
          <w:p w14:paraId="0126F90F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F2D6F31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2</w:t>
            </w:r>
            <w:r>
              <w:t>,</w:t>
            </w:r>
            <w:r w:rsidRPr="008F725A">
              <w:t>241</w:t>
            </w:r>
          </w:p>
        </w:tc>
      </w:tr>
      <w:tr w:rsidR="005D6F80" w:rsidRPr="004F5943" w14:paraId="78E93F29" w14:textId="77777777" w:rsidTr="00DF744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9B649D0" w14:textId="548EDEB8" w:rsidR="005D6F80" w:rsidRPr="004F5943" w:rsidRDefault="00397007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74466E">
              <w:rPr>
                <w:rFonts w:asciiTheme="majorBidi" w:hAnsiTheme="majorBidi" w:cstheme="majorBidi" w:hint="cs"/>
                <w:cs/>
              </w:rPr>
              <w:t xml:space="preserve">โอนจาก </w:t>
            </w:r>
            <w:r w:rsidRPr="0074466E">
              <w:rPr>
                <w:rFonts w:asciiTheme="majorBidi" w:hAnsiTheme="majorBidi" w:cstheme="majorBidi"/>
              </w:rPr>
              <w:t xml:space="preserve">Stage 2 </w:t>
            </w:r>
            <w:r w:rsidRPr="0074466E">
              <w:rPr>
                <w:rFonts w:asciiTheme="majorBidi" w:hAnsiTheme="majorBidi" w:cstheme="majorBidi" w:hint="cs"/>
                <w:cs/>
              </w:rPr>
              <w:t xml:space="preserve">ไป </w:t>
            </w:r>
            <w:r w:rsidRPr="0074466E">
              <w:rPr>
                <w:rFonts w:asciiTheme="majorBidi" w:hAnsiTheme="majorBidi" w:cstheme="majorBidi"/>
              </w:rPr>
              <w:t>Stage 3</w:t>
            </w:r>
          </w:p>
        </w:tc>
        <w:tc>
          <w:tcPr>
            <w:tcW w:w="1170" w:type="dxa"/>
          </w:tcPr>
          <w:p w14:paraId="205D6667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270" w:type="dxa"/>
          </w:tcPr>
          <w:p w14:paraId="3A2E401B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3E2F97C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>
              <w:rPr>
                <w:cs/>
              </w:rPr>
              <w:t>(</w:t>
            </w:r>
            <w:r w:rsidRPr="008F725A">
              <w:t>478</w:t>
            </w:r>
            <w:r>
              <w:rPr>
                <w:cs/>
              </w:rPr>
              <w:t>)</w:t>
            </w:r>
          </w:p>
        </w:tc>
        <w:tc>
          <w:tcPr>
            <w:tcW w:w="270" w:type="dxa"/>
          </w:tcPr>
          <w:p w14:paraId="3589B13C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FC47303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F725A">
              <w:t>478</w:t>
            </w:r>
          </w:p>
        </w:tc>
        <w:tc>
          <w:tcPr>
            <w:tcW w:w="270" w:type="dxa"/>
            <w:vAlign w:val="bottom"/>
          </w:tcPr>
          <w:p w14:paraId="5E7D3E09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5C1DA88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F5943">
              <w:rPr>
                <w:cs/>
              </w:rPr>
              <w:t>-</w:t>
            </w:r>
          </w:p>
        </w:tc>
      </w:tr>
      <w:tr w:rsidR="005D6F80" w:rsidRPr="00663EDE" w14:paraId="3657AF34" w14:textId="77777777" w:rsidTr="00DF744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7290B19" w14:textId="77777777" w:rsidR="005D6F80" w:rsidRPr="004F5943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8F725A">
              <w:rPr>
                <w:rFonts w:asciiTheme="majorBidi" w:hAnsiTheme="majorBidi" w:cstheme="majorBidi"/>
                <w:b/>
                <w:bCs/>
              </w:rPr>
              <w:t>31</w:t>
            </w:r>
            <w:r w:rsidRPr="004F594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F5943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8F725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B73A7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192</w:t>
            </w:r>
          </w:p>
        </w:tc>
        <w:tc>
          <w:tcPr>
            <w:tcW w:w="270" w:type="dxa"/>
          </w:tcPr>
          <w:p w14:paraId="22B0C901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BDE3D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63EDE">
              <w:rPr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0F29B0D1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0EFB5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1</w:t>
            </w:r>
            <w:r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634</w:t>
            </w:r>
          </w:p>
        </w:tc>
        <w:tc>
          <w:tcPr>
            <w:tcW w:w="270" w:type="dxa"/>
            <w:vAlign w:val="bottom"/>
          </w:tcPr>
          <w:p w14:paraId="00A8CBEC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3D60D" w14:textId="77777777" w:rsidR="005D6F80" w:rsidRPr="00663EDE" w:rsidRDefault="005D6F80" w:rsidP="00DF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8F725A">
              <w:rPr>
                <w:b/>
                <w:bCs/>
              </w:rPr>
              <w:t>2</w:t>
            </w:r>
            <w:r>
              <w:rPr>
                <w:b/>
                <w:bCs/>
              </w:rPr>
              <w:t>,</w:t>
            </w:r>
            <w:r w:rsidRPr="008F725A">
              <w:rPr>
                <w:b/>
                <w:bCs/>
              </w:rPr>
              <w:t>826</w:t>
            </w:r>
          </w:p>
        </w:tc>
      </w:tr>
    </w:tbl>
    <w:p w14:paraId="739B42E1" w14:textId="77777777" w:rsidR="00DF7445" w:rsidRDefault="00DF7445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sectPr w:rsidR="00DF7445" w:rsidSect="00D9424B">
          <w:headerReference w:type="default" r:id="rId26"/>
          <w:pgSz w:w="11907" w:h="16840" w:code="9"/>
          <w:pgMar w:top="691" w:right="1017" w:bottom="576" w:left="1260" w:header="720" w:footer="720" w:gutter="0"/>
          <w:cols w:space="720"/>
          <w:docGrid w:linePitch="408"/>
        </w:sectPr>
      </w:pPr>
    </w:p>
    <w:p w14:paraId="29D91736" w14:textId="5ED6B4E0" w:rsidR="005D6F80" w:rsidRDefault="00946D34" w:rsidP="00946D34">
      <w:pPr>
        <w:pStyle w:val="block"/>
        <w:spacing w:after="0" w:line="240" w:lineRule="auto"/>
        <w:ind w:left="720" w:right="-7" w:firstLine="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4466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ฐานะเปิดต่อความเสี่ยงจากเงินตราต่างประเทศ</w:t>
      </w:r>
    </w:p>
    <w:p w14:paraId="3C13A3F9" w14:textId="5886492B" w:rsidR="00946D34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pPr w:leftFromText="180" w:rightFromText="180" w:vertAnchor="text" w:horzAnchor="page" w:tblpX="1751" w:tblpY="-6"/>
        <w:tblW w:w="0" w:type="auto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080"/>
        <w:gridCol w:w="1260"/>
        <w:gridCol w:w="236"/>
        <w:gridCol w:w="34"/>
        <w:gridCol w:w="1170"/>
        <w:gridCol w:w="1170"/>
        <w:gridCol w:w="1440"/>
      </w:tblGrid>
      <w:tr w:rsidR="00946D34" w:rsidRPr="0074466E" w14:paraId="28EF6AB7" w14:textId="77777777" w:rsidTr="008B536A">
        <w:trPr>
          <w:tblHeader/>
        </w:trPr>
        <w:tc>
          <w:tcPr>
            <w:tcW w:w="3420" w:type="dxa"/>
          </w:tcPr>
          <w:p w14:paraId="6C4EDCC0" w14:textId="77777777" w:rsidR="00946D34" w:rsidRPr="0074466E" w:rsidRDefault="00946D34" w:rsidP="008B536A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2877A0CC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0606D15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E45703B" w14:textId="77777777" w:rsidR="00946D34" w:rsidRPr="0074466E" w:rsidRDefault="00946D34" w:rsidP="008B53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D34" w:rsidRPr="0074466E" w14:paraId="38E54092" w14:textId="77777777" w:rsidTr="008B536A">
        <w:trPr>
          <w:tblHeader/>
        </w:trPr>
        <w:tc>
          <w:tcPr>
            <w:tcW w:w="3420" w:type="dxa"/>
            <w:vAlign w:val="bottom"/>
          </w:tcPr>
          <w:p w14:paraId="03DDBBCF" w14:textId="1D125F08" w:rsidR="00946D34" w:rsidRPr="0074466E" w:rsidRDefault="00946D34" w:rsidP="008B53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C7AB90E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3B1A4B84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7ACFE37C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26E98F9D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718C4" w14:textId="748ED761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0688F8DE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DCF79" w14:textId="693738B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5ED3E9B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9879EA4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57F7594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57426" w14:textId="4FC00B54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</w:tcPr>
          <w:p w14:paraId="68D27F3F" w14:textId="77777777" w:rsidR="00307EFD" w:rsidRDefault="00307EFD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0EBDD" w14:textId="55CE5CF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46D34" w:rsidRPr="0074466E" w14:paraId="0D5EA232" w14:textId="77777777" w:rsidTr="008B536A">
        <w:trPr>
          <w:tblHeader/>
        </w:trPr>
        <w:tc>
          <w:tcPr>
            <w:tcW w:w="3420" w:type="dxa"/>
            <w:vAlign w:val="bottom"/>
          </w:tcPr>
          <w:p w14:paraId="4DEAFF39" w14:textId="77777777" w:rsidR="00946D34" w:rsidRPr="0074466E" w:rsidRDefault="00946D34" w:rsidP="008B53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0" w:type="dxa"/>
            <w:gridSpan w:val="9"/>
          </w:tcPr>
          <w:p w14:paraId="4B4E13E9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46D34" w:rsidRPr="0074466E" w14:paraId="3A301C58" w14:textId="77777777" w:rsidTr="008B536A">
        <w:tc>
          <w:tcPr>
            <w:tcW w:w="3420" w:type="dxa"/>
          </w:tcPr>
          <w:p w14:paraId="028115C2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D2C72CB" w14:textId="192FBB7A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260" w:type="dxa"/>
            <w:vAlign w:val="bottom"/>
          </w:tcPr>
          <w:p w14:paraId="1D3C9BE2" w14:textId="76FDD9ED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080" w:type="dxa"/>
            <w:vAlign w:val="bottom"/>
          </w:tcPr>
          <w:p w14:paraId="3934F82E" w14:textId="766DDF05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260" w:type="dxa"/>
            <w:vAlign w:val="bottom"/>
          </w:tcPr>
          <w:p w14:paraId="4021D6B3" w14:textId="71C5B3C1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36" w:type="dxa"/>
          </w:tcPr>
          <w:p w14:paraId="6D3670A2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8BEE5C" w14:textId="589E9E2B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170" w:type="dxa"/>
          </w:tcPr>
          <w:p w14:paraId="7F4434D5" w14:textId="44E5551D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6281165" w14:textId="5B731086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946D34" w:rsidRPr="0074466E" w14:paraId="2C3E4453" w14:textId="77777777" w:rsidTr="008B536A">
        <w:tc>
          <w:tcPr>
            <w:tcW w:w="3420" w:type="dxa"/>
          </w:tcPr>
          <w:p w14:paraId="62BC2ED6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685DC3E5" w14:textId="19C9A82B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60" w:type="dxa"/>
            <w:vAlign w:val="bottom"/>
          </w:tcPr>
          <w:p w14:paraId="70312791" w14:textId="6C985382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8C7DDCA" w14:textId="71C46765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16944875" w14:textId="07468CFD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51AC5B36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3414FC" w14:textId="60530373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1170" w:type="dxa"/>
          </w:tcPr>
          <w:p w14:paraId="5515F6BD" w14:textId="4E2FF739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A97D72" w14:textId="0C3367BB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946D34" w:rsidRPr="0074466E" w14:paraId="00288F6E" w14:textId="77777777" w:rsidTr="008B536A">
        <w:tc>
          <w:tcPr>
            <w:tcW w:w="3420" w:type="dxa"/>
          </w:tcPr>
          <w:p w14:paraId="6BCFE9AF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244CDFF" w14:textId="431BF005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1260" w:type="dxa"/>
            <w:vAlign w:val="bottom"/>
          </w:tcPr>
          <w:p w14:paraId="449F6702" w14:textId="6BCA61C6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3F9A7C" w14:textId="4BC4F22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D1649F5" w14:textId="4052F3B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36" w:type="dxa"/>
          </w:tcPr>
          <w:p w14:paraId="6B201DB5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A20A390" w14:textId="171552B9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12F9A0F" w14:textId="34A09116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40" w:type="dxa"/>
            <w:vAlign w:val="bottom"/>
          </w:tcPr>
          <w:p w14:paraId="0B8ECBAE" w14:textId="63EA2BA5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946D34" w:rsidRPr="0074466E" w14:paraId="6FBDC41B" w14:textId="77777777" w:rsidTr="008B536A">
        <w:tc>
          <w:tcPr>
            <w:tcW w:w="3420" w:type="dxa"/>
          </w:tcPr>
          <w:p w14:paraId="2F1331CC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0E6A39DA" w14:textId="52AFFD70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C3A20C9" w14:textId="394A32ED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002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D088885" w14:textId="55857016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B6A5DC9" w14:textId="7C369085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A9CD171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1BCBB1" w14:textId="06E309B2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E6237DE" w14:textId="5D7F76E6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87FF3EE" w14:textId="761E2A3D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46D34" w:rsidRPr="0074466E" w14:paraId="4BBCA0DD" w14:textId="77777777" w:rsidTr="008B536A">
        <w:tc>
          <w:tcPr>
            <w:tcW w:w="3420" w:type="dxa"/>
          </w:tcPr>
          <w:p w14:paraId="5E19270F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05FC4FFB" w14:textId="7A011387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B950861" w14:textId="36AB172B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6F53EB" w14:textId="11786179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F340AD" w14:textId="1A4A1234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/>
                <w:sz w:val="30"/>
                <w:szCs w:val="30"/>
              </w:rPr>
              <w:t>171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B0512AD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CAA4AEA" w14:textId="0C3F767F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C08EB92" w14:textId="12BCD6BD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7A90F4C" w14:textId="11EFE966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46D34" w:rsidRPr="0074466E" w14:paraId="240804DF" w14:textId="77777777" w:rsidTr="008B536A">
        <w:tc>
          <w:tcPr>
            <w:tcW w:w="3420" w:type="dxa"/>
          </w:tcPr>
          <w:p w14:paraId="1E74185A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vAlign w:val="bottom"/>
          </w:tcPr>
          <w:p w14:paraId="66D6F4E8" w14:textId="27370328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F7E5BAB" w14:textId="2FA4BBCE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D8FA4D6" w14:textId="007FED72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AB366EE" w14:textId="40E04B39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3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/>
                <w:b/>
                <w:bCs/>
                <w:sz w:val="30"/>
                <w:szCs w:val="30"/>
              </w:rPr>
              <w:t>10</w:t>
            </w:r>
            <w:r w:rsidRPr="0079632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/>
                <w:b/>
                <w:bCs/>
                <w:sz w:val="30"/>
                <w:szCs w:val="30"/>
              </w:rPr>
              <w:t>391</w:t>
            </w:r>
            <w:r w:rsidRPr="007963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F80935A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2A1A3D5" w14:textId="2EB7DE30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E170ECD" w14:textId="5D949C8E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440" w:type="dxa"/>
            <w:vAlign w:val="bottom"/>
          </w:tcPr>
          <w:p w14:paraId="28176199" w14:textId="2ADC84A0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946D34" w:rsidRPr="0074466E" w14:paraId="1B92C359" w14:textId="77777777" w:rsidTr="008B536A">
        <w:tc>
          <w:tcPr>
            <w:tcW w:w="3420" w:type="dxa"/>
          </w:tcPr>
          <w:p w14:paraId="62AFB421" w14:textId="77777777" w:rsidR="00946D34" w:rsidRPr="0074466E" w:rsidRDefault="00946D34" w:rsidP="008B536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260" w:type="dxa"/>
          </w:tcPr>
          <w:p w14:paraId="6993B54F" w14:textId="77777777" w:rsidR="00946D34" w:rsidRPr="00307EFD" w:rsidRDefault="00946D34" w:rsidP="00307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9E3D05" w14:textId="629F9919" w:rsidR="00946D34" w:rsidRPr="0074466E" w:rsidRDefault="00946D34" w:rsidP="00307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7EF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B933BE4" w14:textId="77777777" w:rsidR="00946D34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90" w:lineRule="exac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9792EE" w14:textId="2A6D3EF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080" w:type="dxa"/>
          </w:tcPr>
          <w:p w14:paraId="4BD9BF04" w14:textId="77777777" w:rsidR="00946D34" w:rsidRPr="00796320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90" w:lineRule="exact"/>
              <w:ind w:right="-8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C6B15" w14:textId="7B81CA00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400AF2" w14:textId="77777777" w:rsidR="00946D34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39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4EE6E" w14:textId="60F0926B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14:paraId="72CBB7B7" w14:textId="77777777" w:rsidR="00946D34" w:rsidRPr="0074466E" w:rsidRDefault="00946D34" w:rsidP="008B536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C53EBCF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A8A0F49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C0088F3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6D34" w:rsidRPr="0074466E" w14:paraId="48DC060A" w14:textId="77777777" w:rsidTr="008B536A">
        <w:tc>
          <w:tcPr>
            <w:tcW w:w="3420" w:type="dxa"/>
          </w:tcPr>
          <w:p w14:paraId="685CE47A" w14:textId="77777777" w:rsidR="00946D34" w:rsidRPr="0074466E" w:rsidRDefault="00946D34" w:rsidP="008B536A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</w:tcPr>
          <w:p w14:paraId="4EB61089" w14:textId="5507FA7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260" w:type="dxa"/>
          </w:tcPr>
          <w:p w14:paraId="39A5270B" w14:textId="46895F32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0FD7B195" w14:textId="5DD456D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459C6" w14:textId="6A03588E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36" w:type="dxa"/>
          </w:tcPr>
          <w:p w14:paraId="67B4E70E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210F408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F6E989D" w14:textId="28579AC8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2A250D" w14:textId="77777777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6D34" w:rsidRPr="0074466E" w14:paraId="7BFC83B1" w14:textId="77777777" w:rsidTr="008B536A">
        <w:trPr>
          <w:trHeight w:val="68"/>
        </w:trPr>
        <w:tc>
          <w:tcPr>
            <w:tcW w:w="3420" w:type="dxa"/>
          </w:tcPr>
          <w:p w14:paraId="3BE08ED1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30D3BD6C" w14:textId="37E21D78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2628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60" w:type="dxa"/>
            <w:vAlign w:val="bottom"/>
          </w:tcPr>
          <w:p w14:paraId="46169560" w14:textId="2306F7FB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B6D661B" w14:textId="46EF4A32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EF2F8AB" w14:textId="70C24A8F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2628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2A3A9077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3C4DEA1" w14:textId="01FF4F84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529D7F35" w14:textId="14260FE1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0E9F27" w14:textId="1220CC8A" w:rsidR="00946D34" w:rsidRPr="0074466E" w:rsidRDefault="00946D34" w:rsidP="008B5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46D34" w:rsidRPr="0074466E" w14:paraId="6781EA75" w14:textId="77777777" w:rsidTr="008B536A">
        <w:tc>
          <w:tcPr>
            <w:tcW w:w="3420" w:type="dxa"/>
          </w:tcPr>
          <w:p w14:paraId="21550621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vAlign w:val="bottom"/>
          </w:tcPr>
          <w:p w14:paraId="55D8D7F5" w14:textId="29239047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AE1C624" w14:textId="6279400E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27B41BF" w14:textId="068B7AFB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D96212B" w14:textId="4A5D74A5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832DDC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A833673" w14:textId="48F6B7FF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6CCB856" w14:textId="7ED946D5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63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5F490A" w14:textId="1214CF31" w:rsidR="00946D34" w:rsidRPr="0074466E" w:rsidRDefault="00946D34" w:rsidP="008B53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sz w:val="30"/>
                <w:szCs w:val="30"/>
              </w:rPr>
              <w:t>661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46D34" w:rsidRPr="0074466E" w14:paraId="03D51E67" w14:textId="77777777" w:rsidTr="008B536A">
        <w:tc>
          <w:tcPr>
            <w:tcW w:w="3420" w:type="dxa"/>
          </w:tcPr>
          <w:p w14:paraId="7E0C84EF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vAlign w:val="bottom"/>
          </w:tcPr>
          <w:p w14:paraId="4154BD62" w14:textId="20CD410B" w:rsidR="00946D34" w:rsidRPr="0074466E" w:rsidRDefault="00946D34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26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F23C7B" w14:textId="40C63430" w:rsidR="00946D34" w:rsidRPr="0074466E" w:rsidRDefault="00946D34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032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A071964" w14:textId="173B1B0F" w:rsidR="00946D34" w:rsidRPr="0074466E" w:rsidRDefault="00946D34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6601F2" w14:textId="3D866D71" w:rsidR="00946D34" w:rsidRPr="0074466E" w:rsidRDefault="00946D34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26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D657AFA" w14:textId="77777777" w:rsidR="00946D34" w:rsidRPr="0074466E" w:rsidRDefault="00946D34" w:rsidP="008B536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92BAF65" w14:textId="0866BE4C" w:rsidR="00946D34" w:rsidRPr="0074466E" w:rsidRDefault="00946D34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1BF4A915" w14:textId="6131F426" w:rsidR="00946D34" w:rsidRPr="0074466E" w:rsidRDefault="00946D34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96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440" w:type="dxa"/>
            <w:vAlign w:val="bottom"/>
          </w:tcPr>
          <w:p w14:paraId="7913B35E" w14:textId="6A8A02B4" w:rsidR="00946D34" w:rsidRPr="0074466E" w:rsidRDefault="00946D34" w:rsidP="008B536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2B1DBED" w14:textId="77777777" w:rsidR="00946D34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3FB5606" w14:textId="77777777" w:rsidR="00DF7445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tbl>
      <w:tblPr>
        <w:tblpPr w:leftFromText="180" w:rightFromText="180" w:vertAnchor="text" w:horzAnchor="page" w:tblpX="1418" w:tblpYSpec="inside"/>
        <w:tblW w:w="0" w:type="auto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080"/>
        <w:gridCol w:w="1260"/>
        <w:gridCol w:w="236"/>
        <w:gridCol w:w="34"/>
        <w:gridCol w:w="1170"/>
        <w:gridCol w:w="1170"/>
        <w:gridCol w:w="1440"/>
        <w:gridCol w:w="1440"/>
      </w:tblGrid>
      <w:tr w:rsidR="00DF7445" w:rsidRPr="0074466E" w14:paraId="634C9F57" w14:textId="77777777" w:rsidTr="00DF7445">
        <w:trPr>
          <w:tblHeader/>
        </w:trPr>
        <w:tc>
          <w:tcPr>
            <w:tcW w:w="3420" w:type="dxa"/>
          </w:tcPr>
          <w:p w14:paraId="1C1FFBB3" w14:textId="77777777" w:rsidR="00DF7445" w:rsidRPr="0074466E" w:rsidRDefault="00DF7445" w:rsidP="00DF744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1207BB80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DB0DD30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522636A" w14:textId="77777777" w:rsidR="00DF7445" w:rsidRPr="0074466E" w:rsidRDefault="00DF7445" w:rsidP="00DF74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445" w:rsidRPr="0074466E" w14:paraId="494AC1C1" w14:textId="77777777" w:rsidTr="00DF7445">
        <w:trPr>
          <w:tblHeader/>
        </w:trPr>
        <w:tc>
          <w:tcPr>
            <w:tcW w:w="3420" w:type="dxa"/>
            <w:vAlign w:val="bottom"/>
          </w:tcPr>
          <w:p w14:paraId="0D89B18A" w14:textId="5BBABB4E" w:rsidR="00DF7445" w:rsidRPr="0074466E" w:rsidRDefault="00DF7445" w:rsidP="00DF744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4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446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766CA1F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408D9E33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13FAE9E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39BBFB5F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EC7241" w14:textId="17086FF6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เงินกีบลาว</w:t>
            </w:r>
          </w:p>
        </w:tc>
        <w:tc>
          <w:tcPr>
            <w:tcW w:w="1260" w:type="dxa"/>
          </w:tcPr>
          <w:p w14:paraId="5A16CB22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7DC96" w14:textId="7BA73E8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206507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748D2B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FC9BF1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โครน</w:t>
            </w:r>
          </w:p>
          <w:p w14:paraId="19B540D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440" w:type="dxa"/>
          </w:tcPr>
          <w:p w14:paraId="5985E76D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440" w:type="dxa"/>
          </w:tcPr>
          <w:p w14:paraId="23B043C7" w14:textId="77777777" w:rsidR="00307EFD" w:rsidRDefault="00307EFD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C2096" w14:textId="377BCE90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7445" w:rsidRPr="0074466E" w14:paraId="0115BC9C" w14:textId="77777777" w:rsidTr="00DF7445">
        <w:trPr>
          <w:tblHeader/>
        </w:trPr>
        <w:tc>
          <w:tcPr>
            <w:tcW w:w="3420" w:type="dxa"/>
            <w:vAlign w:val="bottom"/>
          </w:tcPr>
          <w:p w14:paraId="53F7E9D9" w14:textId="77777777" w:rsidR="00DF7445" w:rsidRPr="0074466E" w:rsidRDefault="00DF7445" w:rsidP="00DF744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0"/>
          </w:tcPr>
          <w:p w14:paraId="68D2FBE0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F7445" w:rsidRPr="0074466E" w14:paraId="1D6FA612" w14:textId="77777777" w:rsidTr="00DF7445">
        <w:tc>
          <w:tcPr>
            <w:tcW w:w="3420" w:type="dxa"/>
          </w:tcPr>
          <w:p w14:paraId="39F1664B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CEE18D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2,375</w:t>
            </w:r>
          </w:p>
        </w:tc>
        <w:tc>
          <w:tcPr>
            <w:tcW w:w="1260" w:type="dxa"/>
            <w:vAlign w:val="bottom"/>
          </w:tcPr>
          <w:p w14:paraId="553D0F35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080" w:type="dxa"/>
            <w:vAlign w:val="bottom"/>
          </w:tcPr>
          <w:p w14:paraId="227D492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260" w:type="dxa"/>
            <w:vAlign w:val="bottom"/>
          </w:tcPr>
          <w:p w14:paraId="3B6D5D40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2,529</w:t>
            </w:r>
          </w:p>
        </w:tc>
        <w:tc>
          <w:tcPr>
            <w:tcW w:w="236" w:type="dxa"/>
          </w:tcPr>
          <w:p w14:paraId="6D9F3D89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089015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973</w:t>
            </w:r>
          </w:p>
        </w:tc>
        <w:tc>
          <w:tcPr>
            <w:tcW w:w="1170" w:type="dxa"/>
            <w:vAlign w:val="bottom"/>
          </w:tcPr>
          <w:p w14:paraId="108C2AE8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C56BF60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6F8AF73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973</w:t>
            </w:r>
          </w:p>
        </w:tc>
      </w:tr>
      <w:tr w:rsidR="00DF7445" w:rsidRPr="0074466E" w14:paraId="729F5FE1" w14:textId="77777777" w:rsidTr="00DF7445">
        <w:tc>
          <w:tcPr>
            <w:tcW w:w="3420" w:type="dxa"/>
          </w:tcPr>
          <w:p w14:paraId="5F42CB77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208486A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260" w:type="dxa"/>
            <w:vAlign w:val="bottom"/>
          </w:tcPr>
          <w:p w14:paraId="172E4FC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6B7EF24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95E347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36" w:type="dxa"/>
          </w:tcPr>
          <w:p w14:paraId="6E0F5A6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E0CCCF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344</w:t>
            </w:r>
          </w:p>
        </w:tc>
        <w:tc>
          <w:tcPr>
            <w:tcW w:w="1170" w:type="dxa"/>
            <w:vAlign w:val="bottom"/>
          </w:tcPr>
          <w:p w14:paraId="2C209AD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9E0116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086F37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344</w:t>
            </w:r>
          </w:p>
        </w:tc>
      </w:tr>
      <w:tr w:rsidR="00DF7445" w:rsidRPr="0074466E" w14:paraId="008C333B" w14:textId="77777777" w:rsidTr="00DF7445">
        <w:tc>
          <w:tcPr>
            <w:tcW w:w="3420" w:type="dxa"/>
          </w:tcPr>
          <w:p w14:paraId="672E1ED7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F6211B8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260" w:type="dxa"/>
            <w:vAlign w:val="bottom"/>
          </w:tcPr>
          <w:p w14:paraId="204EA41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FA2E6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FD3A8D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660053FB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5A2C044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B6C2C0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615A159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7FC2E6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DF7445" w:rsidRPr="0074466E" w14:paraId="066F7E9F" w14:textId="77777777" w:rsidTr="00DF7445">
        <w:tc>
          <w:tcPr>
            <w:tcW w:w="3420" w:type="dxa"/>
          </w:tcPr>
          <w:p w14:paraId="1D9618CE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22425D6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6,097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706BB4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6,158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84AABF5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B3910C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12,255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AD0584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5D81467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93A77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8D017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7DD55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753EFCBA" w14:textId="77777777" w:rsidTr="00DF7445">
        <w:tc>
          <w:tcPr>
            <w:tcW w:w="3420" w:type="dxa"/>
          </w:tcPr>
          <w:p w14:paraId="7E595CD2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454AD3EF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B1442D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5914FB5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ABB907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0E63F6C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C1BF211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3,899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7225C3B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3C39060C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2A9C031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3,920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03F8E4DA" w14:textId="77777777" w:rsidTr="00DF7445">
        <w:tc>
          <w:tcPr>
            <w:tcW w:w="3420" w:type="dxa"/>
          </w:tcPr>
          <w:p w14:paraId="0C725F30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260" w:type="dxa"/>
            <w:vAlign w:val="bottom"/>
          </w:tcPr>
          <w:p w14:paraId="1ABA7268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3,638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DC3BB9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8FFCE4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99EFA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9,647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48AF244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7D016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4,998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3ACB40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7446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033</w:t>
            </w:r>
          </w:p>
        </w:tc>
        <w:tc>
          <w:tcPr>
            <w:tcW w:w="1440" w:type="dxa"/>
            <w:vAlign w:val="bottom"/>
          </w:tcPr>
          <w:p w14:paraId="13823214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C7E71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3,986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F7445" w:rsidRPr="0074466E" w14:paraId="5231E373" w14:textId="77777777" w:rsidTr="00DF7445">
        <w:tc>
          <w:tcPr>
            <w:tcW w:w="3420" w:type="dxa"/>
          </w:tcPr>
          <w:p w14:paraId="7E7038F6" w14:textId="77777777" w:rsidR="00DF7445" w:rsidRPr="0074466E" w:rsidRDefault="00DF7445" w:rsidP="00DF744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260" w:type="dxa"/>
            <w:vAlign w:val="bottom"/>
          </w:tcPr>
          <w:p w14:paraId="3246374B" w14:textId="77777777" w:rsidR="00DF7445" w:rsidRPr="0074466E" w:rsidRDefault="00DF7445" w:rsidP="00307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C410E3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080" w:type="dxa"/>
            <w:vAlign w:val="bottom"/>
          </w:tcPr>
          <w:p w14:paraId="5EC8A9B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245FE5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36" w:type="dxa"/>
          </w:tcPr>
          <w:p w14:paraId="357FC2C9" w14:textId="77777777" w:rsidR="00DF7445" w:rsidRPr="0074466E" w:rsidRDefault="00DF7445" w:rsidP="00DF74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6076C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CB8ACD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3CCA9E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D9FB00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7445" w:rsidRPr="0074466E" w14:paraId="13C2137B" w14:textId="77777777" w:rsidTr="00DF7445">
        <w:tc>
          <w:tcPr>
            <w:tcW w:w="3420" w:type="dxa"/>
          </w:tcPr>
          <w:p w14:paraId="5EEF8EDD" w14:textId="77777777" w:rsidR="00DF7445" w:rsidRPr="0074466E" w:rsidRDefault="00DF7445" w:rsidP="00DF7445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260" w:type="dxa"/>
            <w:vAlign w:val="bottom"/>
          </w:tcPr>
          <w:p w14:paraId="2748973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260" w:type="dxa"/>
            <w:vAlign w:val="bottom"/>
          </w:tcPr>
          <w:p w14:paraId="26DD03A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E1D0C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D12EAC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59C50278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5FCA84E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8D1BC0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212871E1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A583E8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7445" w:rsidRPr="0074466E" w14:paraId="0A1DFE62" w14:textId="77777777" w:rsidTr="00DF7445">
        <w:trPr>
          <w:trHeight w:val="68"/>
        </w:trPr>
        <w:tc>
          <w:tcPr>
            <w:tcW w:w="3420" w:type="dxa"/>
          </w:tcPr>
          <w:p w14:paraId="17721201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260" w:type="dxa"/>
            <w:vAlign w:val="bottom"/>
          </w:tcPr>
          <w:p w14:paraId="0E296C4F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1260" w:type="dxa"/>
            <w:vAlign w:val="bottom"/>
          </w:tcPr>
          <w:p w14:paraId="662CD229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876953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5E08DB6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36" w:type="dxa"/>
          </w:tcPr>
          <w:p w14:paraId="52A962EC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744CF7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  <w:tc>
          <w:tcPr>
            <w:tcW w:w="1170" w:type="dxa"/>
            <w:vAlign w:val="bottom"/>
          </w:tcPr>
          <w:p w14:paraId="35D849B2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45900B5A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1065CB" w14:textId="77777777" w:rsidR="00DF7445" w:rsidRPr="0074466E" w:rsidRDefault="00DF7445" w:rsidP="00DF7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</w:tr>
      <w:tr w:rsidR="00DF7445" w:rsidRPr="0074466E" w14:paraId="42024207" w14:textId="77777777" w:rsidTr="00DF7445">
        <w:tc>
          <w:tcPr>
            <w:tcW w:w="3420" w:type="dxa"/>
          </w:tcPr>
          <w:p w14:paraId="3BB49CB7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vAlign w:val="bottom"/>
          </w:tcPr>
          <w:p w14:paraId="1AECEB47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0AD19F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187789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AE9424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5760CF6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CDBF1B7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CD4C3BC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6965DD5C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6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E9F901" w14:textId="77777777" w:rsidR="00DF7445" w:rsidRPr="0074466E" w:rsidRDefault="00DF7445" w:rsidP="00DF74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74466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F7445" w:rsidRPr="0074466E" w14:paraId="7D5ABAAC" w14:textId="77777777" w:rsidTr="00DF7445">
        <w:tc>
          <w:tcPr>
            <w:tcW w:w="3420" w:type="dxa"/>
          </w:tcPr>
          <w:p w14:paraId="6BABD5E4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vAlign w:val="bottom"/>
          </w:tcPr>
          <w:p w14:paraId="3A397361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1,593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0C2B47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5,159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E510DE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8C4F8D4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6,624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78AB150" w14:textId="77777777" w:rsidR="00DF7445" w:rsidRPr="0074466E" w:rsidRDefault="00DF7445" w:rsidP="00DF744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EC10ACD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C831EB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1,033</w:t>
            </w:r>
          </w:p>
        </w:tc>
        <w:tc>
          <w:tcPr>
            <w:tcW w:w="1440" w:type="dxa"/>
            <w:vAlign w:val="bottom"/>
          </w:tcPr>
          <w:p w14:paraId="312FB6E0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E877330" w14:textId="77777777" w:rsidR="00DF7445" w:rsidRPr="0074466E" w:rsidRDefault="00DF7445" w:rsidP="00DF744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2,270</w:t>
            </w:r>
            <w:r w:rsidRPr="007446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576F567" w14:textId="2687D4CC" w:rsidR="00DF7445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623A198C" w14:textId="77777777" w:rsidR="00F20DB7" w:rsidRPr="00DF7445" w:rsidRDefault="00F20DB7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56DB2FD" w14:textId="2D97BDC9" w:rsidR="00A25D14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77E879C" w14:textId="55E23FDE" w:rsidR="007B5DD6" w:rsidRDefault="007B5DD6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63B91664" w14:textId="4E9CE600" w:rsidR="00DF7445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307F51EA" w14:textId="77777777" w:rsidR="00DF7445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  <w:sectPr w:rsidR="00DF7445" w:rsidSect="00DF7445">
          <w:headerReference w:type="default" r:id="rId27"/>
          <w:pgSz w:w="16840" w:h="11907" w:orient="landscape" w:code="9"/>
          <w:pgMar w:top="1260" w:right="691" w:bottom="1017" w:left="1170" w:header="720" w:footer="720" w:gutter="0"/>
          <w:cols w:space="720"/>
          <w:docGrid w:linePitch="408"/>
        </w:sectPr>
      </w:pPr>
    </w:p>
    <w:p w14:paraId="0368BE88" w14:textId="386072B3" w:rsidR="00F20DB7" w:rsidRPr="007B5DD6" w:rsidRDefault="00F20DB7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rtl/>
          <w:cs/>
        </w:rPr>
      </w:pPr>
      <w:r w:rsidRPr="007B5DD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946D34" w:rsidRPr="00095473" w14:paraId="04DD4C07" w14:textId="77777777" w:rsidTr="00C6702E">
        <w:trPr>
          <w:tblHeader/>
        </w:trPr>
        <w:tc>
          <w:tcPr>
            <w:tcW w:w="4050" w:type="dxa"/>
            <w:shd w:val="clear" w:color="auto" w:fill="auto"/>
          </w:tcPr>
          <w:p w14:paraId="10678B27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6D34" w:rsidRPr="00095473" w14:paraId="0730E0D0" w14:textId="77777777" w:rsidTr="00C6702E">
        <w:trPr>
          <w:tblHeader/>
        </w:trPr>
        <w:tc>
          <w:tcPr>
            <w:tcW w:w="4050" w:type="dxa"/>
          </w:tcPr>
          <w:p w14:paraId="38BA4A43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5DBFBC23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Pr="00A06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64B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1FA175B7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Pr="00A06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64B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Pr="00A06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64B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43B80F54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Pr="00A06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64B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6D34" w:rsidRPr="00095473" w14:paraId="6524F715" w14:textId="77777777" w:rsidTr="00C6702E">
        <w:trPr>
          <w:tblHeader/>
        </w:trPr>
        <w:tc>
          <w:tcPr>
            <w:tcW w:w="4050" w:type="dxa"/>
          </w:tcPr>
          <w:p w14:paraId="792D3020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559C2E0A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39F1D8E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6A3DCE50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6020CB52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46D34" w:rsidRPr="00095473" w14:paraId="7C07F819" w14:textId="77777777" w:rsidTr="00C6702E">
        <w:trPr>
          <w:tblHeader/>
        </w:trPr>
        <w:tc>
          <w:tcPr>
            <w:tcW w:w="4050" w:type="dxa"/>
          </w:tcPr>
          <w:p w14:paraId="5627C8D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4F51466F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6D34" w:rsidRPr="00095473" w14:paraId="43C0A314" w14:textId="77777777" w:rsidTr="00C6702E">
        <w:tc>
          <w:tcPr>
            <w:tcW w:w="4050" w:type="dxa"/>
          </w:tcPr>
          <w:p w14:paraId="58C5C6E0" w14:textId="7CCC6034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5D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282" w:type="dxa"/>
          </w:tcPr>
          <w:p w14:paraId="366B5984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F55E422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D1DDB9F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6D7F327C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4836CF86" w14:textId="77777777" w:rsidTr="00C6702E">
        <w:tc>
          <w:tcPr>
            <w:tcW w:w="4050" w:type="dxa"/>
          </w:tcPr>
          <w:p w14:paraId="2F2C6334" w14:textId="47939CDB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54E6950F" w14:textId="3FE881E5" w:rsidR="00946D34" w:rsidRPr="008B536A" w:rsidRDefault="00B9742E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B536A">
              <w:t>6,169</w:t>
            </w:r>
          </w:p>
        </w:tc>
        <w:tc>
          <w:tcPr>
            <w:tcW w:w="1283" w:type="dxa"/>
            <w:vAlign w:val="bottom"/>
          </w:tcPr>
          <w:p w14:paraId="2CF1521E" w14:textId="4F9E50B1" w:rsidR="00946D34" w:rsidRPr="00336745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 w:cstheme="majorBidi"/>
              </w:rPr>
              <w:t>1,255</w:t>
            </w:r>
          </w:p>
        </w:tc>
        <w:tc>
          <w:tcPr>
            <w:tcW w:w="1282" w:type="dxa"/>
          </w:tcPr>
          <w:p w14:paraId="40E8116E" w14:textId="38AEEAC2" w:rsidR="00946D34" w:rsidRPr="00336745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</w:t>
            </w:r>
            <w:r>
              <w:t>,</w:t>
            </w:r>
            <w:r w:rsidRPr="00336745">
              <w:t>735</w:t>
            </w:r>
          </w:p>
        </w:tc>
        <w:tc>
          <w:tcPr>
            <w:tcW w:w="1283" w:type="dxa"/>
          </w:tcPr>
          <w:p w14:paraId="21F17C35" w14:textId="75C27A0A" w:rsidR="00946D34" w:rsidRPr="00336745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 w:cstheme="majorBidi"/>
              </w:rPr>
              <w:t>1,584</w:t>
            </w:r>
          </w:p>
        </w:tc>
      </w:tr>
      <w:tr w:rsidR="00946D34" w:rsidRPr="00095473" w14:paraId="4335BE54" w14:textId="77777777" w:rsidTr="00C6702E">
        <w:tc>
          <w:tcPr>
            <w:tcW w:w="4050" w:type="dxa"/>
          </w:tcPr>
          <w:p w14:paraId="503CFC9F" w14:textId="54BEE35C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4EB44F1B" w14:textId="1FB32F95" w:rsidR="00946D34" w:rsidRPr="008B536A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B536A">
              <w:rPr>
                <w:cs/>
              </w:rPr>
              <w:t>(</w:t>
            </w:r>
            <w:r w:rsidRPr="008B536A">
              <w:t>28,331</w:t>
            </w:r>
            <w:r w:rsidRPr="008B536A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64B957F" w14:textId="078A72EA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(</w:t>
            </w:r>
            <w:r w:rsidRPr="0074466E">
              <w:rPr>
                <w:rFonts w:asciiTheme="majorBidi" w:hAnsiTheme="majorBidi" w:cstheme="majorBidi"/>
              </w:rPr>
              <w:t>28,551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82" w:type="dxa"/>
          </w:tcPr>
          <w:p w14:paraId="4CB32F68" w14:textId="6948CF91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Pr="00336745">
              <w:t>27</w:t>
            </w:r>
            <w:r>
              <w:t>,</w:t>
            </w:r>
            <w:r w:rsidRPr="00336745">
              <w:t>332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112E95CE" w14:textId="40D0BC1B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(</w:t>
            </w:r>
            <w:r w:rsidRPr="0074466E">
              <w:rPr>
                <w:rFonts w:asciiTheme="majorBidi" w:hAnsiTheme="majorBidi" w:cstheme="majorBidi"/>
              </w:rPr>
              <w:t>27,481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</w:tr>
      <w:tr w:rsidR="00946D34" w:rsidRPr="00095473" w14:paraId="61834BCD" w14:textId="77777777" w:rsidTr="00C6702E">
        <w:tc>
          <w:tcPr>
            <w:tcW w:w="4050" w:type="dxa"/>
          </w:tcPr>
          <w:p w14:paraId="7FD362B8" w14:textId="77777777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B7F349D" w14:textId="55D320DD" w:rsidR="00946D34" w:rsidRPr="008B536A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B536A">
              <w:rPr>
                <w:b/>
                <w:bCs/>
                <w:cs/>
              </w:rPr>
              <w:t>(</w:t>
            </w:r>
            <w:r w:rsidRPr="008B536A">
              <w:rPr>
                <w:b/>
                <w:bCs/>
              </w:rPr>
              <w:t>2</w:t>
            </w:r>
            <w:r w:rsidR="00B9742E" w:rsidRPr="008B536A">
              <w:rPr>
                <w:b/>
                <w:bCs/>
              </w:rPr>
              <w:t>2</w:t>
            </w:r>
            <w:r w:rsidRPr="008B536A">
              <w:rPr>
                <w:b/>
                <w:bCs/>
              </w:rPr>
              <w:t>,</w:t>
            </w:r>
            <w:r w:rsidR="00B9742E" w:rsidRPr="008B536A">
              <w:rPr>
                <w:b/>
                <w:bCs/>
              </w:rPr>
              <w:t>162</w:t>
            </w:r>
            <w:r w:rsidRPr="008B536A"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A1249F9" w14:textId="656741F7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b/>
                <w:bCs/>
                <w:cs/>
              </w:rPr>
              <w:t>(</w:t>
            </w:r>
            <w:r w:rsidRPr="0074466E">
              <w:rPr>
                <w:b/>
                <w:bCs/>
              </w:rPr>
              <w:t>27,296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AAC8E53" w14:textId="7643D200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Pr="00336745">
              <w:rPr>
                <w:b/>
                <w:bCs/>
              </w:rPr>
              <w:t>25</w:t>
            </w:r>
            <w:r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597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8DD012F" w14:textId="22CD35FF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(</w:t>
            </w:r>
            <w:r w:rsidRPr="0074466E">
              <w:rPr>
                <w:rFonts w:asciiTheme="majorBidi" w:hAnsiTheme="majorBidi" w:cstheme="majorBidi"/>
                <w:b/>
                <w:bCs/>
              </w:rPr>
              <w:t>25,897</w:t>
            </w:r>
            <w:r w:rsidRPr="0074466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  <w:tr w:rsidR="00946D34" w:rsidRPr="00095473" w14:paraId="0477AC7D" w14:textId="77777777" w:rsidTr="00C6702E">
        <w:tc>
          <w:tcPr>
            <w:tcW w:w="4050" w:type="dxa"/>
          </w:tcPr>
          <w:p w14:paraId="04FFEE9D" w14:textId="77777777" w:rsidR="00946D34" w:rsidRPr="00095473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971A92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873AFEF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19315172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40E524A" w14:textId="77777777" w:rsidR="00946D34" w:rsidRPr="00095473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456A590F" w14:textId="77777777" w:rsidTr="00C6702E">
        <w:tc>
          <w:tcPr>
            <w:tcW w:w="4050" w:type="dxa"/>
          </w:tcPr>
          <w:p w14:paraId="1D1AC3C4" w14:textId="5228E7A9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51EA4050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2B21867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55EEB01" w14:textId="77777777" w:rsidR="00946D34" w:rsidRPr="00095473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095473" w14:paraId="59EF07A8" w14:textId="77777777" w:rsidTr="00C6702E">
        <w:tc>
          <w:tcPr>
            <w:tcW w:w="4050" w:type="dxa"/>
          </w:tcPr>
          <w:p w14:paraId="1BE76A2B" w14:textId="064C1385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17E0C5AC" w14:textId="521F480B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Pr="00336745">
              <w:t>34</w:t>
            </w:r>
            <w:r>
              <w:t>,</w:t>
            </w:r>
            <w:r w:rsidRPr="00336745">
              <w:t>630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250C06FE" w14:textId="6B6613DE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cs/>
              </w:rPr>
              <w:t>(</w:t>
            </w:r>
            <w:r w:rsidRPr="0074466E">
              <w:t>34,693</w:t>
            </w:r>
            <w:r w:rsidRPr="0074466E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974F7E4" w14:textId="4ABEEF5C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(</w:t>
            </w:r>
            <w:r w:rsidRPr="00336745">
              <w:t>4</w:t>
            </w:r>
            <w:r>
              <w:t>,</w:t>
            </w:r>
            <w:r w:rsidRPr="00336745">
              <w:t>363</w:t>
            </w:r>
            <w:r>
              <w:rPr>
                <w:cs/>
              </w:rPr>
              <w:t>)</w:t>
            </w:r>
          </w:p>
        </w:tc>
        <w:tc>
          <w:tcPr>
            <w:tcW w:w="1283" w:type="dxa"/>
          </w:tcPr>
          <w:p w14:paraId="7756D9D0" w14:textId="40E0FD04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(</w:t>
            </w:r>
            <w:r w:rsidRPr="0074466E">
              <w:rPr>
                <w:rFonts w:asciiTheme="majorBidi" w:hAnsiTheme="majorBidi" w:cstheme="majorBidi"/>
              </w:rPr>
              <w:t>4,258</w:t>
            </w:r>
            <w:r w:rsidRPr="0074466E">
              <w:rPr>
                <w:rFonts w:asciiTheme="majorBidi" w:hAnsiTheme="majorBidi"/>
                <w:cs/>
              </w:rPr>
              <w:t>)</w:t>
            </w:r>
          </w:p>
        </w:tc>
      </w:tr>
      <w:tr w:rsidR="00946D34" w:rsidRPr="00095473" w14:paraId="682F95C3" w14:textId="77777777" w:rsidTr="00C6702E">
        <w:tc>
          <w:tcPr>
            <w:tcW w:w="4050" w:type="dxa"/>
          </w:tcPr>
          <w:p w14:paraId="602A7A83" w14:textId="77777777" w:rsidR="00946D34" w:rsidRPr="00946D34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2" w:type="dxa"/>
            <w:vAlign w:val="bottom"/>
          </w:tcPr>
          <w:p w14:paraId="58AAE195" w14:textId="77777777" w:rsidR="00946D34" w:rsidRPr="00946D34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14:paraId="2E9D03D8" w14:textId="77777777" w:rsidR="00946D34" w:rsidRPr="00946D34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58A952D4" w14:textId="77777777" w:rsidR="00946D34" w:rsidRPr="00946D34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72DB754A" w14:textId="77777777" w:rsidR="00946D34" w:rsidRPr="00946D34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946D34" w:rsidRPr="00095473" w14:paraId="20E6DBDB" w14:textId="77777777" w:rsidTr="00C6702E">
        <w:tc>
          <w:tcPr>
            <w:tcW w:w="4050" w:type="dxa"/>
          </w:tcPr>
          <w:p w14:paraId="78E0158F" w14:textId="20B5D46F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5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</w:tcPr>
          <w:p w14:paraId="47A81718" w14:textId="7705C196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2</w:t>
            </w:r>
            <w:r>
              <w:t>,</w:t>
            </w:r>
            <w:r w:rsidRPr="00336745">
              <w:t>960</w:t>
            </w:r>
          </w:p>
        </w:tc>
        <w:tc>
          <w:tcPr>
            <w:tcW w:w="1283" w:type="dxa"/>
            <w:vAlign w:val="bottom"/>
          </w:tcPr>
          <w:p w14:paraId="168ACF36" w14:textId="10E21B52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t>2,890</w:t>
            </w:r>
          </w:p>
        </w:tc>
        <w:tc>
          <w:tcPr>
            <w:tcW w:w="1282" w:type="dxa"/>
            <w:vAlign w:val="bottom"/>
          </w:tcPr>
          <w:p w14:paraId="663BF5C6" w14:textId="371BD9DA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>
              <w:rPr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12DB9ED7" w:rsidR="00946D34" w:rsidRPr="00095473" w:rsidRDefault="00946D34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4466E">
              <w:rPr>
                <w:rFonts w:asciiTheme="majorBidi" w:hAnsiTheme="majorBidi"/>
                <w:cs/>
              </w:rPr>
              <w:t>-</w:t>
            </w:r>
          </w:p>
        </w:tc>
      </w:tr>
      <w:tr w:rsidR="00946D34" w:rsidRPr="00095473" w14:paraId="063FEDB4" w14:textId="77777777" w:rsidTr="00C6702E">
        <w:tc>
          <w:tcPr>
            <w:tcW w:w="4050" w:type="dxa"/>
          </w:tcPr>
          <w:p w14:paraId="538D2B90" w14:textId="0CA518CE" w:rsidR="00946D34" w:rsidRPr="00095473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9CD0655" w14:textId="69EF5E73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(</w:t>
            </w:r>
            <w:r w:rsidRPr="00336745">
              <w:rPr>
                <w:b/>
                <w:bCs/>
              </w:rPr>
              <w:t>31</w:t>
            </w:r>
            <w:r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670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978CE9B" w14:textId="4D3ECFDC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74466E">
              <w:rPr>
                <w:b/>
                <w:bCs/>
                <w:cs/>
              </w:rPr>
              <w:t>(</w:t>
            </w:r>
            <w:r w:rsidRPr="0074466E">
              <w:rPr>
                <w:b/>
                <w:bCs/>
              </w:rPr>
              <w:t>31,803</w:t>
            </w:r>
            <w:r w:rsidRPr="0074466E">
              <w:rPr>
                <w:b/>
                <w:bCs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A9B0772" w14:textId="75935205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  <w:cs/>
              </w:rPr>
              <w:t>(</w:t>
            </w:r>
            <w:r w:rsidRPr="00336745">
              <w:rPr>
                <w:b/>
                <w:bCs/>
              </w:rPr>
              <w:t>4</w:t>
            </w:r>
            <w:r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363</w:t>
            </w:r>
            <w:r>
              <w:rPr>
                <w:b/>
                <w:bCs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8797310" w14:textId="0E69684A" w:rsidR="00946D34" w:rsidRPr="00095473" w:rsidRDefault="00946D34" w:rsidP="00946D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74466E">
              <w:rPr>
                <w:rFonts w:asciiTheme="majorBidi" w:hAnsiTheme="majorBidi"/>
                <w:b/>
                <w:bCs/>
                <w:cs/>
              </w:rPr>
              <w:t>(</w:t>
            </w:r>
            <w:r w:rsidRPr="0074466E">
              <w:rPr>
                <w:rFonts w:asciiTheme="majorBidi" w:hAnsiTheme="majorBidi"/>
                <w:b/>
                <w:bCs/>
              </w:rPr>
              <w:t>4</w:t>
            </w:r>
            <w:r w:rsidRPr="0074466E">
              <w:rPr>
                <w:rFonts w:asciiTheme="majorBidi" w:hAnsiTheme="majorBidi" w:cstheme="majorBidi"/>
                <w:b/>
                <w:bCs/>
              </w:rPr>
              <w:t>,258</w:t>
            </w:r>
            <w:r w:rsidRPr="0074466E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</w:tbl>
    <w:p w14:paraId="573E69A4" w14:textId="77777777" w:rsidR="00946D34" w:rsidRDefault="00946D34" w:rsidP="00C42F4A"/>
    <w:p w14:paraId="2F260F24" w14:textId="03525B0D" w:rsidR="00223349" w:rsidRPr="00663EDE" w:rsidRDefault="000A6409" w:rsidP="0000393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ภ</w:t>
      </w:r>
      <w:r w:rsidR="004762B0" w:rsidRPr="007A1352">
        <w:rPr>
          <w:rFonts w:ascii="Angsana New" w:hAnsi="Angsana New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825705" w:rsidRDefault="00663EDE" w:rsidP="00C42F4A">
      <w:pPr>
        <w:rPr>
          <w:sz w:val="16"/>
          <w:szCs w:val="16"/>
        </w:rPr>
      </w:pPr>
      <w:r>
        <w:rPr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095473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095473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09547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064BA" w:rsidRPr="00095473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A064BA" w:rsidRPr="00095473" w:rsidRDefault="00A064BA" w:rsidP="00A0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28C3416C" w14:textId="18405222" w:rsidR="00A064BA" w:rsidRPr="00095473" w:rsidRDefault="0033674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4BA" w:rsidRPr="00A064B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5B1A3F9" w14:textId="4E1F8607" w:rsidR="00A064BA" w:rsidRPr="00095473" w:rsidRDefault="0033674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147ED659" w:rsidR="00A064BA" w:rsidRPr="00095473" w:rsidRDefault="0033674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4BA" w:rsidRPr="00A064B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D6563DB" w14:textId="378256C0" w:rsidR="00A064BA" w:rsidRPr="00095473" w:rsidRDefault="0033674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A06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4BA" w:rsidRPr="00A064B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B2E04" w:rsidRPr="00095473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1A04A3D2" w14:textId="18212B5C" w:rsidR="008B2E04" w:rsidRPr="00095473" w:rsidRDefault="0033674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3F0D659D" w14:textId="662B3649" w:rsidR="008B2E04" w:rsidRPr="00095473" w:rsidRDefault="0033674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14:paraId="000005F7" w14:textId="65B12A22" w:rsidR="008B2E04" w:rsidRPr="00095473" w:rsidRDefault="0033674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3" w:type="dxa"/>
          </w:tcPr>
          <w:p w14:paraId="1BF1849D" w14:textId="16199C89" w:rsidR="008B2E04" w:rsidRPr="00095473" w:rsidRDefault="0033674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7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B2E04" w:rsidRPr="00095473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7BF2B1B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E04" w:rsidRPr="00095473" w14:paraId="05E7425D" w14:textId="77777777" w:rsidTr="00823AF1">
        <w:tc>
          <w:tcPr>
            <w:tcW w:w="4050" w:type="dxa"/>
          </w:tcPr>
          <w:p w14:paraId="70B113DE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BD85F4E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6CD0BC0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348AB7A" w14:textId="77777777" w:rsidR="008B2E04" w:rsidRPr="00095473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B2E04" w:rsidRPr="00095473" w14:paraId="5F653017" w14:textId="77777777" w:rsidTr="00823AF1">
        <w:tc>
          <w:tcPr>
            <w:tcW w:w="4050" w:type="dxa"/>
          </w:tcPr>
          <w:p w14:paraId="13E99180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  <w:vAlign w:val="bottom"/>
          </w:tcPr>
          <w:p w14:paraId="027F9952" w14:textId="5C3BFE14" w:rsidR="008B2E04" w:rsidRPr="00095473" w:rsidRDefault="00336745" w:rsidP="00C90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336745">
              <w:t>4</w:t>
            </w:r>
            <w:r w:rsidR="00CC024F">
              <w:t>,</w:t>
            </w:r>
            <w:r w:rsidRPr="00336745">
              <w:t>491</w:t>
            </w:r>
          </w:p>
        </w:tc>
        <w:tc>
          <w:tcPr>
            <w:tcW w:w="1283" w:type="dxa"/>
          </w:tcPr>
          <w:p w14:paraId="74298CA4" w14:textId="3D95ECF2" w:rsidR="008B2E04" w:rsidRPr="00095473" w:rsidRDefault="00336745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4</w:t>
            </w:r>
            <w:r w:rsidR="008B2E04">
              <w:t>,</w:t>
            </w:r>
            <w:r w:rsidRPr="00336745">
              <w:t>090</w:t>
            </w:r>
          </w:p>
        </w:tc>
        <w:tc>
          <w:tcPr>
            <w:tcW w:w="1282" w:type="dxa"/>
            <w:vAlign w:val="bottom"/>
          </w:tcPr>
          <w:p w14:paraId="79057613" w14:textId="29693423" w:rsidR="008B2E04" w:rsidRPr="00095473" w:rsidRDefault="00336745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282</w:t>
            </w:r>
          </w:p>
        </w:tc>
        <w:tc>
          <w:tcPr>
            <w:tcW w:w="1283" w:type="dxa"/>
          </w:tcPr>
          <w:p w14:paraId="618FA977" w14:textId="482E2973" w:rsidR="008B2E04" w:rsidRPr="00095473" w:rsidRDefault="00336745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391</w:t>
            </w:r>
          </w:p>
        </w:tc>
      </w:tr>
      <w:tr w:rsidR="008B2E04" w:rsidRPr="00095473" w14:paraId="32AB57C5" w14:textId="77777777" w:rsidTr="00823AF1">
        <w:tc>
          <w:tcPr>
            <w:tcW w:w="4050" w:type="dxa"/>
          </w:tcPr>
          <w:p w14:paraId="47F2D7D8" w14:textId="77777777" w:rsidR="008B2E04" w:rsidRPr="00095473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A4F4C1D" w14:textId="46960FD5" w:rsidR="008B2E04" w:rsidRPr="00095473" w:rsidRDefault="0033674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4</w:t>
            </w:r>
            <w:r w:rsidR="00CC024F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491</w:t>
            </w:r>
          </w:p>
        </w:tc>
        <w:tc>
          <w:tcPr>
            <w:tcW w:w="1283" w:type="dxa"/>
          </w:tcPr>
          <w:p w14:paraId="5F27DBC9" w14:textId="5F148C6C" w:rsidR="008B2E04" w:rsidRPr="00095473" w:rsidRDefault="0033674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4</w:t>
            </w:r>
            <w:r w:rsidR="008B2E04">
              <w:rPr>
                <w:b/>
                <w:bCs/>
              </w:rPr>
              <w:t>,</w:t>
            </w:r>
            <w:r w:rsidRPr="00336745">
              <w:rPr>
                <w:b/>
                <w:bCs/>
              </w:rPr>
              <w:t>090</w:t>
            </w:r>
          </w:p>
        </w:tc>
        <w:tc>
          <w:tcPr>
            <w:tcW w:w="1282" w:type="dxa"/>
            <w:vAlign w:val="bottom"/>
          </w:tcPr>
          <w:p w14:paraId="17279366" w14:textId="193A5CAB" w:rsidR="008B2E04" w:rsidRPr="00095473" w:rsidRDefault="0033674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282</w:t>
            </w:r>
          </w:p>
        </w:tc>
        <w:tc>
          <w:tcPr>
            <w:tcW w:w="1283" w:type="dxa"/>
          </w:tcPr>
          <w:p w14:paraId="644E80AD" w14:textId="68F52C3B" w:rsidR="008B2E04" w:rsidRPr="00095473" w:rsidRDefault="0033674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391</w:t>
            </w:r>
          </w:p>
        </w:tc>
      </w:tr>
      <w:tr w:rsidR="00825705" w:rsidRPr="00095473" w14:paraId="5179CCBE" w14:textId="77777777" w:rsidTr="00823AF1">
        <w:tc>
          <w:tcPr>
            <w:tcW w:w="4050" w:type="dxa"/>
          </w:tcPr>
          <w:p w14:paraId="7253021F" w14:textId="1839FEC1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5C68B59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D28660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25705" w:rsidRPr="00095473" w14:paraId="4A3E216C" w14:textId="77777777" w:rsidTr="00823AF1">
        <w:tc>
          <w:tcPr>
            <w:tcW w:w="4050" w:type="dxa"/>
          </w:tcPr>
          <w:p w14:paraId="53335A95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54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2767E40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885BFF" w14:textId="77777777" w:rsidR="00825705" w:rsidRPr="00095473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25705" w:rsidRPr="00095473" w14:paraId="77F4BF2C" w14:textId="77777777" w:rsidTr="00823AF1">
        <w:tc>
          <w:tcPr>
            <w:tcW w:w="4050" w:type="dxa"/>
          </w:tcPr>
          <w:p w14:paraId="4C9519A1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339B65AD" w:rsidR="00825705" w:rsidRPr="00095473" w:rsidRDefault="0082570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168</w:t>
            </w:r>
          </w:p>
        </w:tc>
        <w:tc>
          <w:tcPr>
            <w:tcW w:w="1283" w:type="dxa"/>
          </w:tcPr>
          <w:p w14:paraId="51494E41" w14:textId="0E8ECC1D" w:rsidR="00825705" w:rsidRPr="00095473" w:rsidRDefault="0082570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150</w:t>
            </w:r>
          </w:p>
        </w:tc>
        <w:tc>
          <w:tcPr>
            <w:tcW w:w="1282" w:type="dxa"/>
          </w:tcPr>
          <w:p w14:paraId="044BF6E6" w14:textId="1A5B74D2" w:rsidR="00825705" w:rsidRPr="00095473" w:rsidRDefault="0082570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71</w:t>
            </w:r>
          </w:p>
        </w:tc>
        <w:tc>
          <w:tcPr>
            <w:tcW w:w="1283" w:type="dxa"/>
          </w:tcPr>
          <w:p w14:paraId="714B7C84" w14:textId="4EE49E45" w:rsidR="00825705" w:rsidRPr="00095473" w:rsidRDefault="0082570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336745">
              <w:t>68</w:t>
            </w:r>
          </w:p>
        </w:tc>
      </w:tr>
      <w:tr w:rsidR="00825705" w:rsidRPr="00095473" w14:paraId="18392F2F" w14:textId="77777777" w:rsidTr="00823AF1">
        <w:tc>
          <w:tcPr>
            <w:tcW w:w="4050" w:type="dxa"/>
          </w:tcPr>
          <w:p w14:paraId="0356F87E" w14:textId="77777777" w:rsidR="00825705" w:rsidRPr="00095473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014683EC" w:rsidR="00825705" w:rsidRPr="00095473" w:rsidRDefault="0082570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168</w:t>
            </w:r>
          </w:p>
        </w:tc>
        <w:tc>
          <w:tcPr>
            <w:tcW w:w="1283" w:type="dxa"/>
          </w:tcPr>
          <w:p w14:paraId="037E315F" w14:textId="09FF8764" w:rsidR="00825705" w:rsidRPr="00095473" w:rsidRDefault="0082570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336745">
              <w:rPr>
                <w:b/>
                <w:bCs/>
              </w:rPr>
              <w:t>150</w:t>
            </w:r>
          </w:p>
        </w:tc>
        <w:tc>
          <w:tcPr>
            <w:tcW w:w="1282" w:type="dxa"/>
          </w:tcPr>
          <w:p w14:paraId="1B38C622" w14:textId="4BCD5B15" w:rsidR="00825705" w:rsidRPr="00095473" w:rsidRDefault="0082570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71</w:t>
            </w:r>
          </w:p>
        </w:tc>
        <w:tc>
          <w:tcPr>
            <w:tcW w:w="1283" w:type="dxa"/>
          </w:tcPr>
          <w:p w14:paraId="6C15B7CD" w14:textId="683C4746" w:rsidR="00825705" w:rsidRPr="00095473" w:rsidRDefault="0082570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336745">
              <w:rPr>
                <w:b/>
                <w:bCs/>
              </w:rPr>
              <w:t>68</w:t>
            </w:r>
          </w:p>
        </w:tc>
      </w:tr>
    </w:tbl>
    <w:p w14:paraId="4FD2C17C" w14:textId="030C39B9" w:rsidR="008E6C3E" w:rsidRDefault="008E6C3E" w:rsidP="00C42F4A"/>
    <w:p w14:paraId="2CF56990" w14:textId="77777777" w:rsidR="009A178C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>
        <w:rPr>
          <w:b/>
          <w:bCs/>
        </w:rPr>
        <w:br w:type="page"/>
      </w:r>
    </w:p>
    <w:p w14:paraId="3FA8632A" w14:textId="6170518D" w:rsidR="008E6C3E" w:rsidRPr="008E6C3E" w:rsidRDefault="008E6C3E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="Angsana New" w:hAnsi="Angsana New"/>
          <w:sz w:val="20"/>
          <w:lang w:bidi="th-TH"/>
        </w:rPr>
      </w:pPr>
      <w:r w:rsidRPr="00DB1330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>
        <w:rPr>
          <w:rFonts w:ascii="Angsana New" w:hAnsi="Angsana New"/>
          <w:b/>
          <w:bCs/>
          <w:sz w:val="30"/>
          <w:szCs w:val="30"/>
          <w:cs/>
          <w:lang w:bidi="th-TH"/>
        </w:rPr>
        <w:t>หนี้</w:t>
      </w: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สินที่อาจเกิดขึ้นและสินทรัพย์ที่อาจเกิดขึ้น</w:t>
      </w:r>
    </w:p>
    <w:p w14:paraId="756EBC9E" w14:textId="77777777" w:rsidR="008E6C3E" w:rsidRPr="008E6C3E" w:rsidRDefault="008E6C3E" w:rsidP="00DE64B0"/>
    <w:p w14:paraId="50FA8AA2" w14:textId="492CE642" w:rsidR="008E6C3E" w:rsidRDefault="00DE64B0" w:rsidP="00CF1C8B">
      <w:pPr>
        <w:ind w:left="450"/>
        <w:jc w:val="thaiDistribute"/>
        <w:rPr>
          <w:rFonts w:eastAsia="Calibri"/>
        </w:rPr>
      </w:pPr>
      <w:r>
        <w:rPr>
          <w:rFonts w:eastAsia="Calibri"/>
          <w:cs/>
        </w:rPr>
        <w:t xml:space="preserve">ในระหว่างไตรมาสที่ </w:t>
      </w:r>
      <w:r w:rsidR="00336745" w:rsidRPr="00336745">
        <w:rPr>
          <w:rFonts w:eastAsia="Calibri"/>
        </w:rPr>
        <w:t>2</w:t>
      </w:r>
      <w:r w:rsidR="008E6C3E" w:rsidRPr="008E6C3E">
        <w:rPr>
          <w:rFonts w:eastAsia="Calibri"/>
          <w:cs/>
        </w:rPr>
        <w:t xml:space="preserve"> ปี </w:t>
      </w:r>
      <w:r w:rsidR="00336745" w:rsidRPr="00336745">
        <w:rPr>
          <w:rFonts w:eastAsia="Calibri"/>
        </w:rPr>
        <w:t>2559</w:t>
      </w:r>
      <w:r>
        <w:rPr>
          <w:rFonts w:eastAsia="Calibri"/>
        </w:rPr>
        <w:t xml:space="preserve"> </w:t>
      </w:r>
      <w:r>
        <w:rPr>
          <w:rFonts w:eastAsia="Calibri"/>
          <w:cs/>
        </w:rPr>
        <w:t xml:space="preserve">บริษัทถูกฟ้องเป็นจำเลยที่ </w:t>
      </w:r>
      <w:r w:rsidR="00336745" w:rsidRPr="00336745">
        <w:rPr>
          <w:rFonts w:eastAsia="Calibri"/>
        </w:rPr>
        <w:t>1</w:t>
      </w:r>
      <w:r w:rsidR="008E6C3E" w:rsidRPr="008E6C3E">
        <w:rPr>
          <w:rFonts w:eastAsia="Calibri"/>
          <w:cs/>
        </w:rPr>
        <w:t xml:space="preserve"> ร่</w:t>
      </w:r>
      <w:r>
        <w:rPr>
          <w:rFonts w:eastAsia="Calibri"/>
          <w:cs/>
        </w:rPr>
        <w:t xml:space="preserve">วมกับบริษัทแห่งหนึ่ง (จำเลยที่ </w:t>
      </w:r>
      <w:r w:rsidR="00336745" w:rsidRPr="00336745">
        <w:rPr>
          <w:rFonts w:eastAsia="Calibri"/>
        </w:rPr>
        <w:t>2</w:t>
      </w:r>
      <w:r w:rsidR="008E6C3E" w:rsidRPr="008E6C3E">
        <w:rPr>
          <w:rFonts w:eastAsia="Calibri"/>
          <w:cs/>
        </w:rPr>
        <w:t>) ในข้อหาผิดสัญญา แต่งตั้งตัวแทนจำหน่ายผลิตภัณฑ์น้ำมันหล่อลื่น</w:t>
      </w:r>
      <w:r w:rsidR="007D352B">
        <w:rPr>
          <w:rFonts w:eastAsia="Calibri" w:hint="cs"/>
          <w:cs/>
        </w:rPr>
        <w:t xml:space="preserve"> </w:t>
      </w:r>
      <w:r w:rsidR="008E6C3E" w:rsidRPr="008E6C3E">
        <w:rPr>
          <w:rFonts w:eastAsia="Calibri"/>
          <w:cs/>
        </w:rPr>
        <w:t xml:space="preserve">โดยโจทก์ได้เรียกร้องค่าเสียหายเป็นจำนวนทุนทรัพย์ </w:t>
      </w:r>
      <w:r w:rsidR="00336745" w:rsidRPr="00336745">
        <w:rPr>
          <w:rFonts w:eastAsia="Calibri"/>
        </w:rPr>
        <w:t>46</w:t>
      </w:r>
      <w:r w:rsidR="008E6C3E" w:rsidRPr="008E6C3E">
        <w:rPr>
          <w:rFonts w:eastAsia="Calibri"/>
          <w:cs/>
        </w:rPr>
        <w:t xml:space="preserve"> ล้านบาท และต่อมาโจทก์ได้ฟ้องบริษัทเพิ่มเติมอีก</w:t>
      </w:r>
      <w:r w:rsidR="007D352B">
        <w:rPr>
          <w:rFonts w:eastAsia="Calibri" w:hint="cs"/>
          <w:cs/>
        </w:rPr>
        <w:t xml:space="preserve"> </w:t>
      </w:r>
      <w:r w:rsidR="00336745" w:rsidRPr="00336745">
        <w:rPr>
          <w:rFonts w:eastAsia="Calibri"/>
        </w:rPr>
        <w:t>1</w:t>
      </w:r>
      <w:r w:rsidR="007D352B">
        <w:rPr>
          <w:rFonts w:eastAsia="Calibri" w:hint="cs"/>
          <w:cs/>
        </w:rPr>
        <w:t xml:space="preserve"> </w:t>
      </w:r>
      <w:r w:rsidR="008E6C3E" w:rsidRPr="008E6C3E">
        <w:rPr>
          <w:rFonts w:eastAsia="Calibri"/>
          <w:cs/>
        </w:rPr>
        <w:t>คดีในข้อหาผิดสัญญาและเรียกค่าเสียหายจากการระงับการจำหน่</w:t>
      </w:r>
      <w:r w:rsidR="007D352B">
        <w:rPr>
          <w:rFonts w:eastAsia="Calibri" w:hint="cs"/>
          <w:cs/>
        </w:rPr>
        <w:t>าย</w:t>
      </w:r>
      <w:r w:rsidR="008E6C3E" w:rsidRPr="008E6C3E">
        <w:rPr>
          <w:rFonts w:eastAsia="Calibri"/>
          <w:cs/>
        </w:rPr>
        <w:t xml:space="preserve">ผลิตภัณฑ์น้ำมันหล่อลื่น โดยโจทก์ได้เรียกร้องค่าเสียหายเป็นจำนวนทุนทรัพย์ </w:t>
      </w:r>
      <w:r w:rsidR="00336745" w:rsidRPr="00336745">
        <w:rPr>
          <w:rFonts w:eastAsia="Calibri"/>
        </w:rPr>
        <w:t>688</w:t>
      </w:r>
      <w:r>
        <w:rPr>
          <w:rFonts w:eastAsia="Calibri"/>
          <w:cs/>
        </w:rPr>
        <w:t xml:space="preserve"> ล้านบาท ในระหว่างไตรมาสที่ </w:t>
      </w:r>
      <w:r w:rsidR="00336745" w:rsidRPr="00336745">
        <w:rPr>
          <w:rFonts w:eastAsia="Calibri"/>
        </w:rPr>
        <w:t>1</w:t>
      </w:r>
      <w:r w:rsidR="008E6C3E" w:rsidRPr="008E6C3E">
        <w:rPr>
          <w:rFonts w:eastAsia="Calibri"/>
          <w:cs/>
        </w:rPr>
        <w:t xml:space="preserve"> ปี </w:t>
      </w:r>
      <w:r w:rsidR="00336745" w:rsidRPr="00336745">
        <w:rPr>
          <w:rFonts w:eastAsia="Calibri"/>
        </w:rPr>
        <w:t>2560</w:t>
      </w:r>
      <w:r w:rsidR="008E6C3E" w:rsidRPr="008E6C3E">
        <w:rPr>
          <w:rFonts w:eastAsia="Calibri"/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="00336745" w:rsidRPr="00336745">
        <w:rPr>
          <w:rFonts w:eastAsia="Calibri"/>
        </w:rPr>
        <w:t>2</w:t>
      </w:r>
      <w:r w:rsidR="008E6C3E" w:rsidRPr="008E6C3E">
        <w:rPr>
          <w:rFonts w:eastAsia="Calibri"/>
          <w:cs/>
        </w:rPr>
        <w:t xml:space="preserve"> ปี </w:t>
      </w:r>
      <w:r w:rsidR="00336745" w:rsidRPr="00336745">
        <w:rPr>
          <w:rFonts w:eastAsia="Calibri"/>
        </w:rPr>
        <w:t>2561</w:t>
      </w:r>
      <w:r w:rsidR="008E6C3E" w:rsidRPr="008E6C3E">
        <w:rPr>
          <w:rFonts w:eastAsia="Calibri"/>
          <w:cs/>
        </w:rPr>
        <w:t>ศาล</w:t>
      </w:r>
      <w:r w:rsidR="008E6C3E" w:rsidRPr="004B6BDD">
        <w:rPr>
          <w:rFonts w:eastAsia="Calibri"/>
          <w:cs/>
        </w:rPr>
        <w:t>อุทธรณ์ได้มีคำพิพากษาให้บริษัทชำระเงินให้แก่โจทก์</w:t>
      </w:r>
      <w:r w:rsidRPr="004B6BDD">
        <w:rPr>
          <w:rFonts w:eastAsia="Calibri"/>
          <w:cs/>
        </w:rPr>
        <w:t xml:space="preserve">ทั้งสองคดีคิดเป็นค่าใช้จ่ายรวม </w:t>
      </w:r>
      <w:r w:rsidR="00336745" w:rsidRPr="00336745">
        <w:rPr>
          <w:rFonts w:eastAsia="Calibri"/>
        </w:rPr>
        <w:t>1</w:t>
      </w:r>
      <w:r w:rsidR="008E6C3E" w:rsidRPr="004B6BDD">
        <w:rPr>
          <w:rFonts w:eastAsia="Calibri"/>
          <w:cs/>
        </w:rPr>
        <w:t xml:space="preserve"> ล้านบาท </w:t>
      </w:r>
      <w:r w:rsidR="008C1C02" w:rsidRPr="004B6BDD">
        <w:rPr>
          <w:rFonts w:eastAsia="Calibri" w:hint="cs"/>
          <w:cs/>
        </w:rPr>
        <w:t xml:space="preserve">และในระหว่างไตรมาสที่ </w:t>
      </w:r>
      <w:r w:rsidR="00336745" w:rsidRPr="00336745">
        <w:rPr>
          <w:rFonts w:eastAsia="Calibri"/>
        </w:rPr>
        <w:t>1</w:t>
      </w:r>
      <w:r w:rsidR="008C1C02" w:rsidRPr="004B6BDD">
        <w:rPr>
          <w:rFonts w:eastAsia="Calibri"/>
        </w:rPr>
        <w:t xml:space="preserve"> </w:t>
      </w:r>
      <w:r w:rsidRPr="004B6BDD">
        <w:rPr>
          <w:rFonts w:eastAsia="Calibri" w:hint="cs"/>
          <w:cs/>
        </w:rPr>
        <w:t xml:space="preserve">ปี </w:t>
      </w:r>
      <w:r w:rsidR="00336745" w:rsidRPr="00336745">
        <w:rPr>
          <w:rFonts w:eastAsia="Calibri"/>
        </w:rPr>
        <w:t>2564</w:t>
      </w:r>
      <w:r w:rsidR="008C1C02" w:rsidRPr="004B6BDD">
        <w:rPr>
          <w:rFonts w:eastAsia="Calibri"/>
        </w:rPr>
        <w:t xml:space="preserve"> </w:t>
      </w:r>
      <w:r w:rsidR="008C1C02" w:rsidRPr="004B6BDD">
        <w:rPr>
          <w:rFonts w:eastAsia="Calibri" w:hint="cs"/>
          <w:cs/>
        </w:rPr>
        <w:t>ศาลฎีกาได้มีคำพิพากษาแก้คำพิพากษาศาลอุทธรณ์เป็นให้ยกฟ้องทั้งสองคดี ซึ่งมีผลให้บริษัทไม่ต้องชำระค่าเสียหายใด ๆ ทั้งสิ้นให้แก่โจทก์ และคดีเป็นอันถึงที่สุดตามคำพิพากษ</w:t>
      </w:r>
      <w:r w:rsidR="008E6C3E" w:rsidRPr="004B6BDD">
        <w:rPr>
          <w:rFonts w:eastAsia="Calibri"/>
          <w:cs/>
        </w:rPr>
        <w:t>าของศาลฏีกา</w:t>
      </w:r>
    </w:p>
    <w:p w14:paraId="26004030" w14:textId="5F06237A" w:rsidR="002B23D7" w:rsidRDefault="002B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7B0DFED" w14:textId="6357ECB0" w:rsidR="004E4394" w:rsidRPr="0002244C" w:rsidRDefault="00CD10F4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="Angsana New" w:hAnsi="Angsana New"/>
          <w:sz w:val="20"/>
          <w:lang w:bidi="th-TH"/>
        </w:rPr>
      </w:pP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B1330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B1330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FF73823" w14:textId="7CB3938A" w:rsidR="0002244C" w:rsidRDefault="0002244C" w:rsidP="00DE64B0"/>
    <w:p w14:paraId="103005D4" w14:textId="285974B2" w:rsidR="00CF1C8B" w:rsidRPr="00CF1C8B" w:rsidRDefault="00CF1C8B" w:rsidP="00DE64B0">
      <w:pPr>
        <w:rPr>
          <w:i/>
          <w:iCs/>
          <w:cs/>
        </w:rPr>
      </w:pPr>
      <w:r>
        <w:tab/>
      </w:r>
      <w:r>
        <w:tab/>
      </w:r>
      <w:r w:rsidRPr="00CF1C8B">
        <w:rPr>
          <w:rFonts w:hint="cs"/>
          <w:i/>
          <w:iCs/>
          <w:cs/>
        </w:rPr>
        <w:t>การจ่ายเงินปันผล</w:t>
      </w:r>
    </w:p>
    <w:p w14:paraId="7BA6D3F9" w14:textId="77777777" w:rsidR="00CF1C8B" w:rsidRPr="0002244C" w:rsidRDefault="00CF1C8B" w:rsidP="00DE64B0"/>
    <w:p w14:paraId="0A317EDE" w14:textId="554B8709" w:rsidR="0002244C" w:rsidRPr="00DE64B0" w:rsidRDefault="0002244C" w:rsidP="004E7FCC">
      <w:pPr>
        <w:tabs>
          <w:tab w:val="clear" w:pos="454"/>
          <w:tab w:val="left" w:pos="450"/>
        </w:tabs>
        <w:autoSpaceDE w:val="0"/>
        <w:autoSpaceDN w:val="0"/>
        <w:spacing w:before="40" w:after="40"/>
        <w:ind w:left="450"/>
        <w:jc w:val="thaiDistribute"/>
      </w:pPr>
      <w:r w:rsidRPr="00DE64B0">
        <w:rPr>
          <w:rFonts w:hint="cs"/>
          <w:cs/>
        </w:rPr>
        <w:t xml:space="preserve">เมื่อวันที่ </w:t>
      </w:r>
      <w:r w:rsidR="00336745" w:rsidRPr="00336745">
        <w:t>7</w:t>
      </w:r>
      <w:r w:rsidRPr="00DE64B0">
        <w:t xml:space="preserve"> </w:t>
      </w:r>
      <w:r w:rsidRPr="00DE64B0">
        <w:rPr>
          <w:rFonts w:hint="cs"/>
          <w:cs/>
        </w:rPr>
        <w:t xml:space="preserve">เมษายน </w:t>
      </w:r>
      <w:r w:rsidR="00336745" w:rsidRPr="00336745">
        <w:t>2564</w:t>
      </w:r>
      <w:r w:rsidRPr="00DE64B0">
        <w:t xml:space="preserve"> </w:t>
      </w:r>
      <w:r w:rsidRPr="00DE64B0">
        <w:rPr>
          <w:rFonts w:hint="cs"/>
          <w:cs/>
        </w:rPr>
        <w:t>ที่</w:t>
      </w:r>
      <w:r w:rsidRPr="00DE64B0">
        <w:rPr>
          <w:cs/>
        </w:rPr>
        <w:t>ประชุมสามัญประจำปีของผู้ถือหุ้นของบริษัท</w:t>
      </w:r>
      <w:r w:rsidRPr="00DE64B0">
        <w:rPr>
          <w:rFonts w:hint="cs"/>
          <w:cs/>
        </w:rPr>
        <w:t>ย่อย</w:t>
      </w:r>
      <w:r w:rsidR="00560413" w:rsidRPr="00DE64B0">
        <w:rPr>
          <w:rFonts w:hint="cs"/>
          <w:cs/>
        </w:rPr>
        <w:t>แห่งหนึ่ง</w:t>
      </w:r>
      <w:r w:rsidRPr="00DE64B0">
        <w:rPr>
          <w:cs/>
        </w:rPr>
        <w:t xml:space="preserve"> </w:t>
      </w:r>
      <w:r w:rsidRPr="00DE64B0">
        <w:rPr>
          <w:rFonts w:hint="cs"/>
          <w:cs/>
        </w:rPr>
        <w:t>ได้</w:t>
      </w:r>
      <w:r w:rsidRPr="00DE64B0">
        <w:rPr>
          <w:cs/>
        </w:rPr>
        <w:t>มีมติอนุมัติ</w:t>
      </w:r>
      <w:r w:rsidR="00AE3B0A" w:rsidRPr="00DE64B0">
        <w:rPr>
          <w:rFonts w:hint="cs"/>
          <w:cs/>
        </w:rPr>
        <w:t>การ</w:t>
      </w:r>
      <w:r w:rsidRPr="00DE64B0">
        <w:rPr>
          <w:cs/>
        </w:rPr>
        <w:t xml:space="preserve">จ่ายเงินปันผลสำหรับผลประกอบการปี </w:t>
      </w:r>
      <w:r w:rsidR="00336745" w:rsidRPr="00336745">
        <w:t>2563</w:t>
      </w:r>
      <w:r w:rsidRPr="00DE64B0">
        <w:rPr>
          <w:cs/>
        </w:rPr>
        <w:t xml:space="preserve"> ในอัตราหุ้นละ </w:t>
      </w:r>
      <w:r w:rsidR="00336745" w:rsidRPr="00336745">
        <w:t>0</w:t>
      </w:r>
      <w:r w:rsidRPr="00DE64B0">
        <w:rPr>
          <w:cs/>
        </w:rPr>
        <w:t>.</w:t>
      </w:r>
      <w:r w:rsidR="00336745" w:rsidRPr="00336745">
        <w:t>33</w:t>
      </w:r>
      <w:r w:rsidRPr="00DE64B0">
        <w:rPr>
          <w:cs/>
        </w:rPr>
        <w:t xml:space="preserve"> บาท เป็นจำนวนเงินทั้งสิ้น </w:t>
      </w:r>
      <w:r w:rsidR="00336745" w:rsidRPr="00336745">
        <w:t>768</w:t>
      </w:r>
      <w:r w:rsidRPr="00DE64B0">
        <w:rPr>
          <w:cs/>
        </w:rPr>
        <w:t>.</w:t>
      </w:r>
      <w:r w:rsidR="00336745" w:rsidRPr="00336745">
        <w:t>82</w:t>
      </w:r>
      <w:r w:rsidRPr="00DE64B0">
        <w:rPr>
          <w:cs/>
        </w:rPr>
        <w:t xml:space="preserve"> ล้านบาท ซึ่งบริษัท</w:t>
      </w:r>
      <w:r w:rsidR="00AE3B0A" w:rsidRPr="00DE64B0">
        <w:rPr>
          <w:rFonts w:hint="cs"/>
          <w:cs/>
        </w:rPr>
        <w:t>ย่อย</w:t>
      </w:r>
      <w:r w:rsidRPr="00DE64B0">
        <w:rPr>
          <w:cs/>
        </w:rPr>
        <w:t xml:space="preserve">ได้จ่ายเงินปันผลระหว่างกาลสำหรับผลประกอบการงวดหกเดือนแรกของปี </w:t>
      </w:r>
      <w:r w:rsidR="00336745" w:rsidRPr="00336745">
        <w:t>2563</w:t>
      </w:r>
      <w:r w:rsidRPr="00DE64B0">
        <w:rPr>
          <w:cs/>
        </w:rPr>
        <w:t xml:space="preserve"> ในอัตราหุ้นละ </w:t>
      </w:r>
      <w:r w:rsidR="00336745" w:rsidRPr="00336745">
        <w:t>0</w:t>
      </w:r>
      <w:r w:rsidRPr="00DE64B0">
        <w:rPr>
          <w:cs/>
        </w:rPr>
        <w:t>.</w:t>
      </w:r>
      <w:r w:rsidR="00336745" w:rsidRPr="00336745">
        <w:t>16</w:t>
      </w:r>
      <w:r w:rsidRPr="00DE64B0">
        <w:rPr>
          <w:cs/>
        </w:rPr>
        <w:t xml:space="preserve"> บาท เป็นเงินจำนวน </w:t>
      </w:r>
      <w:r w:rsidR="00336745" w:rsidRPr="00336745">
        <w:t>319</w:t>
      </w:r>
      <w:r w:rsidRPr="00DE64B0">
        <w:rPr>
          <w:cs/>
        </w:rPr>
        <w:t>.</w:t>
      </w:r>
      <w:r w:rsidR="00336745" w:rsidRPr="00336745">
        <w:t>83</w:t>
      </w:r>
      <w:r w:rsidRPr="00DE64B0">
        <w:rPr>
          <w:cs/>
        </w:rPr>
        <w:t xml:space="preserve"> ล้านบาทไปแล้วในระหว่างปี </w:t>
      </w:r>
      <w:r w:rsidR="00336745" w:rsidRPr="00336745">
        <w:t>2563</w:t>
      </w:r>
      <w:r w:rsidRPr="00DE64B0">
        <w:rPr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="00336745" w:rsidRPr="00336745">
        <w:t>2563</w:t>
      </w:r>
      <w:r w:rsidRPr="00DE64B0">
        <w:rPr>
          <w:cs/>
        </w:rPr>
        <w:t xml:space="preserve"> ในอัตราหุ้นละ </w:t>
      </w:r>
      <w:r w:rsidR="00336745" w:rsidRPr="00336745">
        <w:t>0</w:t>
      </w:r>
      <w:r w:rsidRPr="00DE64B0">
        <w:rPr>
          <w:cs/>
        </w:rPr>
        <w:t>.</w:t>
      </w:r>
      <w:r w:rsidR="00336745" w:rsidRPr="00336745">
        <w:t>17</w:t>
      </w:r>
      <w:r w:rsidRPr="00DE64B0">
        <w:rPr>
          <w:cs/>
        </w:rPr>
        <w:t xml:space="preserve"> บาท เป็นเงินจำนวน </w:t>
      </w:r>
      <w:r w:rsidR="00336745" w:rsidRPr="00336745">
        <w:t>448</w:t>
      </w:r>
      <w:r w:rsidRPr="00DE64B0">
        <w:rPr>
          <w:cs/>
        </w:rPr>
        <w:t>.</w:t>
      </w:r>
      <w:r w:rsidR="00336745" w:rsidRPr="00336745">
        <w:t>99</w:t>
      </w:r>
      <w:r w:rsidRPr="00DE64B0">
        <w:rPr>
          <w:cs/>
        </w:rPr>
        <w:t xml:space="preserve"> ล้านบาท โดยบริษัท</w:t>
      </w:r>
      <w:r w:rsidR="00AE3B0A" w:rsidRPr="00DE64B0">
        <w:rPr>
          <w:rFonts w:hint="cs"/>
          <w:cs/>
        </w:rPr>
        <w:t>ย่อย</w:t>
      </w:r>
      <w:r w:rsidRPr="00DE64B0">
        <w:rPr>
          <w:cs/>
        </w:rPr>
        <w:t xml:space="preserve">ได้จ่ายเงินปันผลดังกล่าวแล้วในวันที่ </w:t>
      </w:r>
      <w:r w:rsidR="00336745" w:rsidRPr="00336745">
        <w:t>21</w:t>
      </w:r>
      <w:r w:rsidRPr="00DE64B0">
        <w:rPr>
          <w:cs/>
        </w:rPr>
        <w:t xml:space="preserve"> เมษายน </w:t>
      </w:r>
      <w:r w:rsidR="00336745" w:rsidRPr="00336745">
        <w:t>2564</w:t>
      </w:r>
    </w:p>
    <w:p w14:paraId="4B911620" w14:textId="00C4CB9A" w:rsidR="00EF5D25" w:rsidRPr="00DE64B0" w:rsidRDefault="00EF5D25" w:rsidP="00DE64B0">
      <w:pPr>
        <w:rPr>
          <w:rFonts w:eastAsia="Calibri"/>
        </w:rPr>
      </w:pPr>
    </w:p>
    <w:p w14:paraId="1DD2BEB0" w14:textId="7C403B43" w:rsidR="00560413" w:rsidRDefault="00560413" w:rsidP="004E7FCC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cs/>
        </w:rPr>
      </w:pPr>
      <w:r>
        <w:rPr>
          <w:rFonts w:hint="cs"/>
          <w:cs/>
        </w:rPr>
        <w:t>เมื่อ</w:t>
      </w:r>
      <w:r w:rsidRPr="00560413">
        <w:rPr>
          <w:rFonts w:hint="cs"/>
          <w:cs/>
        </w:rPr>
        <w:t xml:space="preserve">วันที่ </w:t>
      </w:r>
      <w:r w:rsidR="00336745" w:rsidRPr="00336745">
        <w:t>7</w:t>
      </w:r>
      <w:r w:rsidRPr="00560413">
        <w:t xml:space="preserve"> </w:t>
      </w:r>
      <w:r w:rsidRPr="00560413">
        <w:rPr>
          <w:rFonts w:hint="cs"/>
          <w:cs/>
        </w:rPr>
        <w:t xml:space="preserve">เมษายน </w:t>
      </w:r>
      <w:r w:rsidR="00336745" w:rsidRPr="00336745">
        <w:t>2564</w:t>
      </w:r>
      <w:r w:rsidRPr="00560413">
        <w:t xml:space="preserve"> </w:t>
      </w:r>
      <w:r>
        <w:rPr>
          <w:rFonts w:hint="cs"/>
          <w:cs/>
        </w:rPr>
        <w:t>ที่ประชุมสามัญประจำปีของผู้ถือหุ้น</w:t>
      </w:r>
      <w:r w:rsidRPr="00560413">
        <w:rPr>
          <w:rFonts w:hint="cs"/>
          <w:cs/>
        </w:rPr>
        <w:t xml:space="preserve">ของบริษัทย่อยแห่งหนึ่ง ได้มีมติอนุมัติการจ่ายเงินปันผลสำหรับผลประกอบการปี </w:t>
      </w:r>
      <w:r w:rsidR="00336745" w:rsidRPr="00336745">
        <w:t>2563</w:t>
      </w:r>
      <w:r w:rsidRPr="00560413">
        <w:t xml:space="preserve"> </w:t>
      </w:r>
      <w:r w:rsidRPr="00560413">
        <w:rPr>
          <w:rFonts w:hint="cs"/>
          <w:cs/>
        </w:rPr>
        <w:t xml:space="preserve">ในอัตราหุ้นละ </w:t>
      </w:r>
      <w:r w:rsidR="00336745" w:rsidRPr="00336745">
        <w:t>0</w:t>
      </w:r>
      <w:r w:rsidRPr="00560413">
        <w:rPr>
          <w:cs/>
        </w:rPr>
        <w:t>.</w:t>
      </w:r>
      <w:r w:rsidR="00336745" w:rsidRPr="00336745">
        <w:t>20</w:t>
      </w:r>
      <w:r w:rsidRPr="00560413">
        <w:t xml:space="preserve"> </w:t>
      </w:r>
      <w:r w:rsidRPr="00560413">
        <w:rPr>
          <w:rFonts w:hint="cs"/>
          <w:cs/>
        </w:rPr>
        <w:t>บาท</w:t>
      </w:r>
      <w:r>
        <w:rPr>
          <w:rFonts w:hint="cs"/>
          <w:cs/>
        </w:rPr>
        <w:t xml:space="preserve"> </w:t>
      </w:r>
      <w:r w:rsidRPr="00560413">
        <w:rPr>
          <w:rFonts w:hint="cs"/>
          <w:cs/>
        </w:rPr>
        <w:t xml:space="preserve">เป็นจำนวนเงินทั้งสิ้น </w:t>
      </w:r>
      <w:r w:rsidR="00336745" w:rsidRPr="00336745">
        <w:t>101</w:t>
      </w:r>
      <w:r w:rsidRPr="00560413">
        <w:rPr>
          <w:cs/>
        </w:rPr>
        <w:t>.</w:t>
      </w:r>
      <w:r w:rsidR="00336745" w:rsidRPr="00336745">
        <w:t>28</w:t>
      </w:r>
      <w:r w:rsidRPr="00560413">
        <w:t xml:space="preserve"> </w:t>
      </w:r>
      <w:r w:rsidRPr="00560413">
        <w:rPr>
          <w:rFonts w:hint="cs"/>
          <w:cs/>
        </w:rPr>
        <w:t>ล้านบาท โดย</w:t>
      </w:r>
      <w:r w:rsidR="008B25BE">
        <w:rPr>
          <w:rFonts w:hint="cs"/>
          <w:cs/>
        </w:rPr>
        <w:t>บริษัทย่อยได้จ่าย</w:t>
      </w:r>
      <w:r w:rsidRPr="00560413">
        <w:rPr>
          <w:rFonts w:hint="cs"/>
          <w:cs/>
        </w:rPr>
        <w:t xml:space="preserve">เงินปันผลดังกล่าวแล้วในวันที่ </w:t>
      </w:r>
      <w:r w:rsidR="00336745" w:rsidRPr="00336745">
        <w:t>6</w:t>
      </w:r>
      <w:r w:rsidRPr="00560413">
        <w:t xml:space="preserve"> </w:t>
      </w:r>
      <w:r w:rsidRPr="00560413">
        <w:rPr>
          <w:rFonts w:hint="cs"/>
          <w:cs/>
        </w:rPr>
        <w:t xml:space="preserve">พฤษภาคม </w:t>
      </w:r>
      <w:r w:rsidR="00336745" w:rsidRPr="00336745">
        <w:t>2564</w:t>
      </w:r>
    </w:p>
    <w:p w14:paraId="18C372CB" w14:textId="77777777" w:rsidR="00560413" w:rsidRPr="00560413" w:rsidRDefault="00560413" w:rsidP="00DE64B0">
      <w:pPr>
        <w:rPr>
          <w:rFonts w:eastAsia="Calibri"/>
        </w:rPr>
      </w:pPr>
    </w:p>
    <w:p w14:paraId="7B9521B9" w14:textId="76FED88A" w:rsidR="00EF5D25" w:rsidRPr="00DE64B0" w:rsidRDefault="00EF5D25" w:rsidP="004E7FCC">
      <w:pPr>
        <w:tabs>
          <w:tab w:val="clear" w:pos="454"/>
          <w:tab w:val="clear" w:pos="907"/>
          <w:tab w:val="left" w:pos="900"/>
        </w:tabs>
        <w:autoSpaceDE w:val="0"/>
        <w:autoSpaceDN w:val="0"/>
        <w:spacing w:before="40" w:after="40"/>
        <w:ind w:left="450"/>
        <w:jc w:val="thaiDistribute"/>
        <w:rPr>
          <w:cs/>
        </w:rPr>
      </w:pPr>
      <w:r w:rsidRPr="00DE64B0">
        <w:rPr>
          <w:rFonts w:hint="cs"/>
          <w:cs/>
        </w:rPr>
        <w:t xml:space="preserve">เมื่อวันที่ </w:t>
      </w:r>
      <w:r w:rsidR="00336745" w:rsidRPr="00336745">
        <w:t>8</w:t>
      </w:r>
      <w:r w:rsidRPr="00DE64B0">
        <w:t xml:space="preserve"> </w:t>
      </w:r>
      <w:r w:rsidRPr="00DE64B0">
        <w:rPr>
          <w:rFonts w:hint="cs"/>
          <w:cs/>
        </w:rPr>
        <w:t xml:space="preserve">เมษายน </w:t>
      </w:r>
      <w:r w:rsidR="00336745" w:rsidRPr="00336745">
        <w:t>2564</w:t>
      </w:r>
      <w:r w:rsidRPr="00DE64B0">
        <w:t xml:space="preserve"> </w:t>
      </w:r>
      <w:r w:rsidRPr="00DE64B0">
        <w:rPr>
          <w:rFonts w:hint="cs"/>
          <w:cs/>
        </w:rPr>
        <w:t xml:space="preserve">ที่ประชุมสามัญประจำปีของผู้ถือหุ้นของบริษัท ได้มีมติอนุมัติการจ่ายเงินปันผลสำหรับผลประกอบการปี </w:t>
      </w:r>
      <w:r w:rsidR="00336745" w:rsidRPr="00336745">
        <w:t>2563</w:t>
      </w:r>
      <w:r w:rsidRPr="00DE64B0">
        <w:t xml:space="preserve"> </w:t>
      </w:r>
      <w:r w:rsidRPr="00DE64B0">
        <w:rPr>
          <w:rFonts w:hint="cs"/>
          <w:cs/>
        </w:rPr>
        <w:t xml:space="preserve">ในอัตราหุ้นละ </w:t>
      </w:r>
      <w:r w:rsidR="00336745" w:rsidRPr="00336745">
        <w:t>0</w:t>
      </w:r>
      <w:r w:rsidRPr="00DE64B0">
        <w:rPr>
          <w:cs/>
        </w:rPr>
        <w:t>.</w:t>
      </w:r>
      <w:r w:rsidR="00336745" w:rsidRPr="00336745">
        <w:t>40</w:t>
      </w:r>
      <w:r w:rsidRPr="00DE64B0">
        <w:t xml:space="preserve"> </w:t>
      </w:r>
      <w:r w:rsidRPr="00DE64B0">
        <w:rPr>
          <w:rFonts w:hint="cs"/>
          <w:cs/>
        </w:rPr>
        <w:t xml:space="preserve">บาท </w:t>
      </w:r>
      <w:r w:rsidR="00510E50" w:rsidRPr="00DE64B0">
        <w:rPr>
          <w:rFonts w:hint="cs"/>
          <w:cs/>
        </w:rPr>
        <w:t>เป็นจำนวน</w:t>
      </w:r>
      <w:r w:rsidR="008B25BE">
        <w:rPr>
          <w:rFonts w:hint="cs"/>
          <w:cs/>
        </w:rPr>
        <w:t>เงินทั้งสิ้น</w:t>
      </w:r>
      <w:r w:rsidR="00510E50" w:rsidRPr="00DE64B0">
        <w:rPr>
          <w:rFonts w:hint="cs"/>
          <w:cs/>
        </w:rPr>
        <w:t xml:space="preserve"> </w:t>
      </w:r>
      <w:r w:rsidR="00336745" w:rsidRPr="00336745">
        <w:t>543</w:t>
      </w:r>
      <w:r w:rsidR="00510E50" w:rsidRPr="00DE64B0">
        <w:rPr>
          <w:cs/>
        </w:rPr>
        <w:t>.</w:t>
      </w:r>
      <w:r w:rsidR="00336745" w:rsidRPr="00336745">
        <w:t>07</w:t>
      </w:r>
      <w:r w:rsidR="00510E50" w:rsidRPr="00DE64B0">
        <w:t xml:space="preserve"> </w:t>
      </w:r>
      <w:r w:rsidR="00510E50" w:rsidRPr="00DE64B0">
        <w:rPr>
          <w:rFonts w:hint="cs"/>
          <w:cs/>
        </w:rPr>
        <w:t xml:space="preserve">ล้านบาท </w:t>
      </w:r>
      <w:r w:rsidR="00510E50" w:rsidRPr="00DE64B0">
        <w:rPr>
          <w:cs/>
        </w:rPr>
        <w:t xml:space="preserve">โดยบริษัทได้จ่ายเงินปันผลดังกล่าวแล้วในวันที่ </w:t>
      </w:r>
      <w:r w:rsidR="00336745" w:rsidRPr="00336745">
        <w:t>22</w:t>
      </w:r>
      <w:r w:rsidR="00510E50" w:rsidRPr="00DE64B0">
        <w:rPr>
          <w:cs/>
        </w:rPr>
        <w:t xml:space="preserve"> เมษายน </w:t>
      </w:r>
      <w:r w:rsidR="00336745" w:rsidRPr="00336745">
        <w:t>2564</w:t>
      </w:r>
    </w:p>
    <w:p w14:paraId="7109DAD2" w14:textId="09A7481E" w:rsidR="008B25BE" w:rsidRPr="00825705" w:rsidRDefault="008B25BE" w:rsidP="00825705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cs/>
        </w:rPr>
      </w:pPr>
      <w:r w:rsidRPr="00825705">
        <w:rPr>
          <w:cs/>
        </w:rPr>
        <w:tab/>
      </w:r>
    </w:p>
    <w:p w14:paraId="61C7573F" w14:textId="77777777" w:rsidR="009A178C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7976D8C0" w14:textId="5DDF7CE5" w:rsidR="00890F6D" w:rsidRPr="00825705" w:rsidRDefault="00CF1C8B" w:rsidP="00825705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i/>
          <w:iCs/>
        </w:rPr>
      </w:pPr>
      <w:r w:rsidRPr="00825705">
        <w:rPr>
          <w:rFonts w:hint="cs"/>
          <w:i/>
          <w:iCs/>
          <w:cs/>
        </w:rPr>
        <w:lastRenderedPageBreak/>
        <w:t>การเสนอขายหุ้นกู้</w:t>
      </w:r>
    </w:p>
    <w:p w14:paraId="5786D3B1" w14:textId="77777777" w:rsidR="00890F6D" w:rsidRDefault="00890F6D" w:rsidP="00825705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</w:p>
    <w:p w14:paraId="2DAFC986" w14:textId="5737C5A6" w:rsidR="00890F6D" w:rsidRDefault="0026043E" w:rsidP="00825705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  <w:r>
        <w:rPr>
          <w:cs/>
        </w:rPr>
        <w:t>เมื่อวันท</w:t>
      </w:r>
      <w:r>
        <w:rPr>
          <w:rFonts w:hint="cs"/>
          <w:cs/>
        </w:rPr>
        <w:t xml:space="preserve">ี่ </w:t>
      </w:r>
      <w:r>
        <w:t>11</w:t>
      </w:r>
      <w:r>
        <w:rPr>
          <w:cs/>
        </w:rPr>
        <w:t xml:space="preserve"> </w:t>
      </w:r>
      <w:r w:rsidR="00890F6D">
        <w:rPr>
          <w:rFonts w:hint="cs"/>
          <w:cs/>
        </w:rPr>
        <w:t xml:space="preserve">พฤษภาคม </w:t>
      </w:r>
      <w:r w:rsidR="00336745" w:rsidRPr="00336745">
        <w:t>2564</w:t>
      </w:r>
      <w:r w:rsidR="00890F6D">
        <w:t> </w:t>
      </w:r>
      <w:r w:rsidR="00890F6D">
        <w:rPr>
          <w:rFonts w:hint="cs"/>
          <w:cs/>
        </w:rPr>
        <w:t xml:space="preserve"> บริษัทย่อยแห่งหนึ่งได้เสนอขายหุ้นกู้ชนิดระบุชื่อผู้ถือ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 w:rsidR="00336745" w:rsidRPr="00336745">
        <w:t>1</w:t>
      </w:r>
      <w:r w:rsidR="00890F6D">
        <w:t>,</w:t>
      </w:r>
      <w:r w:rsidR="00336745" w:rsidRPr="00336745">
        <w:t>300</w:t>
      </w:r>
      <w:r w:rsidR="00890F6D">
        <w:rPr>
          <w:rFonts w:hint="cs"/>
          <w:cs/>
        </w:rPr>
        <w:t xml:space="preserve"> ล้านบาท จำหน่ายต่อผู้ลงทุนสถาบัน และ</w:t>
      </w:r>
      <w:r w:rsidR="00923B54">
        <w:t>/</w:t>
      </w:r>
      <w:r w:rsidR="00890F6D">
        <w:rPr>
          <w:rFonts w:hint="cs"/>
          <w:cs/>
        </w:rPr>
        <w:t xml:space="preserve">หรือ ผู้ลงทุนรายใหญ่ หุ้นกู้ดังกล่าวมีมูลค่าที่ตราไว้หน่วยละ </w:t>
      </w:r>
      <w:r w:rsidR="00336745" w:rsidRPr="00336745">
        <w:t>1</w:t>
      </w:r>
      <w:r w:rsidR="00890F6D">
        <w:t>,</w:t>
      </w:r>
      <w:r w:rsidR="00336745" w:rsidRPr="00336745">
        <w:t>000</w:t>
      </w:r>
      <w:r w:rsidR="00890F6D">
        <w:rPr>
          <w:rFonts w:hint="cs"/>
          <w:cs/>
        </w:rPr>
        <w:t xml:space="preserve"> บาท และมีกำหนดชำระดอกเบี้ยทุก </w:t>
      </w:r>
      <w:r w:rsidR="00336745" w:rsidRPr="00336745">
        <w:t>6</w:t>
      </w:r>
      <w:r w:rsidR="00890F6D">
        <w:rPr>
          <w:rFonts w:hint="cs"/>
          <w:cs/>
        </w:rPr>
        <w:t xml:space="preserve"> เดือนโดยมีรายละเอียดที่สำคัญอื่นดังนี้</w:t>
      </w:r>
    </w:p>
    <w:p w14:paraId="4BD2E1D6" w14:textId="77777777" w:rsidR="00890F6D" w:rsidRDefault="00890F6D" w:rsidP="00890F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highlight w:val="yellow"/>
        </w:rPr>
      </w:pPr>
    </w:p>
    <w:tbl>
      <w:tblPr>
        <w:tblW w:w="4421" w:type="pct"/>
        <w:tblInd w:w="558" w:type="dxa"/>
        <w:tblLook w:val="04A0" w:firstRow="1" w:lastRow="0" w:firstColumn="1" w:lastColumn="0" w:noHBand="0" w:noVBand="1"/>
      </w:tblPr>
      <w:tblGrid>
        <w:gridCol w:w="2339"/>
        <w:gridCol w:w="1138"/>
        <w:gridCol w:w="1502"/>
        <w:gridCol w:w="1482"/>
        <w:gridCol w:w="2054"/>
      </w:tblGrid>
      <w:tr w:rsidR="00890F6D" w14:paraId="2076D774" w14:textId="77777777" w:rsidTr="00890F6D">
        <w:trPr>
          <w:trHeight w:val="407"/>
        </w:trPr>
        <w:tc>
          <w:tcPr>
            <w:tcW w:w="1374" w:type="pct"/>
            <w:vAlign w:val="bottom"/>
          </w:tcPr>
          <w:p w14:paraId="742EA582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</w:p>
          <w:p w14:paraId="3C90531B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วันที่ออกหุ้นกู้</w:t>
            </w:r>
          </w:p>
        </w:tc>
        <w:tc>
          <w:tcPr>
            <w:tcW w:w="668" w:type="pct"/>
            <w:vAlign w:val="bottom"/>
            <w:hideMark/>
          </w:tcPr>
          <w:p w14:paraId="07D0F56C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มูลค่า</w:t>
            </w:r>
          </w:p>
        </w:tc>
        <w:tc>
          <w:tcPr>
            <w:tcW w:w="882" w:type="pct"/>
            <w:vAlign w:val="bottom"/>
            <w:hideMark/>
          </w:tcPr>
          <w:p w14:paraId="7663F611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อัตราดอกเบี้ย     ร้อยละ</w:t>
            </w:r>
          </w:p>
        </w:tc>
        <w:tc>
          <w:tcPr>
            <w:tcW w:w="870" w:type="pct"/>
            <w:vAlign w:val="bottom"/>
          </w:tcPr>
          <w:p w14:paraId="73E3CF1A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  <w:p w14:paraId="058D0C10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อายุหุ้นกู้</w:t>
            </w:r>
          </w:p>
        </w:tc>
        <w:tc>
          <w:tcPr>
            <w:tcW w:w="1206" w:type="pct"/>
            <w:vAlign w:val="bottom"/>
            <w:hideMark/>
          </w:tcPr>
          <w:p w14:paraId="0F147FC8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วันครบกำหนดไถ่ถอนหุ้นกู้</w:t>
            </w:r>
          </w:p>
        </w:tc>
      </w:tr>
      <w:tr w:rsidR="00890F6D" w14:paraId="726233C8" w14:textId="77777777" w:rsidTr="00890F6D">
        <w:trPr>
          <w:trHeight w:val="64"/>
        </w:trPr>
        <w:tc>
          <w:tcPr>
            <w:tcW w:w="1374" w:type="pct"/>
            <w:vAlign w:val="center"/>
          </w:tcPr>
          <w:p w14:paraId="0A342EAC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</w:p>
        </w:tc>
        <w:tc>
          <w:tcPr>
            <w:tcW w:w="668" w:type="pct"/>
            <w:vAlign w:val="center"/>
            <w:hideMark/>
          </w:tcPr>
          <w:p w14:paraId="0EEF3270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>
              <w:rPr>
                <w:rFonts w:hint="cs"/>
                <w:i/>
                <w:iCs/>
                <w:color w:val="000000"/>
                <w:cs/>
              </w:rPr>
              <w:t>(ล้านบาท)</w:t>
            </w:r>
          </w:p>
        </w:tc>
        <w:tc>
          <w:tcPr>
            <w:tcW w:w="882" w:type="pct"/>
            <w:vAlign w:val="center"/>
            <w:hideMark/>
          </w:tcPr>
          <w:p w14:paraId="096E9DC6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i/>
                <w:iCs/>
                <w:color w:val="000000"/>
                <w:cs/>
              </w:rPr>
            </w:pPr>
            <w:r>
              <w:rPr>
                <w:rFonts w:hint="cs"/>
                <w:i/>
                <w:iCs/>
                <w:color w:val="000000"/>
                <w:cs/>
              </w:rPr>
              <w:t>(ต่อปี)</w:t>
            </w:r>
          </w:p>
        </w:tc>
        <w:tc>
          <w:tcPr>
            <w:tcW w:w="870" w:type="pct"/>
            <w:vAlign w:val="center"/>
            <w:hideMark/>
          </w:tcPr>
          <w:p w14:paraId="73A77969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i/>
                <w:iCs/>
                <w:color w:val="000000"/>
              </w:rPr>
            </w:pPr>
            <w:r>
              <w:rPr>
                <w:rFonts w:hint="cs"/>
                <w:i/>
                <w:iCs/>
                <w:color w:val="000000"/>
                <w:cs/>
              </w:rPr>
              <w:t>(ปี)</w:t>
            </w:r>
          </w:p>
        </w:tc>
        <w:tc>
          <w:tcPr>
            <w:tcW w:w="1206" w:type="pct"/>
            <w:vAlign w:val="center"/>
          </w:tcPr>
          <w:p w14:paraId="7AE9B218" w14:textId="77777777" w:rsidR="00890F6D" w:rsidRDefault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</w:tc>
      </w:tr>
      <w:tr w:rsidR="00890F6D" w14:paraId="330ECC5E" w14:textId="77777777" w:rsidTr="00890F6D">
        <w:trPr>
          <w:trHeight w:val="64"/>
        </w:trPr>
        <w:tc>
          <w:tcPr>
            <w:tcW w:w="1374" w:type="pct"/>
            <w:vAlign w:val="center"/>
            <w:hideMark/>
          </w:tcPr>
          <w:p w14:paraId="3C69839B" w14:textId="7E62FFF7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</w:rPr>
            </w:pPr>
            <w:r w:rsidRPr="00336745">
              <w:rPr>
                <w:color w:val="000000"/>
              </w:rPr>
              <w:t>11</w:t>
            </w:r>
            <w:r w:rsidR="00890F6D">
              <w:rPr>
                <w:rFonts w:hint="cs"/>
                <w:color w:val="000000"/>
                <w:cs/>
              </w:rPr>
              <w:t xml:space="preserve"> พฤษภาคม </w:t>
            </w:r>
            <w:r w:rsidRPr="00336745">
              <w:rPr>
                <w:color w:val="000000"/>
              </w:rPr>
              <w:t>2564</w:t>
            </w:r>
          </w:p>
        </w:tc>
        <w:tc>
          <w:tcPr>
            <w:tcW w:w="668" w:type="pct"/>
            <w:vAlign w:val="center"/>
            <w:hideMark/>
          </w:tcPr>
          <w:p w14:paraId="36EAA634" w14:textId="62503741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336745">
              <w:rPr>
                <w:color w:val="000000"/>
              </w:rPr>
              <w:t>500</w:t>
            </w:r>
          </w:p>
        </w:tc>
        <w:tc>
          <w:tcPr>
            <w:tcW w:w="882" w:type="pct"/>
            <w:vAlign w:val="center"/>
            <w:hideMark/>
          </w:tcPr>
          <w:p w14:paraId="62F6EB03" w14:textId="637AEFB3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336745">
              <w:rPr>
                <w:color w:val="000000"/>
              </w:rPr>
              <w:t>2</w:t>
            </w:r>
            <w:r w:rsidR="00890F6D">
              <w:rPr>
                <w:color w:val="000000"/>
              </w:rPr>
              <w:t>.</w:t>
            </w:r>
            <w:r w:rsidRPr="00336745">
              <w:rPr>
                <w:color w:val="000000"/>
              </w:rPr>
              <w:t>53</w:t>
            </w:r>
          </w:p>
        </w:tc>
        <w:tc>
          <w:tcPr>
            <w:tcW w:w="870" w:type="pct"/>
            <w:vAlign w:val="center"/>
            <w:hideMark/>
          </w:tcPr>
          <w:p w14:paraId="35A2AEED" w14:textId="0C180DD0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336745">
              <w:rPr>
                <w:color w:val="000000"/>
              </w:rPr>
              <w:t>1</w:t>
            </w:r>
            <w:r w:rsidR="00890F6D">
              <w:rPr>
                <w:color w:val="000000"/>
              </w:rPr>
              <w:t>.</w:t>
            </w:r>
            <w:r w:rsidRPr="00336745">
              <w:rPr>
                <w:color w:val="000000"/>
              </w:rPr>
              <w:t>5</w:t>
            </w:r>
          </w:p>
        </w:tc>
        <w:tc>
          <w:tcPr>
            <w:tcW w:w="1206" w:type="pct"/>
            <w:vAlign w:val="center"/>
            <w:hideMark/>
          </w:tcPr>
          <w:p w14:paraId="3D1D95F6" w14:textId="7DFE5738" w:rsidR="00890F6D" w:rsidRDefault="00336745" w:rsidP="00890F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336745">
              <w:rPr>
                <w:color w:val="000000"/>
              </w:rPr>
              <w:t>11</w:t>
            </w:r>
            <w:r w:rsidR="00890F6D">
              <w:rPr>
                <w:rFonts w:hint="cs"/>
                <w:color w:val="000000"/>
                <w:cs/>
              </w:rPr>
              <w:t xml:space="preserve"> พฤศจิกายน </w:t>
            </w:r>
            <w:r w:rsidRPr="00336745">
              <w:rPr>
                <w:color w:val="000000"/>
              </w:rPr>
              <w:t>2565</w:t>
            </w:r>
          </w:p>
        </w:tc>
      </w:tr>
      <w:tr w:rsidR="00890F6D" w14:paraId="50AB9D04" w14:textId="77777777" w:rsidTr="00890F6D">
        <w:trPr>
          <w:trHeight w:val="64"/>
        </w:trPr>
        <w:tc>
          <w:tcPr>
            <w:tcW w:w="1374" w:type="pct"/>
            <w:vAlign w:val="center"/>
            <w:hideMark/>
          </w:tcPr>
          <w:p w14:paraId="59C30F5C" w14:textId="3B56080D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"/>
              <w:jc w:val="center"/>
              <w:rPr>
                <w:color w:val="000000"/>
                <w:cs/>
              </w:rPr>
            </w:pPr>
            <w:r w:rsidRPr="00336745">
              <w:rPr>
                <w:color w:val="000000"/>
              </w:rPr>
              <w:t>11</w:t>
            </w:r>
            <w:r w:rsidR="00890F6D">
              <w:rPr>
                <w:rFonts w:hint="cs"/>
                <w:color w:val="000000"/>
                <w:cs/>
              </w:rPr>
              <w:t xml:space="preserve"> พฤษภาคม </w:t>
            </w:r>
            <w:r w:rsidRPr="00336745">
              <w:rPr>
                <w:color w:val="000000"/>
              </w:rPr>
              <w:t>2564</w:t>
            </w:r>
          </w:p>
        </w:tc>
        <w:tc>
          <w:tcPr>
            <w:tcW w:w="668" w:type="pct"/>
            <w:vAlign w:val="center"/>
            <w:hideMark/>
          </w:tcPr>
          <w:p w14:paraId="2B3114C4" w14:textId="4FD989B1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336745">
              <w:rPr>
                <w:color w:val="000000"/>
              </w:rPr>
              <w:t>800</w:t>
            </w:r>
          </w:p>
        </w:tc>
        <w:tc>
          <w:tcPr>
            <w:tcW w:w="882" w:type="pct"/>
            <w:vAlign w:val="center"/>
            <w:hideMark/>
          </w:tcPr>
          <w:p w14:paraId="14F65C9A" w14:textId="5275148D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336745">
              <w:rPr>
                <w:color w:val="000000"/>
              </w:rPr>
              <w:t>3</w:t>
            </w:r>
            <w:r w:rsidR="00890F6D">
              <w:rPr>
                <w:rFonts w:hint="cs"/>
                <w:color w:val="000000"/>
                <w:cs/>
              </w:rPr>
              <w:t>.</w:t>
            </w:r>
            <w:r w:rsidRPr="00336745">
              <w:rPr>
                <w:color w:val="000000"/>
              </w:rPr>
              <w:t>30</w:t>
            </w:r>
          </w:p>
        </w:tc>
        <w:tc>
          <w:tcPr>
            <w:tcW w:w="870" w:type="pct"/>
            <w:vAlign w:val="center"/>
            <w:hideMark/>
          </w:tcPr>
          <w:p w14:paraId="4A4B38AA" w14:textId="69713A7F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  <w:cs/>
              </w:rPr>
            </w:pPr>
            <w:r w:rsidRPr="00336745">
              <w:rPr>
                <w:color w:val="000000"/>
              </w:rPr>
              <w:t>3</w:t>
            </w:r>
          </w:p>
        </w:tc>
        <w:tc>
          <w:tcPr>
            <w:tcW w:w="1206" w:type="pct"/>
            <w:vAlign w:val="center"/>
            <w:hideMark/>
          </w:tcPr>
          <w:p w14:paraId="42C9BEDB" w14:textId="61FE8E83" w:rsidR="00890F6D" w:rsidRDefault="00336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336745">
              <w:rPr>
                <w:color w:val="000000"/>
              </w:rPr>
              <w:t>11</w:t>
            </w:r>
            <w:r w:rsidR="00890F6D">
              <w:rPr>
                <w:rFonts w:hint="cs"/>
                <w:color w:val="000000"/>
                <w:cs/>
              </w:rPr>
              <w:t xml:space="preserve"> พฤษภาคม </w:t>
            </w:r>
            <w:r w:rsidRPr="00336745">
              <w:rPr>
                <w:color w:val="000000"/>
              </w:rPr>
              <w:t>2567</w:t>
            </w:r>
          </w:p>
        </w:tc>
      </w:tr>
    </w:tbl>
    <w:p w14:paraId="45262D9E" w14:textId="77777777" w:rsidR="008B25BE" w:rsidRDefault="008B25BE" w:rsidP="00CF1C8B">
      <w:pPr>
        <w:autoSpaceDE w:val="0"/>
        <w:autoSpaceDN w:val="0"/>
        <w:spacing w:before="40" w:after="40"/>
        <w:ind w:left="540"/>
        <w:jc w:val="thaiDistribute"/>
        <w:rPr>
          <w:i/>
          <w:iCs/>
        </w:rPr>
      </w:pPr>
    </w:p>
    <w:p w14:paraId="4EB15B71" w14:textId="394FCADC" w:rsidR="00CF1C8B" w:rsidRPr="00825705" w:rsidRDefault="00CF1C8B" w:rsidP="00825705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i/>
          <w:iCs/>
        </w:rPr>
      </w:pPr>
      <w:r w:rsidRPr="00CF1C8B">
        <w:rPr>
          <w:rFonts w:hint="cs"/>
          <w:i/>
          <w:iCs/>
          <w:cs/>
        </w:rPr>
        <w:t>การลงทุน</w:t>
      </w:r>
      <w:r>
        <w:rPr>
          <w:rFonts w:hint="cs"/>
          <w:i/>
          <w:iCs/>
          <w:cs/>
        </w:rPr>
        <w:t>ในบริษัทย่อย</w:t>
      </w:r>
    </w:p>
    <w:p w14:paraId="7E59C06C" w14:textId="77777777" w:rsidR="00CF1C8B" w:rsidRDefault="00CF1C8B" w:rsidP="00890F6D">
      <w:pPr>
        <w:autoSpaceDE w:val="0"/>
        <w:autoSpaceDN w:val="0"/>
        <w:spacing w:before="40" w:after="40"/>
        <w:jc w:val="thaiDistribute"/>
      </w:pPr>
    </w:p>
    <w:p w14:paraId="317CF610" w14:textId="13F197B6" w:rsidR="00DF298F" w:rsidRDefault="002E3D1E" w:rsidP="00825705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</w:pPr>
      <w:r>
        <w:rPr>
          <w:cs/>
        </w:rPr>
        <w:t>เมื่อวันท</w:t>
      </w:r>
      <w:r>
        <w:rPr>
          <w:rFonts w:hint="cs"/>
          <w:cs/>
        </w:rPr>
        <w:t xml:space="preserve">ี่ </w:t>
      </w:r>
      <w:r>
        <w:t>25</w:t>
      </w:r>
      <w:r>
        <w:rPr>
          <w:cs/>
        </w:rPr>
        <w:t xml:space="preserve"> มีนาคม </w:t>
      </w:r>
      <w:r>
        <w:t>2564</w:t>
      </w:r>
      <w:r>
        <w:rPr>
          <w:cs/>
        </w:rPr>
        <w:t xml:space="preserve"> ที่ประชุมคณะกรรมการบริษัทมีมติอนุมัติให้บริษัทเพิ่มทุนในบริษัท บีซีวีไอ จำกัด ซึ่งเป็นบริษัทย่อย</w:t>
      </w:r>
      <w:r>
        <w:rPr>
          <w:rFonts w:hint="cs"/>
          <w:cs/>
        </w:rPr>
        <w:t>ของบริษัท</w:t>
      </w:r>
      <w:r>
        <w:rPr>
          <w:cs/>
        </w:rPr>
        <w:t xml:space="preserve"> </w:t>
      </w:r>
      <w:r>
        <w:rPr>
          <w:rFonts w:hint="cs"/>
          <w:cs/>
        </w:rPr>
        <w:t>เป็น</w:t>
      </w:r>
      <w:r>
        <w:rPr>
          <w:cs/>
        </w:rPr>
        <w:t>จำนวน</w:t>
      </w:r>
      <w:r>
        <w:rPr>
          <w:rFonts w:hint="cs"/>
          <w:cs/>
        </w:rPr>
        <w:t>เงิน</w:t>
      </w:r>
      <w:r>
        <w:rPr>
          <w:cs/>
        </w:rPr>
        <w:t xml:space="preserve"> </w:t>
      </w:r>
      <w:r>
        <w:t>30</w:t>
      </w:r>
      <w:r>
        <w:rPr>
          <w:cs/>
        </w:rPr>
        <w:t xml:space="preserve"> ล้านบาท เพื่อเข้าลงทุนในบริษัท วินโนหนี้ จำกัด โดยถือหุ้นในสัดส่วน</w:t>
      </w:r>
      <w:r w:rsidR="00825705">
        <w:rPr>
          <w:rFonts w:hint="cs"/>
          <w:cs/>
        </w:rPr>
        <w:t xml:space="preserve">   </w:t>
      </w:r>
      <w:r>
        <w:rPr>
          <w:cs/>
        </w:rPr>
        <w:t xml:space="preserve">ร้อยละ </w:t>
      </w:r>
      <w:r>
        <w:t>100</w:t>
      </w:r>
      <w:r>
        <w:rPr>
          <w:cs/>
        </w:rPr>
        <w:t xml:space="preserve"> ประกอบธุรกิจหลักคือให้เช่ารถมอเตอร์ไซค์ไฟฟ้า ให้บริการเปลี่ยนถ่ายแบตเตอรี่ รวมถึงธุรกิจต่อยอดอื่น ๆ ในอนาคต ทั้งนี้การดำเนินการจดทะเบียนเพิ่มทุนแล้วเสร็จในเดือนเมษายน </w:t>
      </w:r>
      <w:r>
        <w:t>2564</w:t>
      </w:r>
    </w:p>
    <w:p w14:paraId="54C35981" w14:textId="37F59AE0" w:rsidR="00F37B64" w:rsidRDefault="00F37B64" w:rsidP="00256E05">
      <w:pPr>
        <w:autoSpaceDE w:val="0"/>
        <w:autoSpaceDN w:val="0"/>
        <w:spacing w:before="40" w:after="40"/>
        <w:jc w:val="thaiDistribute"/>
        <w:rPr>
          <w:cs/>
        </w:rPr>
      </w:pPr>
    </w:p>
    <w:sectPr w:rsidR="00F37B64" w:rsidSect="00D9424B">
      <w:pgSz w:w="11907" w:h="16840" w:code="9"/>
      <w:pgMar w:top="691" w:right="1017" w:bottom="576" w:left="12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5B455" w14:textId="77777777" w:rsidR="00EB10C5" w:rsidRDefault="00EB10C5">
      <w:r>
        <w:separator/>
      </w:r>
    </w:p>
    <w:p w14:paraId="61C3D3AE" w14:textId="77777777" w:rsidR="00EB10C5" w:rsidRDefault="00EB10C5"/>
  </w:endnote>
  <w:endnote w:type="continuationSeparator" w:id="0">
    <w:p w14:paraId="02C8BE50" w14:textId="77777777" w:rsidR="00EB10C5" w:rsidRDefault="00EB10C5">
      <w:r>
        <w:continuationSeparator/>
      </w:r>
    </w:p>
    <w:p w14:paraId="6A39A78D" w14:textId="77777777" w:rsidR="00EB10C5" w:rsidRDefault="00EB1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5BDDE" w14:textId="77777777" w:rsidR="00B21DDB" w:rsidRDefault="00B21D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78AD74A2" w:rsidR="00BC6590" w:rsidRPr="001D0AEF" w:rsidRDefault="00BC659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21DDB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9DBC0" w14:textId="77777777" w:rsidR="00B21DDB" w:rsidRDefault="00B21D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CB6B" w14:textId="1AE13CB8" w:rsidR="00BC6590" w:rsidRPr="00F5234D" w:rsidRDefault="00BC6590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B21DDB">
      <w:rPr>
        <w:rFonts w:ascii="Angsana New" w:hAnsi="Angsana New"/>
        <w:noProof/>
        <w:sz w:val="30"/>
        <w:szCs w:val="30"/>
      </w:rPr>
      <w:t>24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47A96" w14:textId="1C0172C7" w:rsidR="00BC6590" w:rsidRPr="00F5234D" w:rsidRDefault="00BC6590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B21DDB">
      <w:rPr>
        <w:rFonts w:ascii="Angsana New" w:hAnsi="Angsana New"/>
        <w:noProof/>
        <w:sz w:val="30"/>
        <w:szCs w:val="30"/>
      </w:rPr>
      <w:t>26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C7D4" w14:textId="79B05686" w:rsidR="00BC6590" w:rsidRPr="00F5234D" w:rsidRDefault="00BC6590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B21DDB">
      <w:rPr>
        <w:rFonts w:ascii="Angsana New" w:hAnsi="Angsana New"/>
        <w:noProof/>
        <w:sz w:val="30"/>
        <w:szCs w:val="30"/>
      </w:rPr>
      <w:t>30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6318" w14:textId="3AC836BD" w:rsidR="00BC6590" w:rsidRPr="00116F0A" w:rsidRDefault="00BC6590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21DDB"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BC6590" w:rsidRPr="00146F25" w:rsidRDefault="00BC6590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F9979" w14:textId="5C6E9FD3" w:rsidR="00BC6590" w:rsidRPr="00960645" w:rsidRDefault="00BC6590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B21DDB">
      <w:rPr>
        <w:rFonts w:asciiTheme="majorBidi" w:hAnsiTheme="majorBidi" w:cstheme="majorBidi"/>
        <w:noProof/>
      </w:rPr>
      <w:t>49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F0840" w14:textId="77777777" w:rsidR="00EB10C5" w:rsidRDefault="00EB10C5"/>
  </w:footnote>
  <w:footnote w:type="continuationSeparator" w:id="0">
    <w:p w14:paraId="209AF854" w14:textId="77777777" w:rsidR="00EB10C5" w:rsidRDefault="00EB10C5">
      <w:r>
        <w:continuationSeparator/>
      </w:r>
    </w:p>
    <w:p w14:paraId="74356164" w14:textId="77777777" w:rsidR="00EB10C5" w:rsidRDefault="00EB1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DC398" w14:textId="77777777" w:rsidR="00B21DDB" w:rsidRDefault="00B21DD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9BC96" w14:textId="77777777" w:rsidR="00BC6590" w:rsidRPr="00C73BB9" w:rsidRDefault="00BC6590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บริษัท บางจาก คอร์ปอเรชั่น จำกัด (มหาชน) และบริษัทย่อย</w:t>
    </w:r>
  </w:p>
  <w:p w14:paraId="3DD47180" w14:textId="77777777" w:rsidR="00BC6590" w:rsidRPr="00C73BB9" w:rsidRDefault="00BC6590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หมายเหตุประกอบงบการเงินระหว่างกาลแบบย่อ</w:t>
    </w:r>
  </w:p>
  <w:p w14:paraId="1A131F62" w14:textId="03DBD75F" w:rsidR="00BC6590" w:rsidRDefault="00BC6590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 w:rsidRPr="00336745">
      <w:rPr>
        <w:rFonts w:ascii="Angsana New" w:hAnsi="Angsana New"/>
        <w:bCs/>
        <w:sz w:val="30"/>
        <w:szCs w:val="30"/>
        <w:lang w:val="en-US" w:bidi="th-TH"/>
      </w:rPr>
      <w:t>31</w:t>
    </w: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 มีนาคม </w:t>
    </w:r>
    <w:r w:rsidRPr="00336745">
      <w:rPr>
        <w:rFonts w:ascii="Angsana New" w:hAnsi="Angsana New"/>
        <w:bCs/>
        <w:sz w:val="30"/>
        <w:szCs w:val="30"/>
        <w:lang w:val="en-US" w:bidi="th-TH"/>
      </w:rPr>
      <w:t>2564</w:t>
    </w: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6AA7AAF2" w14:textId="77777777" w:rsidR="00BC6590" w:rsidRPr="00410770" w:rsidRDefault="00BC6590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BE6BE" w14:textId="77777777" w:rsidR="00BC6590" w:rsidRDefault="00BC6590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BC6590" w:rsidRPr="00564725" w:rsidRDefault="00BC6590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105720A" w14:textId="32AC937F" w:rsidR="00BC6590" w:rsidRPr="00564725" w:rsidRDefault="00BC6590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BC6590" w:rsidRPr="002D1C8F" w:rsidRDefault="00BC6590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CA20D" w14:textId="77777777" w:rsidR="00BC6590" w:rsidRDefault="00BC6590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BC6590" w:rsidRPr="00564725" w:rsidRDefault="00BC6590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2D8CFF9" w14:textId="77777777" w:rsidR="00BC6590" w:rsidRPr="00564725" w:rsidRDefault="00BC6590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2AF768C" w14:textId="77777777" w:rsidR="00BC6590" w:rsidRPr="002D1C8F" w:rsidRDefault="00BC6590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4AF8F" w14:textId="77777777" w:rsidR="00BC6590" w:rsidRPr="00F47951" w:rsidRDefault="00BC6590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BC6590" w:rsidRPr="00F47951" w:rsidRDefault="00BC6590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B8B0F0F" w14:textId="51F494D4" w:rsidR="00BC6590" w:rsidRPr="00564725" w:rsidRDefault="00BC6590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BC6590" w:rsidRPr="00B8432C" w:rsidRDefault="00BC6590" w:rsidP="00B8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08D88" w14:textId="77777777" w:rsidR="00B21DDB" w:rsidRDefault="00B21D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EA77E" w14:textId="77777777" w:rsidR="00BC6590" w:rsidRPr="00F47951" w:rsidRDefault="00BC6590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BC6590" w:rsidRPr="00F47951" w:rsidRDefault="00BC6590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8307123" w14:textId="69B2AD48" w:rsidR="00BC6590" w:rsidRPr="00564725" w:rsidRDefault="00BC6590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BC6590" w:rsidRPr="00DF35D2" w:rsidRDefault="00BC6590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6C00F" w14:textId="77777777" w:rsidR="00BC6590" w:rsidRPr="00F47951" w:rsidRDefault="00BC6590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BC6590" w:rsidRPr="00F47951" w:rsidRDefault="00BC6590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A6CE1D" w14:textId="71037D07" w:rsidR="00BC6590" w:rsidRPr="00564725" w:rsidRDefault="00BC6590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BC6590" w:rsidRPr="00DF35D2" w:rsidRDefault="00BC6590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B5FE" w14:textId="41B8A2D5" w:rsidR="00BC6590" w:rsidRPr="00F47951" w:rsidRDefault="00BC6590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BC6590" w:rsidRPr="00F47951" w:rsidRDefault="00BC6590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2A41CAB" w14:textId="57CC6118" w:rsidR="00BC6590" w:rsidRPr="00564725" w:rsidRDefault="00BC6590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BC6590" w:rsidRPr="00DF35D2" w:rsidRDefault="00BC6590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5E8E5" w14:textId="77777777" w:rsidR="00BC6590" w:rsidRDefault="00BC6590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BC6590" w:rsidRPr="00564725" w:rsidRDefault="00BC6590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905938A" w14:textId="13D1EA7A" w:rsidR="00BC6590" w:rsidRPr="00564725" w:rsidRDefault="00BC6590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BC6590" w:rsidRPr="00617971" w:rsidRDefault="00BC6590" w:rsidP="00617971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7A6FB" w14:textId="77777777" w:rsidR="00BC6590" w:rsidRDefault="00BC6590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BC6590" w:rsidRPr="00564725" w:rsidRDefault="00BC6590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501056E" w14:textId="2F861E2B" w:rsidR="00BC6590" w:rsidRPr="00564725" w:rsidRDefault="00BC6590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BC6590" w:rsidRPr="000F3A45" w:rsidRDefault="00BC6590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FC2C" w14:textId="77777777" w:rsidR="00BC6590" w:rsidRDefault="00BC6590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BC6590" w:rsidRPr="00564725" w:rsidRDefault="00BC6590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27368E7" w14:textId="77777777" w:rsidR="00BC6590" w:rsidRPr="00564725" w:rsidRDefault="00BC6590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Pr="0033674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336745">
      <w:rPr>
        <w:b/>
        <w:sz w:val="32"/>
        <w:szCs w:val="32"/>
      </w:rPr>
      <w:t>25</w:t>
    </w:r>
    <w:r w:rsidRPr="00336745">
      <w:rPr>
        <w:rFonts w:hint="cs"/>
        <w:b/>
        <w:sz w:val="32"/>
        <w:szCs w:val="32"/>
      </w:rPr>
      <w:t>6</w:t>
    </w:r>
    <w:r w:rsidRPr="00336745">
      <w:rPr>
        <w:b/>
        <w:sz w:val="32"/>
        <w:szCs w:val="32"/>
      </w:rPr>
      <w:t>4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08C26A7" w14:textId="77777777" w:rsidR="00BC6590" w:rsidRPr="000F3A45" w:rsidRDefault="00BC6590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9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7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6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6"/>
  </w:num>
  <w:num w:numId="5">
    <w:abstractNumId w:val="16"/>
  </w:num>
  <w:num w:numId="6">
    <w:abstractNumId w:val="12"/>
  </w:num>
  <w:num w:numId="7">
    <w:abstractNumId w:val="11"/>
  </w:num>
  <w:num w:numId="8">
    <w:abstractNumId w:val="31"/>
  </w:num>
  <w:num w:numId="9">
    <w:abstractNumId w:val="21"/>
  </w:num>
  <w:num w:numId="10">
    <w:abstractNumId w:val="27"/>
  </w:num>
  <w:num w:numId="11">
    <w:abstractNumId w:val="13"/>
  </w:num>
  <w:num w:numId="12">
    <w:abstractNumId w:val="32"/>
  </w:num>
  <w:num w:numId="13">
    <w:abstractNumId w:val="35"/>
  </w:num>
  <w:num w:numId="14">
    <w:abstractNumId w:val="2"/>
  </w:num>
  <w:num w:numId="15">
    <w:abstractNumId w:val="40"/>
  </w:num>
  <w:num w:numId="16">
    <w:abstractNumId w:val="3"/>
  </w:num>
  <w:num w:numId="17">
    <w:abstractNumId w:val="26"/>
  </w:num>
  <w:num w:numId="18">
    <w:abstractNumId w:val="28"/>
  </w:num>
  <w:num w:numId="19">
    <w:abstractNumId w:val="7"/>
  </w:num>
  <w:num w:numId="20">
    <w:abstractNumId w:val="34"/>
  </w:num>
  <w:num w:numId="21">
    <w:abstractNumId w:val="5"/>
  </w:num>
  <w:num w:numId="22">
    <w:abstractNumId w:val="15"/>
  </w:num>
  <w:num w:numId="23">
    <w:abstractNumId w:val="36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0"/>
  </w:num>
  <w:num w:numId="29">
    <w:abstractNumId w:val="33"/>
  </w:num>
  <w:num w:numId="30">
    <w:abstractNumId w:val="24"/>
  </w:num>
  <w:num w:numId="31">
    <w:abstractNumId w:val="18"/>
  </w:num>
  <w:num w:numId="32">
    <w:abstractNumId w:val="23"/>
  </w:num>
  <w:num w:numId="33">
    <w:abstractNumId w:val="22"/>
  </w:num>
  <w:num w:numId="34">
    <w:abstractNumId w:val="1"/>
  </w:num>
  <w:num w:numId="35">
    <w:abstractNumId w:val="8"/>
  </w:num>
  <w:num w:numId="36">
    <w:abstractNumId w:val="17"/>
  </w:num>
  <w:num w:numId="37">
    <w:abstractNumId w:val="0"/>
  </w:num>
  <w:num w:numId="38">
    <w:abstractNumId w:val="10"/>
  </w:num>
  <w:num w:numId="39">
    <w:abstractNumId w:val="25"/>
  </w:num>
  <w:num w:numId="40">
    <w:abstractNumId w:val="29"/>
  </w:num>
  <w:num w:numId="41">
    <w:abstractNumId w:val="37"/>
  </w:num>
  <w:num w:numId="42">
    <w:abstractNumId w:val="19"/>
  </w:num>
  <w:num w:numId="43">
    <w:abstractNumId w:val="4"/>
  </w:num>
  <w:num w:numId="44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19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028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07EFD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28A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5258"/>
    <w:rsid w:val="003552F6"/>
    <w:rsid w:val="00355341"/>
    <w:rsid w:val="003553D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7A5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199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90E"/>
    <w:rsid w:val="00560943"/>
    <w:rsid w:val="00560CC9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0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9E8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705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2AF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699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C3E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3167"/>
    <w:rsid w:val="0092339F"/>
    <w:rsid w:val="00923529"/>
    <w:rsid w:val="00923802"/>
    <w:rsid w:val="00923B54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78C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5E00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521"/>
    <w:rsid w:val="00AE46C9"/>
    <w:rsid w:val="00AE4FFB"/>
    <w:rsid w:val="00AE5001"/>
    <w:rsid w:val="00AE5108"/>
    <w:rsid w:val="00AE51E7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DDB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CA7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2C5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FDA"/>
    <w:rsid w:val="00CF7025"/>
    <w:rsid w:val="00CF7077"/>
    <w:rsid w:val="00CF71D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A68"/>
    <w:rsid w:val="00D02B45"/>
    <w:rsid w:val="00D02F03"/>
    <w:rsid w:val="00D02FEF"/>
    <w:rsid w:val="00D03050"/>
    <w:rsid w:val="00D03101"/>
    <w:rsid w:val="00D03118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4B0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8B3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702CF"/>
    <w:rsid w:val="00E702EC"/>
    <w:rsid w:val="00E7092A"/>
    <w:rsid w:val="00E70AB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75A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492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1AECB-5656-4473-93DE-23757217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36</Pages>
  <Words>7136</Words>
  <Characters>28533</Characters>
  <Application>Microsoft Office Word</Application>
  <DocSecurity>0</DocSecurity>
  <Lines>237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Chanantorn S.Srikanjanasak (CSK)</cp:lastModifiedBy>
  <cp:revision>3</cp:revision>
  <cp:lastPrinted>2021-05-11T06:50:00Z</cp:lastPrinted>
  <dcterms:created xsi:type="dcterms:W3CDTF">2021-05-11T06:50:00Z</dcterms:created>
  <dcterms:modified xsi:type="dcterms:W3CDTF">2021-05-11T14:08:00Z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