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572B6F" w:rsidRPr="00EA592D" w14:paraId="517019B3" w14:textId="77777777" w:rsidTr="006803A6">
        <w:tc>
          <w:tcPr>
            <w:tcW w:w="1368" w:type="dxa"/>
          </w:tcPr>
          <w:p w14:paraId="2481E77F" w14:textId="5C02FBDD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6803A6">
        <w:trPr>
          <w:trHeight w:val="227"/>
        </w:trPr>
        <w:tc>
          <w:tcPr>
            <w:tcW w:w="136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6803A6">
        <w:tc>
          <w:tcPr>
            <w:tcW w:w="1368" w:type="dxa"/>
          </w:tcPr>
          <w:p w14:paraId="49E8D6FC" w14:textId="58343EFB" w:rsidR="00572B6F" w:rsidRPr="00EA592D" w:rsidRDefault="00E73399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6803A6">
        <w:tc>
          <w:tcPr>
            <w:tcW w:w="1368" w:type="dxa"/>
          </w:tcPr>
          <w:p w14:paraId="5B7C89E1" w14:textId="3016D57B" w:rsidR="00572B6F" w:rsidRPr="00EA592D" w:rsidRDefault="00E73399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39992019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B79A0" w:rsidRPr="00EA592D" w14:paraId="02ACDC2D" w14:textId="77777777" w:rsidTr="006803A6">
        <w:tc>
          <w:tcPr>
            <w:tcW w:w="1368" w:type="dxa"/>
          </w:tcPr>
          <w:p w14:paraId="40B08ED6" w14:textId="52394E8D" w:rsidR="00EB79A0" w:rsidRPr="00EA592D" w:rsidRDefault="00E73399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733276D3" w:rsidR="00EB79A0" w:rsidRPr="00EA592D" w:rsidRDefault="00A523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E73399" w:rsidRPr="00E733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="00E73399"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1F1E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</w:t>
            </w:r>
            <w:r w:rsidR="00BC7B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OVID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="00E73399"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A523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EE783D" w:rsidRPr="00EA592D" w14:paraId="21C289A1" w14:textId="77777777" w:rsidTr="006803A6">
        <w:tc>
          <w:tcPr>
            <w:tcW w:w="1368" w:type="dxa"/>
          </w:tcPr>
          <w:p w14:paraId="6B3FD7BA" w14:textId="63F423B4" w:rsidR="00EE783D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43D8E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1D0B85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B36885" w:rsidRPr="00EA592D" w14:paraId="6BA09110" w14:textId="77777777" w:rsidTr="006803A6">
        <w:tc>
          <w:tcPr>
            <w:tcW w:w="1368" w:type="dxa"/>
          </w:tcPr>
          <w:p w14:paraId="44785FC0" w14:textId="7392C0B6" w:rsidR="00B36885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FE1314" w14:textId="77777777" w:rsidR="00B36885" w:rsidRPr="00EA592D" w:rsidRDefault="00B36885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2EC74D" w14:textId="0D62677C" w:rsidR="00B36885" w:rsidRPr="00D9160C" w:rsidRDefault="00BC7BE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C7BE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EE783D" w:rsidRPr="00EA592D" w14:paraId="4097387A" w14:textId="77777777" w:rsidTr="006803A6">
        <w:tc>
          <w:tcPr>
            <w:tcW w:w="1368" w:type="dxa"/>
          </w:tcPr>
          <w:p w14:paraId="7061CC50" w14:textId="58CBD518" w:rsidR="00EE783D" w:rsidRPr="00B14F41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E7FA3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489BF5DD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E783D" w:rsidRPr="00EA592D" w14:paraId="11A1989C" w14:textId="77777777" w:rsidTr="006803A6">
        <w:tc>
          <w:tcPr>
            <w:tcW w:w="1368" w:type="dxa"/>
          </w:tcPr>
          <w:p w14:paraId="38D5176E" w14:textId="6E9ECA0D" w:rsidR="00EE783D" w:rsidRPr="00EA592D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0A75B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3E8196F4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E783D" w:rsidRPr="00EA592D" w14:paraId="440978A8" w14:textId="77777777" w:rsidTr="006803A6">
        <w:tc>
          <w:tcPr>
            <w:tcW w:w="1368" w:type="dxa"/>
            <w:shd w:val="clear" w:color="auto" w:fill="auto"/>
          </w:tcPr>
          <w:p w14:paraId="5C5BD965" w14:textId="0B5155BA" w:rsidR="00EE783D" w:rsidRPr="00EB57B0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2DD5AE12" w:rsidR="00EE783D" w:rsidRPr="00CD0A4B" w:rsidRDefault="001610EA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610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="00EE783D"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EE783D" w:rsidRPr="00EA592D" w14:paraId="6E4828AC" w14:textId="77777777" w:rsidTr="006803A6">
        <w:tc>
          <w:tcPr>
            <w:tcW w:w="1368" w:type="dxa"/>
            <w:shd w:val="clear" w:color="auto" w:fill="auto"/>
          </w:tcPr>
          <w:p w14:paraId="7F685E0D" w14:textId="12759466" w:rsidR="00EE783D" w:rsidRPr="00595FFC" w:rsidRDefault="00E73399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750972EE" w:rsidR="00EE783D" w:rsidRPr="00595FFC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="003B60F1" w:rsidRPr="003B60F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BC7BEF" w:rsidRPr="00EA592D" w14:paraId="7DC393A0" w14:textId="77777777" w:rsidTr="006803A6">
        <w:tc>
          <w:tcPr>
            <w:tcW w:w="1368" w:type="dxa"/>
            <w:shd w:val="clear" w:color="auto" w:fill="auto"/>
          </w:tcPr>
          <w:p w14:paraId="5E576C7B" w14:textId="7BD26414" w:rsidR="00BC7BEF" w:rsidRPr="00E73399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AE9A03F" w14:textId="77777777" w:rsidR="00BC7BEF" w:rsidRPr="00595FFC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FB56A80" w14:textId="301CC88E" w:rsidR="00BC7BEF" w:rsidRPr="00CD0A4B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การคืนทุนให้</w:t>
            </w:r>
            <w:r w:rsidRPr="00B36885">
              <w:rPr>
                <w:rFonts w:ascii="Angsana New" w:hAnsi="Angsana New"/>
                <w:sz w:val="30"/>
                <w:szCs w:val="30"/>
                <w:cs/>
              </w:rPr>
              <w:t>ผู้ถือหน่วยทรัสต์</w:t>
            </w:r>
          </w:p>
        </w:tc>
      </w:tr>
      <w:tr w:rsidR="00BC7BEF" w:rsidRPr="00EA592D" w14:paraId="20D06F65" w14:textId="77777777" w:rsidTr="006803A6">
        <w:tc>
          <w:tcPr>
            <w:tcW w:w="1368" w:type="dxa"/>
            <w:shd w:val="clear" w:color="auto" w:fill="auto"/>
          </w:tcPr>
          <w:p w14:paraId="4A9B6918" w14:textId="78C70929" w:rsidR="00BC7BEF" w:rsidRPr="00EB57B0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BC7BEF" w:rsidRPr="00595FFC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3B60488A" w:rsidR="00BC7BEF" w:rsidRPr="0049665F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BC7BEF" w:rsidRPr="00EA592D" w14:paraId="52CFD747" w14:textId="77777777" w:rsidTr="006803A6">
        <w:tc>
          <w:tcPr>
            <w:tcW w:w="1368" w:type="dxa"/>
          </w:tcPr>
          <w:p w14:paraId="693B7E17" w14:textId="39814A97" w:rsidR="00BC7BEF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A613929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21DF217B" w:rsidR="00BC7BEF" w:rsidRPr="0049665F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</w:t>
            </w: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BC7BEF" w:rsidRPr="00EA592D" w14:paraId="128E70D6" w14:textId="77777777" w:rsidTr="006803A6">
        <w:tc>
          <w:tcPr>
            <w:tcW w:w="1368" w:type="dxa"/>
          </w:tcPr>
          <w:p w14:paraId="5C25B5B8" w14:textId="0AA251F8" w:rsidR="00BC7BEF" w:rsidRPr="00245732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DB9407E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422695D7" w:rsidR="00BC7BEF" w:rsidRPr="00742768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BC7BEF" w:rsidRPr="00EA592D" w14:paraId="79F4025F" w14:textId="77777777" w:rsidTr="006803A6">
        <w:tc>
          <w:tcPr>
            <w:tcW w:w="1368" w:type="dxa"/>
          </w:tcPr>
          <w:p w14:paraId="4356E297" w14:textId="102F5716" w:rsidR="00BC7BEF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733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3F8B53" w14:textId="77777777" w:rsidR="00BC7BEF" w:rsidRPr="00EA592D" w:rsidRDefault="00BC7BEF" w:rsidP="00BC7B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590D7460" w:rsidR="00BC7BEF" w:rsidRPr="0049490E" w:rsidRDefault="00BC7BEF" w:rsidP="00BC7BEF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  <w:r w:rsidRPr="001610E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กับบุคคลหรือกิจการที่ไม่เกี่ยวข้องกัน</w:t>
            </w:r>
          </w:p>
        </w:tc>
      </w:tr>
    </w:tbl>
    <w:p w14:paraId="5F3A121A" w14:textId="7A96E4E9" w:rsidR="00572B6F" w:rsidRPr="008414D9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</w:t>
      </w:r>
      <w:r w:rsidR="00C60B02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39BD" w14:textId="644AEEF3" w:rsidR="00572B6F" w:rsidRPr="008414D9" w:rsidRDefault="00572B6F" w:rsidP="00CE726B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142BC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F12AA" w:rsidRPr="008414D9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C7BEF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8414D9">
        <w:rPr>
          <w:rFonts w:asciiTheme="majorBidi" w:hAnsiTheme="majorBidi" w:cstheme="majorBidi"/>
          <w:sz w:val="30"/>
          <w:szCs w:val="30"/>
          <w:cs/>
        </w:rPr>
        <w:t>ของผู้จัดการกองทรัสต์เมื่อวันที่</w:t>
      </w:r>
      <w:r w:rsidR="00E53010" w:rsidRPr="008414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FFC" w:rsidRPr="008414D9">
        <w:rPr>
          <w:rFonts w:asciiTheme="majorBidi" w:hAnsiTheme="majorBidi" w:cstheme="majorBidi"/>
          <w:sz w:val="30"/>
          <w:szCs w:val="30"/>
          <w:cs/>
        </w:rPr>
        <w:br/>
      </w:r>
      <w:r w:rsidR="00E73399" w:rsidRPr="00E73399">
        <w:rPr>
          <w:rFonts w:asciiTheme="majorBidi" w:hAnsiTheme="majorBidi" w:cstheme="majorBidi"/>
          <w:sz w:val="30"/>
          <w:szCs w:val="30"/>
        </w:rPr>
        <w:t>12</w:t>
      </w:r>
      <w:r w:rsidR="00BD75DB">
        <w:rPr>
          <w:rFonts w:asciiTheme="majorBidi" w:hAnsiTheme="majorBidi" w:cstheme="majorBidi"/>
          <w:sz w:val="30"/>
          <w:szCs w:val="30"/>
        </w:rPr>
        <w:t xml:space="preserve"> </w:t>
      </w:r>
      <w:r w:rsidR="00B63142">
        <w:rPr>
          <w:rFonts w:asciiTheme="majorBidi" w:hAnsiTheme="majorBidi" w:cstheme="majorBidi" w:hint="cs"/>
          <w:sz w:val="30"/>
          <w:szCs w:val="30"/>
          <w:cs/>
        </w:rPr>
        <w:t>พ</w:t>
      </w:r>
      <w:r w:rsidR="001D08DC">
        <w:rPr>
          <w:rFonts w:asciiTheme="majorBidi" w:hAnsiTheme="majorBidi" w:cstheme="majorBidi" w:hint="cs"/>
          <w:sz w:val="30"/>
          <w:szCs w:val="30"/>
          <w:cs/>
        </w:rPr>
        <w:t>ฤษภาคม</w:t>
      </w:r>
      <w:r w:rsidR="00345622">
        <w:rPr>
          <w:rFonts w:asciiTheme="majorBidi" w:hAnsiTheme="majorBidi" w:cstheme="majorBidi"/>
          <w:sz w:val="30"/>
          <w:szCs w:val="30"/>
        </w:rPr>
        <w:t xml:space="preserve"> </w:t>
      </w:r>
      <w:r w:rsidR="00E73399" w:rsidRPr="00E73399">
        <w:rPr>
          <w:rFonts w:asciiTheme="majorBidi" w:hAnsiTheme="majorBidi" w:cstheme="majorBidi"/>
          <w:sz w:val="30"/>
          <w:szCs w:val="30"/>
        </w:rPr>
        <w:t>2564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607564" w:rsidRDefault="00572B6F" w:rsidP="00607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4A8B6" w14:textId="76AC6FEA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</w:t>
      </w:r>
      <w:r w:rsidR="00607564" w:rsidRPr="008F0798">
        <w:rPr>
          <w:rFonts w:asciiTheme="majorBidi" w:hAnsiTheme="majorBidi" w:cstheme="majorBidi"/>
          <w:sz w:val="30"/>
          <w:szCs w:val="30"/>
          <w:cs/>
        </w:rPr>
        <w:t>โดยแปลงสภาพจากกองทุนรวมอสังหาริมทรัพย์ และสิทธิการเช่าดุสิตธานี ("กองทุนรวม")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3399" w:rsidRPr="00E73399">
        <w:rPr>
          <w:rFonts w:asciiTheme="majorBidi" w:hAnsiTheme="majorBidi" w:cstheme="majorBidi"/>
          <w:sz w:val="30"/>
          <w:szCs w:val="30"/>
        </w:rPr>
        <w:t>29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E73399" w:rsidRPr="00E73399">
        <w:rPr>
          <w:rFonts w:asciiTheme="majorBidi" w:hAnsiTheme="majorBidi" w:cstheme="majorBidi"/>
          <w:sz w:val="30"/>
          <w:szCs w:val="30"/>
        </w:rPr>
        <w:t>2560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FA6F9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</w:t>
      </w:r>
      <w:r w:rsidR="00FA6F92">
        <w:rPr>
          <w:rFonts w:asciiTheme="majorBidi" w:hAnsiTheme="majorBidi" w:hint="cs"/>
          <w:sz w:val="30"/>
          <w:szCs w:val="30"/>
          <w:cs/>
        </w:rPr>
        <w:t>จด</w:t>
      </w:r>
      <w:r w:rsidR="00FA6F92"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="00E73399" w:rsidRPr="00E73399">
        <w:rPr>
          <w:rFonts w:asciiTheme="majorBidi" w:hAnsiTheme="majorBidi"/>
          <w:sz w:val="30"/>
          <w:szCs w:val="30"/>
        </w:rPr>
        <w:t>3</w:t>
      </w:r>
      <w:r w:rsidR="00FA6F92" w:rsidRPr="007A0A22">
        <w:rPr>
          <w:rFonts w:asciiTheme="majorBidi" w:hAnsiTheme="majorBidi"/>
          <w:sz w:val="30"/>
          <w:szCs w:val="30"/>
        </w:rPr>
        <w:t>,</w:t>
      </w:r>
      <w:r w:rsidR="00E73399" w:rsidRPr="00E73399">
        <w:rPr>
          <w:rFonts w:asciiTheme="majorBidi" w:hAnsiTheme="majorBidi"/>
          <w:sz w:val="30"/>
          <w:szCs w:val="30"/>
        </w:rPr>
        <w:t>656</w:t>
      </w:r>
      <w:r w:rsidR="007A0A22" w:rsidRPr="007A0A22">
        <w:rPr>
          <w:rFonts w:asciiTheme="majorBidi" w:hAnsiTheme="majorBidi"/>
          <w:sz w:val="30"/>
          <w:szCs w:val="30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05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7A0A22">
        <w:rPr>
          <w:rFonts w:asciiTheme="majorBidi" w:hAnsiTheme="majorBidi" w:cstheme="majorBidi"/>
          <w:sz w:val="30"/>
          <w:szCs w:val="30"/>
          <w:cs/>
        </w:rPr>
        <w:t>บาท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F92"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="00E73399" w:rsidRPr="00E73399">
        <w:rPr>
          <w:rFonts w:asciiTheme="majorBidi" w:hAnsiTheme="majorBidi" w:cstheme="majorBidi"/>
          <w:sz w:val="30"/>
          <w:szCs w:val="30"/>
        </w:rPr>
        <w:t>409</w:t>
      </w:r>
      <w:r w:rsidR="007A0A22" w:rsidRPr="007A0A22">
        <w:rPr>
          <w:rFonts w:asciiTheme="majorBidi" w:hAnsiTheme="majorBidi" w:cstheme="majorBidi"/>
          <w:sz w:val="30"/>
          <w:szCs w:val="30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40</w:t>
      </w:r>
      <w:r w:rsidR="00FA6F92"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1" w:name="_Hlk46853457"/>
      <w:r w:rsidR="00E73399" w:rsidRPr="00E73399">
        <w:rPr>
          <w:rFonts w:asciiTheme="majorBidi" w:hAnsiTheme="majorBidi" w:cstheme="majorBidi"/>
          <w:sz w:val="30"/>
          <w:szCs w:val="30"/>
        </w:rPr>
        <w:t>8</w:t>
      </w:r>
      <w:r w:rsidR="00FA6F92" w:rsidRPr="007A0A22">
        <w:rPr>
          <w:rFonts w:asciiTheme="majorBidi" w:hAnsiTheme="majorBidi" w:cstheme="majorBidi"/>
          <w:sz w:val="30"/>
          <w:szCs w:val="30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9302</w:t>
      </w:r>
      <w:r w:rsidR="004D1E20"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A0A22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="002B30C8" w:rsidRPr="007A0A22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936A2"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654B7EC5" w:rsidR="00572B6F" w:rsidRPr="00E81923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703A1" w14:textId="0B984276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30B376E3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 w:rsidR="0036155A">
        <w:rPr>
          <w:rFonts w:asciiTheme="majorBidi" w:hAnsiTheme="majorBidi" w:cstheme="majorBidi"/>
          <w:sz w:val="30"/>
          <w:szCs w:val="30"/>
        </w:rPr>
        <w:t xml:space="preserve"> 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>(</w:t>
      </w:r>
      <w:r w:rsidR="00FB2752">
        <w:rPr>
          <w:rFonts w:asciiTheme="majorBidi" w:hAnsiTheme="majorBidi" w:cstheme="majorBidi" w:hint="cs"/>
          <w:sz w:val="30"/>
          <w:szCs w:val="30"/>
          <w:cs/>
        </w:rPr>
        <w:t>“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>กลุ่มกองทรัสต์</w:t>
      </w:r>
      <w:r w:rsidR="00FB2752">
        <w:rPr>
          <w:rFonts w:asciiTheme="majorBidi" w:hAnsiTheme="majorBidi" w:cstheme="majorBidi" w:hint="cs"/>
          <w:sz w:val="30"/>
          <w:szCs w:val="30"/>
          <w:cs/>
        </w:rPr>
        <w:t>”</w:t>
      </w:r>
      <w:r w:rsidR="0036155A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4E7CB0">
        <w:rPr>
          <w:rFonts w:asciiTheme="majorBidi" w:hAnsiTheme="majorBidi" w:cstheme="majorBidi"/>
          <w:sz w:val="30"/>
          <w:szCs w:val="30"/>
          <w:cs/>
        </w:rPr>
        <w:t>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E81923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4E7CB0" w14:paraId="3F41F6D5" w14:textId="78483052" w:rsidTr="00345622">
        <w:tc>
          <w:tcPr>
            <w:tcW w:w="2243" w:type="dxa"/>
          </w:tcPr>
          <w:p w14:paraId="754D3E04" w14:textId="1FA00792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472A0BF" w14:textId="0CF9C96D" w:rsidR="004E7CB0" w:rsidRP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14:paraId="5EED8219" w14:textId="3C8D62AE" w:rsidTr="00345622">
        <w:tc>
          <w:tcPr>
            <w:tcW w:w="2243" w:type="dxa"/>
          </w:tcPr>
          <w:p w14:paraId="68A8D94F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7B1B3C84" w14:textId="2DE2DE07" w:rsidR="004E7CB0" w:rsidRPr="004E7CB0" w:rsidRDefault="00E73399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73399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40542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="004E7CB0" w:rsidRPr="00BD75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73399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674" w:type="dxa"/>
          </w:tcPr>
          <w:p w14:paraId="170F75E5" w14:textId="260A8082" w:rsidR="004E7CB0" w:rsidRPr="004E7CB0" w:rsidRDefault="00E73399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73399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E73399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E81923" w14:paraId="429856DD" w14:textId="77777777" w:rsidTr="00345622">
        <w:tc>
          <w:tcPr>
            <w:tcW w:w="2243" w:type="dxa"/>
          </w:tcPr>
          <w:p w14:paraId="42259C46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27FF9A0" w14:textId="14A5BE8E" w:rsidR="00E81923" w:rsidRPr="00E81923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57F2C" w14:paraId="39597B00" w14:textId="472A8D03" w:rsidTr="00345622">
        <w:tc>
          <w:tcPr>
            <w:tcW w:w="2243" w:type="dxa"/>
          </w:tcPr>
          <w:p w14:paraId="60A723BE" w14:textId="3CAA559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B32DD1E" w14:textId="046585C8" w:rsidR="00E57F2C" w:rsidRDefault="00E73399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4670761E" w14:textId="71656E7F" w:rsidR="00E57F2C" w:rsidRDefault="00E73399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57F2C" w14:paraId="58A68A52" w14:textId="77777777" w:rsidTr="00345622">
        <w:tc>
          <w:tcPr>
            <w:tcW w:w="2243" w:type="dxa"/>
          </w:tcPr>
          <w:p w14:paraId="4D94ACFD" w14:textId="74DC6DC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7F4FBB33" w14:textId="516B5DF4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CD8CFD" w14:textId="05E586A7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F2C" w14:paraId="639801EF" w14:textId="77777777" w:rsidTr="00345622">
        <w:tc>
          <w:tcPr>
            <w:tcW w:w="2243" w:type="dxa"/>
          </w:tcPr>
          <w:p w14:paraId="286BC746" w14:textId="0698DE5A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30A844D" w14:textId="2F56B45D" w:rsidR="00E57F2C" w:rsidRDefault="00E73399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5825231" w14:textId="64576B34" w:rsidR="00E57F2C" w:rsidRDefault="00E73399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09C3E3A4" w:rsidR="00572B6F" w:rsidRPr="00CE726B" w:rsidRDefault="00E73399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572B6F"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E64EFE" w:rsidRPr="00CE726B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D06F7" w14:textId="77777777" w:rsidR="00572B6F" w:rsidRPr="00C84DC0" w:rsidRDefault="00572B6F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3D5FB339" w:rsidR="00572B6F" w:rsidRPr="00E81923" w:rsidRDefault="00572B6F" w:rsidP="006E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33716" w14:textId="5B65DDA9" w:rsidR="006E3B86" w:rsidRPr="00EA4E94" w:rsidRDefault="006E3B86" w:rsidP="006E3B86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EA4E9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7317D">
        <w:rPr>
          <w:rFonts w:ascii="Angsana New" w:hAnsi="Angsana New"/>
          <w:sz w:val="30"/>
          <w:szCs w:val="30"/>
          <w:cs/>
        </w:rPr>
        <w:br/>
      </w:r>
      <w:r w:rsidRPr="00EA4E9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73399" w:rsidRPr="00E73399">
        <w:rPr>
          <w:rFonts w:ascii="Angsana New" w:hAnsi="Angsana New"/>
          <w:sz w:val="30"/>
          <w:szCs w:val="30"/>
        </w:rPr>
        <w:t>34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EA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EA4E9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E94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EA4E94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EA4E94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="00FB5E0E">
        <w:rPr>
          <w:rFonts w:ascii="Angsana New" w:hAnsi="Angsana New" w:hint="cs"/>
          <w:sz w:val="30"/>
          <w:szCs w:val="30"/>
          <w:cs/>
        </w:rPr>
        <w:t>กลุ่ม</w:t>
      </w:r>
      <w:r w:rsidRPr="006E3B86">
        <w:rPr>
          <w:rFonts w:ascii="Angsana New" w:hAnsi="Angsana New"/>
          <w:sz w:val="30"/>
          <w:szCs w:val="30"/>
          <w:cs/>
        </w:rPr>
        <w:t>กองทรัสต์ต้อง</w:t>
      </w:r>
      <w:r w:rsidRPr="00EA4E94">
        <w:rPr>
          <w:rFonts w:ascii="Angsana New" w:hAnsi="Angsana New"/>
          <w:sz w:val="30"/>
          <w:szCs w:val="30"/>
          <w:cs/>
        </w:rPr>
        <w:t xml:space="preserve">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EA4E94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 xml:space="preserve">”) </w:t>
      </w:r>
    </w:p>
    <w:p w14:paraId="0546437D" w14:textId="77777777" w:rsidR="00E81923" w:rsidRPr="00E81923" w:rsidRDefault="00E81923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D46F7F3" w14:textId="6E3AFC03" w:rsidR="008F53C2" w:rsidRPr="008F53C2" w:rsidRDefault="008F53C2" w:rsidP="008F53C2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8F53C2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="00BC7BEF">
        <w:rPr>
          <w:rFonts w:ascii="Angsana New" w:hAnsi="Angsana New" w:hint="cs"/>
          <w:sz w:val="30"/>
          <w:szCs w:val="30"/>
          <w:cs/>
        </w:rPr>
        <w:t>กลุ่ม</w:t>
      </w:r>
      <w:r w:rsidRPr="008F53C2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 w:rsidR="00E73399" w:rsidRPr="00E73399">
        <w:rPr>
          <w:rFonts w:ascii="Angsana New" w:hAnsi="Angsana New"/>
          <w:sz w:val="30"/>
          <w:szCs w:val="30"/>
        </w:rPr>
        <w:t>31</w:t>
      </w:r>
      <w:r w:rsidRPr="008F53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3399" w:rsidRPr="00E73399">
        <w:rPr>
          <w:rFonts w:ascii="Angsana New" w:hAnsi="Angsana New"/>
          <w:sz w:val="30"/>
          <w:szCs w:val="30"/>
        </w:rPr>
        <w:t>2563</w:t>
      </w:r>
    </w:p>
    <w:p w14:paraId="109C65B4" w14:textId="33E4CD91" w:rsidR="00195EA5" w:rsidRPr="006C2089" w:rsidRDefault="00195EA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E1D2E66" w14:textId="1328AD4F" w:rsidR="00FB5E0E" w:rsidRDefault="00FB5E0E" w:rsidP="00FB5E0E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A743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A7439">
        <w:rPr>
          <w:rFonts w:ascii="Angsana New" w:hAnsi="Angsana New"/>
          <w:sz w:val="30"/>
          <w:szCs w:val="30"/>
          <w:cs/>
        </w:rPr>
        <w:t>กองทรัสต์</w:t>
      </w:r>
      <w:r w:rsidRPr="00AA7439">
        <w:rPr>
          <w:rFonts w:asciiTheme="majorBidi" w:hAnsiTheme="majorBidi" w:cstheme="majorBidi"/>
          <w:sz w:val="30"/>
          <w:szCs w:val="30"/>
          <w:cs/>
        </w:rPr>
        <w:t>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</w:t>
      </w:r>
      <w:r w:rsidRPr="00AA7439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E73399" w:rsidRPr="00E73399">
        <w:rPr>
          <w:rFonts w:asciiTheme="majorBidi" w:hAnsiTheme="majorBidi" w:cstheme="majorBidi"/>
          <w:sz w:val="30"/>
          <w:szCs w:val="30"/>
        </w:rPr>
        <w:t>1</w:t>
      </w:r>
      <w:r w:rsidRPr="00AA7439">
        <w:rPr>
          <w:rFonts w:asciiTheme="majorBidi" w:hAnsiTheme="majorBidi" w:cstheme="majorBidi"/>
          <w:sz w:val="30"/>
          <w:szCs w:val="30"/>
        </w:rPr>
        <w:t xml:space="preserve"> </w:t>
      </w:r>
      <w:r w:rsidRPr="00AA743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73399" w:rsidRPr="00E73399">
        <w:rPr>
          <w:rFonts w:asciiTheme="majorBidi" w:hAnsiTheme="majorBidi" w:cstheme="majorBidi"/>
          <w:sz w:val="30"/>
          <w:szCs w:val="30"/>
        </w:rPr>
        <w:t>2564</w:t>
      </w:r>
      <w:r w:rsidRPr="00AA7439">
        <w:rPr>
          <w:rFonts w:asciiTheme="majorBidi" w:hAnsiTheme="majorBidi" w:cstheme="majorBidi"/>
          <w:sz w:val="30"/>
          <w:szCs w:val="30"/>
        </w:rPr>
        <w:t xml:space="preserve"> </w:t>
      </w:r>
      <w:r w:rsidRPr="00AA7439">
        <w:rPr>
          <w:rFonts w:asciiTheme="majorBidi" w:hAnsiTheme="majorBidi" w:cstheme="majorBidi"/>
          <w:sz w:val="30"/>
          <w:szCs w:val="30"/>
          <w:cs/>
        </w:rPr>
        <w:t>แ</w:t>
      </w:r>
      <w:r w:rsidRPr="00AA7439">
        <w:rPr>
          <w:rFonts w:asciiTheme="majorBidi" w:hAnsiTheme="majorBidi" w:cstheme="majorBidi" w:hint="cs"/>
          <w:sz w:val="30"/>
          <w:szCs w:val="30"/>
          <w:cs/>
        </w:rPr>
        <w:t>ละไม่ได้นำมาตรฐานการรายงานทางการเงินที่ยังไม่มีผลบังคับใช้มาถือปฎิบัติก่อนวันที่มีผลบังคับใช้ ทั้งนี้ การถือปฏิบัติดังกล่าว</w:t>
      </w:r>
      <w:r w:rsidRPr="00AA7439">
        <w:rPr>
          <w:rFonts w:asciiTheme="majorBidi" w:eastAsia="Calibri" w:hAnsiTheme="majorBidi" w:cstheme="majorBidi"/>
          <w:sz w:val="30"/>
          <w:szCs w:val="30"/>
          <w:cs/>
        </w:rPr>
        <w:t>ไม่มีผลกระทบ</w:t>
      </w:r>
      <w:r w:rsidRPr="00AA7439">
        <w:rPr>
          <w:rFonts w:asciiTheme="majorBidi" w:eastAsia="Calibri" w:hAnsiTheme="majorBidi" w:cstheme="majorBidi" w:hint="cs"/>
          <w:sz w:val="30"/>
          <w:szCs w:val="30"/>
          <w:cs/>
        </w:rPr>
        <w:t>อย่างมีสาระสำคัญ</w:t>
      </w:r>
      <w:r w:rsidRPr="00AA7439">
        <w:rPr>
          <w:rFonts w:asciiTheme="majorBidi" w:eastAsia="Calibri" w:hAnsiTheme="majorBidi" w:cstheme="majorBidi"/>
          <w:sz w:val="30"/>
          <w:szCs w:val="30"/>
          <w:cs/>
        </w:rPr>
        <w:t>ต่องบการเงิน</w:t>
      </w:r>
    </w:p>
    <w:p w14:paraId="0B1E0B11" w14:textId="1A9B301E" w:rsidR="00FB5E0E" w:rsidRDefault="00FB5E0E" w:rsidP="00FB5E0E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34C2B9" w14:textId="36AE1DBD" w:rsidR="00884587" w:rsidRPr="006C2089" w:rsidRDefault="00884587" w:rsidP="006C20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31708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317084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1585D868" w14:textId="33435161" w:rsidR="004B02CC" w:rsidRPr="00E81923" w:rsidRDefault="004B02C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355E0" w14:textId="1A8D6F17" w:rsidR="00B34F9D" w:rsidRDefault="0081481C" w:rsidP="003A7A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B34F9D" w:rsidRPr="00B34F9D">
        <w:rPr>
          <w:rFonts w:asciiTheme="majorBidi" w:hAnsiTheme="majorBidi"/>
          <w:sz w:val="30"/>
          <w:szCs w:val="30"/>
          <w:cs/>
        </w:rPr>
        <w:t>ผู้จัดการ</w:t>
      </w:r>
      <w:r w:rsidR="003E07BB">
        <w:rPr>
          <w:rFonts w:asciiTheme="majorBidi" w:hAnsiTheme="majorBidi" w:hint="cs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="000B61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73399" w:rsidRPr="00E73399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3399" w:rsidRPr="00E73399">
        <w:rPr>
          <w:rFonts w:asciiTheme="majorBidi" w:hAnsiTheme="majorBidi" w:cstheme="majorBidi"/>
          <w:sz w:val="30"/>
          <w:szCs w:val="30"/>
        </w:rPr>
        <w:t>2563</w:t>
      </w:r>
      <w:r w:rsidR="00B34F9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47ADF4" w14:textId="3965BD52" w:rsidR="00464B5A" w:rsidRPr="00CE726B" w:rsidRDefault="00E73399" w:rsidP="00464B5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464B5A" w:rsidRPr="00CE726B">
        <w:rPr>
          <w:rFonts w:asciiTheme="majorBidi" w:hAnsiTheme="majorBidi" w:cstheme="majorBidi"/>
          <w:sz w:val="30"/>
          <w:szCs w:val="30"/>
        </w:rPr>
        <w:tab/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E73399">
        <w:rPr>
          <w:rFonts w:ascii="Angsana New" w:hAnsi="Angsana New"/>
          <w:sz w:val="30"/>
          <w:szCs w:val="30"/>
        </w:rPr>
        <w:t>2019</w:t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 xml:space="preserve"> (</w:t>
      </w:r>
      <w:r w:rsidR="004416D4" w:rsidRPr="004416D4">
        <w:rPr>
          <w:rFonts w:asciiTheme="majorBidi" w:hAnsiTheme="majorBidi" w:cstheme="majorBidi"/>
          <w:sz w:val="30"/>
          <w:szCs w:val="30"/>
          <w:lang w:val="th-TH"/>
        </w:rPr>
        <w:t>C</w:t>
      </w:r>
      <w:r w:rsidR="00BC7BEF">
        <w:rPr>
          <w:rFonts w:asciiTheme="majorBidi" w:hAnsiTheme="majorBidi" w:cstheme="majorBidi" w:hint="cs"/>
          <w:sz w:val="30"/>
          <w:szCs w:val="30"/>
          <w:cs/>
          <w:lang w:val="th-TH"/>
        </w:rPr>
        <w:t>OVID</w:t>
      </w:r>
      <w:r w:rsidR="004416D4" w:rsidRPr="004416D4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E73399">
        <w:rPr>
          <w:rFonts w:asciiTheme="majorBidi" w:hAnsiTheme="majorBidi" w:cs="Angsana New"/>
          <w:sz w:val="30"/>
          <w:szCs w:val="30"/>
        </w:rPr>
        <w:t>19</w:t>
      </w:r>
      <w:r w:rsidR="004416D4" w:rsidRPr="004416D4">
        <w:rPr>
          <w:rFonts w:asciiTheme="majorBidi" w:hAnsiTheme="majorBidi" w:cs="Angsana New"/>
          <w:sz w:val="30"/>
          <w:szCs w:val="30"/>
          <w:cs/>
          <w:lang w:val="th-TH"/>
        </w:rPr>
        <w:t>)</w:t>
      </w:r>
    </w:p>
    <w:p w14:paraId="1FEBCDED" w14:textId="77777777" w:rsidR="00464B5A" w:rsidRPr="00EA264C" w:rsidRDefault="00464B5A" w:rsidP="00EA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0FA11" w14:textId="5F43A37B" w:rsidR="00ED40DC" w:rsidRPr="00007F43" w:rsidRDefault="00ED40DC" w:rsidP="00ED40DC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eastAsia="MS Mincho" w:hAnsi="Angsana New" w:hint="cs"/>
          <w:color w:val="000000"/>
          <w:sz w:val="30"/>
          <w:szCs w:val="30"/>
          <w:cs/>
        </w:rPr>
        <w:t xml:space="preserve">ในปี </w:t>
      </w:r>
      <w:r>
        <w:rPr>
          <w:rFonts w:ascii="Angsana New" w:eastAsia="MS Mincho" w:hAnsi="Angsana New"/>
          <w:color w:val="000000"/>
          <w:sz w:val="30"/>
          <w:szCs w:val="30"/>
        </w:rPr>
        <w:t xml:space="preserve">2564 </w:t>
      </w:r>
      <w:r w:rsidRPr="00AB1F98">
        <w:rPr>
          <w:rFonts w:ascii="Angsana New" w:eastAsia="MS Mincho" w:hAnsi="Angsana New" w:hint="cs"/>
          <w:color w:val="000000"/>
          <w:sz w:val="30"/>
          <w:szCs w:val="30"/>
          <w:cs/>
        </w:rPr>
        <w:t>สถาน</w:t>
      </w:r>
      <w:r w:rsidRPr="00AB1F98">
        <w:rPr>
          <w:rFonts w:ascii="Angsana New" w:hAnsi="Angsana New" w:hint="cs"/>
          <w:sz w:val="30"/>
          <w:szCs w:val="30"/>
          <w:cs/>
        </w:rPr>
        <w:t xml:space="preserve">การณ์การแพร่ระบาดของ </w:t>
      </w:r>
      <w:r w:rsidRPr="00AB1F98">
        <w:rPr>
          <w:rFonts w:ascii="Angsana New" w:hAnsi="Angsana New"/>
          <w:sz w:val="30"/>
          <w:szCs w:val="30"/>
        </w:rPr>
        <w:t>COVID-</w:t>
      </w:r>
      <w:r w:rsidRPr="00E73399">
        <w:rPr>
          <w:rFonts w:ascii="Angsana New" w:hAnsi="Angsana New"/>
          <w:sz w:val="30"/>
          <w:szCs w:val="30"/>
        </w:rPr>
        <w:t>19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 xml:space="preserve">ยังคงเกิดขึ้นอย่างต่อเนื่อง </w:t>
      </w:r>
      <w:r>
        <w:rPr>
          <w:rFonts w:ascii="Angsana New" w:eastAsia="MS Mincho" w:hAnsi="Angsana New"/>
          <w:color w:val="000000"/>
          <w:sz w:val="30"/>
          <w:szCs w:val="30"/>
        </w:rPr>
        <w:t>แ</w:t>
      </w:r>
      <w:r>
        <w:rPr>
          <w:rFonts w:ascii="Angsana New" w:eastAsia="MS Mincho" w:hAnsi="Angsana New" w:hint="cs"/>
          <w:color w:val="000000"/>
          <w:sz w:val="30"/>
          <w:szCs w:val="30"/>
          <w:cs/>
        </w:rPr>
        <w:t>ละ</w:t>
      </w:r>
      <w:r w:rsidRPr="00AB1F98">
        <w:rPr>
          <w:rFonts w:ascii="Angsana New" w:hAnsi="Angsana New" w:hint="cs"/>
          <w:sz w:val="30"/>
          <w:szCs w:val="30"/>
          <w:cs/>
        </w:rPr>
        <w:t>เริ่มมีการแจกจ่ายวัคซีน</w:t>
      </w:r>
      <w:r>
        <w:rPr>
          <w:rFonts w:ascii="Angsana New" w:hAnsi="Angsana New" w:hint="cs"/>
          <w:sz w:val="30"/>
          <w:szCs w:val="30"/>
          <w:cs/>
        </w:rPr>
        <w:t>แล้ว ทั้งนี้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จากความไม่แน่นอนของสถานการณ์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Pr="00AB1F98">
        <w:rPr>
          <w:rFonts w:ascii="Angsana New" w:hAnsi="Angsana New"/>
          <w:sz w:val="30"/>
          <w:szCs w:val="30"/>
          <w:cs/>
        </w:rPr>
        <w:t>จึง</w:t>
      </w:r>
      <w:r w:rsidRPr="00AB1F98">
        <w:rPr>
          <w:rFonts w:ascii="Angsana New" w:hAnsi="Angsana New" w:hint="cs"/>
          <w:sz w:val="30"/>
          <w:szCs w:val="30"/>
          <w:cs/>
        </w:rPr>
        <w:t xml:space="preserve">จัดทำงบการเงินสำหรับปีสิ้นสุด </w:t>
      </w:r>
      <w:r w:rsidRPr="00E73399">
        <w:rPr>
          <w:rFonts w:ascii="Angsana New" w:hAnsi="Angsana New"/>
          <w:sz w:val="30"/>
          <w:szCs w:val="30"/>
        </w:rPr>
        <w:t>31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73399">
        <w:rPr>
          <w:rFonts w:ascii="Angsana New" w:hAnsi="Angsana New"/>
          <w:sz w:val="30"/>
          <w:szCs w:val="30"/>
        </w:rPr>
        <w:t>2563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โดยถือปฏิบัติตาม</w:t>
      </w:r>
      <w:r w:rsidRPr="00AB1F98">
        <w:rPr>
          <w:rFonts w:ascii="Angsana New" w:hAnsi="Angsana New"/>
          <w:sz w:val="30"/>
          <w:szCs w:val="30"/>
          <w:cs/>
        </w:rPr>
        <w:t xml:space="preserve">แนวปฏิบัติทางการบัญชี เรื่อง </w:t>
      </w:r>
      <w:r w:rsidRPr="00AB1F98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73399">
        <w:rPr>
          <w:rFonts w:ascii="Angsana New" w:hAnsi="Angsana New"/>
          <w:i/>
          <w:iCs/>
          <w:sz w:val="30"/>
          <w:szCs w:val="30"/>
        </w:rPr>
        <w:t>2019</w:t>
      </w:r>
      <w:r w:rsidRPr="00AB1F98">
        <w:rPr>
          <w:rFonts w:ascii="Angsana New" w:hAnsi="Angsana New"/>
          <w:sz w:val="30"/>
          <w:szCs w:val="30"/>
          <w:cs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Pr="00AB1F98">
        <w:rPr>
          <w:rFonts w:ascii="Angsana New" w:hAnsi="Angsana New"/>
          <w:sz w:val="30"/>
          <w:szCs w:val="30"/>
        </w:rPr>
        <w:t>COVID-</w:t>
      </w:r>
      <w:r w:rsidRPr="00E73399">
        <w:rPr>
          <w:rFonts w:ascii="Angsana New" w:hAnsi="Angsana New"/>
          <w:sz w:val="30"/>
          <w:szCs w:val="30"/>
        </w:rPr>
        <w:t>19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มาพิจารณาในการวัดมูลค่ายุติธรรมของเงินลงทุนในอสังหาริมทรัพย์</w:t>
      </w:r>
      <w:r w:rsidRPr="00AB1F9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Pr="00AB1F98">
        <w:rPr>
          <w:rFonts w:ascii="Angsana New" w:hAnsi="Angsana New" w:hint="cs"/>
          <w:sz w:val="30"/>
          <w:szCs w:val="30"/>
          <w:cs/>
        </w:rPr>
        <w:t xml:space="preserve">แนวปฏิบัติดังกล่าวสิ้นสุดการมีผลบังคับใช้ ณ วันที่ </w:t>
      </w:r>
      <w:r w:rsidRPr="00E73399">
        <w:rPr>
          <w:rFonts w:ascii="Angsana New" w:hAnsi="Angsana New"/>
          <w:sz w:val="30"/>
          <w:szCs w:val="30"/>
        </w:rPr>
        <w:t>31</w:t>
      </w:r>
      <w:r w:rsidRPr="00AB1F98">
        <w:rPr>
          <w:rFonts w:ascii="Angsana New" w:hAnsi="Angsana New"/>
          <w:sz w:val="30"/>
          <w:szCs w:val="30"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73399">
        <w:rPr>
          <w:rFonts w:ascii="Angsana New" w:hAnsi="Angsana New"/>
          <w:sz w:val="30"/>
          <w:szCs w:val="30"/>
        </w:rPr>
        <w:t>2563</w:t>
      </w:r>
      <w:r w:rsidRPr="00AB1F98">
        <w:rPr>
          <w:rFonts w:ascii="Angsana New" w:hAnsi="Angsana New" w:hint="cs"/>
          <w:sz w:val="30"/>
          <w:szCs w:val="30"/>
          <w:cs/>
        </w:rPr>
        <w:t xml:space="preserve"> </w:t>
      </w:r>
      <w:r w:rsidRPr="00AB1F98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AB1F98">
        <w:rPr>
          <w:rFonts w:asciiTheme="majorBidi" w:hAnsiTheme="majorBidi" w:hint="cs"/>
          <w:sz w:val="30"/>
          <w:szCs w:val="30"/>
          <w:cs/>
        </w:rPr>
        <w:t>การประเมินราคามูลค่ายุติธรรมของเงินลงทุนในอสังหาริมทรัพย์</w:t>
      </w:r>
      <w:r>
        <w:rPr>
          <w:rFonts w:asciiTheme="majorBidi" w:hAnsiTheme="majorBidi" w:hint="cs"/>
          <w:sz w:val="30"/>
          <w:szCs w:val="30"/>
          <w:cs/>
        </w:rPr>
        <w:t>อยู่ระหว่างการดำเนินการประเมินมูลค่ายุติธรรมและ</w:t>
      </w:r>
      <w:r w:rsidRPr="00AB1F98">
        <w:rPr>
          <w:rFonts w:asciiTheme="majorBidi" w:hAnsiTheme="majorBidi" w:hint="cs"/>
          <w:sz w:val="30"/>
          <w:szCs w:val="30"/>
          <w:cs/>
        </w:rPr>
        <w:t>ยังไม่แล้วเสร็จ</w:t>
      </w:r>
      <w:r>
        <w:rPr>
          <w:rFonts w:asciiTheme="majorBidi" w:hAnsiTheme="majorBidi" w:hint="cs"/>
          <w:sz w:val="30"/>
          <w:szCs w:val="30"/>
          <w:cs/>
        </w:rPr>
        <w:t>สำหรับโรงแรมในประเทศไทยและไม่สามารถเริ่มดำเนินการประเมินมูลค่ายุติธรรมได้สำหรับโรงแรมในประเทศมัลดีฟส์</w:t>
      </w:r>
      <w:r w:rsidRPr="00AB1F98">
        <w:rPr>
          <w:rFonts w:asciiTheme="majorBidi" w:hAnsiTheme="majorBidi"/>
          <w:sz w:val="30"/>
          <w:szCs w:val="30"/>
        </w:rPr>
        <w:t xml:space="preserve"> </w:t>
      </w:r>
      <w:r w:rsidRPr="00AB1F98">
        <w:rPr>
          <w:rFonts w:asciiTheme="majorBidi" w:hAnsiTheme="majorBidi" w:hint="cs"/>
          <w:sz w:val="30"/>
          <w:szCs w:val="30"/>
          <w:cs/>
        </w:rPr>
        <w:t>กลุ่ม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>กองทรัสต์จึง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วัดมูลค่ายุติธรรมของเงินลงทุนในอสังหาริมทรัพย์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ใช้ราคาประเมินที่ผู้ประเมินราคาอิสระได้ประเมินล่าสุดเมื่อวันที่ </w:t>
      </w:r>
      <w:r w:rsidRPr="00E73399">
        <w:rPr>
          <w:rFonts w:asciiTheme="majorBidi" w:hAnsiTheme="majorBidi" w:cstheme="majorBidi" w:hint="cs"/>
          <w:sz w:val="30"/>
          <w:szCs w:val="30"/>
        </w:rPr>
        <w:t>25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Pr="00E73399">
        <w:rPr>
          <w:rFonts w:asciiTheme="majorBidi" w:hAnsiTheme="majorBidi" w:cstheme="majorBidi" w:hint="cs"/>
          <w:sz w:val="30"/>
          <w:szCs w:val="30"/>
        </w:rPr>
        <w:t>2562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สำหรับโครงการโรงแรมดุสิตธานี มัลดีฟส์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 w:rsidRPr="00E73399">
        <w:rPr>
          <w:rFonts w:asciiTheme="majorBidi" w:hAnsiTheme="majorBidi" w:cstheme="majorBidi" w:hint="cs"/>
          <w:sz w:val="30"/>
          <w:szCs w:val="30"/>
        </w:rPr>
        <w:t>16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Pr="00E73399">
        <w:rPr>
          <w:rFonts w:asciiTheme="majorBidi" w:hAnsiTheme="majorBidi" w:cstheme="majorBidi" w:hint="cs"/>
          <w:sz w:val="30"/>
          <w:szCs w:val="30"/>
        </w:rPr>
        <w:t>2562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 xml:space="preserve">สำหรับโครงการโรงแรมดุสิตธานี ลากูน่า ภูเก็ต และโครงการโรงแรมดุสิตธานีหัวหิน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Pr="00E73399">
        <w:rPr>
          <w:rFonts w:asciiTheme="majorBidi" w:hAnsiTheme="majorBidi" w:cstheme="majorBidi" w:hint="cs"/>
          <w:sz w:val="30"/>
          <w:szCs w:val="30"/>
        </w:rPr>
        <w:t>9</w:t>
      </w:r>
      <w:r w:rsidRPr="00AB1F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E73399">
        <w:rPr>
          <w:rFonts w:asciiTheme="majorBidi" w:hAnsiTheme="majorBidi" w:cstheme="majorBidi" w:hint="cs"/>
          <w:sz w:val="30"/>
          <w:szCs w:val="30"/>
        </w:rPr>
        <w:t>2563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1F98">
        <w:rPr>
          <w:rFonts w:ascii="Angsana New" w:hAnsi="Angsana New" w:hint="cs"/>
          <w:sz w:val="30"/>
          <w:szCs w:val="30"/>
          <w:cs/>
        </w:rPr>
        <w:t>สำหรับโครงการโรงแรมดุสิตดีทู เชียงใหม่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นอกจากนี้เมื่อวันที่ </w:t>
      </w:r>
      <w:r w:rsidRPr="00E73399">
        <w:rPr>
          <w:rFonts w:asciiTheme="majorBidi" w:hAnsiTheme="majorBidi" w:cstheme="majorBidi"/>
          <w:sz w:val="30"/>
          <w:szCs w:val="30"/>
        </w:rPr>
        <w:t>5</w:t>
      </w:r>
      <w:r w:rsidRPr="00AB1F98">
        <w:rPr>
          <w:rFonts w:asciiTheme="majorBidi" w:hAnsiTheme="majorBidi" w:cstheme="majorBidi"/>
          <w:sz w:val="30"/>
          <w:szCs w:val="30"/>
        </w:rPr>
        <w:t xml:space="preserve">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E73399">
        <w:rPr>
          <w:rFonts w:asciiTheme="majorBidi" w:hAnsiTheme="majorBidi" w:cstheme="majorBidi"/>
          <w:sz w:val="30"/>
          <w:szCs w:val="30"/>
        </w:rPr>
        <w:t>2563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B1F98">
        <w:rPr>
          <w:rFonts w:asciiTheme="majorBidi" w:hAnsiTheme="majorBidi" w:hint="cs"/>
          <w:sz w:val="30"/>
          <w:szCs w:val="30"/>
          <w:cs/>
        </w:rPr>
        <w:t>กลุ่ม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ได้รับหนังสืออนุญาตผ่อนผันการประเมินมูลค่าหรือการสอบทานการประเมินมูลค่าอสังหาริมทรัพย์ที่ต้องดำเนินการให้แล้วเสร็จในปี </w:t>
      </w:r>
      <w:r w:rsidRPr="00E73399">
        <w:rPr>
          <w:rFonts w:asciiTheme="majorBidi" w:hAnsiTheme="majorBidi" w:cstheme="majorBidi"/>
          <w:sz w:val="30"/>
          <w:szCs w:val="30"/>
        </w:rPr>
        <w:t>2563</w:t>
      </w:r>
      <w:r w:rsidRPr="00AB1F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ออกไปจนถึงวันที่ </w:t>
      </w:r>
      <w:r w:rsidRPr="00E73399">
        <w:rPr>
          <w:rFonts w:asciiTheme="majorBidi" w:hAnsiTheme="majorBidi" w:cstheme="majorBidi"/>
          <w:sz w:val="30"/>
          <w:szCs w:val="30"/>
        </w:rPr>
        <w:t>31</w:t>
      </w:r>
      <w:r w:rsidRPr="00AB1F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E73399">
        <w:rPr>
          <w:rFonts w:asciiTheme="majorBidi" w:hAnsiTheme="majorBidi" w:cstheme="majorBidi" w:hint="cs"/>
          <w:sz w:val="30"/>
          <w:szCs w:val="30"/>
        </w:rPr>
        <w:t>2564</w:t>
      </w:r>
      <w:r w:rsidRPr="00AB1F98"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กลุ่มกองทรัสต์ได้ส่งหนังสือขอผ่อนผันการประเมินโครงการ</w:t>
      </w:r>
      <w:r w:rsidRPr="001F1E9F">
        <w:rPr>
          <w:rFonts w:asciiTheme="majorBidi" w:hAnsiTheme="majorBidi"/>
          <w:sz w:val="30"/>
          <w:szCs w:val="30"/>
          <w:cs/>
        </w:rPr>
        <w:t xml:space="preserve">โรงแรมดุสิตธานี </w:t>
      </w:r>
      <w:r>
        <w:rPr>
          <w:rFonts w:asciiTheme="majorBidi" w:hAnsiTheme="majorBidi"/>
          <w:sz w:val="30"/>
          <w:szCs w:val="30"/>
        </w:rPr>
        <w:br/>
      </w:r>
      <w:r w:rsidRPr="001F1E9F">
        <w:rPr>
          <w:rFonts w:asciiTheme="majorBidi" w:hAnsiTheme="majorBidi"/>
          <w:sz w:val="30"/>
          <w:szCs w:val="30"/>
          <w:cs/>
        </w:rPr>
        <w:t>มัลดีฟส์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ที่ควรต้องประเมินภายในวันที่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ให้ขยายเวลาการประเมินออกไปเป็นให้แล้วเสร็จภายในเดือนธันวาคม </w:t>
      </w:r>
      <w:r w:rsidRPr="00E73399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รวมถึงการดำเนินการประเมินที่ยังไม่แล้วเสร็จสำหรับโรงแรมในประเทศไทยกับ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สำนักงานคณะกรรมการกำกับหลักทรัพย์และตลาดหลักทรัพย์ </w:t>
      </w:r>
      <w:r w:rsidRPr="00AB1F98">
        <w:rPr>
          <w:rFonts w:asciiTheme="majorBidi" w:hAnsiTheme="majorBidi" w:cstheme="majorBidi" w:hint="cs"/>
          <w:sz w:val="30"/>
          <w:szCs w:val="30"/>
        </w:rPr>
        <w:t> 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>ซึ่งเป็นไปตามประกาศคณะกรรมการกำกับตลาดทุน ที่ ทน</w:t>
      </w:r>
      <w:r w:rsidRPr="00AB1F98">
        <w:rPr>
          <w:rFonts w:asciiTheme="majorBidi" w:hAnsiTheme="majorBidi" w:cstheme="majorBidi" w:hint="cs"/>
          <w:sz w:val="30"/>
          <w:szCs w:val="30"/>
        </w:rPr>
        <w:t>/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จ. </w:t>
      </w:r>
      <w:r w:rsidRPr="00E73399">
        <w:rPr>
          <w:rFonts w:asciiTheme="majorBidi" w:hAnsiTheme="majorBidi" w:cstheme="majorBidi"/>
          <w:sz w:val="30"/>
          <w:szCs w:val="30"/>
        </w:rPr>
        <w:t>36</w:t>
      </w:r>
      <w:r w:rsidRPr="00AB1F98">
        <w:rPr>
          <w:rFonts w:asciiTheme="majorBidi" w:hAnsiTheme="majorBidi" w:cstheme="majorBidi" w:hint="cs"/>
          <w:sz w:val="30"/>
          <w:szCs w:val="30"/>
        </w:rPr>
        <w:t>/</w:t>
      </w:r>
      <w:r w:rsidRPr="00E73399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ทน</w:t>
      </w:r>
      <w:r w:rsidRPr="00AB1F98">
        <w:rPr>
          <w:rFonts w:asciiTheme="majorBidi" w:hAnsiTheme="majorBidi" w:cstheme="majorBidi" w:hint="cs"/>
          <w:sz w:val="30"/>
          <w:szCs w:val="30"/>
        </w:rPr>
        <w:t>/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>จ.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10</w:t>
      </w:r>
      <w:r w:rsidRPr="00AB1F98">
        <w:rPr>
          <w:rFonts w:asciiTheme="majorBidi" w:hAnsiTheme="majorBidi" w:cstheme="majorBidi" w:hint="cs"/>
          <w:sz w:val="30"/>
          <w:szCs w:val="30"/>
        </w:rPr>
        <w:t>/</w:t>
      </w:r>
      <w:r w:rsidRPr="00E7339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B1F9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B1F98">
        <w:rPr>
          <w:rFonts w:asciiTheme="majorBidi" w:hAnsiTheme="majorBidi" w:cstheme="majorBidi" w:hint="cs"/>
          <w:sz w:val="30"/>
          <w:szCs w:val="30"/>
          <w:cs/>
        </w:rPr>
        <w:t xml:space="preserve">เรื่อง การผ่อนผันการดำเนินการของกองทุนรวมอสังหาริมทรัพย์ กองทุนรวมโครงสร้างพื้นฐาน และทรัสต์เพื่อการลงทุนในอสังหาริมทรัพย์ เนื่องจากสถานการณ์การระบาดของโรคติดเชื้อไวรัสโคโรนา </w:t>
      </w:r>
      <w:r w:rsidRPr="00E73399">
        <w:rPr>
          <w:rFonts w:asciiTheme="majorBidi" w:hAnsiTheme="majorBidi" w:cstheme="majorBidi" w:hint="cs"/>
          <w:sz w:val="30"/>
          <w:szCs w:val="30"/>
        </w:rPr>
        <w:t>2019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40DC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ED40DC">
        <w:rPr>
          <w:rFonts w:asciiTheme="majorBidi" w:hAnsiTheme="majorBidi" w:cstheme="majorBidi"/>
          <w:sz w:val="30"/>
          <w:szCs w:val="30"/>
        </w:rPr>
        <w:t xml:space="preserve">10 </w:t>
      </w:r>
      <w:r w:rsidRPr="00ED40D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D40DC">
        <w:rPr>
          <w:rFonts w:asciiTheme="majorBidi" w:hAnsiTheme="majorBidi" w:cstheme="majorBidi"/>
          <w:sz w:val="30"/>
          <w:szCs w:val="30"/>
        </w:rPr>
        <w:t>2564</w:t>
      </w:r>
      <w:r w:rsidRPr="00ED40DC">
        <w:rPr>
          <w:rFonts w:asciiTheme="majorBidi" w:hAnsiTheme="majorBidi" w:cstheme="majorBidi"/>
          <w:sz w:val="30"/>
          <w:szCs w:val="30"/>
          <w:cs/>
        </w:rPr>
        <w:t xml:space="preserve"> กลุ่มกองทรัสต์ได้รับหนังสืออนุญาตผ่อนผันดังกล่าวแล้ว</w:t>
      </w:r>
      <w:r w:rsidRPr="00ED40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40DC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AB1F98">
        <w:rPr>
          <w:rFonts w:ascii="Angsana New" w:hAnsi="Angsana New"/>
          <w:sz w:val="30"/>
          <w:szCs w:val="30"/>
          <w:cs/>
        </w:rPr>
        <w:t xml:space="preserve"> ผู้</w:t>
      </w:r>
      <w:r w:rsidRPr="00AB1F98">
        <w:rPr>
          <w:rFonts w:ascii="Angsana New" w:hAnsi="Angsana New" w:hint="cs"/>
          <w:sz w:val="30"/>
          <w:szCs w:val="30"/>
          <w:cs/>
        </w:rPr>
        <w:t>จัดกา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AB1F98">
        <w:rPr>
          <w:rFonts w:ascii="Angsana New" w:hAnsi="Angsana New" w:hint="cs"/>
          <w:sz w:val="30"/>
          <w:szCs w:val="30"/>
          <w:cs/>
        </w:rPr>
        <w:t>กองทรัสต์ได้</w:t>
      </w:r>
      <w:r w:rsidRPr="00AB1F98">
        <w:rPr>
          <w:rFonts w:ascii="Angsana New" w:hAnsi="Angsana New"/>
          <w:sz w:val="30"/>
          <w:szCs w:val="30"/>
          <w:cs/>
        </w:rPr>
        <w:t>มีการติดตามสถานการณ์ดังกล่าวอย่างใกล้ชิดเพื่อ</w:t>
      </w:r>
      <w:r w:rsidRPr="00AB1F98">
        <w:rPr>
          <w:rFonts w:ascii="Angsana New" w:hAnsi="Angsana New" w:hint="cs"/>
          <w:sz w:val="30"/>
          <w:szCs w:val="30"/>
          <w:cs/>
        </w:rPr>
        <w:t>ลด</w:t>
      </w:r>
      <w:r w:rsidRPr="00AB1F98">
        <w:rPr>
          <w:rFonts w:ascii="Angsana New" w:hAnsi="Angsana New"/>
          <w:sz w:val="30"/>
          <w:szCs w:val="30"/>
          <w:cs/>
        </w:rPr>
        <w:t>ผลกระทบต่อธุรกิจให้น้อยที่สุดเท่าที่จะเป็นไปได้</w:t>
      </w:r>
    </w:p>
    <w:p w14:paraId="266207A6" w14:textId="400271C0" w:rsidR="001E235D" w:rsidRDefault="001E235D" w:rsidP="00EA2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43DCD1B" w14:textId="50F3E39E" w:rsidR="0081481C" w:rsidRPr="00187B3D" w:rsidRDefault="0081481C" w:rsidP="00187B3D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27F4762" w14:textId="76BF08EC" w:rsidR="00086E5E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4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3318AA57" w14:textId="0EAD3A17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CE0484" w:rsidRPr="00CE726B" w14:paraId="4905A781" w14:textId="77777777" w:rsidTr="00224297">
        <w:trPr>
          <w:trHeight w:val="144"/>
        </w:trPr>
        <w:tc>
          <w:tcPr>
            <w:tcW w:w="4590" w:type="dxa"/>
          </w:tcPr>
          <w:p w14:paraId="061E2F93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4F13CCFA" w14:textId="65F41280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5AB83F6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5FF258D8" w14:textId="324E025E" w:rsidR="00CE0484" w:rsidRPr="00CE726B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5" w:type="dxa"/>
            <w:vAlign w:val="center"/>
          </w:tcPr>
          <w:p w14:paraId="6F47468F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1C6AD1F7" w14:textId="04F345D5" w:rsidR="00CE0484" w:rsidRPr="00CE726B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E0484" w:rsidRPr="00CE726B" w14:paraId="0D0BCFD9" w14:textId="77777777" w:rsidTr="00224297">
        <w:trPr>
          <w:trHeight w:val="144"/>
        </w:trPr>
        <w:tc>
          <w:tcPr>
            <w:tcW w:w="4590" w:type="dxa"/>
          </w:tcPr>
          <w:p w14:paraId="78F7D13B" w14:textId="77777777" w:rsidR="00CE0484" w:rsidRPr="00CE726B" w:rsidDel="008A5E13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5622CEAD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05FA1A3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3FC89513" w14:textId="77777777" w:rsidR="00CE0484" w:rsidRPr="00B14F41" w:rsidDel="008A5E13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0484" w:rsidRPr="00CE726B" w14:paraId="20110DFE" w14:textId="77777777" w:rsidTr="00224297">
        <w:trPr>
          <w:trHeight w:val="144"/>
        </w:trPr>
        <w:tc>
          <w:tcPr>
            <w:tcW w:w="4590" w:type="dxa"/>
          </w:tcPr>
          <w:p w14:paraId="1931786C" w14:textId="099DB74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19E590BE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6EE83C5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5741DFA0" w14:textId="69BC1089" w:rsidR="00CE0484" w:rsidRPr="00B14F41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B6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  <w:r w:rsidR="003B6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65" w:type="dxa"/>
          </w:tcPr>
          <w:p w14:paraId="152CECC5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840DC4" w14:textId="39F19F03" w:rsidR="00CE0484" w:rsidRPr="00B14F41" w:rsidRDefault="00E73399" w:rsidP="00D932FF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</w:tr>
      <w:tr w:rsidR="00CE0484" w:rsidRPr="00CE726B" w14:paraId="253787BD" w14:textId="77777777" w:rsidTr="00224297">
        <w:trPr>
          <w:trHeight w:val="144"/>
        </w:trPr>
        <w:tc>
          <w:tcPr>
            <w:tcW w:w="4590" w:type="dxa"/>
          </w:tcPr>
          <w:p w14:paraId="65BAEF4D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4F7B3C48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5C471CB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1C4E5835" w14:textId="29D8AA5B" w:rsidR="00CE0484" w:rsidRPr="0084699C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3B66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65" w:type="dxa"/>
          </w:tcPr>
          <w:p w14:paraId="049AAC78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D72873" w14:textId="022886B4" w:rsidR="00CE0484" w:rsidRPr="00CE726B" w:rsidRDefault="00E73399" w:rsidP="00685DD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 w:rsidR="004715FD" w:rsidRPr="004715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</w:p>
        </w:tc>
      </w:tr>
      <w:tr w:rsidR="00CE0484" w:rsidRPr="00CE726B" w14:paraId="10429FD3" w14:textId="77777777" w:rsidTr="00224297">
        <w:trPr>
          <w:trHeight w:val="144"/>
        </w:trPr>
        <w:tc>
          <w:tcPr>
            <w:tcW w:w="4590" w:type="dxa"/>
          </w:tcPr>
          <w:p w14:paraId="5E5F2DD5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046E2BDC" w14:textId="5F76B089" w:rsidR="00CE0484" w:rsidRPr="00C84DC0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1195447B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70E6F2" w14:textId="4E12ADF2" w:rsidR="00CE0484" w:rsidRPr="00285F54" w:rsidRDefault="003B661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458979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BC9F92" w14:textId="6B296656" w:rsidR="00CE0484" w:rsidRPr="00B14F41" w:rsidRDefault="00E73399" w:rsidP="00685DD0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CE0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CE0484" w:rsidRPr="00CE726B" w14:paraId="0079EE08" w14:textId="77777777" w:rsidTr="00224297">
        <w:trPr>
          <w:trHeight w:val="144"/>
        </w:trPr>
        <w:tc>
          <w:tcPr>
            <w:tcW w:w="4590" w:type="dxa"/>
          </w:tcPr>
          <w:p w14:paraId="66FA17D3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38" w:type="dxa"/>
          </w:tcPr>
          <w:p w14:paraId="2370E002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C4E64D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7FB48C" w14:textId="713B1B34" w:rsidR="00CE0484" w:rsidRPr="00285F54" w:rsidRDefault="003B661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C3E1EED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352930" w14:textId="1734C91D" w:rsidR="00CE0484" w:rsidRPr="00CE726B" w:rsidRDefault="004715FD" w:rsidP="00685DD0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84" w:rsidRPr="00CE726B" w14:paraId="352D9032" w14:textId="77777777" w:rsidTr="00224297">
        <w:trPr>
          <w:trHeight w:val="144"/>
        </w:trPr>
        <w:tc>
          <w:tcPr>
            <w:tcW w:w="4590" w:type="dxa"/>
          </w:tcPr>
          <w:p w14:paraId="60AD6958" w14:textId="120BDC00" w:rsidR="00CE0484" w:rsidRPr="00CE726B" w:rsidRDefault="000D6FDF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CE048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="00CE0484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77AF36E6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7DA0A5F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2CC98E2" w14:textId="7177E28B" w:rsidR="00CE0484" w:rsidRPr="00CE726B" w:rsidRDefault="003B661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E11DCB0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4C0376" w14:textId="2C9442B7" w:rsidR="00CE0484" w:rsidRPr="00CE726B" w:rsidRDefault="00E73399" w:rsidP="00685DD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E04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</w:tr>
      <w:tr w:rsidR="004715FD" w:rsidRPr="00CE726B" w14:paraId="6B81E040" w14:textId="77777777" w:rsidTr="00224297">
        <w:trPr>
          <w:trHeight w:val="144"/>
        </w:trPr>
        <w:tc>
          <w:tcPr>
            <w:tcW w:w="4590" w:type="dxa"/>
          </w:tcPr>
          <w:p w14:paraId="0A003F8F" w14:textId="49B1A12A" w:rsidR="004715FD" w:rsidRPr="00CE726B" w:rsidRDefault="004715FD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ขาดทุนจากปรับมูลค่าสินทรัพย์สิทธิการใช้</w:t>
            </w:r>
          </w:p>
        </w:tc>
        <w:tc>
          <w:tcPr>
            <w:tcW w:w="1038" w:type="dxa"/>
          </w:tcPr>
          <w:p w14:paraId="4692F5BD" w14:textId="77777777" w:rsidR="004715FD" w:rsidRPr="00CE726B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EEA349F" w14:textId="77777777" w:rsidR="004715FD" w:rsidRPr="00CE726B" w:rsidRDefault="004715FD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49F16CE3" w14:textId="2327ABDF" w:rsidR="004715FD" w:rsidRPr="00CE726B" w:rsidRDefault="003B661D" w:rsidP="0027317D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4DEB11FC" w14:textId="77777777" w:rsidR="004715FD" w:rsidRPr="00CE726B" w:rsidRDefault="004715FD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1DE25D" w14:textId="32E72CC8" w:rsidR="004715FD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Pr="004715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484" w:rsidRPr="00CE726B" w14:paraId="70CA4F2B" w14:textId="77777777" w:rsidTr="00224297">
        <w:trPr>
          <w:trHeight w:val="144"/>
        </w:trPr>
        <w:tc>
          <w:tcPr>
            <w:tcW w:w="4590" w:type="dxa"/>
          </w:tcPr>
          <w:p w14:paraId="3001AF33" w14:textId="77777777" w:rsidR="00CE0484" w:rsidRPr="00CE726B" w:rsidRDefault="00CE0484" w:rsidP="0022429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4BAAF39F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850E829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E75F16" w14:textId="5F8DA095" w:rsidR="00CE0484" w:rsidRPr="00506277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3B6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65" w:type="dxa"/>
          </w:tcPr>
          <w:p w14:paraId="1137A1F1" w14:textId="77777777" w:rsidR="00CE0484" w:rsidRPr="00506277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4C50F3" w14:textId="27A0563F" w:rsidR="00CE0484" w:rsidRPr="00CE726B" w:rsidRDefault="004715FD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4715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E0484" w:rsidRPr="00CE726B" w14:paraId="7BBA2AD4" w14:textId="77777777" w:rsidTr="00224297">
        <w:trPr>
          <w:trHeight w:val="144"/>
        </w:trPr>
        <w:tc>
          <w:tcPr>
            <w:tcW w:w="4590" w:type="dxa"/>
          </w:tcPr>
          <w:p w14:paraId="1C4C1D1C" w14:textId="49C4D8F4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Pr="00432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E73399" w:rsidRPr="00E733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38" w:type="dxa"/>
          </w:tcPr>
          <w:p w14:paraId="2F0571A5" w14:textId="77777777" w:rsidR="00CE0484" w:rsidRPr="00CE726B" w:rsidRDefault="00CE0484" w:rsidP="002242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EE5A2CD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AA386D6" w14:textId="4F827C5E" w:rsidR="00CE0484" w:rsidRPr="00CE726B" w:rsidRDefault="00E73399" w:rsidP="002242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B6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  <w:r w:rsidR="003B6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265" w:type="dxa"/>
          </w:tcPr>
          <w:p w14:paraId="7E789D06" w14:textId="77777777" w:rsidR="00CE0484" w:rsidRPr="00CE726B" w:rsidRDefault="00CE0484" w:rsidP="002242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42CF4D9" w14:textId="37F67270" w:rsidR="00CE0484" w:rsidRPr="00CE726B" w:rsidRDefault="00E73399" w:rsidP="00685DD0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4715FD"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258</w:t>
            </w:r>
            <w:r w:rsidR="004715FD" w:rsidRPr="00471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</w:tbl>
    <w:p w14:paraId="3BD8C584" w14:textId="55092C6F" w:rsidR="004901F7" w:rsidRDefault="004901F7" w:rsidP="00E83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015D9B" w14:textId="482104C0" w:rsidR="002F5DFC" w:rsidRPr="002F5DFC" w:rsidRDefault="002F5DFC" w:rsidP="002F5D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DF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73399" w:rsidRPr="00E73399">
        <w:rPr>
          <w:rFonts w:ascii="Angsana New" w:hAnsi="Angsana New"/>
          <w:sz w:val="30"/>
          <w:szCs w:val="30"/>
        </w:rPr>
        <w:t>9</w:t>
      </w:r>
      <w:r w:rsidRPr="002F5DFC">
        <w:rPr>
          <w:rFonts w:ascii="Angsana New" w:hAnsi="Angsana New"/>
          <w:sz w:val="30"/>
          <w:szCs w:val="30"/>
          <w:cs/>
        </w:rPr>
        <w:t xml:space="preserve"> มกราคม </w:t>
      </w:r>
      <w:r w:rsidR="00E73399" w:rsidRPr="00E73399">
        <w:rPr>
          <w:rFonts w:ascii="Angsana New" w:hAnsi="Angsana New"/>
          <w:sz w:val="30"/>
          <w:szCs w:val="30"/>
        </w:rPr>
        <w:t>2563</w:t>
      </w:r>
      <w:r w:rsidRPr="002F5DFC">
        <w:rPr>
          <w:rFonts w:ascii="Angsana New" w:hAnsi="Angsana New"/>
          <w:sz w:val="30"/>
          <w:szCs w:val="30"/>
          <w:cs/>
        </w:rPr>
        <w:t xml:space="preserve"> ผู้ประเมินราคาอิสระประเมินราคามูลค่ายุติธรรมของเงินลงทุนในอสังหาริมทรัพย์สําหรับโครงการโรงแรมดุสิตดีทู เชียงใหม่ โดยวิธีพิจารณาจากรายได้ (</w:t>
      </w:r>
      <w:r w:rsidRPr="002F5DFC">
        <w:rPr>
          <w:rFonts w:ascii="Angsana New" w:hAnsi="Angsana New"/>
          <w:sz w:val="30"/>
          <w:szCs w:val="30"/>
        </w:rPr>
        <w:t xml:space="preserve">Income Approach) </w:t>
      </w:r>
      <w:r w:rsidRPr="002F5DFC">
        <w:rPr>
          <w:rFonts w:ascii="Angsana New" w:hAnsi="Angsana New"/>
          <w:sz w:val="30"/>
          <w:szCs w:val="30"/>
          <w:cs/>
        </w:rPr>
        <w:t xml:space="preserve">โดยมีราคาประเมินรวมเท่ากับ </w:t>
      </w:r>
      <w:r w:rsidR="00E73399" w:rsidRPr="00E73399">
        <w:rPr>
          <w:rFonts w:ascii="Angsana New" w:hAnsi="Angsana New"/>
          <w:sz w:val="30"/>
          <w:szCs w:val="30"/>
        </w:rPr>
        <w:t>411</w:t>
      </w:r>
      <w:r w:rsidRPr="002F5DFC">
        <w:rPr>
          <w:rFonts w:ascii="Angsana New" w:hAnsi="Angsana New"/>
          <w:sz w:val="30"/>
          <w:szCs w:val="30"/>
          <w:cs/>
        </w:rPr>
        <w:t>.</w:t>
      </w:r>
      <w:r w:rsidR="00E73399" w:rsidRPr="00E73399">
        <w:rPr>
          <w:rFonts w:ascii="Angsana New" w:hAnsi="Angsana New"/>
          <w:sz w:val="30"/>
          <w:szCs w:val="30"/>
        </w:rPr>
        <w:t>7</w:t>
      </w:r>
      <w:r w:rsidRPr="002F5DFC">
        <w:rPr>
          <w:rFonts w:ascii="Angsana New" w:hAnsi="Angsana New"/>
          <w:sz w:val="30"/>
          <w:szCs w:val="30"/>
          <w:cs/>
        </w:rPr>
        <w:t xml:space="preserve"> ล้านบาท ทำให้เกิดผลกำไรจากการเปลี่ยนแปลงในมูลค่ายุติธรรมจำนวน </w:t>
      </w:r>
      <w:r w:rsidR="00E73399" w:rsidRPr="00E73399">
        <w:rPr>
          <w:rFonts w:ascii="Angsana New" w:hAnsi="Angsana New"/>
          <w:sz w:val="30"/>
          <w:szCs w:val="30"/>
        </w:rPr>
        <w:t>1</w:t>
      </w:r>
      <w:r w:rsidRPr="002F5DFC">
        <w:rPr>
          <w:rFonts w:ascii="Angsana New" w:hAnsi="Angsana New"/>
          <w:sz w:val="30"/>
          <w:szCs w:val="30"/>
          <w:cs/>
        </w:rPr>
        <w:t>.</w:t>
      </w:r>
      <w:r w:rsidR="00E73399" w:rsidRPr="00E73399">
        <w:rPr>
          <w:rFonts w:ascii="Angsana New" w:hAnsi="Angsana New"/>
          <w:sz w:val="30"/>
          <w:szCs w:val="30"/>
        </w:rPr>
        <w:t>742</w:t>
      </w:r>
      <w:r w:rsidRPr="002F5DFC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FBBBCF8" w14:textId="2E620D5D" w:rsidR="004B145B" w:rsidRDefault="004B145B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D3DC7" w14:textId="5F84E270" w:rsidR="00F33169" w:rsidRPr="00CE726B" w:rsidRDefault="00F33169" w:rsidP="00F3316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E73399" w:rsidRPr="00E73399">
        <w:rPr>
          <w:rFonts w:asciiTheme="majorBidi" w:hAnsiTheme="majorBidi" w:cstheme="majorBidi"/>
          <w:sz w:val="30"/>
          <w:szCs w:val="30"/>
        </w:rPr>
        <w:t>6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02A78746" w14:textId="5B236311" w:rsidR="00F33169" w:rsidRDefault="00F33169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C6943" w14:textId="3729CBB7" w:rsidR="00E72227" w:rsidRDefault="00E73399" w:rsidP="00E7222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5</w:t>
      </w:r>
      <w:r w:rsidR="00E72227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BC7BEF">
        <w:rPr>
          <w:rFonts w:asciiTheme="majorBidi" w:hAnsiTheme="majorBidi" w:cs="Angsana New" w:hint="cs"/>
          <w:sz w:val="30"/>
          <w:szCs w:val="30"/>
          <w:cs/>
        </w:rPr>
        <w:t>ค่าใช้จ่ายรอตัดบัญชี</w:t>
      </w:r>
    </w:p>
    <w:p w14:paraId="38079B16" w14:textId="77777777" w:rsidR="00BC7BEF" w:rsidRDefault="00BC7BEF" w:rsidP="00BC7BEF"/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F77BEE" w:rsidRPr="00963BC8" w14:paraId="2BBADB94" w14:textId="77777777" w:rsidTr="00F77BEE">
        <w:tc>
          <w:tcPr>
            <w:tcW w:w="5103" w:type="dxa"/>
            <w:shd w:val="clear" w:color="auto" w:fill="auto"/>
          </w:tcPr>
          <w:p w14:paraId="16D576EF" w14:textId="77777777" w:rsidR="00F77BEE" w:rsidRPr="00CE726B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6405D6F" w14:textId="41F44B96" w:rsidR="00F77BEE" w:rsidRPr="00963BC8" w:rsidRDefault="00F77BEE" w:rsidP="00BC7BEF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3E4D1E0D" w14:textId="38957788" w:rsidR="00F77BEE" w:rsidRPr="00963BC8" w:rsidRDefault="00F77BEE" w:rsidP="00BC7BEF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7BEE" w:rsidRPr="00963BC8" w14:paraId="747DB6D3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432C2186" w14:textId="40A6BF4D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430" w:type="dxa"/>
          </w:tcPr>
          <w:p w14:paraId="0F0ED9C4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C4DDA3" w14:textId="4334DC9F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C8">
              <w:rPr>
                <w:rFonts w:asciiTheme="majorBidi" w:hAnsiTheme="majorBidi"/>
                <w:sz w:val="30"/>
                <w:szCs w:val="30"/>
                <w:cs/>
              </w:rPr>
              <w:t>44</w:t>
            </w:r>
            <w:r w:rsidRPr="00963B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3BC8">
              <w:rPr>
                <w:rFonts w:asciiTheme="majorBidi" w:hAnsiTheme="majorBidi"/>
                <w:sz w:val="30"/>
                <w:szCs w:val="30"/>
                <w:cs/>
              </w:rPr>
              <w:t>815</w:t>
            </w:r>
          </w:p>
        </w:tc>
      </w:tr>
      <w:tr w:rsidR="00F77BEE" w:rsidRPr="00963BC8" w14:paraId="7C0C9000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69262749" w14:textId="281E893D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77BE0923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7179F3" w14:textId="1CE01E38" w:rsidR="00F77BEE" w:rsidRPr="00963BC8" w:rsidRDefault="00F77BEE" w:rsidP="0096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sz w:val="30"/>
                <w:szCs w:val="30"/>
              </w:rPr>
              <w:t>(3,003)</w:t>
            </w:r>
          </w:p>
        </w:tc>
      </w:tr>
      <w:tr w:rsidR="00F77BEE" w:rsidRPr="00963BC8" w14:paraId="0C0358B9" w14:textId="77777777" w:rsidTr="00F77BEE">
        <w:trPr>
          <w:trHeight w:val="77"/>
        </w:trPr>
        <w:tc>
          <w:tcPr>
            <w:tcW w:w="5103" w:type="dxa"/>
            <w:shd w:val="clear" w:color="auto" w:fill="auto"/>
          </w:tcPr>
          <w:p w14:paraId="5C9572C3" w14:textId="1970D1EA" w:rsidR="00F77BEE" w:rsidRPr="00963BC8" w:rsidRDefault="00F77BEE" w:rsidP="00BC7BEF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63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430" w:type="dxa"/>
          </w:tcPr>
          <w:p w14:paraId="6C6086DE" w14:textId="77777777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22DF4B" w14:textId="089238B9" w:rsidR="00F77BEE" w:rsidRPr="00963BC8" w:rsidRDefault="00F77BEE" w:rsidP="00BC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41,812</w:t>
            </w:r>
          </w:p>
        </w:tc>
      </w:tr>
    </w:tbl>
    <w:p w14:paraId="776F55C5" w14:textId="77777777" w:rsidR="00BC7BEF" w:rsidRPr="00BC7BEF" w:rsidRDefault="00BC7BEF" w:rsidP="00BC7BEF">
      <w:pPr>
        <w:rPr>
          <w:highlight w:val="yellow"/>
        </w:rPr>
      </w:pPr>
    </w:p>
    <w:p w14:paraId="053A647D" w14:textId="6F5ACB40" w:rsidR="00BC7BEF" w:rsidRPr="00F74A1D" w:rsidRDefault="00BC7BEF" w:rsidP="00BC7BE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หาก</w:t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963BC8">
        <w:rPr>
          <w:rFonts w:asciiTheme="majorBidi" w:hAnsiTheme="majorBidi" w:cstheme="majorBidi"/>
          <w:sz w:val="30"/>
          <w:szCs w:val="30"/>
        </w:rPr>
        <w:t>31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77BEE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</w:rPr>
        <w:t>256</w:t>
      </w:r>
      <w:r w:rsidR="00F77BEE">
        <w:rPr>
          <w:rFonts w:asciiTheme="majorBidi" w:hAnsiTheme="majorBidi" w:cstheme="majorBidi"/>
          <w:sz w:val="30"/>
          <w:szCs w:val="30"/>
        </w:rPr>
        <w:t>4</w:t>
      </w:r>
      <w:r w:rsidRPr="00963BC8">
        <w:rPr>
          <w:rFonts w:asciiTheme="majorBidi" w:hAnsiTheme="majorBidi" w:cstheme="majorBidi"/>
          <w:sz w:val="30"/>
          <w:szCs w:val="30"/>
          <w:cs/>
        </w:rPr>
        <w:br/>
      </w:r>
      <w:r w:rsidRPr="00963BC8">
        <w:rPr>
          <w:rFonts w:asciiTheme="majorBidi" w:hAnsiTheme="majorBidi" w:hint="cs"/>
          <w:sz w:val="30"/>
          <w:szCs w:val="30"/>
          <w:cs/>
        </w:rPr>
        <w:t>กลุ่ม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กองทรัสต์จะมีมูลค่าสินทรัพย์สุทธิคงเหลือเท่ากับ </w:t>
      </w:r>
      <w:r w:rsidRPr="00963BC8">
        <w:rPr>
          <w:rFonts w:asciiTheme="majorBidi" w:hAnsiTheme="majorBidi" w:cstheme="majorBidi"/>
          <w:sz w:val="30"/>
          <w:szCs w:val="30"/>
        </w:rPr>
        <w:t>5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963BC8">
        <w:rPr>
          <w:rFonts w:asciiTheme="majorBidi" w:hAnsiTheme="majorBidi" w:cstheme="majorBidi"/>
          <w:sz w:val="30"/>
          <w:szCs w:val="30"/>
        </w:rPr>
        <w:t>4</w:t>
      </w:r>
      <w:r w:rsidR="00963BC8" w:rsidRPr="00963BC8">
        <w:rPr>
          <w:rFonts w:asciiTheme="majorBidi" w:hAnsiTheme="majorBidi" w:cstheme="majorBidi"/>
          <w:sz w:val="30"/>
          <w:szCs w:val="30"/>
        </w:rPr>
        <w:t>8</w:t>
      </w:r>
      <w:r w:rsidRPr="00963BC8">
        <w:rPr>
          <w:rFonts w:asciiTheme="majorBidi" w:hAnsiTheme="majorBidi" w:cstheme="majorBidi"/>
          <w:sz w:val="30"/>
          <w:szCs w:val="30"/>
        </w:rPr>
        <w:t>2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963BC8" w:rsidRPr="00963BC8">
        <w:rPr>
          <w:rFonts w:asciiTheme="majorBidi" w:hAnsiTheme="majorBidi" w:cstheme="majorBidi"/>
          <w:sz w:val="30"/>
          <w:szCs w:val="30"/>
        </w:rPr>
        <w:t>37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และมีมูลค่าสินทรัพย์สุทธิต่อหน่วยคงเหลือเท่ากับ </w:t>
      </w:r>
      <w:r w:rsidRPr="00963BC8">
        <w:rPr>
          <w:rFonts w:asciiTheme="majorBidi" w:hAnsiTheme="majorBidi" w:cstheme="majorBidi"/>
          <w:sz w:val="30"/>
          <w:szCs w:val="30"/>
        </w:rPr>
        <w:t>7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963BC8" w:rsidRPr="00963BC8">
        <w:rPr>
          <w:rFonts w:asciiTheme="majorBidi" w:hAnsiTheme="majorBidi" w:cstheme="majorBidi"/>
          <w:sz w:val="30"/>
          <w:szCs w:val="30"/>
        </w:rPr>
        <w:t>7054</w:t>
      </w:r>
      <w:r w:rsidRPr="00963BC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63BC8">
        <w:rPr>
          <w:rFonts w:asciiTheme="majorBidi" w:hAnsiTheme="majorBidi" w:cstheme="majorBidi"/>
          <w:sz w:val="30"/>
          <w:szCs w:val="30"/>
          <w:cs/>
          <w:lang w:val="en-GB"/>
        </w:rPr>
        <w:t>บาทต่อหน่วย</w:t>
      </w:r>
    </w:p>
    <w:p w14:paraId="235E5494" w14:textId="77777777" w:rsidR="00BC7BEF" w:rsidRDefault="00BC7BEF" w:rsidP="00902B75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BCBE7" w14:textId="1A3DD31B" w:rsidR="0079310B" w:rsidRPr="00CD0A4B" w:rsidRDefault="00E73399" w:rsidP="0079310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79310B">
        <w:rPr>
          <w:rFonts w:asciiTheme="majorBidi" w:hAnsiTheme="majorBidi" w:cstheme="majorBidi"/>
          <w:sz w:val="30"/>
          <w:szCs w:val="30"/>
        </w:rPr>
        <w:tab/>
      </w:r>
      <w:r w:rsidR="0079310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0EA417A" w14:textId="77777777" w:rsidR="0079310B" w:rsidRPr="00E32881" w:rsidRDefault="0079310B" w:rsidP="00E32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DE8FCE" w14:textId="74D9BFB1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E73399" w:rsidRPr="00E73399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E73399" w:rsidRPr="00E73399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E73399" w:rsidRPr="00E73399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E73399" w:rsidRPr="00E73399">
        <w:rPr>
          <w:rFonts w:asciiTheme="majorBidi" w:hAnsiTheme="majorBidi" w:cstheme="majorBidi"/>
          <w:sz w:val="30"/>
          <w:szCs w:val="30"/>
        </w:rPr>
        <w:t>944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="00E73399" w:rsidRPr="00E73399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E73399" w:rsidRPr="00E73399">
        <w:rPr>
          <w:rFonts w:asciiTheme="majorBidi" w:hAnsiTheme="majorBidi" w:cstheme="majorBidi"/>
          <w:sz w:val="30"/>
          <w:szCs w:val="30"/>
        </w:rPr>
        <w:t>488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="00E73399" w:rsidRPr="00E73399">
        <w:rPr>
          <w:rFonts w:asciiTheme="majorBidi" w:hAnsiTheme="majorBidi"/>
          <w:sz w:val="30"/>
          <w:szCs w:val="30"/>
        </w:rPr>
        <w:t>25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E73399" w:rsidRPr="00E73399">
        <w:rPr>
          <w:rFonts w:asciiTheme="majorBidi" w:hAnsiTheme="majorBidi"/>
          <w:sz w:val="30"/>
          <w:szCs w:val="30"/>
        </w:rPr>
        <w:t>2562</w:t>
      </w:r>
      <w:r w:rsidR="00655FFE"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="00EC087B"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="00E73399" w:rsidRPr="00E73399">
        <w:rPr>
          <w:rFonts w:asciiTheme="majorBidi" w:hAnsiTheme="majorBidi"/>
          <w:sz w:val="30"/>
          <w:szCs w:val="30"/>
        </w:rPr>
        <w:t>80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57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br/>
        <w:t xml:space="preserve">ในวันที่ </w:t>
      </w:r>
      <w:r w:rsidR="00E73399" w:rsidRPr="00E73399">
        <w:rPr>
          <w:rFonts w:asciiTheme="majorBidi" w:hAnsiTheme="majorBidi"/>
          <w:sz w:val="30"/>
          <w:szCs w:val="30"/>
        </w:rPr>
        <w:t>10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E73399" w:rsidRPr="00E73399">
        <w:rPr>
          <w:rFonts w:asciiTheme="majorBidi" w:hAnsiTheme="majorBidi"/>
          <w:sz w:val="30"/>
          <w:szCs w:val="30"/>
        </w:rPr>
        <w:t>2563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="00E73399" w:rsidRPr="00E73399">
        <w:rPr>
          <w:rFonts w:asciiTheme="majorBidi" w:hAnsiTheme="majorBidi"/>
          <w:sz w:val="30"/>
          <w:szCs w:val="30"/>
        </w:rPr>
        <w:t>119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70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E73399" w:rsidRPr="00E73399">
        <w:rPr>
          <w:rFonts w:asciiTheme="majorBidi" w:hAnsiTheme="majorBidi"/>
          <w:sz w:val="30"/>
          <w:szCs w:val="30"/>
        </w:rPr>
        <w:t>15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E73399" w:rsidRPr="00E73399">
        <w:rPr>
          <w:rFonts w:asciiTheme="majorBidi" w:hAnsiTheme="majorBidi"/>
          <w:sz w:val="30"/>
          <w:szCs w:val="30"/>
        </w:rPr>
        <w:t>2563</w:t>
      </w:r>
      <w:r w:rsidR="003B661D">
        <w:rPr>
          <w:rFonts w:asciiTheme="majorBidi" w:hAnsiTheme="majorBidi"/>
          <w:sz w:val="30"/>
          <w:szCs w:val="30"/>
        </w:rPr>
        <w:t xml:space="preserve"> 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และงวดสี่จำนวน </w:t>
      </w:r>
      <w:r w:rsidR="00E73399" w:rsidRPr="00E73399">
        <w:rPr>
          <w:rFonts w:asciiTheme="majorBidi" w:hAnsiTheme="majorBidi" w:hint="cs"/>
          <w:sz w:val="30"/>
          <w:szCs w:val="30"/>
        </w:rPr>
        <w:t>15</w:t>
      </w:r>
      <w:r w:rsidR="003B661D">
        <w:rPr>
          <w:rFonts w:asciiTheme="majorBidi" w:hAnsiTheme="majorBidi" w:hint="cs"/>
          <w:sz w:val="30"/>
          <w:szCs w:val="30"/>
          <w:cs/>
        </w:rPr>
        <w:t>.</w:t>
      </w:r>
      <w:r w:rsidR="00E73399" w:rsidRPr="00E73399">
        <w:rPr>
          <w:rFonts w:asciiTheme="majorBidi" w:hAnsiTheme="majorBidi" w:hint="cs"/>
          <w:sz w:val="30"/>
          <w:szCs w:val="30"/>
        </w:rPr>
        <w:t>92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ล้านบาทในวันที่ </w:t>
      </w:r>
      <w:r w:rsidR="00E73399" w:rsidRPr="00E73399">
        <w:rPr>
          <w:rFonts w:asciiTheme="majorBidi" w:hAnsiTheme="majorBidi" w:hint="cs"/>
          <w:sz w:val="30"/>
          <w:szCs w:val="30"/>
        </w:rPr>
        <w:t>22</w:t>
      </w:r>
      <w:r w:rsidR="003B661D">
        <w:rPr>
          <w:rFonts w:asciiTheme="majorBidi" w:hAnsiTheme="majorBidi"/>
          <w:sz w:val="30"/>
          <w:szCs w:val="30"/>
        </w:rPr>
        <w:t xml:space="preserve"> 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E73399" w:rsidRPr="00E73399">
        <w:rPr>
          <w:rFonts w:asciiTheme="majorBidi" w:hAnsiTheme="majorBidi" w:hint="cs"/>
          <w:sz w:val="30"/>
          <w:szCs w:val="30"/>
        </w:rPr>
        <w:t>2564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และงวดห้าจำนวน </w:t>
      </w:r>
      <w:r w:rsidR="00E73399" w:rsidRPr="00E73399">
        <w:rPr>
          <w:rFonts w:asciiTheme="majorBidi" w:hAnsiTheme="majorBidi" w:hint="cs"/>
          <w:sz w:val="30"/>
          <w:szCs w:val="30"/>
        </w:rPr>
        <w:t>36</w:t>
      </w:r>
      <w:r w:rsidR="003B661D">
        <w:rPr>
          <w:rFonts w:asciiTheme="majorBidi" w:hAnsiTheme="majorBidi" w:hint="cs"/>
          <w:sz w:val="30"/>
          <w:szCs w:val="30"/>
          <w:cs/>
        </w:rPr>
        <w:t>.</w:t>
      </w:r>
      <w:r w:rsidR="00E73399" w:rsidRPr="00E73399">
        <w:rPr>
          <w:rFonts w:asciiTheme="majorBidi" w:hAnsiTheme="majorBidi" w:hint="cs"/>
          <w:sz w:val="30"/>
          <w:szCs w:val="30"/>
        </w:rPr>
        <w:t>04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ล้านบาท ในวันที่ </w:t>
      </w:r>
      <w:r w:rsidR="00E73399" w:rsidRPr="00E73399">
        <w:rPr>
          <w:rFonts w:asciiTheme="majorBidi" w:hAnsiTheme="majorBidi" w:hint="cs"/>
          <w:sz w:val="30"/>
          <w:szCs w:val="30"/>
        </w:rPr>
        <w:t>3</w:t>
      </w:r>
      <w:r w:rsidR="003B661D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E73399" w:rsidRPr="00E73399">
        <w:rPr>
          <w:rFonts w:asciiTheme="majorBidi" w:hAnsiTheme="majorBidi" w:hint="cs"/>
          <w:sz w:val="30"/>
          <w:szCs w:val="30"/>
        </w:rPr>
        <w:t>2564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="00A16AA0"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E73399" w:rsidRPr="00E73399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E73399" w:rsidRPr="00E73399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63FAB4D" w14:textId="77777777" w:rsidR="0079310B" w:rsidRPr="00297176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439B89A1" w14:textId="4ACB12DF" w:rsidR="005317A6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6B9FDB23" w14:textId="77777777" w:rsidR="00392C9B" w:rsidRPr="00297176" w:rsidRDefault="00392C9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B9763D" w14:textId="77777777" w:rsidR="0079310B" w:rsidRPr="00CE726B" w:rsidRDefault="0079310B" w:rsidP="0079310B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7A572B78" w14:textId="3AD9D812" w:rsidR="00CD0A4B" w:rsidRPr="00297176" w:rsidRDefault="00CD0A4B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1F2F91" w14:paraId="00EFB4B5" w14:textId="77777777" w:rsidTr="00976692">
        <w:tc>
          <w:tcPr>
            <w:tcW w:w="5760" w:type="dxa"/>
          </w:tcPr>
          <w:p w14:paraId="2D58C933" w14:textId="77777777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B6EE9" w14:textId="5E00964D" w:rsidR="001F2F91" w:rsidRPr="00976692" w:rsidRDefault="001F2F91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174AC221" w14:textId="6654999C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F91" w14:paraId="50E9DA7E" w14:textId="77777777" w:rsidTr="00976692">
        <w:tc>
          <w:tcPr>
            <w:tcW w:w="5760" w:type="dxa"/>
          </w:tcPr>
          <w:p w14:paraId="6EC3CB11" w14:textId="59F8517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6852307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1AA857" w14:textId="12AD36ED" w:rsidR="001F2F91" w:rsidRDefault="00E73399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26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="00D126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  <w:tr w:rsidR="001F2F91" w14:paraId="79B41804" w14:textId="77777777" w:rsidTr="00976692">
        <w:tc>
          <w:tcPr>
            <w:tcW w:w="5760" w:type="dxa"/>
          </w:tcPr>
          <w:p w14:paraId="5246222F" w14:textId="31D3233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679A55E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DEE0FA" w14:textId="553D8F82" w:rsidR="001F2F91" w:rsidRDefault="00E73399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45F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  <w:tr w:rsidR="001F2F91" w14:paraId="70CDEF8A" w14:textId="77777777" w:rsidTr="00976692">
        <w:tc>
          <w:tcPr>
            <w:tcW w:w="5760" w:type="dxa"/>
          </w:tcPr>
          <w:p w14:paraId="7BC958EF" w14:textId="4159BC6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7665B8FD" w14:textId="5793004E" w:rsidR="001F2F91" w:rsidRPr="00976692" w:rsidRDefault="001F2F91" w:rsidP="00450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776BEF7" w14:textId="53F29EBC" w:rsidR="001F2F91" w:rsidRDefault="00E73399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1F2F91" w14:paraId="3F6A9954" w14:textId="77777777" w:rsidTr="00976692">
        <w:tc>
          <w:tcPr>
            <w:tcW w:w="5760" w:type="dxa"/>
          </w:tcPr>
          <w:p w14:paraId="412025D4" w14:textId="37BF0982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151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F018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3399"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0957FA81" w14:textId="77777777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F31DB17" w14:textId="7A772715" w:rsidR="001F2F91" w:rsidRPr="00D22322" w:rsidRDefault="00E73399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5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="00D45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</w:tr>
    </w:tbl>
    <w:p w14:paraId="5242F252" w14:textId="73C25C2C" w:rsidR="00EE72D7" w:rsidRDefault="00EE72D7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2570624" w14:textId="5F9333D2" w:rsidR="002F5DFC" w:rsidRDefault="002F5DFC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D37E798" w14:textId="18F637CB" w:rsidR="009F1DAC" w:rsidRDefault="009F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br w:type="page"/>
      </w:r>
    </w:p>
    <w:p w14:paraId="0F68CA2F" w14:textId="1A1AA904" w:rsidR="00086E5E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7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967261" w:rsidRDefault="00086E5E" w:rsidP="0096726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9FEF785" w14:textId="2476D41D" w:rsidR="00086E5E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7DB417CD" w14:textId="77777777" w:rsidR="00515EA1" w:rsidRPr="00B14F41" w:rsidRDefault="00515EA1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656A5932" w14:textId="754248DF" w:rsidR="00086E5E" w:rsidRPr="008372F5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8372F5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E73399" w:rsidRPr="00E73399">
        <w:rPr>
          <w:rFonts w:asciiTheme="majorBidi" w:hAnsiTheme="majorBidi" w:cstheme="majorBidi"/>
          <w:sz w:val="30"/>
          <w:szCs w:val="30"/>
        </w:rPr>
        <w:t>2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E73399" w:rsidRPr="00E73399">
        <w:rPr>
          <w:rFonts w:asciiTheme="majorBidi" w:hAnsiTheme="majorBidi"/>
          <w:sz w:val="30"/>
          <w:szCs w:val="30"/>
        </w:rPr>
        <w:t>2561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E73399" w:rsidRPr="00E73399">
        <w:rPr>
          <w:rFonts w:asciiTheme="majorBidi" w:hAnsiTheme="majorBidi"/>
          <w:sz w:val="30"/>
          <w:szCs w:val="30"/>
        </w:rPr>
        <w:t>2562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E73399" w:rsidRPr="00E73399">
        <w:rPr>
          <w:rFonts w:asciiTheme="majorBidi" w:hAnsiTheme="majorBidi"/>
          <w:sz w:val="30"/>
          <w:szCs w:val="30"/>
        </w:rPr>
        <w:t>0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.</w:t>
      </w:r>
      <w:r w:rsidR="00E73399" w:rsidRPr="00E73399">
        <w:rPr>
          <w:rFonts w:asciiTheme="majorBidi" w:hAnsiTheme="majorBidi"/>
          <w:sz w:val="30"/>
          <w:szCs w:val="30"/>
        </w:rPr>
        <w:t>15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E73399" w:rsidRPr="00E73399">
        <w:rPr>
          <w:rFonts w:asciiTheme="majorBidi" w:hAnsiTheme="majorBidi"/>
          <w:sz w:val="30"/>
          <w:szCs w:val="30"/>
        </w:rPr>
        <w:t>2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</w:t>
      </w:r>
      <w:r w:rsidR="004A08B0" w:rsidRPr="008372F5">
        <w:rPr>
          <w:rFonts w:asciiTheme="majorBidi" w:hAnsiTheme="majorBidi"/>
          <w:sz w:val="30"/>
          <w:szCs w:val="30"/>
          <w:lang w:val="en-GB"/>
        </w:rPr>
        <w:br/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ต่อปี</w:t>
      </w:r>
    </w:p>
    <w:p w14:paraId="72BD1CF9" w14:textId="513CBE5B" w:rsidR="00FB4C9B" w:rsidRPr="008372F5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E73399" w:rsidRPr="00E73399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 w:rsidRPr="008372F5"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8372F5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17AA4F49" w:rsidR="00086E5E" w:rsidRPr="008372F5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8372F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73399" w:rsidRPr="00E73399">
        <w:rPr>
          <w:rFonts w:asciiTheme="majorBidi" w:hAnsiTheme="majorBidi" w:cstheme="majorBidi"/>
          <w:sz w:val="30"/>
          <w:szCs w:val="30"/>
        </w:rPr>
        <w:t>2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E73399" w:rsidRPr="00E73399">
        <w:rPr>
          <w:rFonts w:asciiTheme="majorBidi" w:hAnsiTheme="majorBidi" w:cstheme="majorBidi"/>
          <w:sz w:val="30"/>
          <w:szCs w:val="30"/>
        </w:rPr>
        <w:t>00</w:t>
      </w:r>
      <w:r w:rsidR="00122C87"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 w:rsidRPr="008372F5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967261" w:rsidRPr="008372F5">
        <w:rPr>
          <w:rFonts w:asciiTheme="majorBidi" w:hAnsiTheme="majorBidi"/>
          <w:sz w:val="30"/>
          <w:szCs w:val="30"/>
          <w:lang w:val="en-GB"/>
        </w:rPr>
        <w:br/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E73399" w:rsidRPr="00E73399">
        <w:rPr>
          <w:rFonts w:asciiTheme="majorBidi" w:hAnsiTheme="majorBidi"/>
          <w:sz w:val="30"/>
          <w:szCs w:val="30"/>
        </w:rPr>
        <w:t>6</w:t>
      </w:r>
      <w:r w:rsidR="00FB4C9B" w:rsidRPr="008372F5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42CA83AF" w:rsidR="005317A6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8372F5">
        <w:rPr>
          <w:rFonts w:asciiTheme="majorBidi" w:hAnsiTheme="majorBidi" w:cstheme="majorBidi"/>
          <w:sz w:val="30"/>
          <w:szCs w:val="30"/>
          <w:cs/>
        </w:rPr>
        <w:t>-</w:t>
      </w:r>
      <w:r w:rsidRPr="008372F5">
        <w:rPr>
          <w:rFonts w:asciiTheme="majorBidi" w:hAnsiTheme="majorBidi" w:cstheme="majorBidi"/>
          <w:sz w:val="30"/>
          <w:szCs w:val="30"/>
          <w:cs/>
        </w:rPr>
        <w:tab/>
      </w:r>
      <w:r w:rsidR="00FB4C9B" w:rsidRPr="008372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72F5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8372F5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E2AA371" w14:textId="2D3F74AD" w:rsidR="002B29C0" w:rsidRDefault="002B29C0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BBA24" w14:textId="33383FB5" w:rsidR="00572B6F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t>8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252943" w:rsidRPr="00252943">
        <w:rPr>
          <w:rFonts w:asciiTheme="majorBidi" w:hAnsiTheme="majorBidi" w:cs="Angsana New"/>
          <w:sz w:val="30"/>
          <w:szCs w:val="30"/>
          <w:cs/>
        </w:rPr>
        <w:t>บุคคลหรือ</w:t>
      </w:r>
      <w:r w:rsidR="00572B6F"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04B0D5F1" w14:textId="61A29EF9" w:rsidR="00572B6F" w:rsidRPr="00F702D9" w:rsidRDefault="00572B6F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9F73D62" w14:textId="081A9D4D" w:rsidR="00F702D9" w:rsidRDefault="00F702D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57A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="000F5D24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ในระหว่าง</w:t>
      </w:r>
      <w:r w:rsidRPr="00DA57A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DA57AD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5396CC43" w14:textId="77777777" w:rsidR="00E56E37" w:rsidRPr="00DA57AD" w:rsidRDefault="00E56E37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4680"/>
      </w:tblGrid>
      <w:tr w:rsidR="00E56E37" w:rsidRPr="00B75F5F" w14:paraId="42A91D42" w14:textId="77777777" w:rsidTr="009F1DAC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0C48BBC" w14:textId="1CCBCFA5" w:rsidR="00E56E37" w:rsidRPr="00B75F5F" w:rsidRDefault="00E56E37" w:rsidP="002242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F317C4B" w14:textId="77777777" w:rsidR="00E56E37" w:rsidRPr="00B75F5F" w:rsidRDefault="00E56E37" w:rsidP="002242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680" w:type="dxa"/>
            <w:shd w:val="clear" w:color="auto" w:fill="auto"/>
          </w:tcPr>
          <w:p w14:paraId="387A30A6" w14:textId="77777777" w:rsidR="00E56E37" w:rsidRPr="00B75F5F" w:rsidRDefault="00E56E37" w:rsidP="00224297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07B33" w:rsidRPr="00B75F5F" w14:paraId="46828224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1389CDEA" w14:textId="5ED9207D" w:rsidR="00207B33" w:rsidRPr="00B75F5F" w:rsidRDefault="00207B33" w:rsidP="00224297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hint="cs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8AD3E3C" w14:textId="03013EBF" w:rsidR="00207B33" w:rsidRPr="00B75F5F" w:rsidRDefault="00277FDC" w:rsidP="00277FD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9394E6E" w14:textId="3DFEEC73" w:rsidR="00207B33" w:rsidRPr="00B75F5F" w:rsidRDefault="00277FDC" w:rsidP="00277FDC">
            <w:pPr>
              <w:ind w:left="252" w:righ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ถือหุ้นในกองทรัสต์ร้อยละ </w:t>
            </w:r>
            <w:r w:rsidR="009F1D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F1DA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03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ผ</w:t>
            </w:r>
            <w:r w:rsidR="00EE5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ู้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ของกองทรัสต์</w:t>
            </w:r>
          </w:p>
        </w:tc>
      </w:tr>
      <w:tr w:rsidR="00AE1E81" w:rsidRPr="00B75F5F" w14:paraId="7776C64E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6CD4355B" w14:textId="50D85394" w:rsidR="00AE1E81" w:rsidRPr="00B75F5F" w:rsidRDefault="00AE1E81" w:rsidP="00AE1E8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ดุสิตธานี พร็อพเพอร์ตี้ส์ รีท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40FCFBC" w14:textId="77777777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DA11386" w14:textId="3473AF8D" w:rsidR="00AE1E81" w:rsidRPr="00B75F5F" w:rsidRDefault="00D45F8E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AE1E81" w:rsidRPr="00B75F5F" w14:paraId="101CC545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22A29B3E" w14:textId="0EE63FED" w:rsidR="00AE1E81" w:rsidRPr="00B75F5F" w:rsidRDefault="00AE1E81" w:rsidP="00AE1E81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5F5F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บริษัทหลักทรัพย์จัดการกองทุน </w:t>
            </w:r>
            <w:r w:rsidRPr="00B75F5F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B75F5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32A6B92" w14:textId="77777777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473D2EFD" w14:textId="42B136F7" w:rsidR="00AE1E81" w:rsidRPr="00B75F5F" w:rsidRDefault="00AE1E81" w:rsidP="00AE1E81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E733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ทรัสตีของ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กองทรัสต์</w:t>
            </w:r>
          </w:p>
          <w:p w14:paraId="1D6D95E9" w14:textId="2A883A9C" w:rsidR="00AE1E81" w:rsidRPr="00B75F5F" w:rsidRDefault="00AE1E81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E1E81" w:rsidRPr="00B75F5F" w14:paraId="598C5DDA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597D0369" w14:textId="62D27E08" w:rsidR="00AE1E81" w:rsidRPr="00B75F5F" w:rsidRDefault="00AE1E81" w:rsidP="00AE1E81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BF8C4E3" w14:textId="0A6D3034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1A607F8" w14:textId="3A2CC6D2" w:rsidR="00AE1E81" w:rsidRPr="00B75F5F" w:rsidRDefault="00D45F8E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AE1E81" w:rsidRPr="00B75F5F" w14:paraId="6C46BF28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79884744" w14:textId="6EE8E95B" w:rsidR="00AE1E81" w:rsidRPr="00B75F5F" w:rsidRDefault="00AE1E81" w:rsidP="00AE1E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7C22F59C" w14:textId="19DEF364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64354FE4" w14:textId="049C7A97" w:rsidR="00AE1E81" w:rsidRPr="00B75F5F" w:rsidRDefault="00D45F8E" w:rsidP="009F1DAC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เป็นผู้เช่าโรงแรมดุสิตธานีหัวหิน, โร</w:t>
            </w:r>
            <w:r w:rsidR="00977747"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แรมดุสิตธานี </w:t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F1D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ลากูน่า ภูเก็ต</w:t>
            </w:r>
            <w:r w:rsidR="00977747" w:rsidRPr="00B75F5F">
              <w:rPr>
                <w:rFonts w:asciiTheme="majorBidi" w:hAnsiTheme="majorBidi" w:hint="cs"/>
                <w:sz w:val="30"/>
                <w:szCs w:val="30"/>
                <w:cs/>
              </w:rPr>
              <w:t>, โรงแรม</w:t>
            </w:r>
            <w:r w:rsidR="00977747" w:rsidRPr="00B75F5F">
              <w:rPr>
                <w:rFonts w:asciiTheme="majorBidi" w:hAnsiTheme="majorBidi"/>
                <w:sz w:val="30"/>
                <w:szCs w:val="30"/>
                <w:cs/>
              </w:rPr>
              <w:t>ดุสิตดีทู</w:t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F1DA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เชียงใหม่</w:t>
            </w:r>
          </w:p>
        </w:tc>
      </w:tr>
      <w:tr w:rsidR="00AE1E81" w:rsidRPr="00F15587" w14:paraId="7D8DF8AA" w14:textId="77777777" w:rsidTr="009F1DAC">
        <w:trPr>
          <w:trHeight w:val="20"/>
        </w:trPr>
        <w:tc>
          <w:tcPr>
            <w:tcW w:w="2880" w:type="dxa"/>
            <w:shd w:val="clear" w:color="auto" w:fill="auto"/>
          </w:tcPr>
          <w:p w14:paraId="7F8D5BB8" w14:textId="45E7865A" w:rsidR="00AE1E81" w:rsidRPr="00B75F5F" w:rsidRDefault="00AE1E81" w:rsidP="00AE1E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5F5F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B75F5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5F5F">
              <w:rPr>
                <w:rFonts w:ascii="Angsana New" w:hAnsi="Angsana New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6D048E90" w14:textId="3065E22E" w:rsidR="00AE1E81" w:rsidRPr="00B75F5F" w:rsidRDefault="00AE1E81" w:rsidP="00AE1E81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</w:t>
            </w:r>
            <w:r w:rsidRPr="00B75F5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รัฐมัลดีฟส์</w:t>
            </w:r>
          </w:p>
        </w:tc>
        <w:tc>
          <w:tcPr>
            <w:tcW w:w="4680" w:type="dxa"/>
            <w:shd w:val="clear" w:color="auto" w:fill="auto"/>
          </w:tcPr>
          <w:p w14:paraId="62DE19BB" w14:textId="47574D13" w:rsidR="00AE1E81" w:rsidRPr="00B75F5F" w:rsidRDefault="00977747" w:rsidP="00AE1E81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F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เป็นผู้เช่า</w:t>
            </w:r>
            <w:r w:rsidRPr="00B75F5F">
              <w:rPr>
                <w:rFonts w:asciiTheme="majorBidi" w:hAnsiTheme="majorBidi"/>
                <w:sz w:val="30"/>
                <w:szCs w:val="30"/>
                <w:cs/>
              </w:rPr>
              <w:t>โรงแรมดุสิตธานี มัลดีฟส์</w:t>
            </w:r>
          </w:p>
        </w:tc>
      </w:tr>
    </w:tbl>
    <w:p w14:paraId="6C1DD272" w14:textId="525A8FFE" w:rsidR="00F702D9" w:rsidRDefault="00F702D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B15F61" w:rsidRPr="00CE726B" w14:paraId="78F82C0D" w14:textId="513F15FB" w:rsidTr="00747E45">
        <w:trPr>
          <w:cantSplit/>
          <w:tblHeader/>
        </w:trPr>
        <w:tc>
          <w:tcPr>
            <w:tcW w:w="5580" w:type="dxa"/>
          </w:tcPr>
          <w:p w14:paraId="035B6A20" w14:textId="2CF1E5D6" w:rsidR="00B15F61" w:rsidRPr="00B15F61" w:rsidRDefault="00B15F61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7C3B146C" w14:textId="09D72AB9" w:rsidR="00B15F61" w:rsidRPr="00B15F61" w:rsidRDefault="00B15F61" w:rsidP="00CE726B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B15F61">
              <w:rPr>
                <w:rFonts w:asciiTheme="majorBidi" w:hAnsiTheme="majorBidi" w:cstheme="majorBidi"/>
                <w:cs/>
              </w:rPr>
              <w:t>งวดสามเดือน</w:t>
            </w:r>
          </w:p>
        </w:tc>
      </w:tr>
      <w:tr w:rsidR="00B15F61" w:rsidRPr="00CE726B" w14:paraId="1F25004B" w14:textId="018B7610" w:rsidTr="00747E45">
        <w:trPr>
          <w:cantSplit/>
          <w:tblHeader/>
        </w:trPr>
        <w:tc>
          <w:tcPr>
            <w:tcW w:w="5580" w:type="dxa"/>
          </w:tcPr>
          <w:p w14:paraId="4C14184D" w14:textId="4F36DEAD" w:rsidR="00B15F61" w:rsidRPr="00B15F61" w:rsidRDefault="00B15F61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15F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C19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4A0186FF" w14:textId="49346876" w:rsidR="00B15F61" w:rsidRPr="002C1969" w:rsidRDefault="00E7339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73399">
              <w:rPr>
                <w:rFonts w:asciiTheme="majorBidi" w:hAnsiTheme="majorBidi" w:cstheme="majorBidi"/>
                <w:b w:val="0"/>
                <w:bCs w:val="0"/>
              </w:rPr>
              <w:t>2564</w:t>
            </w:r>
          </w:p>
        </w:tc>
        <w:tc>
          <w:tcPr>
            <w:tcW w:w="270" w:type="dxa"/>
          </w:tcPr>
          <w:p w14:paraId="3AA32090" w14:textId="46C80C17" w:rsidR="00B15F61" w:rsidRPr="002C1969" w:rsidRDefault="00B15F61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5E3CFCFB" w14:textId="3F8E0ABD" w:rsidR="00B15F61" w:rsidRPr="002C1969" w:rsidRDefault="00E7339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73399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</w:tr>
      <w:tr w:rsidR="002C1969" w:rsidRPr="00CE726B" w14:paraId="619C0FB5" w14:textId="77777777" w:rsidTr="00747E45">
        <w:trPr>
          <w:cantSplit/>
          <w:tblHeader/>
        </w:trPr>
        <w:tc>
          <w:tcPr>
            <w:tcW w:w="5580" w:type="dxa"/>
          </w:tcPr>
          <w:p w14:paraId="720FF17A" w14:textId="77777777" w:rsidR="002C1969" w:rsidRPr="00CE726B" w:rsidRDefault="002C1969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951C915" w14:textId="7C33C947" w:rsidR="002C1969" w:rsidRPr="00CE726B" w:rsidRDefault="002C1969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15F61" w:rsidRPr="00CE726B" w14:paraId="728ECCB5" w14:textId="64C219BA" w:rsidTr="00747E45">
        <w:trPr>
          <w:cantSplit/>
        </w:trPr>
        <w:tc>
          <w:tcPr>
            <w:tcW w:w="5580" w:type="dxa"/>
          </w:tcPr>
          <w:p w14:paraId="3B619907" w14:textId="053C27C0" w:rsidR="00B15F61" w:rsidRPr="00CE726B" w:rsidRDefault="00B15F61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A387517" w14:textId="77777777" w:rsidR="00B15F61" w:rsidRPr="00CE726B" w:rsidRDefault="00B15F61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7E37A" w14:textId="12102508" w:rsidR="00B15F61" w:rsidRPr="00CE726B" w:rsidRDefault="00B15F61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61D322" w14:textId="77777777" w:rsidR="00B15F61" w:rsidRPr="00CE726B" w:rsidRDefault="00B15F61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F61" w:rsidRPr="00CE726B" w14:paraId="7EDF6BC1" w14:textId="14ED7BAC" w:rsidTr="00747E45">
        <w:trPr>
          <w:cantSplit/>
        </w:trPr>
        <w:tc>
          <w:tcPr>
            <w:tcW w:w="5580" w:type="dxa"/>
          </w:tcPr>
          <w:p w14:paraId="6B5032AA" w14:textId="07E43CA1" w:rsidR="00B15F61" w:rsidRPr="00CE726B" w:rsidRDefault="00322236" w:rsidP="0032223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15F61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7EB487C9" w14:textId="23ADC307" w:rsidR="00B15F61" w:rsidRPr="00CE726B" w:rsidRDefault="00E73399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31C21D01" w14:textId="6E0AAA30" w:rsidR="00B15F61" w:rsidRPr="00CE726B" w:rsidRDefault="00B15F61" w:rsidP="00B14F4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AE316D" w14:textId="430B4B53" w:rsidR="00B15F61" w:rsidRPr="00CE726B" w:rsidRDefault="00E73399" w:rsidP="00BE4552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7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B15F61" w:rsidRPr="00CE726B" w14:paraId="212B94F9" w14:textId="36AB086D" w:rsidTr="00747E45">
        <w:trPr>
          <w:cantSplit/>
        </w:trPr>
        <w:tc>
          <w:tcPr>
            <w:tcW w:w="5580" w:type="dxa"/>
          </w:tcPr>
          <w:p w14:paraId="2AE2CD54" w14:textId="36DA1075" w:rsidR="00B15F61" w:rsidRPr="00CE726B" w:rsidRDefault="00B15F61" w:rsidP="004A78A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9EBD5B9" w14:textId="77777777" w:rsidR="00B15F61" w:rsidRPr="00CE726B" w:rsidRDefault="00B15F61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2FB9D" w14:textId="35EDBAD6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A6F11BE" w14:textId="77777777" w:rsidR="00B15F61" w:rsidRPr="00CE726B" w:rsidRDefault="00B15F61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5F61" w:rsidRPr="00CE726B" w14:paraId="6A8119AA" w14:textId="72087F2F" w:rsidTr="00747E45">
        <w:trPr>
          <w:cantSplit/>
        </w:trPr>
        <w:tc>
          <w:tcPr>
            <w:tcW w:w="5580" w:type="dxa"/>
          </w:tcPr>
          <w:p w14:paraId="1FFECD41" w14:textId="77777777" w:rsidR="00B15F61" w:rsidRPr="00CE726B" w:rsidRDefault="00B15F61" w:rsidP="00CE726B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0D150451" w14:textId="6B5C39DC" w:rsidR="00B15F61" w:rsidRPr="00CE726B" w:rsidRDefault="00E73399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7A5358C3" w14:textId="2A2FF31E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04341F" w14:textId="346629B8" w:rsidR="00B15F61" w:rsidRPr="00CE726B" w:rsidRDefault="00E73399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B15F61" w:rsidRPr="00CE726B" w14:paraId="3F53AEDA" w14:textId="7B506173" w:rsidTr="00747E45">
        <w:trPr>
          <w:cantSplit/>
        </w:trPr>
        <w:tc>
          <w:tcPr>
            <w:tcW w:w="5580" w:type="dxa"/>
          </w:tcPr>
          <w:p w14:paraId="38F346CD" w14:textId="3E50B633" w:rsidR="00B15F61" w:rsidRPr="00CE726B" w:rsidRDefault="00B15F61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67EFE7BC" w14:textId="77777777" w:rsidR="00B15F61" w:rsidRPr="00CE726B" w:rsidRDefault="00B15F61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FABB" w14:textId="61DA6C56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B770F6" w14:textId="77777777" w:rsidR="00B15F61" w:rsidRPr="00CE726B" w:rsidRDefault="00B15F61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F61" w:rsidRPr="00CE726B" w14:paraId="3F24FE8F" w14:textId="797574B1" w:rsidTr="00747E45">
        <w:trPr>
          <w:cantSplit/>
        </w:trPr>
        <w:tc>
          <w:tcPr>
            <w:tcW w:w="5580" w:type="dxa"/>
          </w:tcPr>
          <w:p w14:paraId="0867AFA6" w14:textId="77777777" w:rsidR="00B15F61" w:rsidRPr="00CE726B" w:rsidRDefault="00B15F61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0CCA2D9A" w14:textId="6D9D11F6" w:rsidR="00B15F61" w:rsidRPr="00CE726B" w:rsidRDefault="00E73399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64BFF6" w14:textId="0C8E8D29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A0A96A6" w14:textId="189CACD3" w:rsidR="00B15F61" w:rsidRPr="00CE726B" w:rsidRDefault="00E73399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15F61" w:rsidRPr="00CE726B" w14:paraId="61255057" w14:textId="73422AF4" w:rsidTr="00747E45">
        <w:trPr>
          <w:cantSplit/>
        </w:trPr>
        <w:tc>
          <w:tcPr>
            <w:tcW w:w="5580" w:type="dxa"/>
          </w:tcPr>
          <w:p w14:paraId="3E24C587" w14:textId="020628C8" w:rsidR="00B15F61" w:rsidRPr="002C1969" w:rsidRDefault="00B15F61" w:rsidP="002C19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23BAB026" w14:textId="7AEB1B9D" w:rsidR="00B15F61" w:rsidRPr="00CE726B" w:rsidRDefault="00B15F61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46F0E" w14:textId="53CA0767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C76CBE0" w14:textId="77777777" w:rsidR="00B15F61" w:rsidRPr="00CE726B" w:rsidRDefault="00B15F61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1969" w:rsidRPr="00CE726B" w14:paraId="3AF07F7B" w14:textId="77777777" w:rsidTr="00747E45">
        <w:trPr>
          <w:cantSplit/>
        </w:trPr>
        <w:tc>
          <w:tcPr>
            <w:tcW w:w="5580" w:type="dxa"/>
          </w:tcPr>
          <w:p w14:paraId="10D7D054" w14:textId="5766137B" w:rsidR="002C1969" w:rsidRPr="00CE726B" w:rsidRDefault="002C1969" w:rsidP="004A78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425FE096" w14:textId="3BFDE776" w:rsidR="002C1969" w:rsidRPr="00CE726B" w:rsidRDefault="00E73399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7337AB90" w14:textId="77777777" w:rsidR="002C1969" w:rsidRPr="00CE726B" w:rsidRDefault="002C1969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BDA1AF" w14:textId="4DF26847" w:rsidR="002C1969" w:rsidRPr="00CE726B" w:rsidRDefault="00E73399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C7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</w:tr>
      <w:tr w:rsidR="00B15F61" w:rsidRPr="00CE726B" w14:paraId="26C758B4" w14:textId="04782652" w:rsidTr="00747E45">
        <w:trPr>
          <w:cantSplit/>
        </w:trPr>
        <w:tc>
          <w:tcPr>
            <w:tcW w:w="5580" w:type="dxa"/>
          </w:tcPr>
          <w:p w14:paraId="2F9C6329" w14:textId="02F1FC93" w:rsidR="00B15F61" w:rsidRPr="00CE726B" w:rsidRDefault="00B15F61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1D94D97D" w14:textId="77777777" w:rsidR="00B15F61" w:rsidRPr="00CE726B" w:rsidRDefault="00B15F61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84FB9" w14:textId="66D4F39B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62D861" w14:textId="77777777" w:rsidR="00B15F61" w:rsidRPr="00CE726B" w:rsidRDefault="00B15F61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5F61" w:rsidRPr="00CE726B" w14:paraId="0E460224" w14:textId="3B13CABE" w:rsidTr="00747E45">
        <w:trPr>
          <w:cantSplit/>
        </w:trPr>
        <w:tc>
          <w:tcPr>
            <w:tcW w:w="5580" w:type="dxa"/>
          </w:tcPr>
          <w:p w14:paraId="700EB13E" w14:textId="2A6D773C" w:rsidR="00B15F61" w:rsidRPr="00CE726B" w:rsidRDefault="00B15F61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7EB27EC5" w14:textId="1CA7C2CC" w:rsidR="00B15F61" w:rsidRPr="00CE726B" w:rsidRDefault="00E73399" w:rsidP="00BE4552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2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20B65776" w14:textId="088AEC63" w:rsidR="00B15F61" w:rsidRPr="00CE726B" w:rsidRDefault="00B15F61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55BC22" w14:textId="25915591" w:rsidR="00B15F61" w:rsidRPr="00CE726B" w:rsidRDefault="00E73399" w:rsidP="00BE4552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C75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</w:tr>
    </w:tbl>
    <w:p w14:paraId="0729401D" w14:textId="77777777" w:rsidR="009F1DAC" w:rsidRDefault="009F1DA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261"/>
        <w:gridCol w:w="1629"/>
      </w:tblGrid>
      <w:tr w:rsidR="00BE0A6B" w:rsidRPr="00CE726B" w14:paraId="346EBBBF" w14:textId="77777777" w:rsidTr="00747E45">
        <w:trPr>
          <w:tblHeader/>
        </w:trPr>
        <w:tc>
          <w:tcPr>
            <w:tcW w:w="5580" w:type="dxa"/>
          </w:tcPr>
          <w:p w14:paraId="7DDA8E03" w14:textId="1C4B735D" w:rsidR="00BE0A6B" w:rsidRPr="00B14F41" w:rsidRDefault="00170DB3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70D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620" w:type="dxa"/>
          </w:tcPr>
          <w:p w14:paraId="4486FC1B" w14:textId="317F67B7" w:rsidR="00BE0A6B" w:rsidRPr="0068221E" w:rsidRDefault="00E73399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8221E"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522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B11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09826AC2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6B464ADF" w14:textId="353A8A9B" w:rsidR="00BE0A6B" w:rsidRPr="00B14F41" w:rsidRDefault="00E73399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B11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E0A6B" w:rsidRPr="00CE726B" w14:paraId="32BA3FB5" w14:textId="77777777" w:rsidTr="00747E45">
        <w:trPr>
          <w:tblHeader/>
        </w:trPr>
        <w:tc>
          <w:tcPr>
            <w:tcW w:w="5580" w:type="dxa"/>
          </w:tcPr>
          <w:p w14:paraId="20166B56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510" w:type="dxa"/>
            <w:gridSpan w:val="3"/>
          </w:tcPr>
          <w:p w14:paraId="31EA9F1A" w14:textId="292F9730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A6B" w:rsidRPr="00CE726B" w14:paraId="4EBFA677" w14:textId="77777777" w:rsidTr="00747E45">
        <w:trPr>
          <w:tblHeader/>
        </w:trPr>
        <w:tc>
          <w:tcPr>
            <w:tcW w:w="5580" w:type="dxa"/>
          </w:tcPr>
          <w:p w14:paraId="25498B8E" w14:textId="6D50BDFB" w:rsidR="00BE0A6B" w:rsidRPr="00B14F41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117B872D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AFD92DA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CF7964D" w14:textId="77777777" w:rsidR="00BE0A6B" w:rsidRPr="00B14F41" w:rsidRDefault="00BE0A6B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39A3A4B8" w14:textId="77777777" w:rsidTr="00747E45">
        <w:trPr>
          <w:tblHeader/>
        </w:trPr>
        <w:tc>
          <w:tcPr>
            <w:tcW w:w="5580" w:type="dxa"/>
          </w:tcPr>
          <w:p w14:paraId="398C020A" w14:textId="0F80F304" w:rsidR="00BE0CCC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620" w:type="dxa"/>
          </w:tcPr>
          <w:p w14:paraId="4B3717F8" w14:textId="7FF0794E" w:rsidR="00BE0CCC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3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61" w:type="dxa"/>
          </w:tcPr>
          <w:p w14:paraId="1B9F52DF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A3AFD51" w14:textId="6C977128" w:rsidR="00BE0CCC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772</w:t>
            </w:r>
          </w:p>
        </w:tc>
      </w:tr>
      <w:tr w:rsidR="00BE0CCC" w:rsidRPr="00CE726B" w14:paraId="12C45FAD" w14:textId="77777777" w:rsidTr="00747E45">
        <w:trPr>
          <w:tblHeader/>
        </w:trPr>
        <w:tc>
          <w:tcPr>
            <w:tcW w:w="5580" w:type="dxa"/>
          </w:tcPr>
          <w:p w14:paraId="4DD3F6BB" w14:textId="27E844B4" w:rsidR="00BE0CCC" w:rsidRPr="00B14F41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57AD5154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F15E4D9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5F930CB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D0CAD" w:rsidRPr="00CE726B" w14:paraId="75793B85" w14:textId="77777777" w:rsidTr="00747E45">
        <w:trPr>
          <w:tblHeader/>
        </w:trPr>
        <w:tc>
          <w:tcPr>
            <w:tcW w:w="5580" w:type="dxa"/>
          </w:tcPr>
          <w:p w14:paraId="02F401D1" w14:textId="1FD3C314" w:rsidR="009D0CAD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620" w:type="dxa"/>
          </w:tcPr>
          <w:p w14:paraId="65F657E9" w14:textId="4743CC6A" w:rsidR="009D0CAD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F1D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61" w:type="dxa"/>
          </w:tcPr>
          <w:p w14:paraId="36976D33" w14:textId="77777777" w:rsidR="009D0CAD" w:rsidRPr="00B14F41" w:rsidRDefault="009D0CAD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A45090E" w14:textId="606BFBBE" w:rsidR="009D0CAD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193</w:t>
            </w:r>
          </w:p>
        </w:tc>
      </w:tr>
      <w:tr w:rsidR="00BE0CCC" w:rsidRPr="00CE726B" w14:paraId="71411F28" w14:textId="77777777" w:rsidTr="00747E45">
        <w:trPr>
          <w:tblHeader/>
        </w:trPr>
        <w:tc>
          <w:tcPr>
            <w:tcW w:w="5580" w:type="dxa"/>
          </w:tcPr>
          <w:p w14:paraId="694A2B14" w14:textId="35C62DD2" w:rsidR="00BE0CCC" w:rsidRPr="009D0CAD" w:rsidRDefault="009D0CAD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620" w:type="dxa"/>
          </w:tcPr>
          <w:p w14:paraId="5D638165" w14:textId="7ED24142" w:rsidR="00BE0CCC" w:rsidRPr="00B14F41" w:rsidRDefault="009F1DA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4D67E572" w14:textId="77777777" w:rsidR="00BE0CCC" w:rsidRPr="00B14F41" w:rsidRDefault="00BE0CC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5DA1384" w14:textId="4071589D" w:rsidR="00BE0CCC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772</w:t>
            </w:r>
          </w:p>
        </w:tc>
      </w:tr>
      <w:tr w:rsidR="00C00E79" w:rsidRPr="00CE726B" w14:paraId="5258C101" w14:textId="77777777" w:rsidTr="00747E45">
        <w:trPr>
          <w:tblHeader/>
        </w:trPr>
        <w:tc>
          <w:tcPr>
            <w:tcW w:w="5580" w:type="dxa"/>
          </w:tcPr>
          <w:p w14:paraId="5AD0354E" w14:textId="3E197CC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0099D18C" w14:textId="6464FC00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808A407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8974E9" w14:textId="6BD84F3E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4C1960C7" w14:textId="77777777" w:rsidTr="00747E45">
        <w:trPr>
          <w:tblHeader/>
        </w:trPr>
        <w:tc>
          <w:tcPr>
            <w:tcW w:w="5580" w:type="dxa"/>
          </w:tcPr>
          <w:p w14:paraId="4D994D1C" w14:textId="7EC47EE6" w:rsidR="00C00E79" w:rsidRPr="009D0CAD" w:rsidRDefault="009D0CA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D0CAD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620" w:type="dxa"/>
          </w:tcPr>
          <w:p w14:paraId="0D300131" w14:textId="4F80CACA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54</w:t>
            </w:r>
            <w:r w:rsidR="0009352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318</w:t>
            </w:r>
          </w:p>
        </w:tc>
        <w:tc>
          <w:tcPr>
            <w:tcW w:w="261" w:type="dxa"/>
          </w:tcPr>
          <w:p w14:paraId="05AA7C5C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8719ACD" w14:textId="4B6AA8C1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667</w:t>
            </w:r>
          </w:p>
        </w:tc>
      </w:tr>
      <w:tr w:rsidR="009D0CAD" w:rsidRPr="00CE726B" w14:paraId="489804D6" w14:textId="77777777" w:rsidTr="00747E45">
        <w:trPr>
          <w:tblHeader/>
        </w:trPr>
        <w:tc>
          <w:tcPr>
            <w:tcW w:w="5580" w:type="dxa"/>
          </w:tcPr>
          <w:p w14:paraId="6836C671" w14:textId="7C0AF033" w:rsidR="009D0CAD" w:rsidRPr="009D0CAD" w:rsidRDefault="009D0CA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9D0CA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620" w:type="dxa"/>
          </w:tcPr>
          <w:p w14:paraId="1867D6F6" w14:textId="0710C0A7" w:rsidR="009D0CAD" w:rsidRPr="00B14F41" w:rsidRDefault="00093523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1" w:type="dxa"/>
          </w:tcPr>
          <w:p w14:paraId="62AE6326" w14:textId="77777777" w:rsidR="009D0CAD" w:rsidRPr="00B14F41" w:rsidRDefault="009D0CAD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1E8318" w14:textId="7B89C27B" w:rsidR="009D0CAD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37</w:t>
            </w:r>
          </w:p>
        </w:tc>
      </w:tr>
      <w:tr w:rsidR="00A547EC" w:rsidRPr="00CE726B" w14:paraId="1ED322B3" w14:textId="77777777" w:rsidTr="00747E45">
        <w:trPr>
          <w:tblHeader/>
        </w:trPr>
        <w:tc>
          <w:tcPr>
            <w:tcW w:w="5580" w:type="dxa"/>
          </w:tcPr>
          <w:p w14:paraId="2021B69F" w14:textId="69A55750" w:rsid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620" w:type="dxa"/>
          </w:tcPr>
          <w:p w14:paraId="4867B2E0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D460F4B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3C59ADF" w14:textId="77777777" w:rsidR="00A547EC" w:rsidRPr="00B14F41" w:rsidRDefault="00A547EC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10B1593" w14:textId="77777777" w:rsidTr="00747E45">
        <w:trPr>
          <w:tblHeader/>
        </w:trPr>
        <w:tc>
          <w:tcPr>
            <w:tcW w:w="5580" w:type="dxa"/>
          </w:tcPr>
          <w:p w14:paraId="606C93FE" w14:textId="26F03BD4" w:rsidR="00C00E79" w:rsidRP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00E79" w:rsidRPr="00A54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620" w:type="dxa"/>
          </w:tcPr>
          <w:p w14:paraId="40766186" w14:textId="0DA80860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A3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61" w:type="dxa"/>
          </w:tcPr>
          <w:p w14:paraId="18881AE3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87C3BB3" w14:textId="4E906027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249</w:t>
            </w:r>
          </w:p>
        </w:tc>
      </w:tr>
      <w:tr w:rsidR="00C00E79" w:rsidRPr="00CE726B" w14:paraId="4755F909" w14:textId="77777777" w:rsidTr="00747E45">
        <w:trPr>
          <w:tblHeader/>
        </w:trPr>
        <w:tc>
          <w:tcPr>
            <w:tcW w:w="5580" w:type="dxa"/>
          </w:tcPr>
          <w:p w14:paraId="1DC78090" w14:textId="53CD7DDD" w:rsidR="00C00E79" w:rsidRPr="00A547EC" w:rsidRDefault="00A547EC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547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620" w:type="dxa"/>
          </w:tcPr>
          <w:p w14:paraId="099BCA31" w14:textId="29B54EF8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3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61" w:type="dxa"/>
          </w:tcPr>
          <w:p w14:paraId="38A85DEB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E27C8FA" w14:textId="30A7A692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232346" w:rsidRPr="002323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406</w:t>
            </w:r>
          </w:p>
        </w:tc>
      </w:tr>
      <w:tr w:rsidR="00C00E79" w:rsidRPr="00CE726B" w14:paraId="79B999FA" w14:textId="77777777" w:rsidTr="00747E45">
        <w:trPr>
          <w:tblHeader/>
        </w:trPr>
        <w:tc>
          <w:tcPr>
            <w:tcW w:w="5580" w:type="dxa"/>
          </w:tcPr>
          <w:p w14:paraId="56FE22A4" w14:textId="6FF2A6B3" w:rsidR="00C00E79" w:rsidRPr="00B14F41" w:rsidRDefault="0065583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620" w:type="dxa"/>
          </w:tcPr>
          <w:p w14:paraId="6E83DF8B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5423BBE6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79EC4FAD" w14:textId="7A7F6E0D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348A36B" w14:textId="77777777" w:rsidTr="00747E45">
        <w:trPr>
          <w:tblHeader/>
        </w:trPr>
        <w:tc>
          <w:tcPr>
            <w:tcW w:w="5580" w:type="dxa"/>
          </w:tcPr>
          <w:p w14:paraId="1C2988A7" w14:textId="2E4289E5" w:rsidR="00C00E79" w:rsidRPr="0065583D" w:rsidRDefault="0065583D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65583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620" w:type="dxa"/>
          </w:tcPr>
          <w:p w14:paraId="006C39C0" w14:textId="4CE69EF9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9A321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302</w:t>
            </w:r>
          </w:p>
        </w:tc>
        <w:tc>
          <w:tcPr>
            <w:tcW w:w="261" w:type="dxa"/>
          </w:tcPr>
          <w:p w14:paraId="52F02E60" w14:textId="77777777" w:rsidR="00C00E79" w:rsidRPr="00B14F41" w:rsidRDefault="00C00E7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32FF87C" w14:textId="392547B2" w:rsidR="00C00E79" w:rsidRPr="00B14F41" w:rsidRDefault="00E73399" w:rsidP="00BE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760BB9" w:rsidRPr="00760BB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537</w:t>
            </w:r>
          </w:p>
        </w:tc>
      </w:tr>
    </w:tbl>
    <w:p w14:paraId="4D7C0974" w14:textId="5603B037" w:rsidR="003368D0" w:rsidRDefault="003368D0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C1634" w14:textId="77777777" w:rsidR="00206B0D" w:rsidRDefault="00206B0D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6D9BB" w14:textId="1F8770FE" w:rsidR="00D9160C" w:rsidRPr="00C84DC0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การแบ่งปันส่วนทุนให้ผู้ถือหน่วย</w:t>
      </w:r>
      <w:r w:rsidR="008D5FE2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40B8B4BF" w14:textId="77777777" w:rsidR="00D9160C" w:rsidRPr="004B7079" w:rsidRDefault="00D9160C" w:rsidP="004B707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41369" w14:textId="6B3A0F86" w:rsidR="004B7079" w:rsidRPr="004B7079" w:rsidRDefault="004B7079" w:rsidP="004B7079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4B7079">
        <w:rPr>
          <w:rFonts w:ascii="Angsana New" w:hAnsi="Angsana New"/>
          <w:sz w:val="30"/>
          <w:szCs w:val="30"/>
          <w:cs/>
        </w:rPr>
        <w:t>ในระหว่างงวด</w:t>
      </w:r>
      <w:r w:rsidRPr="004B7079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E73399" w:rsidRPr="00E73399">
        <w:rPr>
          <w:rFonts w:ascii="Angsana New" w:hAnsi="Angsana New"/>
          <w:sz w:val="30"/>
          <w:szCs w:val="30"/>
        </w:rPr>
        <w:t>31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Pr="004B707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B7079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4B7079">
        <w:rPr>
          <w:rFonts w:ascii="Angsana New" w:hAnsi="Angsana New" w:hint="cs"/>
          <w:sz w:val="30"/>
          <w:szCs w:val="30"/>
          <w:cs/>
        </w:rPr>
        <w:t>หน่วย</w:t>
      </w:r>
      <w:r w:rsidRPr="004B7079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F66F00E" w14:textId="77777777" w:rsidR="004B7079" w:rsidRPr="00CE726B" w:rsidRDefault="004B707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520"/>
        <w:gridCol w:w="270"/>
        <w:gridCol w:w="1350"/>
        <w:gridCol w:w="270"/>
        <w:gridCol w:w="1170"/>
        <w:gridCol w:w="270"/>
        <w:gridCol w:w="1170"/>
      </w:tblGrid>
      <w:tr w:rsidR="004B7079" w:rsidRPr="00CE726B" w14:paraId="0A8B132D" w14:textId="34CC995A" w:rsidTr="0009536C">
        <w:trPr>
          <w:cantSplit/>
          <w:tblHeader/>
        </w:trPr>
        <w:tc>
          <w:tcPr>
            <w:tcW w:w="1890" w:type="dxa"/>
          </w:tcPr>
          <w:p w14:paraId="0D7EBC6D" w14:textId="77777777" w:rsidR="00F669EC" w:rsidRDefault="004B7079" w:rsidP="00BC6BA1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16578B1A" w14:textId="66094A92" w:rsidR="004B7079" w:rsidRPr="00CE726B" w:rsidRDefault="004B7079" w:rsidP="00BC6BA1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37801287" w14:textId="77777777" w:rsidR="004B7079" w:rsidRPr="00CE726B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28658B9F" w14:textId="77777777" w:rsidR="00692964" w:rsidRDefault="00692964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75393B8" w14:textId="137C7372" w:rsidR="004B7079" w:rsidRPr="00B14F41" w:rsidRDefault="004B7079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4A3C471F" w14:textId="77777777" w:rsidR="00692964" w:rsidRDefault="00692964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586B849C" w14:textId="5AAA16DF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4B7079" w:rsidRPr="00B14F41" w:rsidRDefault="004B7079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CD38FCE" w14:textId="77777777" w:rsidR="00692964" w:rsidRDefault="00692964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228993A" w14:textId="465CACF2" w:rsidR="004B7079" w:rsidRPr="00B14F41" w:rsidRDefault="00E73399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2564</w:t>
            </w:r>
          </w:p>
        </w:tc>
        <w:tc>
          <w:tcPr>
            <w:tcW w:w="270" w:type="dxa"/>
          </w:tcPr>
          <w:p w14:paraId="74F54B3E" w14:textId="77777777" w:rsidR="004B7079" w:rsidRPr="00D57DCE" w:rsidRDefault="004B7079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2C7C8CB5" w14:textId="77777777" w:rsidR="00692964" w:rsidRDefault="00692964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2823D5CF" w14:textId="44CEEA1F" w:rsidR="004B7079" w:rsidRPr="00D57DCE" w:rsidRDefault="00E73399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692964" w:rsidRPr="00CE726B" w14:paraId="21088312" w14:textId="01CE1DF3" w:rsidTr="0009536C">
        <w:trPr>
          <w:cantSplit/>
          <w:tblHeader/>
        </w:trPr>
        <w:tc>
          <w:tcPr>
            <w:tcW w:w="1890" w:type="dxa"/>
          </w:tcPr>
          <w:p w14:paraId="146B554E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430A0AE" w14:textId="77777777" w:rsidR="00692964" w:rsidRPr="00CE726B" w:rsidRDefault="00692964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12ED5C" w14:textId="75C8B26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5FAC26" w14:textId="2D46E2ED" w:rsidR="00692964" w:rsidRPr="00CE726B" w:rsidRDefault="00692964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26CA9" w:rsidRPr="00626CA9" w14:paraId="2592C65B" w14:textId="77777777" w:rsidTr="00626CA9">
        <w:trPr>
          <w:cantSplit/>
          <w:tblHeader/>
        </w:trPr>
        <w:tc>
          <w:tcPr>
            <w:tcW w:w="1890" w:type="dxa"/>
          </w:tcPr>
          <w:p w14:paraId="3B398989" w14:textId="1B2F3020" w:rsidR="00626CA9" w:rsidRPr="00CE726B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5E2DE1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1D12D3CD" w14:textId="52B8DB9D" w:rsidR="00626CA9" w:rsidRPr="00626CA9" w:rsidRDefault="00E73399" w:rsidP="00626C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="00D412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9A32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65428C0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A2EDD9B" w14:textId="77777777" w:rsidR="001E633C" w:rsidRDefault="001E633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C4051" w14:textId="5E2EAFDD" w:rsidR="00626CA9" w:rsidRPr="00626CA9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E206E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E73399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2C32EE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DB6658" w14:textId="77777777" w:rsidR="001E633C" w:rsidRDefault="00E206E7" w:rsidP="004219FE">
            <w:pPr>
              <w:tabs>
                <w:tab w:val="clear" w:pos="907"/>
                <w:tab w:val="left" w:pos="340"/>
                <w:tab w:val="left" w:pos="88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6691AF55" w14:textId="605E0267" w:rsidR="00626CA9" w:rsidRPr="00BC6BA1" w:rsidRDefault="00BC6BA1" w:rsidP="00BC6BA1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E206E7" w:rsidRPr="00BC6B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7E004ECE" w14:textId="77777777" w:rsidR="00626CA9" w:rsidRPr="00626CA9" w:rsidRDefault="00626CA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A5F1E" w14:textId="77777777" w:rsidR="001E633C" w:rsidRDefault="001E633C" w:rsidP="001A5D90">
            <w:pPr>
              <w:tabs>
                <w:tab w:val="clear" w:pos="907"/>
                <w:tab w:val="left" w:pos="61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AA7D3A" w14:textId="181C7F3F" w:rsidR="00626CA9" w:rsidRPr="00626CA9" w:rsidRDefault="001A5D90" w:rsidP="001A5D90">
            <w:pPr>
              <w:tabs>
                <w:tab w:val="clear" w:pos="907"/>
                <w:tab w:val="left" w:pos="610"/>
              </w:tabs>
              <w:spacing w:line="240" w:lineRule="auto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079" w:rsidRPr="0003431E" w14:paraId="0ABB0047" w14:textId="005C027B" w:rsidTr="0009536C">
        <w:trPr>
          <w:cantSplit/>
        </w:trPr>
        <w:tc>
          <w:tcPr>
            <w:tcW w:w="1890" w:type="dxa"/>
          </w:tcPr>
          <w:p w14:paraId="2619D2DD" w14:textId="419E1AC3" w:rsidR="00F669EC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206E7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6E7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5E98FE70" w14:textId="5F1BB575" w:rsidR="004B7079" w:rsidRPr="0003431E" w:rsidRDefault="004B7079" w:rsidP="008D14E5">
            <w:pPr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5F1AB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7F504F1" w14:textId="50AC30B0" w:rsidR="004B7079" w:rsidRPr="0003431E" w:rsidRDefault="00E73399" w:rsidP="00F669E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4B7079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B707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7079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4B7079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</w:t>
            </w:r>
            <w:r w:rsidR="00B62C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F669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9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DCB4088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A0114B" w14:textId="77777777" w:rsidR="00F669EC" w:rsidRDefault="00F669E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7776F9" w14:textId="57B55A57" w:rsidR="004B7079" w:rsidRPr="0003431E" w:rsidRDefault="00E73399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69EC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0294</w:t>
            </w:r>
          </w:p>
        </w:tc>
        <w:tc>
          <w:tcPr>
            <w:tcW w:w="270" w:type="dxa"/>
          </w:tcPr>
          <w:p w14:paraId="271C18EF" w14:textId="77777777" w:rsidR="004B7079" w:rsidRPr="0003431E" w:rsidRDefault="004B7079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4DB5FC" w14:textId="77777777" w:rsidR="004B7079" w:rsidRDefault="004B7079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F54091" w14:textId="00B96968" w:rsidR="00AE3C2B" w:rsidRPr="0003431E" w:rsidRDefault="00AE3C2B" w:rsidP="00AE3C2B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2163D" w14:textId="77777777" w:rsidR="004B7079" w:rsidRPr="0003431E" w:rsidRDefault="004B7079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74AA3" w14:textId="77777777" w:rsidR="00F669EC" w:rsidRDefault="00F669EC" w:rsidP="006D1B43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D7D68A" w14:textId="3226E6EC" w:rsidR="004B7079" w:rsidRPr="0003431E" w:rsidRDefault="00E73399" w:rsidP="004219FE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669EC"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4B7079" w:rsidRPr="0003431E" w14:paraId="60FA64D8" w14:textId="5EFBF85C" w:rsidTr="0009536C">
        <w:trPr>
          <w:cantSplit/>
          <w:trHeight w:val="407"/>
        </w:trPr>
        <w:tc>
          <w:tcPr>
            <w:tcW w:w="1890" w:type="dxa"/>
          </w:tcPr>
          <w:p w14:paraId="2FBC4219" w14:textId="4E30FF3D" w:rsidR="004B7079" w:rsidRPr="00D57DCE" w:rsidRDefault="004B7079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094A4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C93566F" w14:textId="24BD5C79" w:rsidR="004B7079" w:rsidRPr="00F669EC" w:rsidRDefault="004B7079" w:rsidP="00F669EC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67A7A8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7AEE0" w14:textId="3FBC4454" w:rsidR="004B7079" w:rsidRPr="00D57DCE" w:rsidRDefault="004B7079" w:rsidP="005B23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C8EDC" w14:textId="77777777" w:rsidR="004B7079" w:rsidRPr="0003431E" w:rsidRDefault="004B7079" w:rsidP="005B2347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A14C56" w14:textId="223848FF" w:rsidR="004B7079" w:rsidRPr="00897B38" w:rsidRDefault="00E73399" w:rsidP="00AE3C2B">
            <w:pPr>
              <w:tabs>
                <w:tab w:val="clear" w:pos="68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  <w:r w:rsidR="00E206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2F2D0997" w14:textId="77777777" w:rsidR="004B7079" w:rsidRPr="00D57DCE" w:rsidRDefault="004B7079" w:rsidP="005B2347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73DD82" w14:textId="564908A7" w:rsidR="004B7079" w:rsidRPr="00267F16" w:rsidRDefault="00E73399" w:rsidP="006D1B43">
            <w:pPr>
              <w:tabs>
                <w:tab w:val="clear" w:pos="680"/>
                <w:tab w:val="left" w:pos="340"/>
                <w:tab w:val="decimal" w:pos="1233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267F16" w:rsidRPr="00267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</w:p>
        </w:tc>
      </w:tr>
      <w:bookmarkEnd w:id="2"/>
    </w:tbl>
    <w:p w14:paraId="70D307E4" w14:textId="253C91EE" w:rsidR="00D9160C" w:rsidRDefault="00D9160C" w:rsidP="002B1B64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70DA4" w14:textId="2AE5F345" w:rsidR="00BC7BEF" w:rsidRPr="00BC7BEF" w:rsidRDefault="00BC7BEF" w:rsidP="00BC7BE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การคืนทุนให้</w:t>
      </w:r>
      <w:r w:rsidRPr="00BC7BEF">
        <w:rPr>
          <w:rFonts w:asciiTheme="majorBidi" w:hAnsiTheme="majorBidi" w:cstheme="majorBidi"/>
          <w:sz w:val="30"/>
          <w:szCs w:val="30"/>
          <w:cs/>
        </w:rPr>
        <w:t>ผู้ถือหน่วยทรัสต์</w:t>
      </w:r>
    </w:p>
    <w:p w14:paraId="34E2F62A" w14:textId="77777777" w:rsidR="00BC7BEF" w:rsidRDefault="00BC7BEF" w:rsidP="00BC7BE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0A7BD5" w14:textId="0DFC2C46" w:rsidR="00BC7BEF" w:rsidRDefault="00BC7BEF" w:rsidP="00BC7BEF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39E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EE5BDC">
        <w:rPr>
          <w:rFonts w:asciiTheme="majorBidi" w:hAnsiTheme="majorBidi" w:cstheme="majorBidi" w:hint="cs"/>
          <w:sz w:val="30"/>
          <w:szCs w:val="30"/>
          <w:cs/>
        </w:rPr>
        <w:t>บริษัทของผู้จัดการกองทรัสต์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73399">
        <w:rPr>
          <w:rFonts w:asciiTheme="majorBidi" w:hAnsiTheme="majorBidi" w:cstheme="majorBidi"/>
          <w:sz w:val="30"/>
          <w:szCs w:val="30"/>
        </w:rPr>
        <w:t>24</w:t>
      </w:r>
      <w:r w:rsidRPr="00D139E9">
        <w:rPr>
          <w:rFonts w:asciiTheme="majorBidi" w:hAnsiTheme="majorBidi" w:cstheme="majorBidi"/>
          <w:sz w:val="30"/>
          <w:szCs w:val="30"/>
        </w:rPr>
        <w:t xml:space="preserve"> </w:t>
      </w:r>
      <w:r w:rsidRPr="00D139E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E73399">
        <w:rPr>
          <w:rFonts w:asciiTheme="majorBidi" w:hAnsiTheme="majorBidi" w:cstheme="majorBidi"/>
          <w:sz w:val="30"/>
          <w:szCs w:val="30"/>
        </w:rPr>
        <w:t>2563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</w:t>
      </w:r>
      <w:r w:rsidR="00EE5BDC">
        <w:rPr>
          <w:rFonts w:asciiTheme="majorBidi" w:hAnsiTheme="majorBidi" w:cstheme="majorBidi" w:hint="cs"/>
          <w:sz w:val="30"/>
          <w:szCs w:val="30"/>
          <w:cs/>
        </w:rPr>
        <w:t>ทรัสต์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ในอัตราหน่วยละ 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0794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Pr="00E73399">
        <w:rPr>
          <w:rFonts w:asciiTheme="majorBidi" w:hAnsiTheme="majorBidi" w:cstheme="majorBidi"/>
          <w:sz w:val="30"/>
          <w:szCs w:val="30"/>
        </w:rPr>
        <w:t>56</w:t>
      </w:r>
      <w:r w:rsidRPr="00D139E9">
        <w:rPr>
          <w:rFonts w:asciiTheme="majorBidi" w:hAnsiTheme="majorBidi" w:cstheme="majorBidi"/>
          <w:sz w:val="30"/>
          <w:szCs w:val="30"/>
          <w:cs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49</w:t>
      </w:r>
      <w:r w:rsidRPr="00D139E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73D544C" w14:textId="520EC363" w:rsidR="00BC7BEF" w:rsidRDefault="00BC7BEF" w:rsidP="00BC7BEF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090D1" w14:textId="627B0C51" w:rsidR="00D9160C" w:rsidRPr="0003431E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</w:t>
      </w:r>
      <w:r w:rsidR="00EE5BDC">
        <w:rPr>
          <w:rFonts w:asciiTheme="majorBidi" w:hAnsiTheme="majorBidi" w:cstheme="majorBidi"/>
          <w:sz w:val="30"/>
          <w:szCs w:val="30"/>
        </w:rPr>
        <w:t>1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785849" w:rsidRDefault="00D9160C" w:rsidP="00785849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C8C18F" w14:textId="1C877898" w:rsidR="00785849" w:rsidRPr="009D533D" w:rsidRDefault="00527FD7" w:rsidP="00785849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85849" w:rsidRPr="009D533D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กองทรัสต์ได้ซื้อขายเงินลงทุนสำหรับงวด</w:t>
      </w:r>
      <w:r w:rsidR="009D533D" w:rsidRPr="009D533D">
        <w:rPr>
          <w:rFonts w:ascii="Angsana New" w:hAnsi="Angsana New" w:hint="cs"/>
          <w:sz w:val="30"/>
          <w:szCs w:val="30"/>
          <w:cs/>
        </w:rPr>
        <w:t>สาม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73399" w:rsidRPr="00E73399">
        <w:rPr>
          <w:rFonts w:ascii="Angsana New" w:hAnsi="Angsana New"/>
          <w:sz w:val="30"/>
          <w:szCs w:val="30"/>
        </w:rPr>
        <w:t>31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 </w:t>
      </w:r>
      <w:r w:rsidR="009D533D" w:rsidRPr="009D533D">
        <w:rPr>
          <w:rFonts w:ascii="Angsana New" w:hAnsi="Angsana New" w:hint="cs"/>
          <w:sz w:val="30"/>
          <w:szCs w:val="30"/>
          <w:cs/>
        </w:rPr>
        <w:t>มีนาคม</w:t>
      </w:r>
      <w:r w:rsidR="00785849" w:rsidRPr="009D533D">
        <w:rPr>
          <w:rFonts w:ascii="Angsana New" w:hAnsi="Angsana New"/>
          <w:sz w:val="30"/>
          <w:szCs w:val="30"/>
          <w:cs/>
        </w:rPr>
        <w:t xml:space="preserve"> </w:t>
      </w:r>
      <w:r w:rsidR="00E73399" w:rsidRPr="00E73399">
        <w:rPr>
          <w:rFonts w:ascii="Angsana New" w:hAnsi="Angsana New"/>
          <w:sz w:val="30"/>
          <w:szCs w:val="30"/>
        </w:rPr>
        <w:t>2564</w:t>
      </w:r>
      <w:r w:rsidR="00785849" w:rsidRPr="009D533D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E73399" w:rsidRPr="00E73399">
        <w:rPr>
          <w:rFonts w:ascii="Angsana New" w:hAnsi="Angsana New"/>
          <w:sz w:val="30"/>
          <w:szCs w:val="30"/>
        </w:rPr>
        <w:t>36</w:t>
      </w:r>
      <w:r w:rsidR="004219FE">
        <w:rPr>
          <w:rFonts w:ascii="Angsana New" w:hAnsi="Angsana New"/>
          <w:sz w:val="30"/>
          <w:szCs w:val="30"/>
        </w:rPr>
        <w:t>.</w:t>
      </w:r>
      <w:r w:rsidR="00E73399" w:rsidRPr="00E73399">
        <w:rPr>
          <w:rFonts w:ascii="Angsana New" w:hAnsi="Angsana New"/>
          <w:sz w:val="30"/>
          <w:szCs w:val="30"/>
        </w:rPr>
        <w:t>47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E73399" w:rsidRPr="00E73399">
        <w:rPr>
          <w:rFonts w:ascii="Angsana New" w:hAnsi="Angsana New"/>
          <w:sz w:val="30"/>
          <w:szCs w:val="30"/>
        </w:rPr>
        <w:t>0</w:t>
      </w:r>
      <w:r w:rsidR="004219FE">
        <w:rPr>
          <w:rFonts w:ascii="Angsana New" w:hAnsi="Angsana New"/>
          <w:sz w:val="30"/>
          <w:szCs w:val="30"/>
        </w:rPr>
        <w:t>.</w:t>
      </w:r>
      <w:r w:rsidR="00E73399" w:rsidRPr="00E73399">
        <w:rPr>
          <w:rFonts w:ascii="Angsana New" w:hAnsi="Angsana New"/>
          <w:sz w:val="30"/>
          <w:szCs w:val="30"/>
        </w:rPr>
        <w:t>01</w:t>
      </w:r>
      <w:r w:rsidR="004219FE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="00785849" w:rsidRPr="009D533D">
        <w:rPr>
          <w:rFonts w:ascii="Angsana New" w:hAnsi="Angsana New"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</w:rPr>
        <w:t>(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2563</w:t>
      </w:r>
      <w:r w:rsidR="00785849" w:rsidRPr="009D533D">
        <w:rPr>
          <w:rFonts w:ascii="Angsana New" w:hAnsi="Angsana New"/>
          <w:i/>
          <w:iCs/>
          <w:sz w:val="30"/>
          <w:szCs w:val="30"/>
        </w:rPr>
        <w:t>: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="009D533D" w:rsidRPr="009D5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24</w:t>
      </w:r>
      <w:r w:rsidR="009D533D" w:rsidRPr="009D533D">
        <w:rPr>
          <w:rFonts w:ascii="Angsana New" w:hAnsi="Angsana New"/>
          <w:i/>
          <w:iCs/>
          <w:sz w:val="30"/>
          <w:szCs w:val="30"/>
        </w:rPr>
        <w:t>.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21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0</w:t>
      </w:r>
      <w:r w:rsidR="009D533D" w:rsidRPr="009D533D">
        <w:rPr>
          <w:rFonts w:ascii="Angsana New" w:hAnsi="Angsana New"/>
          <w:i/>
          <w:iCs/>
          <w:sz w:val="30"/>
          <w:szCs w:val="30"/>
        </w:rPr>
        <w:t>.</w:t>
      </w:r>
      <w:r w:rsidR="00E73399" w:rsidRPr="00E73399">
        <w:rPr>
          <w:rFonts w:ascii="Angsana New" w:hAnsi="Angsana New"/>
          <w:i/>
          <w:iCs/>
          <w:sz w:val="30"/>
          <w:szCs w:val="30"/>
        </w:rPr>
        <w:t>43</w:t>
      </w:r>
      <w:r w:rsidR="009D533D"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85849" w:rsidRPr="009D533D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="00785849" w:rsidRPr="009D533D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714A987C" w14:textId="7526687A" w:rsidR="005317A6" w:rsidRDefault="005317A6" w:rsidP="009D533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AA3AA" w14:textId="77777777" w:rsidR="00551534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18CD5D" w14:textId="62677B86" w:rsidR="00450BC4" w:rsidRPr="00CE726B" w:rsidRDefault="00450BC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450BC4" w:rsidRPr="00CE726B" w:rsidSect="00B7758A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8"/>
          <w:cols w:space="720"/>
        </w:sectPr>
      </w:pPr>
    </w:p>
    <w:p w14:paraId="686FD1A4" w14:textId="77777777" w:rsidR="00450BC4" w:rsidRPr="00AF3771" w:rsidRDefault="00450BC4" w:rsidP="00450BC4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439286A" w14:textId="6B872833" w:rsidR="00450BC4" w:rsidRDefault="00450BC4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450BC4" w:rsidRPr="00CE726B" w14:paraId="7293381D" w14:textId="77777777" w:rsidTr="00024582">
        <w:trPr>
          <w:cantSplit/>
        </w:trPr>
        <w:tc>
          <w:tcPr>
            <w:tcW w:w="3825" w:type="dxa"/>
          </w:tcPr>
          <w:p w14:paraId="1EF410BB" w14:textId="77777777" w:rsidR="00450BC4" w:rsidRPr="002F0BAE" w:rsidRDefault="00450BC4" w:rsidP="0002458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79" w:type="dxa"/>
            <w:vAlign w:val="center"/>
          </w:tcPr>
          <w:p w14:paraId="14329D58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CAF06A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875FC3C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5A48A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0FA26473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3F43637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2AD0BCCA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E75EF0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5B31D096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11BFB90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498E7A76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9FCCEB7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59C888C0" w14:textId="77777777" w:rsidTr="00024582">
        <w:trPr>
          <w:cantSplit/>
        </w:trPr>
        <w:tc>
          <w:tcPr>
            <w:tcW w:w="3825" w:type="dxa"/>
          </w:tcPr>
          <w:p w14:paraId="14DCB7A2" w14:textId="77777777" w:rsidR="00450BC4" w:rsidRPr="002F0BAE" w:rsidRDefault="00450BC4" w:rsidP="00024582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E733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F0B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F0B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F0B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727D8882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4EAC814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E0A93FC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DC19E5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DA1685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7D9ECC3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00D93BA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3E92B80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3369AAE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30D8BC22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5B643AA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C4E8608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78C05E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278995C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7A035A3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5836988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186B662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80F95AE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EE2A60" w14:textId="77777777" w:rsidR="00450BC4" w:rsidRPr="00CE726B" w:rsidRDefault="00450BC4" w:rsidP="0002458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3DC6983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7A8D1465" w14:textId="77777777" w:rsidTr="00024582">
        <w:trPr>
          <w:cantSplit/>
        </w:trPr>
        <w:tc>
          <w:tcPr>
            <w:tcW w:w="3825" w:type="dxa"/>
            <w:vAlign w:val="center"/>
          </w:tcPr>
          <w:p w14:paraId="7D33167F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2BF303C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4E54DC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BE491C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B9164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9993263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552EAC19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0BC4" w:rsidRPr="00CE726B" w14:paraId="515825D8" w14:textId="77777777" w:rsidTr="00024582">
        <w:trPr>
          <w:cantSplit/>
        </w:trPr>
        <w:tc>
          <w:tcPr>
            <w:tcW w:w="3825" w:type="dxa"/>
            <w:vAlign w:val="center"/>
          </w:tcPr>
          <w:p w14:paraId="11545451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6B33510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AB7B2A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644DDDD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43DF1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8D23D5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8E19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244332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D6B476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9EBA9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68347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BB10F9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2AF2E2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58B61E4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37571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91529C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BF1A7D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0C1B5EF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26D53FD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73BD34D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D25E1E7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0BC4" w:rsidRPr="00CE726B" w14:paraId="37531C98" w14:textId="77777777" w:rsidTr="00024582">
        <w:trPr>
          <w:cantSplit/>
        </w:trPr>
        <w:tc>
          <w:tcPr>
            <w:tcW w:w="3825" w:type="dxa"/>
            <w:vAlign w:val="center"/>
          </w:tcPr>
          <w:p w14:paraId="3DB0C1E2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410AE2F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9B17B0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8CA04A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4921423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BF6707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5844F39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4300A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78" w:type="dxa"/>
            <w:vAlign w:val="center"/>
          </w:tcPr>
          <w:p w14:paraId="6D7D54C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C2AE42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78" w:type="dxa"/>
            <w:vAlign w:val="center"/>
          </w:tcPr>
          <w:p w14:paraId="1480C36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AD528A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78" w:type="dxa"/>
            <w:vAlign w:val="center"/>
          </w:tcPr>
          <w:p w14:paraId="4E85472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A07EE72" w14:textId="77777777" w:rsidR="00450BC4" w:rsidRPr="00CE726B" w:rsidRDefault="00450BC4" w:rsidP="00024582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D53839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7EC6BE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3F48FA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836DFFE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2C3BD836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EE2474B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center"/>
          </w:tcPr>
          <w:p w14:paraId="19D5BA27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0BC4" w:rsidRPr="00CE726B" w14:paraId="2C05B843" w14:textId="77777777" w:rsidTr="00024582">
        <w:trPr>
          <w:cantSplit/>
        </w:trPr>
        <w:tc>
          <w:tcPr>
            <w:tcW w:w="3825" w:type="dxa"/>
            <w:vAlign w:val="center"/>
          </w:tcPr>
          <w:p w14:paraId="0A7CD66D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23AD9F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C854F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E711E6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A7A9D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F2A4EF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524B26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BDDBEC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4EC1D6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130B4B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78" w:type="dxa"/>
            <w:vAlign w:val="center"/>
          </w:tcPr>
          <w:p w14:paraId="5492729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14363C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178" w:type="dxa"/>
            <w:vAlign w:val="center"/>
          </w:tcPr>
          <w:p w14:paraId="615776F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737D0D32" w14:textId="77777777" w:rsidR="00450BC4" w:rsidRPr="00CE726B" w:rsidRDefault="00450BC4" w:rsidP="00024582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1F701AF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AC773D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40B3A71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71F0396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0BD97B98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167317D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EE255E2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0BC4" w:rsidRPr="00CE726B" w14:paraId="239B02A1" w14:textId="77777777" w:rsidTr="00024582">
        <w:trPr>
          <w:cantSplit/>
        </w:trPr>
        <w:tc>
          <w:tcPr>
            <w:tcW w:w="3825" w:type="dxa"/>
            <w:vAlign w:val="center"/>
          </w:tcPr>
          <w:p w14:paraId="727AB129" w14:textId="77777777" w:rsidR="00450BC4" w:rsidRPr="00CE726B" w:rsidRDefault="00450BC4" w:rsidP="00024582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67EB756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03752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2B1AA9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E930E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5D88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5851496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79C66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78" w:type="dxa"/>
            <w:vAlign w:val="center"/>
          </w:tcPr>
          <w:p w14:paraId="77BCC4B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D2966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78" w:type="dxa"/>
            <w:vAlign w:val="center"/>
          </w:tcPr>
          <w:p w14:paraId="6CE036F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8B9B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13EA104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F497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F3118C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FF13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1224C46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8FC14B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50F72938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F5346B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center"/>
          </w:tcPr>
          <w:p w14:paraId="3DE8B600" w14:textId="77777777" w:rsidR="00450BC4" w:rsidRPr="00CE726B" w:rsidRDefault="00450BC4" w:rsidP="00024582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0BC4" w:rsidRPr="00CE726B" w14:paraId="24E2B14C" w14:textId="77777777" w:rsidTr="00024582">
        <w:trPr>
          <w:cantSplit/>
          <w:trHeight w:val="325"/>
        </w:trPr>
        <w:tc>
          <w:tcPr>
            <w:tcW w:w="3825" w:type="dxa"/>
            <w:vAlign w:val="center"/>
          </w:tcPr>
          <w:p w14:paraId="0CC0B228" w14:textId="77777777" w:rsidR="00450BC4" w:rsidRPr="00CE726B" w:rsidRDefault="00450BC4" w:rsidP="00024582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577F6FF0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F627FF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4694B5C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7CED93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1B3027B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B731FF9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9E4D86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611051E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5FE180D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FEDA7DB" w14:textId="77777777" w:rsidR="00450BC4" w:rsidRPr="00CE726B" w:rsidRDefault="00450BC4" w:rsidP="00024582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B4D3D3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D32842D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605B5B2" w14:textId="77777777" w:rsidR="00450BC4" w:rsidRPr="00CE726B" w:rsidRDefault="00450BC4" w:rsidP="00024582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185789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4E315DD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6CA72C2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7FA17482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FFF9EFA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C82D17C" w14:textId="77777777" w:rsidR="00450BC4" w:rsidRPr="00CE726B" w:rsidRDefault="00450BC4" w:rsidP="00024582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1AB54D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32C2421F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27B86763" w14:textId="77777777" w:rsidR="00450BC4" w:rsidRPr="00CE726B" w:rsidRDefault="00450BC4" w:rsidP="00024582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686302F9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9760BA2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A92564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0C1124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DFA8B8B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C7FD14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644E134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8041CF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2698BB3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212247" w14:textId="77777777" w:rsidR="00450BC4" w:rsidRPr="00CE726B" w:rsidRDefault="00450BC4" w:rsidP="00024582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02CC5E1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AFF22D" w14:textId="77777777" w:rsidR="00450BC4" w:rsidRPr="00CE726B" w:rsidRDefault="00450BC4" w:rsidP="00024582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18EA6CFC" w14:textId="77777777" w:rsidR="00450BC4" w:rsidRPr="00CE726B" w:rsidRDefault="00450BC4" w:rsidP="00024582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3C1B5" w14:textId="77777777" w:rsidR="00450BC4" w:rsidRPr="00CE726B" w:rsidRDefault="00450BC4" w:rsidP="00024582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20B2581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70AA9D4D" w14:textId="77777777" w:rsidR="00450BC4" w:rsidRPr="00CE726B" w:rsidRDefault="00450BC4" w:rsidP="00024582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C619233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63298DA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1EB35D" w14:textId="77777777" w:rsidR="00450BC4" w:rsidRPr="00CE726B" w:rsidRDefault="00450BC4" w:rsidP="00024582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AD4049F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21D577E5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616F6A90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0A58053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DCC957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C9021C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6C6D7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AB135F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B70319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A2BB7F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3C47A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596C1B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3926BB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33B03F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14660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B9A52E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6B9BF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D4B658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824C6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1BAB26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25B448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261D05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D82111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272BD62E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156540F2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6879329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C96D14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0E7656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29639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6DDEBB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78" w:type="dxa"/>
            <w:vAlign w:val="center"/>
          </w:tcPr>
          <w:p w14:paraId="0AA8F29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E6EA721" w14:textId="77777777" w:rsidR="00450BC4" w:rsidRPr="00CE726B" w:rsidRDefault="00450BC4" w:rsidP="00024582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78" w:type="dxa"/>
            <w:vAlign w:val="center"/>
          </w:tcPr>
          <w:p w14:paraId="460E598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F8D874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78" w:type="dxa"/>
            <w:vAlign w:val="center"/>
          </w:tcPr>
          <w:p w14:paraId="638AA21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878AE7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78" w:type="dxa"/>
            <w:vAlign w:val="center"/>
          </w:tcPr>
          <w:p w14:paraId="28C9AC8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BEB76DA" w14:textId="77777777" w:rsidR="00450BC4" w:rsidRPr="00CE726B" w:rsidRDefault="00450BC4" w:rsidP="00024582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33B668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8DA3BD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773764E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325CC2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80" w:type="dxa"/>
            <w:vAlign w:val="center"/>
          </w:tcPr>
          <w:p w14:paraId="7C16BC4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41D92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80" w:type="dxa"/>
            <w:vAlign w:val="center"/>
          </w:tcPr>
          <w:p w14:paraId="6C3422E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39F8FF34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57C469AB" w14:textId="77777777" w:rsidR="00450BC4" w:rsidRPr="00CE726B" w:rsidRDefault="00450BC4" w:rsidP="0002458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25169F7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F1342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369DF4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A6B7D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9E6F31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78" w:type="dxa"/>
            <w:vAlign w:val="center"/>
          </w:tcPr>
          <w:p w14:paraId="4C099B1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278FAF5A" w14:textId="77777777" w:rsidR="00450BC4" w:rsidRPr="00CE726B" w:rsidRDefault="00450BC4" w:rsidP="00024582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178" w:type="dxa"/>
            <w:vAlign w:val="center"/>
          </w:tcPr>
          <w:p w14:paraId="4E46DC0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F7495B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78" w:type="dxa"/>
            <w:vAlign w:val="center"/>
          </w:tcPr>
          <w:p w14:paraId="06A09A2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5A456EC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78" w:type="dxa"/>
            <w:vAlign w:val="center"/>
          </w:tcPr>
          <w:p w14:paraId="34B7A82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4B9B9A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64150AD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4D067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23FEA7F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7B7EEEF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80" w:type="dxa"/>
            <w:vAlign w:val="center"/>
          </w:tcPr>
          <w:p w14:paraId="4FA389E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FEF021E" w14:textId="77777777" w:rsidR="00450BC4" w:rsidRPr="00CE726B" w:rsidRDefault="00450BC4" w:rsidP="00024582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80" w:type="dxa"/>
            <w:vAlign w:val="center"/>
          </w:tcPr>
          <w:p w14:paraId="1F311B8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BC4" w:rsidRPr="00CE726B" w14:paraId="05E150FA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2063317A" w14:textId="77777777" w:rsidR="00450BC4" w:rsidRPr="00CE726B" w:rsidRDefault="00450BC4" w:rsidP="00024582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186DE90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91142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7BFAE0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F843EC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911E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7CE10BA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882695" w14:textId="77777777" w:rsidR="00450BC4" w:rsidRPr="00CE726B" w:rsidRDefault="00450BC4" w:rsidP="00024582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178" w:type="dxa"/>
            <w:vAlign w:val="center"/>
          </w:tcPr>
          <w:p w14:paraId="623D0F2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B09A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78" w:type="dxa"/>
            <w:vAlign w:val="center"/>
          </w:tcPr>
          <w:p w14:paraId="1A2E5E9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F01B5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39562AA1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E41B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6D1C2AE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5B6F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2C6897E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98CDC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581B99C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E7F1AA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center"/>
          </w:tcPr>
          <w:p w14:paraId="1E2ED65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0BC4" w:rsidRPr="00CE726B" w14:paraId="70F51980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2FEC2EFC" w14:textId="77777777" w:rsidR="00450BC4" w:rsidRPr="00CE726B" w:rsidRDefault="00450BC4" w:rsidP="00024582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2D33AD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83F90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DF6707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245720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D34467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981226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A124A3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B54C8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8450A1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BA0FFA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A7C87B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66EDCA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613F1D2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30E87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D54167F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DEFCF1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3E9889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129E8C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FD36DDC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D2A75C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0BC4" w:rsidRPr="00CE726B" w14:paraId="3A0FEE1E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05E024E9" w14:textId="77777777" w:rsidR="00450BC4" w:rsidRPr="00CE726B" w:rsidRDefault="00450BC4" w:rsidP="00024582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02F4B73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25982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A4A6AC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3EF52F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F4FA6E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C2ED0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A0BB175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DA3AAC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ADB3C8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7ADF5A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7B54BF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2F8C0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81BF82E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0CDE7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CC0633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6BA9F2FD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1DBC9D8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7DB6014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019570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5CED00B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0BC4" w:rsidRPr="00CE726B" w14:paraId="3903CB72" w14:textId="77777777" w:rsidTr="00024582">
        <w:trPr>
          <w:cantSplit/>
          <w:trHeight w:val="262"/>
        </w:trPr>
        <w:tc>
          <w:tcPr>
            <w:tcW w:w="3825" w:type="dxa"/>
            <w:vAlign w:val="center"/>
          </w:tcPr>
          <w:p w14:paraId="102ED09D" w14:textId="77777777" w:rsidR="00450BC4" w:rsidRPr="00CE726B" w:rsidRDefault="00450BC4" w:rsidP="00024582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6F05D71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19BF89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CD5C283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F93E9F7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883826C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78" w:type="dxa"/>
            <w:vAlign w:val="center"/>
          </w:tcPr>
          <w:p w14:paraId="582F2CF8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4DD07BA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78" w:type="dxa"/>
            <w:vAlign w:val="center"/>
          </w:tcPr>
          <w:p w14:paraId="4E7E380C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B38F727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78" w:type="dxa"/>
            <w:vAlign w:val="center"/>
          </w:tcPr>
          <w:p w14:paraId="336E885B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271E832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78" w:type="dxa"/>
            <w:vAlign w:val="center"/>
          </w:tcPr>
          <w:p w14:paraId="56E59789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0F346A6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FEA2D03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5CDBCB5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vAlign w:val="center"/>
          </w:tcPr>
          <w:p w14:paraId="20CD45D2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DFC4980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center"/>
          </w:tcPr>
          <w:p w14:paraId="529CA6E4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EBB482D" w14:textId="77777777" w:rsidR="00450BC4" w:rsidRPr="001C2E1F" w:rsidRDefault="00450BC4" w:rsidP="000245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center"/>
          </w:tcPr>
          <w:p w14:paraId="51CCCDE6" w14:textId="77777777" w:rsidR="00450BC4" w:rsidRPr="00CE726B" w:rsidRDefault="00450BC4" w:rsidP="0002458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6AF3B69" w14:textId="77777777" w:rsidR="00450BC4" w:rsidRPr="00CE726B" w:rsidRDefault="00450BC4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40048" w:rsidRPr="00CE726B" w:rsidSect="00607FD1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65A8163" w14:textId="369CC764" w:rsidR="00D9160C" w:rsidRPr="00AF3771" w:rsidRDefault="00E73399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13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78485E" w:rsidRDefault="00D9160C" w:rsidP="0078485E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0524D2" w:rsidRPr="00CE726B" w14:paraId="076AC61A" w14:textId="77777777" w:rsidTr="004633BD">
        <w:trPr>
          <w:tblHeader/>
        </w:trPr>
        <w:tc>
          <w:tcPr>
            <w:tcW w:w="2255" w:type="pct"/>
          </w:tcPr>
          <w:p w14:paraId="6E5D4B64" w14:textId="77777777" w:rsidR="00492A04" w:rsidRPr="002F152C" w:rsidRDefault="00492A04" w:rsidP="0022429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5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4DFA914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0C223F94" w14:textId="75E647E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8EDDB2C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7FDE89E" w14:textId="2D7611A0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E73399" w:rsidRPr="00E7339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62D1FA18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745EEF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24D2" w:rsidRPr="00CE726B" w14:paraId="23758332" w14:textId="77777777" w:rsidTr="004633BD">
        <w:trPr>
          <w:tblHeader/>
        </w:trPr>
        <w:tc>
          <w:tcPr>
            <w:tcW w:w="2255" w:type="pct"/>
          </w:tcPr>
          <w:p w14:paraId="263E8DAB" w14:textId="77777777" w:rsidR="00492A04" w:rsidRPr="00CE726B" w:rsidRDefault="00492A04" w:rsidP="001A2918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02A0580C" w14:textId="5916947C" w:rsidR="00492A04" w:rsidRPr="00492A04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2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48CD91C4" w14:textId="03663232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15DF255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267075" w14:textId="0813CF6E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49B52094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AFB312" w14:textId="77777777" w:rsidR="00492A04" w:rsidRPr="00CE726B" w:rsidRDefault="00492A04" w:rsidP="001A2918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4D2" w:rsidRPr="00CE726B" w14:paraId="75FA0336" w14:textId="77777777" w:rsidTr="004633BD">
        <w:trPr>
          <w:tblHeader/>
        </w:trPr>
        <w:tc>
          <w:tcPr>
            <w:tcW w:w="2255" w:type="pct"/>
          </w:tcPr>
          <w:p w14:paraId="6E36DDD8" w14:textId="5CF11481" w:rsidR="00492A04" w:rsidRPr="001A2918" w:rsidRDefault="00492A04" w:rsidP="00224297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29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43" w:type="pct"/>
          </w:tcPr>
          <w:p w14:paraId="2F8CB9E4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9E988A7" w14:textId="5C5E7A75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F2C38C6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8AD00E" w14:textId="7B09691A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E5C97E8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13C6BA2" w14:textId="77777777" w:rsidR="00492A04" w:rsidRPr="00CE726B" w:rsidRDefault="00492A04" w:rsidP="00224297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4D2" w:rsidRPr="00CE726B" w14:paraId="2D91C4A7" w14:textId="77777777" w:rsidTr="004633BD">
        <w:tc>
          <w:tcPr>
            <w:tcW w:w="2255" w:type="pct"/>
          </w:tcPr>
          <w:p w14:paraId="135A14E6" w14:textId="77777777" w:rsidR="00492A04" w:rsidRPr="00CE726B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35E8322D" w14:textId="66D96E94" w:rsidR="00492A04" w:rsidRPr="000524D2" w:rsidRDefault="00E73399" w:rsidP="00492A04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6" w:type="pct"/>
          </w:tcPr>
          <w:p w14:paraId="01E06CC9" w14:textId="72A7D2EC" w:rsidR="00492A04" w:rsidRPr="00CE726B" w:rsidRDefault="009D3E5C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BA1B76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3BC3971" w14:textId="63F2B17C" w:rsidR="00492A04" w:rsidRPr="00CE726B" w:rsidRDefault="00E73399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3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9D3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37" w:type="pct"/>
          </w:tcPr>
          <w:p w14:paraId="36F457AD" w14:textId="77777777" w:rsidR="00492A04" w:rsidRPr="00CE726B" w:rsidRDefault="00492A04" w:rsidP="00224297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6D46775" w14:textId="2EA02392" w:rsidR="00492A04" w:rsidRPr="00CE726B" w:rsidRDefault="00E73399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3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9D3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0524D2" w:rsidRPr="00CE726B" w14:paraId="5629D28B" w14:textId="77777777" w:rsidTr="004633BD">
        <w:tc>
          <w:tcPr>
            <w:tcW w:w="2255" w:type="pct"/>
          </w:tcPr>
          <w:p w14:paraId="4C3209A4" w14:textId="77777777" w:rsidR="00492A04" w:rsidRPr="00CE726B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4C56218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A8C3A7" w14:textId="0DBC0122" w:rsidR="00492A04" w:rsidRPr="00CE726B" w:rsidRDefault="00E73399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3" w:type="pct"/>
          </w:tcPr>
          <w:p w14:paraId="0366A6CD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419C4BE" w14:textId="3B442235" w:rsidR="00492A04" w:rsidRPr="00CE726B" w:rsidRDefault="009D3E5C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B9D5E54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F3883ED" w14:textId="6BF93DD6" w:rsidR="00492A04" w:rsidRPr="00CE726B" w:rsidRDefault="00E73399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0524D2" w:rsidRPr="00CE726B" w14:paraId="5DF8CD92" w14:textId="77777777" w:rsidTr="004633BD">
        <w:tc>
          <w:tcPr>
            <w:tcW w:w="2255" w:type="pct"/>
          </w:tcPr>
          <w:p w14:paraId="5F3583E9" w14:textId="77777777" w:rsidR="00492A04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B71EC8C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3126214" w14:textId="035127D6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496A57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281539E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67176DE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9E9EB68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4D2" w:rsidRPr="00CE726B" w14:paraId="0CDB58A2" w14:textId="77777777" w:rsidTr="004633BD">
        <w:tc>
          <w:tcPr>
            <w:tcW w:w="2255" w:type="pct"/>
          </w:tcPr>
          <w:p w14:paraId="2735D5F0" w14:textId="4990F779" w:rsidR="00492A04" w:rsidRDefault="00492A04" w:rsidP="00224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3399"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43" w:type="pct"/>
          </w:tcPr>
          <w:p w14:paraId="76F15333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75D2117" w14:textId="3C8C8C5B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CB6572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FF8414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07ADFEA" w14:textId="77777777" w:rsidR="00492A04" w:rsidRPr="00CE726B" w:rsidRDefault="00492A04" w:rsidP="00224297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4ECD606" w14:textId="77777777" w:rsidR="00492A04" w:rsidRPr="00CE726B" w:rsidRDefault="00492A04" w:rsidP="00224297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4D2" w:rsidRPr="00CE726B" w14:paraId="3C42AFE8" w14:textId="77777777" w:rsidTr="004633BD">
        <w:tc>
          <w:tcPr>
            <w:tcW w:w="2255" w:type="pct"/>
          </w:tcPr>
          <w:p w14:paraId="5B2BCD60" w14:textId="6B351771" w:rsidR="00492A04" w:rsidRDefault="00492A04" w:rsidP="00247D8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443" w:type="pct"/>
          </w:tcPr>
          <w:p w14:paraId="7CA7B7EA" w14:textId="77777777" w:rsidR="00492A04" w:rsidRPr="00DE1CDE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A72C6F3" w14:textId="2311CB0F" w:rsidR="00492A04" w:rsidRPr="00CE726B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472168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D97769" w14:textId="57E7F409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37" w:type="pct"/>
          </w:tcPr>
          <w:p w14:paraId="68C6CECF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F8C8F8" w14:textId="2C72E18B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258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0524D2" w:rsidRPr="00CE726B" w14:paraId="743FC3B8" w14:textId="77777777" w:rsidTr="004633BD">
        <w:tc>
          <w:tcPr>
            <w:tcW w:w="2255" w:type="pct"/>
          </w:tcPr>
          <w:p w14:paraId="58635C4F" w14:textId="6ED13C9D" w:rsidR="00492A04" w:rsidRDefault="00492A04" w:rsidP="00247D8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AAF505C" w14:textId="77777777" w:rsidR="00492A04" w:rsidRPr="00CB51BF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6D92860" w14:textId="3B071CD0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43" w:type="pct"/>
          </w:tcPr>
          <w:p w14:paraId="03EED760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CC931F2" w14:textId="264C5015" w:rsidR="00492A04" w:rsidRPr="00CE726B" w:rsidRDefault="00492A04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D8E1A55" w14:textId="77777777" w:rsidR="00492A04" w:rsidRPr="00CE726B" w:rsidRDefault="00492A04" w:rsidP="00247D8D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F950DD0" w14:textId="7E1099FC" w:rsidR="00492A04" w:rsidRPr="00CE726B" w:rsidRDefault="00E73399" w:rsidP="00247D8D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92A04" w:rsidRPr="00DE1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</w:tr>
    </w:tbl>
    <w:p w14:paraId="6986AB0F" w14:textId="77777777" w:rsidR="002F152C" w:rsidRPr="00247D8D" w:rsidRDefault="002F152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26D4" w14:textId="568D31FC" w:rsidR="003B3BE7" w:rsidRDefault="003B3BE7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3B3BE7">
        <w:rPr>
          <w:rFonts w:ascii="Angsana New" w:hAnsi="Angsana New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E73399" w:rsidRPr="00E73399">
        <w:rPr>
          <w:rFonts w:ascii="Angsana New" w:hAnsi="Angsana New"/>
          <w:sz w:val="30"/>
          <w:szCs w:val="30"/>
        </w:rPr>
        <w:t>2</w:t>
      </w:r>
      <w:r w:rsidRPr="003B3BE7">
        <w:rPr>
          <w:rFonts w:ascii="Angsana New" w:hAnsi="Angsana New"/>
          <w:sz w:val="30"/>
          <w:szCs w:val="30"/>
          <w:cs/>
        </w:rPr>
        <w:t xml:space="preserve"> เครื่องมือการเงินเหล่านี้ประกอบด้วย</w:t>
      </w:r>
      <w:r w:rsidR="009A7B49">
        <w:rPr>
          <w:rFonts w:ascii="Angsana New" w:hAnsi="Angsana New" w:hint="cs"/>
          <w:sz w:val="30"/>
          <w:szCs w:val="30"/>
          <w:cs/>
        </w:rPr>
        <w:t>กองทุนรวม</w:t>
      </w:r>
      <w:r w:rsidRPr="003B3BE7">
        <w:rPr>
          <w:rFonts w:ascii="Angsana New" w:hAnsi="Angsana New"/>
          <w:sz w:val="30"/>
          <w:szCs w:val="30"/>
          <w:cs/>
        </w:rPr>
        <w:t>ตราสารหนี้</w:t>
      </w:r>
    </w:p>
    <w:p w14:paraId="217C1551" w14:textId="77777777" w:rsidR="00247D8D" w:rsidRDefault="00247D8D" w:rsidP="00247D8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D8323" w14:textId="24CA7A6A" w:rsidR="00247D8D" w:rsidRPr="00247D8D" w:rsidRDefault="00247D8D" w:rsidP="00247D8D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247D8D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="00E73399" w:rsidRPr="00E73399">
        <w:rPr>
          <w:rFonts w:asciiTheme="majorBidi" w:hAnsiTheme="majorBidi" w:cstheme="majorBidi"/>
          <w:sz w:val="30"/>
          <w:szCs w:val="30"/>
        </w:rPr>
        <w:t>3</w:t>
      </w:r>
      <w:r w:rsidRPr="00247D8D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 w:rsidR="00106E6E">
        <w:rPr>
          <w:rFonts w:asciiTheme="majorBidi" w:hAnsiTheme="majorBidi" w:cstheme="majorBidi"/>
          <w:sz w:val="30"/>
          <w:szCs w:val="30"/>
        </w:rPr>
        <w:t xml:space="preserve"> </w:t>
      </w:r>
    </w:p>
    <w:p w14:paraId="08CE44AB" w14:textId="77777777" w:rsidR="00106E6E" w:rsidRDefault="00106E6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2BF23" w14:textId="461B90DF" w:rsidR="00EE5BDC" w:rsidRPr="00BC6BA1" w:rsidRDefault="00EE5BDC" w:rsidP="00EE5BDC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4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BC6BA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BBB8C1D" w14:textId="77777777" w:rsidR="00EE5BDC" w:rsidRPr="00BC6BA1" w:rsidRDefault="00EE5BDC" w:rsidP="00EE5BD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EE5BDC" w:rsidRPr="00BC6BA1" w14:paraId="24B9FBEB" w14:textId="77777777" w:rsidTr="00024582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4FB0BAD" w14:textId="77777777" w:rsidR="00EE5BDC" w:rsidRPr="00BC6BA1" w:rsidRDefault="00EE5BDC" w:rsidP="0002458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5DFBCF33" w14:textId="77777777" w:rsidR="00EE5BDC" w:rsidRPr="00BC6BA1" w:rsidRDefault="00EE5BDC" w:rsidP="000245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048D256" w14:textId="77777777" w:rsidR="00EE5BDC" w:rsidRPr="00BC6BA1" w:rsidRDefault="00EE5BDC" w:rsidP="000245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6B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5BDC" w:rsidRPr="00BC6BA1" w14:paraId="7E902FDC" w14:textId="77777777" w:rsidTr="00024582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E023593" w14:textId="77777777" w:rsidR="00EE5BDC" w:rsidRPr="00BC6BA1" w:rsidRDefault="00EE5BDC" w:rsidP="00024582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5CDFBA8" w14:textId="77777777" w:rsidR="00EE5BDC" w:rsidRPr="00BC6BA1" w:rsidRDefault="00EE5BDC" w:rsidP="000245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4A3C18CC" w14:textId="77777777" w:rsidR="00EE5BDC" w:rsidRPr="00BC6BA1" w:rsidRDefault="00EE5BDC" w:rsidP="0002458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6B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5BDC" w:rsidRPr="00BC6BA1" w14:paraId="3E877A84" w14:textId="77777777" w:rsidTr="00024582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7C88FE62" w14:textId="77777777" w:rsidR="00EE5BDC" w:rsidRPr="00BC6BA1" w:rsidRDefault="00EE5BDC" w:rsidP="00024582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BC6B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2E93F25C" w14:textId="77777777" w:rsidR="00EE5BDC" w:rsidRPr="00BC6BA1" w:rsidRDefault="00EE5BDC" w:rsidP="00024582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CC57787" w14:textId="77777777" w:rsidR="00EE5BDC" w:rsidRPr="00BC6BA1" w:rsidRDefault="00EE5BDC" w:rsidP="00024582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BDC" w:rsidRPr="00A81B06" w14:paraId="76B4E4FA" w14:textId="77777777" w:rsidTr="00024582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6E73F92F" w14:textId="77777777" w:rsidR="00EE5BDC" w:rsidRPr="00BC6BA1" w:rsidRDefault="00EE5BDC" w:rsidP="00024582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BA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722B7B1B" w14:textId="77777777" w:rsidR="00EE5BDC" w:rsidRPr="00BC6BA1" w:rsidRDefault="00EE5BDC" w:rsidP="00024582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091E9E8B" w14:textId="77777777" w:rsidR="00EE5BDC" w:rsidRPr="00E73399" w:rsidRDefault="00EE5BDC" w:rsidP="00024582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14C14AA7" w14:textId="77777777" w:rsidR="00EE5BDC" w:rsidRDefault="00EE5BDC" w:rsidP="00EE5BDC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55952" w14:textId="77777777" w:rsidR="00B03117" w:rsidRPr="00F86A91" w:rsidRDefault="00B03117" w:rsidP="00F86A9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03117" w:rsidRPr="00F86A91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295A9" w14:textId="77777777" w:rsidR="002B2D84" w:rsidRDefault="002B2D84" w:rsidP="004956B4">
      <w:r>
        <w:separator/>
      </w:r>
    </w:p>
  </w:endnote>
  <w:endnote w:type="continuationSeparator" w:id="0">
    <w:p w14:paraId="4D5D073D" w14:textId="77777777" w:rsidR="002B2D84" w:rsidRDefault="002B2D8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64680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C19C33" w14:textId="77777777" w:rsidR="00A00C8E" w:rsidRPr="00240D11" w:rsidRDefault="00A00C8E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B14002" w14:textId="4AEFACF2" w:rsidR="00BC7BEF" w:rsidRPr="00240D11" w:rsidRDefault="00BC7BE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6F16777" w14:textId="77777777" w:rsidR="00BC7BEF" w:rsidRDefault="00BC7B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235B6E38" w:rsidR="00BC7BEF" w:rsidRPr="00607FD1" w:rsidRDefault="00BC7B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03809" w14:textId="77777777" w:rsidR="002B2D84" w:rsidRDefault="002B2D84" w:rsidP="004956B4">
      <w:r>
        <w:separator/>
      </w:r>
    </w:p>
  </w:footnote>
  <w:footnote w:type="continuationSeparator" w:id="0">
    <w:p w14:paraId="38BE586D" w14:textId="77777777" w:rsidR="002B2D84" w:rsidRDefault="002B2D8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63030" w14:textId="77777777" w:rsidR="00A00C8E" w:rsidRPr="000230B9" w:rsidRDefault="00A00C8E" w:rsidP="00902E1A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0A936CD2" w14:textId="77777777" w:rsidR="00A00C8E" w:rsidRPr="000230B9" w:rsidRDefault="00A00C8E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C25D6C" w14:textId="77777777" w:rsidR="00A00C8E" w:rsidRPr="00240D11" w:rsidRDefault="00A00C8E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sz w:val="32"/>
        <w:szCs w:val="32"/>
      </w:rPr>
      <w:t>31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มีนาคม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3F86EDB9" w14:textId="77777777" w:rsidR="00A00C8E" w:rsidRPr="00240D11" w:rsidRDefault="00A00C8E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E9573" w14:textId="77777777" w:rsidR="00BC7BEF" w:rsidRPr="000230B9" w:rsidRDefault="00BC7BEF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7EC83F3B" w14:textId="77777777" w:rsidR="00BC7BEF" w:rsidRPr="000230B9" w:rsidRDefault="00BC7BE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2EAE32" w14:textId="1E22408B" w:rsidR="00BC7BEF" w:rsidRPr="00240D11" w:rsidRDefault="00BC7BEF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sz w:val="32"/>
        <w:szCs w:val="32"/>
      </w:rPr>
      <w:t>31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มีนาคม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10DDA66F" w14:textId="77777777" w:rsidR="00BC7BEF" w:rsidRPr="00240D11" w:rsidRDefault="00BC7B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F6D58" w14:textId="77777777" w:rsidR="00BC7BEF" w:rsidRPr="000230B9" w:rsidRDefault="00BC7BEF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18A2812B" w14:textId="77777777" w:rsidR="00BC7BEF" w:rsidRPr="000230B9" w:rsidRDefault="00BC7BEF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420AF1" w14:textId="2631C33B" w:rsidR="00BC7BEF" w:rsidRPr="00240D11" w:rsidRDefault="00BC7BEF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sz w:val="32"/>
        <w:szCs w:val="32"/>
      </w:rPr>
      <w:t>31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มีนาคม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59AA7B7E" w14:textId="77777777" w:rsidR="00BC7BEF" w:rsidRPr="00240D11" w:rsidRDefault="00BC7B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10035A"/>
    <w:rsid w:val="00100360"/>
    <w:rsid w:val="00100A66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0E2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6B0D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716"/>
    <w:rsid w:val="00254E1B"/>
    <w:rsid w:val="002561C7"/>
    <w:rsid w:val="00256FC1"/>
    <w:rsid w:val="0025721E"/>
    <w:rsid w:val="002579FB"/>
    <w:rsid w:val="00257E2F"/>
    <w:rsid w:val="0026014E"/>
    <w:rsid w:val="002610D1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2D84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969"/>
    <w:rsid w:val="002C1E7E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8E3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3EF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7756"/>
    <w:rsid w:val="00400198"/>
    <w:rsid w:val="00400456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4719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348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541"/>
    <w:rsid w:val="005137F9"/>
    <w:rsid w:val="005138E4"/>
    <w:rsid w:val="00513EE9"/>
    <w:rsid w:val="00514776"/>
    <w:rsid w:val="00514F05"/>
    <w:rsid w:val="00515583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27FD7"/>
    <w:rsid w:val="00530086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F14"/>
    <w:rsid w:val="00586276"/>
    <w:rsid w:val="0058667E"/>
    <w:rsid w:val="00586940"/>
    <w:rsid w:val="00586DC8"/>
    <w:rsid w:val="00586FC5"/>
    <w:rsid w:val="00587B5B"/>
    <w:rsid w:val="00587E1B"/>
    <w:rsid w:val="00587E5E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B7E00"/>
    <w:rsid w:val="005C0219"/>
    <w:rsid w:val="005C12F5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EBD"/>
    <w:rsid w:val="005F1140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24"/>
    <w:rsid w:val="00620195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422A"/>
    <w:rsid w:val="00694BF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3941"/>
    <w:rsid w:val="006A4235"/>
    <w:rsid w:val="006A5327"/>
    <w:rsid w:val="006A6510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1B43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2BC"/>
    <w:rsid w:val="007D2210"/>
    <w:rsid w:val="007D2873"/>
    <w:rsid w:val="007D2E99"/>
    <w:rsid w:val="007D3DA6"/>
    <w:rsid w:val="007D4158"/>
    <w:rsid w:val="007D49F4"/>
    <w:rsid w:val="007D5A8C"/>
    <w:rsid w:val="007D5B74"/>
    <w:rsid w:val="007D5D1F"/>
    <w:rsid w:val="007D5FEA"/>
    <w:rsid w:val="007D62BF"/>
    <w:rsid w:val="007D6512"/>
    <w:rsid w:val="007D6C23"/>
    <w:rsid w:val="007D788A"/>
    <w:rsid w:val="007E0331"/>
    <w:rsid w:val="007E102C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5FE2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451F"/>
    <w:rsid w:val="009F4AA2"/>
    <w:rsid w:val="009F4BA4"/>
    <w:rsid w:val="009F4BD7"/>
    <w:rsid w:val="009F4EBE"/>
    <w:rsid w:val="009F5B93"/>
    <w:rsid w:val="00A007B0"/>
    <w:rsid w:val="00A0081B"/>
    <w:rsid w:val="00A00C8E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EAD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2987"/>
    <w:rsid w:val="00AA34CA"/>
    <w:rsid w:val="00AA47E7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30875"/>
    <w:rsid w:val="00B316E6"/>
    <w:rsid w:val="00B31DEC"/>
    <w:rsid w:val="00B32867"/>
    <w:rsid w:val="00B3322D"/>
    <w:rsid w:val="00B33C65"/>
    <w:rsid w:val="00B34B24"/>
    <w:rsid w:val="00B34B50"/>
    <w:rsid w:val="00B34F9D"/>
    <w:rsid w:val="00B36885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51B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A6C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D3D"/>
    <w:rsid w:val="00DB3F3F"/>
    <w:rsid w:val="00DB4813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90F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5020E"/>
    <w:rsid w:val="00E50336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FE4"/>
    <w:rsid w:val="00EB13DA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3F75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576"/>
    <w:rsid w:val="00FD2A27"/>
    <w:rsid w:val="00FD3740"/>
    <w:rsid w:val="00FD3802"/>
    <w:rsid w:val="00FD3E05"/>
    <w:rsid w:val="00FD418C"/>
    <w:rsid w:val="00FD42BA"/>
    <w:rsid w:val="00FD4342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68EB9-AFF6-4365-A5D1-7E3679DB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11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Khwanruedi, Buntrakun</cp:lastModifiedBy>
  <cp:revision>5</cp:revision>
  <cp:lastPrinted>2021-05-10T10:51:00Z</cp:lastPrinted>
  <dcterms:created xsi:type="dcterms:W3CDTF">2021-05-11T04:38:00Z</dcterms:created>
  <dcterms:modified xsi:type="dcterms:W3CDTF">2021-05-12T03:37:00Z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